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CA67AD">
        <w:rPr>
          <w:rFonts w:cs="v5.0.0"/>
        </w:rPr>
        <w:t>5</w:t>
      </w:r>
      <w:r w:rsidRPr="00E45322">
        <w:rPr>
          <w:rFonts w:cs="v5.0.0"/>
        </w:rPr>
        <w:t>.</w:t>
      </w:r>
      <w:r w:rsidR="000D6B77">
        <w:rPr>
          <w:rFonts w:cs="v5.0.0"/>
        </w:rPr>
        <w:t>6</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0D6B77">
        <w:rPr>
          <w:rFonts w:cs="v5.0.0"/>
          <w:sz w:val="32"/>
        </w:rPr>
        <w:t>9</w:t>
      </w:r>
      <w:r w:rsidRPr="00E45322">
        <w:rPr>
          <w:rFonts w:cs="v5.0.0"/>
          <w:sz w:val="32"/>
        </w:rPr>
        <w:t>-</w:t>
      </w:r>
      <w:r w:rsidR="000D6B77">
        <w:rPr>
          <w:rFonts w:cs="v5.0.0"/>
          <w:sz w:val="32"/>
        </w:rPr>
        <w:t>03</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CA67AD">
        <w:rPr>
          <w:rStyle w:val="ZGSM"/>
          <w:rFonts w:cs="v5.0.0"/>
        </w:rPr>
        <w:t>5</w:t>
      </w:r>
      <w:r w:rsidRPr="00E45322">
        <w:rPr>
          <w:rFonts w:cs="v5.0.0"/>
        </w:rPr>
        <w:t>)</w:t>
      </w:r>
    </w:p>
    <w:p w:rsidR="00CA67AD" w:rsidRPr="00235394" w:rsidRDefault="003C4E58" w:rsidP="00CA67AD">
      <w:pPr>
        <w:pStyle w:val="ZU"/>
        <w:framePr w:wrap="notBeside"/>
        <w:tabs>
          <w:tab w:val="right" w:pos="10206"/>
        </w:tabs>
        <w:jc w:val="left"/>
      </w:pPr>
      <w:r>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1"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0D6B77">
        <w:rPr>
          <w:noProof/>
          <w:sz w:val="18"/>
        </w:rPr>
        <w:t>9</w:t>
      </w:r>
      <w:bookmarkStart w:id="2" w:name="_GoBack"/>
      <w:bookmarkEnd w:id="2"/>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1"/>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7B73D4" w:rsidRDefault="007B73D4">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86</w:t>
      </w:r>
    </w:p>
    <w:p w:rsidR="007B73D4" w:rsidRDefault="007B73D4">
      <w:pPr>
        <w:pStyle w:val="TOC1"/>
        <w:rPr>
          <w:rFonts w:asciiTheme="minorHAnsi" w:eastAsiaTheme="minorEastAsia" w:hAnsiTheme="minorHAnsi" w:cstheme="minorBidi"/>
          <w:szCs w:val="22"/>
        </w:rPr>
      </w:pPr>
      <w:r w:rsidRPr="007B73D4">
        <w:t>1</w:t>
      </w:r>
      <w:r>
        <w:rPr>
          <w:rFonts w:asciiTheme="minorHAnsi" w:eastAsiaTheme="minorEastAsia" w:hAnsiTheme="minorHAnsi"/>
          <w:szCs w:val="22"/>
        </w:rPr>
        <w:tab/>
      </w:r>
      <w:r>
        <w:t>Scope</w:t>
      </w:r>
      <w:r>
        <w:tab/>
        <w:t>87</w:t>
      </w:r>
    </w:p>
    <w:p w:rsidR="007B73D4" w:rsidRDefault="007B73D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87</w:t>
      </w:r>
    </w:p>
    <w:p w:rsidR="007B73D4" w:rsidRDefault="007B73D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89</w:t>
      </w:r>
    </w:p>
    <w:p w:rsidR="007B73D4" w:rsidRDefault="007B73D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89</w:t>
      </w:r>
    </w:p>
    <w:p w:rsidR="007B73D4" w:rsidRDefault="007B73D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91</w:t>
      </w:r>
    </w:p>
    <w:p w:rsidR="007B73D4" w:rsidRDefault="007B73D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92</w:t>
      </w:r>
    </w:p>
    <w:p w:rsidR="007B73D4" w:rsidRDefault="007B73D4">
      <w:pPr>
        <w:pStyle w:val="TOC2"/>
        <w:rPr>
          <w:rFonts w:asciiTheme="minorHAnsi" w:eastAsiaTheme="minorEastAsia" w:hAnsiTheme="minorHAnsi" w:cstheme="minorBidi"/>
          <w:sz w:val="22"/>
          <w:szCs w:val="22"/>
        </w:rPr>
      </w:pPr>
      <w:r w:rsidRPr="007B73D4">
        <w:t>3.4</w:t>
      </w:r>
      <w:r w:rsidRPr="007B73D4">
        <w:rPr>
          <w:rFonts w:asciiTheme="minorHAnsi" w:eastAsiaTheme="minorEastAsia" w:hAnsiTheme="minorHAnsi" w:cstheme="minorBidi"/>
          <w:sz w:val="22"/>
          <w:szCs w:val="22"/>
        </w:rPr>
        <w:tab/>
      </w:r>
      <w:r w:rsidRPr="002D7B17">
        <w:rPr>
          <w:snapToGrid w:val="0"/>
        </w:rPr>
        <w:t>Test tolerances</w:t>
      </w:r>
      <w:r>
        <w:tab/>
        <w:t>94</w:t>
      </w:r>
    </w:p>
    <w:p w:rsidR="007B73D4" w:rsidRDefault="007B73D4">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94</w:t>
      </w:r>
    </w:p>
    <w:p w:rsidR="007B73D4" w:rsidRDefault="007B73D4">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94</w:t>
      </w:r>
    </w:p>
    <w:p w:rsidR="007B73D4" w:rsidRDefault="007B73D4">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96</w:t>
      </w:r>
    </w:p>
    <w:p w:rsidR="007B73D4" w:rsidRDefault="007B73D4">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96</w:t>
      </w:r>
    </w:p>
    <w:p w:rsidR="007B73D4" w:rsidRDefault="007B73D4">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103</w:t>
      </w:r>
    </w:p>
    <w:p w:rsidR="007B73D4" w:rsidRDefault="007B73D4">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105</w:t>
      </w:r>
    </w:p>
    <w:p w:rsidR="007B73D4" w:rsidRDefault="007B73D4">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106</w:t>
      </w:r>
    </w:p>
    <w:p w:rsidR="007B73D4" w:rsidRDefault="007B73D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107</w:t>
      </w:r>
    </w:p>
    <w:p w:rsidR="007B73D4" w:rsidRDefault="007B73D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107</w:t>
      </w:r>
    </w:p>
    <w:p w:rsidR="007B73D4" w:rsidRDefault="007B73D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107</w:t>
      </w:r>
    </w:p>
    <w:p w:rsidR="007B73D4" w:rsidRDefault="007B73D4">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107</w:t>
      </w:r>
    </w:p>
    <w:p w:rsidR="007B73D4" w:rsidRDefault="007B73D4">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107</w:t>
      </w:r>
    </w:p>
    <w:p w:rsidR="007B73D4" w:rsidRDefault="007B73D4">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108</w:t>
      </w:r>
    </w:p>
    <w:p w:rsidR="007B73D4" w:rsidRDefault="007B73D4">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109</w:t>
      </w:r>
    </w:p>
    <w:p w:rsidR="007B73D4" w:rsidRDefault="007B73D4">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109</w:t>
      </w:r>
    </w:p>
    <w:p w:rsidR="007B73D4" w:rsidRDefault="007B73D4">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111</w:t>
      </w:r>
    </w:p>
    <w:p w:rsidR="007B73D4" w:rsidRDefault="007B73D4">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113</w:t>
      </w:r>
    </w:p>
    <w:p w:rsidR="007B73D4" w:rsidRDefault="007B73D4">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113</w:t>
      </w:r>
    </w:p>
    <w:p w:rsidR="007B73D4" w:rsidRDefault="007B73D4">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115</w:t>
      </w:r>
    </w:p>
    <w:p w:rsidR="007B73D4" w:rsidRDefault="007B73D4">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116</w:t>
      </w:r>
    </w:p>
    <w:p w:rsidR="007B73D4" w:rsidRDefault="007B73D4">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117</w:t>
      </w:r>
    </w:p>
    <w:p w:rsidR="007B73D4" w:rsidRDefault="007B73D4">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118</w:t>
      </w:r>
    </w:p>
    <w:p w:rsidR="007B73D4" w:rsidRDefault="007B73D4">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119</w:t>
      </w:r>
    </w:p>
    <w:p w:rsidR="007B73D4" w:rsidRDefault="007B73D4">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120</w:t>
      </w:r>
    </w:p>
    <w:p w:rsidR="007B73D4" w:rsidRDefault="007B73D4">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121</w:t>
      </w:r>
    </w:p>
    <w:p w:rsidR="007B73D4" w:rsidRDefault="007B73D4">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121</w:t>
      </w:r>
    </w:p>
    <w:p w:rsidR="007B73D4" w:rsidRDefault="007B73D4">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121</w:t>
      </w:r>
    </w:p>
    <w:p w:rsidR="007B73D4" w:rsidRDefault="007B73D4">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122</w:t>
      </w:r>
    </w:p>
    <w:p w:rsidR="007B73D4" w:rsidRDefault="007B73D4">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122</w:t>
      </w:r>
    </w:p>
    <w:p w:rsidR="007B73D4" w:rsidRDefault="007B73D4">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122</w:t>
      </w:r>
    </w:p>
    <w:p w:rsidR="007B73D4" w:rsidRDefault="007B73D4">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123</w:t>
      </w:r>
    </w:p>
    <w:p w:rsidR="007B73D4" w:rsidRDefault="007B73D4">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124</w:t>
      </w:r>
    </w:p>
    <w:p w:rsidR="007B73D4" w:rsidRDefault="007B73D4">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124</w:t>
      </w:r>
    </w:p>
    <w:p w:rsidR="007B73D4" w:rsidRDefault="007B73D4">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124</w:t>
      </w:r>
    </w:p>
    <w:p w:rsidR="007B73D4" w:rsidRDefault="007B73D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124</w:t>
      </w:r>
    </w:p>
    <w:p w:rsidR="007B73D4" w:rsidRDefault="007B73D4">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125</w:t>
      </w:r>
    </w:p>
    <w:p w:rsidR="007B73D4" w:rsidRDefault="007B73D4">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125</w:t>
      </w:r>
    </w:p>
    <w:p w:rsidR="007B73D4" w:rsidRDefault="007B73D4">
      <w:pPr>
        <w:pStyle w:val="TOC4"/>
        <w:rPr>
          <w:rFonts w:asciiTheme="minorHAnsi" w:eastAsiaTheme="minorEastAsia" w:hAnsiTheme="minorHAnsi" w:cstheme="minorBidi"/>
          <w:sz w:val="22"/>
          <w:szCs w:val="22"/>
        </w:rPr>
      </w:pPr>
      <w:r w:rsidRPr="007B73D4">
        <w:t>4.3.2.1</w:t>
      </w:r>
      <w:r w:rsidRPr="007B73D4">
        <w:rPr>
          <w:rFonts w:asciiTheme="minorHAnsi" w:hAnsiTheme="minorHAnsi" w:cstheme="minorBidi"/>
          <w:sz w:val="22"/>
          <w:szCs w:val="22"/>
        </w:rPr>
        <w:tab/>
      </w:r>
      <w:r w:rsidRPr="002D7B17">
        <w:rPr>
          <w:rFonts w:eastAsia="?? ??"/>
        </w:rPr>
        <w:t>Requirements</w:t>
      </w:r>
      <w:r>
        <w:tab/>
        <w:t>125</w:t>
      </w:r>
    </w:p>
    <w:p w:rsidR="007B73D4" w:rsidRDefault="007B73D4">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125</w:t>
      </w:r>
    </w:p>
    <w:p w:rsidR="007B73D4" w:rsidRDefault="007B73D4">
      <w:pPr>
        <w:pStyle w:val="TOC4"/>
        <w:rPr>
          <w:rFonts w:asciiTheme="minorHAnsi" w:eastAsiaTheme="minorEastAsia" w:hAnsiTheme="minorHAnsi" w:cstheme="minorBidi"/>
          <w:sz w:val="22"/>
          <w:szCs w:val="22"/>
        </w:rPr>
      </w:pPr>
      <w:r w:rsidRPr="007B73D4">
        <w:t>4.3.3.1</w:t>
      </w:r>
      <w:r w:rsidRPr="007B73D4">
        <w:rPr>
          <w:rFonts w:asciiTheme="minorHAnsi" w:hAnsiTheme="minorHAnsi" w:cstheme="minorBidi"/>
          <w:sz w:val="22"/>
          <w:szCs w:val="22"/>
        </w:rPr>
        <w:tab/>
      </w:r>
      <w:r>
        <w:t>Requirements</w:t>
      </w:r>
      <w:r>
        <w:tab/>
        <w:t>125</w:t>
      </w:r>
    </w:p>
    <w:p w:rsidR="007B73D4" w:rsidRDefault="007B73D4">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125</w:t>
      </w:r>
    </w:p>
    <w:p w:rsidR="007B73D4" w:rsidRDefault="007B73D4">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125</w:t>
      </w:r>
    </w:p>
    <w:p w:rsidR="007B73D4" w:rsidRDefault="007B73D4">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126</w:t>
      </w:r>
    </w:p>
    <w:p w:rsidR="007B73D4" w:rsidRDefault="007B73D4">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2D7B17">
        <w:rPr>
          <w:i/>
        </w:rPr>
        <w:t>timeSinceFailure</w:t>
      </w:r>
      <w:r>
        <w:tab/>
        <w:t>126</w:t>
      </w:r>
    </w:p>
    <w:p w:rsidR="007B73D4" w:rsidRDefault="007B73D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126</w:t>
      </w:r>
    </w:p>
    <w:p w:rsidR="007B73D4" w:rsidRDefault="007B73D4">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126</w:t>
      </w:r>
    </w:p>
    <w:p w:rsidR="007B73D4" w:rsidRDefault="007B73D4">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126</w:t>
      </w:r>
    </w:p>
    <w:p w:rsidR="007B73D4" w:rsidRDefault="007B73D4">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126</w:t>
      </w:r>
    </w:p>
    <w:p w:rsidR="007B73D4" w:rsidRDefault="007B73D4">
      <w:pPr>
        <w:pStyle w:val="TOC3"/>
        <w:rPr>
          <w:rFonts w:asciiTheme="minorHAnsi" w:eastAsiaTheme="minorEastAsia" w:hAnsiTheme="minorHAnsi" w:cstheme="minorBidi"/>
          <w:sz w:val="22"/>
          <w:szCs w:val="22"/>
        </w:rPr>
      </w:pPr>
      <w:r>
        <w:lastRenderedPageBreak/>
        <w:t>4.4.4</w:t>
      </w:r>
      <w:r>
        <w:rPr>
          <w:rFonts w:asciiTheme="minorHAnsi" w:eastAsiaTheme="minorEastAsia" w:hAnsiTheme="minorHAnsi" w:cstheme="minorBidi"/>
          <w:sz w:val="22"/>
          <w:szCs w:val="22"/>
        </w:rPr>
        <w:tab/>
      </w:r>
      <w:r>
        <w:t>MCH BLER measurements</w:t>
      </w:r>
      <w:r>
        <w:tab/>
        <w:t>127</w:t>
      </w:r>
    </w:p>
    <w:p w:rsidR="007B73D4" w:rsidRDefault="007B73D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127</w:t>
      </w:r>
    </w:p>
    <w:p w:rsidR="007B73D4" w:rsidRDefault="007B73D4">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127</w:t>
      </w:r>
    </w:p>
    <w:p w:rsidR="007B73D4" w:rsidRDefault="007B73D4">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127</w:t>
      </w:r>
    </w:p>
    <w:p w:rsidR="007B73D4" w:rsidRDefault="007B73D4">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127</w:t>
      </w:r>
    </w:p>
    <w:p w:rsidR="007B73D4" w:rsidRDefault="007B73D4">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127</w:t>
      </w:r>
    </w:p>
    <w:p w:rsidR="007B73D4" w:rsidRDefault="007B73D4">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127</w:t>
      </w:r>
    </w:p>
    <w:p w:rsidR="007B73D4" w:rsidRDefault="007B73D4">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128</w:t>
      </w:r>
    </w:p>
    <w:p w:rsidR="007B73D4" w:rsidRDefault="007B73D4">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128</w:t>
      </w:r>
    </w:p>
    <w:p w:rsidR="007B73D4" w:rsidRDefault="007B73D4">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128</w:t>
      </w:r>
    </w:p>
    <w:p w:rsidR="007B73D4" w:rsidRDefault="007B73D4">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128</w:t>
      </w:r>
    </w:p>
    <w:p w:rsidR="007B73D4" w:rsidRDefault="007B73D4">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129</w:t>
      </w:r>
    </w:p>
    <w:p w:rsidR="007B73D4" w:rsidRDefault="007B73D4">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129</w:t>
      </w:r>
    </w:p>
    <w:p w:rsidR="007B73D4" w:rsidRDefault="007B73D4">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130</w:t>
      </w:r>
    </w:p>
    <w:p w:rsidR="007B73D4" w:rsidRDefault="007B73D4">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132</w:t>
      </w:r>
    </w:p>
    <w:p w:rsidR="007B73D4" w:rsidRDefault="007B73D4">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132</w:t>
      </w:r>
    </w:p>
    <w:p w:rsidR="007B73D4" w:rsidRDefault="007B73D4">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133</w:t>
      </w:r>
    </w:p>
    <w:p w:rsidR="007B73D4" w:rsidRDefault="007B73D4">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135</w:t>
      </w:r>
    </w:p>
    <w:p w:rsidR="007B73D4" w:rsidRDefault="007B73D4">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136</w:t>
      </w:r>
    </w:p>
    <w:p w:rsidR="007B73D4" w:rsidRDefault="007B73D4">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137</w:t>
      </w:r>
    </w:p>
    <w:p w:rsidR="007B73D4" w:rsidRDefault="007B73D4">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138</w:t>
      </w:r>
    </w:p>
    <w:p w:rsidR="007B73D4" w:rsidRDefault="007B73D4">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138</w:t>
      </w:r>
    </w:p>
    <w:p w:rsidR="007B73D4" w:rsidRDefault="007B73D4">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138</w:t>
      </w:r>
    </w:p>
    <w:p w:rsidR="007B73D4" w:rsidRDefault="007B73D4">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138</w:t>
      </w:r>
    </w:p>
    <w:p w:rsidR="007B73D4" w:rsidRDefault="007B73D4">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138</w:t>
      </w:r>
    </w:p>
    <w:p w:rsidR="007B73D4" w:rsidRDefault="007B73D4">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138</w:t>
      </w:r>
    </w:p>
    <w:p w:rsidR="007B73D4" w:rsidRDefault="007B73D4">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139</w:t>
      </w:r>
    </w:p>
    <w:p w:rsidR="007B73D4" w:rsidRDefault="007B73D4">
      <w:pPr>
        <w:pStyle w:val="TOC5"/>
        <w:rPr>
          <w:rFonts w:asciiTheme="minorHAnsi" w:eastAsiaTheme="minorEastAsia" w:hAnsiTheme="minorHAnsi" w:cstheme="minorBidi"/>
          <w:sz w:val="22"/>
          <w:szCs w:val="22"/>
        </w:rPr>
      </w:pPr>
      <w:r w:rsidRPr="007B73D4">
        <w:t>4.7.2.1.1</w:t>
      </w:r>
      <w:r w:rsidRPr="007B73D4">
        <w:rPr>
          <w:rFonts w:asciiTheme="minorHAnsi" w:eastAsiaTheme="minorEastAsia" w:hAnsiTheme="minorHAnsi"/>
          <w:sz w:val="22"/>
          <w:szCs w:val="22"/>
        </w:rPr>
        <w:tab/>
      </w:r>
      <w:r w:rsidRPr="002D7B17">
        <w:rPr>
          <w:rFonts w:cs="Arial"/>
        </w:rPr>
        <w:t>Measurement and evaluation of serving cell for UE category M1 in normal coverage</w:t>
      </w:r>
      <w:r>
        <w:tab/>
        <w:t>139</w:t>
      </w:r>
    </w:p>
    <w:p w:rsidR="007B73D4" w:rsidRDefault="007B73D4">
      <w:pPr>
        <w:pStyle w:val="TOC5"/>
        <w:rPr>
          <w:rFonts w:asciiTheme="minorHAnsi" w:eastAsiaTheme="minorEastAsia" w:hAnsiTheme="minorHAnsi" w:cstheme="minorBidi"/>
          <w:sz w:val="22"/>
          <w:szCs w:val="22"/>
        </w:rPr>
      </w:pPr>
      <w:r w:rsidRPr="007B73D4">
        <w:t>4.7.2.1.2</w:t>
      </w:r>
      <w:r w:rsidRPr="007B73D4">
        <w:rPr>
          <w:rFonts w:asciiTheme="minorHAnsi" w:eastAsiaTheme="minorEastAsia" w:hAnsiTheme="minorHAnsi"/>
          <w:sz w:val="22"/>
          <w:szCs w:val="22"/>
        </w:rPr>
        <w:tab/>
      </w:r>
      <w:r w:rsidRPr="002D7B17">
        <w:rPr>
          <w:rFonts w:cs="Arial"/>
        </w:rPr>
        <w:t>Measurements of intra-frequency cells for UE category M1 in normal coverage</w:t>
      </w:r>
      <w:r>
        <w:tab/>
        <w:t>139</w:t>
      </w:r>
    </w:p>
    <w:p w:rsidR="007B73D4" w:rsidRDefault="007B73D4">
      <w:pPr>
        <w:pStyle w:val="TOC5"/>
        <w:rPr>
          <w:rFonts w:asciiTheme="minorHAnsi" w:eastAsiaTheme="minorEastAsia" w:hAnsiTheme="minorHAnsi" w:cstheme="minorBidi"/>
          <w:sz w:val="22"/>
          <w:szCs w:val="22"/>
        </w:rPr>
      </w:pPr>
      <w:r w:rsidRPr="007B73D4">
        <w:t>4.7.2.1.3</w:t>
      </w:r>
      <w:r w:rsidRPr="007B73D4">
        <w:rPr>
          <w:rFonts w:asciiTheme="minorHAnsi" w:eastAsiaTheme="minorEastAsia" w:hAnsiTheme="minorHAnsi"/>
          <w:sz w:val="22"/>
          <w:szCs w:val="22"/>
        </w:rPr>
        <w:tab/>
      </w:r>
      <w:r w:rsidRPr="002D7B17">
        <w:rPr>
          <w:rFonts w:cs="Arial"/>
        </w:rPr>
        <w:t>Measurements of inter-frequency cells for UE category M1 in normal coverage</w:t>
      </w:r>
      <w:r>
        <w:tab/>
        <w:t>140</w:t>
      </w:r>
    </w:p>
    <w:p w:rsidR="007B73D4" w:rsidRDefault="007B73D4">
      <w:pPr>
        <w:pStyle w:val="TOC5"/>
        <w:rPr>
          <w:rFonts w:asciiTheme="minorHAnsi" w:eastAsiaTheme="minorEastAsia" w:hAnsiTheme="minorHAnsi" w:cstheme="minorBidi"/>
          <w:sz w:val="22"/>
          <w:szCs w:val="22"/>
        </w:rPr>
      </w:pPr>
      <w:r w:rsidRPr="007B73D4">
        <w:t>4.7.2.1.4</w:t>
      </w:r>
      <w:r w:rsidRPr="007B73D4">
        <w:rPr>
          <w:rFonts w:asciiTheme="minorHAnsi" w:eastAsiaTheme="minorEastAsia" w:hAnsiTheme="minorHAnsi"/>
          <w:sz w:val="22"/>
          <w:szCs w:val="22"/>
        </w:rPr>
        <w:tab/>
      </w:r>
      <w:r w:rsidRPr="002D7B17">
        <w:rPr>
          <w:rFonts w:cs="Arial"/>
        </w:rPr>
        <w:t>Maximum allowed layers for multiple monitoring for UE category M1 in normal coverage</w:t>
      </w:r>
      <w:r>
        <w:tab/>
        <w:t>142</w:t>
      </w:r>
    </w:p>
    <w:p w:rsidR="007B73D4" w:rsidRDefault="007B73D4">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142</w:t>
      </w:r>
    </w:p>
    <w:p w:rsidR="007B73D4" w:rsidRDefault="007B73D4">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142</w:t>
      </w:r>
    </w:p>
    <w:p w:rsidR="007B73D4" w:rsidRDefault="007B73D4">
      <w:pPr>
        <w:pStyle w:val="TOC5"/>
        <w:rPr>
          <w:rFonts w:asciiTheme="minorHAnsi" w:eastAsiaTheme="minorEastAsia" w:hAnsiTheme="minorHAnsi" w:cstheme="minorBidi"/>
          <w:sz w:val="22"/>
          <w:szCs w:val="22"/>
        </w:rPr>
      </w:pPr>
      <w:r w:rsidRPr="007B73D4">
        <w:t>4.7.2.2.1</w:t>
      </w:r>
      <w:r w:rsidRPr="007B73D4">
        <w:rPr>
          <w:rFonts w:asciiTheme="minorHAnsi" w:eastAsiaTheme="minorEastAsia" w:hAnsiTheme="minorHAnsi"/>
          <w:sz w:val="22"/>
          <w:szCs w:val="22"/>
        </w:rPr>
        <w:tab/>
      </w:r>
      <w:r w:rsidRPr="002D7B17">
        <w:rPr>
          <w:rFonts w:cs="Arial"/>
        </w:rPr>
        <w:t>Measurement and evaluation of serving cell for UE category M1 in enhanced coverage</w:t>
      </w:r>
      <w:r>
        <w:tab/>
        <w:t>142</w:t>
      </w:r>
    </w:p>
    <w:p w:rsidR="007B73D4" w:rsidRDefault="007B73D4">
      <w:pPr>
        <w:pStyle w:val="TOC5"/>
        <w:rPr>
          <w:rFonts w:asciiTheme="minorHAnsi" w:eastAsiaTheme="minorEastAsia" w:hAnsiTheme="minorHAnsi" w:cstheme="minorBidi"/>
          <w:sz w:val="22"/>
          <w:szCs w:val="22"/>
        </w:rPr>
      </w:pPr>
      <w:r w:rsidRPr="007B73D4">
        <w:t>4.7.2.2.2</w:t>
      </w:r>
      <w:r w:rsidRPr="007B73D4">
        <w:rPr>
          <w:rFonts w:asciiTheme="minorHAnsi" w:eastAsiaTheme="minorEastAsia" w:hAnsiTheme="minorHAnsi"/>
          <w:sz w:val="22"/>
          <w:szCs w:val="22"/>
        </w:rPr>
        <w:tab/>
      </w:r>
      <w:r w:rsidRPr="002D7B17">
        <w:rPr>
          <w:rFonts w:cs="Arial"/>
        </w:rPr>
        <w:t>Measurements of intra-frequency cells for UE category M1 in enhanced coverage</w:t>
      </w:r>
      <w:r>
        <w:tab/>
        <w:t>143</w:t>
      </w:r>
    </w:p>
    <w:p w:rsidR="007B73D4" w:rsidRDefault="007B73D4">
      <w:pPr>
        <w:pStyle w:val="TOC5"/>
        <w:rPr>
          <w:rFonts w:asciiTheme="minorHAnsi" w:eastAsiaTheme="minorEastAsia" w:hAnsiTheme="minorHAnsi" w:cstheme="minorBidi"/>
          <w:sz w:val="22"/>
          <w:szCs w:val="22"/>
        </w:rPr>
      </w:pPr>
      <w:r w:rsidRPr="007B73D4">
        <w:t>4.7.2.2.3</w:t>
      </w:r>
      <w:r w:rsidRPr="007B73D4">
        <w:rPr>
          <w:rFonts w:asciiTheme="minorHAnsi" w:eastAsiaTheme="minorEastAsia" w:hAnsiTheme="minorHAnsi"/>
          <w:sz w:val="22"/>
          <w:szCs w:val="22"/>
        </w:rPr>
        <w:tab/>
      </w:r>
      <w:r w:rsidRPr="002D7B17">
        <w:rPr>
          <w:rFonts w:cs="Arial"/>
        </w:rPr>
        <w:t>Measurements of inter-frequency cells for UE category M1 in enhanced coverage</w:t>
      </w:r>
      <w:r>
        <w:tab/>
        <w:t>145</w:t>
      </w:r>
    </w:p>
    <w:p w:rsidR="007B73D4" w:rsidRDefault="007B73D4">
      <w:pPr>
        <w:pStyle w:val="TOC5"/>
        <w:rPr>
          <w:rFonts w:asciiTheme="minorHAnsi" w:eastAsiaTheme="minorEastAsia" w:hAnsiTheme="minorHAnsi" w:cstheme="minorBidi"/>
          <w:sz w:val="22"/>
          <w:szCs w:val="22"/>
        </w:rPr>
      </w:pPr>
      <w:r w:rsidRPr="007B73D4">
        <w:t>4.7.2.2.4</w:t>
      </w:r>
      <w:r w:rsidRPr="007B73D4">
        <w:rPr>
          <w:rFonts w:asciiTheme="minorHAnsi" w:eastAsiaTheme="minorEastAsia" w:hAnsiTheme="minorHAnsi"/>
          <w:sz w:val="22"/>
          <w:szCs w:val="22"/>
        </w:rPr>
        <w:tab/>
      </w:r>
      <w:r w:rsidRPr="002D7B17">
        <w:rPr>
          <w:rFonts w:cs="Arial"/>
        </w:rPr>
        <w:t>Maximum allowed layers for multiple monitoring for UE category M1 in enhanced coverage</w:t>
      </w:r>
      <w:r>
        <w:tab/>
        <w:t>146</w:t>
      </w:r>
    </w:p>
    <w:p w:rsidR="007B73D4" w:rsidRDefault="007B73D4">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147</w:t>
      </w:r>
    </w:p>
    <w:p w:rsidR="007B73D4" w:rsidRDefault="007B73D4">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147</w:t>
      </w:r>
    </w:p>
    <w:p w:rsidR="007B73D4" w:rsidRDefault="007B73D4">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148</w:t>
      </w:r>
    </w:p>
    <w:p w:rsidR="007B73D4" w:rsidRDefault="007B73D4">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148</w:t>
      </w:r>
    </w:p>
    <w:p w:rsidR="007B73D4" w:rsidRDefault="007B73D4">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149</w:t>
      </w:r>
    </w:p>
    <w:p w:rsidR="007B73D4" w:rsidRDefault="007B73D4">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149</w:t>
      </w:r>
    </w:p>
    <w:p w:rsidR="007B73D4" w:rsidRDefault="007B73D4">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151</w:t>
      </w:r>
    </w:p>
    <w:p w:rsidR="007B73D4" w:rsidRDefault="007B73D4">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151</w:t>
      </w:r>
    </w:p>
    <w:p w:rsidR="007B73D4" w:rsidRDefault="007B73D4">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152</w:t>
      </w:r>
    </w:p>
    <w:p w:rsidR="007B73D4" w:rsidRDefault="007B73D4">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153</w:t>
      </w:r>
    </w:p>
    <w:p w:rsidR="007B73D4" w:rsidRDefault="007B73D4">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154</w:t>
      </w:r>
    </w:p>
    <w:p w:rsidR="007B73D4" w:rsidRDefault="007B73D4">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155</w:t>
      </w:r>
    </w:p>
    <w:p w:rsidR="007B73D4" w:rsidRDefault="007B73D4">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155</w:t>
      </w:r>
    </w:p>
    <w:p w:rsidR="007B73D4" w:rsidRDefault="007B73D4">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156</w:t>
      </w:r>
    </w:p>
    <w:p w:rsidR="007B73D4" w:rsidRDefault="007B73D4">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157</w:t>
      </w:r>
    </w:p>
    <w:p w:rsidR="007B73D4" w:rsidRDefault="007B73D4">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157</w:t>
      </w:r>
    </w:p>
    <w:p w:rsidR="007B73D4" w:rsidRDefault="007B73D4">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158</w:t>
      </w:r>
    </w:p>
    <w:p w:rsidR="007B73D4" w:rsidRDefault="007B73D4">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159</w:t>
      </w:r>
    </w:p>
    <w:p w:rsidR="007B73D4" w:rsidRDefault="007B73D4">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160</w:t>
      </w:r>
    </w:p>
    <w:p w:rsidR="007B73D4" w:rsidRDefault="007B73D4">
      <w:pPr>
        <w:pStyle w:val="TOC2"/>
        <w:rPr>
          <w:rFonts w:asciiTheme="minorHAnsi" w:eastAsiaTheme="minorEastAsia" w:hAnsiTheme="minorHAnsi" w:cstheme="minorBidi"/>
          <w:sz w:val="22"/>
          <w:szCs w:val="22"/>
        </w:rPr>
      </w:pPr>
      <w:r>
        <w:lastRenderedPageBreak/>
        <w:t>4.9</w:t>
      </w:r>
      <w:r>
        <w:rPr>
          <w:rFonts w:asciiTheme="minorHAnsi" w:eastAsiaTheme="minorEastAsia" w:hAnsiTheme="minorHAnsi" w:cstheme="minorBidi"/>
          <w:sz w:val="22"/>
          <w:szCs w:val="22"/>
        </w:rPr>
        <w:tab/>
      </w:r>
      <w:r>
        <w:t>Idle Mode CA Measurement</w:t>
      </w:r>
      <w:r>
        <w:tab/>
        <w:t>161</w:t>
      </w:r>
    </w:p>
    <w:p w:rsidR="007B73D4" w:rsidRDefault="007B73D4">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161</w:t>
      </w:r>
    </w:p>
    <w:p w:rsidR="007B73D4" w:rsidRDefault="007B73D4">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161</w:t>
      </w:r>
    </w:p>
    <w:p w:rsidR="007B73D4" w:rsidRDefault="007B73D4">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161</w:t>
      </w:r>
    </w:p>
    <w:p w:rsidR="007B73D4" w:rsidRDefault="007B73D4">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161</w:t>
      </w:r>
    </w:p>
    <w:p w:rsidR="007B73D4" w:rsidRDefault="007B73D4">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162</w:t>
      </w:r>
    </w:p>
    <w:p w:rsidR="007B73D4" w:rsidRDefault="007B73D4">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162</w:t>
      </w:r>
    </w:p>
    <w:p w:rsidR="007B73D4" w:rsidRDefault="007B73D4">
      <w:pPr>
        <w:pStyle w:val="TOC3"/>
        <w:rPr>
          <w:rFonts w:asciiTheme="minorHAnsi" w:eastAsiaTheme="minorEastAsia" w:hAnsiTheme="minorHAnsi" w:cstheme="minorBidi"/>
          <w:sz w:val="22"/>
          <w:szCs w:val="22"/>
        </w:rPr>
      </w:pPr>
      <w:r w:rsidRPr="007B73D4">
        <w:t>4A.1.1</w:t>
      </w:r>
      <w:r w:rsidRPr="007B73D4">
        <w:rPr>
          <w:rFonts w:asciiTheme="minorHAnsi" w:eastAsiaTheme="minorEastAsia" w:hAnsiTheme="minorHAnsi" w:cstheme="minorBidi"/>
          <w:sz w:val="22"/>
          <w:szCs w:val="22"/>
        </w:rPr>
        <w:tab/>
      </w:r>
      <w:r w:rsidRPr="002D7B17">
        <w:rPr>
          <w:lang w:val="en-US"/>
        </w:rPr>
        <w:t>Introduction</w:t>
      </w:r>
      <w:r>
        <w:tab/>
        <w:t>162</w:t>
      </w:r>
    </w:p>
    <w:p w:rsidR="007B73D4" w:rsidRDefault="007B73D4">
      <w:pPr>
        <w:pStyle w:val="TOC3"/>
        <w:rPr>
          <w:rFonts w:asciiTheme="minorHAnsi" w:eastAsiaTheme="minorEastAsia" w:hAnsiTheme="minorHAnsi" w:cstheme="minorBidi"/>
          <w:sz w:val="22"/>
          <w:szCs w:val="22"/>
        </w:rPr>
      </w:pPr>
      <w:r w:rsidRPr="007B73D4">
        <w:t>4A.1.2</w:t>
      </w:r>
      <w:r w:rsidRPr="007B73D4">
        <w:rPr>
          <w:rFonts w:asciiTheme="minorHAnsi" w:eastAsiaTheme="minorEastAsia" w:hAnsiTheme="minorHAnsi" w:cstheme="minorBidi"/>
          <w:sz w:val="22"/>
          <w:szCs w:val="22"/>
        </w:rPr>
        <w:tab/>
      </w:r>
      <w:r w:rsidRPr="002D7B17">
        <w:rPr>
          <w:lang w:val="en-US"/>
        </w:rPr>
        <w:t>Requirements</w:t>
      </w:r>
      <w:r>
        <w:tab/>
        <w:t>162</w:t>
      </w:r>
    </w:p>
    <w:p w:rsidR="007B73D4" w:rsidRDefault="007B73D4">
      <w:pPr>
        <w:pStyle w:val="TOC4"/>
        <w:rPr>
          <w:rFonts w:asciiTheme="minorHAnsi" w:eastAsiaTheme="minorEastAsia" w:hAnsiTheme="minorHAnsi" w:cstheme="minorBidi"/>
          <w:sz w:val="22"/>
          <w:szCs w:val="22"/>
        </w:rPr>
      </w:pPr>
      <w:r w:rsidRPr="007B73D4">
        <w:t>4A.1.2.1</w:t>
      </w:r>
      <w:r w:rsidRPr="007B73D4">
        <w:rPr>
          <w:rFonts w:asciiTheme="minorHAnsi" w:eastAsiaTheme="minorEastAsia" w:hAnsiTheme="minorHAnsi" w:cstheme="minorBidi"/>
          <w:sz w:val="22"/>
          <w:szCs w:val="22"/>
        </w:rPr>
        <w:tab/>
      </w:r>
      <w:r w:rsidRPr="002D7B17">
        <w:rPr>
          <w:lang w:val="en-US" w:eastAsia="zh-CN"/>
        </w:rPr>
        <w:t>UE measurement capability</w:t>
      </w:r>
      <w:r>
        <w:tab/>
        <w:t>162</w:t>
      </w:r>
    </w:p>
    <w:p w:rsidR="007B73D4" w:rsidRDefault="007B73D4">
      <w:pPr>
        <w:pStyle w:val="TOC4"/>
        <w:rPr>
          <w:rFonts w:asciiTheme="minorHAnsi" w:eastAsiaTheme="minorEastAsia" w:hAnsiTheme="minorHAnsi" w:cstheme="minorBidi"/>
          <w:sz w:val="22"/>
          <w:szCs w:val="22"/>
        </w:rPr>
      </w:pPr>
      <w:r w:rsidRPr="007B73D4">
        <w:t>4A.1.2.2</w:t>
      </w:r>
      <w:r w:rsidRPr="007B73D4">
        <w:rPr>
          <w:rFonts w:asciiTheme="minorHAnsi" w:eastAsiaTheme="minorEastAsia" w:hAnsiTheme="minorHAnsi" w:cstheme="minorBidi"/>
          <w:sz w:val="22"/>
          <w:szCs w:val="22"/>
        </w:rPr>
        <w:tab/>
      </w:r>
      <w:r w:rsidRPr="002D7B17">
        <w:rPr>
          <w:lang w:val="en-US" w:eastAsia="zh-CN"/>
        </w:rPr>
        <w:t>Measurement and evaluation of serving cell</w:t>
      </w:r>
      <w:r>
        <w:tab/>
        <w:t>162</w:t>
      </w:r>
    </w:p>
    <w:p w:rsidR="007B73D4" w:rsidRDefault="007B73D4">
      <w:pPr>
        <w:pStyle w:val="TOC4"/>
        <w:rPr>
          <w:rFonts w:asciiTheme="minorHAnsi" w:eastAsiaTheme="minorEastAsia" w:hAnsiTheme="minorHAnsi" w:cstheme="minorBidi"/>
          <w:sz w:val="22"/>
          <w:szCs w:val="22"/>
        </w:rPr>
      </w:pPr>
      <w:r w:rsidRPr="007B73D4">
        <w:t>4A.1.2.3</w:t>
      </w:r>
      <w:r w:rsidRPr="007B73D4">
        <w:rPr>
          <w:rFonts w:asciiTheme="minorHAnsi" w:eastAsiaTheme="minorEastAsia" w:hAnsiTheme="minorHAnsi" w:cstheme="minorBidi"/>
          <w:sz w:val="22"/>
          <w:szCs w:val="22"/>
        </w:rPr>
        <w:tab/>
      </w:r>
      <w:r w:rsidRPr="002D7B17">
        <w:rPr>
          <w:lang w:val="en-US" w:eastAsia="zh-CN"/>
        </w:rPr>
        <w:t>Measurements of intra-frequency E-UTRAN cells</w:t>
      </w:r>
      <w:r>
        <w:tab/>
        <w:t>162</w:t>
      </w:r>
    </w:p>
    <w:p w:rsidR="007B73D4" w:rsidRDefault="007B73D4">
      <w:pPr>
        <w:pStyle w:val="TOC4"/>
        <w:rPr>
          <w:rFonts w:asciiTheme="minorHAnsi" w:eastAsiaTheme="minorEastAsia" w:hAnsiTheme="minorHAnsi" w:cstheme="minorBidi"/>
          <w:sz w:val="22"/>
          <w:szCs w:val="22"/>
        </w:rPr>
      </w:pPr>
      <w:r w:rsidRPr="007B73D4">
        <w:t>4A.1.2.4</w:t>
      </w:r>
      <w:r w:rsidRPr="007B73D4">
        <w:rPr>
          <w:rFonts w:asciiTheme="minorHAnsi" w:eastAsiaTheme="minorEastAsia" w:hAnsiTheme="minorHAnsi" w:cstheme="minorBidi"/>
          <w:sz w:val="22"/>
          <w:szCs w:val="22"/>
        </w:rPr>
        <w:tab/>
      </w:r>
      <w:r w:rsidRPr="002D7B17">
        <w:rPr>
          <w:lang w:val="en-US" w:eastAsia="zh-CN"/>
        </w:rPr>
        <w:t>Measurements of inter-frequency E-UTRAN cells</w:t>
      </w:r>
      <w:r>
        <w:tab/>
        <w:t>162</w:t>
      </w:r>
    </w:p>
    <w:p w:rsidR="007B73D4" w:rsidRDefault="007B73D4">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162</w:t>
      </w:r>
    </w:p>
    <w:p w:rsidR="007B73D4" w:rsidRDefault="007B73D4">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162</w:t>
      </w:r>
    </w:p>
    <w:p w:rsidR="007B73D4" w:rsidRDefault="007B73D4">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162</w:t>
      </w:r>
    </w:p>
    <w:p w:rsidR="007B73D4" w:rsidRDefault="007B73D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162</w:t>
      </w:r>
    </w:p>
    <w:p w:rsidR="007B73D4" w:rsidRDefault="007B73D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163</w:t>
      </w:r>
    </w:p>
    <w:p w:rsidR="007B73D4" w:rsidRDefault="007B73D4">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163</w:t>
      </w:r>
    </w:p>
    <w:p w:rsidR="007B73D4" w:rsidRDefault="007B73D4">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163</w:t>
      </w:r>
    </w:p>
    <w:p w:rsidR="007B73D4" w:rsidRDefault="007B73D4">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163</w:t>
      </w:r>
    </w:p>
    <w:p w:rsidR="007B73D4" w:rsidRDefault="007B73D4">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163</w:t>
      </w:r>
    </w:p>
    <w:p w:rsidR="007B73D4" w:rsidRDefault="007B73D4">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163</w:t>
      </w:r>
    </w:p>
    <w:p w:rsidR="007B73D4" w:rsidRDefault="007B73D4">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165</w:t>
      </w:r>
    </w:p>
    <w:p w:rsidR="007B73D4" w:rsidRDefault="007B73D4">
      <w:pPr>
        <w:pStyle w:val="TOC5"/>
        <w:rPr>
          <w:rFonts w:asciiTheme="minorHAnsi" w:eastAsiaTheme="minorEastAsia" w:hAnsiTheme="minorHAnsi" w:cstheme="minorBidi"/>
          <w:sz w:val="22"/>
          <w:szCs w:val="22"/>
        </w:rPr>
      </w:pPr>
      <w:r w:rsidRPr="007B73D4">
        <w:t>5.2.2.2.1</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5"/>
        <w:rPr>
          <w:rFonts w:asciiTheme="minorHAnsi" w:eastAsiaTheme="minorEastAsia" w:hAnsiTheme="minorHAnsi" w:cstheme="minorBidi"/>
          <w:sz w:val="22"/>
          <w:szCs w:val="22"/>
        </w:rPr>
      </w:pPr>
      <w:r w:rsidRPr="007B73D4">
        <w:t>5.2.2.2.2</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4"/>
        <w:rPr>
          <w:rFonts w:asciiTheme="minorHAnsi" w:eastAsiaTheme="minorEastAsia" w:hAnsiTheme="minorHAnsi" w:cstheme="minorBidi"/>
          <w:sz w:val="22"/>
          <w:szCs w:val="22"/>
        </w:rPr>
      </w:pPr>
      <w:r w:rsidRPr="007B73D4">
        <w:t>5.2.2.3</w:t>
      </w:r>
      <w:r w:rsidRPr="007B73D4">
        <w:rPr>
          <w:rFonts w:asciiTheme="minorHAnsi" w:eastAsiaTheme="minorEastAsia" w:hAnsiTheme="minorHAnsi" w:cstheme="minorBidi"/>
          <w:sz w:val="22"/>
          <w:szCs w:val="22"/>
        </w:rPr>
        <w:tab/>
      </w:r>
      <w:r w:rsidRPr="002D7B17">
        <w:rPr>
          <w:lang w:val="sv-SE"/>
        </w:rPr>
        <w:t>E-UTRAN TDD – FDD</w:t>
      </w:r>
      <w:r>
        <w:tab/>
        <w:t>165</w:t>
      </w:r>
    </w:p>
    <w:p w:rsidR="007B73D4" w:rsidRDefault="007B73D4">
      <w:pPr>
        <w:pStyle w:val="TOC5"/>
        <w:rPr>
          <w:rFonts w:asciiTheme="minorHAnsi" w:eastAsiaTheme="minorEastAsia" w:hAnsiTheme="minorHAnsi" w:cstheme="minorBidi"/>
          <w:sz w:val="22"/>
          <w:szCs w:val="22"/>
        </w:rPr>
      </w:pPr>
      <w:r w:rsidRPr="007B73D4">
        <w:t>5.2.2.3.1</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5"/>
        <w:rPr>
          <w:rFonts w:asciiTheme="minorHAnsi" w:eastAsiaTheme="minorEastAsia" w:hAnsiTheme="minorHAnsi" w:cstheme="minorBidi"/>
          <w:sz w:val="22"/>
          <w:szCs w:val="22"/>
        </w:rPr>
      </w:pPr>
      <w:r w:rsidRPr="007B73D4">
        <w:t>5.2.2.3.2</w:t>
      </w:r>
      <w:r w:rsidRPr="007B73D4">
        <w:rPr>
          <w:rFonts w:asciiTheme="minorHAnsi" w:eastAsiaTheme="minorEastAsia" w:hAnsiTheme="minorHAnsi" w:cstheme="minorBidi"/>
          <w:sz w:val="22"/>
          <w:szCs w:val="22"/>
        </w:rPr>
        <w:tab/>
      </w:r>
      <w:r w:rsidRPr="002D7B17">
        <w:rPr>
          <w:lang w:val="sv-SE"/>
        </w:rPr>
        <w:t>(Void)</w:t>
      </w:r>
      <w:r>
        <w:tab/>
        <w:t>165</w:t>
      </w:r>
    </w:p>
    <w:p w:rsidR="007B73D4" w:rsidRDefault="007B73D4">
      <w:pPr>
        <w:pStyle w:val="TOC4"/>
        <w:rPr>
          <w:rFonts w:asciiTheme="minorHAnsi" w:eastAsiaTheme="minorEastAsia" w:hAnsiTheme="minorHAnsi" w:cstheme="minorBidi"/>
          <w:sz w:val="22"/>
          <w:szCs w:val="22"/>
        </w:rPr>
      </w:pPr>
      <w:r w:rsidRPr="007B73D4">
        <w:t>5.2.2.4</w:t>
      </w:r>
      <w:r w:rsidRPr="007B73D4">
        <w:rPr>
          <w:rFonts w:asciiTheme="minorHAnsi" w:eastAsiaTheme="minorEastAsia" w:hAnsiTheme="minorHAnsi" w:cstheme="minorBidi"/>
          <w:sz w:val="22"/>
          <w:szCs w:val="22"/>
        </w:rPr>
        <w:tab/>
      </w:r>
      <w:r w:rsidRPr="002D7B17">
        <w:rPr>
          <w:lang w:val="sv-SE"/>
        </w:rPr>
        <w:t>E-UTRAN TDD – TDD</w:t>
      </w:r>
      <w:r>
        <w:tab/>
        <w:t>165</w:t>
      </w:r>
    </w:p>
    <w:p w:rsidR="007B73D4" w:rsidRDefault="007B73D4">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165</w:t>
      </w:r>
    </w:p>
    <w:p w:rsidR="007B73D4" w:rsidRDefault="007B73D4">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166</w:t>
      </w:r>
    </w:p>
    <w:p w:rsidR="007B73D4" w:rsidRDefault="007B73D4">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167</w:t>
      </w:r>
    </w:p>
    <w:p w:rsidR="007B73D4" w:rsidRDefault="007B73D4">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167</w:t>
      </w:r>
    </w:p>
    <w:p w:rsidR="007B73D4" w:rsidRDefault="007B73D4">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167</w:t>
      </w:r>
    </w:p>
    <w:p w:rsidR="007B73D4" w:rsidRDefault="007B73D4">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169</w:t>
      </w:r>
    </w:p>
    <w:p w:rsidR="007B73D4" w:rsidRDefault="007B73D4">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169</w:t>
      </w:r>
    </w:p>
    <w:p w:rsidR="007B73D4" w:rsidRDefault="007B73D4">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169</w:t>
      </w:r>
    </w:p>
    <w:p w:rsidR="007B73D4" w:rsidRDefault="007B73D4">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169</w:t>
      </w:r>
    </w:p>
    <w:p w:rsidR="007B73D4" w:rsidRDefault="007B73D4">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169</w:t>
      </w:r>
    </w:p>
    <w:p w:rsidR="007B73D4" w:rsidRDefault="007B73D4">
      <w:pPr>
        <w:pStyle w:val="TOC3"/>
        <w:rPr>
          <w:rFonts w:asciiTheme="minorHAnsi" w:eastAsiaTheme="minorEastAsia" w:hAnsiTheme="minorHAnsi" w:cstheme="minorBidi"/>
          <w:sz w:val="22"/>
          <w:szCs w:val="22"/>
        </w:rPr>
      </w:pPr>
      <w:r w:rsidRPr="007B73D4">
        <w:t>5.3.2</w:t>
      </w:r>
      <w:r w:rsidRPr="007B73D4">
        <w:rPr>
          <w:rFonts w:asciiTheme="minorHAnsi" w:eastAsiaTheme="minorEastAsia" w:hAnsiTheme="minorHAnsi" w:cstheme="minorBidi"/>
          <w:sz w:val="22"/>
          <w:szCs w:val="22"/>
        </w:rPr>
        <w:tab/>
      </w:r>
      <w:r w:rsidRPr="002D7B17">
        <w:rPr>
          <w:lang w:val="sv-SE"/>
        </w:rPr>
        <w:t>E-UTRAN - UTRAN TDD Handover</w:t>
      </w:r>
      <w:r>
        <w:tab/>
        <w:t>170</w:t>
      </w:r>
    </w:p>
    <w:p w:rsidR="007B73D4" w:rsidRDefault="007B73D4">
      <w:pPr>
        <w:pStyle w:val="TOC4"/>
        <w:rPr>
          <w:rFonts w:asciiTheme="minorHAnsi" w:eastAsiaTheme="minorEastAsia" w:hAnsiTheme="minorHAnsi" w:cstheme="minorBidi"/>
          <w:sz w:val="22"/>
          <w:szCs w:val="22"/>
        </w:rPr>
      </w:pPr>
      <w:r w:rsidRPr="007B73D4">
        <w:t>5.3.2.1</w:t>
      </w:r>
      <w:r w:rsidRPr="007B73D4">
        <w:rPr>
          <w:rFonts w:asciiTheme="minorHAnsi" w:eastAsiaTheme="minorEastAsia" w:hAnsiTheme="minorHAnsi" w:cstheme="minorBidi"/>
          <w:sz w:val="22"/>
          <w:szCs w:val="22"/>
        </w:rPr>
        <w:tab/>
      </w:r>
      <w:r w:rsidRPr="002D7B17">
        <w:rPr>
          <w:lang w:val="sv-SE"/>
        </w:rPr>
        <w:t>Introduction</w:t>
      </w:r>
      <w:r>
        <w:tab/>
        <w:t>170</w:t>
      </w:r>
    </w:p>
    <w:p w:rsidR="007B73D4" w:rsidRDefault="007B73D4">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170</w:t>
      </w:r>
    </w:p>
    <w:p w:rsidR="007B73D4" w:rsidRDefault="007B73D4">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170</w:t>
      </w:r>
    </w:p>
    <w:p w:rsidR="007B73D4" w:rsidRDefault="007B73D4">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170</w:t>
      </w:r>
    </w:p>
    <w:p w:rsidR="007B73D4" w:rsidRDefault="007B73D4">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171</w:t>
      </w:r>
    </w:p>
    <w:p w:rsidR="007B73D4" w:rsidRDefault="007B73D4">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171</w:t>
      </w:r>
    </w:p>
    <w:p w:rsidR="007B73D4" w:rsidRDefault="007B73D4">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171</w:t>
      </w:r>
    </w:p>
    <w:p w:rsidR="007B73D4" w:rsidRDefault="007B73D4">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171</w:t>
      </w:r>
    </w:p>
    <w:p w:rsidR="007B73D4" w:rsidRDefault="007B73D4">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171</w:t>
      </w:r>
    </w:p>
    <w:p w:rsidR="007B73D4" w:rsidRDefault="007B73D4">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171</w:t>
      </w:r>
    </w:p>
    <w:p w:rsidR="007B73D4" w:rsidRDefault="007B73D4">
      <w:pPr>
        <w:pStyle w:val="TOC4"/>
        <w:rPr>
          <w:rFonts w:asciiTheme="minorHAnsi" w:eastAsiaTheme="minorEastAsia" w:hAnsiTheme="minorHAnsi" w:cstheme="minorBidi"/>
          <w:sz w:val="22"/>
          <w:szCs w:val="22"/>
        </w:rPr>
      </w:pPr>
      <w:r w:rsidRPr="007B73D4">
        <w:t>5.3.4.1</w:t>
      </w:r>
      <w:r w:rsidRPr="007B73D4">
        <w:rPr>
          <w:rFonts w:asciiTheme="minorHAnsi" w:eastAsiaTheme="minorEastAsia" w:hAnsiTheme="minorHAnsi" w:cstheme="minorBidi"/>
          <w:sz w:val="22"/>
          <w:szCs w:val="22"/>
        </w:rPr>
        <w:tab/>
      </w:r>
      <w:r w:rsidRPr="002D7B17">
        <w:rPr>
          <w:lang w:val="en-US" w:eastAsia="zh-CN"/>
        </w:rPr>
        <w:t>Introduction</w:t>
      </w:r>
      <w:r>
        <w:tab/>
        <w:t>171</w:t>
      </w:r>
    </w:p>
    <w:p w:rsidR="007B73D4" w:rsidRDefault="007B73D4">
      <w:pPr>
        <w:pStyle w:val="TOC4"/>
        <w:rPr>
          <w:rFonts w:asciiTheme="minorHAnsi" w:eastAsiaTheme="minorEastAsia" w:hAnsiTheme="minorHAnsi" w:cstheme="minorBidi"/>
          <w:sz w:val="22"/>
          <w:szCs w:val="22"/>
        </w:rPr>
      </w:pPr>
      <w:r w:rsidRPr="007B73D4">
        <w:t>5.3.4.2</w:t>
      </w:r>
      <w:r w:rsidRPr="007B73D4">
        <w:rPr>
          <w:rFonts w:asciiTheme="minorHAnsi" w:eastAsiaTheme="minorEastAsia" w:hAnsiTheme="minorHAnsi" w:cstheme="minorBidi"/>
          <w:sz w:val="22"/>
          <w:szCs w:val="22"/>
        </w:rPr>
        <w:tab/>
      </w:r>
      <w:r w:rsidRPr="002D7B17">
        <w:rPr>
          <w:lang w:val="en-US" w:eastAsia="zh-CN"/>
        </w:rPr>
        <w:t>Handover delay</w:t>
      </w:r>
      <w:r>
        <w:tab/>
        <w:t>172</w:t>
      </w:r>
    </w:p>
    <w:p w:rsidR="007B73D4" w:rsidRDefault="007B73D4">
      <w:pPr>
        <w:pStyle w:val="TOC4"/>
        <w:rPr>
          <w:rFonts w:asciiTheme="minorHAnsi" w:eastAsiaTheme="minorEastAsia" w:hAnsiTheme="minorHAnsi" w:cstheme="minorBidi"/>
          <w:sz w:val="22"/>
          <w:szCs w:val="22"/>
        </w:rPr>
      </w:pPr>
      <w:r w:rsidRPr="007B73D4">
        <w:t>5.3.4.3</w:t>
      </w:r>
      <w:r w:rsidRPr="007B73D4">
        <w:rPr>
          <w:rFonts w:asciiTheme="minorHAnsi" w:eastAsiaTheme="minorEastAsia" w:hAnsiTheme="minorHAnsi" w:cstheme="minorBidi"/>
          <w:sz w:val="22"/>
          <w:szCs w:val="22"/>
        </w:rPr>
        <w:tab/>
      </w:r>
      <w:r w:rsidRPr="002D7B17">
        <w:rPr>
          <w:lang w:val="en-US" w:eastAsia="zh-CN"/>
        </w:rPr>
        <w:t>Interruption time</w:t>
      </w:r>
      <w:r>
        <w:tab/>
        <w:t>172</w:t>
      </w:r>
    </w:p>
    <w:p w:rsidR="007B73D4" w:rsidRDefault="007B73D4">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172</w:t>
      </w:r>
    </w:p>
    <w:p w:rsidR="007B73D4" w:rsidRDefault="007B73D4">
      <w:pPr>
        <w:pStyle w:val="TOC4"/>
        <w:rPr>
          <w:rFonts w:asciiTheme="minorHAnsi" w:eastAsiaTheme="minorEastAsia" w:hAnsiTheme="minorHAnsi" w:cstheme="minorBidi"/>
          <w:sz w:val="22"/>
          <w:szCs w:val="22"/>
        </w:rPr>
      </w:pPr>
      <w:r w:rsidRPr="007B73D4">
        <w:t>5.3.5.1</w:t>
      </w:r>
      <w:r w:rsidRPr="007B73D4">
        <w:rPr>
          <w:rFonts w:asciiTheme="minorHAnsi" w:eastAsiaTheme="minorEastAsia" w:hAnsiTheme="minorHAnsi" w:cstheme="minorBidi"/>
          <w:sz w:val="22"/>
          <w:szCs w:val="22"/>
        </w:rPr>
        <w:tab/>
      </w:r>
      <w:r w:rsidRPr="002D7B17">
        <w:rPr>
          <w:lang w:val="en-US" w:eastAsia="zh-CN"/>
        </w:rPr>
        <w:t>Introduction</w:t>
      </w:r>
      <w:r>
        <w:tab/>
        <w:t>172</w:t>
      </w:r>
    </w:p>
    <w:p w:rsidR="007B73D4" w:rsidRDefault="007B73D4">
      <w:pPr>
        <w:pStyle w:val="TOC4"/>
        <w:rPr>
          <w:rFonts w:asciiTheme="minorHAnsi" w:eastAsiaTheme="minorEastAsia" w:hAnsiTheme="minorHAnsi" w:cstheme="minorBidi"/>
          <w:sz w:val="22"/>
          <w:szCs w:val="22"/>
        </w:rPr>
      </w:pPr>
      <w:r w:rsidRPr="007B73D4">
        <w:t>5.3.5.2</w:t>
      </w:r>
      <w:r w:rsidRPr="007B73D4">
        <w:rPr>
          <w:rFonts w:asciiTheme="minorHAnsi" w:eastAsiaTheme="minorEastAsia" w:hAnsiTheme="minorHAnsi" w:cstheme="minorBidi"/>
          <w:sz w:val="22"/>
          <w:szCs w:val="22"/>
        </w:rPr>
        <w:tab/>
      </w:r>
      <w:r w:rsidRPr="002D7B17">
        <w:rPr>
          <w:lang w:val="en-US" w:eastAsia="zh-CN"/>
        </w:rPr>
        <w:t>Handover delay</w:t>
      </w:r>
      <w:r>
        <w:tab/>
        <w:t>172</w:t>
      </w:r>
    </w:p>
    <w:p w:rsidR="007B73D4" w:rsidRDefault="007B73D4">
      <w:pPr>
        <w:pStyle w:val="TOC4"/>
        <w:rPr>
          <w:rFonts w:asciiTheme="minorHAnsi" w:eastAsiaTheme="minorEastAsia" w:hAnsiTheme="minorHAnsi" w:cstheme="minorBidi"/>
          <w:sz w:val="22"/>
          <w:szCs w:val="22"/>
        </w:rPr>
      </w:pPr>
      <w:r w:rsidRPr="007B73D4">
        <w:t>5.3.5.3</w:t>
      </w:r>
      <w:r w:rsidRPr="007B73D4">
        <w:rPr>
          <w:rFonts w:asciiTheme="minorHAnsi" w:eastAsiaTheme="minorEastAsia" w:hAnsiTheme="minorHAnsi" w:cstheme="minorBidi"/>
          <w:sz w:val="22"/>
          <w:szCs w:val="22"/>
        </w:rPr>
        <w:tab/>
      </w:r>
      <w:r w:rsidRPr="002D7B17">
        <w:rPr>
          <w:lang w:val="en-US" w:eastAsia="zh-CN"/>
        </w:rPr>
        <w:t>Interruption time</w:t>
      </w:r>
      <w:r>
        <w:tab/>
        <w:t>173</w:t>
      </w:r>
    </w:p>
    <w:p w:rsidR="007B73D4" w:rsidRDefault="007B73D4">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173</w:t>
      </w:r>
    </w:p>
    <w:p w:rsidR="007B73D4" w:rsidRDefault="007B73D4">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173</w:t>
      </w:r>
    </w:p>
    <w:p w:rsidR="007B73D4" w:rsidRDefault="007B73D4">
      <w:pPr>
        <w:pStyle w:val="TOC5"/>
        <w:rPr>
          <w:rFonts w:asciiTheme="minorHAnsi" w:eastAsiaTheme="minorEastAsia" w:hAnsiTheme="minorHAnsi" w:cstheme="minorBidi"/>
          <w:sz w:val="22"/>
          <w:szCs w:val="22"/>
        </w:rPr>
      </w:pPr>
      <w:r>
        <w:lastRenderedPageBreak/>
        <w:t>5.4.1.1</w:t>
      </w:r>
      <w:r>
        <w:rPr>
          <w:rFonts w:asciiTheme="minorHAnsi" w:eastAsiaTheme="minorEastAsia" w:hAnsiTheme="minorHAnsi" w:cstheme="minorBidi"/>
          <w:sz w:val="22"/>
          <w:szCs w:val="22"/>
        </w:rPr>
        <w:tab/>
      </w:r>
      <w:r>
        <w:t>Introduction</w:t>
      </w:r>
      <w:r>
        <w:tab/>
        <w:t>173</w:t>
      </w:r>
    </w:p>
    <w:p w:rsidR="007B73D4" w:rsidRDefault="007B73D4">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173</w:t>
      </w:r>
    </w:p>
    <w:p w:rsidR="007B73D4" w:rsidRDefault="007B73D4">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173</w:t>
      </w:r>
    </w:p>
    <w:p w:rsidR="007B73D4" w:rsidRDefault="007B73D4">
      <w:pPr>
        <w:pStyle w:val="TOC3"/>
        <w:rPr>
          <w:rFonts w:asciiTheme="minorHAnsi" w:eastAsiaTheme="minorEastAsia" w:hAnsiTheme="minorHAnsi" w:cstheme="minorBidi"/>
          <w:sz w:val="22"/>
          <w:szCs w:val="22"/>
        </w:rPr>
      </w:pPr>
      <w:r w:rsidRPr="007B73D4">
        <w:t>5.4.2</w:t>
      </w:r>
      <w:r w:rsidRPr="007B73D4">
        <w:rPr>
          <w:rFonts w:asciiTheme="minorHAnsi" w:eastAsiaTheme="minorEastAsia" w:hAnsiTheme="minorHAnsi" w:cstheme="minorBidi"/>
          <w:sz w:val="22"/>
          <w:szCs w:val="22"/>
        </w:rPr>
        <w:tab/>
      </w:r>
      <w:r w:rsidRPr="002D7B17">
        <w:rPr>
          <w:lang w:val="sv-SE"/>
        </w:rPr>
        <w:t>E-UTRAN – cdma2000 1X Handover</w:t>
      </w:r>
      <w:r>
        <w:tab/>
        <w:t>174</w:t>
      </w:r>
    </w:p>
    <w:p w:rsidR="007B73D4" w:rsidRDefault="007B73D4">
      <w:pPr>
        <w:pStyle w:val="TOC5"/>
        <w:rPr>
          <w:rFonts w:asciiTheme="minorHAnsi" w:eastAsiaTheme="minorEastAsia" w:hAnsiTheme="minorHAnsi" w:cstheme="minorBidi"/>
          <w:sz w:val="22"/>
          <w:szCs w:val="22"/>
        </w:rPr>
      </w:pPr>
      <w:r w:rsidRPr="007B73D4">
        <w:t>5.4.2.1</w:t>
      </w:r>
      <w:r w:rsidRPr="007B73D4">
        <w:rPr>
          <w:rFonts w:asciiTheme="minorHAnsi" w:eastAsiaTheme="minorEastAsia" w:hAnsiTheme="minorHAnsi" w:cstheme="minorBidi"/>
          <w:sz w:val="22"/>
          <w:szCs w:val="22"/>
        </w:rPr>
        <w:tab/>
      </w:r>
      <w:r w:rsidRPr="002D7B17">
        <w:rPr>
          <w:lang w:val="sv-SE"/>
        </w:rPr>
        <w:t>Introduction</w:t>
      </w:r>
      <w:r>
        <w:tab/>
        <w:t>174</w:t>
      </w:r>
    </w:p>
    <w:p w:rsidR="007B73D4" w:rsidRDefault="007B73D4">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174</w:t>
      </w:r>
    </w:p>
    <w:p w:rsidR="007B73D4" w:rsidRDefault="007B73D4">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174</w:t>
      </w:r>
    </w:p>
    <w:p w:rsidR="007B73D4" w:rsidRDefault="007B73D4">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175</w:t>
      </w:r>
    </w:p>
    <w:p w:rsidR="007B73D4" w:rsidRDefault="007B73D4">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175</w:t>
      </w:r>
    </w:p>
    <w:p w:rsidR="007B73D4" w:rsidRDefault="007B73D4">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175</w:t>
      </w:r>
    </w:p>
    <w:p w:rsidR="007B73D4" w:rsidRDefault="007B73D4">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175</w:t>
      </w:r>
    </w:p>
    <w:p w:rsidR="007B73D4" w:rsidRDefault="007B73D4">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175</w:t>
      </w:r>
    </w:p>
    <w:p w:rsidR="007B73D4" w:rsidRDefault="007B73D4">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175</w:t>
      </w:r>
    </w:p>
    <w:p w:rsidR="007B73D4" w:rsidRDefault="007B73D4">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176</w:t>
      </w:r>
    </w:p>
    <w:p w:rsidR="007B73D4" w:rsidRDefault="007B73D4">
      <w:pPr>
        <w:pStyle w:val="TOC4"/>
        <w:rPr>
          <w:rFonts w:asciiTheme="minorHAnsi" w:eastAsiaTheme="minorEastAsia" w:hAnsiTheme="minorHAnsi" w:cstheme="minorBidi"/>
          <w:sz w:val="22"/>
          <w:szCs w:val="22"/>
        </w:rPr>
      </w:pPr>
      <w:r w:rsidRPr="007B73D4">
        <w:t>5.5.2.3</w:t>
      </w:r>
      <w:r w:rsidRPr="007B73D4">
        <w:rPr>
          <w:rFonts w:asciiTheme="minorHAnsi" w:eastAsiaTheme="minorEastAsia" w:hAnsiTheme="minorHAnsi" w:cstheme="minorBidi"/>
          <w:sz w:val="22"/>
          <w:szCs w:val="22"/>
        </w:rPr>
        <w:tab/>
      </w:r>
      <w:r w:rsidRPr="002D7B17">
        <w:rPr>
          <w:lang w:val="sv-SE"/>
        </w:rPr>
        <w:t xml:space="preserve">E-UTRAN TDD – TDD </w:t>
      </w:r>
      <w:r>
        <w:t>for Cat-M1 TDD UEs</w:t>
      </w:r>
      <w:r>
        <w:tab/>
        <w:t>176</w:t>
      </w:r>
    </w:p>
    <w:p w:rsidR="007B73D4" w:rsidRDefault="007B73D4">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176</w:t>
      </w:r>
    </w:p>
    <w:p w:rsidR="007B73D4" w:rsidRDefault="007B73D4">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176</w:t>
      </w:r>
    </w:p>
    <w:p w:rsidR="007B73D4" w:rsidRDefault="007B73D4">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176</w:t>
      </w:r>
    </w:p>
    <w:p w:rsidR="007B73D4" w:rsidRDefault="007B73D4">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176</w:t>
      </w:r>
    </w:p>
    <w:p w:rsidR="007B73D4" w:rsidRDefault="007B73D4">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176</w:t>
      </w:r>
    </w:p>
    <w:p w:rsidR="007B73D4" w:rsidRDefault="007B73D4">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176</w:t>
      </w:r>
    </w:p>
    <w:p w:rsidR="007B73D4" w:rsidRDefault="007B73D4">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177</w:t>
      </w:r>
    </w:p>
    <w:p w:rsidR="007B73D4" w:rsidRDefault="007B73D4">
      <w:pPr>
        <w:pStyle w:val="TOC4"/>
        <w:rPr>
          <w:rFonts w:asciiTheme="minorHAnsi" w:eastAsiaTheme="minorEastAsia" w:hAnsiTheme="minorHAnsi" w:cstheme="minorBidi"/>
          <w:sz w:val="22"/>
          <w:szCs w:val="22"/>
        </w:rPr>
      </w:pPr>
      <w:r w:rsidRPr="007B73D4">
        <w:t>5.5.3.3</w:t>
      </w:r>
      <w:r w:rsidRPr="007B73D4">
        <w:rPr>
          <w:rFonts w:asciiTheme="minorHAnsi" w:eastAsiaTheme="minorEastAsia" w:hAnsiTheme="minorHAnsi" w:cstheme="minorBidi"/>
          <w:sz w:val="22"/>
          <w:szCs w:val="22"/>
        </w:rPr>
        <w:tab/>
      </w:r>
      <w:r w:rsidRPr="002D7B17">
        <w:rPr>
          <w:lang w:val="en-US" w:eastAsia="sv-SE"/>
        </w:rPr>
        <w:t xml:space="preserve">E-UTRAN TDD – TDD </w:t>
      </w:r>
      <w:r>
        <w:rPr>
          <w:lang w:eastAsia="sv-SE"/>
        </w:rPr>
        <w:t>for Cat-M1 TDD UEs</w:t>
      </w:r>
      <w:r>
        <w:tab/>
        <w:t>177</w:t>
      </w:r>
    </w:p>
    <w:p w:rsidR="007B73D4" w:rsidRDefault="007B73D4">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177</w:t>
      </w:r>
    </w:p>
    <w:p w:rsidR="007B73D4" w:rsidRDefault="007B73D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177</w:t>
      </w:r>
    </w:p>
    <w:p w:rsidR="007B73D4" w:rsidRDefault="007B73D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177</w:t>
      </w:r>
    </w:p>
    <w:p w:rsidR="007B73D4" w:rsidRDefault="007B73D4">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177</w:t>
      </w:r>
    </w:p>
    <w:p w:rsidR="007B73D4" w:rsidRDefault="007B73D4">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177</w:t>
      </w:r>
    </w:p>
    <w:p w:rsidR="007B73D4" w:rsidRDefault="007B73D4">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177</w:t>
      </w:r>
    </w:p>
    <w:p w:rsidR="007B73D4" w:rsidRDefault="007B73D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178</w:t>
      </w:r>
    </w:p>
    <w:p w:rsidR="007B73D4" w:rsidRDefault="007B73D4">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178</w:t>
      </w:r>
    </w:p>
    <w:p w:rsidR="007B73D4" w:rsidRDefault="007B73D4">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178</w:t>
      </w:r>
    </w:p>
    <w:p w:rsidR="007B73D4" w:rsidRDefault="007B73D4">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178</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179</w:t>
      </w:r>
    </w:p>
    <w:p w:rsidR="007B73D4" w:rsidRDefault="007B73D4">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179</w:t>
      </w:r>
    </w:p>
    <w:p w:rsidR="007B73D4" w:rsidRDefault="007B73D4">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179</w:t>
      </w:r>
    </w:p>
    <w:p w:rsidR="007B73D4" w:rsidRDefault="007B73D4">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179</w:t>
      </w:r>
    </w:p>
    <w:p w:rsidR="007B73D4" w:rsidRDefault="007B73D4">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179</w:t>
      </w:r>
    </w:p>
    <w:p w:rsidR="007B73D4" w:rsidRDefault="007B73D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179</w:t>
      </w:r>
    </w:p>
    <w:p w:rsidR="007B73D4" w:rsidRDefault="007B73D4">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179</w:t>
      </w:r>
    </w:p>
    <w:p w:rsidR="007B73D4" w:rsidRDefault="007B73D4">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179</w:t>
      </w:r>
    </w:p>
    <w:p w:rsidR="007B73D4" w:rsidRDefault="007B73D4">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179</w:t>
      </w:r>
    </w:p>
    <w:p w:rsidR="007B73D4" w:rsidRDefault="007B73D4">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180</w:t>
      </w:r>
    </w:p>
    <w:p w:rsidR="007B73D4" w:rsidRDefault="007B73D4">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180</w:t>
      </w:r>
    </w:p>
    <w:p w:rsidR="007B73D4" w:rsidRDefault="007B73D4">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181</w:t>
      </w:r>
    </w:p>
    <w:p w:rsidR="007B73D4" w:rsidRDefault="007B73D4">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181</w:t>
      </w:r>
    </w:p>
    <w:p w:rsidR="007B73D4" w:rsidRDefault="007B73D4">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181</w:t>
      </w:r>
    </w:p>
    <w:p w:rsidR="007B73D4" w:rsidRDefault="007B73D4">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181</w:t>
      </w:r>
    </w:p>
    <w:p w:rsidR="007B73D4" w:rsidRDefault="007B73D4">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181</w:t>
      </w:r>
    </w:p>
    <w:p w:rsidR="007B73D4" w:rsidRDefault="007B73D4">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181</w:t>
      </w:r>
    </w:p>
    <w:p w:rsidR="007B73D4" w:rsidRDefault="007B73D4">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182</w:t>
      </w:r>
    </w:p>
    <w:p w:rsidR="007B73D4" w:rsidRDefault="007B73D4">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182</w:t>
      </w:r>
    </w:p>
    <w:p w:rsidR="007B73D4" w:rsidRDefault="007B73D4">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182</w:t>
      </w:r>
    </w:p>
    <w:p w:rsidR="007B73D4" w:rsidRDefault="007B73D4">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182</w:t>
      </w:r>
    </w:p>
    <w:p w:rsidR="007B73D4" w:rsidRDefault="007B73D4">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rsidR="007B73D4" w:rsidRDefault="007B73D4">
      <w:pPr>
        <w:pStyle w:val="TOC4"/>
        <w:rPr>
          <w:rFonts w:asciiTheme="minorHAnsi" w:eastAsiaTheme="minorEastAsia" w:hAnsiTheme="minorHAnsi" w:cstheme="minorBidi"/>
          <w:sz w:val="22"/>
          <w:szCs w:val="22"/>
        </w:rPr>
      </w:pPr>
      <w:r>
        <w:lastRenderedPageBreak/>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rsidR="007B73D4" w:rsidRDefault="007B73D4">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rsidR="007B73D4" w:rsidRDefault="007B73D4">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183</w:t>
      </w:r>
    </w:p>
    <w:p w:rsidR="007B73D4" w:rsidRDefault="007B73D4">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184</w:t>
      </w:r>
    </w:p>
    <w:p w:rsidR="007B73D4" w:rsidRDefault="007B73D4">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184</w:t>
      </w:r>
    </w:p>
    <w:p w:rsidR="007B73D4" w:rsidRDefault="007B73D4">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184</w:t>
      </w:r>
    </w:p>
    <w:p w:rsidR="007B73D4" w:rsidRDefault="007B73D4">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184</w:t>
      </w:r>
    </w:p>
    <w:p w:rsidR="007B73D4" w:rsidRDefault="007B73D4">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185</w:t>
      </w:r>
    </w:p>
    <w:p w:rsidR="007B73D4" w:rsidRDefault="007B73D4">
      <w:pPr>
        <w:pStyle w:val="TOC4"/>
        <w:rPr>
          <w:rFonts w:asciiTheme="minorHAnsi" w:eastAsiaTheme="minorEastAsia" w:hAnsiTheme="minorHAnsi" w:cstheme="minorBidi"/>
          <w:sz w:val="22"/>
          <w:szCs w:val="22"/>
        </w:rPr>
      </w:pPr>
      <w:r w:rsidRPr="007B73D4">
        <w:t>6.7.2.2</w:t>
      </w:r>
      <w:r w:rsidRPr="007B73D4">
        <w:rPr>
          <w:rFonts w:asciiTheme="minorHAnsi" w:eastAsiaTheme="minorEastAsia" w:hAnsiTheme="minorHAnsi" w:cstheme="minorBidi"/>
          <w:sz w:val="22"/>
          <w:szCs w:val="22"/>
        </w:rPr>
        <w:tab/>
      </w:r>
      <w:r w:rsidRPr="002D7B17">
        <w:rPr>
          <w:lang w:val="en-US"/>
        </w:rPr>
        <w:t>UE Re-establishment delay requirement for CEModeB</w:t>
      </w:r>
      <w:r>
        <w:tab/>
        <w:t>185</w:t>
      </w:r>
    </w:p>
    <w:p w:rsidR="007B73D4" w:rsidRDefault="007B73D4">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186</w:t>
      </w:r>
    </w:p>
    <w:p w:rsidR="007B73D4" w:rsidRDefault="007B73D4">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186</w:t>
      </w:r>
    </w:p>
    <w:p w:rsidR="007B73D4" w:rsidRDefault="007B73D4">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186</w:t>
      </w:r>
    </w:p>
    <w:p w:rsidR="007B73D4" w:rsidRDefault="007B73D4">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186</w:t>
      </w:r>
    </w:p>
    <w:p w:rsidR="007B73D4" w:rsidRDefault="007B73D4">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186</w:t>
      </w:r>
    </w:p>
    <w:p w:rsidR="007B73D4" w:rsidRDefault="007B73D4">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186</w:t>
      </w:r>
    </w:p>
    <w:p w:rsidR="007B73D4" w:rsidRDefault="007B73D4">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187</w:t>
      </w:r>
    </w:p>
    <w:p w:rsidR="007B73D4" w:rsidRDefault="007B73D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187</w:t>
      </w:r>
    </w:p>
    <w:p w:rsidR="007B73D4" w:rsidRDefault="007B73D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187</w:t>
      </w:r>
    </w:p>
    <w:p w:rsidR="007B73D4" w:rsidRDefault="007B73D4">
      <w:pPr>
        <w:pStyle w:val="TOC3"/>
        <w:rPr>
          <w:rFonts w:asciiTheme="minorHAnsi" w:eastAsiaTheme="minorEastAsia" w:hAnsiTheme="minorHAnsi" w:cstheme="minorBidi"/>
          <w:sz w:val="22"/>
          <w:szCs w:val="22"/>
        </w:rPr>
      </w:pPr>
      <w:r w:rsidRPr="007B73D4">
        <w:t>7.1.1</w:t>
      </w:r>
      <w:r w:rsidRPr="007B73D4">
        <w:rPr>
          <w:rFonts w:asciiTheme="minorHAnsi" w:eastAsiaTheme="minorEastAsia" w:hAnsiTheme="minorHAnsi"/>
          <w:sz w:val="22"/>
          <w:szCs w:val="22"/>
        </w:rPr>
        <w:tab/>
      </w:r>
      <w:r w:rsidRPr="002D7B17">
        <w:rPr>
          <w:rFonts w:cs="v4.2.0"/>
        </w:rPr>
        <w:t>Introduction</w:t>
      </w:r>
      <w:r>
        <w:tab/>
        <w:t>187</w:t>
      </w:r>
    </w:p>
    <w:p w:rsidR="007B73D4" w:rsidRDefault="007B73D4">
      <w:pPr>
        <w:pStyle w:val="TOC3"/>
        <w:rPr>
          <w:rFonts w:asciiTheme="minorHAnsi" w:eastAsiaTheme="minorEastAsia" w:hAnsiTheme="minorHAnsi" w:cstheme="minorBidi"/>
          <w:sz w:val="22"/>
          <w:szCs w:val="22"/>
        </w:rPr>
      </w:pPr>
      <w:r w:rsidRPr="007B73D4">
        <w:t>7.1.2</w:t>
      </w:r>
      <w:r w:rsidRPr="007B73D4">
        <w:rPr>
          <w:rFonts w:asciiTheme="minorHAnsi" w:eastAsiaTheme="minorEastAsia" w:hAnsiTheme="minorHAnsi"/>
          <w:sz w:val="22"/>
          <w:szCs w:val="22"/>
        </w:rPr>
        <w:tab/>
      </w:r>
      <w:r w:rsidRPr="002D7B17">
        <w:rPr>
          <w:rFonts w:cs="v4.2.0"/>
        </w:rPr>
        <w:t>Requirements</w:t>
      </w:r>
      <w:r>
        <w:tab/>
        <w:t>188</w:t>
      </w:r>
    </w:p>
    <w:p w:rsidR="007B73D4" w:rsidRDefault="007B73D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189</w:t>
      </w:r>
    </w:p>
    <w:p w:rsidR="007B73D4" w:rsidRDefault="007B73D4">
      <w:pPr>
        <w:pStyle w:val="TOC3"/>
        <w:rPr>
          <w:rFonts w:asciiTheme="minorHAnsi" w:eastAsiaTheme="minorEastAsia" w:hAnsiTheme="minorHAnsi" w:cstheme="minorBidi"/>
          <w:sz w:val="22"/>
          <w:szCs w:val="22"/>
        </w:rPr>
      </w:pPr>
      <w:r w:rsidRPr="007B73D4">
        <w:t>7.2.1</w:t>
      </w:r>
      <w:r w:rsidRPr="007B73D4">
        <w:rPr>
          <w:rFonts w:asciiTheme="minorHAnsi" w:eastAsiaTheme="minorEastAsia" w:hAnsiTheme="minorHAnsi"/>
          <w:sz w:val="22"/>
          <w:szCs w:val="22"/>
        </w:rPr>
        <w:tab/>
      </w:r>
      <w:r w:rsidRPr="002D7B17">
        <w:rPr>
          <w:rFonts w:cs="v3.7.0"/>
        </w:rPr>
        <w:t>Introduction</w:t>
      </w:r>
      <w:r>
        <w:tab/>
        <w:t>189</w:t>
      </w:r>
    </w:p>
    <w:p w:rsidR="007B73D4" w:rsidRDefault="007B73D4">
      <w:pPr>
        <w:pStyle w:val="TOC3"/>
        <w:rPr>
          <w:rFonts w:asciiTheme="minorHAnsi" w:eastAsiaTheme="minorEastAsia" w:hAnsiTheme="minorHAnsi" w:cstheme="minorBidi"/>
          <w:sz w:val="22"/>
          <w:szCs w:val="22"/>
        </w:rPr>
      </w:pPr>
      <w:r w:rsidRPr="007B73D4">
        <w:t>7.2.2</w:t>
      </w:r>
      <w:r w:rsidRPr="007B73D4">
        <w:rPr>
          <w:rFonts w:asciiTheme="minorHAnsi" w:eastAsiaTheme="minorEastAsia" w:hAnsiTheme="minorHAnsi"/>
          <w:sz w:val="22"/>
          <w:szCs w:val="22"/>
        </w:rPr>
        <w:tab/>
      </w:r>
      <w:r w:rsidRPr="002D7B17">
        <w:rPr>
          <w:rFonts w:cs="v3.7.0"/>
        </w:rPr>
        <w:t>Requirements</w:t>
      </w:r>
      <w:r>
        <w:tab/>
        <w:t>189</w:t>
      </w:r>
    </w:p>
    <w:p w:rsidR="007B73D4" w:rsidRDefault="007B73D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189</w:t>
      </w:r>
    </w:p>
    <w:p w:rsidR="007B73D4" w:rsidRDefault="007B73D4">
      <w:pPr>
        <w:pStyle w:val="TOC3"/>
        <w:rPr>
          <w:rFonts w:asciiTheme="minorHAnsi" w:eastAsiaTheme="minorEastAsia" w:hAnsiTheme="minorHAnsi" w:cstheme="minorBidi"/>
          <w:sz w:val="22"/>
          <w:szCs w:val="22"/>
        </w:rPr>
      </w:pPr>
      <w:r w:rsidRPr="007B73D4">
        <w:t>7.3.1</w:t>
      </w:r>
      <w:r w:rsidRPr="007B73D4">
        <w:rPr>
          <w:rFonts w:asciiTheme="minorHAnsi" w:eastAsiaTheme="minorEastAsia" w:hAnsiTheme="minorHAnsi"/>
          <w:sz w:val="22"/>
          <w:szCs w:val="22"/>
        </w:rPr>
        <w:tab/>
      </w:r>
      <w:r w:rsidRPr="002D7B17">
        <w:rPr>
          <w:rFonts w:cs="v3.7.0"/>
        </w:rPr>
        <w:t>Introduction</w:t>
      </w:r>
      <w:r>
        <w:tab/>
        <w:t>189</w:t>
      </w:r>
    </w:p>
    <w:p w:rsidR="007B73D4" w:rsidRDefault="007B73D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189</w:t>
      </w:r>
    </w:p>
    <w:p w:rsidR="007B73D4" w:rsidRDefault="007B73D4">
      <w:pPr>
        <w:pStyle w:val="TOC4"/>
        <w:rPr>
          <w:rFonts w:asciiTheme="minorHAnsi" w:eastAsiaTheme="minorEastAsia" w:hAnsiTheme="minorHAnsi" w:cstheme="minorBidi"/>
          <w:sz w:val="22"/>
          <w:szCs w:val="22"/>
        </w:rPr>
      </w:pPr>
      <w:r w:rsidRPr="007B73D4">
        <w:t>7.3.2.1</w:t>
      </w:r>
      <w:r w:rsidRPr="007B73D4">
        <w:rPr>
          <w:rFonts w:asciiTheme="minorHAnsi" w:hAnsiTheme="minorHAnsi" w:cstheme="minorBidi"/>
          <w:sz w:val="22"/>
          <w:szCs w:val="22"/>
        </w:rPr>
        <w:tab/>
      </w:r>
      <w:r w:rsidRPr="002D7B17">
        <w:rPr>
          <w:rFonts w:eastAsia="?? ??"/>
        </w:rPr>
        <w:t>Timing Advance adjustment delay</w:t>
      </w:r>
      <w:r>
        <w:tab/>
        <w:t>189</w:t>
      </w:r>
    </w:p>
    <w:p w:rsidR="007B73D4" w:rsidRDefault="007B73D4">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190</w:t>
      </w:r>
    </w:p>
    <w:p w:rsidR="007B73D4" w:rsidRDefault="007B73D4">
      <w:pPr>
        <w:pStyle w:val="TOC2"/>
        <w:rPr>
          <w:rFonts w:asciiTheme="minorHAnsi" w:eastAsiaTheme="minorEastAsia" w:hAnsiTheme="minorHAnsi" w:cstheme="minorBidi"/>
          <w:sz w:val="22"/>
          <w:szCs w:val="22"/>
        </w:rPr>
      </w:pPr>
      <w:r w:rsidRPr="007B73D4">
        <w:t>7.</w:t>
      </w:r>
      <w:r w:rsidRPr="007B73D4">
        <w:rPr>
          <w:lang w:eastAsia="zh-CN"/>
        </w:rPr>
        <w:t>4</w:t>
      </w:r>
      <w:r w:rsidRPr="007B73D4">
        <w:rPr>
          <w:rFonts w:asciiTheme="minorHAnsi" w:eastAsiaTheme="minorEastAsia" w:hAnsiTheme="minorHAnsi"/>
          <w:sz w:val="22"/>
          <w:szCs w:val="22"/>
        </w:rPr>
        <w:tab/>
      </w:r>
      <w:r w:rsidRPr="002D7B17">
        <w:rPr>
          <w:rFonts w:cs="v4.2.0"/>
        </w:rPr>
        <w:t xml:space="preserve">Cell </w:t>
      </w:r>
      <w:r w:rsidRPr="002D7B17">
        <w:rPr>
          <w:rFonts w:cs="v4.2.0"/>
          <w:lang w:eastAsia="zh-CN"/>
        </w:rPr>
        <w:t xml:space="preserve">phase </w:t>
      </w:r>
      <w:r w:rsidRPr="002D7B17">
        <w:rPr>
          <w:rFonts w:cs="v4.2.0"/>
        </w:rPr>
        <w:t>synchronization accuracy</w:t>
      </w:r>
      <w:r w:rsidRPr="002D7B17">
        <w:rPr>
          <w:rFonts w:cs="v4.2.0"/>
          <w:lang w:eastAsia="zh-CN"/>
        </w:rPr>
        <w:t xml:space="preserve"> (TDD)</w:t>
      </w:r>
      <w:r>
        <w:tab/>
        <w:t>190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4</w:t>
      </w:r>
      <w:r w:rsidRPr="007B73D4">
        <w:t>.1</w:t>
      </w:r>
      <w:r w:rsidRPr="007B73D4">
        <w:rPr>
          <w:rFonts w:asciiTheme="minorHAnsi" w:eastAsiaTheme="minorEastAsia" w:hAnsiTheme="minorHAnsi"/>
          <w:sz w:val="22"/>
          <w:szCs w:val="22"/>
        </w:rPr>
        <w:tab/>
      </w:r>
      <w:r w:rsidRPr="002D7B17">
        <w:rPr>
          <w:rFonts w:cs="v4.2.0"/>
        </w:rPr>
        <w:t>Definition</w:t>
      </w:r>
      <w:r>
        <w:tab/>
        <w:t>190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4</w:t>
      </w:r>
      <w:r w:rsidRPr="007B73D4">
        <w:t>.2</w:t>
      </w:r>
      <w:r w:rsidRPr="007B73D4">
        <w:rPr>
          <w:rFonts w:asciiTheme="minorHAnsi" w:eastAsiaTheme="minorEastAsia" w:hAnsiTheme="minorHAnsi"/>
          <w:sz w:val="22"/>
          <w:szCs w:val="22"/>
        </w:rPr>
        <w:tab/>
      </w:r>
      <w:r w:rsidRPr="002D7B17">
        <w:rPr>
          <w:rFonts w:cs="v4.2.0"/>
        </w:rPr>
        <w:t>Minimum requirements</w:t>
      </w:r>
      <w:r>
        <w:tab/>
        <w:t>190</w:t>
      </w:r>
    </w:p>
    <w:p w:rsidR="007B73D4" w:rsidRDefault="007B73D4">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191</w:t>
      </w:r>
    </w:p>
    <w:p w:rsidR="007B73D4" w:rsidRDefault="007B73D4">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191</w:t>
      </w:r>
    </w:p>
    <w:p w:rsidR="007B73D4" w:rsidRDefault="007B73D4">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191</w:t>
      </w:r>
    </w:p>
    <w:p w:rsidR="007B73D4" w:rsidRDefault="007B73D4">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191</w:t>
      </w:r>
    </w:p>
    <w:p w:rsidR="007B73D4" w:rsidRDefault="007B73D4">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191</w:t>
      </w:r>
    </w:p>
    <w:p w:rsidR="007B73D4" w:rsidRDefault="007B73D4">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191</w:t>
      </w:r>
    </w:p>
    <w:p w:rsidR="007B73D4" w:rsidRDefault="007B73D4">
      <w:pPr>
        <w:pStyle w:val="TOC3"/>
        <w:rPr>
          <w:rFonts w:asciiTheme="minorHAnsi" w:eastAsiaTheme="minorEastAsia" w:hAnsiTheme="minorHAnsi" w:cstheme="minorBidi"/>
          <w:sz w:val="22"/>
          <w:szCs w:val="22"/>
        </w:rPr>
      </w:pPr>
      <w:r w:rsidRPr="007B73D4">
        <w:t>7.6.1</w:t>
      </w:r>
      <w:r w:rsidRPr="007B73D4">
        <w:rPr>
          <w:rFonts w:asciiTheme="minorHAnsi" w:eastAsiaTheme="minorEastAsia" w:hAnsiTheme="minorHAnsi"/>
          <w:sz w:val="22"/>
          <w:szCs w:val="22"/>
        </w:rPr>
        <w:tab/>
      </w:r>
      <w:r w:rsidRPr="002D7B17">
        <w:rPr>
          <w:rFonts w:cs="v3.7.0"/>
        </w:rPr>
        <w:t>Introduction</w:t>
      </w:r>
      <w:r>
        <w:tab/>
        <w:t>191</w:t>
      </w:r>
    </w:p>
    <w:p w:rsidR="007B73D4" w:rsidRDefault="007B73D4">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193</w:t>
      </w:r>
    </w:p>
    <w:p w:rsidR="007B73D4" w:rsidRDefault="007B73D4">
      <w:pPr>
        <w:pStyle w:val="TOC4"/>
        <w:rPr>
          <w:rFonts w:asciiTheme="minorHAnsi" w:eastAsiaTheme="minorEastAsia" w:hAnsiTheme="minorHAnsi" w:cstheme="minorBidi"/>
          <w:sz w:val="22"/>
          <w:szCs w:val="22"/>
        </w:rPr>
      </w:pPr>
      <w:r w:rsidRPr="007B73D4">
        <w:t>7.6.2.1</w:t>
      </w:r>
      <w:r w:rsidRPr="007B73D4">
        <w:rPr>
          <w:rFonts w:asciiTheme="minorHAnsi" w:hAnsiTheme="minorHAnsi" w:cstheme="minorBidi"/>
          <w:sz w:val="22"/>
          <w:szCs w:val="22"/>
        </w:rPr>
        <w:tab/>
      </w:r>
      <w:r>
        <w:t>Minimum requirement when no DRX is used</w:t>
      </w:r>
      <w:r>
        <w:tab/>
        <w:t>193</w:t>
      </w:r>
    </w:p>
    <w:p w:rsidR="007B73D4" w:rsidRDefault="007B73D4">
      <w:pPr>
        <w:pStyle w:val="TOC4"/>
        <w:rPr>
          <w:rFonts w:asciiTheme="minorHAnsi" w:eastAsiaTheme="minorEastAsia" w:hAnsiTheme="minorHAnsi" w:cstheme="minorBidi"/>
          <w:sz w:val="22"/>
          <w:szCs w:val="22"/>
        </w:rPr>
      </w:pPr>
      <w:r w:rsidRPr="007B73D4">
        <w:t>7.6.2.2</w:t>
      </w:r>
      <w:r w:rsidRPr="007B73D4">
        <w:rPr>
          <w:rFonts w:asciiTheme="minorHAnsi" w:hAnsiTheme="minorHAnsi" w:cstheme="minorBidi"/>
          <w:sz w:val="22"/>
          <w:szCs w:val="22"/>
        </w:rPr>
        <w:tab/>
      </w:r>
      <w:r>
        <w:t>Minimum requirement when DRX is used</w:t>
      </w:r>
      <w:r>
        <w:tab/>
        <w:t>194</w:t>
      </w:r>
    </w:p>
    <w:p w:rsidR="007B73D4" w:rsidRDefault="007B73D4">
      <w:pPr>
        <w:pStyle w:val="TOC4"/>
        <w:rPr>
          <w:rFonts w:asciiTheme="minorHAnsi" w:eastAsiaTheme="minorEastAsia" w:hAnsiTheme="minorHAnsi" w:cstheme="minorBidi"/>
          <w:sz w:val="22"/>
          <w:szCs w:val="22"/>
        </w:rPr>
      </w:pPr>
      <w:r w:rsidRPr="007B73D4">
        <w:t>7.6.2.3</w:t>
      </w:r>
      <w:r w:rsidRPr="007B73D4">
        <w:rPr>
          <w:rFonts w:asciiTheme="minorHAnsi" w:hAnsiTheme="minorHAnsi" w:cstheme="minorBidi"/>
          <w:sz w:val="22"/>
          <w:szCs w:val="22"/>
        </w:rPr>
        <w:tab/>
      </w:r>
      <w:r>
        <w:t>Minimum requirement at transitions</w:t>
      </w:r>
      <w:r>
        <w:tab/>
        <w:t>195</w:t>
      </w:r>
    </w:p>
    <w:p w:rsidR="007B73D4" w:rsidRDefault="007B73D4">
      <w:pPr>
        <w:pStyle w:val="TOC4"/>
        <w:rPr>
          <w:rFonts w:asciiTheme="minorHAnsi" w:eastAsiaTheme="minorEastAsia" w:hAnsiTheme="minorHAnsi" w:cstheme="minorBidi"/>
          <w:sz w:val="22"/>
          <w:szCs w:val="22"/>
        </w:rPr>
      </w:pPr>
      <w:r w:rsidRPr="007B73D4">
        <w:t>7.6.2.4</w:t>
      </w:r>
      <w:r w:rsidRPr="007B73D4">
        <w:rPr>
          <w:rFonts w:asciiTheme="minorHAnsi" w:hAnsiTheme="minorHAnsi" w:cstheme="minorBidi"/>
          <w:sz w:val="22"/>
          <w:szCs w:val="22"/>
        </w:rPr>
        <w:tab/>
      </w:r>
      <w:r>
        <w:t>Minimum requirement during SI Acquisition with autonomous gaps</w:t>
      </w:r>
      <w:r>
        <w:tab/>
        <w:t>195</w:t>
      </w:r>
    </w:p>
    <w:p w:rsidR="007B73D4" w:rsidRDefault="007B73D4">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196</w:t>
      </w:r>
    </w:p>
    <w:p w:rsidR="007B73D4" w:rsidRDefault="007B73D4">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196</w:t>
      </w:r>
    </w:p>
    <w:p w:rsidR="007B73D4" w:rsidRDefault="007B73D4">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196</w:t>
      </w:r>
    </w:p>
    <w:p w:rsidR="007B73D4" w:rsidRDefault="007B73D4">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196</w:t>
      </w:r>
    </w:p>
    <w:p w:rsidR="007B73D4" w:rsidRDefault="007B73D4">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197</w:t>
      </w:r>
    </w:p>
    <w:p w:rsidR="007B73D4" w:rsidRDefault="007B73D4">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198</w:t>
      </w:r>
    </w:p>
    <w:p w:rsidR="007B73D4" w:rsidRDefault="007B73D4">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199</w:t>
      </w:r>
    </w:p>
    <w:p w:rsidR="007B73D4" w:rsidRDefault="007B73D4">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200</w:t>
      </w:r>
    </w:p>
    <w:p w:rsidR="007B73D4" w:rsidRDefault="007B73D4">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201</w:t>
      </w:r>
    </w:p>
    <w:p w:rsidR="007B73D4" w:rsidRDefault="007B73D4">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201</w:t>
      </w:r>
    </w:p>
    <w:p w:rsidR="007B73D4" w:rsidRDefault="007B73D4">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202</w:t>
      </w:r>
    </w:p>
    <w:p w:rsidR="007B73D4" w:rsidRDefault="007B73D4">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202</w:t>
      </w:r>
    </w:p>
    <w:p w:rsidR="007B73D4" w:rsidRDefault="007B73D4">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203</w:t>
      </w:r>
    </w:p>
    <w:p w:rsidR="007B73D4" w:rsidRDefault="007B73D4">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204</w:t>
      </w:r>
    </w:p>
    <w:p w:rsidR="007B73D4" w:rsidRDefault="007B73D4">
      <w:pPr>
        <w:pStyle w:val="TOC3"/>
        <w:rPr>
          <w:rFonts w:asciiTheme="minorHAnsi" w:eastAsiaTheme="minorEastAsia" w:hAnsiTheme="minorHAnsi" w:cstheme="minorBidi"/>
          <w:sz w:val="22"/>
          <w:szCs w:val="22"/>
        </w:rPr>
      </w:pPr>
      <w:r>
        <w:lastRenderedPageBreak/>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205</w:t>
      </w:r>
    </w:p>
    <w:p w:rsidR="007B73D4" w:rsidRDefault="007B73D4">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205</w:t>
      </w:r>
    </w:p>
    <w:p w:rsidR="007B73D4" w:rsidRDefault="007B73D4">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207</w:t>
      </w:r>
    </w:p>
    <w:p w:rsidR="007B73D4" w:rsidRDefault="007B73D4">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207</w:t>
      </w:r>
    </w:p>
    <w:p w:rsidR="007B73D4" w:rsidRDefault="007B73D4">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209</w:t>
      </w:r>
    </w:p>
    <w:p w:rsidR="007B73D4" w:rsidRDefault="007B73D4">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209</w:t>
      </w:r>
    </w:p>
    <w:p w:rsidR="007B73D4" w:rsidRDefault="007B73D4">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211</w:t>
      </w:r>
    </w:p>
    <w:p w:rsidR="007B73D4" w:rsidRDefault="007B73D4">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213</w:t>
      </w:r>
    </w:p>
    <w:p w:rsidR="007B73D4" w:rsidRDefault="007B73D4">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213</w:t>
      </w:r>
    </w:p>
    <w:p w:rsidR="007B73D4" w:rsidRDefault="007B73D4">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213</w:t>
      </w:r>
    </w:p>
    <w:p w:rsidR="007B73D4" w:rsidRDefault="007B73D4">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213</w:t>
      </w:r>
    </w:p>
    <w:p w:rsidR="007B73D4" w:rsidRDefault="007B73D4">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213</w:t>
      </w:r>
    </w:p>
    <w:p w:rsidR="007B73D4" w:rsidRDefault="007B73D4">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213</w:t>
      </w:r>
    </w:p>
    <w:p w:rsidR="007B73D4" w:rsidRDefault="007B73D4">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213</w:t>
      </w:r>
    </w:p>
    <w:p w:rsidR="007B73D4" w:rsidRDefault="007B73D4">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213</w:t>
      </w:r>
    </w:p>
    <w:p w:rsidR="007B73D4" w:rsidRDefault="007B73D4">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214</w:t>
      </w:r>
    </w:p>
    <w:p w:rsidR="007B73D4" w:rsidRDefault="007B73D4">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214</w:t>
      </w:r>
    </w:p>
    <w:p w:rsidR="007B73D4" w:rsidRDefault="007B73D4">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214</w:t>
      </w:r>
    </w:p>
    <w:p w:rsidR="007B73D4" w:rsidRDefault="007B73D4">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215</w:t>
      </w:r>
    </w:p>
    <w:p w:rsidR="007B73D4" w:rsidRDefault="007B73D4">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216</w:t>
      </w:r>
    </w:p>
    <w:p w:rsidR="007B73D4" w:rsidRDefault="007B73D4">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216</w:t>
      </w:r>
    </w:p>
    <w:p w:rsidR="007B73D4" w:rsidRDefault="007B73D4">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216</w:t>
      </w:r>
    </w:p>
    <w:p w:rsidR="007B73D4" w:rsidRDefault="007B73D4">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2D7B17">
        <w:rPr>
          <w:rFonts w:ascii="Times" w:eastAsia="MS Mincho" w:hAnsi="Times"/>
        </w:rPr>
        <w:t>SRS carrier based switching</w:t>
      </w:r>
      <w:r>
        <w:tab/>
        <w:t>217</w:t>
      </w:r>
    </w:p>
    <w:p w:rsidR="007B73D4" w:rsidRDefault="007B73D4">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of dormant SCell for intra-band CA</w:t>
      </w:r>
      <w:r>
        <w:tab/>
        <w:t>217</w:t>
      </w:r>
    </w:p>
    <w:p w:rsidR="007B73D4" w:rsidRDefault="007B73D4">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of dormant SCell for inter-band CA</w:t>
      </w:r>
      <w:r>
        <w:tab/>
        <w:t>217</w:t>
      </w:r>
    </w:p>
    <w:p w:rsidR="007B73D4" w:rsidRDefault="007B73D4">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of multiple dormant SCells</w:t>
      </w:r>
      <w:r>
        <w:tab/>
        <w:t>218</w:t>
      </w:r>
    </w:p>
    <w:p w:rsidR="007B73D4" w:rsidRDefault="007B73D4">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218</w:t>
      </w:r>
    </w:p>
    <w:p w:rsidR="007B73D4" w:rsidRDefault="007B73D4">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218</w:t>
      </w:r>
    </w:p>
    <w:p w:rsidR="007B73D4" w:rsidRDefault="007B73D4">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218</w:t>
      </w:r>
    </w:p>
    <w:p w:rsidR="007B73D4" w:rsidRDefault="007B73D4">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218</w:t>
      </w:r>
    </w:p>
    <w:p w:rsidR="007B73D4" w:rsidRDefault="007B73D4">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219</w:t>
      </w:r>
    </w:p>
    <w:p w:rsidR="007B73D4" w:rsidRDefault="007B73D4">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219</w:t>
      </w:r>
    </w:p>
    <w:p w:rsidR="007B73D4" w:rsidRDefault="007B73D4">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219</w:t>
      </w:r>
    </w:p>
    <w:p w:rsidR="007B73D4" w:rsidRDefault="007B73D4">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219</w:t>
      </w:r>
    </w:p>
    <w:p w:rsidR="007B73D4" w:rsidRDefault="007B73D4">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219</w:t>
      </w:r>
    </w:p>
    <w:p w:rsidR="007B73D4" w:rsidRDefault="007B73D4">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219</w:t>
      </w:r>
    </w:p>
    <w:p w:rsidR="007B73D4" w:rsidRDefault="007B73D4">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220</w:t>
      </w:r>
    </w:p>
    <w:p w:rsidR="007B73D4" w:rsidRDefault="007B73D4">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220</w:t>
      </w:r>
    </w:p>
    <w:p w:rsidR="007B73D4" w:rsidRDefault="007B73D4">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221</w:t>
      </w:r>
    </w:p>
    <w:p w:rsidR="007B73D4" w:rsidRDefault="007B73D4">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221</w:t>
      </w:r>
    </w:p>
    <w:p w:rsidR="007B73D4" w:rsidRDefault="007B73D4">
      <w:pPr>
        <w:pStyle w:val="TOC3"/>
        <w:rPr>
          <w:rFonts w:asciiTheme="minorHAnsi" w:eastAsiaTheme="minorEastAsia" w:hAnsiTheme="minorHAnsi" w:cstheme="minorBidi"/>
          <w:sz w:val="22"/>
          <w:szCs w:val="22"/>
        </w:rPr>
      </w:pPr>
      <w:r w:rsidRPr="007B73D4">
        <w:t>7.11.1</w:t>
      </w:r>
      <w:r w:rsidRPr="007B73D4">
        <w:rPr>
          <w:rFonts w:asciiTheme="minorHAnsi" w:eastAsiaTheme="minorEastAsia" w:hAnsiTheme="minorHAnsi"/>
          <w:sz w:val="22"/>
          <w:szCs w:val="22"/>
        </w:rPr>
        <w:tab/>
      </w:r>
      <w:r w:rsidRPr="002D7B17">
        <w:rPr>
          <w:rFonts w:cs="v3.7.0"/>
        </w:rPr>
        <w:t>Introduction</w:t>
      </w:r>
      <w:r>
        <w:tab/>
        <w:t>221</w:t>
      </w:r>
    </w:p>
    <w:p w:rsidR="007B73D4" w:rsidRDefault="007B73D4">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222</w:t>
      </w:r>
    </w:p>
    <w:p w:rsidR="007B73D4" w:rsidRDefault="007B73D4">
      <w:pPr>
        <w:pStyle w:val="TOC4"/>
        <w:rPr>
          <w:rFonts w:asciiTheme="minorHAnsi" w:eastAsiaTheme="minorEastAsia" w:hAnsiTheme="minorHAnsi" w:cstheme="minorBidi"/>
          <w:sz w:val="22"/>
          <w:szCs w:val="22"/>
        </w:rPr>
      </w:pPr>
      <w:r w:rsidRPr="007B73D4">
        <w:t>7.11.2.</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222</w:t>
      </w:r>
    </w:p>
    <w:p w:rsidR="007B73D4" w:rsidRDefault="007B73D4">
      <w:pPr>
        <w:pStyle w:val="TOC4"/>
        <w:rPr>
          <w:rFonts w:asciiTheme="minorHAnsi" w:eastAsiaTheme="minorEastAsia" w:hAnsiTheme="minorHAnsi" w:cstheme="minorBidi"/>
          <w:sz w:val="22"/>
          <w:szCs w:val="22"/>
        </w:rPr>
      </w:pPr>
      <w:r w:rsidRPr="007B73D4">
        <w:t>7.11.2.</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223</w:t>
      </w:r>
    </w:p>
    <w:p w:rsidR="007B73D4" w:rsidRDefault="007B73D4">
      <w:pPr>
        <w:pStyle w:val="TOC4"/>
        <w:rPr>
          <w:rFonts w:asciiTheme="minorHAnsi" w:eastAsiaTheme="minorEastAsia" w:hAnsiTheme="minorHAnsi" w:cstheme="minorBidi"/>
          <w:sz w:val="22"/>
          <w:szCs w:val="22"/>
        </w:rPr>
      </w:pPr>
      <w:r w:rsidRPr="007B73D4">
        <w:t>7.11.2.</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223</w:t>
      </w:r>
    </w:p>
    <w:p w:rsidR="007B73D4" w:rsidRDefault="007B73D4">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224</w:t>
      </w:r>
    </w:p>
    <w:p w:rsidR="007B73D4" w:rsidRDefault="007B73D4">
      <w:pPr>
        <w:pStyle w:val="TOC4"/>
        <w:rPr>
          <w:rFonts w:asciiTheme="minorHAnsi" w:eastAsiaTheme="minorEastAsia" w:hAnsiTheme="minorHAnsi" w:cstheme="minorBidi"/>
          <w:sz w:val="22"/>
          <w:szCs w:val="22"/>
        </w:rPr>
      </w:pPr>
      <w:r w:rsidRPr="007B73D4">
        <w:t>7.11.</w:t>
      </w:r>
      <w:r w:rsidRPr="007B73D4">
        <w:rPr>
          <w:lang w:eastAsia="zh-CN"/>
        </w:rPr>
        <w:t>3</w:t>
      </w:r>
      <w:r w:rsidRPr="007B73D4">
        <w:t>.</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224</w:t>
      </w:r>
    </w:p>
    <w:p w:rsidR="007B73D4" w:rsidRDefault="007B73D4">
      <w:pPr>
        <w:pStyle w:val="TOC4"/>
        <w:rPr>
          <w:rFonts w:asciiTheme="minorHAnsi" w:eastAsiaTheme="minorEastAsia" w:hAnsiTheme="minorHAnsi" w:cstheme="minorBidi"/>
          <w:sz w:val="22"/>
          <w:szCs w:val="22"/>
        </w:rPr>
      </w:pPr>
      <w:r w:rsidRPr="007B73D4">
        <w:t>7.11.</w:t>
      </w:r>
      <w:r w:rsidRPr="007B73D4">
        <w:rPr>
          <w:lang w:eastAsia="zh-CN"/>
        </w:rPr>
        <w:t>3</w:t>
      </w:r>
      <w:r w:rsidRPr="007B73D4">
        <w:t>.</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224</w:t>
      </w:r>
    </w:p>
    <w:p w:rsidR="007B73D4" w:rsidRDefault="007B73D4">
      <w:pPr>
        <w:pStyle w:val="TOC4"/>
        <w:rPr>
          <w:rFonts w:asciiTheme="minorHAnsi" w:eastAsiaTheme="minorEastAsia" w:hAnsiTheme="minorHAnsi" w:cstheme="minorBidi"/>
          <w:sz w:val="22"/>
          <w:szCs w:val="22"/>
        </w:rPr>
      </w:pPr>
      <w:r w:rsidRPr="007B73D4">
        <w:t>7.11.3.</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225</w:t>
      </w:r>
    </w:p>
    <w:p w:rsidR="007B73D4" w:rsidRDefault="007B73D4">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225</w:t>
      </w:r>
    </w:p>
    <w:p w:rsidR="007B73D4" w:rsidRDefault="007B73D4">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225</w:t>
      </w:r>
    </w:p>
    <w:p w:rsidR="007B73D4" w:rsidRDefault="007B73D4">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225</w:t>
      </w:r>
    </w:p>
    <w:p w:rsidR="007B73D4" w:rsidRDefault="007B73D4">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225</w:t>
      </w:r>
    </w:p>
    <w:p w:rsidR="007B73D4" w:rsidRDefault="007B73D4">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225</w:t>
      </w:r>
    </w:p>
    <w:p w:rsidR="007B73D4" w:rsidRDefault="007B73D4">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226</w:t>
      </w:r>
    </w:p>
    <w:p w:rsidR="007B73D4" w:rsidRDefault="007B73D4">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226</w:t>
      </w:r>
    </w:p>
    <w:p w:rsidR="007B73D4" w:rsidRDefault="007B73D4">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226</w:t>
      </w:r>
    </w:p>
    <w:p w:rsidR="007B73D4" w:rsidRDefault="007B73D4">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227</w:t>
      </w:r>
    </w:p>
    <w:p w:rsidR="007B73D4" w:rsidRDefault="007B73D4">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227</w:t>
      </w:r>
    </w:p>
    <w:p w:rsidR="007B73D4" w:rsidRDefault="007B73D4">
      <w:pPr>
        <w:pStyle w:val="TOC2"/>
        <w:rPr>
          <w:rFonts w:asciiTheme="minorHAnsi" w:eastAsiaTheme="minorEastAsia" w:hAnsiTheme="minorHAnsi" w:cstheme="minorBidi"/>
          <w:sz w:val="22"/>
          <w:szCs w:val="22"/>
        </w:rPr>
      </w:pPr>
      <w:r w:rsidRPr="007B73D4">
        <w:t>7.13</w:t>
      </w:r>
      <w:r w:rsidRPr="007B73D4">
        <w:rPr>
          <w:rFonts w:asciiTheme="minorHAnsi" w:eastAsiaTheme="minorEastAsia" w:hAnsiTheme="minorHAnsi"/>
          <w:sz w:val="22"/>
          <w:szCs w:val="22"/>
        </w:rPr>
        <w:tab/>
      </w:r>
      <w:r w:rsidRPr="002D7B17">
        <w:rPr>
          <w:rFonts w:cs="v4.2.0"/>
        </w:rPr>
        <w:t xml:space="preserve">Cell </w:t>
      </w:r>
      <w:r w:rsidRPr="002D7B17">
        <w:rPr>
          <w:rFonts w:cs="v4.2.0"/>
          <w:lang w:eastAsia="zh-CN"/>
        </w:rPr>
        <w:t xml:space="preserve">phase </w:t>
      </w:r>
      <w:r w:rsidRPr="002D7B17">
        <w:rPr>
          <w:rFonts w:cs="v4.2.0"/>
        </w:rPr>
        <w:t>synchronization accuracy</w:t>
      </w:r>
      <w:r w:rsidRPr="002D7B17">
        <w:rPr>
          <w:rFonts w:cs="v4.2.0"/>
          <w:lang w:eastAsia="zh-CN"/>
        </w:rPr>
        <w:t xml:space="preserve"> (</w:t>
      </w:r>
      <w:r w:rsidRPr="002D7B17">
        <w:rPr>
          <w:rFonts w:cs="v4.2.0"/>
        </w:rPr>
        <w:t>Synchronized mode of dual connectivity</w:t>
      </w:r>
      <w:r w:rsidRPr="002D7B17">
        <w:rPr>
          <w:rFonts w:cs="v4.2.0"/>
          <w:lang w:eastAsia="zh-CN"/>
        </w:rPr>
        <w:t>)</w:t>
      </w:r>
      <w:r>
        <w:tab/>
        <w:t>228</w:t>
      </w:r>
    </w:p>
    <w:p w:rsidR="007B73D4" w:rsidRDefault="007B73D4">
      <w:pPr>
        <w:pStyle w:val="TOC3"/>
        <w:rPr>
          <w:rFonts w:asciiTheme="minorHAnsi" w:eastAsiaTheme="minorEastAsia" w:hAnsiTheme="minorHAnsi" w:cstheme="minorBidi"/>
          <w:sz w:val="22"/>
          <w:szCs w:val="22"/>
        </w:rPr>
      </w:pPr>
      <w:r w:rsidRPr="007B73D4">
        <w:lastRenderedPageBreak/>
        <w:t>7.13.1</w:t>
      </w:r>
      <w:r w:rsidRPr="007B73D4">
        <w:rPr>
          <w:rFonts w:asciiTheme="minorHAnsi" w:eastAsiaTheme="minorEastAsia" w:hAnsiTheme="minorHAnsi"/>
          <w:sz w:val="22"/>
          <w:szCs w:val="22"/>
        </w:rPr>
        <w:tab/>
      </w:r>
      <w:r w:rsidRPr="002D7B17">
        <w:rPr>
          <w:rFonts w:cs="v4.2.0"/>
        </w:rPr>
        <w:t>Definition</w:t>
      </w:r>
      <w:r>
        <w:tab/>
        <w:t>228</w:t>
      </w:r>
    </w:p>
    <w:p w:rsidR="007B73D4" w:rsidRDefault="007B73D4">
      <w:pPr>
        <w:pStyle w:val="TOC3"/>
        <w:rPr>
          <w:rFonts w:asciiTheme="minorHAnsi" w:eastAsiaTheme="minorEastAsia" w:hAnsiTheme="minorHAnsi" w:cstheme="minorBidi"/>
          <w:sz w:val="22"/>
          <w:szCs w:val="22"/>
        </w:rPr>
      </w:pPr>
      <w:r w:rsidRPr="007B73D4">
        <w:t>7.13.2</w:t>
      </w:r>
      <w:r w:rsidRPr="007B73D4">
        <w:rPr>
          <w:rFonts w:asciiTheme="minorHAnsi" w:eastAsiaTheme="minorEastAsia" w:hAnsiTheme="minorHAnsi"/>
          <w:sz w:val="22"/>
          <w:szCs w:val="22"/>
        </w:rPr>
        <w:tab/>
      </w:r>
      <w:r w:rsidRPr="002D7B17">
        <w:rPr>
          <w:rFonts w:cs="v4.2.0"/>
        </w:rPr>
        <w:t>Minimum requirements</w:t>
      </w:r>
      <w:r>
        <w:tab/>
        <w:t>228</w:t>
      </w:r>
    </w:p>
    <w:p w:rsidR="007B73D4" w:rsidRDefault="007B73D4">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228</w:t>
      </w:r>
    </w:p>
    <w:p w:rsidR="007B73D4" w:rsidRDefault="007B73D4">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228</w:t>
      </w:r>
    </w:p>
    <w:p w:rsidR="007B73D4" w:rsidRDefault="007B73D4">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228</w:t>
      </w:r>
    </w:p>
    <w:p w:rsidR="007B73D4" w:rsidRDefault="007B73D4">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229</w:t>
      </w:r>
    </w:p>
    <w:p w:rsidR="007B73D4" w:rsidRDefault="007B73D4">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229</w:t>
      </w:r>
    </w:p>
    <w:p w:rsidR="007B73D4" w:rsidRDefault="007B73D4">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229</w:t>
      </w:r>
    </w:p>
    <w:p w:rsidR="007B73D4" w:rsidRDefault="007B73D4">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229</w:t>
      </w:r>
    </w:p>
    <w:p w:rsidR="007B73D4" w:rsidRDefault="007B73D4">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229</w:t>
      </w:r>
    </w:p>
    <w:p w:rsidR="007B73D4" w:rsidRDefault="007B73D4">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229</w:t>
      </w:r>
    </w:p>
    <w:p w:rsidR="007B73D4" w:rsidRDefault="007B73D4">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229</w:t>
      </w:r>
    </w:p>
    <w:p w:rsidR="007B73D4" w:rsidRDefault="007B73D4">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229</w:t>
      </w:r>
    </w:p>
    <w:p w:rsidR="007B73D4" w:rsidRDefault="007B73D4">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230</w:t>
      </w:r>
    </w:p>
    <w:p w:rsidR="007B73D4" w:rsidRDefault="007B73D4">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230</w:t>
      </w:r>
    </w:p>
    <w:p w:rsidR="007B73D4" w:rsidRDefault="007B73D4">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230</w:t>
      </w:r>
    </w:p>
    <w:p w:rsidR="007B73D4" w:rsidRDefault="007B73D4">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230</w:t>
      </w:r>
    </w:p>
    <w:p w:rsidR="007B73D4" w:rsidRDefault="007B73D4">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231</w:t>
      </w:r>
    </w:p>
    <w:p w:rsidR="007B73D4" w:rsidRDefault="007B73D4">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231</w:t>
      </w:r>
    </w:p>
    <w:p w:rsidR="007B73D4" w:rsidRDefault="007B73D4">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231</w:t>
      </w:r>
    </w:p>
    <w:p w:rsidR="007B73D4" w:rsidRDefault="007B73D4">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232</w:t>
      </w:r>
    </w:p>
    <w:p w:rsidR="007B73D4" w:rsidRDefault="007B73D4">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232</w:t>
      </w:r>
    </w:p>
    <w:p w:rsidR="007B73D4" w:rsidRDefault="007B73D4">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232</w:t>
      </w:r>
    </w:p>
    <w:p w:rsidR="007B73D4" w:rsidRDefault="007B73D4">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232</w:t>
      </w:r>
    </w:p>
    <w:p w:rsidR="007B73D4" w:rsidRDefault="007B73D4">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233</w:t>
      </w:r>
    </w:p>
    <w:p w:rsidR="007B73D4" w:rsidRDefault="007B73D4">
      <w:pPr>
        <w:pStyle w:val="TOC3"/>
        <w:rPr>
          <w:rFonts w:asciiTheme="minorHAnsi" w:eastAsiaTheme="minorEastAsia" w:hAnsiTheme="minorHAnsi" w:cstheme="minorBidi"/>
          <w:sz w:val="22"/>
          <w:szCs w:val="22"/>
        </w:rPr>
      </w:pPr>
      <w:r w:rsidRPr="007B73D4">
        <w:t>7.16.6</w:t>
      </w:r>
      <w:r w:rsidRPr="007B73D4">
        <w:rPr>
          <w:rFonts w:asciiTheme="minorHAnsi" w:eastAsiaTheme="minorEastAsia" w:hAnsiTheme="minorHAnsi" w:cstheme="minorBidi"/>
          <w:sz w:val="22"/>
          <w:szCs w:val="22"/>
        </w:rPr>
        <w:tab/>
      </w:r>
      <w:r w:rsidRPr="002D7B17">
        <w:rPr>
          <w:lang w:val="sv-SE" w:eastAsia="sv-SE"/>
        </w:rPr>
        <w:t>ProSe operation under deactivated SCell</w:t>
      </w:r>
      <w:r>
        <w:tab/>
        <w:t>233</w:t>
      </w:r>
    </w:p>
    <w:p w:rsidR="007B73D4" w:rsidRDefault="007B73D4">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233</w:t>
      </w:r>
    </w:p>
    <w:p w:rsidR="007B73D4" w:rsidRDefault="007B73D4">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233</w:t>
      </w:r>
    </w:p>
    <w:p w:rsidR="007B73D4" w:rsidRDefault="007B73D4">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234</w:t>
      </w:r>
    </w:p>
    <w:p w:rsidR="007B73D4" w:rsidRDefault="007B73D4">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234</w:t>
      </w:r>
    </w:p>
    <w:p w:rsidR="007B73D4" w:rsidRDefault="007B73D4">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234</w:t>
      </w:r>
    </w:p>
    <w:p w:rsidR="007B73D4" w:rsidRDefault="007B73D4">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234</w:t>
      </w:r>
    </w:p>
    <w:p w:rsidR="007B73D4" w:rsidRDefault="007B73D4">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234</w:t>
      </w:r>
    </w:p>
    <w:p w:rsidR="007B73D4" w:rsidRDefault="007B73D4">
      <w:pPr>
        <w:pStyle w:val="TOC3"/>
        <w:rPr>
          <w:rFonts w:asciiTheme="minorHAnsi" w:eastAsiaTheme="minorEastAsia" w:hAnsiTheme="minorHAnsi" w:cstheme="minorBidi"/>
          <w:sz w:val="22"/>
          <w:szCs w:val="22"/>
        </w:rPr>
      </w:pPr>
      <w:r w:rsidRPr="007B73D4">
        <w:t>7.19.1</w:t>
      </w:r>
      <w:r w:rsidRPr="007B73D4">
        <w:rPr>
          <w:rFonts w:asciiTheme="minorHAnsi" w:eastAsiaTheme="minorEastAsia" w:hAnsiTheme="minorHAnsi"/>
          <w:sz w:val="22"/>
          <w:szCs w:val="22"/>
        </w:rPr>
        <w:tab/>
      </w:r>
      <w:r w:rsidRPr="002D7B17">
        <w:rPr>
          <w:rFonts w:cs="v3.7.0"/>
        </w:rPr>
        <w:t>Introduction</w:t>
      </w:r>
      <w:r>
        <w:tab/>
        <w:t>234</w:t>
      </w:r>
    </w:p>
    <w:p w:rsidR="007B73D4" w:rsidRDefault="007B73D4">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235</w:t>
      </w:r>
    </w:p>
    <w:p w:rsidR="007B73D4" w:rsidRDefault="007B73D4">
      <w:pPr>
        <w:pStyle w:val="TOC4"/>
        <w:rPr>
          <w:rFonts w:asciiTheme="minorHAnsi" w:eastAsiaTheme="minorEastAsia" w:hAnsiTheme="minorHAnsi" w:cstheme="minorBidi"/>
          <w:sz w:val="22"/>
          <w:szCs w:val="22"/>
        </w:rPr>
      </w:pPr>
      <w:r w:rsidRPr="007B73D4">
        <w:t>7.19.2.</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236</w:t>
      </w:r>
    </w:p>
    <w:p w:rsidR="007B73D4" w:rsidRDefault="007B73D4">
      <w:pPr>
        <w:pStyle w:val="TOC4"/>
        <w:rPr>
          <w:rFonts w:asciiTheme="minorHAnsi" w:eastAsiaTheme="minorEastAsia" w:hAnsiTheme="minorHAnsi" w:cstheme="minorBidi"/>
          <w:sz w:val="22"/>
          <w:szCs w:val="22"/>
        </w:rPr>
      </w:pPr>
      <w:r w:rsidRPr="007B73D4">
        <w:t>7.19.2.</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236</w:t>
      </w:r>
    </w:p>
    <w:p w:rsidR="007B73D4" w:rsidRDefault="007B73D4">
      <w:pPr>
        <w:pStyle w:val="TOC4"/>
        <w:rPr>
          <w:rFonts w:asciiTheme="minorHAnsi" w:eastAsiaTheme="minorEastAsia" w:hAnsiTheme="minorHAnsi" w:cstheme="minorBidi"/>
          <w:sz w:val="22"/>
          <w:szCs w:val="22"/>
        </w:rPr>
      </w:pPr>
      <w:r w:rsidRPr="007B73D4">
        <w:t>7.19.2.</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238</w:t>
      </w:r>
    </w:p>
    <w:p w:rsidR="007B73D4" w:rsidRDefault="007B73D4">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238</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3</w:t>
      </w:r>
      <w:r w:rsidRPr="007B73D4">
        <w:t>.</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238</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3</w:t>
      </w:r>
      <w:r w:rsidRPr="007B73D4">
        <w:t>.</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238</w:t>
      </w:r>
    </w:p>
    <w:p w:rsidR="007B73D4" w:rsidRDefault="007B73D4">
      <w:pPr>
        <w:pStyle w:val="TOC4"/>
        <w:rPr>
          <w:rFonts w:asciiTheme="minorHAnsi" w:eastAsiaTheme="minorEastAsia" w:hAnsiTheme="minorHAnsi" w:cstheme="minorBidi"/>
          <w:sz w:val="22"/>
          <w:szCs w:val="22"/>
        </w:rPr>
      </w:pPr>
      <w:r w:rsidRPr="007B73D4">
        <w:t>7.19.3.</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239</w:t>
      </w:r>
    </w:p>
    <w:p w:rsidR="007B73D4" w:rsidRDefault="007B73D4">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239</w:t>
      </w:r>
    </w:p>
    <w:p w:rsidR="007B73D4" w:rsidRDefault="007B73D4">
      <w:pPr>
        <w:pStyle w:val="TOC4"/>
        <w:rPr>
          <w:rFonts w:asciiTheme="minorHAnsi" w:eastAsiaTheme="minorEastAsia" w:hAnsiTheme="minorHAnsi" w:cstheme="minorBidi"/>
          <w:sz w:val="22"/>
          <w:szCs w:val="22"/>
        </w:rPr>
      </w:pPr>
      <w:r w:rsidRPr="007B73D4">
        <w:t>7.19.4.</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240</w:t>
      </w:r>
    </w:p>
    <w:p w:rsidR="007B73D4" w:rsidRDefault="007B73D4">
      <w:pPr>
        <w:pStyle w:val="TOC4"/>
        <w:rPr>
          <w:rFonts w:asciiTheme="minorHAnsi" w:eastAsiaTheme="minorEastAsia" w:hAnsiTheme="minorHAnsi" w:cstheme="minorBidi"/>
          <w:sz w:val="22"/>
          <w:szCs w:val="22"/>
        </w:rPr>
      </w:pPr>
      <w:r w:rsidRPr="007B73D4">
        <w:t>7.19.4.</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241</w:t>
      </w:r>
    </w:p>
    <w:p w:rsidR="007B73D4" w:rsidRDefault="007B73D4">
      <w:pPr>
        <w:pStyle w:val="TOC4"/>
        <w:rPr>
          <w:rFonts w:asciiTheme="minorHAnsi" w:eastAsiaTheme="minorEastAsia" w:hAnsiTheme="minorHAnsi" w:cstheme="minorBidi"/>
          <w:sz w:val="22"/>
          <w:szCs w:val="22"/>
        </w:rPr>
      </w:pPr>
      <w:r w:rsidRPr="007B73D4">
        <w:t>7.19.4.3</w:t>
      </w:r>
      <w:r w:rsidRPr="007B73D4">
        <w:rPr>
          <w:rFonts w:asciiTheme="minorHAnsi" w:hAnsiTheme="minorHAnsi" w:cstheme="minorBidi"/>
          <w:sz w:val="22"/>
          <w:szCs w:val="22"/>
        </w:rPr>
        <w:tab/>
      </w:r>
      <w:r>
        <w:rPr>
          <w:lang w:eastAsia="zh-CN"/>
        </w:rPr>
        <w:t>Minimum requirement at transitions</w:t>
      </w:r>
      <w:r>
        <w:tab/>
        <w:t>242</w:t>
      </w:r>
    </w:p>
    <w:p w:rsidR="007B73D4" w:rsidRDefault="007B73D4">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243</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5</w:t>
      </w:r>
      <w:r w:rsidRPr="007B73D4">
        <w:t>.</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243</w:t>
      </w:r>
    </w:p>
    <w:p w:rsidR="007B73D4" w:rsidRDefault="007B73D4">
      <w:pPr>
        <w:pStyle w:val="TOC4"/>
        <w:rPr>
          <w:rFonts w:asciiTheme="minorHAnsi" w:eastAsiaTheme="minorEastAsia" w:hAnsiTheme="minorHAnsi" w:cstheme="minorBidi"/>
          <w:sz w:val="22"/>
          <w:szCs w:val="22"/>
        </w:rPr>
      </w:pPr>
      <w:r w:rsidRPr="007B73D4">
        <w:t>7.19.</w:t>
      </w:r>
      <w:r w:rsidRPr="007B73D4">
        <w:rPr>
          <w:lang w:eastAsia="zh-CN"/>
        </w:rPr>
        <w:t>5</w:t>
      </w:r>
      <w:r w:rsidRPr="007B73D4">
        <w:t>.</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243</w:t>
      </w:r>
    </w:p>
    <w:p w:rsidR="007B73D4" w:rsidRDefault="007B73D4">
      <w:pPr>
        <w:pStyle w:val="TOC4"/>
        <w:rPr>
          <w:rFonts w:asciiTheme="minorHAnsi" w:eastAsiaTheme="minorEastAsia" w:hAnsiTheme="minorHAnsi" w:cstheme="minorBidi"/>
          <w:sz w:val="22"/>
          <w:szCs w:val="22"/>
        </w:rPr>
      </w:pPr>
      <w:r w:rsidRPr="007B73D4">
        <w:t>7.19.5.</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244</w:t>
      </w:r>
    </w:p>
    <w:p w:rsidR="007B73D4" w:rsidRDefault="007B73D4">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244</w:t>
      </w:r>
    </w:p>
    <w:p w:rsidR="007B73D4" w:rsidRDefault="007B73D4">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244</w:t>
      </w:r>
    </w:p>
    <w:p w:rsidR="007B73D4" w:rsidRDefault="007B73D4">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244</w:t>
      </w:r>
    </w:p>
    <w:p w:rsidR="007B73D4" w:rsidRDefault="007B73D4">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245</w:t>
      </w:r>
    </w:p>
    <w:p w:rsidR="007B73D4" w:rsidRDefault="007B73D4">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245</w:t>
      </w:r>
    </w:p>
    <w:p w:rsidR="007B73D4" w:rsidRDefault="007B73D4">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245</w:t>
      </w:r>
    </w:p>
    <w:p w:rsidR="007B73D4" w:rsidRDefault="007B73D4">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245</w:t>
      </w:r>
    </w:p>
    <w:p w:rsidR="007B73D4" w:rsidRDefault="007B73D4">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245</w:t>
      </w:r>
    </w:p>
    <w:p w:rsidR="007B73D4" w:rsidRDefault="007B73D4">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245</w:t>
      </w:r>
    </w:p>
    <w:p w:rsidR="007B73D4" w:rsidRDefault="007B73D4">
      <w:pPr>
        <w:pStyle w:val="TOC4"/>
        <w:rPr>
          <w:rFonts w:asciiTheme="minorHAnsi" w:eastAsiaTheme="minorEastAsia" w:hAnsiTheme="minorHAnsi" w:cstheme="minorBidi"/>
          <w:sz w:val="22"/>
          <w:szCs w:val="22"/>
        </w:rPr>
      </w:pPr>
      <w:r w:rsidRPr="007B73D4">
        <w:t>7.22.2.1</w:t>
      </w:r>
      <w:r w:rsidRPr="007B73D4">
        <w:rPr>
          <w:rFonts w:asciiTheme="minorHAnsi" w:hAnsiTheme="minorHAnsi" w:cstheme="minorBidi"/>
          <w:sz w:val="22"/>
          <w:szCs w:val="22"/>
        </w:rPr>
        <w:tab/>
      </w:r>
      <w:r w:rsidRPr="002D7B17">
        <w:rPr>
          <w:rFonts w:eastAsia="?? ??"/>
          <w:lang w:eastAsia="zh-CN"/>
        </w:rPr>
        <w:t>Timing Advance adjustment delay</w:t>
      </w:r>
      <w:r>
        <w:tab/>
        <w:t>245</w:t>
      </w:r>
    </w:p>
    <w:p w:rsidR="007B73D4" w:rsidRDefault="007B73D4">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246</w:t>
      </w:r>
    </w:p>
    <w:p w:rsidR="007B73D4" w:rsidRDefault="007B73D4">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246</w:t>
      </w:r>
    </w:p>
    <w:p w:rsidR="007B73D4" w:rsidRDefault="007B73D4">
      <w:pPr>
        <w:pStyle w:val="TOC3"/>
        <w:rPr>
          <w:rFonts w:asciiTheme="minorHAnsi" w:eastAsiaTheme="minorEastAsia" w:hAnsiTheme="minorHAnsi" w:cstheme="minorBidi"/>
          <w:sz w:val="22"/>
          <w:szCs w:val="22"/>
        </w:rPr>
      </w:pPr>
      <w:r>
        <w:lastRenderedPageBreak/>
        <w:t>7.23.1</w:t>
      </w:r>
      <w:r>
        <w:rPr>
          <w:rFonts w:asciiTheme="minorHAnsi" w:eastAsiaTheme="minorEastAsia" w:hAnsiTheme="minorHAnsi" w:cstheme="minorBidi"/>
          <w:sz w:val="22"/>
          <w:szCs w:val="22"/>
        </w:rPr>
        <w:tab/>
      </w:r>
      <w:r>
        <w:t>Introduction</w:t>
      </w:r>
      <w:r>
        <w:tab/>
        <w:t>246</w:t>
      </w:r>
    </w:p>
    <w:p w:rsidR="007B73D4" w:rsidRDefault="007B73D4">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246</w:t>
      </w:r>
    </w:p>
    <w:p w:rsidR="007B73D4" w:rsidRDefault="007B73D4">
      <w:pPr>
        <w:pStyle w:val="TOC4"/>
        <w:rPr>
          <w:rFonts w:asciiTheme="minorHAnsi" w:eastAsiaTheme="minorEastAsia" w:hAnsiTheme="minorHAnsi" w:cstheme="minorBidi"/>
          <w:sz w:val="22"/>
          <w:szCs w:val="22"/>
        </w:rPr>
      </w:pPr>
      <w:r w:rsidRPr="007B73D4">
        <w:t>7.23.2.</w:t>
      </w:r>
      <w:r w:rsidRPr="007B73D4">
        <w:rPr>
          <w:lang w:eastAsia="zh-CN"/>
        </w:rPr>
        <w:t>1</w:t>
      </w:r>
      <w:r w:rsidRPr="007B73D4">
        <w:rPr>
          <w:rFonts w:asciiTheme="minorHAnsi" w:hAnsiTheme="minorHAnsi" w:cstheme="minorBidi"/>
          <w:sz w:val="22"/>
          <w:szCs w:val="22"/>
        </w:rPr>
        <w:tab/>
      </w:r>
      <w:r>
        <w:rPr>
          <w:lang w:eastAsia="zh-CN"/>
        </w:rPr>
        <w:t>Minimum requirement when no DRX is used</w:t>
      </w:r>
      <w:r>
        <w:tab/>
        <w:t>246</w:t>
      </w:r>
    </w:p>
    <w:p w:rsidR="007B73D4" w:rsidRDefault="007B73D4">
      <w:pPr>
        <w:pStyle w:val="TOC4"/>
        <w:rPr>
          <w:rFonts w:asciiTheme="minorHAnsi" w:eastAsiaTheme="minorEastAsia" w:hAnsiTheme="minorHAnsi" w:cstheme="minorBidi"/>
          <w:sz w:val="22"/>
          <w:szCs w:val="22"/>
        </w:rPr>
      </w:pPr>
      <w:r w:rsidRPr="007B73D4">
        <w:t>7.23.2.</w:t>
      </w:r>
      <w:r w:rsidRPr="007B73D4">
        <w:rPr>
          <w:lang w:eastAsia="zh-CN"/>
        </w:rPr>
        <w:t>2</w:t>
      </w:r>
      <w:r w:rsidRPr="007B73D4">
        <w:rPr>
          <w:rFonts w:asciiTheme="minorHAnsi" w:hAnsiTheme="minorHAnsi" w:cstheme="minorBidi"/>
          <w:sz w:val="22"/>
          <w:szCs w:val="22"/>
        </w:rPr>
        <w:tab/>
      </w:r>
      <w:r>
        <w:rPr>
          <w:lang w:eastAsia="zh-CN"/>
        </w:rPr>
        <w:t>Minimum requirement when DRX is used</w:t>
      </w:r>
      <w:r>
        <w:tab/>
        <w:t>247</w:t>
      </w:r>
    </w:p>
    <w:p w:rsidR="007B73D4" w:rsidRDefault="007B73D4">
      <w:pPr>
        <w:pStyle w:val="TOC4"/>
        <w:rPr>
          <w:rFonts w:asciiTheme="minorHAnsi" w:eastAsiaTheme="minorEastAsia" w:hAnsiTheme="minorHAnsi" w:cstheme="minorBidi"/>
          <w:sz w:val="22"/>
          <w:szCs w:val="22"/>
        </w:rPr>
      </w:pPr>
      <w:r w:rsidRPr="007B73D4">
        <w:t>7.23.2.</w:t>
      </w:r>
      <w:r w:rsidRPr="007B73D4">
        <w:rPr>
          <w:lang w:eastAsia="zh-CN"/>
        </w:rPr>
        <w:t>3</w:t>
      </w:r>
      <w:r w:rsidRPr="007B73D4">
        <w:rPr>
          <w:rFonts w:asciiTheme="minorHAnsi" w:hAnsiTheme="minorHAnsi" w:cstheme="minorBidi"/>
          <w:sz w:val="22"/>
          <w:szCs w:val="22"/>
        </w:rPr>
        <w:tab/>
      </w:r>
      <w:r>
        <w:rPr>
          <w:lang w:eastAsia="zh-CN"/>
        </w:rPr>
        <w:t>Minimum requirement at transitions</w:t>
      </w:r>
      <w:r>
        <w:tab/>
        <w:t>247</w:t>
      </w:r>
    </w:p>
    <w:p w:rsidR="007B73D4" w:rsidRDefault="007B73D4">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248</w:t>
      </w:r>
    </w:p>
    <w:p w:rsidR="007B73D4" w:rsidRDefault="007B73D4">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248</w:t>
      </w:r>
    </w:p>
    <w:p w:rsidR="007B73D4" w:rsidRDefault="007B73D4">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248</w:t>
      </w:r>
    </w:p>
    <w:p w:rsidR="007B73D4" w:rsidRDefault="007B73D4">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249</w:t>
      </w:r>
    </w:p>
    <w:p w:rsidR="007B73D4" w:rsidRDefault="007B73D4">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249</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25</w:t>
      </w:r>
      <w:r w:rsidRPr="007B73D4">
        <w:t>.2</w:t>
      </w:r>
      <w:r w:rsidRPr="007B73D4">
        <w:rPr>
          <w:rFonts w:asciiTheme="minorHAnsi" w:eastAsiaTheme="minorEastAsia" w:hAnsiTheme="minorHAnsi"/>
          <w:sz w:val="22"/>
          <w:szCs w:val="22"/>
        </w:rPr>
        <w:tab/>
      </w:r>
      <w:r w:rsidRPr="002D7B17">
        <w:rPr>
          <w:rFonts w:cs="v4.2.0"/>
        </w:rPr>
        <w:t>Minimum requirements</w:t>
      </w:r>
      <w:r>
        <w:tab/>
        <w:t>249</w:t>
      </w:r>
    </w:p>
    <w:p w:rsidR="007B73D4" w:rsidRDefault="007B73D4">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249</w:t>
      </w:r>
    </w:p>
    <w:p w:rsidR="007B73D4" w:rsidRDefault="007B73D4">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249</w:t>
      </w:r>
    </w:p>
    <w:p w:rsidR="007B73D4" w:rsidRDefault="007B73D4">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249</w:t>
      </w:r>
    </w:p>
    <w:p w:rsidR="007B73D4" w:rsidRDefault="007B73D4">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27</w:t>
      </w:r>
      <w:r w:rsidRPr="007B73D4">
        <w:t>.1</w:t>
      </w:r>
      <w:r w:rsidRPr="007B73D4">
        <w:rPr>
          <w:rFonts w:asciiTheme="minorHAnsi" w:eastAsiaTheme="minorEastAsia" w:hAnsiTheme="minorHAnsi"/>
          <w:sz w:val="22"/>
          <w:szCs w:val="22"/>
        </w:rPr>
        <w:tab/>
      </w:r>
      <w:r w:rsidRPr="002D7B17">
        <w:rPr>
          <w:rFonts w:cs="v3.7.0"/>
        </w:rPr>
        <w:t>Introduction</w:t>
      </w:r>
      <w:r>
        <w:tab/>
        <w:t>250</w:t>
      </w:r>
    </w:p>
    <w:p w:rsidR="007B73D4" w:rsidRDefault="007B73D4">
      <w:pPr>
        <w:pStyle w:val="TOC3"/>
        <w:rPr>
          <w:rFonts w:asciiTheme="minorHAnsi" w:eastAsiaTheme="minorEastAsia" w:hAnsiTheme="minorHAnsi" w:cstheme="minorBidi"/>
          <w:sz w:val="22"/>
          <w:szCs w:val="22"/>
        </w:rPr>
      </w:pPr>
      <w:r w:rsidRPr="007B73D4">
        <w:t>7.</w:t>
      </w:r>
      <w:r w:rsidRPr="007B73D4">
        <w:rPr>
          <w:lang w:eastAsia="zh-CN"/>
        </w:rPr>
        <w:t>27</w:t>
      </w:r>
      <w:r w:rsidRPr="007B73D4">
        <w:t>.2</w:t>
      </w:r>
      <w:r w:rsidRPr="007B73D4">
        <w:rPr>
          <w:rFonts w:asciiTheme="minorHAnsi" w:eastAsiaTheme="minorEastAsia" w:hAnsiTheme="minorHAnsi"/>
          <w:sz w:val="22"/>
          <w:szCs w:val="22"/>
        </w:rPr>
        <w:tab/>
      </w:r>
      <w:r w:rsidRPr="002D7B17">
        <w:rPr>
          <w:rFonts w:cs="v3.7.0"/>
        </w:rPr>
        <w:t>Requirements</w:t>
      </w:r>
      <w:r>
        <w:tab/>
        <w:t>250</w:t>
      </w:r>
    </w:p>
    <w:p w:rsidR="007B73D4" w:rsidRDefault="007B73D4">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250</w:t>
      </w:r>
    </w:p>
    <w:p w:rsidR="007B73D4" w:rsidRDefault="007B73D4">
      <w:pPr>
        <w:pStyle w:val="TOC3"/>
        <w:rPr>
          <w:rFonts w:asciiTheme="minorHAnsi" w:eastAsiaTheme="minorEastAsia" w:hAnsiTheme="minorHAnsi" w:cstheme="minorBidi"/>
          <w:sz w:val="22"/>
          <w:szCs w:val="22"/>
        </w:rPr>
      </w:pPr>
      <w:r w:rsidRPr="007B73D4">
        <w:t>7.28.1</w:t>
      </w:r>
      <w:r w:rsidRPr="007B73D4">
        <w:rPr>
          <w:rFonts w:asciiTheme="minorHAnsi" w:eastAsiaTheme="minorEastAsia" w:hAnsiTheme="minorHAnsi"/>
          <w:sz w:val="22"/>
          <w:szCs w:val="22"/>
        </w:rPr>
        <w:tab/>
      </w:r>
      <w:r w:rsidRPr="002D7B17">
        <w:rPr>
          <w:rFonts w:cs="v3.7.0"/>
        </w:rPr>
        <w:t>Introduction</w:t>
      </w:r>
      <w:r>
        <w:tab/>
        <w:t>250</w:t>
      </w:r>
    </w:p>
    <w:p w:rsidR="007B73D4" w:rsidRDefault="007B73D4">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250</w:t>
      </w:r>
    </w:p>
    <w:p w:rsidR="007B73D4" w:rsidRDefault="007B73D4">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250</w:t>
      </w:r>
    </w:p>
    <w:p w:rsidR="007B73D4" w:rsidRDefault="007B73D4">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250</w:t>
      </w:r>
    </w:p>
    <w:p w:rsidR="007B73D4" w:rsidRDefault="007B73D4">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250</w:t>
      </w:r>
    </w:p>
    <w:p w:rsidR="007B73D4" w:rsidRDefault="007B73D4">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250</w:t>
      </w:r>
    </w:p>
    <w:p w:rsidR="007B73D4" w:rsidRDefault="007B73D4">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250</w:t>
      </w:r>
    </w:p>
    <w:p w:rsidR="007B73D4" w:rsidRDefault="007B73D4">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250</w:t>
      </w:r>
    </w:p>
    <w:p w:rsidR="007B73D4" w:rsidRDefault="007B73D4">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251</w:t>
      </w:r>
    </w:p>
    <w:p w:rsidR="007B73D4" w:rsidRDefault="007B73D4">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251</w:t>
      </w:r>
    </w:p>
    <w:p w:rsidR="007B73D4" w:rsidRDefault="007B73D4">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251</w:t>
      </w:r>
    </w:p>
    <w:p w:rsidR="007B73D4" w:rsidRDefault="007B73D4">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252</w:t>
      </w:r>
    </w:p>
    <w:p w:rsidR="007B73D4" w:rsidRDefault="007B73D4">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252</w:t>
      </w:r>
    </w:p>
    <w:p w:rsidR="007B73D4" w:rsidRDefault="007B73D4">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252</w:t>
      </w:r>
    </w:p>
    <w:p w:rsidR="007B73D4" w:rsidRDefault="007B73D4">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252</w:t>
      </w:r>
    </w:p>
    <w:p w:rsidR="007B73D4" w:rsidRDefault="007B73D4">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252</w:t>
      </w:r>
    </w:p>
    <w:p w:rsidR="007B73D4" w:rsidRDefault="007B73D4">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253</w:t>
      </w:r>
    </w:p>
    <w:p w:rsidR="007B73D4" w:rsidRDefault="007B73D4">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253</w:t>
      </w:r>
    </w:p>
    <w:p w:rsidR="007B73D4" w:rsidRDefault="007B73D4">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253</w:t>
      </w:r>
    </w:p>
    <w:p w:rsidR="007B73D4" w:rsidRDefault="007B73D4">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253</w:t>
      </w:r>
    </w:p>
    <w:p w:rsidR="007B73D4" w:rsidRDefault="007B73D4">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253</w:t>
      </w:r>
    </w:p>
    <w:p w:rsidR="007B73D4" w:rsidRDefault="007B73D4">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253</w:t>
      </w:r>
    </w:p>
    <w:p w:rsidR="007B73D4" w:rsidRDefault="007B73D4">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254</w:t>
      </w:r>
    </w:p>
    <w:p w:rsidR="007B73D4" w:rsidRDefault="007B73D4">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254</w:t>
      </w:r>
    </w:p>
    <w:p w:rsidR="007B73D4" w:rsidRDefault="007B73D4">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2D7B17">
        <w:rPr>
          <w:i/>
        </w:rPr>
        <w:t xml:space="preserve"> </w:t>
      </w:r>
      <w:r>
        <w:t>sTTI and 1ms-TTI with 3 subframe HARQ processing</w:t>
      </w:r>
      <w:r>
        <w:tab/>
        <w:t>254</w:t>
      </w:r>
    </w:p>
    <w:p w:rsidR="007B73D4" w:rsidRDefault="007B73D4">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254</w:t>
      </w:r>
    </w:p>
    <w:p w:rsidR="007B73D4" w:rsidRDefault="007B73D4">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255</w:t>
      </w:r>
    </w:p>
    <w:p w:rsidR="007B73D4" w:rsidRDefault="007B73D4">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255</w:t>
      </w:r>
    </w:p>
    <w:p w:rsidR="007B73D4" w:rsidRDefault="007B73D4">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255</w:t>
      </w:r>
    </w:p>
    <w:p w:rsidR="007B73D4" w:rsidRDefault="007B73D4">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255</w:t>
      </w:r>
    </w:p>
    <w:p w:rsidR="007B73D4" w:rsidRDefault="007B73D4">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255</w:t>
      </w:r>
    </w:p>
    <w:p w:rsidR="007B73D4" w:rsidRDefault="007B73D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255</w:t>
      </w:r>
    </w:p>
    <w:p w:rsidR="007B73D4" w:rsidRDefault="007B73D4">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255</w:t>
      </w:r>
    </w:p>
    <w:p w:rsidR="007B73D4" w:rsidRDefault="007B73D4">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255</w:t>
      </w:r>
    </w:p>
    <w:p w:rsidR="007B73D4" w:rsidRDefault="007B73D4">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256</w:t>
      </w:r>
    </w:p>
    <w:p w:rsidR="007B73D4" w:rsidRDefault="007B73D4">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256</w:t>
      </w:r>
    </w:p>
    <w:p w:rsidR="007B73D4" w:rsidRDefault="007B73D4">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262</w:t>
      </w:r>
    </w:p>
    <w:p w:rsidR="007B73D4" w:rsidRDefault="007B73D4">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264</w:t>
      </w:r>
    </w:p>
    <w:p w:rsidR="007B73D4" w:rsidRDefault="007B73D4">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265</w:t>
      </w:r>
    </w:p>
    <w:p w:rsidR="007B73D4" w:rsidRDefault="007B73D4">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266</w:t>
      </w:r>
    </w:p>
    <w:p w:rsidR="007B73D4" w:rsidRDefault="007B73D4">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268</w:t>
      </w:r>
    </w:p>
    <w:p w:rsidR="007B73D4" w:rsidRDefault="007B73D4">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268</w:t>
      </w:r>
    </w:p>
    <w:p w:rsidR="007B73D4" w:rsidRDefault="007B73D4">
      <w:pPr>
        <w:pStyle w:val="TOC5"/>
        <w:rPr>
          <w:rFonts w:asciiTheme="minorHAnsi" w:eastAsiaTheme="minorEastAsia" w:hAnsiTheme="minorHAnsi" w:cstheme="minorBidi"/>
          <w:sz w:val="22"/>
          <w:szCs w:val="22"/>
        </w:rPr>
      </w:pPr>
      <w:r>
        <w:lastRenderedPageBreak/>
        <w:t>8.1.2.2.2</w:t>
      </w:r>
      <w:r>
        <w:rPr>
          <w:rFonts w:asciiTheme="minorHAnsi" w:eastAsiaTheme="minorEastAsia" w:hAnsiTheme="minorHAnsi" w:cstheme="minorBidi"/>
          <w:sz w:val="22"/>
          <w:szCs w:val="22"/>
        </w:rPr>
        <w:tab/>
      </w:r>
      <w:r>
        <w:t>E-UTRAN TDD intra frequency measurements</w:t>
      </w:r>
      <w:r>
        <w:tab/>
        <w:t>272</w:t>
      </w:r>
    </w:p>
    <w:p w:rsidR="007B73D4" w:rsidRDefault="007B73D4">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276</w:t>
      </w:r>
    </w:p>
    <w:p w:rsidR="007B73D4" w:rsidRDefault="007B73D4">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277</w:t>
      </w:r>
    </w:p>
    <w:p w:rsidR="007B73D4" w:rsidRDefault="007B73D4">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278</w:t>
      </w:r>
    </w:p>
    <w:p w:rsidR="007B73D4" w:rsidRDefault="007B73D4">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278</w:t>
      </w:r>
    </w:p>
    <w:p w:rsidR="007B73D4" w:rsidRDefault="007B73D4">
      <w:pPr>
        <w:pStyle w:val="TOC5"/>
        <w:rPr>
          <w:rFonts w:asciiTheme="minorHAnsi" w:eastAsiaTheme="minorEastAsia" w:hAnsiTheme="minorHAnsi" w:cstheme="minorBidi"/>
          <w:sz w:val="22"/>
          <w:szCs w:val="22"/>
        </w:rPr>
      </w:pPr>
      <w:r w:rsidRPr="007B73D4">
        <w:t>8.1.2.3.1</w:t>
      </w:r>
      <w:r w:rsidRPr="007B73D4">
        <w:rPr>
          <w:rFonts w:asciiTheme="minorHAnsi" w:eastAsiaTheme="minorEastAsia" w:hAnsiTheme="minorHAnsi"/>
          <w:sz w:val="22"/>
          <w:szCs w:val="22"/>
        </w:rPr>
        <w:tab/>
      </w:r>
      <w:r>
        <w:t>E-UTRAN FDD – FDD inter frequency measurements</w:t>
      </w:r>
      <w:r>
        <w:tab/>
        <w:t>279</w:t>
      </w:r>
    </w:p>
    <w:p w:rsidR="007B73D4" w:rsidRDefault="007B73D4">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284</w:t>
      </w:r>
    </w:p>
    <w:p w:rsidR="007B73D4" w:rsidRDefault="007B73D4">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291</w:t>
      </w:r>
    </w:p>
    <w:p w:rsidR="007B73D4" w:rsidRDefault="007B73D4">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291</w:t>
      </w:r>
    </w:p>
    <w:p w:rsidR="007B73D4" w:rsidRDefault="007B73D4">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291</w:t>
      </w:r>
    </w:p>
    <w:p w:rsidR="007B73D4" w:rsidRDefault="007B73D4">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292</w:t>
      </w:r>
    </w:p>
    <w:p w:rsidR="007B73D4" w:rsidRDefault="007B73D4">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294</w:t>
      </w:r>
    </w:p>
    <w:p w:rsidR="007B73D4" w:rsidRDefault="007B73D4">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295</w:t>
      </w:r>
    </w:p>
    <w:p w:rsidR="007B73D4" w:rsidRDefault="007B73D4">
      <w:pPr>
        <w:pStyle w:val="TOC5"/>
        <w:rPr>
          <w:rFonts w:asciiTheme="minorHAnsi" w:eastAsiaTheme="minorEastAsia" w:hAnsiTheme="minorHAnsi" w:cstheme="minorBidi"/>
          <w:sz w:val="22"/>
          <w:szCs w:val="22"/>
        </w:rPr>
      </w:pPr>
      <w:r w:rsidRPr="007B73D4">
        <w:t>8.1.2.3.9</w:t>
      </w:r>
      <w:r w:rsidRPr="007B73D4">
        <w:rPr>
          <w:rFonts w:asciiTheme="minorHAnsi" w:eastAsiaTheme="minorEastAsia" w:hAnsiTheme="minorHAnsi"/>
          <w:sz w:val="22"/>
          <w:szCs w:val="22"/>
        </w:rPr>
        <w:tab/>
      </w:r>
      <w:r>
        <w:t>E-UTRAN FDD – FDD inter frequency measurements with FeMBMS/Unicast mixed cells</w:t>
      </w:r>
      <w:r>
        <w:tab/>
        <w:t>296</w:t>
      </w:r>
    </w:p>
    <w:p w:rsidR="007B73D4" w:rsidRDefault="007B73D4">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303</w:t>
      </w:r>
    </w:p>
    <w:p w:rsidR="007B73D4" w:rsidRDefault="007B73D4">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303</w:t>
      </w:r>
    </w:p>
    <w:p w:rsidR="007B73D4" w:rsidRDefault="007B73D4">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303</w:t>
      </w:r>
    </w:p>
    <w:p w:rsidR="007B73D4" w:rsidRDefault="007B73D4">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308</w:t>
      </w:r>
    </w:p>
    <w:p w:rsidR="007B73D4" w:rsidRDefault="007B73D4">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308</w:t>
      </w:r>
    </w:p>
    <w:p w:rsidR="007B73D4" w:rsidRDefault="007B73D4">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312</w:t>
      </w:r>
    </w:p>
    <w:p w:rsidR="007B73D4" w:rsidRDefault="007B73D4">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312</w:t>
      </w:r>
    </w:p>
    <w:p w:rsidR="007B73D4" w:rsidRDefault="007B73D4">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317</w:t>
      </w:r>
    </w:p>
    <w:p w:rsidR="007B73D4" w:rsidRDefault="007B73D4">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317</w:t>
      </w:r>
    </w:p>
    <w:p w:rsidR="007B73D4" w:rsidRDefault="007B73D4">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319</w:t>
      </w:r>
    </w:p>
    <w:p w:rsidR="007B73D4" w:rsidRDefault="007B73D4">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319</w:t>
      </w:r>
    </w:p>
    <w:p w:rsidR="007B73D4" w:rsidRDefault="007B73D4">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319</w:t>
      </w:r>
    </w:p>
    <w:p w:rsidR="007B73D4" w:rsidRDefault="007B73D4">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320</w:t>
      </w:r>
    </w:p>
    <w:p w:rsidR="007B73D4" w:rsidRDefault="007B73D4">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320</w:t>
      </w:r>
    </w:p>
    <w:p w:rsidR="007B73D4" w:rsidRDefault="007B73D4">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320</w:t>
      </w:r>
    </w:p>
    <w:p w:rsidR="007B73D4" w:rsidRDefault="007B73D4">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320</w:t>
      </w:r>
    </w:p>
    <w:p w:rsidR="007B73D4" w:rsidRDefault="007B73D4">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322</w:t>
      </w:r>
    </w:p>
    <w:p w:rsidR="007B73D4" w:rsidRDefault="007B73D4">
      <w:pPr>
        <w:pStyle w:val="TOC5"/>
        <w:rPr>
          <w:rFonts w:asciiTheme="minorHAnsi" w:eastAsiaTheme="minorEastAsia" w:hAnsiTheme="minorHAnsi" w:cstheme="minorBidi"/>
          <w:sz w:val="22"/>
          <w:szCs w:val="22"/>
        </w:rPr>
      </w:pPr>
      <w:r w:rsidRPr="007B73D4">
        <w:t>8.1.2.4.</w:t>
      </w:r>
      <w:r w:rsidRPr="007B73D4">
        <w:rPr>
          <w:lang w:eastAsia="zh-CN"/>
        </w:rPr>
        <w:t>15</w:t>
      </w:r>
      <w:r w:rsidRPr="007B73D4">
        <w:rPr>
          <w:rFonts w:asciiTheme="minorHAnsi" w:eastAsiaTheme="minorEastAsia" w:hAnsiTheme="minorHAnsi" w:cstheme="minorBidi"/>
          <w:sz w:val="22"/>
          <w:szCs w:val="22"/>
        </w:rPr>
        <w:tab/>
      </w:r>
      <w:r w:rsidRPr="002D7B17">
        <w:rPr>
          <w:lang w:val="en-US"/>
        </w:rPr>
        <w:t xml:space="preserve">E-UTRAN </w:t>
      </w:r>
      <w:r w:rsidRPr="002D7B17">
        <w:rPr>
          <w:lang w:val="en-US" w:eastAsia="zh-CN"/>
        </w:rPr>
        <w:t>F</w:t>
      </w:r>
      <w:r w:rsidRPr="002D7B17">
        <w:rPr>
          <w:lang w:val="en-US"/>
        </w:rPr>
        <w:t>DD – cdma2000 1xRTT measurements</w:t>
      </w:r>
      <w:r w:rsidRPr="002D7B17">
        <w:rPr>
          <w:lang w:val="en-US" w:eastAsia="zh-CN"/>
        </w:rPr>
        <w:t xml:space="preserve"> for SON ANR</w:t>
      </w:r>
      <w:r>
        <w:tab/>
        <w:t>322</w:t>
      </w:r>
    </w:p>
    <w:p w:rsidR="007B73D4" w:rsidRDefault="007B73D4">
      <w:pPr>
        <w:pStyle w:val="TOC5"/>
        <w:rPr>
          <w:rFonts w:asciiTheme="minorHAnsi" w:eastAsiaTheme="minorEastAsia" w:hAnsiTheme="minorHAnsi" w:cstheme="minorBidi"/>
          <w:sz w:val="22"/>
          <w:szCs w:val="22"/>
        </w:rPr>
      </w:pPr>
      <w:r w:rsidRPr="007B73D4">
        <w:t>8.1.2.4.</w:t>
      </w:r>
      <w:r w:rsidRPr="007B73D4">
        <w:rPr>
          <w:lang w:eastAsia="zh-CN"/>
        </w:rPr>
        <w:t>16</w:t>
      </w:r>
      <w:r w:rsidRPr="007B73D4">
        <w:rPr>
          <w:rFonts w:asciiTheme="minorHAnsi" w:eastAsiaTheme="minorEastAsia" w:hAnsiTheme="minorHAnsi" w:cstheme="minorBidi"/>
          <w:sz w:val="22"/>
          <w:szCs w:val="22"/>
        </w:rPr>
        <w:tab/>
      </w:r>
      <w:r w:rsidRPr="002D7B17">
        <w:rPr>
          <w:lang w:val="en-US"/>
        </w:rPr>
        <w:t xml:space="preserve">E-UTRAN </w:t>
      </w:r>
      <w:r w:rsidRPr="002D7B17">
        <w:rPr>
          <w:lang w:val="en-US" w:eastAsia="zh-CN"/>
        </w:rPr>
        <w:t>T</w:t>
      </w:r>
      <w:r w:rsidRPr="002D7B17">
        <w:rPr>
          <w:lang w:val="en-US"/>
        </w:rPr>
        <w:t>DD – cdma2000 1xRTT measurements</w:t>
      </w:r>
      <w:r w:rsidRPr="002D7B17">
        <w:rPr>
          <w:lang w:val="en-US" w:eastAsia="zh-CN"/>
        </w:rPr>
        <w:t xml:space="preserve"> for SON ANR</w:t>
      </w:r>
      <w:r>
        <w:tab/>
        <w:t>322</w:t>
      </w:r>
    </w:p>
    <w:p w:rsidR="007B73D4" w:rsidRDefault="007B73D4">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322</w:t>
      </w:r>
    </w:p>
    <w:p w:rsidR="007B73D4" w:rsidRDefault="007B73D4">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323</w:t>
      </w:r>
    </w:p>
    <w:p w:rsidR="007B73D4" w:rsidRDefault="007B73D4">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323</w:t>
      </w:r>
    </w:p>
    <w:p w:rsidR="007B73D4" w:rsidRDefault="007B73D4">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325</w:t>
      </w:r>
    </w:p>
    <w:p w:rsidR="007B73D4" w:rsidRDefault="007B73D4">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325</w:t>
      </w:r>
    </w:p>
    <w:p w:rsidR="007B73D4" w:rsidRDefault="007B73D4">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328</w:t>
      </w:r>
    </w:p>
    <w:p w:rsidR="007B73D4" w:rsidRDefault="007B73D4">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328</w:t>
      </w:r>
    </w:p>
    <w:p w:rsidR="007B73D4" w:rsidRDefault="007B73D4">
      <w:pPr>
        <w:pStyle w:val="TOC5"/>
        <w:rPr>
          <w:rFonts w:asciiTheme="minorHAnsi" w:eastAsiaTheme="minorEastAsia" w:hAnsiTheme="minorHAnsi" w:cstheme="minorBidi"/>
          <w:sz w:val="22"/>
          <w:szCs w:val="22"/>
        </w:rPr>
      </w:pPr>
      <w:r>
        <w:t>8.1.2.4.24</w:t>
      </w:r>
      <w:r>
        <w:rPr>
          <w:rFonts w:asciiTheme="minorHAnsi" w:eastAsiaTheme="minorEastAsia" w:hAnsiTheme="minorHAnsi" w:cstheme="minorBidi"/>
          <w:sz w:val="22"/>
          <w:szCs w:val="22"/>
        </w:rPr>
        <w:tab/>
      </w:r>
      <w:r>
        <w:t>Void</w:t>
      </w:r>
      <w:r>
        <w:tab/>
        <w:t>328</w:t>
      </w:r>
    </w:p>
    <w:p w:rsidR="007B73D4" w:rsidRDefault="007B73D4">
      <w:pPr>
        <w:pStyle w:val="TOC5"/>
        <w:rPr>
          <w:rFonts w:asciiTheme="minorHAnsi" w:eastAsiaTheme="minorEastAsia" w:hAnsiTheme="minorHAnsi" w:cstheme="minorBidi"/>
          <w:sz w:val="22"/>
          <w:szCs w:val="22"/>
        </w:rPr>
      </w:pPr>
      <w:r w:rsidRPr="007B73D4">
        <w:t>8.1.2.4.25</w:t>
      </w:r>
      <w:r w:rsidRPr="007B73D4">
        <w:rPr>
          <w:rFonts w:asciiTheme="minorHAnsi" w:eastAsiaTheme="minorEastAsia" w:hAnsiTheme="minorHAnsi" w:cstheme="minorBidi"/>
          <w:sz w:val="22"/>
          <w:szCs w:val="22"/>
        </w:rPr>
        <w:tab/>
      </w:r>
      <w:r w:rsidRPr="002D7B17">
        <w:rPr>
          <w:lang w:val="en-US"/>
        </w:rPr>
        <w:t>E-UTRAN FDD – NR SFTD Measurements</w:t>
      </w:r>
      <w:r>
        <w:tab/>
        <w:t>328</w:t>
      </w:r>
    </w:p>
    <w:p w:rsidR="007B73D4" w:rsidRDefault="007B73D4">
      <w:pPr>
        <w:pStyle w:val="TOC5"/>
        <w:rPr>
          <w:rFonts w:asciiTheme="minorHAnsi" w:eastAsiaTheme="minorEastAsia" w:hAnsiTheme="minorHAnsi" w:cstheme="minorBidi"/>
          <w:sz w:val="22"/>
          <w:szCs w:val="22"/>
        </w:rPr>
      </w:pPr>
      <w:r w:rsidRPr="007B73D4">
        <w:t>8.1.2.4.26</w:t>
      </w:r>
      <w:r w:rsidRPr="007B73D4">
        <w:rPr>
          <w:rFonts w:asciiTheme="minorHAnsi" w:eastAsiaTheme="minorEastAsia" w:hAnsiTheme="minorHAnsi" w:cstheme="minorBidi"/>
          <w:sz w:val="22"/>
          <w:szCs w:val="22"/>
        </w:rPr>
        <w:tab/>
      </w:r>
      <w:r w:rsidRPr="002D7B17">
        <w:rPr>
          <w:lang w:val="en-US"/>
        </w:rPr>
        <w:t>E-UTRAN TDD – NR SFTD Measurements</w:t>
      </w:r>
      <w:r>
        <w:tab/>
        <w:t>329</w:t>
      </w:r>
    </w:p>
    <w:p w:rsidR="007B73D4" w:rsidRDefault="007B73D4">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329</w:t>
      </w:r>
    </w:p>
    <w:p w:rsidR="007B73D4" w:rsidRDefault="007B73D4">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329</w:t>
      </w:r>
    </w:p>
    <w:p w:rsidR="007B73D4" w:rsidRDefault="007B73D4">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331</w:t>
      </w:r>
    </w:p>
    <w:p w:rsidR="007B73D4" w:rsidRDefault="007B73D4">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333</w:t>
      </w:r>
    </w:p>
    <w:p w:rsidR="007B73D4" w:rsidRDefault="007B73D4">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334</w:t>
      </w:r>
    </w:p>
    <w:p w:rsidR="007B73D4" w:rsidRDefault="007B73D4">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336</w:t>
      </w:r>
    </w:p>
    <w:p w:rsidR="007B73D4" w:rsidRDefault="007B73D4">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336</w:t>
      </w:r>
    </w:p>
    <w:p w:rsidR="007B73D4" w:rsidRDefault="007B73D4">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336</w:t>
      </w:r>
    </w:p>
    <w:p w:rsidR="007B73D4" w:rsidRDefault="007B73D4">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336</w:t>
      </w:r>
    </w:p>
    <w:p w:rsidR="007B73D4" w:rsidRDefault="007B73D4">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336</w:t>
      </w:r>
    </w:p>
    <w:p w:rsidR="007B73D4" w:rsidRDefault="007B73D4">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336</w:t>
      </w:r>
    </w:p>
    <w:p w:rsidR="007B73D4" w:rsidRDefault="007B73D4">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338</w:t>
      </w:r>
    </w:p>
    <w:p w:rsidR="007B73D4" w:rsidRDefault="007B73D4">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340</w:t>
      </w:r>
    </w:p>
    <w:p w:rsidR="007B73D4" w:rsidRDefault="007B73D4">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341</w:t>
      </w:r>
    </w:p>
    <w:p w:rsidR="007B73D4" w:rsidRDefault="007B73D4">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343</w:t>
      </w:r>
    </w:p>
    <w:p w:rsidR="007B73D4" w:rsidRDefault="007B73D4">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345</w:t>
      </w:r>
    </w:p>
    <w:p w:rsidR="007B73D4" w:rsidRDefault="007B73D4">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347</w:t>
      </w:r>
    </w:p>
    <w:p w:rsidR="007B73D4" w:rsidRDefault="007B73D4">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348</w:t>
      </w:r>
    </w:p>
    <w:p w:rsidR="007B73D4" w:rsidRDefault="007B73D4">
      <w:pPr>
        <w:pStyle w:val="TOC4"/>
        <w:rPr>
          <w:rFonts w:asciiTheme="minorHAnsi" w:eastAsiaTheme="minorEastAsia" w:hAnsiTheme="minorHAnsi" w:cstheme="minorBidi"/>
          <w:sz w:val="22"/>
          <w:szCs w:val="22"/>
        </w:rPr>
      </w:pPr>
      <w:r>
        <w:lastRenderedPageBreak/>
        <w:t>8.1.2.7</w:t>
      </w:r>
      <w:r>
        <w:rPr>
          <w:rFonts w:asciiTheme="minorHAnsi" w:eastAsiaTheme="minorEastAsia" w:hAnsiTheme="minorHAnsi" w:cstheme="minorBidi"/>
          <w:sz w:val="22"/>
          <w:szCs w:val="22"/>
        </w:rPr>
        <w:tab/>
      </w:r>
      <w:r>
        <w:t>E-UTRAN E-CID Measurements</w:t>
      </w:r>
      <w:r>
        <w:tab/>
        <w:t>350</w:t>
      </w:r>
    </w:p>
    <w:p w:rsidR="007B73D4" w:rsidRDefault="007B73D4">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350</w:t>
      </w:r>
    </w:p>
    <w:p w:rsidR="007B73D4" w:rsidRDefault="007B73D4">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351</w:t>
      </w:r>
    </w:p>
    <w:p w:rsidR="007B73D4" w:rsidRDefault="007B73D4">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353</w:t>
      </w:r>
    </w:p>
    <w:p w:rsidR="007B73D4" w:rsidRDefault="007B73D4">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353</w:t>
      </w:r>
    </w:p>
    <w:p w:rsidR="007B73D4" w:rsidRDefault="007B73D4">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354</w:t>
      </w:r>
    </w:p>
    <w:p w:rsidR="007B73D4" w:rsidRDefault="007B73D4">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354</w:t>
      </w:r>
    </w:p>
    <w:p w:rsidR="007B73D4" w:rsidRDefault="007B73D4">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357</w:t>
      </w:r>
    </w:p>
    <w:p w:rsidR="007B73D4" w:rsidRDefault="007B73D4">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360</w:t>
      </w:r>
    </w:p>
    <w:p w:rsidR="007B73D4" w:rsidRDefault="007B73D4">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363</w:t>
      </w:r>
    </w:p>
    <w:p w:rsidR="007B73D4" w:rsidRDefault="007B73D4">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367</w:t>
      </w:r>
    </w:p>
    <w:p w:rsidR="007B73D4" w:rsidRDefault="007B73D4">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367</w:t>
      </w:r>
    </w:p>
    <w:p w:rsidR="007B73D4" w:rsidRDefault="007B73D4">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367</w:t>
      </w:r>
    </w:p>
    <w:p w:rsidR="007B73D4" w:rsidRDefault="007B73D4">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367</w:t>
      </w:r>
    </w:p>
    <w:p w:rsidR="007B73D4" w:rsidRDefault="007B73D4">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368</w:t>
      </w:r>
    </w:p>
    <w:p w:rsidR="007B73D4" w:rsidRDefault="007B73D4">
      <w:pPr>
        <w:pStyle w:val="TOC4"/>
        <w:rPr>
          <w:rFonts w:asciiTheme="minorHAnsi" w:eastAsiaTheme="minorEastAsia" w:hAnsiTheme="minorHAnsi" w:cstheme="minorBidi"/>
          <w:sz w:val="22"/>
          <w:szCs w:val="22"/>
        </w:rPr>
      </w:pPr>
      <w:r w:rsidRPr="007B73D4">
        <w:t>8.1.2.10</w:t>
      </w:r>
      <w:r w:rsidRPr="007B73D4">
        <w:rPr>
          <w:rFonts w:asciiTheme="minorHAnsi" w:eastAsiaTheme="minorEastAsia" w:hAnsiTheme="minorHAnsi"/>
          <w:sz w:val="22"/>
          <w:szCs w:val="22"/>
        </w:rPr>
        <w:tab/>
      </w:r>
      <w:r>
        <w:rPr>
          <w:lang w:eastAsia="sv-SE"/>
        </w:rPr>
        <w:t>Void</w:t>
      </w:r>
      <w:r>
        <w:tab/>
        <w:t>368</w:t>
      </w:r>
    </w:p>
    <w:p w:rsidR="007B73D4" w:rsidRDefault="007B73D4">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368</w:t>
      </w:r>
    </w:p>
    <w:p w:rsidR="007B73D4" w:rsidRDefault="007B73D4">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368</w:t>
      </w:r>
    </w:p>
    <w:p w:rsidR="007B73D4" w:rsidRDefault="007B73D4">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369</w:t>
      </w:r>
    </w:p>
    <w:p w:rsidR="007B73D4" w:rsidRDefault="007B73D4">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372</w:t>
      </w:r>
    </w:p>
    <w:p w:rsidR="007B73D4" w:rsidRDefault="007B73D4">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372</w:t>
      </w:r>
    </w:p>
    <w:p w:rsidR="007B73D4" w:rsidRDefault="007B73D4">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372</w:t>
      </w:r>
    </w:p>
    <w:p w:rsidR="007B73D4" w:rsidRDefault="007B73D4">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372</w:t>
      </w:r>
    </w:p>
    <w:p w:rsidR="007B73D4" w:rsidRDefault="007B73D4">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372</w:t>
      </w:r>
    </w:p>
    <w:p w:rsidR="007B73D4" w:rsidRDefault="007B73D4">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373</w:t>
      </w:r>
    </w:p>
    <w:p w:rsidR="007B73D4" w:rsidRDefault="007B73D4">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373</w:t>
      </w:r>
    </w:p>
    <w:p w:rsidR="007B73D4" w:rsidRDefault="007B73D4">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374</w:t>
      </w:r>
    </w:p>
    <w:p w:rsidR="007B73D4" w:rsidRDefault="007B73D4">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375</w:t>
      </w:r>
    </w:p>
    <w:p w:rsidR="007B73D4" w:rsidRDefault="007B73D4">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375</w:t>
      </w:r>
    </w:p>
    <w:p w:rsidR="007B73D4" w:rsidRDefault="007B73D4">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376</w:t>
      </w:r>
    </w:p>
    <w:p w:rsidR="007B73D4" w:rsidRDefault="007B73D4">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376</w:t>
      </w:r>
    </w:p>
    <w:p w:rsidR="007B73D4" w:rsidRDefault="007B73D4">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376</w:t>
      </w:r>
    </w:p>
    <w:p w:rsidR="007B73D4" w:rsidRDefault="007B73D4">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377</w:t>
      </w:r>
    </w:p>
    <w:p w:rsidR="007B73D4" w:rsidRDefault="007B73D4">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378</w:t>
      </w:r>
    </w:p>
    <w:p w:rsidR="007B73D4" w:rsidRDefault="007B73D4">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379</w:t>
      </w:r>
    </w:p>
    <w:p w:rsidR="007B73D4" w:rsidRDefault="007B73D4">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380</w:t>
      </w:r>
    </w:p>
    <w:p w:rsidR="007B73D4" w:rsidRDefault="007B73D4">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380</w:t>
      </w:r>
    </w:p>
    <w:p w:rsidR="007B73D4" w:rsidRDefault="007B73D4">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380</w:t>
      </w:r>
    </w:p>
    <w:p w:rsidR="007B73D4" w:rsidRDefault="007B73D4">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380</w:t>
      </w:r>
    </w:p>
    <w:p w:rsidR="007B73D4" w:rsidRDefault="007B73D4">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380</w:t>
      </w:r>
    </w:p>
    <w:p w:rsidR="007B73D4" w:rsidRDefault="007B73D4">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383</w:t>
      </w:r>
    </w:p>
    <w:p w:rsidR="007B73D4" w:rsidRDefault="007B73D4">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385</w:t>
      </w:r>
    </w:p>
    <w:p w:rsidR="007B73D4" w:rsidRDefault="007B73D4">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389</w:t>
      </w:r>
    </w:p>
    <w:p w:rsidR="007B73D4" w:rsidRDefault="007B73D4">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390</w:t>
      </w:r>
    </w:p>
    <w:p w:rsidR="007B73D4" w:rsidRDefault="007B73D4">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390</w:t>
      </w:r>
    </w:p>
    <w:p w:rsidR="007B73D4" w:rsidRDefault="007B73D4">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391</w:t>
      </w:r>
    </w:p>
    <w:p w:rsidR="007B73D4" w:rsidRDefault="007B73D4">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391</w:t>
      </w:r>
    </w:p>
    <w:p w:rsidR="007B73D4" w:rsidRDefault="007B73D4">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391</w:t>
      </w:r>
    </w:p>
    <w:p w:rsidR="007B73D4" w:rsidRDefault="007B73D4">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391</w:t>
      </w:r>
    </w:p>
    <w:p w:rsidR="007B73D4" w:rsidRDefault="007B73D4">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391</w:t>
      </w:r>
    </w:p>
    <w:p w:rsidR="007B73D4" w:rsidRDefault="007B73D4">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394</w:t>
      </w:r>
    </w:p>
    <w:p w:rsidR="007B73D4" w:rsidRDefault="007B73D4">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396</w:t>
      </w:r>
    </w:p>
    <w:p w:rsidR="007B73D4" w:rsidRDefault="007B73D4">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397</w:t>
      </w:r>
    </w:p>
    <w:p w:rsidR="007B73D4" w:rsidRDefault="007B73D4">
      <w:pPr>
        <w:pStyle w:val="TOC5"/>
        <w:rPr>
          <w:rFonts w:asciiTheme="minorHAnsi" w:eastAsiaTheme="minorEastAsia" w:hAnsiTheme="minorHAnsi" w:cstheme="minorBidi"/>
          <w:sz w:val="22"/>
          <w:szCs w:val="22"/>
        </w:rPr>
      </w:pPr>
      <w:r w:rsidRPr="007B73D4">
        <w:t>8.6.2.</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399</w:t>
      </w:r>
    </w:p>
    <w:p w:rsidR="007B73D4" w:rsidRDefault="007B73D4">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402</w:t>
      </w:r>
    </w:p>
    <w:p w:rsidR="007B73D4" w:rsidRDefault="007B73D4">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402</w:t>
      </w:r>
    </w:p>
    <w:p w:rsidR="007B73D4" w:rsidRDefault="007B73D4">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402</w:t>
      </w:r>
    </w:p>
    <w:p w:rsidR="007B73D4" w:rsidRDefault="007B73D4">
      <w:pPr>
        <w:pStyle w:val="TOC4"/>
        <w:rPr>
          <w:rFonts w:asciiTheme="minorHAnsi" w:eastAsiaTheme="minorEastAsia" w:hAnsiTheme="minorHAnsi" w:cstheme="minorBidi"/>
          <w:sz w:val="22"/>
          <w:szCs w:val="22"/>
        </w:rPr>
      </w:pPr>
      <w:r>
        <w:lastRenderedPageBreak/>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402</w:t>
      </w:r>
    </w:p>
    <w:p w:rsidR="007B73D4" w:rsidRDefault="007B73D4">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403</w:t>
      </w:r>
    </w:p>
    <w:p w:rsidR="007B73D4" w:rsidRDefault="007B73D4">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405</w:t>
      </w:r>
    </w:p>
    <w:p w:rsidR="007B73D4" w:rsidRDefault="007B73D4">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407</w:t>
      </w:r>
    </w:p>
    <w:p w:rsidR="007B73D4" w:rsidRDefault="007B73D4">
      <w:pPr>
        <w:pStyle w:val="TOC5"/>
        <w:rPr>
          <w:rFonts w:asciiTheme="minorHAnsi" w:eastAsiaTheme="minorEastAsia" w:hAnsiTheme="minorHAnsi" w:cstheme="minorBidi"/>
          <w:sz w:val="22"/>
          <w:szCs w:val="22"/>
        </w:rPr>
      </w:pPr>
      <w:r w:rsidRPr="007B73D4">
        <w:t>8.6.3.</w:t>
      </w:r>
      <w:r w:rsidRPr="007B73D4">
        <w:rPr>
          <w:lang w:eastAsia="zh-CN"/>
        </w:rPr>
        <w:t>2</w:t>
      </w:r>
      <w:r w:rsidRPr="007B73D4">
        <w:t>.1</w:t>
      </w:r>
      <w:r w:rsidRPr="007B73D4">
        <w:rPr>
          <w:rFonts w:asciiTheme="minorHAnsi" w:eastAsiaTheme="minorEastAsia" w:hAnsiTheme="minorHAnsi"/>
          <w:sz w:val="22"/>
          <w:szCs w:val="22"/>
        </w:rPr>
        <w:tab/>
      </w:r>
      <w:r>
        <w:t>E-UTRAN FDD – FDD inter frequency measurements</w:t>
      </w:r>
      <w:r>
        <w:tab/>
        <w:t>408</w:t>
      </w:r>
    </w:p>
    <w:p w:rsidR="007B73D4" w:rsidRDefault="007B73D4">
      <w:pPr>
        <w:pStyle w:val="TOC5"/>
        <w:rPr>
          <w:rFonts w:asciiTheme="minorHAnsi" w:eastAsiaTheme="minorEastAsia" w:hAnsiTheme="minorHAnsi" w:cstheme="minorBidi"/>
          <w:sz w:val="22"/>
          <w:szCs w:val="22"/>
        </w:rPr>
      </w:pPr>
      <w:r w:rsidRPr="007B73D4">
        <w:t>8.6.3.</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410</w:t>
      </w:r>
    </w:p>
    <w:p w:rsidR="007B73D4" w:rsidRDefault="007B73D4">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413</w:t>
      </w:r>
    </w:p>
    <w:p w:rsidR="007B73D4" w:rsidRDefault="007B73D4">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413</w:t>
      </w:r>
    </w:p>
    <w:p w:rsidR="007B73D4" w:rsidRDefault="007B73D4">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413</w:t>
      </w:r>
    </w:p>
    <w:p w:rsidR="007B73D4" w:rsidRDefault="007B73D4">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413</w:t>
      </w:r>
    </w:p>
    <w:p w:rsidR="007B73D4" w:rsidRDefault="007B73D4">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414</w:t>
      </w:r>
    </w:p>
    <w:p w:rsidR="007B73D4" w:rsidRDefault="007B73D4">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414</w:t>
      </w:r>
    </w:p>
    <w:p w:rsidR="007B73D4" w:rsidRDefault="007B73D4">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414</w:t>
      </w:r>
    </w:p>
    <w:p w:rsidR="007B73D4" w:rsidRDefault="007B73D4">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414</w:t>
      </w:r>
    </w:p>
    <w:p w:rsidR="007B73D4" w:rsidRDefault="007B73D4">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414</w:t>
      </w:r>
    </w:p>
    <w:p w:rsidR="007B73D4" w:rsidRDefault="007B73D4">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414</w:t>
      </w:r>
    </w:p>
    <w:p w:rsidR="007B73D4" w:rsidRDefault="007B73D4">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415</w:t>
      </w:r>
    </w:p>
    <w:p w:rsidR="007B73D4" w:rsidRDefault="007B73D4">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417</w:t>
      </w:r>
    </w:p>
    <w:p w:rsidR="007B73D4" w:rsidRDefault="007B73D4">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417</w:t>
      </w:r>
    </w:p>
    <w:p w:rsidR="007B73D4" w:rsidRDefault="007B73D4">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417</w:t>
      </w:r>
    </w:p>
    <w:p w:rsidR="007B73D4" w:rsidRDefault="007B73D4">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419</w:t>
      </w:r>
    </w:p>
    <w:p w:rsidR="007B73D4" w:rsidRDefault="007B73D4">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420</w:t>
      </w:r>
    </w:p>
    <w:p w:rsidR="007B73D4" w:rsidRDefault="007B73D4">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420</w:t>
      </w:r>
    </w:p>
    <w:p w:rsidR="007B73D4" w:rsidRDefault="007B73D4">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420</w:t>
      </w:r>
    </w:p>
    <w:p w:rsidR="007B73D4" w:rsidRDefault="007B73D4">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421</w:t>
      </w:r>
    </w:p>
    <w:p w:rsidR="007B73D4" w:rsidRDefault="007B73D4">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421</w:t>
      </w:r>
    </w:p>
    <w:p w:rsidR="007B73D4" w:rsidRDefault="007B73D4">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421</w:t>
      </w:r>
    </w:p>
    <w:p w:rsidR="007B73D4" w:rsidRDefault="007B73D4">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421</w:t>
      </w:r>
    </w:p>
    <w:p w:rsidR="007B73D4" w:rsidRDefault="007B73D4">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422</w:t>
      </w:r>
    </w:p>
    <w:p w:rsidR="007B73D4" w:rsidRDefault="007B73D4">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422</w:t>
      </w:r>
    </w:p>
    <w:p w:rsidR="007B73D4" w:rsidRDefault="007B73D4">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422</w:t>
      </w:r>
    </w:p>
    <w:p w:rsidR="007B73D4" w:rsidRDefault="007B73D4">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423</w:t>
      </w:r>
    </w:p>
    <w:p w:rsidR="007B73D4" w:rsidRDefault="007B73D4">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423</w:t>
      </w:r>
    </w:p>
    <w:p w:rsidR="007B73D4" w:rsidRDefault="007B73D4">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423</w:t>
      </w:r>
    </w:p>
    <w:p w:rsidR="007B73D4" w:rsidRDefault="007B73D4">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423</w:t>
      </w:r>
    </w:p>
    <w:p w:rsidR="007B73D4" w:rsidRDefault="007B73D4">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424</w:t>
      </w:r>
    </w:p>
    <w:p w:rsidR="007B73D4" w:rsidRDefault="007B73D4">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424</w:t>
      </w:r>
    </w:p>
    <w:p w:rsidR="007B73D4" w:rsidRDefault="007B73D4">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424</w:t>
      </w:r>
    </w:p>
    <w:p w:rsidR="007B73D4" w:rsidRDefault="007B73D4">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424</w:t>
      </w:r>
    </w:p>
    <w:p w:rsidR="007B73D4" w:rsidRDefault="007B73D4">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424</w:t>
      </w:r>
    </w:p>
    <w:p w:rsidR="007B73D4" w:rsidRDefault="007B73D4">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425</w:t>
      </w:r>
    </w:p>
    <w:p w:rsidR="007B73D4" w:rsidRDefault="007B73D4">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425</w:t>
      </w:r>
    </w:p>
    <w:p w:rsidR="007B73D4" w:rsidRDefault="007B73D4">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425</w:t>
      </w:r>
    </w:p>
    <w:p w:rsidR="007B73D4" w:rsidRDefault="007B73D4">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425</w:t>
      </w:r>
    </w:p>
    <w:p w:rsidR="007B73D4" w:rsidRDefault="007B73D4">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425</w:t>
      </w:r>
    </w:p>
    <w:p w:rsidR="007B73D4" w:rsidRDefault="007B73D4">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425</w:t>
      </w:r>
    </w:p>
    <w:p w:rsidR="007B73D4" w:rsidRDefault="007B73D4">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426</w:t>
      </w:r>
    </w:p>
    <w:p w:rsidR="007B73D4" w:rsidRDefault="007B73D4">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426</w:t>
      </w:r>
    </w:p>
    <w:p w:rsidR="007B73D4" w:rsidRDefault="007B73D4">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426</w:t>
      </w:r>
    </w:p>
    <w:p w:rsidR="007B73D4" w:rsidRDefault="007B73D4">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427</w:t>
      </w:r>
    </w:p>
    <w:p w:rsidR="007B73D4" w:rsidRDefault="007B73D4">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427</w:t>
      </w:r>
    </w:p>
    <w:p w:rsidR="007B73D4" w:rsidRDefault="007B73D4">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427</w:t>
      </w:r>
    </w:p>
    <w:p w:rsidR="007B73D4" w:rsidRDefault="007B73D4">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427</w:t>
      </w:r>
    </w:p>
    <w:p w:rsidR="007B73D4" w:rsidRDefault="007B73D4">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428</w:t>
      </w:r>
    </w:p>
    <w:p w:rsidR="007B73D4" w:rsidRDefault="007B73D4">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429</w:t>
      </w:r>
    </w:p>
    <w:p w:rsidR="007B73D4" w:rsidRDefault="007B73D4">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431</w:t>
      </w:r>
    </w:p>
    <w:p w:rsidR="007B73D4" w:rsidRDefault="007B73D4">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432</w:t>
      </w:r>
    </w:p>
    <w:p w:rsidR="007B73D4" w:rsidRDefault="007B73D4">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432</w:t>
      </w:r>
    </w:p>
    <w:p w:rsidR="007B73D4" w:rsidRDefault="007B73D4">
      <w:pPr>
        <w:pStyle w:val="TOC5"/>
        <w:rPr>
          <w:rFonts w:asciiTheme="minorHAnsi" w:eastAsiaTheme="minorEastAsia" w:hAnsiTheme="minorHAnsi" w:cstheme="minorBidi"/>
          <w:sz w:val="22"/>
          <w:szCs w:val="22"/>
        </w:rPr>
      </w:pPr>
      <w:r w:rsidRPr="007B73D4">
        <w:t>8.11.2.</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436</w:t>
      </w:r>
    </w:p>
    <w:p w:rsidR="007B73D4" w:rsidRDefault="007B73D4">
      <w:pPr>
        <w:pStyle w:val="TOC3"/>
        <w:rPr>
          <w:rFonts w:asciiTheme="minorHAnsi" w:eastAsiaTheme="minorEastAsia" w:hAnsiTheme="minorHAnsi" w:cstheme="minorBidi"/>
          <w:sz w:val="22"/>
          <w:szCs w:val="22"/>
        </w:rPr>
      </w:pPr>
      <w:r>
        <w:lastRenderedPageBreak/>
        <w:t>8.11.3</w:t>
      </w:r>
      <w:r>
        <w:rPr>
          <w:rFonts w:asciiTheme="minorHAnsi" w:eastAsiaTheme="minorEastAsia" w:hAnsiTheme="minorHAnsi" w:cstheme="minorBidi"/>
          <w:sz w:val="22"/>
          <w:szCs w:val="22"/>
        </w:rPr>
        <w:tab/>
      </w:r>
      <w:r>
        <w:rPr>
          <w:lang w:eastAsia="zh-CN"/>
        </w:rPr>
        <w:t>CSI-RS based discovery signal measurements</w:t>
      </w:r>
      <w:r>
        <w:tab/>
        <w:t>436</w:t>
      </w:r>
    </w:p>
    <w:p w:rsidR="007B73D4" w:rsidRDefault="007B73D4">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436</w:t>
      </w:r>
    </w:p>
    <w:p w:rsidR="007B73D4" w:rsidRDefault="007B73D4">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436</w:t>
      </w:r>
    </w:p>
    <w:p w:rsidR="007B73D4" w:rsidRDefault="007B73D4">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436</w:t>
      </w:r>
    </w:p>
    <w:p w:rsidR="007B73D4" w:rsidRDefault="007B73D4">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438</w:t>
      </w:r>
    </w:p>
    <w:p w:rsidR="007B73D4" w:rsidRDefault="007B73D4">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438</w:t>
      </w:r>
    </w:p>
    <w:p w:rsidR="007B73D4" w:rsidRDefault="007B73D4">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439</w:t>
      </w:r>
    </w:p>
    <w:p w:rsidR="007B73D4" w:rsidRDefault="007B73D4">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440</w:t>
      </w:r>
    </w:p>
    <w:p w:rsidR="007B73D4" w:rsidRDefault="007B73D4">
      <w:pPr>
        <w:pStyle w:val="TOC5"/>
        <w:rPr>
          <w:rFonts w:asciiTheme="minorHAnsi" w:eastAsiaTheme="minorEastAsia" w:hAnsiTheme="minorHAnsi" w:cstheme="minorBidi"/>
          <w:sz w:val="22"/>
          <w:szCs w:val="22"/>
        </w:rPr>
      </w:pPr>
      <w:r w:rsidRPr="007B73D4">
        <w:t>8.11.3.</w:t>
      </w:r>
      <w:r w:rsidRPr="007B73D4">
        <w:rPr>
          <w:lang w:eastAsia="zh-CN"/>
        </w:rPr>
        <w:t>2</w:t>
      </w:r>
      <w:r w:rsidRPr="007B73D4">
        <w:t>.1</w:t>
      </w:r>
      <w:r w:rsidRPr="007B73D4">
        <w:rPr>
          <w:rFonts w:asciiTheme="minorHAnsi" w:eastAsiaTheme="minorEastAsia" w:hAnsiTheme="minorHAnsi"/>
          <w:sz w:val="22"/>
          <w:szCs w:val="22"/>
        </w:rPr>
        <w:tab/>
      </w:r>
      <w:r>
        <w:t>E-UTRAN FDD – FS3 inter-frequency measurements</w:t>
      </w:r>
      <w:r>
        <w:tab/>
        <w:t>440</w:t>
      </w:r>
    </w:p>
    <w:p w:rsidR="007B73D4" w:rsidRDefault="007B73D4">
      <w:pPr>
        <w:pStyle w:val="TOC5"/>
        <w:rPr>
          <w:rFonts w:asciiTheme="minorHAnsi" w:eastAsiaTheme="minorEastAsia" w:hAnsiTheme="minorHAnsi" w:cstheme="minorBidi"/>
          <w:sz w:val="22"/>
          <w:szCs w:val="22"/>
        </w:rPr>
      </w:pPr>
      <w:r w:rsidRPr="007B73D4">
        <w:t>8.11.3.</w:t>
      </w:r>
      <w:r w:rsidRPr="007B73D4">
        <w:rPr>
          <w:lang w:eastAsia="zh-CN"/>
        </w:rPr>
        <w:t>2</w:t>
      </w:r>
      <w:r w:rsidRPr="007B73D4">
        <w:t>.</w:t>
      </w:r>
      <w:r w:rsidRPr="007B73D4">
        <w:rPr>
          <w:lang w:eastAsia="zh-CN"/>
        </w:rPr>
        <w:t>2</w:t>
      </w:r>
      <w:r w:rsidRPr="007B73D4">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444</w:t>
      </w:r>
    </w:p>
    <w:p w:rsidR="007B73D4" w:rsidRDefault="007B73D4">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444</w:t>
      </w:r>
    </w:p>
    <w:p w:rsidR="007B73D4" w:rsidRDefault="007B73D4">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444</w:t>
      </w:r>
    </w:p>
    <w:p w:rsidR="007B73D4" w:rsidRDefault="007B73D4">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444</w:t>
      </w:r>
    </w:p>
    <w:p w:rsidR="007B73D4" w:rsidRDefault="007B73D4">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444</w:t>
      </w:r>
    </w:p>
    <w:p w:rsidR="007B73D4" w:rsidRDefault="007B73D4">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444</w:t>
      </w:r>
    </w:p>
    <w:p w:rsidR="007B73D4" w:rsidRDefault="007B73D4">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445</w:t>
      </w:r>
    </w:p>
    <w:p w:rsidR="007B73D4" w:rsidRDefault="007B73D4">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445</w:t>
      </w:r>
    </w:p>
    <w:p w:rsidR="007B73D4" w:rsidRDefault="007B73D4">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445</w:t>
      </w:r>
    </w:p>
    <w:p w:rsidR="007B73D4" w:rsidRDefault="007B73D4">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445</w:t>
      </w:r>
    </w:p>
    <w:p w:rsidR="007B73D4" w:rsidRDefault="007B73D4">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445</w:t>
      </w:r>
    </w:p>
    <w:p w:rsidR="007B73D4" w:rsidRDefault="007B73D4">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445</w:t>
      </w:r>
    </w:p>
    <w:p w:rsidR="007B73D4" w:rsidRDefault="007B73D4">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445</w:t>
      </w:r>
    </w:p>
    <w:p w:rsidR="007B73D4" w:rsidRDefault="007B73D4">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445</w:t>
      </w:r>
    </w:p>
    <w:p w:rsidR="007B73D4" w:rsidRDefault="007B73D4">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446</w:t>
      </w:r>
    </w:p>
    <w:p w:rsidR="007B73D4" w:rsidRDefault="007B73D4">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448</w:t>
      </w:r>
    </w:p>
    <w:p w:rsidR="007B73D4" w:rsidRDefault="007B73D4">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451</w:t>
      </w:r>
    </w:p>
    <w:p w:rsidR="007B73D4" w:rsidRDefault="007B73D4">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451</w:t>
      </w:r>
    </w:p>
    <w:p w:rsidR="007B73D4" w:rsidRDefault="007B73D4">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451</w:t>
      </w:r>
    </w:p>
    <w:p w:rsidR="007B73D4" w:rsidRDefault="007B73D4">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453</w:t>
      </w:r>
    </w:p>
    <w:p w:rsidR="007B73D4" w:rsidRDefault="007B73D4">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455</w:t>
      </w:r>
    </w:p>
    <w:p w:rsidR="007B73D4" w:rsidRDefault="007B73D4">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455</w:t>
      </w:r>
    </w:p>
    <w:p w:rsidR="007B73D4" w:rsidRDefault="007B73D4">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455</w:t>
      </w:r>
    </w:p>
    <w:p w:rsidR="007B73D4" w:rsidRDefault="007B73D4">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456</w:t>
      </w:r>
    </w:p>
    <w:p w:rsidR="007B73D4" w:rsidRDefault="007B73D4">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456</w:t>
      </w:r>
    </w:p>
    <w:p w:rsidR="007B73D4" w:rsidRDefault="007B73D4">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460</w:t>
      </w:r>
    </w:p>
    <w:p w:rsidR="007B73D4" w:rsidRDefault="007B73D4">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462</w:t>
      </w:r>
    </w:p>
    <w:p w:rsidR="007B73D4" w:rsidRDefault="007B73D4">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466</w:t>
      </w:r>
    </w:p>
    <w:p w:rsidR="007B73D4" w:rsidRDefault="007B73D4">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466</w:t>
      </w:r>
    </w:p>
    <w:p w:rsidR="007B73D4" w:rsidRDefault="007B73D4">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466</w:t>
      </w:r>
    </w:p>
    <w:p w:rsidR="007B73D4" w:rsidRDefault="007B73D4">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469</w:t>
      </w:r>
    </w:p>
    <w:p w:rsidR="007B73D4" w:rsidRDefault="007B73D4">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471</w:t>
      </w:r>
    </w:p>
    <w:p w:rsidR="007B73D4" w:rsidRDefault="007B73D4">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472</w:t>
      </w:r>
    </w:p>
    <w:p w:rsidR="007B73D4" w:rsidRDefault="007B73D4">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472</w:t>
      </w:r>
    </w:p>
    <w:p w:rsidR="007B73D4" w:rsidRDefault="007B73D4">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474</w:t>
      </w:r>
    </w:p>
    <w:p w:rsidR="007B73D4" w:rsidRDefault="007B73D4">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476</w:t>
      </w:r>
    </w:p>
    <w:p w:rsidR="007B73D4" w:rsidRDefault="007B73D4">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477</w:t>
      </w:r>
    </w:p>
    <w:p w:rsidR="007B73D4" w:rsidRDefault="007B73D4">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477</w:t>
      </w:r>
    </w:p>
    <w:p w:rsidR="007B73D4" w:rsidRDefault="007B73D4">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477</w:t>
      </w:r>
    </w:p>
    <w:p w:rsidR="007B73D4" w:rsidRDefault="007B73D4">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478</w:t>
      </w:r>
    </w:p>
    <w:p w:rsidR="007B73D4" w:rsidRDefault="007B73D4">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478</w:t>
      </w:r>
    </w:p>
    <w:p w:rsidR="007B73D4" w:rsidRDefault="007B73D4">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478</w:t>
      </w:r>
    </w:p>
    <w:p w:rsidR="007B73D4" w:rsidRDefault="007B73D4">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479</w:t>
      </w:r>
    </w:p>
    <w:p w:rsidR="007B73D4" w:rsidRDefault="007B73D4">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479</w:t>
      </w:r>
    </w:p>
    <w:p w:rsidR="007B73D4" w:rsidRDefault="007B73D4">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480</w:t>
      </w:r>
    </w:p>
    <w:p w:rsidR="007B73D4" w:rsidRDefault="007B73D4">
      <w:pPr>
        <w:pStyle w:val="TOC5"/>
        <w:rPr>
          <w:rFonts w:asciiTheme="minorHAnsi" w:eastAsiaTheme="minorEastAsia" w:hAnsiTheme="minorHAnsi" w:cstheme="minorBidi"/>
          <w:sz w:val="22"/>
          <w:szCs w:val="22"/>
        </w:rPr>
      </w:pPr>
      <w:r>
        <w:lastRenderedPageBreak/>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481</w:t>
      </w:r>
    </w:p>
    <w:p w:rsidR="007B73D4" w:rsidRDefault="007B73D4">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481</w:t>
      </w:r>
    </w:p>
    <w:p w:rsidR="007B73D4" w:rsidRDefault="007B73D4">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482</w:t>
      </w:r>
    </w:p>
    <w:p w:rsidR="007B73D4" w:rsidRDefault="007B73D4">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486</w:t>
      </w:r>
    </w:p>
    <w:p w:rsidR="007B73D4" w:rsidRDefault="007B73D4">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488</w:t>
      </w:r>
    </w:p>
    <w:p w:rsidR="007B73D4" w:rsidRDefault="007B73D4">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492</w:t>
      </w:r>
    </w:p>
    <w:p w:rsidR="007B73D4" w:rsidRDefault="007B73D4">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492</w:t>
      </w:r>
    </w:p>
    <w:p w:rsidR="007B73D4" w:rsidRDefault="007B73D4">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492</w:t>
      </w:r>
    </w:p>
    <w:p w:rsidR="007B73D4" w:rsidRDefault="007B73D4">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492</w:t>
      </w:r>
    </w:p>
    <w:p w:rsidR="007B73D4" w:rsidRDefault="007B73D4">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497</w:t>
      </w:r>
    </w:p>
    <w:p w:rsidR="007B73D4" w:rsidRDefault="007B73D4">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499</w:t>
      </w:r>
    </w:p>
    <w:p w:rsidR="007B73D4" w:rsidRDefault="007B73D4">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505</w:t>
      </w:r>
    </w:p>
    <w:p w:rsidR="007B73D4" w:rsidRDefault="007B73D4">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506</w:t>
      </w:r>
    </w:p>
    <w:p w:rsidR="007B73D4" w:rsidRDefault="007B73D4">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506</w:t>
      </w:r>
    </w:p>
    <w:p w:rsidR="007B73D4" w:rsidRDefault="007B73D4">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507</w:t>
      </w:r>
    </w:p>
    <w:p w:rsidR="007B73D4" w:rsidRDefault="007B73D4">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507</w:t>
      </w:r>
    </w:p>
    <w:p w:rsidR="007B73D4" w:rsidRDefault="007B73D4">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507</w:t>
      </w:r>
    </w:p>
    <w:p w:rsidR="007B73D4" w:rsidRDefault="007B73D4">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510</w:t>
      </w:r>
    </w:p>
    <w:p w:rsidR="007B73D4" w:rsidRDefault="007B73D4">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512</w:t>
      </w:r>
    </w:p>
    <w:p w:rsidR="007B73D4" w:rsidRDefault="007B73D4">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513</w:t>
      </w:r>
    </w:p>
    <w:p w:rsidR="007B73D4" w:rsidRDefault="007B73D4">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513</w:t>
      </w:r>
    </w:p>
    <w:p w:rsidR="007B73D4" w:rsidRDefault="007B73D4">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513</w:t>
      </w:r>
    </w:p>
    <w:p w:rsidR="007B73D4" w:rsidRDefault="007B73D4">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513</w:t>
      </w:r>
    </w:p>
    <w:p w:rsidR="007B73D4" w:rsidRDefault="007B73D4">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514</w:t>
      </w:r>
    </w:p>
    <w:p w:rsidR="007B73D4" w:rsidRDefault="007B73D4">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514</w:t>
      </w:r>
    </w:p>
    <w:p w:rsidR="007B73D4" w:rsidRDefault="007B73D4">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515</w:t>
      </w:r>
    </w:p>
    <w:p w:rsidR="007B73D4" w:rsidRDefault="007B73D4">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515</w:t>
      </w:r>
    </w:p>
    <w:p w:rsidR="007B73D4" w:rsidRDefault="007B73D4">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515</w:t>
      </w:r>
    </w:p>
    <w:p w:rsidR="007B73D4" w:rsidRDefault="007B73D4">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519</w:t>
      </w:r>
    </w:p>
    <w:p w:rsidR="007B73D4" w:rsidRDefault="007B73D4">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522</w:t>
      </w:r>
    </w:p>
    <w:p w:rsidR="007B73D4" w:rsidRDefault="007B73D4">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526</w:t>
      </w:r>
    </w:p>
    <w:p w:rsidR="007B73D4" w:rsidRDefault="007B73D4">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527</w:t>
      </w:r>
    </w:p>
    <w:p w:rsidR="007B73D4" w:rsidRDefault="007B73D4">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527</w:t>
      </w:r>
    </w:p>
    <w:p w:rsidR="007B73D4" w:rsidRDefault="007B73D4">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529</w:t>
      </w:r>
    </w:p>
    <w:p w:rsidR="007B73D4" w:rsidRDefault="007B73D4">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531</w:t>
      </w:r>
    </w:p>
    <w:p w:rsidR="007B73D4" w:rsidRDefault="007B73D4">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532</w:t>
      </w:r>
    </w:p>
    <w:p w:rsidR="007B73D4" w:rsidRDefault="007B73D4">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532</w:t>
      </w:r>
    </w:p>
    <w:p w:rsidR="007B73D4" w:rsidRDefault="007B73D4">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532</w:t>
      </w:r>
    </w:p>
    <w:p w:rsidR="007B73D4" w:rsidRDefault="007B73D4">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532</w:t>
      </w:r>
    </w:p>
    <w:p w:rsidR="007B73D4" w:rsidRDefault="007B73D4">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532</w:t>
      </w:r>
    </w:p>
    <w:p w:rsidR="007B73D4" w:rsidRDefault="007B73D4">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533</w:t>
      </w:r>
    </w:p>
    <w:p w:rsidR="007B73D4" w:rsidRDefault="007B73D4">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533</w:t>
      </w:r>
    </w:p>
    <w:p w:rsidR="007B73D4" w:rsidRDefault="007B73D4">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533</w:t>
      </w:r>
    </w:p>
    <w:p w:rsidR="007B73D4" w:rsidRDefault="007B73D4">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533</w:t>
      </w:r>
    </w:p>
    <w:p w:rsidR="007B73D4" w:rsidRDefault="007B73D4">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533</w:t>
      </w:r>
    </w:p>
    <w:p w:rsidR="007B73D4" w:rsidRDefault="007B73D4">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534</w:t>
      </w:r>
    </w:p>
    <w:p w:rsidR="007B73D4" w:rsidRDefault="007B73D4">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534</w:t>
      </w:r>
    </w:p>
    <w:p w:rsidR="007B73D4" w:rsidRDefault="007B73D4">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535</w:t>
      </w:r>
    </w:p>
    <w:p w:rsidR="007B73D4" w:rsidRDefault="007B73D4">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535</w:t>
      </w:r>
    </w:p>
    <w:p w:rsidR="007B73D4" w:rsidRDefault="007B73D4">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535</w:t>
      </w:r>
    </w:p>
    <w:p w:rsidR="007B73D4" w:rsidRDefault="007B73D4">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536</w:t>
      </w:r>
    </w:p>
    <w:p w:rsidR="007B73D4" w:rsidRDefault="007B73D4">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536</w:t>
      </w:r>
    </w:p>
    <w:p w:rsidR="007B73D4" w:rsidRDefault="007B73D4">
      <w:pPr>
        <w:pStyle w:val="TOC5"/>
        <w:rPr>
          <w:rFonts w:asciiTheme="minorHAnsi" w:eastAsiaTheme="minorEastAsia" w:hAnsiTheme="minorHAnsi" w:cstheme="minorBidi"/>
          <w:sz w:val="22"/>
          <w:szCs w:val="22"/>
        </w:rPr>
      </w:pPr>
      <w:r>
        <w:lastRenderedPageBreak/>
        <w:t>8.16.2.3.2</w:t>
      </w:r>
      <w:r>
        <w:rPr>
          <w:rFonts w:asciiTheme="minorHAnsi" w:eastAsiaTheme="minorEastAsia" w:hAnsiTheme="minorHAnsi" w:cstheme="minorBidi"/>
          <w:sz w:val="22"/>
          <w:szCs w:val="22"/>
        </w:rPr>
        <w:tab/>
      </w:r>
      <w:r>
        <w:t>E-UTRAN TDD Intra-Frequency OTDOA Measurements</w:t>
      </w:r>
      <w:r>
        <w:tab/>
        <w:t>538</w:t>
      </w:r>
    </w:p>
    <w:p w:rsidR="007B73D4" w:rsidRDefault="007B73D4">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541</w:t>
      </w:r>
    </w:p>
    <w:p w:rsidR="007B73D4" w:rsidRDefault="007B73D4">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541</w:t>
      </w:r>
    </w:p>
    <w:p w:rsidR="007B73D4" w:rsidRDefault="007B73D4">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541</w:t>
      </w:r>
    </w:p>
    <w:p w:rsidR="007B73D4" w:rsidRDefault="007B73D4">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543</w:t>
      </w:r>
    </w:p>
    <w:p w:rsidR="007B73D4" w:rsidRDefault="007B73D4">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546</w:t>
      </w:r>
    </w:p>
    <w:p w:rsidR="007B73D4" w:rsidRDefault="007B73D4">
      <w:pPr>
        <w:pStyle w:val="TOC3"/>
        <w:rPr>
          <w:rFonts w:asciiTheme="minorHAnsi" w:eastAsiaTheme="minorEastAsia" w:hAnsiTheme="minorHAnsi" w:cstheme="minorBidi"/>
          <w:sz w:val="22"/>
          <w:szCs w:val="22"/>
        </w:rPr>
      </w:pPr>
      <w:r w:rsidRPr="007B73D4">
        <w:t>8.16.3</w:t>
      </w:r>
      <w:r w:rsidRPr="007B73D4">
        <w:rPr>
          <w:rFonts w:asciiTheme="minorHAnsi" w:eastAsiaTheme="minorEastAsia" w:hAnsiTheme="minorHAnsi" w:cstheme="minorBidi"/>
          <w:sz w:val="22"/>
          <w:szCs w:val="22"/>
        </w:rPr>
        <w:tab/>
      </w:r>
      <w:r w:rsidRPr="002D7B17">
        <w:rPr>
          <w:lang w:val="en-US"/>
        </w:rPr>
        <w:t>Requirements for UE category M2 with CE mode B</w:t>
      </w:r>
      <w:r>
        <w:tab/>
        <w:t>546</w:t>
      </w:r>
    </w:p>
    <w:p w:rsidR="007B73D4" w:rsidRDefault="007B73D4">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546</w:t>
      </w:r>
    </w:p>
    <w:p w:rsidR="007B73D4" w:rsidRDefault="007B73D4">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546</w:t>
      </w:r>
    </w:p>
    <w:p w:rsidR="007B73D4" w:rsidRDefault="007B73D4">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549</w:t>
      </w:r>
    </w:p>
    <w:p w:rsidR="007B73D4" w:rsidRDefault="007B73D4">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551</w:t>
      </w:r>
    </w:p>
    <w:p w:rsidR="007B73D4" w:rsidRDefault="007B73D4">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552</w:t>
      </w:r>
    </w:p>
    <w:p w:rsidR="007B73D4" w:rsidRDefault="007B73D4">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552</w:t>
      </w:r>
    </w:p>
    <w:p w:rsidR="007B73D4" w:rsidRDefault="007B73D4">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554</w:t>
      </w:r>
    </w:p>
    <w:p w:rsidR="007B73D4" w:rsidRDefault="007B73D4">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556</w:t>
      </w:r>
    </w:p>
    <w:p w:rsidR="007B73D4" w:rsidRDefault="007B73D4">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557</w:t>
      </w:r>
    </w:p>
    <w:p w:rsidR="007B73D4" w:rsidRDefault="007B73D4">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557</w:t>
      </w:r>
    </w:p>
    <w:p w:rsidR="007B73D4" w:rsidRDefault="007B73D4">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557</w:t>
      </w:r>
    </w:p>
    <w:p w:rsidR="007B73D4" w:rsidRDefault="007B73D4">
      <w:pPr>
        <w:pStyle w:val="TOC3"/>
        <w:rPr>
          <w:rFonts w:asciiTheme="minorHAnsi" w:eastAsiaTheme="minorEastAsia" w:hAnsiTheme="minorHAnsi" w:cstheme="minorBidi"/>
          <w:sz w:val="22"/>
          <w:szCs w:val="22"/>
        </w:rPr>
      </w:pPr>
      <w:r w:rsidRPr="007B73D4">
        <w:t>8.17.1A</w:t>
      </w:r>
      <w:r w:rsidRPr="007B73D4">
        <w:rPr>
          <w:rFonts w:asciiTheme="minorHAnsi" w:hAnsiTheme="minorHAnsi" w:cstheme="minorBidi"/>
          <w:sz w:val="22"/>
          <w:szCs w:val="22"/>
        </w:rPr>
        <w:tab/>
      </w:r>
      <w:r w:rsidRPr="002D7B17">
        <w:rPr>
          <w:rFonts w:eastAsia="SimSun"/>
        </w:rPr>
        <w:t>Intrafrequency Measurements</w:t>
      </w:r>
      <w:r>
        <w:tab/>
        <w:t>558</w:t>
      </w:r>
    </w:p>
    <w:p w:rsidR="007B73D4" w:rsidRDefault="007B73D4">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558</w:t>
      </w:r>
    </w:p>
    <w:p w:rsidR="007B73D4" w:rsidRDefault="007B73D4">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558</w:t>
      </w:r>
    </w:p>
    <w:p w:rsidR="007B73D4" w:rsidRDefault="007B73D4">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558</w:t>
      </w:r>
    </w:p>
    <w:p w:rsidR="007B73D4" w:rsidRDefault="007B73D4">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558</w:t>
      </w:r>
    </w:p>
    <w:p w:rsidR="007B73D4" w:rsidRDefault="007B73D4">
      <w:pPr>
        <w:pStyle w:val="TOC3"/>
        <w:rPr>
          <w:rFonts w:asciiTheme="minorHAnsi" w:eastAsiaTheme="minorEastAsia" w:hAnsiTheme="minorHAnsi" w:cstheme="minorBidi"/>
          <w:sz w:val="22"/>
          <w:szCs w:val="22"/>
        </w:rPr>
      </w:pPr>
      <w:r w:rsidRPr="007B73D4">
        <w:t>8.17.3</w:t>
      </w:r>
      <w:r w:rsidRPr="007B73D4">
        <w:rPr>
          <w:rFonts w:asciiTheme="minorHAnsi" w:eastAsiaTheme="minorEastAsia" w:hAnsiTheme="minorHAnsi"/>
          <w:sz w:val="22"/>
          <w:szCs w:val="22"/>
        </w:rPr>
        <w:tab/>
      </w:r>
      <w:r>
        <w:rPr>
          <w:lang w:eastAsia="sv-SE"/>
        </w:rPr>
        <w:t>E-UTRA Inter-frequency Measurements when Configured with E-UTRA-NR Dual Connectivity Operation</w:t>
      </w:r>
      <w:r>
        <w:tab/>
        <w:t>559</w:t>
      </w:r>
    </w:p>
    <w:p w:rsidR="007B73D4" w:rsidRDefault="007B73D4">
      <w:pPr>
        <w:pStyle w:val="TOC4"/>
        <w:rPr>
          <w:rFonts w:asciiTheme="minorHAnsi" w:eastAsiaTheme="minorEastAsia" w:hAnsiTheme="minorHAnsi" w:cstheme="minorBidi"/>
          <w:sz w:val="22"/>
          <w:szCs w:val="22"/>
        </w:rPr>
      </w:pPr>
      <w:r w:rsidRPr="007B73D4">
        <w:t>8.17.3.1</w:t>
      </w:r>
      <w:r w:rsidRPr="007B73D4">
        <w:rPr>
          <w:rFonts w:asciiTheme="minorHAnsi" w:eastAsiaTheme="minorEastAsia" w:hAnsiTheme="minorHAnsi"/>
          <w:sz w:val="22"/>
          <w:szCs w:val="22"/>
        </w:rPr>
        <w:tab/>
      </w:r>
      <w:r>
        <w:t>Introduction</w:t>
      </w:r>
      <w:r>
        <w:tab/>
        <w:t>559</w:t>
      </w:r>
    </w:p>
    <w:p w:rsidR="007B73D4" w:rsidRDefault="007B73D4">
      <w:pPr>
        <w:pStyle w:val="TOC4"/>
        <w:rPr>
          <w:rFonts w:asciiTheme="minorHAnsi" w:eastAsiaTheme="minorEastAsia" w:hAnsiTheme="minorHAnsi" w:cstheme="minorBidi"/>
          <w:sz w:val="22"/>
          <w:szCs w:val="22"/>
        </w:rPr>
      </w:pPr>
      <w:r w:rsidRPr="007B73D4">
        <w:t>8.17.3.2</w:t>
      </w:r>
      <w:r w:rsidRPr="007B73D4">
        <w:rPr>
          <w:rFonts w:asciiTheme="minorHAnsi" w:eastAsiaTheme="minorEastAsia" w:hAnsiTheme="minorHAnsi"/>
          <w:sz w:val="22"/>
          <w:szCs w:val="22"/>
        </w:rPr>
        <w:tab/>
      </w:r>
      <w:r>
        <w:t>E-UTRAN FDD inter frequency measurements</w:t>
      </w:r>
      <w:r>
        <w:tab/>
        <w:t>559</w:t>
      </w:r>
    </w:p>
    <w:p w:rsidR="007B73D4" w:rsidRDefault="007B73D4">
      <w:pPr>
        <w:pStyle w:val="TOC5"/>
        <w:rPr>
          <w:rFonts w:asciiTheme="minorHAnsi" w:eastAsiaTheme="minorEastAsia" w:hAnsiTheme="minorHAnsi" w:cstheme="minorBidi"/>
          <w:sz w:val="22"/>
          <w:szCs w:val="22"/>
        </w:rPr>
      </w:pPr>
      <w:r w:rsidRPr="007B73D4">
        <w:t>8.17.3.2.1</w:t>
      </w:r>
      <w:r w:rsidRPr="007B73D4">
        <w:rPr>
          <w:rFonts w:asciiTheme="minorHAnsi" w:eastAsiaTheme="minorEastAsia" w:hAnsiTheme="minorHAnsi"/>
          <w:sz w:val="22"/>
          <w:szCs w:val="22"/>
        </w:rPr>
        <w:tab/>
      </w:r>
      <w:r>
        <w:t>E-UTRAN FDD inter frequency measurements when no DRX is used</w:t>
      </w:r>
      <w:r>
        <w:tab/>
        <w:t>559</w:t>
      </w:r>
    </w:p>
    <w:p w:rsidR="007B73D4" w:rsidRDefault="007B73D4">
      <w:pPr>
        <w:pStyle w:val="TOC5"/>
        <w:rPr>
          <w:rFonts w:asciiTheme="minorHAnsi" w:eastAsiaTheme="minorEastAsia" w:hAnsiTheme="minorHAnsi" w:cstheme="minorBidi"/>
          <w:sz w:val="22"/>
          <w:szCs w:val="22"/>
        </w:rPr>
      </w:pPr>
      <w:r w:rsidRPr="007B73D4">
        <w:t>8.17.3.2.2</w:t>
      </w:r>
      <w:r w:rsidRPr="007B73D4">
        <w:rPr>
          <w:rFonts w:asciiTheme="minorHAnsi" w:eastAsiaTheme="minorEastAsia" w:hAnsiTheme="minorHAnsi"/>
          <w:sz w:val="22"/>
          <w:szCs w:val="22"/>
        </w:rPr>
        <w:tab/>
      </w:r>
      <w:r>
        <w:t>E-UTRAN FDD inter frequency measurements when DRX is used</w:t>
      </w:r>
      <w:r>
        <w:tab/>
        <w:t>561</w:t>
      </w:r>
    </w:p>
    <w:p w:rsidR="007B73D4" w:rsidRDefault="007B73D4">
      <w:pPr>
        <w:pStyle w:val="TOC4"/>
        <w:rPr>
          <w:rFonts w:asciiTheme="minorHAnsi" w:eastAsiaTheme="minorEastAsia" w:hAnsiTheme="minorHAnsi" w:cstheme="minorBidi"/>
          <w:sz w:val="22"/>
          <w:szCs w:val="22"/>
        </w:rPr>
      </w:pPr>
      <w:r w:rsidRPr="007B73D4">
        <w:t>8.17.3.3</w:t>
      </w:r>
      <w:r w:rsidRPr="007B73D4">
        <w:rPr>
          <w:rFonts w:asciiTheme="minorHAnsi" w:eastAsiaTheme="minorEastAsia" w:hAnsiTheme="minorHAnsi"/>
          <w:sz w:val="22"/>
          <w:szCs w:val="22"/>
        </w:rPr>
        <w:tab/>
      </w:r>
      <w:r>
        <w:t>E-UTRAN TDD inter frequency measurements</w:t>
      </w:r>
      <w:r>
        <w:tab/>
        <w:t>562</w:t>
      </w:r>
    </w:p>
    <w:p w:rsidR="007B73D4" w:rsidRDefault="007B73D4">
      <w:pPr>
        <w:pStyle w:val="TOC5"/>
        <w:rPr>
          <w:rFonts w:asciiTheme="minorHAnsi" w:eastAsiaTheme="minorEastAsia" w:hAnsiTheme="minorHAnsi" w:cstheme="minorBidi"/>
          <w:sz w:val="22"/>
          <w:szCs w:val="22"/>
        </w:rPr>
      </w:pPr>
      <w:r w:rsidRPr="007B73D4">
        <w:t>8.17.3.3.1</w:t>
      </w:r>
      <w:r w:rsidRPr="007B73D4">
        <w:rPr>
          <w:rFonts w:asciiTheme="minorHAnsi" w:eastAsiaTheme="minorEastAsia" w:hAnsiTheme="minorHAnsi"/>
          <w:sz w:val="22"/>
          <w:szCs w:val="22"/>
        </w:rPr>
        <w:tab/>
      </w:r>
      <w:r>
        <w:t>E-UTRAN TDD inter frequency measurements when no DRX is used</w:t>
      </w:r>
      <w:r>
        <w:tab/>
        <w:t>562</w:t>
      </w:r>
    </w:p>
    <w:p w:rsidR="007B73D4" w:rsidRDefault="007B73D4">
      <w:pPr>
        <w:pStyle w:val="TOC5"/>
        <w:rPr>
          <w:rFonts w:asciiTheme="minorHAnsi" w:eastAsiaTheme="minorEastAsia" w:hAnsiTheme="minorHAnsi" w:cstheme="minorBidi"/>
          <w:sz w:val="22"/>
          <w:szCs w:val="22"/>
        </w:rPr>
      </w:pPr>
      <w:r w:rsidRPr="007B73D4">
        <w:t>8.17.3.3.2</w:t>
      </w:r>
      <w:r w:rsidRPr="007B73D4">
        <w:rPr>
          <w:rFonts w:asciiTheme="minorHAnsi" w:eastAsiaTheme="minorEastAsia" w:hAnsiTheme="minorHAnsi"/>
          <w:sz w:val="22"/>
          <w:szCs w:val="22"/>
        </w:rPr>
        <w:tab/>
      </w:r>
      <w:r>
        <w:t>E-UTRAN TDD inter frequency measurements when DRX is used</w:t>
      </w:r>
      <w:r>
        <w:tab/>
        <w:t>564</w:t>
      </w:r>
    </w:p>
    <w:p w:rsidR="007B73D4" w:rsidRDefault="007B73D4">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566</w:t>
      </w:r>
    </w:p>
    <w:p w:rsidR="007B73D4" w:rsidRDefault="007B73D4">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566</w:t>
      </w:r>
    </w:p>
    <w:p w:rsidR="007B73D4" w:rsidRDefault="007B73D4">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2D7B17">
        <w:rPr>
          <w:rFonts w:eastAsia="Calibri"/>
        </w:rPr>
        <w:t>NR I</w:t>
      </w:r>
      <w:r>
        <w:t>nter-RAT cell identification</w:t>
      </w:r>
      <w:r>
        <w:tab/>
        <w:t>566</w:t>
      </w:r>
    </w:p>
    <w:p w:rsidR="007B73D4" w:rsidRDefault="007B73D4">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2D7B17">
        <w:rPr>
          <w:rFonts w:eastAsia="Calibri"/>
        </w:rPr>
        <w:t>NR I</w:t>
      </w:r>
      <w:r>
        <w:t>nter-RAT measurement</w:t>
      </w:r>
      <w:r>
        <w:tab/>
        <w:t>567</w:t>
      </w:r>
    </w:p>
    <w:p w:rsidR="007B73D4" w:rsidRDefault="007B73D4">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2D7B17">
        <w:rPr>
          <w:rFonts w:eastAsia="Calibri"/>
        </w:rPr>
        <w:t>NR I</w:t>
      </w:r>
      <w:r>
        <w:t>nter-RAT measurement reporting</w:t>
      </w:r>
      <w:r>
        <w:tab/>
        <w:t>567</w:t>
      </w:r>
    </w:p>
    <w:p w:rsidR="007B73D4" w:rsidRDefault="007B73D4">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567</w:t>
      </w:r>
    </w:p>
    <w:p w:rsidR="007B73D4" w:rsidRDefault="007B73D4">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567</w:t>
      </w:r>
    </w:p>
    <w:p w:rsidR="007B73D4" w:rsidRDefault="007B73D4">
      <w:pPr>
        <w:pStyle w:val="TOC4"/>
        <w:rPr>
          <w:rFonts w:asciiTheme="minorHAnsi" w:eastAsiaTheme="minorEastAsia" w:hAnsiTheme="minorHAnsi" w:cstheme="minorBidi"/>
          <w:sz w:val="22"/>
          <w:szCs w:val="22"/>
        </w:rPr>
      </w:pPr>
      <w:r>
        <w:t>8.17.5.1</w:t>
      </w:r>
      <w:r>
        <w:rPr>
          <w:rFonts w:asciiTheme="minorHAnsi" w:eastAsiaTheme="minorEastAsia" w:hAnsiTheme="minorHAnsi" w:cstheme="minorBidi"/>
          <w:sz w:val="22"/>
          <w:szCs w:val="22"/>
        </w:rPr>
        <w:tab/>
      </w:r>
      <w:r>
        <w:t>Introduction</w:t>
      </w:r>
      <w:r>
        <w:tab/>
        <w:t>567</w:t>
      </w:r>
    </w:p>
    <w:p w:rsidR="007B73D4" w:rsidRDefault="007B73D4">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568</w:t>
      </w:r>
    </w:p>
    <w:p w:rsidR="007B73D4" w:rsidRDefault="007B73D4">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568</w:t>
      </w:r>
    </w:p>
    <w:p w:rsidR="007B73D4" w:rsidRDefault="007B73D4">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568</w:t>
      </w:r>
    </w:p>
    <w:p w:rsidR="007B73D4" w:rsidRDefault="007B73D4">
      <w:pPr>
        <w:pStyle w:val="TOC5"/>
        <w:rPr>
          <w:rFonts w:asciiTheme="minorHAnsi" w:eastAsiaTheme="minorEastAsia" w:hAnsiTheme="minorHAnsi" w:cstheme="minorBidi"/>
          <w:sz w:val="22"/>
          <w:szCs w:val="22"/>
        </w:rPr>
      </w:pPr>
      <w:r w:rsidRPr="007B73D4">
        <w:t>8.17.5.2.3</w:t>
      </w:r>
      <w:r w:rsidRPr="007B73D4">
        <w:rPr>
          <w:rFonts w:asciiTheme="minorHAnsi" w:eastAsiaTheme="minorEastAsia" w:hAnsiTheme="minorHAnsi"/>
          <w:sz w:val="22"/>
          <w:szCs w:val="22"/>
        </w:rPr>
        <w:tab/>
      </w:r>
      <w:r>
        <w:t>UE UTRA FDD CPICH measurement capability</w:t>
      </w:r>
      <w:r>
        <w:tab/>
        <w:t>568</w:t>
      </w:r>
    </w:p>
    <w:p w:rsidR="007B73D4" w:rsidRDefault="007B73D4">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569</w:t>
      </w:r>
    </w:p>
    <w:p w:rsidR="007B73D4" w:rsidRDefault="007B73D4">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569</w:t>
      </w:r>
    </w:p>
    <w:p w:rsidR="007B73D4" w:rsidRDefault="007B73D4">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569</w:t>
      </w:r>
    </w:p>
    <w:p w:rsidR="007B73D4" w:rsidRDefault="007B73D4">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569</w:t>
      </w:r>
    </w:p>
    <w:p w:rsidR="007B73D4" w:rsidRDefault="007B73D4">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571</w:t>
      </w:r>
    </w:p>
    <w:p w:rsidR="007B73D4" w:rsidRDefault="007B73D4">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571</w:t>
      </w:r>
    </w:p>
    <w:p w:rsidR="007B73D4" w:rsidRDefault="007B73D4">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571</w:t>
      </w:r>
    </w:p>
    <w:p w:rsidR="007B73D4" w:rsidRDefault="007B73D4">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571</w:t>
      </w:r>
    </w:p>
    <w:p w:rsidR="007B73D4" w:rsidRDefault="007B73D4">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571</w:t>
      </w:r>
    </w:p>
    <w:p w:rsidR="007B73D4" w:rsidRDefault="007B73D4">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571</w:t>
      </w:r>
    </w:p>
    <w:p w:rsidR="007B73D4" w:rsidRDefault="007B73D4">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572</w:t>
      </w:r>
    </w:p>
    <w:p w:rsidR="007B73D4" w:rsidRDefault="007B73D4">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572</w:t>
      </w:r>
    </w:p>
    <w:p w:rsidR="007B73D4" w:rsidRDefault="007B73D4">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572</w:t>
      </w:r>
    </w:p>
    <w:p w:rsidR="007B73D4" w:rsidRDefault="007B73D4">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573</w:t>
      </w:r>
    </w:p>
    <w:p w:rsidR="007B73D4" w:rsidRDefault="007B73D4">
      <w:pPr>
        <w:pStyle w:val="TOC3"/>
        <w:rPr>
          <w:rFonts w:asciiTheme="minorHAnsi" w:eastAsiaTheme="minorEastAsia" w:hAnsiTheme="minorHAnsi" w:cstheme="minorBidi"/>
          <w:sz w:val="22"/>
          <w:szCs w:val="22"/>
        </w:rPr>
      </w:pPr>
      <w:r>
        <w:lastRenderedPageBreak/>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573</w:t>
      </w:r>
    </w:p>
    <w:p w:rsidR="007B73D4" w:rsidRDefault="007B73D4">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573</w:t>
      </w:r>
    </w:p>
    <w:p w:rsidR="007B73D4" w:rsidRDefault="007B73D4">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573</w:t>
      </w:r>
    </w:p>
    <w:p w:rsidR="007B73D4" w:rsidRDefault="007B73D4">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574</w:t>
      </w:r>
    </w:p>
    <w:p w:rsidR="007B73D4" w:rsidRDefault="007B73D4">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574</w:t>
      </w:r>
    </w:p>
    <w:p w:rsidR="007B73D4" w:rsidRDefault="007B73D4">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574</w:t>
      </w:r>
    </w:p>
    <w:p w:rsidR="007B73D4" w:rsidRDefault="007B73D4">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574</w:t>
      </w:r>
    </w:p>
    <w:p w:rsidR="007B73D4" w:rsidRDefault="007B73D4">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575</w:t>
      </w:r>
    </w:p>
    <w:p w:rsidR="007B73D4" w:rsidRDefault="007B73D4">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575</w:t>
      </w:r>
    </w:p>
    <w:p w:rsidR="007B73D4" w:rsidRDefault="007B73D4">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575</w:t>
      </w:r>
    </w:p>
    <w:p w:rsidR="007B73D4" w:rsidRDefault="007B73D4">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575</w:t>
      </w:r>
    </w:p>
    <w:p w:rsidR="007B73D4" w:rsidRDefault="007B73D4">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576</w:t>
      </w:r>
    </w:p>
    <w:p w:rsidR="007B73D4" w:rsidRDefault="007B73D4">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576</w:t>
      </w:r>
    </w:p>
    <w:p w:rsidR="007B73D4" w:rsidRDefault="007B73D4">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577</w:t>
      </w:r>
    </w:p>
    <w:p w:rsidR="007B73D4" w:rsidRDefault="007B73D4">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577</w:t>
      </w:r>
    </w:p>
    <w:p w:rsidR="007B73D4" w:rsidRDefault="007B73D4">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577</w:t>
      </w:r>
    </w:p>
    <w:p w:rsidR="007B73D4" w:rsidRDefault="007B73D4">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577</w:t>
      </w:r>
    </w:p>
    <w:p w:rsidR="007B73D4" w:rsidRDefault="007B73D4">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577</w:t>
      </w:r>
    </w:p>
    <w:p w:rsidR="007B73D4" w:rsidRDefault="007B73D4">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577</w:t>
      </w:r>
    </w:p>
    <w:p w:rsidR="007B73D4" w:rsidRDefault="007B73D4">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578</w:t>
      </w:r>
    </w:p>
    <w:p w:rsidR="007B73D4" w:rsidRDefault="007B73D4">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578</w:t>
      </w:r>
    </w:p>
    <w:p w:rsidR="007B73D4" w:rsidRDefault="007B73D4">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579</w:t>
      </w:r>
    </w:p>
    <w:p w:rsidR="007B73D4" w:rsidRDefault="007B73D4">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579</w:t>
      </w:r>
    </w:p>
    <w:p w:rsidR="007B73D4" w:rsidRDefault="007B73D4">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579</w:t>
      </w:r>
    </w:p>
    <w:p w:rsidR="007B73D4" w:rsidRDefault="007B73D4">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579</w:t>
      </w:r>
    </w:p>
    <w:p w:rsidR="007B73D4" w:rsidRDefault="007B73D4">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579</w:t>
      </w:r>
    </w:p>
    <w:p w:rsidR="007B73D4" w:rsidRDefault="007B73D4">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579</w:t>
      </w:r>
    </w:p>
    <w:p w:rsidR="007B73D4" w:rsidRDefault="007B73D4">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581</w:t>
      </w:r>
    </w:p>
    <w:p w:rsidR="007B73D4" w:rsidRDefault="007B73D4">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581</w:t>
      </w:r>
    </w:p>
    <w:p w:rsidR="007B73D4" w:rsidRDefault="007B73D4">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581</w:t>
      </w:r>
    </w:p>
    <w:p w:rsidR="007B73D4" w:rsidRDefault="007B73D4">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582</w:t>
      </w:r>
    </w:p>
    <w:p w:rsidR="007B73D4" w:rsidRDefault="007B73D4">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582</w:t>
      </w:r>
    </w:p>
    <w:p w:rsidR="007B73D4" w:rsidRDefault="007B73D4">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582</w:t>
      </w:r>
    </w:p>
    <w:p w:rsidR="007B73D4" w:rsidRDefault="007B73D4">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583</w:t>
      </w:r>
    </w:p>
    <w:p w:rsidR="007B73D4" w:rsidRDefault="007B73D4">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584</w:t>
      </w:r>
    </w:p>
    <w:p w:rsidR="007B73D4" w:rsidRDefault="007B73D4">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584</w:t>
      </w:r>
    </w:p>
    <w:p w:rsidR="007B73D4" w:rsidRDefault="007B73D4">
      <w:pPr>
        <w:pStyle w:val="TOC5"/>
        <w:rPr>
          <w:rFonts w:asciiTheme="minorHAnsi" w:eastAsiaTheme="minorEastAsia" w:hAnsiTheme="minorHAnsi" w:cstheme="minorBidi"/>
          <w:sz w:val="22"/>
          <w:szCs w:val="22"/>
        </w:rPr>
      </w:pPr>
      <w:r>
        <w:t>8.17.13.3.</w:t>
      </w:r>
      <w:r>
        <w:rPr>
          <w:lang w:eastAsia="zh-CN"/>
        </w:rPr>
        <w:t>5</w:t>
      </w:r>
      <w:r>
        <w:rPr>
          <w:rFonts w:asciiTheme="minorHAnsi" w:eastAsiaTheme="minorEastAsia" w:hAnsiTheme="minorHAnsi" w:cstheme="minorBidi"/>
          <w:sz w:val="22"/>
          <w:szCs w:val="22"/>
        </w:rPr>
        <w:tab/>
      </w:r>
      <w:r>
        <w:t>Event-triggered Periodic Reporting</w:t>
      </w:r>
      <w:r>
        <w:tab/>
        <w:t>584</w:t>
      </w:r>
    </w:p>
    <w:p w:rsidR="007B73D4" w:rsidRDefault="007B73D4">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584</w:t>
      </w:r>
    </w:p>
    <w:p w:rsidR="007B73D4" w:rsidRDefault="007B73D4">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584</w:t>
      </w:r>
    </w:p>
    <w:p w:rsidR="007B73D4" w:rsidRDefault="007B73D4">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585</w:t>
      </w:r>
    </w:p>
    <w:p w:rsidR="007B73D4" w:rsidRDefault="007B73D4">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585</w:t>
      </w:r>
    </w:p>
    <w:p w:rsidR="007B73D4" w:rsidRDefault="007B73D4">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585</w:t>
      </w:r>
    </w:p>
    <w:p w:rsidR="007B73D4" w:rsidRDefault="007B73D4">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585</w:t>
      </w:r>
    </w:p>
    <w:p w:rsidR="007B73D4" w:rsidRDefault="007B73D4">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586</w:t>
      </w:r>
    </w:p>
    <w:p w:rsidR="007B73D4" w:rsidRDefault="007B73D4">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586</w:t>
      </w:r>
    </w:p>
    <w:p w:rsidR="007B73D4" w:rsidRDefault="007B73D4">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587</w:t>
      </w:r>
    </w:p>
    <w:p w:rsidR="007B73D4" w:rsidRDefault="007B73D4">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588</w:t>
      </w:r>
    </w:p>
    <w:p w:rsidR="007B73D4" w:rsidRDefault="007B73D4">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589</w:t>
      </w:r>
    </w:p>
    <w:p w:rsidR="007B73D4" w:rsidRDefault="007B73D4">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590</w:t>
      </w:r>
    </w:p>
    <w:p w:rsidR="007B73D4" w:rsidRDefault="007B73D4">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591</w:t>
      </w:r>
    </w:p>
    <w:p w:rsidR="007B73D4" w:rsidRDefault="007B73D4">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592</w:t>
      </w:r>
    </w:p>
    <w:p w:rsidR="007B73D4" w:rsidRDefault="007B73D4">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592</w:t>
      </w:r>
    </w:p>
    <w:p w:rsidR="007B73D4" w:rsidRDefault="007B73D4">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592</w:t>
      </w:r>
    </w:p>
    <w:p w:rsidR="007B73D4" w:rsidRDefault="007B73D4">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593</w:t>
      </w:r>
    </w:p>
    <w:p w:rsidR="007B73D4" w:rsidRDefault="007B73D4">
      <w:pPr>
        <w:pStyle w:val="TOC4"/>
        <w:rPr>
          <w:rFonts w:asciiTheme="minorHAnsi" w:eastAsiaTheme="minorEastAsia" w:hAnsiTheme="minorHAnsi" w:cstheme="minorBidi"/>
          <w:sz w:val="22"/>
          <w:szCs w:val="22"/>
        </w:rPr>
      </w:pPr>
      <w:r>
        <w:lastRenderedPageBreak/>
        <w:t>9.1.3.1</w:t>
      </w:r>
      <w:r>
        <w:rPr>
          <w:rFonts w:asciiTheme="minorHAnsi" w:eastAsiaTheme="minorEastAsia" w:hAnsiTheme="minorHAnsi" w:cstheme="minorBidi"/>
          <w:sz w:val="22"/>
          <w:szCs w:val="22"/>
        </w:rPr>
        <w:tab/>
      </w:r>
      <w:r>
        <w:t>Absolute RSRP Accuracy</w:t>
      </w:r>
      <w:r>
        <w:tab/>
        <w:t>593</w:t>
      </w:r>
    </w:p>
    <w:p w:rsidR="007B73D4" w:rsidRDefault="007B73D4">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594</w:t>
      </w:r>
    </w:p>
    <w:p w:rsidR="007B73D4" w:rsidRDefault="007B73D4">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594</w:t>
      </w:r>
    </w:p>
    <w:p w:rsidR="007B73D4" w:rsidRDefault="007B73D4">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595</w:t>
      </w:r>
    </w:p>
    <w:p w:rsidR="007B73D4" w:rsidRDefault="007B73D4">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596</w:t>
      </w:r>
    </w:p>
    <w:p w:rsidR="007B73D4" w:rsidRDefault="007B73D4">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596</w:t>
      </w:r>
    </w:p>
    <w:p w:rsidR="007B73D4" w:rsidRDefault="007B73D4">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596</w:t>
      </w:r>
    </w:p>
    <w:p w:rsidR="007B73D4" w:rsidRDefault="007B73D4">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597</w:t>
      </w:r>
    </w:p>
    <w:p w:rsidR="007B73D4" w:rsidRDefault="007B73D4">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597</w:t>
      </w:r>
    </w:p>
    <w:p w:rsidR="007B73D4" w:rsidRDefault="007B73D4">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597</w:t>
      </w:r>
    </w:p>
    <w:p w:rsidR="007B73D4" w:rsidRDefault="007B73D4">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598</w:t>
      </w:r>
    </w:p>
    <w:p w:rsidR="007B73D4" w:rsidRDefault="007B73D4">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599</w:t>
      </w:r>
    </w:p>
    <w:p w:rsidR="007B73D4" w:rsidRDefault="007B73D4">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600</w:t>
      </w:r>
    </w:p>
    <w:p w:rsidR="007B73D4" w:rsidRDefault="007B73D4">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601</w:t>
      </w:r>
    </w:p>
    <w:p w:rsidR="007B73D4" w:rsidRDefault="007B73D4">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602</w:t>
      </w:r>
    </w:p>
    <w:p w:rsidR="007B73D4" w:rsidRDefault="007B73D4">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602</w:t>
      </w:r>
    </w:p>
    <w:p w:rsidR="007B73D4" w:rsidRDefault="007B73D4">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602</w:t>
      </w:r>
    </w:p>
    <w:p w:rsidR="007B73D4" w:rsidRDefault="007B73D4">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602</w:t>
      </w:r>
    </w:p>
    <w:p w:rsidR="007B73D4" w:rsidRDefault="007B73D4">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603</w:t>
      </w:r>
    </w:p>
    <w:p w:rsidR="007B73D4" w:rsidRDefault="007B73D4">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604</w:t>
      </w:r>
    </w:p>
    <w:p w:rsidR="007B73D4" w:rsidRDefault="007B73D4">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604</w:t>
      </w:r>
    </w:p>
    <w:p w:rsidR="007B73D4" w:rsidRDefault="007B73D4">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605</w:t>
      </w:r>
    </w:p>
    <w:p w:rsidR="007B73D4" w:rsidRDefault="007B73D4">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606</w:t>
      </w:r>
    </w:p>
    <w:p w:rsidR="007B73D4" w:rsidRDefault="007B73D4">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606</w:t>
      </w:r>
    </w:p>
    <w:p w:rsidR="007B73D4" w:rsidRDefault="007B73D4">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606</w:t>
      </w:r>
    </w:p>
    <w:p w:rsidR="007B73D4" w:rsidRDefault="007B73D4">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607</w:t>
      </w:r>
    </w:p>
    <w:p w:rsidR="007B73D4" w:rsidRDefault="007B73D4">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608</w:t>
      </w:r>
    </w:p>
    <w:p w:rsidR="007B73D4" w:rsidRDefault="007B73D4">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608</w:t>
      </w:r>
    </w:p>
    <w:p w:rsidR="007B73D4" w:rsidRDefault="007B73D4">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608</w:t>
      </w:r>
    </w:p>
    <w:p w:rsidR="007B73D4" w:rsidRDefault="007B73D4">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608</w:t>
      </w:r>
    </w:p>
    <w:p w:rsidR="007B73D4" w:rsidRDefault="007B73D4">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609</w:t>
      </w:r>
    </w:p>
    <w:p w:rsidR="007B73D4" w:rsidRDefault="007B73D4">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609</w:t>
      </w:r>
    </w:p>
    <w:p w:rsidR="007B73D4" w:rsidRDefault="007B73D4">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609</w:t>
      </w:r>
    </w:p>
    <w:p w:rsidR="007B73D4" w:rsidRDefault="007B73D4">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609</w:t>
      </w:r>
    </w:p>
    <w:p w:rsidR="007B73D4" w:rsidRDefault="007B73D4">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610</w:t>
      </w:r>
    </w:p>
    <w:p w:rsidR="007B73D4" w:rsidRDefault="007B73D4">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610</w:t>
      </w:r>
    </w:p>
    <w:p w:rsidR="007B73D4" w:rsidRDefault="007B73D4">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611</w:t>
      </w:r>
    </w:p>
    <w:p w:rsidR="007B73D4" w:rsidRDefault="007B73D4">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612</w:t>
      </w:r>
    </w:p>
    <w:p w:rsidR="007B73D4" w:rsidRDefault="007B73D4">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612</w:t>
      </w:r>
    </w:p>
    <w:p w:rsidR="007B73D4" w:rsidRDefault="007B73D4">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614</w:t>
      </w:r>
    </w:p>
    <w:p w:rsidR="007B73D4" w:rsidRDefault="007B73D4">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615</w:t>
      </w:r>
    </w:p>
    <w:p w:rsidR="007B73D4" w:rsidRDefault="007B73D4">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616</w:t>
      </w:r>
    </w:p>
    <w:p w:rsidR="007B73D4" w:rsidRDefault="007B73D4">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616</w:t>
      </w:r>
    </w:p>
    <w:p w:rsidR="007B73D4" w:rsidRDefault="007B73D4">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617</w:t>
      </w:r>
    </w:p>
    <w:p w:rsidR="007B73D4" w:rsidRDefault="007B73D4">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618</w:t>
      </w:r>
    </w:p>
    <w:p w:rsidR="007B73D4" w:rsidRDefault="007B73D4">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619</w:t>
      </w:r>
    </w:p>
    <w:p w:rsidR="007B73D4" w:rsidRDefault="007B73D4">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619</w:t>
      </w:r>
    </w:p>
    <w:p w:rsidR="007B73D4" w:rsidRDefault="007B73D4">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619</w:t>
      </w:r>
    </w:p>
    <w:p w:rsidR="007B73D4" w:rsidRDefault="007B73D4">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619</w:t>
      </w:r>
    </w:p>
    <w:p w:rsidR="007B73D4" w:rsidRDefault="007B73D4">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619</w:t>
      </w:r>
    </w:p>
    <w:p w:rsidR="007B73D4" w:rsidRDefault="007B73D4">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620</w:t>
      </w:r>
    </w:p>
    <w:p w:rsidR="007B73D4" w:rsidRDefault="007B73D4">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620</w:t>
      </w:r>
    </w:p>
    <w:p w:rsidR="007B73D4" w:rsidRDefault="007B73D4">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620</w:t>
      </w:r>
    </w:p>
    <w:p w:rsidR="007B73D4" w:rsidRDefault="007B73D4">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621</w:t>
      </w:r>
    </w:p>
    <w:p w:rsidR="007B73D4" w:rsidRDefault="007B73D4">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622</w:t>
      </w:r>
    </w:p>
    <w:p w:rsidR="007B73D4" w:rsidRDefault="007B73D4">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622</w:t>
      </w:r>
    </w:p>
    <w:p w:rsidR="007B73D4" w:rsidRDefault="007B73D4">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622</w:t>
      </w:r>
    </w:p>
    <w:p w:rsidR="007B73D4" w:rsidRDefault="007B73D4">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622</w:t>
      </w:r>
    </w:p>
    <w:p w:rsidR="007B73D4" w:rsidRDefault="007B73D4">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622</w:t>
      </w:r>
    </w:p>
    <w:p w:rsidR="007B73D4" w:rsidRDefault="007B73D4">
      <w:pPr>
        <w:pStyle w:val="TOC6"/>
        <w:rPr>
          <w:rFonts w:asciiTheme="minorHAnsi" w:eastAsiaTheme="minorEastAsia" w:hAnsiTheme="minorHAnsi" w:cstheme="minorBidi"/>
          <w:sz w:val="22"/>
          <w:szCs w:val="22"/>
        </w:rPr>
      </w:pPr>
      <w:r>
        <w:lastRenderedPageBreak/>
        <w:t>9.1.14.3.1.1</w:t>
      </w:r>
      <w:r>
        <w:rPr>
          <w:rFonts w:asciiTheme="minorHAnsi" w:eastAsiaTheme="minorEastAsia" w:hAnsiTheme="minorHAnsi" w:cstheme="minorBidi"/>
          <w:sz w:val="22"/>
          <w:szCs w:val="22"/>
        </w:rPr>
        <w:tab/>
      </w:r>
      <w:r>
        <w:t>Absolute CSI-RSRP measurement requirements</w:t>
      </w:r>
      <w:r>
        <w:tab/>
        <w:t>622</w:t>
      </w:r>
    </w:p>
    <w:p w:rsidR="007B73D4" w:rsidRDefault="007B73D4">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623</w:t>
      </w:r>
    </w:p>
    <w:p w:rsidR="007B73D4" w:rsidRDefault="007B73D4">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624</w:t>
      </w:r>
    </w:p>
    <w:p w:rsidR="007B73D4" w:rsidRDefault="007B73D4">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624</w:t>
      </w:r>
    </w:p>
    <w:p w:rsidR="007B73D4" w:rsidRDefault="007B73D4">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625</w:t>
      </w:r>
    </w:p>
    <w:p w:rsidR="007B73D4" w:rsidRDefault="007B73D4">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626</w:t>
      </w:r>
    </w:p>
    <w:p w:rsidR="007B73D4" w:rsidRDefault="007B73D4">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626</w:t>
      </w:r>
    </w:p>
    <w:p w:rsidR="007B73D4" w:rsidRDefault="007B73D4">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626</w:t>
      </w:r>
    </w:p>
    <w:p w:rsidR="007B73D4" w:rsidRDefault="007B73D4">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626</w:t>
      </w:r>
    </w:p>
    <w:p w:rsidR="007B73D4" w:rsidRDefault="007B73D4">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626</w:t>
      </w:r>
    </w:p>
    <w:p w:rsidR="007B73D4" w:rsidRDefault="007B73D4">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626</w:t>
      </w:r>
    </w:p>
    <w:p w:rsidR="007B73D4" w:rsidRDefault="007B73D4">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627</w:t>
      </w:r>
    </w:p>
    <w:p w:rsidR="007B73D4" w:rsidRDefault="007B73D4">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627</w:t>
      </w:r>
    </w:p>
    <w:p w:rsidR="007B73D4" w:rsidRDefault="007B73D4">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627</w:t>
      </w:r>
    </w:p>
    <w:p w:rsidR="007B73D4" w:rsidRDefault="007B73D4">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627</w:t>
      </w:r>
    </w:p>
    <w:p w:rsidR="007B73D4" w:rsidRDefault="007B73D4">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627</w:t>
      </w:r>
    </w:p>
    <w:p w:rsidR="007B73D4" w:rsidRDefault="007B73D4">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627</w:t>
      </w:r>
    </w:p>
    <w:p w:rsidR="007B73D4" w:rsidRDefault="007B73D4">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627</w:t>
      </w:r>
    </w:p>
    <w:p w:rsidR="007B73D4" w:rsidRDefault="007B73D4">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627</w:t>
      </w:r>
    </w:p>
    <w:p w:rsidR="007B73D4" w:rsidRDefault="007B73D4">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628</w:t>
      </w:r>
    </w:p>
    <w:p w:rsidR="007B73D4" w:rsidRDefault="007B73D4">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628</w:t>
      </w:r>
    </w:p>
    <w:p w:rsidR="007B73D4" w:rsidRDefault="007B73D4">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628</w:t>
      </w:r>
    </w:p>
    <w:p w:rsidR="007B73D4" w:rsidRDefault="007B73D4">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628</w:t>
      </w:r>
    </w:p>
    <w:p w:rsidR="007B73D4" w:rsidRDefault="007B73D4">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629</w:t>
      </w:r>
    </w:p>
    <w:p w:rsidR="007B73D4" w:rsidRDefault="007B73D4">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629</w:t>
      </w:r>
    </w:p>
    <w:p w:rsidR="007B73D4" w:rsidRDefault="007B73D4">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630</w:t>
      </w:r>
    </w:p>
    <w:p w:rsidR="007B73D4" w:rsidRDefault="007B73D4">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630</w:t>
      </w:r>
    </w:p>
    <w:p w:rsidR="007B73D4" w:rsidRDefault="007B73D4">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630</w:t>
      </w:r>
    </w:p>
    <w:p w:rsidR="007B73D4" w:rsidRDefault="007B73D4">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630</w:t>
      </w:r>
    </w:p>
    <w:p w:rsidR="007B73D4" w:rsidRDefault="007B73D4">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630</w:t>
      </w:r>
    </w:p>
    <w:p w:rsidR="007B73D4" w:rsidRDefault="007B73D4">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630</w:t>
      </w:r>
    </w:p>
    <w:p w:rsidR="007B73D4" w:rsidRDefault="007B73D4">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631</w:t>
      </w:r>
    </w:p>
    <w:p w:rsidR="007B73D4" w:rsidRDefault="007B73D4">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631</w:t>
      </w:r>
    </w:p>
    <w:p w:rsidR="007B73D4" w:rsidRDefault="007B73D4">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632</w:t>
      </w:r>
    </w:p>
    <w:p w:rsidR="007B73D4" w:rsidRDefault="007B73D4">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632</w:t>
      </w:r>
    </w:p>
    <w:p w:rsidR="007B73D4" w:rsidRDefault="007B73D4">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632</w:t>
      </w:r>
    </w:p>
    <w:p w:rsidR="007B73D4" w:rsidRDefault="007B73D4">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633</w:t>
      </w:r>
    </w:p>
    <w:p w:rsidR="007B73D4" w:rsidRDefault="007B73D4">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633</w:t>
      </w:r>
    </w:p>
    <w:p w:rsidR="007B73D4" w:rsidRDefault="007B73D4">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634</w:t>
      </w:r>
    </w:p>
    <w:p w:rsidR="007B73D4" w:rsidRDefault="007B73D4">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634</w:t>
      </w:r>
    </w:p>
    <w:p w:rsidR="007B73D4" w:rsidRDefault="007B73D4">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634</w:t>
      </w:r>
    </w:p>
    <w:p w:rsidR="007B73D4" w:rsidRDefault="007B73D4">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634</w:t>
      </w:r>
    </w:p>
    <w:p w:rsidR="007B73D4" w:rsidRDefault="007B73D4">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635</w:t>
      </w:r>
    </w:p>
    <w:p w:rsidR="007B73D4" w:rsidRDefault="007B73D4">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635</w:t>
      </w:r>
    </w:p>
    <w:p w:rsidR="007B73D4" w:rsidRDefault="007B73D4">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636</w:t>
      </w:r>
    </w:p>
    <w:p w:rsidR="007B73D4" w:rsidRDefault="007B73D4">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636</w:t>
      </w:r>
    </w:p>
    <w:p w:rsidR="007B73D4" w:rsidRDefault="007B73D4">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636</w:t>
      </w:r>
    </w:p>
    <w:p w:rsidR="007B73D4" w:rsidRDefault="007B73D4">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637</w:t>
      </w:r>
    </w:p>
    <w:p w:rsidR="007B73D4" w:rsidRDefault="007B73D4">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637</w:t>
      </w:r>
    </w:p>
    <w:p w:rsidR="007B73D4" w:rsidRDefault="007B73D4">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637</w:t>
      </w:r>
    </w:p>
    <w:p w:rsidR="007B73D4" w:rsidRDefault="007B73D4">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637</w:t>
      </w:r>
    </w:p>
    <w:p w:rsidR="007B73D4" w:rsidRDefault="007B73D4">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638</w:t>
      </w:r>
    </w:p>
    <w:p w:rsidR="007B73D4" w:rsidRDefault="007B73D4">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638</w:t>
      </w:r>
    </w:p>
    <w:p w:rsidR="007B73D4" w:rsidRDefault="007B73D4">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638</w:t>
      </w:r>
    </w:p>
    <w:p w:rsidR="007B73D4" w:rsidRDefault="007B73D4">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638</w:t>
      </w:r>
    </w:p>
    <w:p w:rsidR="007B73D4" w:rsidRDefault="007B73D4">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638</w:t>
      </w:r>
    </w:p>
    <w:p w:rsidR="007B73D4" w:rsidRDefault="007B73D4">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639</w:t>
      </w:r>
    </w:p>
    <w:p w:rsidR="007B73D4" w:rsidRDefault="007B73D4">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639</w:t>
      </w:r>
    </w:p>
    <w:p w:rsidR="007B73D4" w:rsidRDefault="007B73D4">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639</w:t>
      </w:r>
    </w:p>
    <w:p w:rsidR="007B73D4" w:rsidRDefault="007B73D4">
      <w:pPr>
        <w:pStyle w:val="TOC4"/>
        <w:rPr>
          <w:rFonts w:asciiTheme="minorHAnsi" w:eastAsiaTheme="minorEastAsia" w:hAnsiTheme="minorHAnsi" w:cstheme="minorBidi"/>
          <w:sz w:val="22"/>
          <w:szCs w:val="22"/>
        </w:rPr>
      </w:pPr>
      <w:r>
        <w:lastRenderedPageBreak/>
        <w:t>9.1.20.2</w:t>
      </w:r>
      <w:r>
        <w:rPr>
          <w:rFonts w:asciiTheme="minorHAnsi" w:eastAsiaTheme="minorEastAsia" w:hAnsiTheme="minorHAnsi" w:cstheme="minorBidi"/>
          <w:sz w:val="22"/>
          <w:szCs w:val="22"/>
        </w:rPr>
        <w:tab/>
      </w:r>
      <w:r>
        <w:rPr>
          <w:lang w:eastAsia="zh-CN"/>
        </w:rPr>
        <w:t>SSTD Measurement Report Mapping</w:t>
      </w:r>
      <w:r>
        <w:tab/>
        <w:t>640</w:t>
      </w:r>
    </w:p>
    <w:p w:rsidR="007B73D4" w:rsidRDefault="007B73D4">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641</w:t>
      </w:r>
    </w:p>
    <w:p w:rsidR="007B73D4" w:rsidRDefault="007B73D4">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641</w:t>
      </w:r>
    </w:p>
    <w:p w:rsidR="007B73D4" w:rsidRDefault="007B73D4">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642</w:t>
      </w:r>
    </w:p>
    <w:p w:rsidR="007B73D4" w:rsidRDefault="007B73D4">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643</w:t>
      </w:r>
    </w:p>
    <w:p w:rsidR="007B73D4" w:rsidRDefault="007B73D4">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644</w:t>
      </w:r>
    </w:p>
    <w:p w:rsidR="007B73D4" w:rsidRDefault="007B73D4">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645</w:t>
      </w:r>
    </w:p>
    <w:p w:rsidR="007B73D4" w:rsidRDefault="007B73D4">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645</w:t>
      </w:r>
    </w:p>
    <w:p w:rsidR="007B73D4" w:rsidRDefault="007B73D4">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646</w:t>
      </w:r>
    </w:p>
    <w:p w:rsidR="007B73D4" w:rsidRDefault="007B73D4">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647</w:t>
      </w:r>
    </w:p>
    <w:p w:rsidR="007B73D4" w:rsidRDefault="007B73D4">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647</w:t>
      </w:r>
    </w:p>
    <w:p w:rsidR="007B73D4" w:rsidRDefault="007B73D4">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648</w:t>
      </w:r>
    </w:p>
    <w:p w:rsidR="007B73D4" w:rsidRDefault="007B73D4">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649</w:t>
      </w:r>
    </w:p>
    <w:p w:rsidR="007B73D4" w:rsidRDefault="007B73D4">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650</w:t>
      </w:r>
    </w:p>
    <w:p w:rsidR="007B73D4" w:rsidRDefault="007B73D4">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652</w:t>
      </w:r>
    </w:p>
    <w:p w:rsidR="007B73D4" w:rsidRDefault="007B73D4">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652</w:t>
      </w:r>
    </w:p>
    <w:p w:rsidR="007B73D4" w:rsidRDefault="007B73D4">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653</w:t>
      </w:r>
    </w:p>
    <w:p w:rsidR="007B73D4" w:rsidRDefault="007B73D4">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654</w:t>
      </w:r>
    </w:p>
    <w:p w:rsidR="007B73D4" w:rsidRDefault="007B73D4">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656</w:t>
      </w:r>
    </w:p>
    <w:p w:rsidR="007B73D4" w:rsidRDefault="007B73D4">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656</w:t>
      </w:r>
    </w:p>
    <w:p w:rsidR="007B73D4" w:rsidRDefault="007B73D4">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657</w:t>
      </w:r>
    </w:p>
    <w:p w:rsidR="007B73D4" w:rsidRDefault="007B73D4">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658</w:t>
      </w:r>
    </w:p>
    <w:p w:rsidR="007B73D4" w:rsidRDefault="007B73D4">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660</w:t>
      </w:r>
    </w:p>
    <w:p w:rsidR="007B73D4" w:rsidRDefault="007B73D4">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662</w:t>
      </w:r>
    </w:p>
    <w:p w:rsidR="007B73D4" w:rsidRDefault="007B73D4">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662</w:t>
      </w:r>
    </w:p>
    <w:p w:rsidR="007B73D4" w:rsidRDefault="007B73D4">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663</w:t>
      </w:r>
    </w:p>
    <w:p w:rsidR="007B73D4" w:rsidRDefault="007B73D4">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663</w:t>
      </w:r>
    </w:p>
    <w:p w:rsidR="007B73D4" w:rsidRDefault="007B73D4">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664</w:t>
      </w:r>
    </w:p>
    <w:p w:rsidR="007B73D4" w:rsidRDefault="007B73D4">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664</w:t>
      </w:r>
    </w:p>
    <w:p w:rsidR="007B73D4" w:rsidRDefault="007B73D4">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665</w:t>
      </w:r>
    </w:p>
    <w:p w:rsidR="007B73D4" w:rsidRDefault="007B73D4">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665</w:t>
      </w:r>
    </w:p>
    <w:p w:rsidR="007B73D4" w:rsidRDefault="007B73D4">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666</w:t>
      </w:r>
    </w:p>
    <w:p w:rsidR="007B73D4" w:rsidRDefault="007B73D4">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666</w:t>
      </w:r>
    </w:p>
    <w:p w:rsidR="007B73D4" w:rsidRDefault="007B73D4">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666</w:t>
      </w:r>
    </w:p>
    <w:p w:rsidR="007B73D4" w:rsidRDefault="007B73D4">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667</w:t>
      </w:r>
    </w:p>
    <w:p w:rsidR="007B73D4" w:rsidRDefault="007B73D4">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668</w:t>
      </w:r>
    </w:p>
    <w:p w:rsidR="007B73D4" w:rsidRDefault="007B73D4">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669</w:t>
      </w:r>
    </w:p>
    <w:p w:rsidR="007B73D4" w:rsidRDefault="007B73D4">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670</w:t>
      </w:r>
    </w:p>
    <w:p w:rsidR="007B73D4" w:rsidRDefault="007B73D4">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671</w:t>
      </w:r>
    </w:p>
    <w:p w:rsidR="007B73D4" w:rsidRDefault="007B73D4">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671</w:t>
      </w:r>
    </w:p>
    <w:p w:rsidR="007B73D4" w:rsidRDefault="007B73D4">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672</w:t>
      </w:r>
    </w:p>
    <w:p w:rsidR="007B73D4" w:rsidRDefault="007B73D4">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672</w:t>
      </w:r>
    </w:p>
    <w:p w:rsidR="007B73D4" w:rsidRDefault="007B73D4">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672</w:t>
      </w:r>
    </w:p>
    <w:p w:rsidR="007B73D4" w:rsidRDefault="007B73D4">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672</w:t>
      </w:r>
    </w:p>
    <w:p w:rsidR="007B73D4" w:rsidRDefault="007B73D4">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674</w:t>
      </w:r>
    </w:p>
    <w:p w:rsidR="007B73D4" w:rsidRDefault="007B73D4">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674</w:t>
      </w:r>
    </w:p>
    <w:p w:rsidR="007B73D4" w:rsidRDefault="007B73D4">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674</w:t>
      </w:r>
    </w:p>
    <w:p w:rsidR="007B73D4" w:rsidRDefault="007B73D4">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675</w:t>
      </w:r>
    </w:p>
    <w:p w:rsidR="007B73D4" w:rsidRDefault="007B73D4">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675</w:t>
      </w:r>
    </w:p>
    <w:p w:rsidR="007B73D4" w:rsidRDefault="007B73D4">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675</w:t>
      </w:r>
    </w:p>
    <w:p w:rsidR="007B73D4" w:rsidRDefault="007B73D4">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676</w:t>
      </w:r>
    </w:p>
    <w:p w:rsidR="007B73D4" w:rsidRDefault="007B73D4">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677</w:t>
      </w:r>
    </w:p>
    <w:p w:rsidR="007B73D4" w:rsidRDefault="007B73D4">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678</w:t>
      </w:r>
    </w:p>
    <w:p w:rsidR="007B73D4" w:rsidRDefault="007B73D4">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680</w:t>
      </w:r>
    </w:p>
    <w:p w:rsidR="007B73D4" w:rsidRDefault="007B73D4">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681</w:t>
      </w:r>
    </w:p>
    <w:p w:rsidR="007B73D4" w:rsidRDefault="007B73D4">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682</w:t>
      </w:r>
    </w:p>
    <w:p w:rsidR="007B73D4" w:rsidRDefault="007B73D4">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682</w:t>
      </w:r>
    </w:p>
    <w:p w:rsidR="007B73D4" w:rsidRDefault="007B73D4">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683</w:t>
      </w:r>
    </w:p>
    <w:p w:rsidR="007B73D4" w:rsidRDefault="007B73D4">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684</w:t>
      </w:r>
    </w:p>
    <w:p w:rsidR="007B73D4" w:rsidRDefault="007B73D4">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685</w:t>
      </w:r>
    </w:p>
    <w:p w:rsidR="007B73D4" w:rsidRDefault="007B73D4">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685</w:t>
      </w:r>
    </w:p>
    <w:p w:rsidR="007B73D4" w:rsidRDefault="007B73D4">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685</w:t>
      </w:r>
    </w:p>
    <w:p w:rsidR="007B73D4" w:rsidRDefault="007B73D4">
      <w:pPr>
        <w:pStyle w:val="TOC4"/>
        <w:rPr>
          <w:rFonts w:asciiTheme="minorHAnsi" w:eastAsiaTheme="minorEastAsia" w:hAnsiTheme="minorHAnsi" w:cstheme="minorBidi"/>
          <w:sz w:val="22"/>
          <w:szCs w:val="22"/>
        </w:rPr>
      </w:pPr>
      <w:r>
        <w:lastRenderedPageBreak/>
        <w:t>9.1.26.8</w:t>
      </w:r>
      <w:r>
        <w:rPr>
          <w:rFonts w:asciiTheme="minorHAnsi" w:eastAsiaTheme="minorEastAsia" w:hAnsiTheme="minorHAnsi" w:cstheme="minorBidi"/>
          <w:sz w:val="22"/>
          <w:szCs w:val="22"/>
        </w:rPr>
        <w:tab/>
      </w:r>
      <w:r>
        <w:t>RSRQ Measurement Report Mapping</w:t>
      </w:r>
      <w:r>
        <w:tab/>
        <w:t>686</w:t>
      </w:r>
    </w:p>
    <w:p w:rsidR="007B73D4" w:rsidRDefault="007B73D4">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686</w:t>
      </w:r>
    </w:p>
    <w:p w:rsidR="007B73D4" w:rsidRDefault="007B73D4">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687</w:t>
      </w:r>
    </w:p>
    <w:p w:rsidR="007B73D4" w:rsidRDefault="007B73D4">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688</w:t>
      </w:r>
    </w:p>
    <w:p w:rsidR="007B73D4" w:rsidRDefault="007B73D4">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2D7B17">
        <w:rPr>
          <w:rFonts w:eastAsia="DengXian"/>
          <w:lang w:eastAsia="zh-CN"/>
        </w:rPr>
        <w:t xml:space="preserve">non-BL CE </w:t>
      </w:r>
      <w:r>
        <w:rPr>
          <w:lang w:eastAsia="zh-CN"/>
        </w:rPr>
        <w:t>UE in CE mode B</w:t>
      </w:r>
      <w:r>
        <w:tab/>
        <w:t>689</w:t>
      </w:r>
    </w:p>
    <w:p w:rsidR="007B73D4" w:rsidRDefault="007B73D4">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690</w:t>
      </w:r>
    </w:p>
    <w:p w:rsidR="007B73D4" w:rsidRDefault="007B73D4">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690</w:t>
      </w:r>
    </w:p>
    <w:p w:rsidR="007B73D4" w:rsidRDefault="007B73D4">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690</w:t>
      </w:r>
    </w:p>
    <w:p w:rsidR="007B73D4" w:rsidRDefault="007B73D4">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691</w:t>
      </w:r>
    </w:p>
    <w:p w:rsidR="007B73D4" w:rsidRDefault="007B73D4">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692</w:t>
      </w:r>
    </w:p>
    <w:p w:rsidR="007B73D4" w:rsidRDefault="007B73D4">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692</w:t>
      </w:r>
    </w:p>
    <w:p w:rsidR="007B73D4" w:rsidRDefault="007B73D4">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694</w:t>
      </w:r>
    </w:p>
    <w:p w:rsidR="007B73D4" w:rsidRDefault="007B73D4">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694</w:t>
      </w:r>
    </w:p>
    <w:p w:rsidR="007B73D4" w:rsidRDefault="007B73D4">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695</w:t>
      </w:r>
    </w:p>
    <w:p w:rsidR="007B73D4" w:rsidRDefault="007B73D4">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695</w:t>
      </w:r>
    </w:p>
    <w:p w:rsidR="007B73D4" w:rsidRDefault="007B73D4">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695</w:t>
      </w:r>
    </w:p>
    <w:p w:rsidR="007B73D4" w:rsidRDefault="007B73D4">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696</w:t>
      </w:r>
    </w:p>
    <w:p w:rsidR="007B73D4" w:rsidRDefault="007B73D4">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696</w:t>
      </w:r>
    </w:p>
    <w:p w:rsidR="007B73D4" w:rsidRDefault="007B73D4">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696</w:t>
      </w:r>
    </w:p>
    <w:p w:rsidR="007B73D4" w:rsidRDefault="007B73D4">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696</w:t>
      </w:r>
    </w:p>
    <w:p w:rsidR="007B73D4" w:rsidRDefault="007B73D4">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696</w:t>
      </w:r>
    </w:p>
    <w:p w:rsidR="007B73D4" w:rsidRDefault="007B73D4">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696</w:t>
      </w:r>
    </w:p>
    <w:p w:rsidR="007B73D4" w:rsidRDefault="007B73D4">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696</w:t>
      </w:r>
    </w:p>
    <w:p w:rsidR="007B73D4" w:rsidRDefault="007B73D4">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2D7B17">
        <w:rPr>
          <w:rFonts w:cs="v4.2.0"/>
          <w:vertAlign w:val="subscript"/>
          <w:lang w:eastAsia="zh-CN"/>
        </w:rPr>
        <w:t>CMAX,c</w:t>
      </w:r>
      <w:r>
        <w:tab/>
        <w:t>697</w:t>
      </w:r>
    </w:p>
    <w:p w:rsidR="007B73D4" w:rsidRDefault="007B73D4">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697</w:t>
      </w:r>
    </w:p>
    <w:p w:rsidR="007B73D4" w:rsidRDefault="007B73D4">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697</w:t>
      </w:r>
    </w:p>
    <w:p w:rsidR="007B73D4" w:rsidRDefault="007B73D4">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697</w:t>
      </w:r>
    </w:p>
    <w:p w:rsidR="007B73D4" w:rsidRDefault="007B73D4">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697</w:t>
      </w:r>
    </w:p>
    <w:p w:rsidR="007B73D4" w:rsidRDefault="007B73D4">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697</w:t>
      </w:r>
    </w:p>
    <w:p w:rsidR="007B73D4" w:rsidRDefault="007B73D4">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697</w:t>
      </w:r>
    </w:p>
    <w:p w:rsidR="007B73D4" w:rsidRDefault="007B73D4">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698</w:t>
      </w:r>
    </w:p>
    <w:p w:rsidR="007B73D4" w:rsidRDefault="007B73D4">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698</w:t>
      </w:r>
    </w:p>
    <w:p w:rsidR="007B73D4" w:rsidRDefault="007B73D4">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698</w:t>
      </w:r>
    </w:p>
    <w:p w:rsidR="007B73D4" w:rsidRDefault="007B73D4">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698</w:t>
      </w:r>
    </w:p>
    <w:p w:rsidR="007B73D4" w:rsidRDefault="007B73D4">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699</w:t>
      </w:r>
    </w:p>
    <w:p w:rsidR="007B73D4" w:rsidRDefault="007B73D4">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699</w:t>
      </w:r>
    </w:p>
    <w:p w:rsidR="007B73D4" w:rsidRDefault="007B73D4">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700</w:t>
      </w:r>
    </w:p>
    <w:p w:rsidR="007B73D4" w:rsidRDefault="007B73D4">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700</w:t>
      </w:r>
    </w:p>
    <w:p w:rsidR="007B73D4" w:rsidRDefault="007B73D4">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700</w:t>
      </w:r>
    </w:p>
    <w:p w:rsidR="007B73D4" w:rsidRDefault="007B73D4">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701</w:t>
      </w:r>
    </w:p>
    <w:p w:rsidR="007B73D4" w:rsidRDefault="007B73D4">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701</w:t>
      </w:r>
    </w:p>
    <w:p w:rsidR="007B73D4" w:rsidRDefault="007B73D4">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702</w:t>
      </w:r>
    </w:p>
    <w:p w:rsidR="007B73D4" w:rsidRDefault="007B73D4">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702</w:t>
      </w:r>
    </w:p>
    <w:p w:rsidR="007B73D4" w:rsidRDefault="007B73D4">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702</w:t>
      </w:r>
    </w:p>
    <w:p w:rsidR="007B73D4" w:rsidRDefault="007B73D4">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703</w:t>
      </w:r>
    </w:p>
    <w:p w:rsidR="007B73D4" w:rsidRDefault="007B73D4">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704</w:t>
      </w:r>
    </w:p>
    <w:p w:rsidR="007B73D4" w:rsidRDefault="007B73D4">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704</w:t>
      </w:r>
    </w:p>
    <w:p w:rsidR="007B73D4" w:rsidRDefault="007B73D4">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704</w:t>
      </w:r>
    </w:p>
    <w:p w:rsidR="007B73D4" w:rsidRDefault="007B73D4">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704</w:t>
      </w:r>
    </w:p>
    <w:p w:rsidR="007B73D4" w:rsidRDefault="007B73D4">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705</w:t>
      </w:r>
    </w:p>
    <w:p w:rsidR="007B73D4" w:rsidRDefault="007B73D4">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706</w:t>
      </w:r>
    </w:p>
    <w:p w:rsidR="007B73D4" w:rsidRDefault="007B73D4">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706</w:t>
      </w:r>
    </w:p>
    <w:p w:rsidR="007B73D4" w:rsidRDefault="007B73D4">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706</w:t>
      </w:r>
    </w:p>
    <w:p w:rsidR="007B73D4" w:rsidRDefault="007B73D4">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707</w:t>
      </w:r>
    </w:p>
    <w:p w:rsidR="007B73D4" w:rsidRDefault="007B73D4">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707</w:t>
      </w:r>
    </w:p>
    <w:p w:rsidR="007B73D4" w:rsidRDefault="007B73D4">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707</w:t>
      </w:r>
    </w:p>
    <w:p w:rsidR="007B73D4" w:rsidRDefault="007B73D4">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707</w:t>
      </w:r>
    </w:p>
    <w:p w:rsidR="007B73D4" w:rsidRDefault="007B73D4">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708</w:t>
      </w:r>
    </w:p>
    <w:p w:rsidR="007B73D4" w:rsidRDefault="007B73D4">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708</w:t>
      </w:r>
    </w:p>
    <w:p w:rsidR="007B73D4" w:rsidRDefault="007B73D4">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708</w:t>
      </w:r>
    </w:p>
    <w:p w:rsidR="007B73D4" w:rsidRDefault="007B73D4">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709</w:t>
      </w:r>
    </w:p>
    <w:p w:rsidR="007B73D4" w:rsidRDefault="007B73D4">
      <w:pPr>
        <w:pStyle w:val="TOC4"/>
        <w:rPr>
          <w:rFonts w:asciiTheme="minorHAnsi" w:eastAsiaTheme="minorEastAsia" w:hAnsiTheme="minorHAnsi" w:cstheme="minorBidi"/>
          <w:sz w:val="22"/>
          <w:szCs w:val="22"/>
        </w:rPr>
      </w:pPr>
      <w:r w:rsidRPr="007B73D4">
        <w:t>9.10.4.1</w:t>
      </w:r>
      <w:r w:rsidRPr="007B73D4">
        <w:rPr>
          <w:rFonts w:asciiTheme="minorHAnsi" w:eastAsiaTheme="minorEastAsia" w:hAnsiTheme="minorHAnsi" w:cstheme="minorBidi"/>
          <w:sz w:val="22"/>
          <w:szCs w:val="22"/>
        </w:rPr>
        <w:tab/>
      </w:r>
      <w:r w:rsidRPr="002D7B17">
        <w:rPr>
          <w:lang w:val="en-US" w:eastAsia="zh-CN"/>
        </w:rPr>
        <w:t>Intra-frequency absolute S-RSSI measurement accuracy requirements</w:t>
      </w:r>
      <w:r>
        <w:tab/>
        <w:t>709</w:t>
      </w:r>
    </w:p>
    <w:p w:rsidR="007B73D4" w:rsidRDefault="007B73D4">
      <w:pPr>
        <w:pStyle w:val="TOC4"/>
        <w:rPr>
          <w:rFonts w:asciiTheme="minorHAnsi" w:eastAsiaTheme="minorEastAsia" w:hAnsiTheme="minorHAnsi" w:cstheme="minorBidi"/>
          <w:sz w:val="22"/>
          <w:szCs w:val="22"/>
        </w:rPr>
      </w:pPr>
      <w:r w:rsidRPr="007B73D4">
        <w:lastRenderedPageBreak/>
        <w:t>9.10.4.2 Intra-frequency relative S-RSSI measurement accuracy requirements</w:t>
      </w:r>
      <w:r w:rsidRPr="007B73D4">
        <w:tab/>
      </w:r>
      <w:r>
        <w:t>709</w:t>
      </w:r>
    </w:p>
    <w:p w:rsidR="007B73D4" w:rsidRDefault="007B73D4">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710</w:t>
      </w:r>
    </w:p>
    <w:p w:rsidR="007B73D4" w:rsidRDefault="007B73D4">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710</w:t>
      </w:r>
    </w:p>
    <w:p w:rsidR="007B73D4" w:rsidRDefault="007B73D4">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710</w:t>
      </w:r>
    </w:p>
    <w:p w:rsidR="007B73D4" w:rsidRDefault="007B73D4">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711</w:t>
      </w:r>
    </w:p>
    <w:p w:rsidR="007B73D4" w:rsidRDefault="007B73D4">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711</w:t>
      </w:r>
    </w:p>
    <w:p w:rsidR="007B73D4" w:rsidRDefault="007B73D4">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711</w:t>
      </w:r>
    </w:p>
    <w:p w:rsidR="007B73D4" w:rsidRDefault="007B73D4">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711</w:t>
      </w:r>
    </w:p>
    <w:p w:rsidR="007B73D4" w:rsidRDefault="007B73D4">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712</w:t>
      </w:r>
    </w:p>
    <w:p w:rsidR="007B73D4" w:rsidRDefault="007B73D4">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712</w:t>
      </w:r>
    </w:p>
    <w:p w:rsidR="007B73D4" w:rsidRDefault="007B73D4">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712</w:t>
      </w:r>
    </w:p>
    <w:p w:rsidR="007B73D4" w:rsidRDefault="007B73D4">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712</w:t>
      </w:r>
    </w:p>
    <w:p w:rsidR="007B73D4" w:rsidRDefault="007B73D4">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2D7B17">
        <w:rPr>
          <w:vertAlign w:val="subscript"/>
        </w:rPr>
        <w:t>ADV</w:t>
      </w:r>
      <w:r>
        <w:t>)</w:t>
      </w:r>
      <w:r>
        <w:tab/>
        <w:t>712</w:t>
      </w:r>
    </w:p>
    <w:p w:rsidR="007B73D4" w:rsidRDefault="007B73D4">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712</w:t>
      </w:r>
    </w:p>
    <w:p w:rsidR="007B73D4" w:rsidRDefault="007B73D4">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713</w:t>
      </w:r>
    </w:p>
    <w:p w:rsidR="007B73D4" w:rsidRDefault="007B73D4">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713</w:t>
      </w:r>
    </w:p>
    <w:p w:rsidR="007B73D4" w:rsidRDefault="007B73D4">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713</w:t>
      </w:r>
    </w:p>
    <w:p w:rsidR="007B73D4" w:rsidRDefault="007B73D4">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713</w:t>
      </w:r>
    </w:p>
    <w:p w:rsidR="007B73D4" w:rsidRDefault="007B73D4">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713</w:t>
      </w:r>
    </w:p>
    <w:p w:rsidR="007B73D4" w:rsidRDefault="007B73D4">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714</w:t>
      </w:r>
    </w:p>
    <w:p w:rsidR="007B73D4" w:rsidRDefault="007B73D4">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714</w:t>
      </w:r>
    </w:p>
    <w:p w:rsidR="007B73D4" w:rsidRDefault="007B73D4">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714</w:t>
      </w:r>
    </w:p>
    <w:p w:rsidR="007B73D4" w:rsidRDefault="007B73D4">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714</w:t>
      </w:r>
    </w:p>
    <w:p w:rsidR="007B73D4" w:rsidRDefault="007B73D4">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714</w:t>
      </w:r>
    </w:p>
    <w:p w:rsidR="007B73D4" w:rsidRDefault="007B73D4">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714</w:t>
      </w:r>
    </w:p>
    <w:p w:rsidR="007B73D4" w:rsidRDefault="007B73D4">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714</w:t>
      </w:r>
    </w:p>
    <w:p w:rsidR="007B73D4" w:rsidRDefault="007B73D4">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715</w:t>
      </w:r>
    </w:p>
    <w:p w:rsidR="007B73D4" w:rsidRDefault="007B73D4">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715</w:t>
      </w:r>
    </w:p>
    <w:p w:rsidR="007B73D4" w:rsidRDefault="007B73D4">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715</w:t>
      </w:r>
    </w:p>
    <w:p w:rsidR="007B73D4" w:rsidRDefault="007B73D4">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715</w:t>
      </w:r>
    </w:p>
    <w:p w:rsidR="007B73D4" w:rsidRDefault="007B73D4">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715</w:t>
      </w:r>
    </w:p>
    <w:p w:rsidR="007B73D4" w:rsidRDefault="007B73D4">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715</w:t>
      </w:r>
    </w:p>
    <w:p w:rsidR="007B73D4" w:rsidRDefault="007B73D4">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716</w:t>
      </w:r>
    </w:p>
    <w:p w:rsidR="007B73D4" w:rsidRDefault="007B73D4">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716</w:t>
      </w:r>
    </w:p>
    <w:p w:rsidR="007B73D4" w:rsidRDefault="007B73D4">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716</w:t>
      </w:r>
    </w:p>
    <w:p w:rsidR="007B73D4" w:rsidRDefault="007B73D4">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716</w:t>
      </w:r>
    </w:p>
    <w:p w:rsidR="007B73D4" w:rsidRDefault="007B73D4">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716</w:t>
      </w:r>
    </w:p>
    <w:p w:rsidR="007B73D4" w:rsidRDefault="007B73D4">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716</w:t>
      </w:r>
    </w:p>
    <w:p w:rsidR="007B73D4" w:rsidRDefault="007B73D4">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717</w:t>
      </w:r>
    </w:p>
    <w:p w:rsidR="007B73D4" w:rsidRDefault="007B73D4">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717</w:t>
      </w:r>
    </w:p>
    <w:p w:rsidR="007B73D4" w:rsidRDefault="007B73D4">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717</w:t>
      </w:r>
    </w:p>
    <w:p w:rsidR="007B73D4" w:rsidRDefault="007B73D4">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717</w:t>
      </w:r>
    </w:p>
    <w:p w:rsidR="007B73D4" w:rsidRDefault="007B73D4">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717</w:t>
      </w:r>
    </w:p>
    <w:p w:rsidR="007B73D4" w:rsidRDefault="007B73D4">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717</w:t>
      </w:r>
    </w:p>
    <w:p w:rsidR="007B73D4" w:rsidRDefault="007B73D4">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718</w:t>
      </w:r>
    </w:p>
    <w:p w:rsidR="007B73D4" w:rsidRDefault="007B73D4">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718</w:t>
      </w:r>
    </w:p>
    <w:p w:rsidR="007B73D4" w:rsidRDefault="007B73D4">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718</w:t>
      </w:r>
    </w:p>
    <w:p w:rsidR="007B73D4" w:rsidRDefault="007B73D4">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718</w:t>
      </w:r>
    </w:p>
    <w:p w:rsidR="007B73D4" w:rsidRDefault="007B73D4">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718</w:t>
      </w:r>
    </w:p>
    <w:p w:rsidR="007B73D4" w:rsidRDefault="007B73D4">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718</w:t>
      </w:r>
    </w:p>
    <w:p w:rsidR="007B73D4" w:rsidRDefault="007B73D4">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718</w:t>
      </w:r>
    </w:p>
    <w:p w:rsidR="007B73D4" w:rsidRDefault="007B73D4">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718</w:t>
      </w:r>
    </w:p>
    <w:p w:rsidR="007B73D4" w:rsidRDefault="007B73D4">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719</w:t>
      </w:r>
    </w:p>
    <w:p w:rsidR="007B73D4" w:rsidRDefault="007B73D4">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719</w:t>
      </w:r>
    </w:p>
    <w:p w:rsidR="007B73D4" w:rsidRDefault="007B73D4">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720</w:t>
      </w:r>
    </w:p>
    <w:p w:rsidR="007B73D4" w:rsidRDefault="007B73D4">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721</w:t>
      </w:r>
    </w:p>
    <w:p w:rsidR="007B73D4" w:rsidRDefault="007B73D4">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721</w:t>
      </w:r>
    </w:p>
    <w:p w:rsidR="007B73D4" w:rsidRDefault="007B73D4">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721</w:t>
      </w:r>
    </w:p>
    <w:p w:rsidR="007B73D4" w:rsidRDefault="007B73D4">
      <w:pPr>
        <w:pStyle w:val="TOC3"/>
        <w:rPr>
          <w:rFonts w:asciiTheme="minorHAnsi" w:eastAsiaTheme="minorEastAsia" w:hAnsiTheme="minorHAnsi" w:cstheme="minorBidi"/>
          <w:sz w:val="22"/>
          <w:szCs w:val="22"/>
        </w:rPr>
      </w:pPr>
      <w:r>
        <w:lastRenderedPageBreak/>
        <w:t>13.5.3</w:t>
      </w:r>
      <w:r>
        <w:rPr>
          <w:rFonts w:asciiTheme="minorHAnsi" w:eastAsiaTheme="minorEastAsia" w:hAnsiTheme="minorHAnsi" w:cstheme="minorBidi"/>
          <w:sz w:val="22"/>
          <w:szCs w:val="22"/>
        </w:rPr>
        <w:tab/>
      </w:r>
      <w:r>
        <w:t>S-RSSI measurements</w:t>
      </w:r>
      <w:r>
        <w:tab/>
        <w:t>721</w:t>
      </w:r>
    </w:p>
    <w:p w:rsidR="007B73D4" w:rsidRDefault="007B73D4">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721</w:t>
      </w:r>
    </w:p>
    <w:p w:rsidR="007B73D4" w:rsidRDefault="007B73D4">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721</w:t>
      </w:r>
    </w:p>
    <w:p w:rsidR="007B73D4" w:rsidRDefault="007B73D4">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721</w:t>
      </w:r>
    </w:p>
    <w:p w:rsidR="007B73D4" w:rsidRDefault="007B73D4">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721</w:t>
      </w:r>
    </w:p>
    <w:p w:rsidR="007B73D4" w:rsidRDefault="007B73D4">
      <w:pPr>
        <w:pStyle w:val="TOC3"/>
        <w:rPr>
          <w:rFonts w:asciiTheme="minorHAnsi" w:eastAsiaTheme="minorEastAsia" w:hAnsiTheme="minorHAnsi" w:cstheme="minorBidi"/>
          <w:sz w:val="22"/>
          <w:szCs w:val="22"/>
        </w:rPr>
      </w:pPr>
      <w:r>
        <w:t>13.7.</w:t>
      </w:r>
      <w:r w:rsidRPr="002D7B17">
        <w:rPr>
          <w:rFonts w:eastAsia="Malgun Gothic"/>
        </w:rPr>
        <w:t>3</w:t>
      </w:r>
      <w:r>
        <w:rPr>
          <w:rFonts w:asciiTheme="minorHAnsi" w:eastAsiaTheme="minorEastAsia" w:hAnsiTheme="minorHAnsi" w:cstheme="minorBidi"/>
          <w:sz w:val="22"/>
          <w:szCs w:val="22"/>
        </w:rPr>
        <w:tab/>
      </w:r>
      <w:r>
        <w:t xml:space="preserve">Interruptions to WAN due to V2X </w:t>
      </w:r>
      <w:r w:rsidRPr="002D7B17">
        <w:rPr>
          <w:rFonts w:eastAsia="Malgun Gothic"/>
        </w:rPr>
        <w:t>Carrier Aggregation</w:t>
      </w:r>
      <w:r>
        <w:tab/>
        <w:t>722</w:t>
      </w:r>
    </w:p>
    <w:p w:rsidR="007B73D4" w:rsidRDefault="007B73D4">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722</w:t>
      </w:r>
    </w:p>
    <w:p w:rsidR="007B73D4" w:rsidRDefault="007B73D4">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722</w:t>
      </w:r>
    </w:p>
    <w:p w:rsidR="007B73D4" w:rsidRDefault="007B73D4">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 xml:space="preserve"> for V2X Carrier Aggregation</w:t>
      </w:r>
      <w:r>
        <w:tab/>
        <w:t>723</w:t>
      </w:r>
    </w:p>
    <w:p w:rsidR="007B73D4" w:rsidRDefault="007B73D4" w:rsidP="007B73D4">
      <w:pPr>
        <w:pStyle w:val="TOC8"/>
        <w:rPr>
          <w:rFonts w:asciiTheme="minorHAnsi" w:eastAsiaTheme="minorEastAsia" w:hAnsiTheme="minorHAnsi" w:cstheme="minorBidi"/>
          <w:b w:val="0"/>
          <w:szCs w:val="22"/>
        </w:rPr>
      </w:pPr>
      <w:r>
        <w:t>Annex A (normative):</w:t>
      </w:r>
      <w:r>
        <w:tab/>
        <w:t>Test Cases</w:t>
      </w:r>
      <w:r>
        <w:tab/>
        <w:t>724</w:t>
      </w:r>
    </w:p>
    <w:p w:rsidR="007B73D4" w:rsidRDefault="007B73D4">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724</w:t>
      </w:r>
    </w:p>
    <w:p w:rsidR="007B73D4" w:rsidRDefault="007B73D4">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724</w:t>
      </w:r>
    </w:p>
    <w:p w:rsidR="007B73D4" w:rsidRDefault="007B73D4">
      <w:pPr>
        <w:pStyle w:val="TOC2"/>
        <w:rPr>
          <w:rFonts w:asciiTheme="minorHAnsi" w:eastAsiaTheme="minorEastAsia" w:hAnsiTheme="minorHAnsi" w:cstheme="minorBidi"/>
          <w:sz w:val="22"/>
          <w:szCs w:val="22"/>
        </w:rPr>
      </w:pPr>
      <w:r w:rsidRPr="007B73D4">
        <w:t>A.2.1</w:t>
      </w:r>
      <w:r w:rsidRPr="007B73D4">
        <w:rPr>
          <w:rFonts w:asciiTheme="minorHAnsi" w:eastAsiaTheme="minorEastAsia" w:hAnsiTheme="minorHAnsi"/>
          <w:sz w:val="22"/>
          <w:szCs w:val="22"/>
        </w:rPr>
        <w:tab/>
      </w:r>
      <w:r>
        <w:t>Types of requirements in TS 36.133</w:t>
      </w:r>
      <w:r>
        <w:tab/>
        <w:t>724</w:t>
      </w:r>
    </w:p>
    <w:p w:rsidR="007B73D4" w:rsidRDefault="007B73D4">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724</w:t>
      </w:r>
    </w:p>
    <w:p w:rsidR="007B73D4" w:rsidRDefault="007B73D4">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724</w:t>
      </w:r>
    </w:p>
    <w:p w:rsidR="007B73D4" w:rsidRDefault="007B73D4">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725</w:t>
      </w:r>
    </w:p>
    <w:p w:rsidR="007B73D4" w:rsidRDefault="007B73D4">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725</w:t>
      </w:r>
    </w:p>
    <w:p w:rsidR="007B73D4" w:rsidRDefault="007B73D4">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726</w:t>
      </w:r>
    </w:p>
    <w:p w:rsidR="007B73D4" w:rsidRDefault="007B73D4">
      <w:pPr>
        <w:pStyle w:val="TOC2"/>
        <w:rPr>
          <w:rFonts w:asciiTheme="minorHAnsi" w:eastAsiaTheme="minorEastAsia" w:hAnsiTheme="minorHAnsi" w:cstheme="minorBidi"/>
          <w:sz w:val="22"/>
          <w:szCs w:val="22"/>
        </w:rPr>
      </w:pPr>
      <w:r w:rsidRPr="007B73D4">
        <w:t>A.3.1</w:t>
      </w:r>
      <w:r w:rsidRPr="007B73D4">
        <w:rPr>
          <w:rFonts w:asciiTheme="minorHAnsi" w:eastAsiaTheme="minorEastAsia" w:hAnsiTheme="minorHAnsi"/>
          <w:sz w:val="22"/>
          <w:szCs w:val="22"/>
        </w:rPr>
        <w:tab/>
      </w:r>
      <w:r>
        <w:t>Reference Measurement Channels</w:t>
      </w:r>
      <w:r>
        <w:tab/>
        <w:t>726</w:t>
      </w:r>
    </w:p>
    <w:p w:rsidR="007B73D4" w:rsidRDefault="007B73D4">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726</w:t>
      </w:r>
    </w:p>
    <w:p w:rsidR="007B73D4" w:rsidRDefault="007B73D4">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726</w:t>
      </w:r>
    </w:p>
    <w:p w:rsidR="007B73D4" w:rsidRDefault="007B73D4">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730</w:t>
      </w:r>
    </w:p>
    <w:p w:rsidR="007B73D4" w:rsidRDefault="007B73D4">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733</w:t>
      </w:r>
    </w:p>
    <w:p w:rsidR="007B73D4" w:rsidRDefault="007B73D4">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734</w:t>
      </w:r>
    </w:p>
    <w:p w:rsidR="007B73D4" w:rsidRDefault="007B73D4">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735</w:t>
      </w:r>
    </w:p>
    <w:p w:rsidR="007B73D4" w:rsidRDefault="007B73D4">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736</w:t>
      </w:r>
    </w:p>
    <w:p w:rsidR="007B73D4" w:rsidRDefault="007B73D4">
      <w:pPr>
        <w:pStyle w:val="TOC3"/>
        <w:rPr>
          <w:rFonts w:asciiTheme="minorHAnsi" w:eastAsiaTheme="minorEastAsia" w:hAnsiTheme="minorHAnsi" w:cstheme="minorBidi"/>
          <w:sz w:val="22"/>
          <w:szCs w:val="22"/>
        </w:rPr>
      </w:pPr>
      <w:r w:rsidRPr="007B73D4">
        <w:t>A.3.1.2</w:t>
      </w:r>
      <w:r w:rsidRPr="007B73D4">
        <w:rPr>
          <w:rFonts w:asciiTheme="minorHAnsi" w:eastAsiaTheme="minorEastAsia" w:hAnsiTheme="minorHAnsi"/>
          <w:sz w:val="22"/>
          <w:szCs w:val="22"/>
        </w:rPr>
        <w:tab/>
      </w:r>
      <w:r w:rsidRPr="002D7B17">
        <w:rPr>
          <w:lang w:val="de-DE"/>
        </w:rPr>
        <w:t>PCFICH/PDCCH/PHICH</w:t>
      </w:r>
      <w:r>
        <w:tab/>
        <w:t>737</w:t>
      </w:r>
    </w:p>
    <w:p w:rsidR="007B73D4" w:rsidRDefault="007B73D4">
      <w:pPr>
        <w:pStyle w:val="TOC4"/>
        <w:rPr>
          <w:rFonts w:asciiTheme="minorHAnsi" w:eastAsiaTheme="minorEastAsia" w:hAnsiTheme="minorHAnsi" w:cstheme="minorBidi"/>
          <w:sz w:val="22"/>
          <w:szCs w:val="22"/>
        </w:rPr>
      </w:pPr>
      <w:r w:rsidRPr="007B73D4">
        <w:t>A.3.1.2.1</w:t>
      </w:r>
      <w:r w:rsidRPr="007B73D4">
        <w:rPr>
          <w:rFonts w:asciiTheme="minorHAnsi" w:eastAsiaTheme="minorEastAsia" w:hAnsiTheme="minorHAnsi" w:cstheme="minorBidi"/>
          <w:sz w:val="22"/>
          <w:szCs w:val="22"/>
        </w:rPr>
        <w:tab/>
      </w:r>
      <w:r w:rsidRPr="002D7B17">
        <w:rPr>
          <w:lang w:val="de-DE"/>
        </w:rPr>
        <w:t>FDD</w:t>
      </w:r>
      <w:r>
        <w:tab/>
        <w:t>737</w:t>
      </w:r>
    </w:p>
    <w:p w:rsidR="007B73D4" w:rsidRDefault="007B73D4">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737</w:t>
      </w:r>
    </w:p>
    <w:p w:rsidR="007B73D4" w:rsidRDefault="007B73D4">
      <w:pPr>
        <w:pStyle w:val="TOC4"/>
        <w:rPr>
          <w:rFonts w:asciiTheme="minorHAnsi" w:eastAsiaTheme="minorEastAsia" w:hAnsiTheme="minorHAnsi" w:cstheme="minorBidi"/>
          <w:sz w:val="22"/>
          <w:szCs w:val="22"/>
        </w:rPr>
      </w:pPr>
      <w:r w:rsidRPr="007B73D4">
        <w:t>A.3.1.2.3</w:t>
      </w:r>
      <w:r w:rsidRPr="007B73D4">
        <w:rPr>
          <w:rFonts w:asciiTheme="minorHAnsi" w:eastAsiaTheme="minorEastAsia" w:hAnsiTheme="minorHAnsi" w:cstheme="minorBidi"/>
          <w:sz w:val="22"/>
          <w:szCs w:val="22"/>
        </w:rPr>
        <w:tab/>
      </w:r>
      <w:r w:rsidRPr="002D7B17">
        <w:rPr>
          <w:lang w:val="de-DE"/>
        </w:rPr>
        <w:t>HD-FDD for UE category 0</w:t>
      </w:r>
      <w:r>
        <w:tab/>
        <w:t>738</w:t>
      </w:r>
    </w:p>
    <w:p w:rsidR="007B73D4" w:rsidRDefault="007B73D4">
      <w:pPr>
        <w:pStyle w:val="TOC4"/>
        <w:rPr>
          <w:rFonts w:asciiTheme="minorHAnsi" w:eastAsiaTheme="minorEastAsia" w:hAnsiTheme="minorHAnsi" w:cstheme="minorBidi"/>
          <w:sz w:val="22"/>
          <w:szCs w:val="22"/>
        </w:rPr>
      </w:pPr>
      <w:r w:rsidRPr="007B73D4">
        <w:t>A.3.1.2.4</w:t>
      </w:r>
      <w:r w:rsidRPr="007B73D4">
        <w:rPr>
          <w:rFonts w:asciiTheme="minorHAnsi" w:eastAsiaTheme="minorEastAsia" w:hAnsiTheme="minorHAnsi" w:cstheme="minorBidi"/>
          <w:sz w:val="22"/>
          <w:szCs w:val="22"/>
        </w:rPr>
        <w:tab/>
      </w:r>
      <w:r w:rsidRPr="002D7B17">
        <w:rPr>
          <w:lang w:val="de-DE"/>
        </w:rPr>
        <w:t>FS 3</w:t>
      </w:r>
      <w:r>
        <w:tab/>
        <w:t>738</w:t>
      </w:r>
    </w:p>
    <w:p w:rsidR="007B73D4" w:rsidRDefault="007B73D4">
      <w:pPr>
        <w:pStyle w:val="TOC3"/>
        <w:rPr>
          <w:rFonts w:asciiTheme="minorHAnsi" w:eastAsiaTheme="minorEastAsia" w:hAnsiTheme="minorHAnsi" w:cstheme="minorBidi"/>
          <w:sz w:val="22"/>
          <w:szCs w:val="22"/>
        </w:rPr>
      </w:pPr>
      <w:r w:rsidRPr="007B73D4">
        <w:t>A.3.1.3</w:t>
      </w:r>
      <w:r w:rsidRPr="007B73D4">
        <w:rPr>
          <w:rFonts w:asciiTheme="minorHAnsi" w:eastAsiaTheme="minorEastAsia" w:hAnsiTheme="minorHAnsi" w:cstheme="minorBidi"/>
          <w:sz w:val="22"/>
          <w:szCs w:val="22"/>
        </w:rPr>
        <w:tab/>
      </w:r>
      <w:r w:rsidRPr="002D7B17">
        <w:rPr>
          <w:lang w:val="de-DE"/>
        </w:rPr>
        <w:t xml:space="preserve">MPDCCH </w:t>
      </w:r>
      <w:r>
        <w:t>Reference Channels for Cat-M1 UEs</w:t>
      </w:r>
      <w:r>
        <w:tab/>
        <w:t>738</w:t>
      </w:r>
    </w:p>
    <w:p w:rsidR="007B73D4" w:rsidRDefault="007B73D4">
      <w:pPr>
        <w:pStyle w:val="TOC4"/>
        <w:rPr>
          <w:rFonts w:asciiTheme="minorHAnsi" w:eastAsiaTheme="minorEastAsia" w:hAnsiTheme="minorHAnsi" w:cstheme="minorBidi"/>
          <w:sz w:val="22"/>
          <w:szCs w:val="22"/>
        </w:rPr>
      </w:pPr>
      <w:r w:rsidRPr="007B73D4">
        <w:t>A.3.1.3.1</w:t>
      </w:r>
      <w:r w:rsidRPr="007B73D4">
        <w:rPr>
          <w:rFonts w:asciiTheme="minorHAnsi" w:eastAsiaTheme="minorEastAsia" w:hAnsiTheme="minorHAnsi" w:cstheme="minorBidi"/>
          <w:sz w:val="22"/>
          <w:szCs w:val="22"/>
        </w:rPr>
        <w:tab/>
      </w:r>
      <w:r w:rsidRPr="002D7B17">
        <w:rPr>
          <w:lang w:val="de-DE"/>
        </w:rPr>
        <w:t>FDD</w:t>
      </w:r>
      <w:r>
        <w:t xml:space="preserve"> in CEModeA</w:t>
      </w:r>
      <w:r>
        <w:tab/>
        <w:t>739</w:t>
      </w:r>
    </w:p>
    <w:p w:rsidR="007B73D4" w:rsidRDefault="007B73D4">
      <w:pPr>
        <w:pStyle w:val="TOC4"/>
        <w:rPr>
          <w:rFonts w:asciiTheme="minorHAnsi" w:eastAsiaTheme="minorEastAsia" w:hAnsiTheme="minorHAnsi" w:cstheme="minorBidi"/>
          <w:sz w:val="22"/>
          <w:szCs w:val="22"/>
        </w:rPr>
      </w:pPr>
      <w:r w:rsidRPr="007B73D4">
        <w:t>A.3.1.3.2</w:t>
      </w:r>
      <w:r w:rsidRPr="007B73D4">
        <w:rPr>
          <w:rFonts w:asciiTheme="minorHAnsi" w:eastAsiaTheme="minorEastAsia" w:hAnsiTheme="minorHAnsi" w:cstheme="minorBidi"/>
          <w:sz w:val="22"/>
          <w:szCs w:val="22"/>
        </w:rPr>
        <w:tab/>
      </w:r>
      <w:r w:rsidRPr="002D7B17">
        <w:rPr>
          <w:lang w:val="de-DE"/>
        </w:rPr>
        <w:t>HD-FDD</w:t>
      </w:r>
      <w:r>
        <w:t xml:space="preserve"> in CEModeA</w:t>
      </w:r>
      <w:r>
        <w:tab/>
        <w:t>739</w:t>
      </w:r>
    </w:p>
    <w:p w:rsidR="007B73D4" w:rsidRDefault="007B73D4">
      <w:pPr>
        <w:pStyle w:val="TOC4"/>
        <w:rPr>
          <w:rFonts w:asciiTheme="minorHAnsi" w:eastAsiaTheme="minorEastAsia" w:hAnsiTheme="minorHAnsi" w:cstheme="minorBidi"/>
          <w:sz w:val="22"/>
          <w:szCs w:val="22"/>
        </w:rPr>
      </w:pPr>
      <w:r w:rsidRPr="007B73D4">
        <w:t>A.3.1.3.3</w:t>
      </w:r>
      <w:r w:rsidRPr="007B73D4">
        <w:rPr>
          <w:rFonts w:asciiTheme="minorHAnsi" w:eastAsiaTheme="minorEastAsia" w:hAnsiTheme="minorHAnsi" w:cstheme="minorBidi"/>
          <w:sz w:val="22"/>
          <w:szCs w:val="22"/>
        </w:rPr>
        <w:tab/>
      </w:r>
      <w:r w:rsidRPr="002D7B17">
        <w:rPr>
          <w:lang w:val="de-DE"/>
        </w:rPr>
        <w:t>TDD</w:t>
      </w:r>
      <w:r>
        <w:t xml:space="preserve"> in CEModeA</w:t>
      </w:r>
      <w:r>
        <w:tab/>
        <w:t>740</w:t>
      </w:r>
    </w:p>
    <w:p w:rsidR="007B73D4" w:rsidRDefault="007B73D4">
      <w:pPr>
        <w:pStyle w:val="TOC4"/>
        <w:rPr>
          <w:rFonts w:asciiTheme="minorHAnsi" w:eastAsiaTheme="minorEastAsia" w:hAnsiTheme="minorHAnsi" w:cstheme="minorBidi"/>
          <w:sz w:val="22"/>
          <w:szCs w:val="22"/>
        </w:rPr>
      </w:pPr>
      <w:r w:rsidRPr="007B73D4">
        <w:t>A.3.1.3.4</w:t>
      </w:r>
      <w:r w:rsidRPr="007B73D4">
        <w:rPr>
          <w:rFonts w:asciiTheme="minorHAnsi" w:eastAsiaTheme="minorEastAsia" w:hAnsiTheme="minorHAnsi" w:cstheme="minorBidi"/>
          <w:sz w:val="22"/>
          <w:szCs w:val="22"/>
        </w:rPr>
        <w:tab/>
      </w:r>
      <w:r w:rsidRPr="002D7B17">
        <w:rPr>
          <w:lang w:val="de-DE"/>
        </w:rPr>
        <w:t>FDD</w:t>
      </w:r>
      <w:r>
        <w:t xml:space="preserve"> in CEModeB</w:t>
      </w:r>
      <w:r>
        <w:tab/>
        <w:t>740</w:t>
      </w:r>
    </w:p>
    <w:p w:rsidR="007B73D4" w:rsidRDefault="007B73D4">
      <w:pPr>
        <w:pStyle w:val="TOC4"/>
        <w:rPr>
          <w:rFonts w:asciiTheme="minorHAnsi" w:eastAsiaTheme="minorEastAsia" w:hAnsiTheme="minorHAnsi" w:cstheme="minorBidi"/>
          <w:sz w:val="22"/>
          <w:szCs w:val="22"/>
        </w:rPr>
      </w:pPr>
      <w:r w:rsidRPr="007B73D4">
        <w:t>A.3.1.3.5</w:t>
      </w:r>
      <w:r w:rsidRPr="007B73D4">
        <w:rPr>
          <w:rFonts w:asciiTheme="minorHAnsi" w:eastAsiaTheme="minorEastAsia" w:hAnsiTheme="minorHAnsi" w:cstheme="minorBidi"/>
          <w:sz w:val="22"/>
          <w:szCs w:val="22"/>
        </w:rPr>
        <w:tab/>
      </w:r>
      <w:r w:rsidRPr="002D7B17">
        <w:rPr>
          <w:lang w:val="de-DE"/>
        </w:rPr>
        <w:t>HD-FDD</w:t>
      </w:r>
      <w:r>
        <w:t xml:space="preserve"> in CEModeB</w:t>
      </w:r>
      <w:r>
        <w:tab/>
        <w:t>741</w:t>
      </w:r>
    </w:p>
    <w:p w:rsidR="007B73D4" w:rsidRDefault="007B73D4">
      <w:pPr>
        <w:pStyle w:val="TOC4"/>
        <w:rPr>
          <w:rFonts w:asciiTheme="minorHAnsi" w:eastAsiaTheme="minorEastAsia" w:hAnsiTheme="minorHAnsi" w:cstheme="minorBidi"/>
          <w:sz w:val="22"/>
          <w:szCs w:val="22"/>
        </w:rPr>
      </w:pPr>
      <w:r w:rsidRPr="007B73D4">
        <w:t>A.3.1.3.6</w:t>
      </w:r>
      <w:r w:rsidRPr="007B73D4">
        <w:rPr>
          <w:rFonts w:asciiTheme="minorHAnsi" w:eastAsiaTheme="minorEastAsia" w:hAnsiTheme="minorHAnsi" w:cstheme="minorBidi"/>
          <w:sz w:val="22"/>
          <w:szCs w:val="22"/>
        </w:rPr>
        <w:tab/>
      </w:r>
      <w:r w:rsidRPr="002D7B17">
        <w:rPr>
          <w:lang w:val="de-DE"/>
        </w:rPr>
        <w:t>TDD</w:t>
      </w:r>
      <w:r>
        <w:t xml:space="preserve"> in CEModeB</w:t>
      </w:r>
      <w:r>
        <w:tab/>
        <w:t>741</w:t>
      </w:r>
    </w:p>
    <w:p w:rsidR="007B73D4" w:rsidRDefault="007B73D4">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742</w:t>
      </w:r>
    </w:p>
    <w:p w:rsidR="007B73D4" w:rsidRDefault="007B73D4">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2D7B17">
        <w:rPr>
          <w:rFonts w:cs="v5.0.0"/>
        </w:rPr>
        <w:t>in CEModeA</w:t>
      </w:r>
      <w:r>
        <w:tab/>
        <w:t>742</w:t>
      </w:r>
    </w:p>
    <w:p w:rsidR="007B73D4" w:rsidRDefault="007B73D4">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2D7B17">
        <w:rPr>
          <w:rFonts w:cs="v5.0.0"/>
        </w:rPr>
        <w:t>in CEModeA</w:t>
      </w:r>
      <w:r>
        <w:tab/>
        <w:t>743</w:t>
      </w:r>
    </w:p>
    <w:p w:rsidR="007B73D4" w:rsidRDefault="007B73D4">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2D7B17">
        <w:rPr>
          <w:rFonts w:cs="v5.0.0"/>
        </w:rPr>
        <w:t>in CEModeA</w:t>
      </w:r>
      <w:r>
        <w:tab/>
        <w:t>744</w:t>
      </w:r>
    </w:p>
    <w:p w:rsidR="007B73D4" w:rsidRDefault="007B73D4">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2D7B17">
        <w:rPr>
          <w:rFonts w:cs="v5.0.0"/>
        </w:rPr>
        <w:t>in CEModeB</w:t>
      </w:r>
      <w:r>
        <w:tab/>
        <w:t>745</w:t>
      </w:r>
    </w:p>
    <w:p w:rsidR="007B73D4" w:rsidRDefault="007B73D4">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2D7B17">
        <w:rPr>
          <w:rFonts w:cs="v5.0.0"/>
        </w:rPr>
        <w:t>in CEModeB</w:t>
      </w:r>
      <w:r>
        <w:tab/>
        <w:t>746</w:t>
      </w:r>
    </w:p>
    <w:p w:rsidR="007B73D4" w:rsidRDefault="007B73D4">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2D7B17">
        <w:rPr>
          <w:rFonts w:cs="v5.0.0"/>
        </w:rPr>
        <w:t>in CEModeB</w:t>
      </w:r>
      <w:r>
        <w:tab/>
        <w:t>746</w:t>
      </w:r>
    </w:p>
    <w:p w:rsidR="007B73D4" w:rsidRDefault="007B73D4">
      <w:pPr>
        <w:pStyle w:val="TOC3"/>
        <w:rPr>
          <w:rFonts w:asciiTheme="minorHAnsi" w:eastAsiaTheme="minorEastAsia" w:hAnsiTheme="minorHAnsi" w:cstheme="minorBidi"/>
          <w:sz w:val="22"/>
          <w:szCs w:val="22"/>
        </w:rPr>
      </w:pPr>
      <w:r>
        <w:t>A.3.1.</w:t>
      </w:r>
      <w:r w:rsidRPr="002D7B17">
        <w:rPr>
          <w:rFonts w:eastAsia="MS Mincho"/>
          <w:lang w:eastAsia="ja-JP"/>
        </w:rPr>
        <w:t>5</w:t>
      </w:r>
      <w:r>
        <w:rPr>
          <w:rFonts w:asciiTheme="minorHAnsi" w:eastAsiaTheme="minorEastAsia" w:hAnsiTheme="minorHAnsi" w:cstheme="minorBidi"/>
          <w:sz w:val="22"/>
          <w:szCs w:val="22"/>
        </w:rPr>
        <w:tab/>
      </w:r>
      <w:r>
        <w:rPr>
          <w:lang w:eastAsia="zh-CN"/>
        </w:rPr>
        <w:t>N</w:t>
      </w:r>
      <w:r>
        <w:t>PD</w:t>
      </w:r>
      <w:r w:rsidRPr="002D7B17">
        <w:rPr>
          <w:rFonts w:eastAsia="MS Mincho"/>
          <w:lang w:eastAsia="ja-JP"/>
        </w:rPr>
        <w:t>S</w:t>
      </w:r>
      <w:r>
        <w:t xml:space="preserve">CH </w:t>
      </w:r>
      <w:r w:rsidRPr="002D7B17">
        <w:rPr>
          <w:rFonts w:cs="v5.0.0"/>
        </w:rPr>
        <w:t xml:space="preserve">Reference Channel for </w:t>
      </w:r>
      <w:r w:rsidRPr="002D7B17">
        <w:rPr>
          <w:rFonts w:cs="v5.0.0"/>
          <w:lang w:eastAsia="zh-CN"/>
        </w:rPr>
        <w:t>UE category NB1</w:t>
      </w:r>
      <w:r>
        <w:tab/>
        <w:t>747</w:t>
      </w:r>
    </w:p>
    <w:p w:rsidR="007B73D4" w:rsidRDefault="007B73D4">
      <w:pPr>
        <w:pStyle w:val="TOC4"/>
        <w:rPr>
          <w:rFonts w:asciiTheme="minorHAnsi" w:eastAsiaTheme="minorEastAsia" w:hAnsiTheme="minorHAnsi" w:cstheme="minorBidi"/>
          <w:sz w:val="22"/>
          <w:szCs w:val="22"/>
        </w:rPr>
      </w:pPr>
      <w:r>
        <w:t>A.3.1.</w:t>
      </w:r>
      <w:r w:rsidRPr="002D7B17">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747</w:t>
      </w:r>
    </w:p>
    <w:p w:rsidR="007B73D4" w:rsidRDefault="007B73D4">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748</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748</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749</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749</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750</w:t>
      </w:r>
    </w:p>
    <w:p w:rsidR="007B73D4" w:rsidRDefault="007B73D4">
      <w:pPr>
        <w:pStyle w:val="TOC4"/>
        <w:rPr>
          <w:rFonts w:asciiTheme="minorHAnsi" w:eastAsiaTheme="minorEastAsia" w:hAnsiTheme="minorHAnsi" w:cstheme="minorBidi"/>
          <w:sz w:val="22"/>
          <w:szCs w:val="22"/>
        </w:rPr>
      </w:pPr>
      <w:r>
        <w:t>A.3.1.</w:t>
      </w:r>
      <w:r w:rsidRPr="002D7B17">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750</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750</w:t>
      </w:r>
    </w:p>
    <w:p w:rsidR="007B73D4" w:rsidRDefault="007B73D4">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751</w:t>
      </w:r>
    </w:p>
    <w:p w:rsidR="007B73D4" w:rsidRDefault="007B73D4">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751</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751</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752</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752</w:t>
      </w:r>
    </w:p>
    <w:p w:rsidR="007B73D4" w:rsidRDefault="007B73D4">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4</w:t>
      </w:r>
      <w:r>
        <w:rPr>
          <w:rFonts w:asciiTheme="minorHAnsi" w:eastAsiaTheme="minorEastAsia" w:hAnsiTheme="minorHAnsi" w:cstheme="minorBidi"/>
          <w:sz w:val="22"/>
          <w:szCs w:val="22"/>
        </w:rPr>
        <w:tab/>
      </w:r>
      <w:r>
        <w:t>Void</w:t>
      </w:r>
      <w:r>
        <w:tab/>
        <w:t>752</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752</w:t>
      </w:r>
    </w:p>
    <w:p w:rsidR="007B73D4" w:rsidRDefault="007B73D4">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753</w:t>
      </w:r>
    </w:p>
    <w:p w:rsidR="007B73D4" w:rsidRDefault="007B73D4">
      <w:pPr>
        <w:pStyle w:val="TOC2"/>
        <w:rPr>
          <w:rFonts w:asciiTheme="minorHAnsi" w:eastAsiaTheme="minorEastAsia" w:hAnsiTheme="minorHAnsi" w:cstheme="minorBidi"/>
          <w:sz w:val="22"/>
          <w:szCs w:val="22"/>
        </w:rPr>
      </w:pPr>
      <w:r w:rsidRPr="007B73D4">
        <w:t>A.3.2</w:t>
      </w:r>
      <w:r w:rsidRPr="007B73D4">
        <w:rPr>
          <w:rFonts w:asciiTheme="minorHAnsi" w:eastAsiaTheme="minorEastAsia" w:hAnsiTheme="minorHAnsi"/>
          <w:sz w:val="22"/>
          <w:szCs w:val="22"/>
        </w:rPr>
        <w:tab/>
      </w:r>
      <w:r>
        <w:t>OFDMA Channel Noise Generator (OCNG)</w:t>
      </w:r>
      <w:r>
        <w:tab/>
        <w:t>753</w:t>
      </w:r>
    </w:p>
    <w:p w:rsidR="007B73D4" w:rsidRDefault="007B73D4">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753</w:t>
      </w:r>
    </w:p>
    <w:p w:rsidR="007B73D4" w:rsidRDefault="007B73D4">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754</w:t>
      </w:r>
    </w:p>
    <w:p w:rsidR="007B73D4" w:rsidRDefault="007B73D4">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754</w:t>
      </w:r>
    </w:p>
    <w:p w:rsidR="007B73D4" w:rsidRDefault="007B73D4">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755</w:t>
      </w:r>
    </w:p>
    <w:p w:rsidR="007B73D4" w:rsidRDefault="007B73D4">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756</w:t>
      </w:r>
    </w:p>
    <w:p w:rsidR="007B73D4" w:rsidRDefault="007B73D4">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756</w:t>
      </w:r>
    </w:p>
    <w:p w:rsidR="007B73D4" w:rsidRDefault="007B73D4">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757</w:t>
      </w:r>
    </w:p>
    <w:p w:rsidR="007B73D4" w:rsidRDefault="007B73D4">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757</w:t>
      </w:r>
    </w:p>
    <w:p w:rsidR="007B73D4" w:rsidRDefault="007B73D4">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757</w:t>
      </w:r>
    </w:p>
    <w:p w:rsidR="007B73D4" w:rsidRDefault="007B73D4">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758</w:t>
      </w:r>
    </w:p>
    <w:p w:rsidR="007B73D4" w:rsidRDefault="007B73D4">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759</w:t>
      </w:r>
    </w:p>
    <w:p w:rsidR="007B73D4" w:rsidRDefault="007B73D4">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759</w:t>
      </w:r>
    </w:p>
    <w:p w:rsidR="007B73D4" w:rsidRDefault="007B73D4">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760</w:t>
      </w:r>
    </w:p>
    <w:p w:rsidR="007B73D4" w:rsidRDefault="007B73D4">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760</w:t>
      </w:r>
    </w:p>
    <w:p w:rsidR="007B73D4" w:rsidRDefault="007B73D4">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761</w:t>
      </w:r>
    </w:p>
    <w:p w:rsidR="007B73D4" w:rsidRDefault="007B73D4">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761</w:t>
      </w:r>
    </w:p>
    <w:p w:rsidR="007B73D4" w:rsidRDefault="007B73D4">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762</w:t>
      </w:r>
    </w:p>
    <w:p w:rsidR="007B73D4" w:rsidRDefault="007B73D4">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762</w:t>
      </w:r>
    </w:p>
    <w:p w:rsidR="007B73D4" w:rsidRDefault="007B73D4">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763</w:t>
      </w:r>
    </w:p>
    <w:p w:rsidR="007B73D4" w:rsidRDefault="007B73D4">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763</w:t>
      </w:r>
    </w:p>
    <w:p w:rsidR="007B73D4" w:rsidRDefault="007B73D4">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764</w:t>
      </w:r>
    </w:p>
    <w:p w:rsidR="007B73D4" w:rsidRDefault="007B73D4">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764</w:t>
      </w:r>
    </w:p>
    <w:p w:rsidR="007B73D4" w:rsidRDefault="007B73D4">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765</w:t>
      </w:r>
    </w:p>
    <w:p w:rsidR="007B73D4" w:rsidRDefault="007B73D4">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765</w:t>
      </w:r>
    </w:p>
    <w:p w:rsidR="007B73D4" w:rsidRDefault="007B73D4">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766</w:t>
      </w:r>
    </w:p>
    <w:p w:rsidR="007B73D4" w:rsidRDefault="007B73D4">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766</w:t>
      </w:r>
    </w:p>
    <w:p w:rsidR="007B73D4" w:rsidRDefault="007B73D4">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767</w:t>
      </w:r>
    </w:p>
    <w:p w:rsidR="007B73D4" w:rsidRDefault="007B73D4">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767</w:t>
      </w:r>
    </w:p>
    <w:p w:rsidR="007B73D4" w:rsidRDefault="007B73D4">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768</w:t>
      </w:r>
    </w:p>
    <w:p w:rsidR="007B73D4" w:rsidRDefault="007B73D4">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769</w:t>
      </w:r>
    </w:p>
    <w:p w:rsidR="007B73D4" w:rsidRDefault="007B73D4">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770</w:t>
      </w:r>
    </w:p>
    <w:p w:rsidR="007B73D4" w:rsidRDefault="007B73D4">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771</w:t>
      </w:r>
    </w:p>
    <w:p w:rsidR="007B73D4" w:rsidRDefault="007B73D4">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771</w:t>
      </w:r>
    </w:p>
    <w:p w:rsidR="007B73D4" w:rsidRDefault="007B73D4">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772</w:t>
      </w:r>
    </w:p>
    <w:p w:rsidR="007B73D4" w:rsidRDefault="007B73D4">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773</w:t>
      </w:r>
    </w:p>
    <w:p w:rsidR="007B73D4" w:rsidRDefault="007B73D4">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773</w:t>
      </w:r>
    </w:p>
    <w:p w:rsidR="007B73D4" w:rsidRDefault="007B73D4">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775</w:t>
      </w:r>
    </w:p>
    <w:p w:rsidR="007B73D4" w:rsidRDefault="007B73D4">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776</w:t>
      </w:r>
    </w:p>
    <w:p w:rsidR="007B73D4" w:rsidRDefault="007B73D4">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776</w:t>
      </w:r>
    </w:p>
    <w:p w:rsidR="007B73D4" w:rsidRDefault="007B73D4">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777</w:t>
      </w:r>
    </w:p>
    <w:p w:rsidR="007B73D4" w:rsidRDefault="007B73D4">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778</w:t>
      </w:r>
    </w:p>
    <w:p w:rsidR="007B73D4" w:rsidRDefault="007B73D4">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779</w:t>
      </w:r>
    </w:p>
    <w:p w:rsidR="007B73D4" w:rsidRDefault="007B73D4">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781</w:t>
      </w:r>
    </w:p>
    <w:p w:rsidR="007B73D4" w:rsidRDefault="007B73D4">
      <w:pPr>
        <w:pStyle w:val="TOC4"/>
        <w:rPr>
          <w:rFonts w:asciiTheme="minorHAnsi" w:eastAsiaTheme="minorEastAsia" w:hAnsiTheme="minorHAnsi" w:cstheme="minorBidi"/>
          <w:sz w:val="22"/>
          <w:szCs w:val="22"/>
        </w:rPr>
      </w:pPr>
      <w:r>
        <w:t>A.3.2.3.</w:t>
      </w:r>
      <w:r>
        <w:rPr>
          <w:lang w:eastAsia="zh-CN"/>
        </w:rPr>
        <w:t>8</w:t>
      </w:r>
      <w:r>
        <w:rPr>
          <w:rFonts w:asciiTheme="minorHAnsi" w:eastAsiaTheme="minorEastAsia" w:hAnsiTheme="minorHAnsi" w:cstheme="minorBidi"/>
          <w:sz w:val="22"/>
          <w:szCs w:val="22"/>
        </w:rPr>
        <w:tab/>
      </w:r>
      <w:r>
        <w:t xml:space="preserve">Narrowband IoT OCNG TDD pattern </w:t>
      </w:r>
      <w:r>
        <w:rPr>
          <w:lang w:eastAsia="zh-CN"/>
        </w:rPr>
        <w:t>3</w:t>
      </w:r>
      <w:r>
        <w:t xml:space="preserve">: </w:t>
      </w:r>
      <w:r>
        <w:rPr>
          <w:lang w:eastAsia="zh-CN"/>
        </w:rPr>
        <w:t>standalone</w:t>
      </w:r>
      <w:r>
        <w:t xml:space="preserve"> NB-IoT</w:t>
      </w:r>
      <w:r>
        <w:tab/>
        <w:t>781</w:t>
      </w:r>
    </w:p>
    <w:p w:rsidR="007B73D4" w:rsidRDefault="007B73D4">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782</w:t>
      </w:r>
    </w:p>
    <w:p w:rsidR="007B73D4" w:rsidRDefault="007B73D4">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782</w:t>
      </w:r>
    </w:p>
    <w:p w:rsidR="007B73D4" w:rsidRDefault="007B73D4">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783</w:t>
      </w:r>
    </w:p>
    <w:p w:rsidR="007B73D4" w:rsidRDefault="007B73D4">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783</w:t>
      </w:r>
    </w:p>
    <w:p w:rsidR="007B73D4" w:rsidRDefault="007B73D4">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784</w:t>
      </w:r>
    </w:p>
    <w:p w:rsidR="007B73D4" w:rsidRDefault="007B73D4">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784</w:t>
      </w:r>
    </w:p>
    <w:p w:rsidR="007B73D4" w:rsidRDefault="007B73D4">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784</w:t>
      </w:r>
    </w:p>
    <w:p w:rsidR="007B73D4" w:rsidRDefault="007B73D4">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784</w:t>
      </w:r>
    </w:p>
    <w:p w:rsidR="007B73D4" w:rsidRDefault="007B73D4">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785</w:t>
      </w:r>
    </w:p>
    <w:p w:rsidR="007B73D4" w:rsidRDefault="007B73D4">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785</w:t>
      </w:r>
    </w:p>
    <w:p w:rsidR="007B73D4" w:rsidRDefault="007B73D4">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2D7B17">
        <w:rPr>
          <w:lang w:val="en-US"/>
        </w:rPr>
        <w:t>, 2x2 antenna</w:t>
      </w:r>
      <w:r>
        <w:tab/>
        <w:t>786</w:t>
      </w:r>
    </w:p>
    <w:p w:rsidR="007B73D4" w:rsidRDefault="007B73D4">
      <w:pPr>
        <w:pStyle w:val="TOC2"/>
        <w:rPr>
          <w:rFonts w:asciiTheme="minorHAnsi" w:eastAsiaTheme="minorEastAsia" w:hAnsiTheme="minorHAnsi" w:cstheme="minorBidi"/>
          <w:sz w:val="22"/>
          <w:szCs w:val="22"/>
        </w:rPr>
      </w:pPr>
      <w:r>
        <w:lastRenderedPageBreak/>
        <w:t>A.3.5</w:t>
      </w:r>
      <w:r>
        <w:rPr>
          <w:rFonts w:asciiTheme="minorHAnsi" w:eastAsiaTheme="minorEastAsia" w:hAnsiTheme="minorHAnsi" w:cstheme="minorBidi"/>
          <w:sz w:val="22"/>
          <w:szCs w:val="22"/>
        </w:rPr>
        <w:tab/>
      </w:r>
      <w:r>
        <w:t>Impact of Reference Sensitivity Degradation with Carrier Aggregation on Test Cases</w:t>
      </w:r>
      <w:r>
        <w:tab/>
        <w:t>786</w:t>
      </w:r>
    </w:p>
    <w:p w:rsidR="007B73D4" w:rsidRDefault="007B73D4">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786</w:t>
      </w:r>
    </w:p>
    <w:p w:rsidR="007B73D4" w:rsidRDefault="007B73D4">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787</w:t>
      </w:r>
    </w:p>
    <w:p w:rsidR="007B73D4" w:rsidRDefault="007B73D4">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787</w:t>
      </w:r>
    </w:p>
    <w:p w:rsidR="007B73D4" w:rsidRDefault="007B73D4">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787</w:t>
      </w:r>
    </w:p>
    <w:p w:rsidR="007B73D4" w:rsidRDefault="007B73D4">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787</w:t>
      </w:r>
    </w:p>
    <w:p w:rsidR="007B73D4" w:rsidRDefault="007B73D4">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787</w:t>
      </w:r>
    </w:p>
    <w:p w:rsidR="007B73D4" w:rsidRDefault="007B73D4">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787</w:t>
      </w:r>
    </w:p>
    <w:p w:rsidR="007B73D4" w:rsidRDefault="007B73D4">
      <w:pPr>
        <w:pStyle w:val="TOC3"/>
        <w:rPr>
          <w:rFonts w:asciiTheme="minorHAnsi" w:eastAsiaTheme="minorEastAsia" w:hAnsiTheme="minorHAnsi" w:cstheme="minorBidi"/>
          <w:sz w:val="22"/>
          <w:szCs w:val="22"/>
        </w:rPr>
      </w:pPr>
      <w:r w:rsidRPr="007B73D4">
        <w:t>A.3.8.1</w:t>
      </w:r>
      <w:r w:rsidRPr="007B73D4">
        <w:rPr>
          <w:rFonts w:asciiTheme="minorHAnsi" w:eastAsiaTheme="minorEastAsia" w:hAnsiTheme="minorHAnsi" w:cstheme="minorBidi"/>
          <w:sz w:val="22"/>
          <w:szCs w:val="22"/>
        </w:rPr>
        <w:tab/>
      </w:r>
      <w:r w:rsidRPr="002D7B17">
        <w:rPr>
          <w:snapToGrid w:val="0"/>
        </w:rPr>
        <w:t>Antenna connection</w:t>
      </w:r>
      <w:r w:rsidRPr="002D7B17">
        <w:rPr>
          <w:snapToGrid w:val="0"/>
          <w:lang w:eastAsia="zh-CN"/>
        </w:rPr>
        <w:t xml:space="preserve"> for 4 Rx capable UEs</w:t>
      </w:r>
      <w:r>
        <w:tab/>
        <w:t>787</w:t>
      </w:r>
    </w:p>
    <w:p w:rsidR="007B73D4" w:rsidRDefault="007B73D4">
      <w:pPr>
        <w:pStyle w:val="TOC4"/>
        <w:rPr>
          <w:rFonts w:asciiTheme="minorHAnsi" w:eastAsiaTheme="minorEastAsia" w:hAnsiTheme="minorHAnsi" w:cstheme="minorBidi"/>
          <w:sz w:val="22"/>
          <w:szCs w:val="22"/>
        </w:rPr>
      </w:pPr>
      <w:r>
        <w:t>A.3.8.1.1 Introduction</w:t>
      </w:r>
      <w:r>
        <w:tab/>
        <w:t>787</w:t>
      </w:r>
    </w:p>
    <w:p w:rsidR="007B73D4" w:rsidRDefault="007B73D4">
      <w:pPr>
        <w:pStyle w:val="TOC4"/>
        <w:rPr>
          <w:rFonts w:asciiTheme="minorHAnsi" w:eastAsiaTheme="minorEastAsia" w:hAnsiTheme="minorHAnsi" w:cstheme="minorBidi"/>
          <w:sz w:val="22"/>
          <w:szCs w:val="22"/>
        </w:rPr>
      </w:pPr>
      <w:r>
        <w:t>A.3.8.1.2 Principle of testing</w:t>
      </w:r>
      <w:r>
        <w:tab/>
        <w:t>787</w:t>
      </w:r>
    </w:p>
    <w:p w:rsidR="007B73D4" w:rsidRDefault="007B73D4">
      <w:pPr>
        <w:pStyle w:val="TOC5"/>
        <w:rPr>
          <w:rFonts w:asciiTheme="minorHAnsi" w:eastAsiaTheme="minorEastAsia" w:hAnsiTheme="minorHAnsi" w:cstheme="minorBidi"/>
          <w:sz w:val="22"/>
          <w:szCs w:val="22"/>
        </w:rPr>
      </w:pPr>
      <w:r>
        <w:t>A.3.8.1.2.1 Single carrier tests</w:t>
      </w:r>
      <w:r>
        <w:tab/>
        <w:t>787</w:t>
      </w:r>
    </w:p>
    <w:p w:rsidR="007B73D4" w:rsidRDefault="007B73D4">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788</w:t>
      </w:r>
    </w:p>
    <w:p w:rsidR="007B73D4" w:rsidRDefault="007B73D4">
      <w:pPr>
        <w:pStyle w:val="TOC5"/>
        <w:rPr>
          <w:rFonts w:asciiTheme="minorHAnsi" w:eastAsiaTheme="minorEastAsia" w:hAnsiTheme="minorHAnsi" w:cstheme="minorBidi"/>
          <w:sz w:val="22"/>
          <w:szCs w:val="22"/>
        </w:rPr>
      </w:pPr>
      <w:r w:rsidRPr="007B73D4">
        <w:t>A.3.8.1.2.3</w:t>
      </w:r>
      <w:r w:rsidRPr="007B73D4">
        <w:rPr>
          <w:rFonts w:asciiTheme="minorHAnsi" w:eastAsiaTheme="minorEastAsia" w:hAnsiTheme="minorHAnsi" w:cstheme="minorBidi"/>
          <w:sz w:val="22"/>
          <w:szCs w:val="22"/>
        </w:rPr>
        <w:tab/>
      </w:r>
      <w:r w:rsidRPr="002D7B17">
        <w:rPr>
          <w:snapToGrid w:val="0"/>
        </w:rPr>
        <w:t>Antenna connection for bands where 2RX is supported</w:t>
      </w:r>
      <w:r>
        <w:tab/>
        <w:t>789</w:t>
      </w:r>
    </w:p>
    <w:p w:rsidR="007B73D4" w:rsidRDefault="007B73D4">
      <w:pPr>
        <w:pStyle w:val="TOC5"/>
        <w:rPr>
          <w:rFonts w:asciiTheme="minorHAnsi" w:eastAsiaTheme="minorEastAsia" w:hAnsiTheme="minorHAnsi" w:cstheme="minorBidi"/>
          <w:sz w:val="22"/>
          <w:szCs w:val="22"/>
        </w:rPr>
      </w:pPr>
      <w:r w:rsidRPr="007B73D4">
        <w:t>A.3.8.1.2.4</w:t>
      </w:r>
      <w:r w:rsidRPr="007B73D4">
        <w:rPr>
          <w:rFonts w:asciiTheme="minorHAnsi" w:eastAsiaTheme="minorEastAsia" w:hAnsiTheme="minorHAnsi" w:cstheme="minorBidi"/>
          <w:sz w:val="22"/>
          <w:szCs w:val="22"/>
        </w:rPr>
        <w:tab/>
      </w:r>
      <w:r w:rsidRPr="002D7B17">
        <w:rPr>
          <w:snapToGrid w:val="0"/>
        </w:rPr>
        <w:t>Antenna connection for bands where 4RX is supported</w:t>
      </w:r>
      <w:r>
        <w:tab/>
        <w:t>789</w:t>
      </w:r>
    </w:p>
    <w:p w:rsidR="007B73D4" w:rsidRDefault="007B73D4">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789</w:t>
      </w:r>
    </w:p>
    <w:p w:rsidR="007B73D4" w:rsidRDefault="007B73D4">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789</w:t>
      </w:r>
    </w:p>
    <w:p w:rsidR="007B73D4" w:rsidRDefault="007B73D4">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789</w:t>
      </w:r>
    </w:p>
    <w:p w:rsidR="007B73D4" w:rsidRDefault="007B73D4">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790</w:t>
      </w:r>
    </w:p>
    <w:p w:rsidR="007B73D4" w:rsidRDefault="007B73D4">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790</w:t>
      </w:r>
    </w:p>
    <w:p w:rsidR="007B73D4" w:rsidRDefault="007B73D4">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790</w:t>
      </w:r>
    </w:p>
    <w:p w:rsidR="007B73D4" w:rsidRDefault="007B73D4">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790</w:t>
      </w:r>
    </w:p>
    <w:p w:rsidR="007B73D4" w:rsidRDefault="007B73D4">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790</w:t>
      </w:r>
    </w:p>
    <w:p w:rsidR="007B73D4" w:rsidRDefault="007B73D4">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790</w:t>
      </w:r>
    </w:p>
    <w:p w:rsidR="007B73D4" w:rsidRDefault="007B73D4">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790</w:t>
      </w:r>
    </w:p>
    <w:p w:rsidR="007B73D4" w:rsidRDefault="007B73D4">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790</w:t>
      </w:r>
    </w:p>
    <w:p w:rsidR="007B73D4" w:rsidRDefault="007B73D4">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790</w:t>
      </w:r>
    </w:p>
    <w:p w:rsidR="007B73D4" w:rsidRDefault="007B73D4">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791</w:t>
      </w:r>
    </w:p>
    <w:p w:rsidR="007B73D4" w:rsidRDefault="007B73D4">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791</w:t>
      </w:r>
    </w:p>
    <w:p w:rsidR="007B73D4" w:rsidRDefault="007B73D4">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791</w:t>
      </w:r>
    </w:p>
    <w:p w:rsidR="007B73D4" w:rsidRDefault="007B73D4">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791</w:t>
      </w:r>
    </w:p>
    <w:p w:rsidR="007B73D4" w:rsidRDefault="007B73D4">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797</w:t>
      </w:r>
    </w:p>
    <w:p w:rsidR="007B73D4" w:rsidRDefault="007B73D4">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799</w:t>
      </w:r>
    </w:p>
    <w:p w:rsidR="007B73D4" w:rsidRDefault="007B73D4">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799</w:t>
      </w:r>
    </w:p>
    <w:p w:rsidR="007B73D4" w:rsidRDefault="007B73D4">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799</w:t>
      </w:r>
    </w:p>
    <w:p w:rsidR="007B73D4" w:rsidRDefault="007B73D4">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799</w:t>
      </w:r>
    </w:p>
    <w:p w:rsidR="007B73D4" w:rsidRDefault="007B73D4">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800</w:t>
      </w:r>
    </w:p>
    <w:p w:rsidR="007B73D4" w:rsidRDefault="007B73D4">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800</w:t>
      </w:r>
    </w:p>
    <w:p w:rsidR="007B73D4" w:rsidRDefault="007B73D4">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800</w:t>
      </w:r>
    </w:p>
    <w:p w:rsidR="007B73D4" w:rsidRDefault="007B73D4">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801</w:t>
      </w:r>
    </w:p>
    <w:p w:rsidR="007B73D4" w:rsidRDefault="007B73D4">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801</w:t>
      </w:r>
    </w:p>
    <w:p w:rsidR="007B73D4" w:rsidRDefault="007B73D4">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801</w:t>
      </w:r>
    </w:p>
    <w:p w:rsidR="007B73D4" w:rsidRDefault="007B73D4">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801</w:t>
      </w:r>
    </w:p>
    <w:p w:rsidR="007B73D4" w:rsidRDefault="007B73D4">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801</w:t>
      </w:r>
    </w:p>
    <w:p w:rsidR="007B73D4" w:rsidRDefault="007B73D4">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801</w:t>
      </w:r>
    </w:p>
    <w:p w:rsidR="007B73D4" w:rsidRDefault="007B73D4">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801</w:t>
      </w:r>
    </w:p>
    <w:p w:rsidR="007B73D4" w:rsidRDefault="007B73D4">
      <w:pPr>
        <w:pStyle w:val="TOC3"/>
        <w:rPr>
          <w:rFonts w:asciiTheme="minorHAnsi" w:eastAsiaTheme="minorEastAsia" w:hAnsiTheme="minorHAnsi" w:cstheme="minorBidi"/>
          <w:sz w:val="22"/>
          <w:szCs w:val="22"/>
        </w:rPr>
      </w:pPr>
      <w:r w:rsidRPr="007B73D4">
        <w:t>A.3.15.1</w:t>
      </w:r>
      <w:r w:rsidRPr="007B73D4">
        <w:rPr>
          <w:rFonts w:asciiTheme="minorHAnsi" w:hAnsiTheme="minorHAnsi" w:cstheme="minorBidi"/>
          <w:sz w:val="22"/>
          <w:szCs w:val="22"/>
        </w:rPr>
        <w:tab/>
      </w:r>
      <w:r w:rsidRPr="002D7B17">
        <w:rPr>
          <w:rFonts w:eastAsia="Arial Unicode MS"/>
          <w:lang w:eastAsia="zh-CN"/>
        </w:rPr>
        <w:t>Introduction</w:t>
      </w:r>
      <w:r>
        <w:tab/>
        <w:t>801</w:t>
      </w:r>
    </w:p>
    <w:p w:rsidR="007B73D4" w:rsidRDefault="007B73D4">
      <w:pPr>
        <w:pStyle w:val="TOC3"/>
        <w:rPr>
          <w:rFonts w:asciiTheme="minorHAnsi" w:eastAsiaTheme="minorEastAsia" w:hAnsiTheme="minorHAnsi" w:cstheme="minorBidi"/>
          <w:sz w:val="22"/>
          <w:szCs w:val="22"/>
        </w:rPr>
      </w:pPr>
      <w:r w:rsidRPr="007B73D4">
        <w:t>A.3.15.2</w:t>
      </w:r>
      <w:r w:rsidRPr="007B73D4">
        <w:rPr>
          <w:rFonts w:asciiTheme="minorHAnsi" w:hAnsiTheme="minorHAnsi" w:cstheme="minorBidi"/>
          <w:sz w:val="22"/>
          <w:szCs w:val="22"/>
        </w:rPr>
        <w:tab/>
      </w:r>
      <w:r w:rsidRPr="002D7B17">
        <w:rPr>
          <w:rFonts w:eastAsia="Arial Unicode MS"/>
          <w:lang w:eastAsia="zh-CN"/>
        </w:rPr>
        <w:t>Principle of testing</w:t>
      </w:r>
      <w:r>
        <w:tab/>
        <w:t>801</w:t>
      </w:r>
    </w:p>
    <w:p w:rsidR="007B73D4" w:rsidRDefault="007B73D4">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802</w:t>
      </w:r>
    </w:p>
    <w:p w:rsidR="007B73D4" w:rsidRDefault="007B73D4">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802</w:t>
      </w:r>
    </w:p>
    <w:p w:rsidR="007B73D4" w:rsidRDefault="007B73D4">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802</w:t>
      </w:r>
    </w:p>
    <w:p w:rsidR="007B73D4" w:rsidRDefault="007B73D4">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802</w:t>
      </w:r>
    </w:p>
    <w:p w:rsidR="007B73D4" w:rsidRDefault="007B73D4">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803</w:t>
      </w:r>
    </w:p>
    <w:p w:rsidR="007B73D4" w:rsidRDefault="007B73D4">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804</w:t>
      </w:r>
    </w:p>
    <w:p w:rsidR="007B73D4" w:rsidRDefault="007B73D4">
      <w:pPr>
        <w:pStyle w:val="TOC3"/>
        <w:rPr>
          <w:rFonts w:asciiTheme="minorHAnsi" w:eastAsiaTheme="minorEastAsia" w:hAnsiTheme="minorHAnsi" w:cstheme="minorBidi"/>
          <w:sz w:val="22"/>
          <w:szCs w:val="22"/>
        </w:rPr>
      </w:pPr>
      <w:r w:rsidRPr="007B73D4">
        <w:t>A.3.19.1</w:t>
      </w:r>
      <w:r w:rsidRPr="007B73D4">
        <w:rPr>
          <w:rFonts w:asciiTheme="minorHAnsi" w:hAnsiTheme="minorHAnsi" w:cstheme="minorBidi"/>
          <w:sz w:val="22"/>
          <w:szCs w:val="22"/>
        </w:rPr>
        <w:tab/>
      </w:r>
      <w:r w:rsidRPr="002D7B17">
        <w:rPr>
          <w:rFonts w:eastAsia="Arial Unicode MS"/>
          <w:lang w:eastAsia="zh-CN"/>
        </w:rPr>
        <w:t>Introduction</w:t>
      </w:r>
      <w:r>
        <w:tab/>
        <w:t>804</w:t>
      </w:r>
    </w:p>
    <w:p w:rsidR="007B73D4" w:rsidRDefault="007B73D4">
      <w:pPr>
        <w:pStyle w:val="TOC3"/>
        <w:rPr>
          <w:rFonts w:asciiTheme="minorHAnsi" w:eastAsiaTheme="minorEastAsia" w:hAnsiTheme="minorHAnsi" w:cstheme="minorBidi"/>
          <w:sz w:val="22"/>
          <w:szCs w:val="22"/>
        </w:rPr>
      </w:pPr>
      <w:r w:rsidRPr="007B73D4">
        <w:t>A.3.19.2</w:t>
      </w:r>
      <w:r w:rsidRPr="007B73D4">
        <w:rPr>
          <w:rFonts w:asciiTheme="minorHAnsi" w:hAnsiTheme="minorHAnsi" w:cstheme="minorBidi"/>
          <w:sz w:val="22"/>
          <w:szCs w:val="22"/>
        </w:rPr>
        <w:tab/>
      </w:r>
      <w:r w:rsidRPr="002D7B17">
        <w:rPr>
          <w:rFonts w:eastAsia="Arial Unicode MS"/>
          <w:lang w:eastAsia="zh-CN"/>
        </w:rPr>
        <w:t>Principle of testing</w:t>
      </w:r>
      <w:r>
        <w:tab/>
        <w:t>804</w:t>
      </w:r>
    </w:p>
    <w:p w:rsidR="007B73D4" w:rsidRDefault="007B73D4">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805</w:t>
      </w:r>
    </w:p>
    <w:p w:rsidR="007B73D4" w:rsidRDefault="007B73D4">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805</w:t>
      </w:r>
    </w:p>
    <w:p w:rsidR="007B73D4" w:rsidRDefault="007B73D4">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805</w:t>
      </w:r>
    </w:p>
    <w:p w:rsidR="007B73D4" w:rsidRDefault="007B73D4">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806</w:t>
      </w:r>
    </w:p>
    <w:p w:rsidR="007B73D4" w:rsidRDefault="007B73D4">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807</w:t>
      </w:r>
    </w:p>
    <w:p w:rsidR="007B73D4" w:rsidRDefault="007B73D4">
      <w:pPr>
        <w:pStyle w:val="TOC3"/>
        <w:rPr>
          <w:rFonts w:asciiTheme="minorHAnsi" w:eastAsiaTheme="minorEastAsia" w:hAnsiTheme="minorHAnsi" w:cstheme="minorBidi"/>
          <w:sz w:val="22"/>
          <w:szCs w:val="22"/>
        </w:rPr>
      </w:pPr>
      <w:r>
        <w:lastRenderedPageBreak/>
        <w:t>A.3.21.1</w:t>
      </w:r>
      <w:r>
        <w:rPr>
          <w:rFonts w:asciiTheme="minorHAnsi" w:eastAsiaTheme="minorEastAsia" w:hAnsiTheme="minorHAnsi" w:cstheme="minorBidi"/>
          <w:sz w:val="22"/>
          <w:szCs w:val="22"/>
        </w:rPr>
        <w:tab/>
      </w:r>
      <w:r>
        <w:t>Introduction</w:t>
      </w:r>
      <w:r>
        <w:tab/>
        <w:t>807</w:t>
      </w:r>
    </w:p>
    <w:p w:rsidR="007B73D4" w:rsidRDefault="007B73D4">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807</w:t>
      </w:r>
    </w:p>
    <w:p w:rsidR="007B73D4" w:rsidRDefault="007B73D4">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808</w:t>
      </w:r>
    </w:p>
    <w:p w:rsidR="007B73D4" w:rsidRDefault="007B73D4">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809</w:t>
      </w:r>
    </w:p>
    <w:p w:rsidR="007B73D4" w:rsidRDefault="007B73D4">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809</w:t>
      </w:r>
    </w:p>
    <w:p w:rsidR="007B73D4" w:rsidRDefault="007B73D4">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809</w:t>
      </w:r>
    </w:p>
    <w:p w:rsidR="007B73D4" w:rsidRDefault="007B73D4">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812</w:t>
      </w:r>
    </w:p>
    <w:p w:rsidR="007B73D4" w:rsidRDefault="007B73D4">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812</w:t>
      </w:r>
    </w:p>
    <w:p w:rsidR="007B73D4" w:rsidRDefault="007B73D4">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812</w:t>
      </w:r>
    </w:p>
    <w:p w:rsidR="007B73D4" w:rsidRDefault="007B73D4">
      <w:pPr>
        <w:pStyle w:val="TOC2"/>
        <w:rPr>
          <w:rFonts w:asciiTheme="minorHAnsi" w:eastAsiaTheme="minorEastAsia" w:hAnsiTheme="minorHAnsi" w:cstheme="minorBidi"/>
          <w:sz w:val="22"/>
          <w:szCs w:val="22"/>
        </w:rPr>
      </w:pPr>
      <w:r>
        <w:t>A.</w:t>
      </w:r>
      <w:r w:rsidRPr="002D7B17">
        <w:rPr>
          <w:bCs/>
        </w:rPr>
        <w:t>3.24</w:t>
      </w:r>
      <w:r>
        <w:rPr>
          <w:rFonts w:asciiTheme="minorHAnsi" w:eastAsiaTheme="minorEastAsia" w:hAnsiTheme="minorHAnsi" w:cstheme="minorBidi"/>
          <w:sz w:val="22"/>
          <w:szCs w:val="22"/>
        </w:rPr>
        <w:tab/>
      </w:r>
      <w:r w:rsidRPr="002D7B17">
        <w:rPr>
          <w:rFonts w:eastAsia="Malgun Gothic"/>
          <w:lang w:eastAsia="zh-CN"/>
        </w:rPr>
        <w:t>V2X sidelink communication</w:t>
      </w:r>
      <w:r>
        <w:tab/>
        <w:t>812</w:t>
      </w:r>
    </w:p>
    <w:p w:rsidR="007B73D4" w:rsidRDefault="007B73D4">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812</w:t>
      </w:r>
    </w:p>
    <w:p w:rsidR="007B73D4" w:rsidRDefault="007B73D4">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813</w:t>
      </w:r>
    </w:p>
    <w:p w:rsidR="007B73D4" w:rsidRDefault="007B73D4">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816</w:t>
      </w:r>
    </w:p>
    <w:p w:rsidR="007B73D4" w:rsidRDefault="007B73D4">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817</w:t>
      </w:r>
    </w:p>
    <w:p w:rsidR="007B73D4" w:rsidRDefault="007B73D4">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817</w:t>
      </w:r>
    </w:p>
    <w:p w:rsidR="007B73D4" w:rsidRDefault="007B73D4">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817</w:t>
      </w:r>
    </w:p>
    <w:p w:rsidR="007B73D4" w:rsidRDefault="007B73D4">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818</w:t>
      </w:r>
    </w:p>
    <w:p w:rsidR="007B73D4" w:rsidRDefault="007B73D4">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819</w:t>
      </w:r>
    </w:p>
    <w:p w:rsidR="007B73D4" w:rsidRDefault="007B73D4">
      <w:pPr>
        <w:pStyle w:val="TOC3"/>
        <w:rPr>
          <w:rFonts w:asciiTheme="minorHAnsi" w:eastAsiaTheme="minorEastAsia" w:hAnsiTheme="minorHAnsi" w:cstheme="minorBidi"/>
          <w:sz w:val="22"/>
          <w:szCs w:val="22"/>
        </w:rPr>
      </w:pPr>
      <w:r w:rsidRPr="007B73D4">
        <w:t>A.3.26.1</w:t>
      </w:r>
      <w:r w:rsidRPr="007B73D4">
        <w:rPr>
          <w:rFonts w:asciiTheme="minorHAnsi" w:hAnsiTheme="minorHAnsi" w:cstheme="minorBidi"/>
          <w:sz w:val="22"/>
          <w:szCs w:val="22"/>
        </w:rPr>
        <w:tab/>
      </w:r>
      <w:r w:rsidRPr="002D7B17">
        <w:rPr>
          <w:rFonts w:eastAsia="Arial Unicode MS"/>
          <w:lang w:eastAsia="zh-CN"/>
        </w:rPr>
        <w:t>Introduction</w:t>
      </w:r>
      <w:r>
        <w:tab/>
        <w:t>819</w:t>
      </w:r>
    </w:p>
    <w:p w:rsidR="007B73D4" w:rsidRDefault="007B73D4">
      <w:pPr>
        <w:pStyle w:val="TOC3"/>
        <w:rPr>
          <w:rFonts w:asciiTheme="minorHAnsi" w:eastAsiaTheme="minorEastAsia" w:hAnsiTheme="minorHAnsi" w:cstheme="minorBidi"/>
          <w:sz w:val="22"/>
          <w:szCs w:val="22"/>
        </w:rPr>
      </w:pPr>
      <w:r w:rsidRPr="007B73D4">
        <w:t>A.3.26.2</w:t>
      </w:r>
      <w:r w:rsidRPr="007B73D4">
        <w:rPr>
          <w:rFonts w:asciiTheme="minorHAnsi" w:hAnsiTheme="minorHAnsi" w:cstheme="minorBidi"/>
          <w:sz w:val="22"/>
          <w:szCs w:val="22"/>
        </w:rPr>
        <w:tab/>
      </w:r>
      <w:r w:rsidRPr="002D7B17">
        <w:rPr>
          <w:rFonts w:eastAsia="Arial Unicode MS"/>
          <w:lang w:eastAsia="zh-CN"/>
        </w:rPr>
        <w:t>Principle of testing</w:t>
      </w:r>
      <w:r>
        <w:tab/>
        <w:t>819</w:t>
      </w:r>
    </w:p>
    <w:p w:rsidR="007B73D4" w:rsidRDefault="007B73D4">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819</w:t>
      </w:r>
    </w:p>
    <w:p w:rsidR="007B73D4" w:rsidRDefault="007B73D4">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819</w:t>
      </w:r>
    </w:p>
    <w:p w:rsidR="007B73D4" w:rsidRDefault="007B73D4">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819</w:t>
      </w:r>
    </w:p>
    <w:p w:rsidR="007B73D4" w:rsidRDefault="007B73D4">
      <w:pPr>
        <w:pStyle w:val="TOC1"/>
        <w:rPr>
          <w:rFonts w:asciiTheme="minorHAnsi" w:eastAsiaTheme="minorEastAsia" w:hAnsiTheme="minorHAnsi" w:cstheme="minorBidi"/>
          <w:szCs w:val="22"/>
        </w:rPr>
      </w:pPr>
      <w:r w:rsidRPr="007B73D4">
        <w:t>A.4</w:t>
      </w:r>
      <w:r>
        <w:rPr>
          <w:rFonts w:asciiTheme="minorHAnsi" w:eastAsiaTheme="minorEastAsia" w:hAnsiTheme="minorHAnsi"/>
          <w:szCs w:val="22"/>
        </w:rPr>
        <w:tab/>
      </w:r>
      <w:r>
        <w:t>E-UTRAN RRC_IDLE state</w:t>
      </w:r>
      <w:r>
        <w:tab/>
        <w:t>819</w:t>
      </w:r>
    </w:p>
    <w:p w:rsidR="007B73D4" w:rsidRDefault="007B73D4">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819</w:t>
      </w:r>
    </w:p>
    <w:p w:rsidR="007B73D4" w:rsidRDefault="007B73D4">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819</w:t>
      </w:r>
    </w:p>
    <w:p w:rsidR="007B73D4" w:rsidRDefault="007B73D4">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819</w:t>
      </w:r>
    </w:p>
    <w:p w:rsidR="007B73D4" w:rsidRDefault="007B73D4">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821</w:t>
      </w:r>
    </w:p>
    <w:p w:rsidR="007B73D4" w:rsidRDefault="007B73D4">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822</w:t>
      </w:r>
    </w:p>
    <w:p w:rsidR="007B73D4" w:rsidRDefault="007B73D4">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822</w:t>
      </w:r>
    </w:p>
    <w:p w:rsidR="007B73D4" w:rsidRDefault="007B73D4">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823</w:t>
      </w:r>
    </w:p>
    <w:p w:rsidR="007B73D4" w:rsidRDefault="007B73D4">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824</w:t>
      </w:r>
    </w:p>
    <w:p w:rsidR="007B73D4" w:rsidRDefault="007B73D4">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824</w:t>
      </w:r>
    </w:p>
    <w:p w:rsidR="007B73D4" w:rsidRDefault="007B73D4">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825</w:t>
      </w:r>
    </w:p>
    <w:p w:rsidR="007B73D4" w:rsidRDefault="007B73D4">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826</w:t>
      </w:r>
    </w:p>
    <w:p w:rsidR="007B73D4" w:rsidRDefault="007B73D4">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826</w:t>
      </w:r>
    </w:p>
    <w:p w:rsidR="007B73D4" w:rsidRDefault="007B73D4">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827</w:t>
      </w:r>
    </w:p>
    <w:p w:rsidR="007B73D4" w:rsidRDefault="007B73D4">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828</w:t>
      </w:r>
    </w:p>
    <w:p w:rsidR="007B73D4" w:rsidRDefault="007B73D4">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828</w:t>
      </w:r>
    </w:p>
    <w:p w:rsidR="007B73D4" w:rsidRDefault="007B73D4">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829</w:t>
      </w:r>
    </w:p>
    <w:p w:rsidR="007B73D4" w:rsidRDefault="007B73D4">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830</w:t>
      </w:r>
    </w:p>
    <w:p w:rsidR="007B73D4" w:rsidRDefault="007B73D4">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830</w:t>
      </w:r>
    </w:p>
    <w:p w:rsidR="007B73D4" w:rsidRDefault="007B73D4">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831</w:t>
      </w:r>
    </w:p>
    <w:p w:rsidR="007B73D4" w:rsidRDefault="007B73D4">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832</w:t>
      </w:r>
    </w:p>
    <w:p w:rsidR="007B73D4" w:rsidRDefault="007B73D4">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832</w:t>
      </w:r>
    </w:p>
    <w:p w:rsidR="007B73D4" w:rsidRDefault="007B73D4">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833</w:t>
      </w:r>
    </w:p>
    <w:p w:rsidR="007B73D4" w:rsidRDefault="007B73D4">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834</w:t>
      </w:r>
    </w:p>
    <w:p w:rsidR="007B73D4" w:rsidRDefault="007B73D4">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834</w:t>
      </w:r>
    </w:p>
    <w:p w:rsidR="007B73D4" w:rsidRDefault="007B73D4">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835</w:t>
      </w:r>
    </w:p>
    <w:p w:rsidR="007B73D4" w:rsidRDefault="007B73D4">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836</w:t>
      </w:r>
    </w:p>
    <w:p w:rsidR="007B73D4" w:rsidRDefault="007B73D4">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836</w:t>
      </w:r>
    </w:p>
    <w:p w:rsidR="007B73D4" w:rsidRDefault="007B73D4">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836</w:t>
      </w:r>
    </w:p>
    <w:p w:rsidR="007B73D4" w:rsidRDefault="007B73D4">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836</w:t>
      </w:r>
    </w:p>
    <w:p w:rsidR="007B73D4" w:rsidRDefault="007B73D4">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836</w:t>
      </w:r>
    </w:p>
    <w:p w:rsidR="007B73D4" w:rsidRDefault="007B73D4">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840</w:t>
      </w:r>
    </w:p>
    <w:p w:rsidR="007B73D4" w:rsidRDefault="007B73D4">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840</w:t>
      </w:r>
    </w:p>
    <w:p w:rsidR="007B73D4" w:rsidRDefault="007B73D4">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840</w:t>
      </w:r>
    </w:p>
    <w:p w:rsidR="007B73D4" w:rsidRDefault="007B73D4">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844</w:t>
      </w:r>
    </w:p>
    <w:p w:rsidR="007B73D4" w:rsidRDefault="007B73D4">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844</w:t>
      </w:r>
    </w:p>
    <w:p w:rsidR="007B73D4" w:rsidRDefault="007B73D4">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844</w:t>
      </w:r>
    </w:p>
    <w:p w:rsidR="007B73D4" w:rsidRDefault="007B73D4">
      <w:pPr>
        <w:pStyle w:val="TOC4"/>
        <w:rPr>
          <w:rFonts w:asciiTheme="minorHAnsi" w:eastAsiaTheme="minorEastAsia" w:hAnsiTheme="minorHAnsi" w:cstheme="minorBidi"/>
          <w:sz w:val="22"/>
          <w:szCs w:val="22"/>
        </w:rPr>
      </w:pPr>
      <w:r>
        <w:lastRenderedPageBreak/>
        <w:t>A.4.2.12.2</w:t>
      </w:r>
      <w:r>
        <w:rPr>
          <w:rFonts w:asciiTheme="minorHAnsi" w:eastAsiaTheme="minorEastAsia" w:hAnsiTheme="minorHAnsi" w:cstheme="minorBidi"/>
          <w:sz w:val="22"/>
          <w:szCs w:val="22"/>
        </w:rPr>
        <w:tab/>
      </w:r>
      <w:r>
        <w:t>Test Requirements</w:t>
      </w:r>
      <w:r>
        <w:tab/>
        <w:t>846</w:t>
      </w:r>
    </w:p>
    <w:p w:rsidR="007B73D4" w:rsidRDefault="007B73D4">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847</w:t>
      </w:r>
    </w:p>
    <w:p w:rsidR="007B73D4" w:rsidRDefault="007B73D4">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847</w:t>
      </w:r>
    </w:p>
    <w:p w:rsidR="007B73D4" w:rsidRDefault="007B73D4">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848</w:t>
      </w:r>
    </w:p>
    <w:p w:rsidR="007B73D4" w:rsidRDefault="007B73D4">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849</w:t>
      </w:r>
    </w:p>
    <w:p w:rsidR="007B73D4" w:rsidRDefault="007B73D4">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849</w:t>
      </w:r>
    </w:p>
    <w:p w:rsidR="007B73D4" w:rsidRDefault="007B73D4">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850</w:t>
      </w:r>
    </w:p>
    <w:p w:rsidR="007B73D4" w:rsidRDefault="007B73D4">
      <w:pPr>
        <w:pStyle w:val="TOC3"/>
        <w:rPr>
          <w:rFonts w:asciiTheme="minorHAnsi" w:eastAsiaTheme="minorEastAsia" w:hAnsiTheme="minorHAnsi" w:cstheme="minorBidi"/>
          <w:sz w:val="22"/>
          <w:szCs w:val="22"/>
        </w:rPr>
      </w:pPr>
      <w:r w:rsidRPr="007B73D4">
        <w:t>A.4.2.15 E-UTRAN FDD – FDD Intra frequency case for Cat-M1 UE in enhanced coverage</w:t>
      </w:r>
      <w:r w:rsidRPr="007B73D4">
        <w:tab/>
      </w:r>
      <w:r>
        <w:t>851</w:t>
      </w:r>
    </w:p>
    <w:p w:rsidR="007B73D4" w:rsidRDefault="007B73D4">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851</w:t>
      </w:r>
    </w:p>
    <w:p w:rsidR="007B73D4" w:rsidRDefault="007B73D4">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852</w:t>
      </w:r>
    </w:p>
    <w:p w:rsidR="007B73D4" w:rsidRDefault="007B73D4">
      <w:pPr>
        <w:pStyle w:val="TOC3"/>
        <w:rPr>
          <w:rFonts w:asciiTheme="minorHAnsi" w:eastAsiaTheme="minorEastAsia" w:hAnsiTheme="minorHAnsi" w:cstheme="minorBidi"/>
          <w:sz w:val="22"/>
          <w:szCs w:val="22"/>
        </w:rPr>
      </w:pPr>
      <w:r>
        <w:t>A.4.2.16 E-UTRAN HD – FDD Intra frequency case for Cat-M1 UE in enhanced coverage</w:t>
      </w:r>
      <w:r>
        <w:tab/>
        <w:t>853</w:t>
      </w:r>
    </w:p>
    <w:p w:rsidR="007B73D4" w:rsidRDefault="007B73D4">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853</w:t>
      </w:r>
    </w:p>
    <w:p w:rsidR="007B73D4" w:rsidRDefault="007B73D4">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854</w:t>
      </w:r>
    </w:p>
    <w:p w:rsidR="007B73D4" w:rsidRDefault="007B73D4">
      <w:pPr>
        <w:pStyle w:val="TOC3"/>
        <w:rPr>
          <w:rFonts w:asciiTheme="minorHAnsi" w:eastAsiaTheme="minorEastAsia" w:hAnsiTheme="minorHAnsi" w:cstheme="minorBidi"/>
          <w:sz w:val="22"/>
          <w:szCs w:val="22"/>
        </w:rPr>
      </w:pPr>
      <w:r>
        <w:t>A.4.2.17 E-UTRAN TDD – TDD Intra frequency case for Cat-M1 UE in enhanced coverage</w:t>
      </w:r>
      <w:r>
        <w:tab/>
        <w:t>855</w:t>
      </w:r>
    </w:p>
    <w:p w:rsidR="007B73D4" w:rsidRDefault="007B73D4">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855</w:t>
      </w:r>
    </w:p>
    <w:p w:rsidR="007B73D4" w:rsidRDefault="007B73D4">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856</w:t>
      </w:r>
    </w:p>
    <w:p w:rsidR="007B73D4" w:rsidRDefault="007B73D4">
      <w:pPr>
        <w:pStyle w:val="TOC3"/>
        <w:rPr>
          <w:rFonts w:asciiTheme="minorHAnsi" w:eastAsiaTheme="minorEastAsia" w:hAnsiTheme="minorHAnsi" w:cstheme="minorBidi"/>
          <w:sz w:val="22"/>
          <w:szCs w:val="22"/>
        </w:rPr>
      </w:pPr>
      <w:r>
        <w:t>A.4.2.18 HD – FDD Intra frequency case for UE Category NB1 In-Band mode in normal coverage</w:t>
      </w:r>
      <w:r>
        <w:tab/>
        <w:t>857</w:t>
      </w:r>
    </w:p>
    <w:p w:rsidR="007B73D4" w:rsidRDefault="007B73D4">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857</w:t>
      </w:r>
    </w:p>
    <w:p w:rsidR="007B73D4" w:rsidRDefault="007B73D4">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859</w:t>
      </w:r>
    </w:p>
    <w:p w:rsidR="007B73D4" w:rsidRDefault="007B73D4">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860</w:t>
      </w:r>
    </w:p>
    <w:p w:rsidR="007B73D4" w:rsidRDefault="007B73D4">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860</w:t>
      </w:r>
    </w:p>
    <w:p w:rsidR="007B73D4" w:rsidRDefault="007B73D4">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862</w:t>
      </w:r>
    </w:p>
    <w:p w:rsidR="007B73D4" w:rsidRDefault="007B73D4">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863</w:t>
      </w:r>
    </w:p>
    <w:p w:rsidR="007B73D4" w:rsidRDefault="007B73D4">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863</w:t>
      </w:r>
    </w:p>
    <w:p w:rsidR="007B73D4" w:rsidRDefault="007B73D4">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864</w:t>
      </w:r>
    </w:p>
    <w:p w:rsidR="007B73D4" w:rsidRDefault="007B73D4">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865</w:t>
      </w:r>
    </w:p>
    <w:p w:rsidR="007B73D4" w:rsidRDefault="007B73D4">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865</w:t>
      </w:r>
    </w:p>
    <w:p w:rsidR="007B73D4" w:rsidRDefault="007B73D4">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866</w:t>
      </w:r>
    </w:p>
    <w:p w:rsidR="007B73D4" w:rsidRDefault="007B73D4">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867</w:t>
      </w:r>
    </w:p>
    <w:p w:rsidR="007B73D4" w:rsidRDefault="007B73D4">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867</w:t>
      </w:r>
    </w:p>
    <w:p w:rsidR="007B73D4" w:rsidRDefault="007B73D4">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868</w:t>
      </w:r>
    </w:p>
    <w:p w:rsidR="007B73D4" w:rsidRDefault="007B73D4">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869</w:t>
      </w:r>
    </w:p>
    <w:p w:rsidR="007B73D4" w:rsidRDefault="007B73D4">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869</w:t>
      </w:r>
    </w:p>
    <w:p w:rsidR="007B73D4" w:rsidRDefault="007B73D4">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870</w:t>
      </w:r>
    </w:p>
    <w:p w:rsidR="007B73D4" w:rsidRDefault="007B73D4">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871</w:t>
      </w:r>
    </w:p>
    <w:p w:rsidR="007B73D4" w:rsidRDefault="007B73D4">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871</w:t>
      </w:r>
    </w:p>
    <w:p w:rsidR="007B73D4" w:rsidRDefault="007B73D4">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873</w:t>
      </w:r>
    </w:p>
    <w:p w:rsidR="007B73D4" w:rsidRDefault="007B73D4">
      <w:pPr>
        <w:pStyle w:val="TOC3"/>
        <w:rPr>
          <w:rFonts w:asciiTheme="minorHAnsi" w:eastAsiaTheme="minorEastAsia" w:hAnsiTheme="minorHAnsi" w:cstheme="minorBidi"/>
          <w:sz w:val="22"/>
          <w:szCs w:val="22"/>
        </w:rPr>
      </w:pPr>
      <w:r w:rsidRPr="007B73D4">
        <w:t>A.4.2.25</w:t>
      </w:r>
      <w:r w:rsidRPr="007B73D4">
        <w:rPr>
          <w:rFonts w:asciiTheme="minorHAnsi" w:eastAsiaTheme="minorEastAsia" w:hAnsiTheme="minorHAnsi"/>
          <w:sz w:val="22"/>
          <w:szCs w:val="22"/>
        </w:rPr>
        <w:tab/>
      </w:r>
      <w:r w:rsidRPr="002D7B17">
        <w:rPr>
          <w:rFonts w:cs="v4.2.0"/>
        </w:rPr>
        <w:t>E-UTRAN FDD – FDD Inter frequency case for Cat-M1 UE in normal coverage</w:t>
      </w:r>
      <w:r>
        <w:tab/>
        <w:t>874</w:t>
      </w:r>
    </w:p>
    <w:p w:rsidR="007B73D4" w:rsidRDefault="007B73D4">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874</w:t>
      </w:r>
    </w:p>
    <w:p w:rsidR="007B73D4" w:rsidRDefault="007B73D4">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875</w:t>
      </w:r>
    </w:p>
    <w:p w:rsidR="007B73D4" w:rsidRDefault="007B73D4">
      <w:pPr>
        <w:pStyle w:val="TOC3"/>
        <w:rPr>
          <w:rFonts w:asciiTheme="minorHAnsi" w:eastAsiaTheme="minorEastAsia" w:hAnsiTheme="minorHAnsi" w:cstheme="minorBidi"/>
          <w:sz w:val="22"/>
          <w:szCs w:val="22"/>
        </w:rPr>
      </w:pPr>
      <w:r w:rsidRPr="007B73D4">
        <w:t>A.4.2.26</w:t>
      </w:r>
      <w:r w:rsidRPr="007B73D4">
        <w:rPr>
          <w:rFonts w:asciiTheme="minorHAnsi" w:eastAsiaTheme="minorEastAsia" w:hAnsiTheme="minorHAnsi"/>
          <w:sz w:val="22"/>
          <w:szCs w:val="22"/>
        </w:rPr>
        <w:tab/>
      </w:r>
      <w:r w:rsidRPr="002D7B17">
        <w:rPr>
          <w:rFonts w:cs="v4.2.0"/>
        </w:rPr>
        <w:t>E-UTRAN HD – FDD Inter frequency case for Cat-M1 UE in normal coverage</w:t>
      </w:r>
      <w:r>
        <w:tab/>
        <w:t>876</w:t>
      </w:r>
    </w:p>
    <w:p w:rsidR="007B73D4" w:rsidRDefault="007B73D4">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876</w:t>
      </w:r>
    </w:p>
    <w:p w:rsidR="007B73D4" w:rsidRDefault="007B73D4">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877</w:t>
      </w:r>
    </w:p>
    <w:p w:rsidR="007B73D4" w:rsidRDefault="007B73D4">
      <w:pPr>
        <w:pStyle w:val="TOC3"/>
        <w:rPr>
          <w:rFonts w:asciiTheme="minorHAnsi" w:eastAsiaTheme="minorEastAsia" w:hAnsiTheme="minorHAnsi" w:cstheme="minorBidi"/>
          <w:sz w:val="22"/>
          <w:szCs w:val="22"/>
        </w:rPr>
      </w:pPr>
      <w:r w:rsidRPr="007B73D4">
        <w:t>A.4.2.27</w:t>
      </w:r>
      <w:r w:rsidRPr="007B73D4">
        <w:rPr>
          <w:rFonts w:asciiTheme="minorHAnsi" w:eastAsiaTheme="minorEastAsia" w:hAnsiTheme="minorHAnsi"/>
          <w:sz w:val="22"/>
          <w:szCs w:val="22"/>
        </w:rPr>
        <w:tab/>
      </w:r>
      <w:r w:rsidRPr="002D7B17">
        <w:rPr>
          <w:rFonts w:cs="v4.2.0"/>
        </w:rPr>
        <w:t>E-UTRAN TDD – FDD Inter frequency case for Cat-M1 UE in normal coverage</w:t>
      </w:r>
      <w:r>
        <w:tab/>
        <w:t>878</w:t>
      </w:r>
    </w:p>
    <w:p w:rsidR="007B73D4" w:rsidRDefault="007B73D4">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878</w:t>
      </w:r>
    </w:p>
    <w:p w:rsidR="007B73D4" w:rsidRDefault="007B73D4">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879</w:t>
      </w:r>
    </w:p>
    <w:p w:rsidR="007B73D4" w:rsidRDefault="007B73D4">
      <w:pPr>
        <w:pStyle w:val="TOC3"/>
        <w:rPr>
          <w:rFonts w:asciiTheme="minorHAnsi" w:eastAsiaTheme="minorEastAsia" w:hAnsiTheme="minorHAnsi" w:cstheme="minorBidi"/>
          <w:sz w:val="22"/>
          <w:szCs w:val="22"/>
        </w:rPr>
      </w:pPr>
      <w:r w:rsidRPr="007B73D4">
        <w:t>A.4.2.28</w:t>
      </w:r>
      <w:r w:rsidRPr="007B73D4">
        <w:rPr>
          <w:rFonts w:asciiTheme="minorHAnsi" w:eastAsiaTheme="minorEastAsia" w:hAnsiTheme="minorHAnsi"/>
          <w:sz w:val="22"/>
          <w:szCs w:val="22"/>
        </w:rPr>
        <w:tab/>
      </w:r>
      <w:r w:rsidRPr="002D7B17">
        <w:rPr>
          <w:rFonts w:cs="v4.2.0"/>
        </w:rPr>
        <w:t>E-UTRAN FDD – FDD Inter frequency case for Cat-M1 UE in enhanced coverage</w:t>
      </w:r>
      <w:r>
        <w:tab/>
        <w:t>880</w:t>
      </w:r>
    </w:p>
    <w:p w:rsidR="007B73D4" w:rsidRDefault="007B73D4">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880</w:t>
      </w:r>
    </w:p>
    <w:p w:rsidR="007B73D4" w:rsidRDefault="007B73D4">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881</w:t>
      </w:r>
    </w:p>
    <w:p w:rsidR="007B73D4" w:rsidRDefault="007B73D4">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882</w:t>
      </w:r>
    </w:p>
    <w:p w:rsidR="007B73D4" w:rsidRDefault="007B73D4">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882</w:t>
      </w:r>
    </w:p>
    <w:p w:rsidR="007B73D4" w:rsidRDefault="007B73D4">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883</w:t>
      </w:r>
    </w:p>
    <w:p w:rsidR="007B73D4" w:rsidRDefault="007B73D4">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884</w:t>
      </w:r>
    </w:p>
    <w:p w:rsidR="007B73D4" w:rsidRDefault="007B73D4">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884</w:t>
      </w:r>
    </w:p>
    <w:p w:rsidR="007B73D4" w:rsidRDefault="007B73D4">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885</w:t>
      </w:r>
    </w:p>
    <w:p w:rsidR="007B73D4" w:rsidRDefault="007B73D4">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886</w:t>
      </w:r>
    </w:p>
    <w:p w:rsidR="007B73D4" w:rsidRDefault="007B73D4">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886</w:t>
      </w:r>
    </w:p>
    <w:p w:rsidR="007B73D4" w:rsidRDefault="007B73D4">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887</w:t>
      </w:r>
    </w:p>
    <w:p w:rsidR="007B73D4" w:rsidRDefault="007B73D4">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888</w:t>
      </w:r>
    </w:p>
    <w:p w:rsidR="007B73D4" w:rsidRDefault="007B73D4">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888</w:t>
      </w:r>
    </w:p>
    <w:p w:rsidR="007B73D4" w:rsidRDefault="007B73D4">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889</w:t>
      </w:r>
    </w:p>
    <w:p w:rsidR="007B73D4" w:rsidRDefault="007B73D4">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890</w:t>
      </w:r>
    </w:p>
    <w:p w:rsidR="007B73D4" w:rsidRDefault="007B73D4">
      <w:pPr>
        <w:pStyle w:val="TOC4"/>
        <w:rPr>
          <w:rFonts w:asciiTheme="minorHAnsi" w:eastAsiaTheme="minorEastAsia" w:hAnsiTheme="minorHAnsi" w:cstheme="minorBidi"/>
          <w:sz w:val="22"/>
          <w:szCs w:val="22"/>
        </w:rPr>
      </w:pPr>
      <w:r>
        <w:lastRenderedPageBreak/>
        <w:t>A.4.2.</w:t>
      </w:r>
      <w:r>
        <w:rPr>
          <w:lang w:eastAsia="zh-CN"/>
        </w:rPr>
        <w:t>33</w:t>
      </w:r>
      <w:r>
        <w:t>.1</w:t>
      </w:r>
      <w:r>
        <w:rPr>
          <w:rFonts w:asciiTheme="minorHAnsi" w:eastAsiaTheme="minorEastAsia" w:hAnsiTheme="minorHAnsi" w:cstheme="minorBidi"/>
          <w:sz w:val="22"/>
          <w:szCs w:val="22"/>
        </w:rPr>
        <w:tab/>
      </w:r>
      <w:r>
        <w:t>Test Purpose and Environment</w:t>
      </w:r>
      <w:r>
        <w:tab/>
        <w:t>890</w:t>
      </w:r>
    </w:p>
    <w:p w:rsidR="007B73D4" w:rsidRDefault="007B73D4">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891</w:t>
      </w:r>
    </w:p>
    <w:p w:rsidR="007B73D4" w:rsidRDefault="007B73D4">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892</w:t>
      </w:r>
    </w:p>
    <w:p w:rsidR="007B73D4" w:rsidRDefault="007B73D4">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892</w:t>
      </w:r>
    </w:p>
    <w:p w:rsidR="007B73D4" w:rsidRDefault="007B73D4">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893</w:t>
      </w:r>
    </w:p>
    <w:p w:rsidR="007B73D4" w:rsidRDefault="007B73D4">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894</w:t>
      </w:r>
    </w:p>
    <w:p w:rsidR="007B73D4" w:rsidRDefault="007B73D4">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894</w:t>
      </w:r>
    </w:p>
    <w:p w:rsidR="007B73D4" w:rsidRDefault="007B73D4">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896</w:t>
      </w:r>
    </w:p>
    <w:p w:rsidR="007B73D4" w:rsidRDefault="007B73D4">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897</w:t>
      </w:r>
    </w:p>
    <w:p w:rsidR="007B73D4" w:rsidRDefault="007B73D4">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897</w:t>
      </w:r>
    </w:p>
    <w:p w:rsidR="007B73D4" w:rsidRDefault="007B73D4">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899</w:t>
      </w:r>
    </w:p>
    <w:p w:rsidR="007B73D4" w:rsidRDefault="007B73D4">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900</w:t>
      </w:r>
    </w:p>
    <w:p w:rsidR="007B73D4" w:rsidRDefault="007B73D4">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900</w:t>
      </w:r>
    </w:p>
    <w:p w:rsidR="007B73D4" w:rsidRDefault="007B73D4">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902</w:t>
      </w:r>
    </w:p>
    <w:p w:rsidR="007B73D4" w:rsidRDefault="007B73D4">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903</w:t>
      </w:r>
    </w:p>
    <w:p w:rsidR="007B73D4" w:rsidRDefault="007B73D4">
      <w:pPr>
        <w:pStyle w:val="TOC3"/>
        <w:rPr>
          <w:rFonts w:asciiTheme="minorHAnsi" w:eastAsiaTheme="minorEastAsia" w:hAnsiTheme="minorHAnsi" w:cstheme="minorBidi"/>
          <w:sz w:val="22"/>
          <w:szCs w:val="22"/>
        </w:rPr>
      </w:pPr>
      <w:r w:rsidRPr="007B73D4">
        <w:t>A.4.3.1</w:t>
      </w:r>
      <w:r w:rsidRPr="007B73D4">
        <w:rPr>
          <w:rFonts w:asciiTheme="minorHAnsi" w:eastAsiaTheme="minorEastAsia" w:hAnsiTheme="minorHAnsi" w:cstheme="minorBidi"/>
          <w:sz w:val="22"/>
          <w:szCs w:val="22"/>
        </w:rPr>
        <w:tab/>
      </w:r>
      <w:r w:rsidRPr="002D7B17">
        <w:rPr>
          <w:lang w:val="sv-SE"/>
        </w:rPr>
        <w:t>E-UTRAN FDD – UTRAN FDD:</w:t>
      </w:r>
      <w:r>
        <w:tab/>
        <w:t>903</w:t>
      </w:r>
    </w:p>
    <w:p w:rsidR="007B73D4" w:rsidRDefault="007B73D4">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903</w:t>
      </w:r>
    </w:p>
    <w:p w:rsidR="007B73D4" w:rsidRDefault="007B73D4">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903</w:t>
      </w:r>
    </w:p>
    <w:p w:rsidR="007B73D4" w:rsidRDefault="007B73D4">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905</w:t>
      </w:r>
    </w:p>
    <w:p w:rsidR="007B73D4" w:rsidRDefault="007B73D4">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905</w:t>
      </w:r>
    </w:p>
    <w:p w:rsidR="007B73D4" w:rsidRDefault="007B73D4">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905</w:t>
      </w:r>
    </w:p>
    <w:p w:rsidR="007B73D4" w:rsidRDefault="007B73D4">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908</w:t>
      </w:r>
    </w:p>
    <w:p w:rsidR="007B73D4" w:rsidRDefault="007B73D4">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908</w:t>
      </w:r>
    </w:p>
    <w:p w:rsidR="007B73D4" w:rsidRDefault="007B73D4">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908</w:t>
      </w:r>
    </w:p>
    <w:p w:rsidR="007B73D4" w:rsidRDefault="007B73D4">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911</w:t>
      </w:r>
    </w:p>
    <w:p w:rsidR="007B73D4" w:rsidRDefault="007B73D4">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911</w:t>
      </w:r>
    </w:p>
    <w:p w:rsidR="007B73D4" w:rsidRDefault="007B73D4">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911</w:t>
      </w:r>
    </w:p>
    <w:p w:rsidR="007B73D4" w:rsidRDefault="007B73D4">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912</w:t>
      </w:r>
    </w:p>
    <w:p w:rsidR="007B73D4" w:rsidRDefault="007B73D4">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912</w:t>
      </w:r>
    </w:p>
    <w:p w:rsidR="007B73D4" w:rsidRDefault="007B73D4">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912</w:t>
      </w:r>
    </w:p>
    <w:p w:rsidR="007B73D4" w:rsidRDefault="007B73D4">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915</w:t>
      </w:r>
    </w:p>
    <w:p w:rsidR="007B73D4" w:rsidRDefault="007B73D4">
      <w:pPr>
        <w:pStyle w:val="TOC3"/>
        <w:rPr>
          <w:rFonts w:asciiTheme="minorHAnsi" w:eastAsiaTheme="minorEastAsia" w:hAnsiTheme="minorHAnsi" w:cstheme="minorBidi"/>
          <w:sz w:val="22"/>
          <w:szCs w:val="22"/>
        </w:rPr>
      </w:pPr>
      <w:r w:rsidRPr="007B73D4">
        <w:t>A.4.3.2</w:t>
      </w:r>
      <w:r w:rsidRPr="007B73D4">
        <w:rPr>
          <w:rFonts w:asciiTheme="minorHAnsi" w:eastAsiaTheme="minorEastAsia" w:hAnsiTheme="minorHAnsi" w:cstheme="minorBidi"/>
          <w:sz w:val="22"/>
          <w:szCs w:val="22"/>
        </w:rPr>
        <w:tab/>
      </w:r>
      <w:r w:rsidRPr="002D7B17">
        <w:rPr>
          <w:lang w:val="sv-SE"/>
        </w:rPr>
        <w:t>E-UTRAN FDD – UTRAN TDD:</w:t>
      </w:r>
      <w:r>
        <w:tab/>
        <w:t>916</w:t>
      </w:r>
    </w:p>
    <w:p w:rsidR="007B73D4" w:rsidRDefault="007B73D4">
      <w:pPr>
        <w:pStyle w:val="TOC4"/>
        <w:rPr>
          <w:rFonts w:asciiTheme="minorHAnsi" w:eastAsiaTheme="minorEastAsia" w:hAnsiTheme="minorHAnsi" w:cstheme="minorBidi"/>
          <w:sz w:val="22"/>
          <w:szCs w:val="22"/>
        </w:rPr>
      </w:pPr>
      <w:r w:rsidRPr="007B73D4">
        <w:t>A.4.3.2.</w:t>
      </w:r>
      <w:r w:rsidRPr="007B73D4">
        <w:rPr>
          <w:lang w:eastAsia="zh-CN"/>
        </w:rPr>
        <w:t>1</w:t>
      </w:r>
      <w:r w:rsidRPr="007B73D4">
        <w:rPr>
          <w:rFonts w:asciiTheme="minorHAnsi" w:eastAsiaTheme="minorEastAsia" w:hAnsiTheme="minorHAnsi"/>
          <w:sz w:val="22"/>
          <w:szCs w:val="22"/>
        </w:rPr>
        <w:tab/>
      </w:r>
      <w:r>
        <w:rPr>
          <w:lang w:eastAsia="zh-CN"/>
        </w:rPr>
        <w:t>Test Purpose and Environment</w:t>
      </w:r>
      <w:r>
        <w:tab/>
        <w:t>916</w:t>
      </w:r>
    </w:p>
    <w:p w:rsidR="007B73D4" w:rsidRDefault="007B73D4">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916</w:t>
      </w:r>
    </w:p>
    <w:p w:rsidR="007B73D4" w:rsidRDefault="007B73D4">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916</w:t>
      </w:r>
    </w:p>
    <w:p w:rsidR="007B73D4" w:rsidRDefault="007B73D4">
      <w:pPr>
        <w:pStyle w:val="TOC5"/>
        <w:rPr>
          <w:rFonts w:asciiTheme="minorHAnsi" w:eastAsiaTheme="minorEastAsia" w:hAnsiTheme="minorHAnsi" w:cstheme="minorBidi"/>
          <w:sz w:val="22"/>
          <w:szCs w:val="22"/>
        </w:rPr>
      </w:pPr>
      <w:r w:rsidRPr="007B73D4">
        <w:t>A.4.3.2.</w:t>
      </w:r>
      <w:r w:rsidRPr="007B73D4">
        <w:rPr>
          <w:lang w:eastAsia="zh-CN"/>
        </w:rPr>
        <w:t>1</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en-US" w:eastAsia="zh-CN"/>
        </w:rPr>
        <w:t>Void</w:t>
      </w:r>
      <w:r>
        <w:tab/>
        <w:t>918</w:t>
      </w:r>
    </w:p>
    <w:p w:rsidR="007B73D4" w:rsidRDefault="007B73D4">
      <w:pPr>
        <w:pStyle w:val="TOC4"/>
        <w:rPr>
          <w:rFonts w:asciiTheme="minorHAnsi" w:eastAsiaTheme="minorEastAsia" w:hAnsiTheme="minorHAnsi" w:cstheme="minorBidi"/>
          <w:sz w:val="22"/>
          <w:szCs w:val="22"/>
        </w:rPr>
      </w:pPr>
      <w:r w:rsidRPr="007B73D4">
        <w:t>A.4.3.2.2</w:t>
      </w:r>
      <w:r w:rsidRPr="007B73D4">
        <w:rPr>
          <w:rFonts w:asciiTheme="minorHAnsi" w:eastAsiaTheme="minorEastAsia" w:hAnsiTheme="minorHAnsi"/>
          <w:sz w:val="22"/>
          <w:szCs w:val="22"/>
        </w:rPr>
        <w:tab/>
      </w:r>
      <w:r>
        <w:rPr>
          <w:lang w:eastAsia="zh-CN"/>
        </w:rPr>
        <w:t>Test Requirements</w:t>
      </w:r>
      <w:r>
        <w:tab/>
        <w:t>918</w:t>
      </w:r>
    </w:p>
    <w:p w:rsidR="007B73D4" w:rsidRDefault="007B73D4">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918</w:t>
      </w:r>
    </w:p>
    <w:p w:rsidR="007B73D4" w:rsidRDefault="007B73D4">
      <w:pPr>
        <w:pStyle w:val="TOC3"/>
        <w:rPr>
          <w:rFonts w:asciiTheme="minorHAnsi" w:eastAsiaTheme="minorEastAsia" w:hAnsiTheme="minorHAnsi" w:cstheme="minorBidi"/>
          <w:sz w:val="22"/>
          <w:szCs w:val="22"/>
        </w:rPr>
      </w:pPr>
      <w:r w:rsidRPr="007B73D4">
        <w:t>A.4.3.</w:t>
      </w:r>
      <w:r w:rsidRPr="007B73D4">
        <w:rPr>
          <w:lang w:eastAsia="zh-CN"/>
        </w:rPr>
        <w:t>2A</w:t>
      </w:r>
      <w:r w:rsidRPr="007B73D4">
        <w:rPr>
          <w:rFonts w:asciiTheme="minorHAnsi" w:eastAsiaTheme="minorEastAsia" w:hAnsiTheme="minorHAnsi" w:cstheme="minorBidi"/>
          <w:sz w:val="22"/>
          <w:szCs w:val="22"/>
        </w:rPr>
        <w:tab/>
      </w:r>
      <w:r w:rsidRPr="002D7B17">
        <w:rPr>
          <w:lang w:val="sv-SE"/>
        </w:rPr>
        <w:t>E-UTRA FDD to UTRA TDD cell re-selection for IncMon</w:t>
      </w:r>
      <w:r>
        <w:tab/>
        <w:t>918</w:t>
      </w:r>
    </w:p>
    <w:p w:rsidR="007B73D4" w:rsidRDefault="007B73D4">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918</w:t>
      </w:r>
    </w:p>
    <w:p w:rsidR="007B73D4" w:rsidRDefault="007B73D4">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922</w:t>
      </w:r>
    </w:p>
    <w:p w:rsidR="007B73D4" w:rsidRDefault="007B73D4">
      <w:pPr>
        <w:pStyle w:val="TOC4"/>
        <w:rPr>
          <w:rFonts w:asciiTheme="minorHAnsi" w:eastAsiaTheme="minorEastAsia" w:hAnsiTheme="minorHAnsi" w:cstheme="minorBidi"/>
          <w:sz w:val="22"/>
          <w:szCs w:val="22"/>
        </w:rPr>
      </w:pPr>
      <w:r w:rsidRPr="007B73D4">
        <w:t>A.4.3.3</w:t>
      </w:r>
      <w:r w:rsidRPr="007B73D4">
        <w:rPr>
          <w:rFonts w:asciiTheme="minorHAnsi" w:eastAsiaTheme="minorEastAsia" w:hAnsiTheme="minorHAnsi" w:cstheme="minorBidi"/>
          <w:sz w:val="22"/>
          <w:szCs w:val="22"/>
        </w:rPr>
        <w:tab/>
      </w:r>
      <w:r w:rsidRPr="002D7B17">
        <w:rPr>
          <w:lang w:val="sv-SE"/>
        </w:rPr>
        <w:t>E-UTRAN TDD – UTRAN FDD:</w:t>
      </w:r>
      <w:r>
        <w:tab/>
        <w:t>922</w:t>
      </w:r>
    </w:p>
    <w:p w:rsidR="007B73D4" w:rsidRDefault="007B73D4">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922</w:t>
      </w:r>
    </w:p>
    <w:p w:rsidR="007B73D4" w:rsidRDefault="007B73D4">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925</w:t>
      </w:r>
    </w:p>
    <w:p w:rsidR="007B73D4" w:rsidRDefault="007B73D4">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925</w:t>
      </w:r>
    </w:p>
    <w:p w:rsidR="007B73D4" w:rsidRDefault="007B73D4">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925</w:t>
      </w:r>
    </w:p>
    <w:p w:rsidR="007B73D4" w:rsidRDefault="007B73D4">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929</w:t>
      </w:r>
    </w:p>
    <w:p w:rsidR="007B73D4" w:rsidRDefault="007B73D4">
      <w:pPr>
        <w:pStyle w:val="TOC3"/>
        <w:rPr>
          <w:rFonts w:asciiTheme="minorHAnsi" w:eastAsiaTheme="minorEastAsia" w:hAnsiTheme="minorHAnsi" w:cstheme="minorBidi"/>
          <w:sz w:val="22"/>
          <w:szCs w:val="22"/>
        </w:rPr>
      </w:pPr>
      <w:r w:rsidRPr="007B73D4">
        <w:t>A.4.3.4</w:t>
      </w:r>
      <w:r w:rsidRPr="007B73D4">
        <w:rPr>
          <w:rFonts w:asciiTheme="minorHAnsi" w:eastAsiaTheme="minorEastAsia" w:hAnsiTheme="minorHAnsi" w:cstheme="minorBidi"/>
          <w:sz w:val="22"/>
          <w:szCs w:val="22"/>
        </w:rPr>
        <w:tab/>
      </w:r>
      <w:r w:rsidRPr="002D7B17">
        <w:rPr>
          <w:lang w:val="sv-SE"/>
        </w:rPr>
        <w:t>E-UTRAN TDD – UTRAN TDD:</w:t>
      </w:r>
      <w:r>
        <w:tab/>
        <w:t>930</w:t>
      </w:r>
    </w:p>
    <w:p w:rsidR="007B73D4" w:rsidRDefault="007B73D4">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930</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930</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932</w:t>
      </w:r>
    </w:p>
    <w:p w:rsidR="007B73D4" w:rsidRDefault="007B73D4">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932</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932</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934</w:t>
      </w:r>
    </w:p>
    <w:p w:rsidR="007B73D4" w:rsidRDefault="007B73D4">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934</w:t>
      </w:r>
    </w:p>
    <w:p w:rsidR="007B73D4" w:rsidRDefault="007B73D4">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934</w:t>
      </w:r>
    </w:p>
    <w:p w:rsidR="007B73D4" w:rsidRDefault="007B73D4">
      <w:pPr>
        <w:pStyle w:val="TOC5"/>
        <w:rPr>
          <w:rFonts w:asciiTheme="minorHAnsi" w:eastAsiaTheme="minorEastAsia" w:hAnsiTheme="minorHAnsi" w:cstheme="minorBidi"/>
          <w:sz w:val="22"/>
          <w:szCs w:val="22"/>
        </w:rPr>
      </w:pPr>
      <w:r>
        <w:lastRenderedPageBreak/>
        <w:t>A.4.3.4.3.2</w:t>
      </w:r>
      <w:r>
        <w:rPr>
          <w:rFonts w:asciiTheme="minorHAnsi" w:eastAsiaTheme="minorEastAsia" w:hAnsiTheme="minorHAnsi" w:cstheme="minorBidi"/>
          <w:sz w:val="22"/>
          <w:szCs w:val="22"/>
        </w:rPr>
        <w:tab/>
      </w:r>
      <w:r>
        <w:t>Test Requirements</w:t>
      </w:r>
      <w:r>
        <w:tab/>
        <w:t>937</w:t>
      </w:r>
    </w:p>
    <w:p w:rsidR="007B73D4" w:rsidRDefault="007B73D4">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937</w:t>
      </w:r>
    </w:p>
    <w:p w:rsidR="007B73D4" w:rsidRDefault="007B73D4">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937</w:t>
      </w:r>
    </w:p>
    <w:p w:rsidR="007B73D4" w:rsidRDefault="007B73D4">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941</w:t>
      </w:r>
    </w:p>
    <w:p w:rsidR="007B73D4" w:rsidRDefault="007B73D4">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941</w:t>
      </w:r>
    </w:p>
    <w:p w:rsidR="007B73D4" w:rsidRDefault="007B73D4">
      <w:pPr>
        <w:pStyle w:val="TOC3"/>
        <w:rPr>
          <w:rFonts w:asciiTheme="minorHAnsi" w:eastAsiaTheme="minorEastAsia" w:hAnsiTheme="minorHAnsi" w:cstheme="minorBidi"/>
          <w:sz w:val="22"/>
          <w:szCs w:val="22"/>
        </w:rPr>
      </w:pPr>
      <w:r w:rsidRPr="007B73D4">
        <w:t>A.4.4.1</w:t>
      </w:r>
      <w:r w:rsidRPr="007B73D4">
        <w:rPr>
          <w:rFonts w:asciiTheme="minorHAnsi" w:eastAsiaTheme="minorEastAsia" w:hAnsiTheme="minorHAnsi" w:cstheme="minorBidi"/>
          <w:sz w:val="22"/>
          <w:szCs w:val="22"/>
        </w:rPr>
        <w:tab/>
      </w:r>
      <w:r w:rsidRPr="002D7B17">
        <w:rPr>
          <w:lang w:val="sv-SE"/>
        </w:rPr>
        <w:t>E-UTRAN FDD – GSM:</w:t>
      </w:r>
      <w:r>
        <w:tab/>
        <w:t>941</w:t>
      </w:r>
    </w:p>
    <w:p w:rsidR="007B73D4" w:rsidRDefault="007B73D4">
      <w:pPr>
        <w:pStyle w:val="TOC4"/>
        <w:rPr>
          <w:rFonts w:asciiTheme="minorHAnsi" w:eastAsiaTheme="minorEastAsia" w:hAnsiTheme="minorHAnsi" w:cstheme="minorBidi"/>
          <w:sz w:val="22"/>
          <w:szCs w:val="22"/>
        </w:rPr>
      </w:pPr>
      <w:r w:rsidRPr="007B73D4">
        <w:t>A.4.4.1.1</w:t>
      </w:r>
      <w:r w:rsidRPr="007B73D4">
        <w:rPr>
          <w:rFonts w:asciiTheme="minorHAnsi" w:eastAsiaTheme="minorEastAsia" w:hAnsiTheme="minorHAnsi" w:cstheme="minorBidi"/>
          <w:sz w:val="22"/>
          <w:szCs w:val="22"/>
        </w:rPr>
        <w:tab/>
      </w:r>
      <w:r w:rsidRPr="002D7B17">
        <w:rPr>
          <w:snapToGrid w:val="0"/>
        </w:rPr>
        <w:t>Test Purpose and Environment</w:t>
      </w:r>
      <w:r>
        <w:tab/>
        <w:t>941</w:t>
      </w:r>
    </w:p>
    <w:p w:rsidR="007B73D4" w:rsidRDefault="007B73D4">
      <w:pPr>
        <w:pStyle w:val="TOC4"/>
        <w:rPr>
          <w:rFonts w:asciiTheme="minorHAnsi" w:eastAsiaTheme="minorEastAsia" w:hAnsiTheme="minorHAnsi" w:cstheme="minorBidi"/>
          <w:sz w:val="22"/>
          <w:szCs w:val="22"/>
        </w:rPr>
      </w:pPr>
      <w:r w:rsidRPr="007B73D4">
        <w:t>A.4.4.1.2</w:t>
      </w:r>
      <w:r w:rsidRPr="007B73D4">
        <w:rPr>
          <w:rFonts w:asciiTheme="minorHAnsi" w:eastAsiaTheme="minorEastAsia" w:hAnsiTheme="minorHAnsi" w:cstheme="minorBidi"/>
          <w:sz w:val="22"/>
          <w:szCs w:val="22"/>
        </w:rPr>
        <w:tab/>
      </w:r>
      <w:r w:rsidRPr="002D7B17">
        <w:rPr>
          <w:snapToGrid w:val="0"/>
        </w:rPr>
        <w:t>Test Requirements</w:t>
      </w:r>
      <w:r>
        <w:tab/>
        <w:t>943</w:t>
      </w:r>
    </w:p>
    <w:p w:rsidR="007B73D4" w:rsidRDefault="007B73D4">
      <w:pPr>
        <w:pStyle w:val="TOC4"/>
        <w:rPr>
          <w:rFonts w:asciiTheme="minorHAnsi" w:eastAsiaTheme="minorEastAsia" w:hAnsiTheme="minorHAnsi" w:cstheme="minorBidi"/>
          <w:sz w:val="22"/>
          <w:szCs w:val="22"/>
        </w:rPr>
      </w:pPr>
      <w:r w:rsidRPr="007B73D4">
        <w:t>A.4.4.2</w:t>
      </w:r>
      <w:r w:rsidRPr="007B73D4">
        <w:rPr>
          <w:rFonts w:asciiTheme="minorHAnsi" w:eastAsiaTheme="minorEastAsia" w:hAnsiTheme="minorHAnsi" w:cstheme="minorBidi"/>
          <w:sz w:val="22"/>
          <w:szCs w:val="22"/>
        </w:rPr>
        <w:tab/>
      </w:r>
      <w:r w:rsidRPr="002D7B17">
        <w:rPr>
          <w:lang w:val="sv-SE"/>
        </w:rPr>
        <w:t>E-UTRAN TDD – GSM:</w:t>
      </w:r>
      <w:r>
        <w:tab/>
        <w:t>943</w:t>
      </w:r>
    </w:p>
    <w:p w:rsidR="007B73D4" w:rsidRDefault="007B73D4">
      <w:pPr>
        <w:pStyle w:val="TOC4"/>
        <w:rPr>
          <w:rFonts w:asciiTheme="minorHAnsi" w:eastAsiaTheme="minorEastAsia" w:hAnsiTheme="minorHAnsi" w:cstheme="minorBidi"/>
          <w:sz w:val="22"/>
          <w:szCs w:val="22"/>
        </w:rPr>
      </w:pPr>
      <w:r w:rsidRPr="007B73D4">
        <w:t>A.4.4.2.1</w:t>
      </w:r>
      <w:r w:rsidRPr="007B73D4">
        <w:rPr>
          <w:rFonts w:asciiTheme="minorHAnsi" w:eastAsiaTheme="minorEastAsia" w:hAnsiTheme="minorHAnsi" w:cstheme="minorBidi"/>
          <w:sz w:val="22"/>
          <w:szCs w:val="22"/>
        </w:rPr>
        <w:tab/>
      </w:r>
      <w:r w:rsidRPr="002D7B17">
        <w:rPr>
          <w:snapToGrid w:val="0"/>
        </w:rPr>
        <w:t>Test Purpose and Environment</w:t>
      </w:r>
      <w:r>
        <w:tab/>
        <w:t>943</w:t>
      </w:r>
    </w:p>
    <w:p w:rsidR="007B73D4" w:rsidRDefault="007B73D4">
      <w:pPr>
        <w:pStyle w:val="TOC4"/>
        <w:rPr>
          <w:rFonts w:asciiTheme="minorHAnsi" w:eastAsiaTheme="minorEastAsia" w:hAnsiTheme="minorHAnsi" w:cstheme="minorBidi"/>
          <w:sz w:val="22"/>
          <w:szCs w:val="22"/>
        </w:rPr>
      </w:pPr>
      <w:r w:rsidRPr="007B73D4">
        <w:t>A.4.4.2.2</w:t>
      </w:r>
      <w:r w:rsidRPr="007B73D4">
        <w:rPr>
          <w:rFonts w:asciiTheme="minorHAnsi" w:eastAsiaTheme="minorEastAsia" w:hAnsiTheme="minorHAnsi" w:cstheme="minorBidi"/>
          <w:sz w:val="22"/>
          <w:szCs w:val="22"/>
        </w:rPr>
        <w:tab/>
      </w:r>
      <w:r w:rsidRPr="002D7B17">
        <w:rPr>
          <w:snapToGrid w:val="0"/>
        </w:rPr>
        <w:t>Test Requirements</w:t>
      </w:r>
      <w:r>
        <w:tab/>
        <w:t>945</w:t>
      </w:r>
    </w:p>
    <w:p w:rsidR="007B73D4" w:rsidRDefault="007B73D4">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946</w:t>
      </w:r>
    </w:p>
    <w:p w:rsidR="007B73D4" w:rsidRDefault="007B73D4">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946</w:t>
      </w:r>
    </w:p>
    <w:p w:rsidR="007B73D4" w:rsidRDefault="007B73D4">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946</w:t>
      </w:r>
    </w:p>
    <w:p w:rsidR="007B73D4" w:rsidRDefault="007B73D4">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946</w:t>
      </w:r>
    </w:p>
    <w:p w:rsidR="007B73D4" w:rsidRDefault="007B73D4">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948</w:t>
      </w:r>
    </w:p>
    <w:p w:rsidR="007B73D4" w:rsidRDefault="007B73D4">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948</w:t>
      </w:r>
    </w:p>
    <w:p w:rsidR="007B73D4" w:rsidRDefault="007B73D4">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948</w:t>
      </w:r>
    </w:p>
    <w:p w:rsidR="007B73D4" w:rsidRDefault="007B73D4">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948</w:t>
      </w:r>
    </w:p>
    <w:p w:rsidR="007B73D4" w:rsidRDefault="007B73D4">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951</w:t>
      </w:r>
    </w:p>
    <w:p w:rsidR="007B73D4" w:rsidRDefault="007B73D4">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951</w:t>
      </w:r>
    </w:p>
    <w:p w:rsidR="007B73D4" w:rsidRDefault="007B73D4">
      <w:pPr>
        <w:pStyle w:val="TOC4"/>
        <w:rPr>
          <w:rFonts w:asciiTheme="minorHAnsi" w:eastAsiaTheme="minorEastAsia" w:hAnsiTheme="minorHAnsi" w:cstheme="minorBidi"/>
          <w:sz w:val="22"/>
          <w:szCs w:val="22"/>
        </w:rPr>
      </w:pPr>
      <w:r w:rsidRPr="007B73D4">
        <w:t>A.4.6.1</w:t>
      </w:r>
      <w:r w:rsidRPr="007B73D4">
        <w:rPr>
          <w:rFonts w:asciiTheme="minorHAnsi" w:eastAsiaTheme="minorEastAsia" w:hAnsiTheme="minorHAnsi" w:cstheme="minorBidi"/>
          <w:sz w:val="22"/>
          <w:szCs w:val="22"/>
        </w:rPr>
        <w:tab/>
      </w:r>
      <w:r w:rsidRPr="002D7B17">
        <w:rPr>
          <w:lang w:val="sv-SE"/>
        </w:rPr>
        <w:t>E-UTRAN FDD – cdma2000 1X</w:t>
      </w:r>
      <w:r>
        <w:tab/>
        <w:t>951</w:t>
      </w:r>
    </w:p>
    <w:p w:rsidR="007B73D4" w:rsidRDefault="007B73D4">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951</w:t>
      </w:r>
    </w:p>
    <w:p w:rsidR="007B73D4" w:rsidRDefault="007B73D4">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951</w:t>
      </w:r>
    </w:p>
    <w:p w:rsidR="007B73D4" w:rsidRDefault="007B73D4">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954</w:t>
      </w:r>
    </w:p>
    <w:p w:rsidR="007B73D4" w:rsidRDefault="007B73D4">
      <w:pPr>
        <w:pStyle w:val="TOC3"/>
        <w:rPr>
          <w:rFonts w:asciiTheme="minorHAnsi" w:eastAsiaTheme="minorEastAsia" w:hAnsiTheme="minorHAnsi" w:cstheme="minorBidi"/>
          <w:sz w:val="22"/>
          <w:szCs w:val="22"/>
        </w:rPr>
      </w:pPr>
      <w:r w:rsidRPr="007B73D4">
        <w:t>A.4.</w:t>
      </w:r>
      <w:r w:rsidRPr="007B73D4">
        <w:rPr>
          <w:lang w:eastAsia="zh-CN"/>
        </w:rPr>
        <w:t>6</w:t>
      </w:r>
      <w:r w:rsidRPr="007B73D4">
        <w:t>.</w:t>
      </w:r>
      <w:r w:rsidRPr="007B73D4">
        <w:rPr>
          <w:lang w:eastAsia="zh-CN"/>
        </w:rPr>
        <w:t>2</w:t>
      </w:r>
      <w:r w:rsidRPr="007B73D4">
        <w:rPr>
          <w:rFonts w:asciiTheme="minorHAnsi" w:eastAsiaTheme="minorEastAsia" w:hAnsiTheme="minorHAnsi" w:cstheme="minorBidi"/>
          <w:sz w:val="22"/>
          <w:szCs w:val="22"/>
        </w:rPr>
        <w:tab/>
      </w:r>
      <w:r w:rsidRPr="002D7B17">
        <w:rPr>
          <w:lang w:val="sv-SE"/>
        </w:rPr>
        <w:t xml:space="preserve">E-UTRAN </w:t>
      </w:r>
      <w:r w:rsidRPr="002D7B17">
        <w:rPr>
          <w:lang w:val="sv-SE" w:eastAsia="zh-CN"/>
        </w:rPr>
        <w:t>T</w:t>
      </w:r>
      <w:r w:rsidRPr="002D7B17">
        <w:rPr>
          <w:lang w:val="sv-SE"/>
        </w:rPr>
        <w:t>DD – cdma2000 1X</w:t>
      </w:r>
      <w:r>
        <w:tab/>
        <w:t>954</w:t>
      </w:r>
    </w:p>
    <w:p w:rsidR="007B73D4" w:rsidRDefault="007B73D4">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954</w:t>
      </w:r>
    </w:p>
    <w:p w:rsidR="007B73D4" w:rsidRDefault="007B73D4">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954</w:t>
      </w:r>
    </w:p>
    <w:p w:rsidR="007B73D4" w:rsidRDefault="007B73D4">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957</w:t>
      </w:r>
    </w:p>
    <w:p w:rsidR="007B73D4" w:rsidRDefault="007B73D4">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957</w:t>
      </w:r>
    </w:p>
    <w:p w:rsidR="007B73D4" w:rsidRDefault="007B73D4">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957</w:t>
      </w:r>
    </w:p>
    <w:p w:rsidR="007B73D4" w:rsidRDefault="007B73D4">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957</w:t>
      </w:r>
    </w:p>
    <w:p w:rsidR="007B73D4" w:rsidRDefault="007B73D4">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961</w:t>
      </w:r>
    </w:p>
    <w:p w:rsidR="007B73D4" w:rsidRDefault="007B73D4">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962</w:t>
      </w:r>
    </w:p>
    <w:p w:rsidR="007B73D4" w:rsidRDefault="007B73D4">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962</w:t>
      </w:r>
    </w:p>
    <w:p w:rsidR="007B73D4" w:rsidRDefault="007B73D4">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965</w:t>
      </w:r>
    </w:p>
    <w:p w:rsidR="007B73D4" w:rsidRDefault="007B73D4">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966</w:t>
      </w:r>
    </w:p>
    <w:p w:rsidR="007B73D4" w:rsidRDefault="007B73D4">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966</w:t>
      </w:r>
    </w:p>
    <w:p w:rsidR="007B73D4" w:rsidRDefault="007B73D4">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969</w:t>
      </w:r>
    </w:p>
    <w:p w:rsidR="007B73D4" w:rsidRDefault="007B73D4">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970</w:t>
      </w:r>
    </w:p>
    <w:p w:rsidR="007B73D4" w:rsidRDefault="007B73D4">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970</w:t>
      </w:r>
    </w:p>
    <w:p w:rsidR="007B73D4" w:rsidRDefault="007B73D4">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973</w:t>
      </w:r>
    </w:p>
    <w:p w:rsidR="007B73D4" w:rsidRDefault="007B73D4">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974</w:t>
      </w:r>
    </w:p>
    <w:p w:rsidR="007B73D4" w:rsidRDefault="007B73D4">
      <w:pPr>
        <w:pStyle w:val="TOC2"/>
        <w:rPr>
          <w:rFonts w:asciiTheme="minorHAnsi" w:eastAsiaTheme="minorEastAsia" w:hAnsiTheme="minorHAnsi" w:cstheme="minorBidi"/>
          <w:sz w:val="22"/>
          <w:szCs w:val="22"/>
        </w:rPr>
      </w:pPr>
      <w:r w:rsidRPr="007B73D4">
        <w:t>A.5.1</w:t>
      </w:r>
      <w:r w:rsidRPr="007B73D4">
        <w:rPr>
          <w:rFonts w:asciiTheme="minorHAnsi" w:eastAsiaTheme="minorEastAsia" w:hAnsiTheme="minorHAnsi"/>
          <w:sz w:val="22"/>
          <w:szCs w:val="22"/>
        </w:rPr>
        <w:tab/>
      </w:r>
      <w:r>
        <w:t>E-UTRAN Handover</w:t>
      </w:r>
      <w:r>
        <w:tab/>
        <w:t>974</w:t>
      </w:r>
    </w:p>
    <w:p w:rsidR="007B73D4" w:rsidRDefault="007B73D4">
      <w:pPr>
        <w:pStyle w:val="TOC3"/>
        <w:rPr>
          <w:rFonts w:asciiTheme="minorHAnsi" w:eastAsiaTheme="minorEastAsia" w:hAnsiTheme="minorHAnsi" w:cstheme="minorBidi"/>
          <w:sz w:val="22"/>
          <w:szCs w:val="22"/>
        </w:rPr>
      </w:pPr>
      <w:r w:rsidRPr="007B73D4">
        <w:t>A.5.1.1</w:t>
      </w:r>
      <w:r w:rsidRPr="007B73D4">
        <w:rPr>
          <w:rFonts w:asciiTheme="minorHAnsi" w:eastAsiaTheme="minorEastAsia" w:hAnsiTheme="minorHAnsi" w:cstheme="minorBidi"/>
          <w:sz w:val="22"/>
          <w:szCs w:val="22"/>
        </w:rPr>
        <w:tab/>
      </w:r>
      <w:r>
        <w:t>E-UTRAN FDD - FDD Intra frequency handover</w:t>
      </w:r>
      <w:r>
        <w:tab/>
        <w:t>974</w:t>
      </w:r>
    </w:p>
    <w:p w:rsidR="007B73D4" w:rsidRDefault="007B73D4">
      <w:pPr>
        <w:pStyle w:val="TOC4"/>
        <w:rPr>
          <w:rFonts w:asciiTheme="minorHAnsi" w:eastAsiaTheme="minorEastAsia" w:hAnsiTheme="minorHAnsi" w:cstheme="minorBidi"/>
          <w:sz w:val="22"/>
          <w:szCs w:val="22"/>
        </w:rPr>
      </w:pPr>
      <w:r w:rsidRPr="007B73D4">
        <w:t>A.5.1.1.1</w:t>
      </w:r>
      <w:r w:rsidRPr="007B73D4">
        <w:rPr>
          <w:rFonts w:asciiTheme="minorHAnsi" w:eastAsiaTheme="minorEastAsia" w:hAnsiTheme="minorHAnsi" w:cstheme="minorBidi"/>
          <w:sz w:val="22"/>
          <w:szCs w:val="22"/>
        </w:rPr>
        <w:tab/>
      </w:r>
      <w:r w:rsidRPr="002D7B17">
        <w:rPr>
          <w:snapToGrid w:val="0"/>
        </w:rPr>
        <w:t>Test Purpose and Environment</w:t>
      </w:r>
      <w:r>
        <w:tab/>
        <w:t>974</w:t>
      </w:r>
    </w:p>
    <w:p w:rsidR="007B73D4" w:rsidRDefault="007B73D4">
      <w:pPr>
        <w:pStyle w:val="TOC3"/>
        <w:rPr>
          <w:rFonts w:asciiTheme="minorHAnsi" w:eastAsiaTheme="minorEastAsia" w:hAnsiTheme="minorHAnsi" w:cstheme="minorBidi"/>
          <w:sz w:val="22"/>
          <w:szCs w:val="22"/>
        </w:rPr>
      </w:pPr>
      <w:r w:rsidRPr="007B73D4">
        <w:t>A.5.1.1.2</w:t>
      </w:r>
      <w:r w:rsidRPr="007B73D4">
        <w:rPr>
          <w:rFonts w:asciiTheme="minorHAnsi" w:eastAsiaTheme="minorEastAsia" w:hAnsiTheme="minorHAnsi" w:cstheme="minorBidi"/>
          <w:sz w:val="22"/>
          <w:szCs w:val="22"/>
        </w:rPr>
        <w:tab/>
      </w:r>
      <w:r w:rsidRPr="002D7B17">
        <w:rPr>
          <w:snapToGrid w:val="0"/>
        </w:rPr>
        <w:t>Test Requirements</w:t>
      </w:r>
      <w:r>
        <w:tab/>
        <w:t>976</w:t>
      </w:r>
    </w:p>
    <w:p w:rsidR="007B73D4" w:rsidRDefault="007B73D4">
      <w:pPr>
        <w:pStyle w:val="TOC3"/>
        <w:rPr>
          <w:rFonts w:asciiTheme="minorHAnsi" w:eastAsiaTheme="minorEastAsia" w:hAnsiTheme="minorHAnsi" w:cstheme="minorBidi"/>
          <w:sz w:val="22"/>
          <w:szCs w:val="22"/>
        </w:rPr>
      </w:pPr>
      <w:r w:rsidRPr="007B73D4">
        <w:t>A.5.1.2</w:t>
      </w:r>
      <w:r w:rsidRPr="007B73D4">
        <w:rPr>
          <w:rFonts w:asciiTheme="minorHAnsi" w:eastAsiaTheme="minorEastAsia" w:hAnsiTheme="minorHAnsi"/>
          <w:sz w:val="22"/>
          <w:szCs w:val="22"/>
        </w:rPr>
        <w:tab/>
      </w:r>
      <w:r>
        <w:t>E-UTRAN TDD - TDD Intra frequency handover</w:t>
      </w:r>
      <w:r>
        <w:tab/>
        <w:t>976</w:t>
      </w:r>
    </w:p>
    <w:p w:rsidR="007B73D4" w:rsidRDefault="007B73D4">
      <w:pPr>
        <w:pStyle w:val="TOC4"/>
        <w:rPr>
          <w:rFonts w:asciiTheme="minorHAnsi" w:eastAsiaTheme="minorEastAsia" w:hAnsiTheme="minorHAnsi" w:cstheme="minorBidi"/>
          <w:sz w:val="22"/>
          <w:szCs w:val="22"/>
        </w:rPr>
      </w:pPr>
      <w:r w:rsidRPr="007B73D4">
        <w:t>A.5.1.2.1</w:t>
      </w:r>
      <w:r w:rsidRPr="007B73D4">
        <w:rPr>
          <w:rFonts w:asciiTheme="minorHAnsi" w:eastAsiaTheme="minorEastAsia" w:hAnsiTheme="minorHAnsi" w:cstheme="minorBidi"/>
          <w:sz w:val="22"/>
          <w:szCs w:val="22"/>
        </w:rPr>
        <w:tab/>
      </w:r>
      <w:r w:rsidRPr="002D7B17">
        <w:rPr>
          <w:snapToGrid w:val="0"/>
        </w:rPr>
        <w:t>Test Purpose and Environment</w:t>
      </w:r>
      <w:r>
        <w:tab/>
        <w:t>976</w:t>
      </w:r>
    </w:p>
    <w:p w:rsidR="007B73D4" w:rsidRDefault="007B73D4">
      <w:pPr>
        <w:pStyle w:val="TOC4"/>
        <w:rPr>
          <w:rFonts w:asciiTheme="minorHAnsi" w:eastAsiaTheme="minorEastAsia" w:hAnsiTheme="minorHAnsi" w:cstheme="minorBidi"/>
          <w:sz w:val="22"/>
          <w:szCs w:val="22"/>
        </w:rPr>
      </w:pPr>
      <w:r w:rsidRPr="007B73D4">
        <w:t>A.5.1.2.2</w:t>
      </w:r>
      <w:r w:rsidRPr="007B73D4">
        <w:rPr>
          <w:rFonts w:asciiTheme="minorHAnsi" w:eastAsiaTheme="minorEastAsia" w:hAnsiTheme="minorHAnsi" w:cstheme="minorBidi"/>
          <w:sz w:val="22"/>
          <w:szCs w:val="22"/>
        </w:rPr>
        <w:tab/>
      </w:r>
      <w:r w:rsidRPr="002D7B17">
        <w:rPr>
          <w:snapToGrid w:val="0"/>
        </w:rPr>
        <w:t>Test Requirements</w:t>
      </w:r>
      <w:r>
        <w:tab/>
        <w:t>978</w:t>
      </w:r>
    </w:p>
    <w:p w:rsidR="007B73D4" w:rsidRDefault="007B73D4">
      <w:pPr>
        <w:pStyle w:val="TOC3"/>
        <w:rPr>
          <w:rFonts w:asciiTheme="minorHAnsi" w:eastAsiaTheme="minorEastAsia" w:hAnsiTheme="minorHAnsi" w:cstheme="minorBidi"/>
          <w:sz w:val="22"/>
          <w:szCs w:val="22"/>
        </w:rPr>
      </w:pPr>
      <w:r w:rsidRPr="007B73D4">
        <w:t>A.5.1.3</w:t>
      </w:r>
      <w:r w:rsidRPr="007B73D4">
        <w:rPr>
          <w:rFonts w:asciiTheme="minorHAnsi" w:eastAsiaTheme="minorEastAsia" w:hAnsiTheme="minorHAnsi"/>
          <w:sz w:val="22"/>
          <w:szCs w:val="22"/>
        </w:rPr>
        <w:tab/>
      </w:r>
      <w:r>
        <w:t>E-UTRAN FDD – FDD Inter frequency handover</w:t>
      </w:r>
      <w:r>
        <w:tab/>
        <w:t>978</w:t>
      </w:r>
    </w:p>
    <w:p w:rsidR="007B73D4" w:rsidRDefault="007B73D4">
      <w:pPr>
        <w:pStyle w:val="TOC4"/>
        <w:rPr>
          <w:rFonts w:asciiTheme="minorHAnsi" w:eastAsiaTheme="minorEastAsia" w:hAnsiTheme="minorHAnsi" w:cstheme="minorBidi"/>
          <w:sz w:val="22"/>
          <w:szCs w:val="22"/>
        </w:rPr>
      </w:pPr>
      <w:r w:rsidRPr="007B73D4">
        <w:t>A.5.1.3.1</w:t>
      </w:r>
      <w:r w:rsidRPr="007B73D4">
        <w:rPr>
          <w:rFonts w:asciiTheme="minorHAnsi" w:eastAsiaTheme="minorEastAsia" w:hAnsiTheme="minorHAnsi" w:cstheme="minorBidi"/>
          <w:sz w:val="22"/>
          <w:szCs w:val="22"/>
        </w:rPr>
        <w:tab/>
      </w:r>
      <w:r w:rsidRPr="002D7B17">
        <w:rPr>
          <w:snapToGrid w:val="0"/>
        </w:rPr>
        <w:t>Test Purpose and Environment</w:t>
      </w:r>
      <w:r>
        <w:tab/>
        <w:t>978</w:t>
      </w:r>
    </w:p>
    <w:p w:rsidR="007B73D4" w:rsidRDefault="007B73D4">
      <w:pPr>
        <w:pStyle w:val="TOC4"/>
        <w:rPr>
          <w:rFonts w:asciiTheme="minorHAnsi" w:eastAsiaTheme="minorEastAsia" w:hAnsiTheme="minorHAnsi" w:cstheme="minorBidi"/>
          <w:sz w:val="22"/>
          <w:szCs w:val="22"/>
        </w:rPr>
      </w:pPr>
      <w:r w:rsidRPr="007B73D4">
        <w:t>A.5.1.3.2</w:t>
      </w:r>
      <w:r w:rsidRPr="007B73D4">
        <w:rPr>
          <w:rFonts w:asciiTheme="minorHAnsi" w:eastAsiaTheme="minorEastAsia" w:hAnsiTheme="minorHAnsi" w:cstheme="minorBidi"/>
          <w:sz w:val="22"/>
          <w:szCs w:val="22"/>
        </w:rPr>
        <w:tab/>
      </w:r>
      <w:r w:rsidRPr="002D7B17">
        <w:rPr>
          <w:snapToGrid w:val="0"/>
        </w:rPr>
        <w:t>Test Requirements</w:t>
      </w:r>
      <w:r>
        <w:tab/>
        <w:t>980</w:t>
      </w:r>
    </w:p>
    <w:p w:rsidR="007B73D4" w:rsidRDefault="007B73D4">
      <w:pPr>
        <w:pStyle w:val="TOC3"/>
        <w:rPr>
          <w:rFonts w:asciiTheme="minorHAnsi" w:eastAsiaTheme="minorEastAsia" w:hAnsiTheme="minorHAnsi" w:cstheme="minorBidi"/>
          <w:sz w:val="22"/>
          <w:szCs w:val="22"/>
        </w:rPr>
      </w:pPr>
      <w:r w:rsidRPr="007B73D4">
        <w:t>A.5.1.4</w:t>
      </w:r>
      <w:r w:rsidRPr="007B73D4">
        <w:rPr>
          <w:rFonts w:asciiTheme="minorHAnsi" w:eastAsiaTheme="minorEastAsia" w:hAnsiTheme="minorHAnsi"/>
          <w:sz w:val="22"/>
          <w:szCs w:val="22"/>
        </w:rPr>
        <w:tab/>
      </w:r>
      <w:r>
        <w:t>E-UTRAN TDD – TDD Inter frequency handover</w:t>
      </w:r>
      <w:r>
        <w:tab/>
        <w:t>980</w:t>
      </w:r>
    </w:p>
    <w:p w:rsidR="007B73D4" w:rsidRDefault="007B73D4">
      <w:pPr>
        <w:pStyle w:val="TOC4"/>
        <w:rPr>
          <w:rFonts w:asciiTheme="minorHAnsi" w:eastAsiaTheme="minorEastAsia" w:hAnsiTheme="minorHAnsi" w:cstheme="minorBidi"/>
          <w:sz w:val="22"/>
          <w:szCs w:val="22"/>
        </w:rPr>
      </w:pPr>
      <w:r w:rsidRPr="007B73D4">
        <w:t>A.5.1.4.1</w:t>
      </w:r>
      <w:r w:rsidRPr="007B73D4">
        <w:rPr>
          <w:rFonts w:asciiTheme="minorHAnsi" w:eastAsiaTheme="minorEastAsia" w:hAnsiTheme="minorHAnsi" w:cstheme="minorBidi"/>
          <w:sz w:val="22"/>
          <w:szCs w:val="22"/>
        </w:rPr>
        <w:tab/>
      </w:r>
      <w:r w:rsidRPr="002D7B17">
        <w:rPr>
          <w:snapToGrid w:val="0"/>
        </w:rPr>
        <w:t>Test Purpose and Environment</w:t>
      </w:r>
      <w:r>
        <w:tab/>
        <w:t>980</w:t>
      </w:r>
    </w:p>
    <w:p w:rsidR="007B73D4" w:rsidRDefault="007B73D4">
      <w:pPr>
        <w:pStyle w:val="TOC4"/>
        <w:rPr>
          <w:rFonts w:asciiTheme="minorHAnsi" w:eastAsiaTheme="minorEastAsia" w:hAnsiTheme="minorHAnsi" w:cstheme="minorBidi"/>
          <w:sz w:val="22"/>
          <w:szCs w:val="22"/>
        </w:rPr>
      </w:pPr>
      <w:r w:rsidRPr="007B73D4">
        <w:t>A.5.1.4.2</w:t>
      </w:r>
      <w:r w:rsidRPr="007B73D4">
        <w:rPr>
          <w:rFonts w:asciiTheme="minorHAnsi" w:eastAsiaTheme="minorEastAsia" w:hAnsiTheme="minorHAnsi" w:cstheme="minorBidi"/>
          <w:sz w:val="22"/>
          <w:szCs w:val="22"/>
        </w:rPr>
        <w:tab/>
      </w:r>
      <w:r w:rsidRPr="002D7B17">
        <w:rPr>
          <w:snapToGrid w:val="0"/>
        </w:rPr>
        <w:t>Test Requirements</w:t>
      </w:r>
      <w:r>
        <w:tab/>
        <w:t>982</w:t>
      </w:r>
    </w:p>
    <w:p w:rsidR="007B73D4" w:rsidRDefault="007B73D4">
      <w:pPr>
        <w:pStyle w:val="TOC3"/>
        <w:rPr>
          <w:rFonts w:asciiTheme="minorHAnsi" w:eastAsiaTheme="minorEastAsia" w:hAnsiTheme="minorHAnsi" w:cstheme="minorBidi"/>
          <w:sz w:val="22"/>
          <w:szCs w:val="22"/>
        </w:rPr>
      </w:pPr>
      <w:r w:rsidRPr="007B73D4">
        <w:t>A.5.1.5</w:t>
      </w:r>
      <w:r w:rsidRPr="007B73D4">
        <w:rPr>
          <w:rFonts w:asciiTheme="minorHAnsi" w:eastAsiaTheme="minorEastAsia" w:hAnsiTheme="minorHAnsi"/>
          <w:sz w:val="22"/>
          <w:szCs w:val="22"/>
        </w:rPr>
        <w:tab/>
      </w:r>
      <w:r>
        <w:t>E-UTRAN FDD – FDD Inter frequency handover: unknown target cell</w:t>
      </w:r>
      <w:r>
        <w:tab/>
        <w:t>982</w:t>
      </w:r>
    </w:p>
    <w:p w:rsidR="007B73D4" w:rsidRDefault="007B73D4">
      <w:pPr>
        <w:pStyle w:val="TOC4"/>
        <w:rPr>
          <w:rFonts w:asciiTheme="minorHAnsi" w:eastAsiaTheme="minorEastAsia" w:hAnsiTheme="minorHAnsi" w:cstheme="minorBidi"/>
          <w:sz w:val="22"/>
          <w:szCs w:val="22"/>
        </w:rPr>
      </w:pPr>
      <w:r w:rsidRPr="007B73D4">
        <w:t>A.5.1.5.1</w:t>
      </w:r>
      <w:r w:rsidRPr="007B73D4">
        <w:rPr>
          <w:rFonts w:asciiTheme="minorHAnsi" w:eastAsiaTheme="minorEastAsia" w:hAnsiTheme="minorHAnsi" w:cstheme="minorBidi"/>
          <w:sz w:val="22"/>
          <w:szCs w:val="22"/>
        </w:rPr>
        <w:tab/>
      </w:r>
      <w:r w:rsidRPr="002D7B17">
        <w:rPr>
          <w:snapToGrid w:val="0"/>
        </w:rPr>
        <w:t>Test Purpose and Environment</w:t>
      </w:r>
      <w:r>
        <w:tab/>
        <w:t>982</w:t>
      </w:r>
    </w:p>
    <w:p w:rsidR="007B73D4" w:rsidRDefault="007B73D4">
      <w:pPr>
        <w:pStyle w:val="TOC4"/>
        <w:rPr>
          <w:rFonts w:asciiTheme="minorHAnsi" w:eastAsiaTheme="minorEastAsia" w:hAnsiTheme="minorHAnsi" w:cstheme="minorBidi"/>
          <w:sz w:val="22"/>
          <w:szCs w:val="22"/>
        </w:rPr>
      </w:pPr>
      <w:r w:rsidRPr="007B73D4">
        <w:t>A.5.1.5.2</w:t>
      </w:r>
      <w:r w:rsidRPr="007B73D4">
        <w:rPr>
          <w:rFonts w:asciiTheme="minorHAnsi" w:eastAsiaTheme="minorEastAsia" w:hAnsiTheme="minorHAnsi" w:cstheme="minorBidi"/>
          <w:sz w:val="22"/>
          <w:szCs w:val="22"/>
        </w:rPr>
        <w:tab/>
      </w:r>
      <w:r w:rsidRPr="002D7B17">
        <w:rPr>
          <w:snapToGrid w:val="0"/>
        </w:rPr>
        <w:t>Test Requirements</w:t>
      </w:r>
      <w:r>
        <w:tab/>
        <w:t>984</w:t>
      </w:r>
    </w:p>
    <w:p w:rsidR="007B73D4" w:rsidRDefault="007B73D4">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984</w:t>
      </w:r>
    </w:p>
    <w:p w:rsidR="007B73D4" w:rsidRDefault="007B73D4">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984</w:t>
      </w:r>
    </w:p>
    <w:p w:rsidR="007B73D4" w:rsidRDefault="007B73D4">
      <w:pPr>
        <w:pStyle w:val="TOC4"/>
        <w:rPr>
          <w:rFonts w:asciiTheme="minorHAnsi" w:eastAsiaTheme="minorEastAsia" w:hAnsiTheme="minorHAnsi" w:cstheme="minorBidi"/>
          <w:sz w:val="22"/>
          <w:szCs w:val="22"/>
        </w:rPr>
      </w:pPr>
      <w:r w:rsidRPr="007B73D4">
        <w:lastRenderedPageBreak/>
        <w:t>A.5.1.6.2</w:t>
      </w:r>
      <w:r w:rsidRPr="007B73D4">
        <w:rPr>
          <w:rFonts w:asciiTheme="minorHAnsi" w:eastAsiaTheme="minorEastAsia" w:hAnsiTheme="minorHAnsi" w:cstheme="minorBidi"/>
          <w:sz w:val="22"/>
          <w:szCs w:val="22"/>
        </w:rPr>
        <w:tab/>
      </w:r>
      <w:r w:rsidRPr="002D7B17">
        <w:rPr>
          <w:snapToGrid w:val="0"/>
        </w:rPr>
        <w:t>Test Requirements</w:t>
      </w:r>
      <w:r>
        <w:tab/>
        <w:t>986</w:t>
      </w:r>
    </w:p>
    <w:p w:rsidR="007B73D4" w:rsidRDefault="007B73D4">
      <w:pPr>
        <w:pStyle w:val="TOC3"/>
        <w:rPr>
          <w:rFonts w:asciiTheme="minorHAnsi" w:eastAsiaTheme="minorEastAsia" w:hAnsiTheme="minorHAnsi" w:cstheme="minorBidi"/>
          <w:sz w:val="22"/>
          <w:szCs w:val="22"/>
        </w:rPr>
      </w:pPr>
      <w:r w:rsidRPr="007B73D4">
        <w:t>A.5.1.7</w:t>
      </w:r>
      <w:r w:rsidRPr="007B73D4">
        <w:rPr>
          <w:rFonts w:asciiTheme="minorHAnsi" w:eastAsiaTheme="minorEastAsia" w:hAnsiTheme="minorHAnsi"/>
          <w:sz w:val="22"/>
          <w:szCs w:val="22"/>
        </w:rPr>
        <w:tab/>
      </w:r>
      <w:r>
        <w:t>E-UTRAN FDD – TDD Inter frequency handover</w:t>
      </w:r>
      <w:r>
        <w:tab/>
        <w:t>986</w:t>
      </w:r>
    </w:p>
    <w:p w:rsidR="007B73D4" w:rsidRDefault="007B73D4">
      <w:pPr>
        <w:pStyle w:val="TOC4"/>
        <w:rPr>
          <w:rFonts w:asciiTheme="minorHAnsi" w:eastAsiaTheme="minorEastAsia" w:hAnsiTheme="minorHAnsi" w:cstheme="minorBidi"/>
          <w:sz w:val="22"/>
          <w:szCs w:val="22"/>
        </w:rPr>
      </w:pPr>
      <w:r w:rsidRPr="007B73D4">
        <w:t>A.5.1.7.1</w:t>
      </w:r>
      <w:r w:rsidRPr="007B73D4">
        <w:rPr>
          <w:rFonts w:asciiTheme="minorHAnsi" w:eastAsiaTheme="minorEastAsia" w:hAnsiTheme="minorHAnsi" w:cstheme="minorBidi"/>
          <w:sz w:val="22"/>
          <w:szCs w:val="22"/>
        </w:rPr>
        <w:tab/>
      </w:r>
      <w:r w:rsidRPr="002D7B17">
        <w:rPr>
          <w:snapToGrid w:val="0"/>
        </w:rPr>
        <w:t>Test Purpose and Environment</w:t>
      </w:r>
      <w:r>
        <w:tab/>
        <w:t>986</w:t>
      </w:r>
    </w:p>
    <w:p w:rsidR="007B73D4" w:rsidRDefault="007B73D4">
      <w:pPr>
        <w:pStyle w:val="TOC4"/>
        <w:rPr>
          <w:rFonts w:asciiTheme="minorHAnsi" w:eastAsiaTheme="minorEastAsia" w:hAnsiTheme="minorHAnsi" w:cstheme="minorBidi"/>
          <w:sz w:val="22"/>
          <w:szCs w:val="22"/>
        </w:rPr>
      </w:pPr>
      <w:r w:rsidRPr="007B73D4">
        <w:t>A.5.1.7.2</w:t>
      </w:r>
      <w:r w:rsidRPr="007B73D4">
        <w:rPr>
          <w:rFonts w:asciiTheme="minorHAnsi" w:eastAsiaTheme="minorEastAsia" w:hAnsiTheme="minorHAnsi" w:cstheme="minorBidi"/>
          <w:sz w:val="22"/>
          <w:szCs w:val="22"/>
        </w:rPr>
        <w:tab/>
      </w:r>
      <w:r w:rsidRPr="002D7B17">
        <w:rPr>
          <w:snapToGrid w:val="0"/>
        </w:rPr>
        <w:t>Test Requirements</w:t>
      </w:r>
      <w:r>
        <w:tab/>
        <w:t>989</w:t>
      </w:r>
    </w:p>
    <w:p w:rsidR="007B73D4" w:rsidRDefault="007B73D4">
      <w:pPr>
        <w:pStyle w:val="TOC3"/>
        <w:rPr>
          <w:rFonts w:asciiTheme="minorHAnsi" w:eastAsiaTheme="minorEastAsia" w:hAnsiTheme="minorHAnsi" w:cstheme="minorBidi"/>
          <w:sz w:val="22"/>
          <w:szCs w:val="22"/>
        </w:rPr>
      </w:pPr>
      <w:r w:rsidRPr="007B73D4">
        <w:t>A.5.1.8</w:t>
      </w:r>
      <w:r w:rsidRPr="007B73D4">
        <w:rPr>
          <w:rFonts w:asciiTheme="minorHAnsi" w:eastAsiaTheme="minorEastAsia" w:hAnsiTheme="minorHAnsi"/>
          <w:sz w:val="22"/>
          <w:szCs w:val="22"/>
        </w:rPr>
        <w:tab/>
      </w:r>
      <w:r>
        <w:t>E-UTRAN TDD – FDD Inter frequency handover</w:t>
      </w:r>
      <w:r>
        <w:tab/>
        <w:t>989</w:t>
      </w:r>
    </w:p>
    <w:p w:rsidR="007B73D4" w:rsidRDefault="007B73D4">
      <w:pPr>
        <w:pStyle w:val="TOC4"/>
        <w:rPr>
          <w:rFonts w:asciiTheme="minorHAnsi" w:eastAsiaTheme="minorEastAsia" w:hAnsiTheme="minorHAnsi" w:cstheme="minorBidi"/>
          <w:sz w:val="22"/>
          <w:szCs w:val="22"/>
        </w:rPr>
      </w:pPr>
      <w:r w:rsidRPr="007B73D4">
        <w:t>A.5.1.8.1</w:t>
      </w:r>
      <w:r w:rsidRPr="007B73D4">
        <w:rPr>
          <w:rFonts w:asciiTheme="minorHAnsi" w:eastAsiaTheme="minorEastAsia" w:hAnsiTheme="minorHAnsi" w:cstheme="minorBidi"/>
          <w:sz w:val="22"/>
          <w:szCs w:val="22"/>
        </w:rPr>
        <w:tab/>
      </w:r>
      <w:r w:rsidRPr="002D7B17">
        <w:rPr>
          <w:snapToGrid w:val="0"/>
        </w:rPr>
        <w:t>Test Purpose and Environment</w:t>
      </w:r>
      <w:r>
        <w:tab/>
        <w:t>989</w:t>
      </w:r>
    </w:p>
    <w:p w:rsidR="007B73D4" w:rsidRDefault="007B73D4">
      <w:pPr>
        <w:pStyle w:val="TOC4"/>
        <w:rPr>
          <w:rFonts w:asciiTheme="minorHAnsi" w:eastAsiaTheme="minorEastAsia" w:hAnsiTheme="minorHAnsi" w:cstheme="minorBidi"/>
          <w:sz w:val="22"/>
          <w:szCs w:val="22"/>
        </w:rPr>
      </w:pPr>
      <w:r w:rsidRPr="007B73D4">
        <w:t>A.5.1.8.2</w:t>
      </w:r>
      <w:r w:rsidRPr="007B73D4">
        <w:rPr>
          <w:rFonts w:asciiTheme="minorHAnsi" w:eastAsiaTheme="minorEastAsia" w:hAnsiTheme="minorHAnsi" w:cstheme="minorBidi"/>
          <w:sz w:val="22"/>
          <w:szCs w:val="22"/>
        </w:rPr>
        <w:tab/>
      </w:r>
      <w:r w:rsidRPr="002D7B17">
        <w:rPr>
          <w:snapToGrid w:val="0"/>
        </w:rPr>
        <w:t>Test Requirements</w:t>
      </w:r>
      <w:r>
        <w:tab/>
        <w:t>992</w:t>
      </w:r>
    </w:p>
    <w:p w:rsidR="007B73D4" w:rsidRDefault="007B73D4">
      <w:pPr>
        <w:pStyle w:val="TOC3"/>
        <w:rPr>
          <w:rFonts w:asciiTheme="minorHAnsi" w:eastAsiaTheme="minorEastAsia" w:hAnsiTheme="minorHAnsi" w:cstheme="minorBidi"/>
          <w:sz w:val="22"/>
          <w:szCs w:val="22"/>
        </w:rPr>
      </w:pPr>
      <w:r w:rsidRPr="007B73D4">
        <w:t>A.5.1.9</w:t>
      </w:r>
      <w:r w:rsidRPr="007B73D4">
        <w:rPr>
          <w:rFonts w:asciiTheme="minorHAnsi" w:eastAsiaTheme="minorEastAsia" w:hAnsiTheme="minorHAnsi" w:cstheme="minorBidi"/>
          <w:sz w:val="22"/>
          <w:szCs w:val="22"/>
        </w:rPr>
        <w:tab/>
      </w:r>
      <w:r>
        <w:t>E-UTRAN FDD - FDD Intra frequency handover for 5MHz bandwidth</w:t>
      </w:r>
      <w:r>
        <w:tab/>
        <w:t>992</w:t>
      </w:r>
    </w:p>
    <w:p w:rsidR="007B73D4" w:rsidRDefault="007B73D4">
      <w:pPr>
        <w:pStyle w:val="TOC4"/>
        <w:rPr>
          <w:rFonts w:asciiTheme="minorHAnsi" w:eastAsiaTheme="minorEastAsia" w:hAnsiTheme="minorHAnsi" w:cstheme="minorBidi"/>
          <w:sz w:val="22"/>
          <w:szCs w:val="22"/>
        </w:rPr>
      </w:pPr>
      <w:r w:rsidRPr="007B73D4">
        <w:t>A.5.1.9.1</w:t>
      </w:r>
      <w:r w:rsidRPr="007B73D4">
        <w:rPr>
          <w:rFonts w:asciiTheme="minorHAnsi" w:eastAsiaTheme="minorEastAsia" w:hAnsiTheme="minorHAnsi" w:cstheme="minorBidi"/>
          <w:sz w:val="22"/>
          <w:szCs w:val="22"/>
        </w:rPr>
        <w:tab/>
      </w:r>
      <w:r w:rsidRPr="002D7B17">
        <w:rPr>
          <w:snapToGrid w:val="0"/>
        </w:rPr>
        <w:t>Test Purpose and Environment</w:t>
      </w:r>
      <w:r>
        <w:tab/>
        <w:t>992</w:t>
      </w:r>
    </w:p>
    <w:p w:rsidR="007B73D4" w:rsidRDefault="007B73D4">
      <w:pPr>
        <w:pStyle w:val="TOC4"/>
        <w:rPr>
          <w:rFonts w:asciiTheme="minorHAnsi" w:eastAsiaTheme="minorEastAsia" w:hAnsiTheme="minorHAnsi" w:cstheme="minorBidi"/>
          <w:sz w:val="22"/>
          <w:szCs w:val="22"/>
        </w:rPr>
      </w:pPr>
      <w:r w:rsidRPr="007B73D4">
        <w:t>A.5.1.9.2</w:t>
      </w:r>
      <w:r w:rsidRPr="007B73D4">
        <w:rPr>
          <w:rFonts w:asciiTheme="minorHAnsi" w:eastAsiaTheme="minorEastAsia" w:hAnsiTheme="minorHAnsi" w:cstheme="minorBidi"/>
          <w:sz w:val="22"/>
          <w:szCs w:val="22"/>
        </w:rPr>
        <w:tab/>
      </w:r>
      <w:r w:rsidRPr="002D7B17">
        <w:rPr>
          <w:snapToGrid w:val="0"/>
        </w:rPr>
        <w:t>Test Requirements</w:t>
      </w:r>
      <w:r>
        <w:tab/>
        <w:t>993</w:t>
      </w:r>
    </w:p>
    <w:p w:rsidR="007B73D4" w:rsidRDefault="007B73D4">
      <w:pPr>
        <w:pStyle w:val="TOC3"/>
        <w:rPr>
          <w:rFonts w:asciiTheme="minorHAnsi" w:eastAsiaTheme="minorEastAsia" w:hAnsiTheme="minorHAnsi" w:cstheme="minorBidi"/>
          <w:sz w:val="22"/>
          <w:szCs w:val="22"/>
        </w:rPr>
      </w:pPr>
      <w:r w:rsidRPr="007B73D4">
        <w:t>A.5.1.10</w:t>
      </w:r>
      <w:r w:rsidRPr="007B73D4">
        <w:rPr>
          <w:rFonts w:asciiTheme="minorHAnsi" w:eastAsiaTheme="minorEastAsia" w:hAnsiTheme="minorHAnsi" w:cstheme="minorBidi"/>
          <w:sz w:val="22"/>
          <w:szCs w:val="22"/>
        </w:rPr>
        <w:tab/>
      </w:r>
      <w:r>
        <w:t>E-UTRAN FDD - FDD Intra frequency handover for UE category 0</w:t>
      </w:r>
      <w:r>
        <w:tab/>
        <w:t>993</w:t>
      </w:r>
    </w:p>
    <w:p w:rsidR="007B73D4" w:rsidRDefault="007B73D4">
      <w:pPr>
        <w:pStyle w:val="TOC4"/>
        <w:rPr>
          <w:rFonts w:asciiTheme="minorHAnsi" w:eastAsiaTheme="minorEastAsia" w:hAnsiTheme="minorHAnsi" w:cstheme="minorBidi"/>
          <w:sz w:val="22"/>
          <w:szCs w:val="22"/>
        </w:rPr>
      </w:pPr>
      <w:r w:rsidRPr="007B73D4">
        <w:t>A.5.1.10.1</w:t>
      </w:r>
      <w:r w:rsidRPr="007B73D4">
        <w:rPr>
          <w:rFonts w:asciiTheme="minorHAnsi" w:eastAsiaTheme="minorEastAsia" w:hAnsiTheme="minorHAnsi" w:cstheme="minorBidi"/>
          <w:sz w:val="22"/>
          <w:szCs w:val="22"/>
        </w:rPr>
        <w:tab/>
      </w:r>
      <w:r w:rsidRPr="002D7B17">
        <w:rPr>
          <w:snapToGrid w:val="0"/>
        </w:rPr>
        <w:t>Test Purpose and Environment</w:t>
      </w:r>
      <w:r>
        <w:tab/>
        <w:t>993</w:t>
      </w:r>
    </w:p>
    <w:p w:rsidR="007B73D4" w:rsidRDefault="007B73D4">
      <w:pPr>
        <w:pStyle w:val="TOC4"/>
        <w:rPr>
          <w:rFonts w:asciiTheme="minorHAnsi" w:eastAsiaTheme="minorEastAsia" w:hAnsiTheme="minorHAnsi" w:cstheme="minorBidi"/>
          <w:sz w:val="22"/>
          <w:szCs w:val="22"/>
        </w:rPr>
      </w:pPr>
      <w:r w:rsidRPr="007B73D4">
        <w:t>A.5.1.10.2</w:t>
      </w:r>
      <w:r w:rsidRPr="007B73D4">
        <w:rPr>
          <w:rFonts w:asciiTheme="minorHAnsi" w:eastAsiaTheme="minorEastAsia" w:hAnsiTheme="minorHAnsi" w:cstheme="minorBidi"/>
          <w:sz w:val="22"/>
          <w:szCs w:val="22"/>
        </w:rPr>
        <w:tab/>
      </w:r>
      <w:r w:rsidRPr="002D7B17">
        <w:rPr>
          <w:snapToGrid w:val="0"/>
        </w:rPr>
        <w:t>Test Requirements</w:t>
      </w:r>
      <w:r>
        <w:tab/>
        <w:t>995</w:t>
      </w:r>
    </w:p>
    <w:p w:rsidR="007B73D4" w:rsidRDefault="007B73D4">
      <w:pPr>
        <w:pStyle w:val="TOC3"/>
        <w:rPr>
          <w:rFonts w:asciiTheme="minorHAnsi" w:eastAsiaTheme="minorEastAsia" w:hAnsiTheme="minorHAnsi" w:cstheme="minorBidi"/>
          <w:sz w:val="22"/>
          <w:szCs w:val="22"/>
        </w:rPr>
      </w:pPr>
      <w:r w:rsidRPr="007B73D4">
        <w:t>A.5.1.11</w:t>
      </w:r>
      <w:r w:rsidRPr="007B73D4">
        <w:rPr>
          <w:rFonts w:asciiTheme="minorHAnsi" w:eastAsiaTheme="minorEastAsia" w:hAnsiTheme="minorHAnsi" w:cstheme="minorBidi"/>
          <w:sz w:val="22"/>
          <w:szCs w:val="22"/>
        </w:rPr>
        <w:tab/>
      </w:r>
      <w:r>
        <w:t>E-UTRAN HD - FDD Intra frequency handover for UE category 0</w:t>
      </w:r>
      <w:r>
        <w:tab/>
        <w:t>995</w:t>
      </w:r>
    </w:p>
    <w:p w:rsidR="007B73D4" w:rsidRDefault="007B73D4">
      <w:pPr>
        <w:pStyle w:val="TOC4"/>
        <w:rPr>
          <w:rFonts w:asciiTheme="minorHAnsi" w:eastAsiaTheme="minorEastAsia" w:hAnsiTheme="minorHAnsi" w:cstheme="minorBidi"/>
          <w:sz w:val="22"/>
          <w:szCs w:val="22"/>
        </w:rPr>
      </w:pPr>
      <w:r w:rsidRPr="007B73D4">
        <w:t>A.5.1.11.1</w:t>
      </w:r>
      <w:r w:rsidRPr="007B73D4">
        <w:rPr>
          <w:rFonts w:asciiTheme="minorHAnsi" w:eastAsiaTheme="minorEastAsia" w:hAnsiTheme="minorHAnsi" w:cstheme="minorBidi"/>
          <w:sz w:val="22"/>
          <w:szCs w:val="22"/>
        </w:rPr>
        <w:tab/>
      </w:r>
      <w:r w:rsidRPr="002D7B17">
        <w:rPr>
          <w:snapToGrid w:val="0"/>
        </w:rPr>
        <w:t>Test Purpose and Environment</w:t>
      </w:r>
      <w:r>
        <w:tab/>
        <w:t>995</w:t>
      </w:r>
    </w:p>
    <w:p w:rsidR="007B73D4" w:rsidRDefault="007B73D4">
      <w:pPr>
        <w:pStyle w:val="TOC4"/>
        <w:rPr>
          <w:rFonts w:asciiTheme="minorHAnsi" w:eastAsiaTheme="minorEastAsia" w:hAnsiTheme="minorHAnsi" w:cstheme="minorBidi"/>
          <w:sz w:val="22"/>
          <w:szCs w:val="22"/>
        </w:rPr>
      </w:pPr>
      <w:r w:rsidRPr="007B73D4">
        <w:t>A.5.1.11.2</w:t>
      </w:r>
      <w:r w:rsidRPr="007B73D4">
        <w:rPr>
          <w:rFonts w:asciiTheme="minorHAnsi" w:eastAsiaTheme="minorEastAsia" w:hAnsiTheme="minorHAnsi" w:cstheme="minorBidi"/>
          <w:sz w:val="22"/>
          <w:szCs w:val="22"/>
        </w:rPr>
        <w:tab/>
      </w:r>
      <w:r w:rsidRPr="002D7B17">
        <w:rPr>
          <w:snapToGrid w:val="0"/>
        </w:rPr>
        <w:t>Test Requirements</w:t>
      </w:r>
      <w:r>
        <w:tab/>
        <w:t>997</w:t>
      </w:r>
    </w:p>
    <w:p w:rsidR="007B73D4" w:rsidRDefault="007B73D4">
      <w:pPr>
        <w:pStyle w:val="TOC3"/>
        <w:rPr>
          <w:rFonts w:asciiTheme="minorHAnsi" w:eastAsiaTheme="minorEastAsia" w:hAnsiTheme="minorHAnsi" w:cstheme="minorBidi"/>
          <w:sz w:val="22"/>
          <w:szCs w:val="22"/>
        </w:rPr>
      </w:pPr>
      <w:r w:rsidRPr="007B73D4">
        <w:t>A.5.1.12</w:t>
      </w:r>
      <w:r w:rsidRPr="007B73D4">
        <w:rPr>
          <w:rFonts w:asciiTheme="minorHAnsi" w:eastAsiaTheme="minorEastAsia" w:hAnsiTheme="minorHAnsi"/>
          <w:sz w:val="22"/>
          <w:szCs w:val="22"/>
        </w:rPr>
        <w:tab/>
      </w:r>
      <w:r>
        <w:t>E-UTRAN TDD - TDD Intra frequency handover for UE category 0</w:t>
      </w:r>
      <w:r>
        <w:tab/>
        <w:t>997</w:t>
      </w:r>
    </w:p>
    <w:p w:rsidR="007B73D4" w:rsidRDefault="007B73D4">
      <w:pPr>
        <w:pStyle w:val="TOC4"/>
        <w:rPr>
          <w:rFonts w:asciiTheme="minorHAnsi" w:eastAsiaTheme="minorEastAsia" w:hAnsiTheme="minorHAnsi" w:cstheme="minorBidi"/>
          <w:sz w:val="22"/>
          <w:szCs w:val="22"/>
        </w:rPr>
      </w:pPr>
      <w:r w:rsidRPr="007B73D4">
        <w:t>A.5.1.12.1</w:t>
      </w:r>
      <w:r w:rsidRPr="007B73D4">
        <w:rPr>
          <w:rFonts w:asciiTheme="minorHAnsi" w:eastAsiaTheme="minorEastAsia" w:hAnsiTheme="minorHAnsi" w:cstheme="minorBidi"/>
          <w:sz w:val="22"/>
          <w:szCs w:val="22"/>
        </w:rPr>
        <w:tab/>
      </w:r>
      <w:r w:rsidRPr="002D7B17">
        <w:rPr>
          <w:snapToGrid w:val="0"/>
        </w:rPr>
        <w:t>Test Purpose and Environment</w:t>
      </w:r>
      <w:r>
        <w:tab/>
        <w:t>997</w:t>
      </w:r>
    </w:p>
    <w:p w:rsidR="007B73D4" w:rsidRDefault="007B73D4">
      <w:pPr>
        <w:pStyle w:val="TOC4"/>
        <w:rPr>
          <w:rFonts w:asciiTheme="minorHAnsi" w:eastAsiaTheme="minorEastAsia" w:hAnsiTheme="minorHAnsi" w:cstheme="minorBidi"/>
          <w:sz w:val="22"/>
          <w:szCs w:val="22"/>
        </w:rPr>
      </w:pPr>
      <w:r w:rsidRPr="007B73D4">
        <w:t>A.5.1.12.2</w:t>
      </w:r>
      <w:r w:rsidRPr="007B73D4">
        <w:rPr>
          <w:rFonts w:asciiTheme="minorHAnsi" w:eastAsiaTheme="minorEastAsia" w:hAnsiTheme="minorHAnsi" w:cstheme="minorBidi"/>
          <w:sz w:val="22"/>
          <w:szCs w:val="22"/>
        </w:rPr>
        <w:tab/>
      </w:r>
      <w:r w:rsidRPr="002D7B17">
        <w:rPr>
          <w:snapToGrid w:val="0"/>
        </w:rPr>
        <w:t>Test Requirements</w:t>
      </w:r>
      <w:r>
        <w:tab/>
        <w:t>999</w:t>
      </w:r>
    </w:p>
    <w:p w:rsidR="007B73D4" w:rsidRDefault="007B73D4">
      <w:pPr>
        <w:pStyle w:val="TOC3"/>
        <w:rPr>
          <w:rFonts w:asciiTheme="minorHAnsi" w:eastAsiaTheme="minorEastAsia" w:hAnsiTheme="minorHAnsi" w:cstheme="minorBidi"/>
          <w:sz w:val="22"/>
          <w:szCs w:val="22"/>
        </w:rPr>
      </w:pPr>
      <w:r w:rsidRPr="007B73D4">
        <w:t>A.5.1.13</w:t>
      </w:r>
      <w:r w:rsidRPr="007B73D4">
        <w:rPr>
          <w:rFonts w:asciiTheme="minorHAnsi" w:eastAsiaTheme="minorEastAsia" w:hAnsiTheme="minorHAnsi" w:cstheme="minorBidi"/>
          <w:sz w:val="22"/>
          <w:szCs w:val="22"/>
        </w:rPr>
        <w:tab/>
      </w:r>
      <w:r>
        <w:t>E-UTRAN FDD-FDD Intra frequency handover for Cat-M1 UEs in CEModeA</w:t>
      </w:r>
      <w:r>
        <w:tab/>
        <w:t>999</w:t>
      </w:r>
    </w:p>
    <w:p w:rsidR="007B73D4" w:rsidRDefault="007B73D4">
      <w:pPr>
        <w:pStyle w:val="TOC4"/>
        <w:rPr>
          <w:rFonts w:asciiTheme="minorHAnsi" w:eastAsiaTheme="minorEastAsia" w:hAnsiTheme="minorHAnsi" w:cstheme="minorBidi"/>
          <w:sz w:val="22"/>
          <w:szCs w:val="22"/>
        </w:rPr>
      </w:pPr>
      <w:r w:rsidRPr="007B73D4">
        <w:t>A.5.1.13.1</w:t>
      </w:r>
      <w:r w:rsidRPr="007B73D4">
        <w:rPr>
          <w:rFonts w:asciiTheme="minorHAnsi" w:eastAsiaTheme="minorEastAsia" w:hAnsiTheme="minorHAnsi" w:cstheme="minorBidi"/>
          <w:sz w:val="22"/>
          <w:szCs w:val="22"/>
        </w:rPr>
        <w:tab/>
      </w:r>
      <w:r w:rsidRPr="002D7B17">
        <w:rPr>
          <w:snapToGrid w:val="0"/>
        </w:rPr>
        <w:t>Test Purpose and Environment</w:t>
      </w:r>
      <w:r>
        <w:tab/>
        <w:t>999</w:t>
      </w:r>
    </w:p>
    <w:p w:rsidR="007B73D4" w:rsidRDefault="007B73D4">
      <w:pPr>
        <w:pStyle w:val="TOC4"/>
        <w:rPr>
          <w:rFonts w:asciiTheme="minorHAnsi" w:eastAsiaTheme="minorEastAsia" w:hAnsiTheme="minorHAnsi" w:cstheme="minorBidi"/>
          <w:sz w:val="22"/>
          <w:szCs w:val="22"/>
        </w:rPr>
      </w:pPr>
      <w:r w:rsidRPr="007B73D4">
        <w:t>A.5.1.13.2</w:t>
      </w:r>
      <w:r w:rsidRPr="007B73D4">
        <w:rPr>
          <w:rFonts w:asciiTheme="minorHAnsi" w:eastAsiaTheme="minorEastAsia" w:hAnsiTheme="minorHAnsi" w:cstheme="minorBidi"/>
          <w:sz w:val="22"/>
          <w:szCs w:val="22"/>
        </w:rPr>
        <w:tab/>
      </w:r>
      <w:r w:rsidRPr="002D7B17">
        <w:rPr>
          <w:snapToGrid w:val="0"/>
        </w:rPr>
        <w:t>Test Requirements</w:t>
      </w:r>
      <w:r>
        <w:tab/>
        <w:t>1001</w:t>
      </w:r>
    </w:p>
    <w:p w:rsidR="007B73D4" w:rsidRDefault="007B73D4">
      <w:pPr>
        <w:pStyle w:val="TOC3"/>
        <w:rPr>
          <w:rFonts w:asciiTheme="minorHAnsi" w:eastAsiaTheme="minorEastAsia" w:hAnsiTheme="minorHAnsi" w:cstheme="minorBidi"/>
          <w:sz w:val="22"/>
          <w:szCs w:val="22"/>
        </w:rPr>
      </w:pPr>
      <w:r w:rsidRPr="007B73D4">
        <w:t>A.5.1.14</w:t>
      </w:r>
      <w:r w:rsidRPr="007B73D4">
        <w:rPr>
          <w:rFonts w:asciiTheme="minorHAnsi" w:eastAsiaTheme="minorEastAsia" w:hAnsiTheme="minorHAnsi" w:cstheme="minorBidi"/>
          <w:sz w:val="22"/>
          <w:szCs w:val="22"/>
        </w:rPr>
        <w:tab/>
      </w:r>
      <w:r>
        <w:t>E-UTRAN HD-FDD Intra frequency handover for Cat-M1 UEs in CEModeA</w:t>
      </w:r>
      <w:r>
        <w:tab/>
        <w:t>1002</w:t>
      </w:r>
    </w:p>
    <w:p w:rsidR="007B73D4" w:rsidRDefault="007B73D4">
      <w:pPr>
        <w:pStyle w:val="TOC4"/>
        <w:rPr>
          <w:rFonts w:asciiTheme="minorHAnsi" w:eastAsiaTheme="minorEastAsia" w:hAnsiTheme="minorHAnsi" w:cstheme="minorBidi"/>
          <w:sz w:val="22"/>
          <w:szCs w:val="22"/>
        </w:rPr>
      </w:pPr>
      <w:r w:rsidRPr="007B73D4">
        <w:t>A.5.1.14.1</w:t>
      </w:r>
      <w:r w:rsidRPr="007B73D4">
        <w:rPr>
          <w:rFonts w:asciiTheme="minorHAnsi" w:eastAsiaTheme="minorEastAsia" w:hAnsiTheme="minorHAnsi" w:cstheme="minorBidi"/>
          <w:sz w:val="22"/>
          <w:szCs w:val="22"/>
        </w:rPr>
        <w:tab/>
      </w:r>
      <w:r w:rsidRPr="002D7B17">
        <w:rPr>
          <w:snapToGrid w:val="0"/>
        </w:rPr>
        <w:t>Test Purpose and Environment</w:t>
      </w:r>
      <w:r>
        <w:tab/>
        <w:t>1002</w:t>
      </w:r>
    </w:p>
    <w:p w:rsidR="007B73D4" w:rsidRDefault="007B73D4">
      <w:pPr>
        <w:pStyle w:val="TOC4"/>
        <w:rPr>
          <w:rFonts w:asciiTheme="minorHAnsi" w:eastAsiaTheme="minorEastAsia" w:hAnsiTheme="minorHAnsi" w:cstheme="minorBidi"/>
          <w:sz w:val="22"/>
          <w:szCs w:val="22"/>
        </w:rPr>
      </w:pPr>
      <w:r w:rsidRPr="007B73D4">
        <w:t>A.5.1.14.2</w:t>
      </w:r>
      <w:r w:rsidRPr="007B73D4">
        <w:rPr>
          <w:rFonts w:asciiTheme="minorHAnsi" w:eastAsiaTheme="minorEastAsia" w:hAnsiTheme="minorHAnsi" w:cstheme="minorBidi"/>
          <w:sz w:val="22"/>
          <w:szCs w:val="22"/>
        </w:rPr>
        <w:tab/>
      </w:r>
      <w:r w:rsidRPr="002D7B17">
        <w:rPr>
          <w:snapToGrid w:val="0"/>
        </w:rPr>
        <w:t>Test Requirements</w:t>
      </w:r>
      <w:r>
        <w:tab/>
        <w:t>1003</w:t>
      </w:r>
    </w:p>
    <w:p w:rsidR="007B73D4" w:rsidRDefault="007B73D4">
      <w:pPr>
        <w:pStyle w:val="TOC3"/>
        <w:rPr>
          <w:rFonts w:asciiTheme="minorHAnsi" w:eastAsiaTheme="minorEastAsia" w:hAnsiTheme="minorHAnsi" w:cstheme="minorBidi"/>
          <w:sz w:val="22"/>
          <w:szCs w:val="22"/>
        </w:rPr>
      </w:pPr>
      <w:r w:rsidRPr="007B73D4">
        <w:t>A.5.1.15</w:t>
      </w:r>
      <w:r w:rsidRPr="007B73D4">
        <w:rPr>
          <w:rFonts w:asciiTheme="minorHAnsi" w:eastAsiaTheme="minorEastAsia" w:hAnsiTheme="minorHAnsi"/>
          <w:sz w:val="22"/>
          <w:szCs w:val="22"/>
        </w:rPr>
        <w:tab/>
      </w:r>
      <w:r>
        <w:t>E-UTRAN TDD Intra frequency handover for Cat-M1 UEs in CEModeA</w:t>
      </w:r>
      <w:r>
        <w:tab/>
        <w:t>1004</w:t>
      </w:r>
    </w:p>
    <w:p w:rsidR="007B73D4" w:rsidRDefault="007B73D4">
      <w:pPr>
        <w:pStyle w:val="TOC4"/>
        <w:rPr>
          <w:rFonts w:asciiTheme="minorHAnsi" w:eastAsiaTheme="minorEastAsia" w:hAnsiTheme="minorHAnsi" w:cstheme="minorBidi"/>
          <w:sz w:val="22"/>
          <w:szCs w:val="22"/>
        </w:rPr>
      </w:pPr>
      <w:r w:rsidRPr="007B73D4">
        <w:t>A.5.1.15.1</w:t>
      </w:r>
      <w:r w:rsidRPr="007B73D4">
        <w:rPr>
          <w:rFonts w:asciiTheme="minorHAnsi" w:eastAsiaTheme="minorEastAsia" w:hAnsiTheme="minorHAnsi" w:cstheme="minorBidi"/>
          <w:sz w:val="22"/>
          <w:szCs w:val="22"/>
        </w:rPr>
        <w:tab/>
      </w:r>
      <w:r w:rsidRPr="002D7B17">
        <w:rPr>
          <w:snapToGrid w:val="0"/>
        </w:rPr>
        <w:t>Test Purpose and Environment</w:t>
      </w:r>
      <w:r>
        <w:tab/>
        <w:t>1004</w:t>
      </w:r>
    </w:p>
    <w:p w:rsidR="007B73D4" w:rsidRDefault="007B73D4">
      <w:pPr>
        <w:pStyle w:val="TOC4"/>
        <w:rPr>
          <w:rFonts w:asciiTheme="minorHAnsi" w:eastAsiaTheme="minorEastAsia" w:hAnsiTheme="minorHAnsi" w:cstheme="minorBidi"/>
          <w:sz w:val="22"/>
          <w:szCs w:val="22"/>
        </w:rPr>
      </w:pPr>
      <w:r w:rsidRPr="007B73D4">
        <w:t>A.5.1.15.2</w:t>
      </w:r>
      <w:r w:rsidRPr="007B73D4">
        <w:rPr>
          <w:rFonts w:asciiTheme="minorHAnsi" w:eastAsiaTheme="minorEastAsia" w:hAnsiTheme="minorHAnsi" w:cstheme="minorBidi"/>
          <w:sz w:val="22"/>
          <w:szCs w:val="22"/>
        </w:rPr>
        <w:tab/>
      </w:r>
      <w:r w:rsidRPr="002D7B17">
        <w:rPr>
          <w:snapToGrid w:val="0"/>
        </w:rPr>
        <w:t>Test Requirements</w:t>
      </w:r>
      <w:r>
        <w:tab/>
        <w:t>1005</w:t>
      </w:r>
    </w:p>
    <w:p w:rsidR="007B73D4" w:rsidRDefault="007B73D4">
      <w:pPr>
        <w:pStyle w:val="TOC3"/>
        <w:rPr>
          <w:rFonts w:asciiTheme="minorHAnsi" w:eastAsiaTheme="minorEastAsia" w:hAnsiTheme="minorHAnsi" w:cstheme="minorBidi"/>
          <w:sz w:val="22"/>
          <w:szCs w:val="22"/>
        </w:rPr>
      </w:pPr>
      <w:r w:rsidRPr="007B73D4">
        <w:t>A.5.1.16</w:t>
      </w:r>
      <w:r w:rsidRPr="007B73D4">
        <w:rPr>
          <w:rFonts w:asciiTheme="minorHAnsi" w:eastAsiaTheme="minorEastAsia" w:hAnsiTheme="minorHAnsi" w:cstheme="minorBidi"/>
          <w:sz w:val="22"/>
          <w:szCs w:val="22"/>
        </w:rPr>
        <w:tab/>
      </w:r>
      <w:r>
        <w:t>E-UTRAN FDD-FDD Intra frequency handover for Cat-M1 UEs in CEModeB</w:t>
      </w:r>
      <w:r>
        <w:tab/>
        <w:t>1006</w:t>
      </w:r>
    </w:p>
    <w:p w:rsidR="007B73D4" w:rsidRDefault="007B73D4">
      <w:pPr>
        <w:pStyle w:val="TOC4"/>
        <w:rPr>
          <w:rFonts w:asciiTheme="minorHAnsi" w:eastAsiaTheme="minorEastAsia" w:hAnsiTheme="minorHAnsi" w:cstheme="minorBidi"/>
          <w:sz w:val="22"/>
          <w:szCs w:val="22"/>
        </w:rPr>
      </w:pPr>
      <w:r w:rsidRPr="007B73D4">
        <w:t>A.5.1.16.1</w:t>
      </w:r>
      <w:r w:rsidRPr="007B73D4">
        <w:rPr>
          <w:rFonts w:asciiTheme="minorHAnsi" w:eastAsiaTheme="minorEastAsia" w:hAnsiTheme="minorHAnsi" w:cstheme="minorBidi"/>
          <w:sz w:val="22"/>
          <w:szCs w:val="22"/>
        </w:rPr>
        <w:tab/>
      </w:r>
      <w:r w:rsidRPr="002D7B17">
        <w:rPr>
          <w:snapToGrid w:val="0"/>
        </w:rPr>
        <w:t>Test Purpose and Environment</w:t>
      </w:r>
      <w:r>
        <w:tab/>
        <w:t>1006</w:t>
      </w:r>
    </w:p>
    <w:p w:rsidR="007B73D4" w:rsidRDefault="007B73D4">
      <w:pPr>
        <w:pStyle w:val="TOC4"/>
        <w:rPr>
          <w:rFonts w:asciiTheme="minorHAnsi" w:eastAsiaTheme="minorEastAsia" w:hAnsiTheme="minorHAnsi" w:cstheme="minorBidi"/>
          <w:sz w:val="22"/>
          <w:szCs w:val="22"/>
        </w:rPr>
      </w:pPr>
      <w:r w:rsidRPr="007B73D4">
        <w:t>A.5.1.16.2</w:t>
      </w:r>
      <w:r w:rsidRPr="007B73D4">
        <w:rPr>
          <w:rFonts w:asciiTheme="minorHAnsi" w:eastAsiaTheme="minorEastAsia" w:hAnsiTheme="minorHAnsi" w:cstheme="minorBidi"/>
          <w:sz w:val="22"/>
          <w:szCs w:val="22"/>
        </w:rPr>
        <w:tab/>
      </w:r>
      <w:r w:rsidRPr="002D7B17">
        <w:rPr>
          <w:snapToGrid w:val="0"/>
        </w:rPr>
        <w:t>Test Requirements</w:t>
      </w:r>
      <w:r>
        <w:tab/>
        <w:t>1007</w:t>
      </w:r>
    </w:p>
    <w:p w:rsidR="007B73D4" w:rsidRDefault="007B73D4">
      <w:pPr>
        <w:pStyle w:val="TOC3"/>
        <w:rPr>
          <w:rFonts w:asciiTheme="minorHAnsi" w:eastAsiaTheme="minorEastAsia" w:hAnsiTheme="minorHAnsi" w:cstheme="minorBidi"/>
          <w:sz w:val="22"/>
          <w:szCs w:val="22"/>
        </w:rPr>
      </w:pPr>
      <w:r w:rsidRPr="007B73D4">
        <w:t>A.5.1.17</w:t>
      </w:r>
      <w:r w:rsidRPr="007B73D4">
        <w:rPr>
          <w:rFonts w:asciiTheme="minorHAnsi" w:eastAsiaTheme="minorEastAsia" w:hAnsiTheme="minorHAnsi" w:cstheme="minorBidi"/>
          <w:sz w:val="22"/>
          <w:szCs w:val="22"/>
        </w:rPr>
        <w:tab/>
      </w:r>
      <w:r>
        <w:t>E-UTRAN HD-FDD Intra frequency handover for Cat-M1 UEs in CEModeB</w:t>
      </w:r>
      <w:r>
        <w:tab/>
        <w:t>1008</w:t>
      </w:r>
    </w:p>
    <w:p w:rsidR="007B73D4" w:rsidRDefault="007B73D4">
      <w:pPr>
        <w:pStyle w:val="TOC4"/>
        <w:rPr>
          <w:rFonts w:asciiTheme="minorHAnsi" w:eastAsiaTheme="minorEastAsia" w:hAnsiTheme="minorHAnsi" w:cstheme="minorBidi"/>
          <w:sz w:val="22"/>
          <w:szCs w:val="22"/>
        </w:rPr>
      </w:pPr>
      <w:r w:rsidRPr="007B73D4">
        <w:t>A.5.1.17.1</w:t>
      </w:r>
      <w:r w:rsidRPr="007B73D4">
        <w:rPr>
          <w:rFonts w:asciiTheme="minorHAnsi" w:eastAsiaTheme="minorEastAsia" w:hAnsiTheme="minorHAnsi" w:cstheme="minorBidi"/>
          <w:sz w:val="22"/>
          <w:szCs w:val="22"/>
        </w:rPr>
        <w:tab/>
      </w:r>
      <w:r w:rsidRPr="002D7B17">
        <w:rPr>
          <w:snapToGrid w:val="0"/>
        </w:rPr>
        <w:t>Test Purpose and Environment</w:t>
      </w:r>
      <w:r>
        <w:tab/>
        <w:t>1008</w:t>
      </w:r>
    </w:p>
    <w:p w:rsidR="007B73D4" w:rsidRDefault="007B73D4">
      <w:pPr>
        <w:pStyle w:val="TOC4"/>
        <w:rPr>
          <w:rFonts w:asciiTheme="minorHAnsi" w:eastAsiaTheme="minorEastAsia" w:hAnsiTheme="minorHAnsi" w:cstheme="minorBidi"/>
          <w:sz w:val="22"/>
          <w:szCs w:val="22"/>
        </w:rPr>
      </w:pPr>
      <w:r w:rsidRPr="007B73D4">
        <w:t>A.5.1.17.2</w:t>
      </w:r>
      <w:r w:rsidRPr="007B73D4">
        <w:rPr>
          <w:rFonts w:asciiTheme="minorHAnsi" w:eastAsiaTheme="minorEastAsia" w:hAnsiTheme="minorHAnsi" w:cstheme="minorBidi"/>
          <w:sz w:val="22"/>
          <w:szCs w:val="22"/>
        </w:rPr>
        <w:tab/>
      </w:r>
      <w:r w:rsidRPr="002D7B17">
        <w:rPr>
          <w:snapToGrid w:val="0"/>
        </w:rPr>
        <w:t>Test Requirements</w:t>
      </w:r>
      <w:r>
        <w:tab/>
        <w:t>1009</w:t>
      </w:r>
    </w:p>
    <w:p w:rsidR="007B73D4" w:rsidRDefault="007B73D4">
      <w:pPr>
        <w:pStyle w:val="TOC3"/>
        <w:rPr>
          <w:rFonts w:asciiTheme="minorHAnsi" w:eastAsiaTheme="minorEastAsia" w:hAnsiTheme="minorHAnsi" w:cstheme="minorBidi"/>
          <w:sz w:val="22"/>
          <w:szCs w:val="22"/>
        </w:rPr>
      </w:pPr>
      <w:r w:rsidRPr="007B73D4">
        <w:t>A.5.1.18</w:t>
      </w:r>
      <w:r w:rsidRPr="007B73D4">
        <w:rPr>
          <w:rFonts w:asciiTheme="minorHAnsi" w:eastAsiaTheme="minorEastAsia" w:hAnsiTheme="minorHAnsi"/>
          <w:sz w:val="22"/>
          <w:szCs w:val="22"/>
        </w:rPr>
        <w:tab/>
      </w:r>
      <w:r>
        <w:t>E-UTRAN TDD Intra frequency handover for Cat-M1 UEs in CEModeB</w:t>
      </w:r>
      <w:r>
        <w:tab/>
        <w:t>1010</w:t>
      </w:r>
    </w:p>
    <w:p w:rsidR="007B73D4" w:rsidRDefault="007B73D4">
      <w:pPr>
        <w:pStyle w:val="TOC4"/>
        <w:rPr>
          <w:rFonts w:asciiTheme="minorHAnsi" w:eastAsiaTheme="minorEastAsia" w:hAnsiTheme="minorHAnsi" w:cstheme="minorBidi"/>
          <w:sz w:val="22"/>
          <w:szCs w:val="22"/>
        </w:rPr>
      </w:pPr>
      <w:r w:rsidRPr="007B73D4">
        <w:t>A.5.1.18.1</w:t>
      </w:r>
      <w:r w:rsidRPr="007B73D4">
        <w:rPr>
          <w:rFonts w:asciiTheme="minorHAnsi" w:eastAsiaTheme="minorEastAsia" w:hAnsiTheme="minorHAnsi" w:cstheme="minorBidi"/>
          <w:sz w:val="22"/>
          <w:szCs w:val="22"/>
        </w:rPr>
        <w:tab/>
      </w:r>
      <w:r w:rsidRPr="002D7B17">
        <w:rPr>
          <w:snapToGrid w:val="0"/>
        </w:rPr>
        <w:t>Test Purpose and Environment</w:t>
      </w:r>
      <w:r>
        <w:tab/>
        <w:t>1010</w:t>
      </w:r>
    </w:p>
    <w:p w:rsidR="007B73D4" w:rsidRDefault="007B73D4">
      <w:pPr>
        <w:pStyle w:val="TOC4"/>
        <w:rPr>
          <w:rFonts w:asciiTheme="minorHAnsi" w:eastAsiaTheme="minorEastAsia" w:hAnsiTheme="minorHAnsi" w:cstheme="minorBidi"/>
          <w:sz w:val="22"/>
          <w:szCs w:val="22"/>
        </w:rPr>
      </w:pPr>
      <w:r w:rsidRPr="007B73D4">
        <w:t>A.5.1.18.2</w:t>
      </w:r>
      <w:r w:rsidRPr="007B73D4">
        <w:rPr>
          <w:rFonts w:asciiTheme="minorHAnsi" w:eastAsiaTheme="minorEastAsia" w:hAnsiTheme="minorHAnsi" w:cstheme="minorBidi"/>
          <w:sz w:val="22"/>
          <w:szCs w:val="22"/>
        </w:rPr>
        <w:tab/>
      </w:r>
      <w:r w:rsidRPr="002D7B17">
        <w:rPr>
          <w:snapToGrid w:val="0"/>
        </w:rPr>
        <w:t>Test Requirements</w:t>
      </w:r>
      <w:r>
        <w:tab/>
        <w:t>1011</w:t>
      </w:r>
    </w:p>
    <w:p w:rsidR="007B73D4" w:rsidRDefault="007B73D4">
      <w:pPr>
        <w:pStyle w:val="TOC3"/>
        <w:rPr>
          <w:rFonts w:asciiTheme="minorHAnsi" w:eastAsiaTheme="minorEastAsia" w:hAnsiTheme="minorHAnsi" w:cstheme="minorBidi"/>
          <w:sz w:val="22"/>
          <w:szCs w:val="22"/>
        </w:rPr>
      </w:pPr>
      <w:r w:rsidRPr="007B73D4">
        <w:t>A.5.1.19</w:t>
      </w:r>
      <w:r w:rsidRPr="007B73D4">
        <w:rPr>
          <w:rFonts w:asciiTheme="minorHAnsi" w:eastAsiaTheme="minorEastAsia" w:hAnsiTheme="minorHAnsi" w:cstheme="minorBidi"/>
          <w:sz w:val="22"/>
          <w:szCs w:val="22"/>
        </w:rPr>
        <w:tab/>
      </w:r>
      <w:r>
        <w:t>E-UTRAN FDD - FDD Intra frequency handover for UE Category 1bis</w:t>
      </w:r>
      <w:r>
        <w:tab/>
        <w:t>1012</w:t>
      </w:r>
    </w:p>
    <w:p w:rsidR="007B73D4" w:rsidRDefault="007B73D4">
      <w:pPr>
        <w:pStyle w:val="TOC4"/>
        <w:rPr>
          <w:rFonts w:asciiTheme="minorHAnsi" w:eastAsiaTheme="minorEastAsia" w:hAnsiTheme="minorHAnsi" w:cstheme="minorBidi"/>
          <w:sz w:val="22"/>
          <w:szCs w:val="22"/>
        </w:rPr>
      </w:pPr>
      <w:r w:rsidRPr="007B73D4">
        <w:t>A.5.1.19.1</w:t>
      </w:r>
      <w:r w:rsidRPr="007B73D4">
        <w:rPr>
          <w:rFonts w:asciiTheme="minorHAnsi" w:eastAsiaTheme="minorEastAsia" w:hAnsiTheme="minorHAnsi" w:cstheme="minorBidi"/>
          <w:sz w:val="22"/>
          <w:szCs w:val="22"/>
        </w:rPr>
        <w:tab/>
      </w:r>
      <w:r w:rsidRPr="002D7B17">
        <w:rPr>
          <w:snapToGrid w:val="0"/>
        </w:rPr>
        <w:t>Test Purpose and Environment</w:t>
      </w:r>
      <w:r>
        <w:tab/>
        <w:t>1012</w:t>
      </w:r>
    </w:p>
    <w:p w:rsidR="007B73D4" w:rsidRDefault="007B73D4">
      <w:pPr>
        <w:pStyle w:val="TOC3"/>
        <w:rPr>
          <w:rFonts w:asciiTheme="minorHAnsi" w:eastAsiaTheme="minorEastAsia" w:hAnsiTheme="minorHAnsi" w:cstheme="minorBidi"/>
          <w:sz w:val="22"/>
          <w:szCs w:val="22"/>
        </w:rPr>
      </w:pPr>
      <w:r w:rsidRPr="007B73D4">
        <w:t>A.5.1.19.2</w:t>
      </w:r>
      <w:r w:rsidRPr="007B73D4">
        <w:rPr>
          <w:rFonts w:asciiTheme="minorHAnsi" w:eastAsiaTheme="minorEastAsia" w:hAnsiTheme="minorHAnsi" w:cstheme="minorBidi"/>
          <w:sz w:val="22"/>
          <w:szCs w:val="22"/>
        </w:rPr>
        <w:tab/>
      </w:r>
      <w:r w:rsidRPr="002D7B17">
        <w:rPr>
          <w:snapToGrid w:val="0"/>
        </w:rPr>
        <w:t>Test Requirements</w:t>
      </w:r>
      <w:r>
        <w:tab/>
        <w:t>1013</w:t>
      </w:r>
    </w:p>
    <w:p w:rsidR="007B73D4" w:rsidRDefault="007B73D4">
      <w:pPr>
        <w:pStyle w:val="TOC3"/>
        <w:rPr>
          <w:rFonts w:asciiTheme="minorHAnsi" w:eastAsiaTheme="minorEastAsia" w:hAnsiTheme="minorHAnsi" w:cstheme="minorBidi"/>
          <w:sz w:val="22"/>
          <w:szCs w:val="22"/>
        </w:rPr>
      </w:pPr>
      <w:r w:rsidRPr="007B73D4">
        <w:t>A.5.1.20</w:t>
      </w:r>
      <w:r w:rsidRPr="007B73D4">
        <w:rPr>
          <w:rFonts w:asciiTheme="minorHAnsi" w:eastAsiaTheme="minorEastAsia" w:hAnsiTheme="minorHAnsi"/>
          <w:sz w:val="22"/>
          <w:szCs w:val="22"/>
        </w:rPr>
        <w:tab/>
      </w:r>
      <w:r>
        <w:t>E-UTRAN TDD - TDD Intra frequency handover for UE Category 1bis</w:t>
      </w:r>
      <w:r>
        <w:tab/>
        <w:t>1014</w:t>
      </w:r>
    </w:p>
    <w:p w:rsidR="007B73D4" w:rsidRDefault="007B73D4">
      <w:pPr>
        <w:pStyle w:val="TOC4"/>
        <w:rPr>
          <w:rFonts w:asciiTheme="minorHAnsi" w:eastAsiaTheme="minorEastAsia" w:hAnsiTheme="minorHAnsi" w:cstheme="minorBidi"/>
          <w:sz w:val="22"/>
          <w:szCs w:val="22"/>
        </w:rPr>
      </w:pPr>
      <w:r w:rsidRPr="007B73D4">
        <w:t>A.5.1.20.1</w:t>
      </w:r>
      <w:r w:rsidRPr="007B73D4">
        <w:rPr>
          <w:rFonts w:asciiTheme="minorHAnsi" w:eastAsiaTheme="minorEastAsia" w:hAnsiTheme="minorHAnsi" w:cstheme="minorBidi"/>
          <w:sz w:val="22"/>
          <w:szCs w:val="22"/>
        </w:rPr>
        <w:tab/>
      </w:r>
      <w:r w:rsidRPr="002D7B17">
        <w:rPr>
          <w:snapToGrid w:val="0"/>
        </w:rPr>
        <w:t>Test Purpose and Environment</w:t>
      </w:r>
      <w:r>
        <w:tab/>
        <w:t>1014</w:t>
      </w:r>
    </w:p>
    <w:p w:rsidR="007B73D4" w:rsidRDefault="007B73D4">
      <w:pPr>
        <w:pStyle w:val="TOC4"/>
        <w:rPr>
          <w:rFonts w:asciiTheme="minorHAnsi" w:eastAsiaTheme="minorEastAsia" w:hAnsiTheme="minorHAnsi" w:cstheme="minorBidi"/>
          <w:sz w:val="22"/>
          <w:szCs w:val="22"/>
        </w:rPr>
      </w:pPr>
      <w:r w:rsidRPr="007B73D4">
        <w:t>A.5.1.20.2</w:t>
      </w:r>
      <w:r w:rsidRPr="007B73D4">
        <w:rPr>
          <w:rFonts w:asciiTheme="minorHAnsi" w:eastAsiaTheme="minorEastAsia" w:hAnsiTheme="minorHAnsi" w:cstheme="minorBidi"/>
          <w:sz w:val="22"/>
          <w:szCs w:val="22"/>
        </w:rPr>
        <w:tab/>
      </w:r>
      <w:r w:rsidRPr="002D7B17">
        <w:rPr>
          <w:snapToGrid w:val="0"/>
        </w:rPr>
        <w:t>Test Requirements</w:t>
      </w:r>
      <w:r>
        <w:tab/>
        <w:t>1015</w:t>
      </w:r>
    </w:p>
    <w:p w:rsidR="007B73D4" w:rsidRDefault="007B73D4">
      <w:pPr>
        <w:pStyle w:val="TOC3"/>
        <w:rPr>
          <w:rFonts w:asciiTheme="minorHAnsi" w:eastAsiaTheme="minorEastAsia" w:hAnsiTheme="minorHAnsi" w:cstheme="minorBidi"/>
          <w:sz w:val="22"/>
          <w:szCs w:val="22"/>
        </w:rPr>
      </w:pPr>
      <w:r w:rsidRPr="007B73D4">
        <w:t>A.5.1.21</w:t>
      </w:r>
      <w:r w:rsidRPr="007B73D4">
        <w:rPr>
          <w:rFonts w:asciiTheme="minorHAnsi" w:eastAsiaTheme="minorEastAsia" w:hAnsiTheme="minorHAnsi" w:cstheme="minorBidi"/>
          <w:sz w:val="22"/>
          <w:szCs w:val="22"/>
        </w:rPr>
        <w:tab/>
      </w:r>
      <w:r>
        <w:t>E-UTRAN FDD - FDD Intra frequency RACH-less handover</w:t>
      </w:r>
      <w:r>
        <w:tab/>
        <w:t>1016</w:t>
      </w:r>
    </w:p>
    <w:p w:rsidR="007B73D4" w:rsidRDefault="007B73D4">
      <w:pPr>
        <w:pStyle w:val="TOC4"/>
        <w:rPr>
          <w:rFonts w:asciiTheme="minorHAnsi" w:eastAsiaTheme="minorEastAsia" w:hAnsiTheme="minorHAnsi" w:cstheme="minorBidi"/>
          <w:sz w:val="22"/>
          <w:szCs w:val="22"/>
        </w:rPr>
      </w:pPr>
      <w:r w:rsidRPr="007B73D4">
        <w:t>A.5.1.21.1</w:t>
      </w:r>
      <w:r w:rsidRPr="007B73D4">
        <w:rPr>
          <w:rFonts w:asciiTheme="minorHAnsi" w:eastAsiaTheme="minorEastAsia" w:hAnsiTheme="minorHAnsi" w:cstheme="minorBidi"/>
          <w:sz w:val="22"/>
          <w:szCs w:val="22"/>
        </w:rPr>
        <w:tab/>
      </w:r>
      <w:r w:rsidRPr="002D7B17">
        <w:rPr>
          <w:snapToGrid w:val="0"/>
        </w:rPr>
        <w:t>Test Purpose and Environment</w:t>
      </w:r>
      <w:r>
        <w:tab/>
        <w:t>1016</w:t>
      </w:r>
    </w:p>
    <w:p w:rsidR="007B73D4" w:rsidRDefault="007B73D4">
      <w:pPr>
        <w:pStyle w:val="TOC4"/>
        <w:rPr>
          <w:rFonts w:asciiTheme="minorHAnsi" w:eastAsiaTheme="minorEastAsia" w:hAnsiTheme="minorHAnsi" w:cstheme="minorBidi"/>
          <w:sz w:val="22"/>
          <w:szCs w:val="22"/>
        </w:rPr>
      </w:pPr>
      <w:r w:rsidRPr="007B73D4">
        <w:t>A.5.1.21.2</w:t>
      </w:r>
      <w:r w:rsidRPr="007B73D4">
        <w:rPr>
          <w:rFonts w:asciiTheme="minorHAnsi" w:eastAsiaTheme="minorEastAsia" w:hAnsiTheme="minorHAnsi" w:cstheme="minorBidi"/>
          <w:sz w:val="22"/>
          <w:szCs w:val="22"/>
        </w:rPr>
        <w:tab/>
      </w:r>
      <w:r w:rsidRPr="002D7B17">
        <w:rPr>
          <w:snapToGrid w:val="0"/>
        </w:rPr>
        <w:t>Test Requirements</w:t>
      </w:r>
      <w:r>
        <w:tab/>
        <w:t>1017</w:t>
      </w:r>
    </w:p>
    <w:p w:rsidR="007B73D4" w:rsidRDefault="007B73D4">
      <w:pPr>
        <w:pStyle w:val="TOC3"/>
        <w:rPr>
          <w:rFonts w:asciiTheme="minorHAnsi" w:eastAsiaTheme="minorEastAsia" w:hAnsiTheme="minorHAnsi" w:cstheme="minorBidi"/>
          <w:sz w:val="22"/>
          <w:szCs w:val="22"/>
        </w:rPr>
      </w:pPr>
      <w:r w:rsidRPr="007B73D4">
        <w:t>A.5.1.22</w:t>
      </w:r>
      <w:r w:rsidRPr="007B73D4">
        <w:rPr>
          <w:rFonts w:asciiTheme="minorHAnsi" w:eastAsiaTheme="minorEastAsia" w:hAnsiTheme="minorHAnsi"/>
          <w:sz w:val="22"/>
          <w:szCs w:val="22"/>
        </w:rPr>
        <w:tab/>
      </w:r>
      <w:r>
        <w:t>E-UTRAN TDD - TDD Intra frequency RACH-less handover</w:t>
      </w:r>
      <w:r>
        <w:tab/>
        <w:t>1017</w:t>
      </w:r>
    </w:p>
    <w:p w:rsidR="007B73D4" w:rsidRDefault="007B73D4">
      <w:pPr>
        <w:pStyle w:val="TOC4"/>
        <w:rPr>
          <w:rFonts w:asciiTheme="minorHAnsi" w:eastAsiaTheme="minorEastAsia" w:hAnsiTheme="minorHAnsi" w:cstheme="minorBidi"/>
          <w:sz w:val="22"/>
          <w:szCs w:val="22"/>
        </w:rPr>
      </w:pPr>
      <w:r w:rsidRPr="007B73D4">
        <w:t>A.5.1.22.1</w:t>
      </w:r>
      <w:r w:rsidRPr="007B73D4">
        <w:rPr>
          <w:rFonts w:asciiTheme="minorHAnsi" w:eastAsiaTheme="minorEastAsia" w:hAnsiTheme="minorHAnsi" w:cstheme="minorBidi"/>
          <w:sz w:val="22"/>
          <w:szCs w:val="22"/>
        </w:rPr>
        <w:tab/>
      </w:r>
      <w:r w:rsidRPr="002D7B17">
        <w:rPr>
          <w:snapToGrid w:val="0"/>
        </w:rPr>
        <w:t>Test Purpose and Environment</w:t>
      </w:r>
      <w:r>
        <w:tab/>
        <w:t>1017</w:t>
      </w:r>
    </w:p>
    <w:p w:rsidR="007B73D4" w:rsidRDefault="007B73D4">
      <w:pPr>
        <w:pStyle w:val="TOC4"/>
        <w:rPr>
          <w:rFonts w:asciiTheme="minorHAnsi" w:eastAsiaTheme="minorEastAsia" w:hAnsiTheme="minorHAnsi" w:cstheme="minorBidi"/>
          <w:sz w:val="22"/>
          <w:szCs w:val="22"/>
        </w:rPr>
      </w:pPr>
      <w:r w:rsidRPr="007B73D4">
        <w:t>A.5.1.22.2</w:t>
      </w:r>
      <w:r w:rsidRPr="007B73D4">
        <w:rPr>
          <w:rFonts w:asciiTheme="minorHAnsi" w:eastAsiaTheme="minorEastAsia" w:hAnsiTheme="minorHAnsi" w:cstheme="minorBidi"/>
          <w:sz w:val="22"/>
          <w:szCs w:val="22"/>
        </w:rPr>
        <w:tab/>
      </w:r>
      <w:r w:rsidRPr="002D7B17">
        <w:rPr>
          <w:snapToGrid w:val="0"/>
        </w:rPr>
        <w:t>Test Requirements</w:t>
      </w:r>
      <w:r>
        <w:tab/>
        <w:t>1019</w:t>
      </w:r>
    </w:p>
    <w:p w:rsidR="007B73D4" w:rsidRDefault="007B73D4">
      <w:pPr>
        <w:pStyle w:val="TOC3"/>
        <w:rPr>
          <w:rFonts w:asciiTheme="minorHAnsi" w:eastAsiaTheme="minorEastAsia" w:hAnsiTheme="minorHAnsi" w:cstheme="minorBidi"/>
          <w:sz w:val="22"/>
          <w:szCs w:val="22"/>
        </w:rPr>
      </w:pPr>
      <w:r w:rsidRPr="007B73D4">
        <w:t>A.5.1.23</w:t>
      </w:r>
      <w:r w:rsidRPr="007B73D4">
        <w:rPr>
          <w:rFonts w:asciiTheme="minorHAnsi" w:eastAsiaTheme="minorEastAsia" w:hAnsiTheme="minorHAnsi"/>
          <w:sz w:val="22"/>
          <w:szCs w:val="22"/>
        </w:rPr>
        <w:tab/>
      </w:r>
      <w:r>
        <w:t>E-UTRAN FDD – FDD Inter frequency RACH-less handover</w:t>
      </w:r>
      <w:r>
        <w:tab/>
        <w:t>1019</w:t>
      </w:r>
    </w:p>
    <w:p w:rsidR="007B73D4" w:rsidRDefault="007B73D4">
      <w:pPr>
        <w:pStyle w:val="TOC4"/>
        <w:rPr>
          <w:rFonts w:asciiTheme="minorHAnsi" w:eastAsiaTheme="minorEastAsia" w:hAnsiTheme="minorHAnsi" w:cstheme="minorBidi"/>
          <w:sz w:val="22"/>
          <w:szCs w:val="22"/>
        </w:rPr>
      </w:pPr>
      <w:r w:rsidRPr="007B73D4">
        <w:t>A.5.1.23.1</w:t>
      </w:r>
      <w:r w:rsidRPr="007B73D4">
        <w:rPr>
          <w:rFonts w:asciiTheme="minorHAnsi" w:eastAsiaTheme="minorEastAsia" w:hAnsiTheme="minorHAnsi" w:cstheme="minorBidi"/>
          <w:sz w:val="22"/>
          <w:szCs w:val="22"/>
        </w:rPr>
        <w:tab/>
      </w:r>
      <w:r w:rsidRPr="002D7B17">
        <w:rPr>
          <w:snapToGrid w:val="0"/>
        </w:rPr>
        <w:t>Test Purpose and Environment</w:t>
      </w:r>
      <w:r>
        <w:tab/>
        <w:t>1019</w:t>
      </w:r>
    </w:p>
    <w:p w:rsidR="007B73D4" w:rsidRDefault="007B73D4">
      <w:pPr>
        <w:pStyle w:val="TOC4"/>
        <w:rPr>
          <w:rFonts w:asciiTheme="minorHAnsi" w:eastAsiaTheme="minorEastAsia" w:hAnsiTheme="minorHAnsi" w:cstheme="minorBidi"/>
          <w:sz w:val="22"/>
          <w:szCs w:val="22"/>
        </w:rPr>
      </w:pPr>
      <w:r w:rsidRPr="007B73D4">
        <w:t>A.5.1.23.2</w:t>
      </w:r>
      <w:r w:rsidRPr="007B73D4">
        <w:rPr>
          <w:rFonts w:asciiTheme="minorHAnsi" w:eastAsiaTheme="minorEastAsia" w:hAnsiTheme="minorHAnsi" w:cstheme="minorBidi"/>
          <w:sz w:val="22"/>
          <w:szCs w:val="22"/>
        </w:rPr>
        <w:tab/>
      </w:r>
      <w:r w:rsidRPr="002D7B17">
        <w:rPr>
          <w:snapToGrid w:val="0"/>
        </w:rPr>
        <w:t>Test Requirements</w:t>
      </w:r>
      <w:r>
        <w:tab/>
        <w:t>1021</w:t>
      </w:r>
    </w:p>
    <w:p w:rsidR="007B73D4" w:rsidRDefault="007B73D4">
      <w:pPr>
        <w:pStyle w:val="TOC3"/>
        <w:rPr>
          <w:rFonts w:asciiTheme="minorHAnsi" w:eastAsiaTheme="minorEastAsia" w:hAnsiTheme="minorHAnsi" w:cstheme="minorBidi"/>
          <w:sz w:val="22"/>
          <w:szCs w:val="22"/>
        </w:rPr>
      </w:pPr>
      <w:r w:rsidRPr="007B73D4">
        <w:t>A.5.1.24</w:t>
      </w:r>
      <w:r w:rsidRPr="007B73D4">
        <w:rPr>
          <w:rFonts w:asciiTheme="minorHAnsi" w:eastAsiaTheme="minorEastAsia" w:hAnsiTheme="minorHAnsi"/>
          <w:sz w:val="22"/>
          <w:szCs w:val="22"/>
        </w:rPr>
        <w:tab/>
      </w:r>
      <w:r>
        <w:t>E-UTRAN TDD – TDD Inter frequency RACH-less handover</w:t>
      </w:r>
      <w:r>
        <w:tab/>
        <w:t>1021</w:t>
      </w:r>
    </w:p>
    <w:p w:rsidR="007B73D4" w:rsidRDefault="007B73D4">
      <w:pPr>
        <w:pStyle w:val="TOC4"/>
        <w:rPr>
          <w:rFonts w:asciiTheme="minorHAnsi" w:eastAsiaTheme="minorEastAsia" w:hAnsiTheme="minorHAnsi" w:cstheme="minorBidi"/>
          <w:sz w:val="22"/>
          <w:szCs w:val="22"/>
        </w:rPr>
      </w:pPr>
      <w:r w:rsidRPr="007B73D4">
        <w:t>A.5.1.24.1</w:t>
      </w:r>
      <w:r w:rsidRPr="007B73D4">
        <w:rPr>
          <w:rFonts w:asciiTheme="minorHAnsi" w:eastAsiaTheme="minorEastAsia" w:hAnsiTheme="minorHAnsi" w:cstheme="minorBidi"/>
          <w:sz w:val="22"/>
          <w:szCs w:val="22"/>
        </w:rPr>
        <w:tab/>
      </w:r>
      <w:r w:rsidRPr="002D7B17">
        <w:rPr>
          <w:snapToGrid w:val="0"/>
        </w:rPr>
        <w:t>Test Purpose and Environment</w:t>
      </w:r>
      <w:r>
        <w:tab/>
        <w:t>1021</w:t>
      </w:r>
    </w:p>
    <w:p w:rsidR="007B73D4" w:rsidRDefault="007B73D4">
      <w:pPr>
        <w:pStyle w:val="TOC4"/>
        <w:rPr>
          <w:rFonts w:asciiTheme="minorHAnsi" w:eastAsiaTheme="minorEastAsia" w:hAnsiTheme="minorHAnsi" w:cstheme="minorBidi"/>
          <w:sz w:val="22"/>
          <w:szCs w:val="22"/>
        </w:rPr>
      </w:pPr>
      <w:r w:rsidRPr="007B73D4">
        <w:t>A.5.1.24.2</w:t>
      </w:r>
      <w:r w:rsidRPr="007B73D4">
        <w:rPr>
          <w:rFonts w:asciiTheme="minorHAnsi" w:eastAsiaTheme="minorEastAsia" w:hAnsiTheme="minorHAnsi" w:cstheme="minorBidi"/>
          <w:sz w:val="22"/>
          <w:szCs w:val="22"/>
        </w:rPr>
        <w:tab/>
      </w:r>
      <w:r w:rsidRPr="002D7B17">
        <w:rPr>
          <w:snapToGrid w:val="0"/>
        </w:rPr>
        <w:t>Test Requirements</w:t>
      </w:r>
      <w:r>
        <w:tab/>
        <w:t>1023</w:t>
      </w:r>
    </w:p>
    <w:p w:rsidR="007B73D4" w:rsidRDefault="007B73D4">
      <w:pPr>
        <w:pStyle w:val="TOC3"/>
        <w:rPr>
          <w:rFonts w:asciiTheme="minorHAnsi" w:eastAsiaTheme="minorEastAsia" w:hAnsiTheme="minorHAnsi" w:cstheme="minorBidi"/>
          <w:sz w:val="22"/>
          <w:szCs w:val="22"/>
        </w:rPr>
      </w:pPr>
      <w:r w:rsidRPr="007B73D4">
        <w:t>A.5.1.25</w:t>
      </w:r>
      <w:r w:rsidRPr="007B73D4">
        <w:rPr>
          <w:rFonts w:asciiTheme="minorHAnsi" w:eastAsiaTheme="minorEastAsia" w:hAnsiTheme="minorHAnsi" w:cstheme="minorBidi"/>
          <w:sz w:val="22"/>
          <w:szCs w:val="22"/>
        </w:rPr>
        <w:tab/>
      </w:r>
      <w:r>
        <w:t>E-UTRAN FDD - FDD Intra frequency make-before-break handover</w:t>
      </w:r>
      <w:r>
        <w:tab/>
        <w:t>1023</w:t>
      </w:r>
    </w:p>
    <w:p w:rsidR="007B73D4" w:rsidRDefault="007B73D4">
      <w:pPr>
        <w:pStyle w:val="TOC4"/>
        <w:rPr>
          <w:rFonts w:asciiTheme="minorHAnsi" w:eastAsiaTheme="minorEastAsia" w:hAnsiTheme="minorHAnsi" w:cstheme="minorBidi"/>
          <w:sz w:val="22"/>
          <w:szCs w:val="22"/>
        </w:rPr>
      </w:pPr>
      <w:r w:rsidRPr="007B73D4">
        <w:t>A.5.1.25.1</w:t>
      </w:r>
      <w:r w:rsidRPr="007B73D4">
        <w:rPr>
          <w:rFonts w:asciiTheme="minorHAnsi" w:eastAsiaTheme="minorEastAsia" w:hAnsiTheme="minorHAnsi" w:cstheme="minorBidi"/>
          <w:sz w:val="22"/>
          <w:szCs w:val="22"/>
        </w:rPr>
        <w:tab/>
      </w:r>
      <w:r w:rsidRPr="002D7B17">
        <w:rPr>
          <w:snapToGrid w:val="0"/>
        </w:rPr>
        <w:t>Test Purpose and Environment</w:t>
      </w:r>
      <w:r>
        <w:tab/>
        <w:t>1023</w:t>
      </w:r>
    </w:p>
    <w:p w:rsidR="007B73D4" w:rsidRDefault="007B73D4">
      <w:pPr>
        <w:pStyle w:val="TOC4"/>
        <w:rPr>
          <w:rFonts w:asciiTheme="minorHAnsi" w:eastAsiaTheme="minorEastAsia" w:hAnsiTheme="minorHAnsi" w:cstheme="minorBidi"/>
          <w:sz w:val="22"/>
          <w:szCs w:val="22"/>
        </w:rPr>
      </w:pPr>
      <w:r w:rsidRPr="007B73D4">
        <w:t>A.5.1.25.2</w:t>
      </w:r>
      <w:r w:rsidRPr="007B73D4">
        <w:rPr>
          <w:rFonts w:asciiTheme="minorHAnsi" w:eastAsiaTheme="minorEastAsia" w:hAnsiTheme="minorHAnsi" w:cstheme="minorBidi"/>
          <w:sz w:val="22"/>
          <w:szCs w:val="22"/>
        </w:rPr>
        <w:tab/>
      </w:r>
      <w:r w:rsidRPr="002D7B17">
        <w:rPr>
          <w:snapToGrid w:val="0"/>
        </w:rPr>
        <w:t>Test Requirements</w:t>
      </w:r>
      <w:r>
        <w:tab/>
        <w:t>1025</w:t>
      </w:r>
    </w:p>
    <w:p w:rsidR="007B73D4" w:rsidRDefault="007B73D4">
      <w:pPr>
        <w:pStyle w:val="TOC3"/>
        <w:rPr>
          <w:rFonts w:asciiTheme="minorHAnsi" w:eastAsiaTheme="minorEastAsia" w:hAnsiTheme="minorHAnsi" w:cstheme="minorBidi"/>
          <w:sz w:val="22"/>
          <w:szCs w:val="22"/>
        </w:rPr>
      </w:pPr>
      <w:r w:rsidRPr="007B73D4">
        <w:t>A.5.1.26</w:t>
      </w:r>
      <w:r w:rsidRPr="007B73D4">
        <w:rPr>
          <w:rFonts w:asciiTheme="minorHAnsi" w:eastAsiaTheme="minorEastAsia" w:hAnsiTheme="minorHAnsi"/>
          <w:sz w:val="22"/>
          <w:szCs w:val="22"/>
        </w:rPr>
        <w:tab/>
      </w:r>
      <w:r>
        <w:t>E-UTRAN TDD - TDD Intra frequency make-before-break handover</w:t>
      </w:r>
      <w:r>
        <w:tab/>
        <w:t>1025</w:t>
      </w:r>
    </w:p>
    <w:p w:rsidR="007B73D4" w:rsidRDefault="007B73D4">
      <w:pPr>
        <w:pStyle w:val="TOC4"/>
        <w:rPr>
          <w:rFonts w:asciiTheme="minorHAnsi" w:eastAsiaTheme="minorEastAsia" w:hAnsiTheme="minorHAnsi" w:cstheme="minorBidi"/>
          <w:sz w:val="22"/>
          <w:szCs w:val="22"/>
        </w:rPr>
      </w:pPr>
      <w:r w:rsidRPr="007B73D4">
        <w:t>A.5.1.26.1</w:t>
      </w:r>
      <w:r w:rsidRPr="007B73D4">
        <w:rPr>
          <w:rFonts w:asciiTheme="minorHAnsi" w:eastAsiaTheme="minorEastAsia" w:hAnsiTheme="minorHAnsi" w:cstheme="minorBidi"/>
          <w:sz w:val="22"/>
          <w:szCs w:val="22"/>
        </w:rPr>
        <w:tab/>
      </w:r>
      <w:r w:rsidRPr="002D7B17">
        <w:rPr>
          <w:snapToGrid w:val="0"/>
        </w:rPr>
        <w:t>Test Purpose and Environment</w:t>
      </w:r>
      <w:r>
        <w:tab/>
        <w:t>1025</w:t>
      </w:r>
    </w:p>
    <w:p w:rsidR="007B73D4" w:rsidRDefault="007B73D4">
      <w:pPr>
        <w:pStyle w:val="TOC4"/>
        <w:rPr>
          <w:rFonts w:asciiTheme="minorHAnsi" w:eastAsiaTheme="minorEastAsia" w:hAnsiTheme="minorHAnsi" w:cstheme="minorBidi"/>
          <w:sz w:val="22"/>
          <w:szCs w:val="22"/>
        </w:rPr>
      </w:pPr>
      <w:r w:rsidRPr="007B73D4">
        <w:t>A.5.1.26.2</w:t>
      </w:r>
      <w:r w:rsidRPr="007B73D4">
        <w:rPr>
          <w:rFonts w:asciiTheme="minorHAnsi" w:eastAsiaTheme="minorEastAsia" w:hAnsiTheme="minorHAnsi" w:cstheme="minorBidi"/>
          <w:sz w:val="22"/>
          <w:szCs w:val="22"/>
        </w:rPr>
        <w:tab/>
      </w:r>
      <w:r w:rsidRPr="002D7B17">
        <w:rPr>
          <w:snapToGrid w:val="0"/>
        </w:rPr>
        <w:t>Test Requirements</w:t>
      </w:r>
      <w:r>
        <w:tab/>
        <w:t>1027</w:t>
      </w:r>
    </w:p>
    <w:p w:rsidR="007B73D4" w:rsidRDefault="007B73D4">
      <w:pPr>
        <w:pStyle w:val="TOC3"/>
        <w:rPr>
          <w:rFonts w:asciiTheme="minorHAnsi" w:eastAsiaTheme="minorEastAsia" w:hAnsiTheme="minorHAnsi" w:cstheme="minorBidi"/>
          <w:sz w:val="22"/>
          <w:szCs w:val="22"/>
        </w:rPr>
      </w:pPr>
      <w:r w:rsidRPr="007B73D4">
        <w:t>A.5.1.27</w:t>
      </w:r>
      <w:r w:rsidRPr="007B73D4">
        <w:rPr>
          <w:rFonts w:asciiTheme="minorHAnsi" w:eastAsiaTheme="minorEastAsia" w:hAnsiTheme="minorHAnsi" w:cstheme="minorBidi"/>
          <w:sz w:val="22"/>
          <w:szCs w:val="22"/>
        </w:rPr>
        <w:tab/>
      </w:r>
      <w:r>
        <w:t>E-UTRAN FDD inter frequency handover for Cat-M1 UEs in CEModeA</w:t>
      </w:r>
      <w:r>
        <w:tab/>
        <w:t>1028</w:t>
      </w:r>
    </w:p>
    <w:p w:rsidR="007B73D4" w:rsidRDefault="007B73D4">
      <w:pPr>
        <w:pStyle w:val="TOC4"/>
        <w:rPr>
          <w:rFonts w:asciiTheme="minorHAnsi" w:eastAsiaTheme="minorEastAsia" w:hAnsiTheme="minorHAnsi" w:cstheme="minorBidi"/>
          <w:sz w:val="22"/>
          <w:szCs w:val="22"/>
        </w:rPr>
      </w:pPr>
      <w:r w:rsidRPr="007B73D4">
        <w:lastRenderedPageBreak/>
        <w:t>A.5.1.27.1</w:t>
      </w:r>
      <w:r w:rsidRPr="007B73D4">
        <w:rPr>
          <w:rFonts w:asciiTheme="minorHAnsi" w:eastAsiaTheme="minorEastAsia" w:hAnsiTheme="minorHAnsi" w:cstheme="minorBidi"/>
          <w:sz w:val="22"/>
          <w:szCs w:val="22"/>
        </w:rPr>
        <w:tab/>
      </w:r>
      <w:r w:rsidRPr="002D7B17">
        <w:rPr>
          <w:snapToGrid w:val="0"/>
        </w:rPr>
        <w:t>Test Purpose and Environment</w:t>
      </w:r>
      <w:r>
        <w:tab/>
        <w:t>1028</w:t>
      </w:r>
    </w:p>
    <w:p w:rsidR="007B73D4" w:rsidRDefault="007B73D4">
      <w:pPr>
        <w:pStyle w:val="TOC4"/>
        <w:rPr>
          <w:rFonts w:asciiTheme="minorHAnsi" w:eastAsiaTheme="minorEastAsia" w:hAnsiTheme="minorHAnsi" w:cstheme="minorBidi"/>
          <w:sz w:val="22"/>
          <w:szCs w:val="22"/>
        </w:rPr>
      </w:pPr>
      <w:r w:rsidRPr="007B73D4">
        <w:t>A.5.1.27.2</w:t>
      </w:r>
      <w:r w:rsidRPr="007B73D4">
        <w:rPr>
          <w:rFonts w:asciiTheme="minorHAnsi" w:eastAsiaTheme="minorEastAsia" w:hAnsiTheme="minorHAnsi" w:cstheme="minorBidi"/>
          <w:sz w:val="22"/>
          <w:szCs w:val="22"/>
        </w:rPr>
        <w:tab/>
      </w:r>
      <w:r w:rsidRPr="002D7B17">
        <w:rPr>
          <w:snapToGrid w:val="0"/>
        </w:rPr>
        <w:t>Test Requirements</w:t>
      </w:r>
      <w:r>
        <w:tab/>
        <w:t>1029</w:t>
      </w:r>
    </w:p>
    <w:p w:rsidR="007B73D4" w:rsidRDefault="007B73D4">
      <w:pPr>
        <w:pStyle w:val="TOC3"/>
        <w:rPr>
          <w:rFonts w:asciiTheme="minorHAnsi" w:eastAsiaTheme="minorEastAsia" w:hAnsiTheme="minorHAnsi" w:cstheme="minorBidi"/>
          <w:sz w:val="22"/>
          <w:szCs w:val="22"/>
        </w:rPr>
      </w:pPr>
      <w:r w:rsidRPr="007B73D4">
        <w:t>A.5.1.28</w:t>
      </w:r>
      <w:r w:rsidRPr="007B73D4">
        <w:rPr>
          <w:rFonts w:asciiTheme="minorHAnsi" w:eastAsiaTheme="minorEastAsia" w:hAnsiTheme="minorHAnsi" w:cstheme="minorBidi"/>
          <w:sz w:val="22"/>
          <w:szCs w:val="22"/>
        </w:rPr>
        <w:tab/>
      </w:r>
      <w:r>
        <w:t>E-UTRAN HD-FDD inter frequency handover for Cat-M1 UEs in CEModeA</w:t>
      </w:r>
      <w:r>
        <w:tab/>
        <w:t>1030</w:t>
      </w:r>
    </w:p>
    <w:p w:rsidR="007B73D4" w:rsidRDefault="007B73D4">
      <w:pPr>
        <w:pStyle w:val="TOC4"/>
        <w:rPr>
          <w:rFonts w:asciiTheme="minorHAnsi" w:eastAsiaTheme="minorEastAsia" w:hAnsiTheme="minorHAnsi" w:cstheme="minorBidi"/>
          <w:sz w:val="22"/>
          <w:szCs w:val="22"/>
        </w:rPr>
      </w:pPr>
      <w:r w:rsidRPr="007B73D4">
        <w:t>A.5.1.28.1</w:t>
      </w:r>
      <w:r w:rsidRPr="007B73D4">
        <w:rPr>
          <w:rFonts w:asciiTheme="minorHAnsi" w:eastAsiaTheme="minorEastAsia" w:hAnsiTheme="minorHAnsi" w:cstheme="minorBidi"/>
          <w:sz w:val="22"/>
          <w:szCs w:val="22"/>
        </w:rPr>
        <w:tab/>
      </w:r>
      <w:r w:rsidRPr="002D7B17">
        <w:rPr>
          <w:snapToGrid w:val="0"/>
        </w:rPr>
        <w:t>Test Purpose and Environment</w:t>
      </w:r>
      <w:r>
        <w:tab/>
        <w:t>1030</w:t>
      </w:r>
    </w:p>
    <w:p w:rsidR="007B73D4" w:rsidRDefault="007B73D4">
      <w:pPr>
        <w:pStyle w:val="TOC4"/>
        <w:rPr>
          <w:rFonts w:asciiTheme="minorHAnsi" w:eastAsiaTheme="minorEastAsia" w:hAnsiTheme="minorHAnsi" w:cstheme="minorBidi"/>
          <w:sz w:val="22"/>
          <w:szCs w:val="22"/>
        </w:rPr>
      </w:pPr>
      <w:r w:rsidRPr="007B73D4">
        <w:t>A.5.1.28.2</w:t>
      </w:r>
      <w:r w:rsidRPr="007B73D4">
        <w:rPr>
          <w:rFonts w:asciiTheme="minorHAnsi" w:eastAsiaTheme="minorEastAsia" w:hAnsiTheme="minorHAnsi" w:cstheme="minorBidi"/>
          <w:sz w:val="22"/>
          <w:szCs w:val="22"/>
        </w:rPr>
        <w:tab/>
      </w:r>
      <w:r w:rsidRPr="002D7B17">
        <w:rPr>
          <w:snapToGrid w:val="0"/>
        </w:rPr>
        <w:t>Test Requirements</w:t>
      </w:r>
      <w:r>
        <w:tab/>
        <w:t>1031</w:t>
      </w:r>
    </w:p>
    <w:p w:rsidR="007B73D4" w:rsidRDefault="007B73D4">
      <w:pPr>
        <w:pStyle w:val="TOC3"/>
        <w:rPr>
          <w:rFonts w:asciiTheme="minorHAnsi" w:eastAsiaTheme="minorEastAsia" w:hAnsiTheme="minorHAnsi" w:cstheme="minorBidi"/>
          <w:sz w:val="22"/>
          <w:szCs w:val="22"/>
        </w:rPr>
      </w:pPr>
      <w:r w:rsidRPr="007B73D4">
        <w:t>A.5.1.29</w:t>
      </w:r>
      <w:r w:rsidRPr="007B73D4">
        <w:rPr>
          <w:rFonts w:asciiTheme="minorHAnsi" w:eastAsiaTheme="minorEastAsia" w:hAnsiTheme="minorHAnsi" w:cstheme="minorBidi"/>
          <w:sz w:val="22"/>
          <w:szCs w:val="22"/>
        </w:rPr>
        <w:tab/>
      </w:r>
      <w:r>
        <w:t>E-UTRAN TDD inter frequency handover for Cat-M1 UEs in CEModeA</w:t>
      </w:r>
      <w:r>
        <w:tab/>
        <w:t>1032</w:t>
      </w:r>
    </w:p>
    <w:p w:rsidR="007B73D4" w:rsidRDefault="007B73D4">
      <w:pPr>
        <w:pStyle w:val="TOC4"/>
        <w:rPr>
          <w:rFonts w:asciiTheme="minorHAnsi" w:eastAsiaTheme="minorEastAsia" w:hAnsiTheme="minorHAnsi" w:cstheme="minorBidi"/>
          <w:sz w:val="22"/>
          <w:szCs w:val="22"/>
        </w:rPr>
      </w:pPr>
      <w:r w:rsidRPr="007B73D4">
        <w:t>A.5.1.29.1</w:t>
      </w:r>
      <w:r w:rsidRPr="007B73D4">
        <w:rPr>
          <w:rFonts w:asciiTheme="minorHAnsi" w:eastAsiaTheme="minorEastAsia" w:hAnsiTheme="minorHAnsi" w:cstheme="minorBidi"/>
          <w:sz w:val="22"/>
          <w:szCs w:val="22"/>
        </w:rPr>
        <w:tab/>
      </w:r>
      <w:r w:rsidRPr="002D7B17">
        <w:rPr>
          <w:snapToGrid w:val="0"/>
        </w:rPr>
        <w:t>Test Purpose and Environment</w:t>
      </w:r>
      <w:r>
        <w:tab/>
        <w:t>1032</w:t>
      </w:r>
    </w:p>
    <w:p w:rsidR="007B73D4" w:rsidRDefault="007B73D4">
      <w:pPr>
        <w:pStyle w:val="TOC4"/>
        <w:rPr>
          <w:rFonts w:asciiTheme="minorHAnsi" w:eastAsiaTheme="minorEastAsia" w:hAnsiTheme="minorHAnsi" w:cstheme="minorBidi"/>
          <w:sz w:val="22"/>
          <w:szCs w:val="22"/>
        </w:rPr>
      </w:pPr>
      <w:r w:rsidRPr="007B73D4">
        <w:t>A.5.1.29.2</w:t>
      </w:r>
      <w:r w:rsidRPr="007B73D4">
        <w:rPr>
          <w:rFonts w:asciiTheme="minorHAnsi" w:eastAsiaTheme="minorEastAsia" w:hAnsiTheme="minorHAnsi" w:cstheme="minorBidi"/>
          <w:sz w:val="22"/>
          <w:szCs w:val="22"/>
        </w:rPr>
        <w:tab/>
      </w:r>
      <w:r w:rsidRPr="002D7B17">
        <w:rPr>
          <w:snapToGrid w:val="0"/>
        </w:rPr>
        <w:t>Test Requirements</w:t>
      </w:r>
      <w:r>
        <w:tab/>
        <w:t>1033</w:t>
      </w:r>
    </w:p>
    <w:p w:rsidR="007B73D4" w:rsidRDefault="007B73D4">
      <w:pPr>
        <w:pStyle w:val="TOC3"/>
        <w:rPr>
          <w:rFonts w:asciiTheme="minorHAnsi" w:eastAsiaTheme="minorEastAsia" w:hAnsiTheme="minorHAnsi" w:cstheme="minorBidi"/>
          <w:sz w:val="22"/>
          <w:szCs w:val="22"/>
        </w:rPr>
      </w:pPr>
      <w:r w:rsidRPr="007B73D4">
        <w:t>A.5.1.30</w:t>
      </w:r>
      <w:r w:rsidRPr="007B73D4">
        <w:rPr>
          <w:rFonts w:asciiTheme="minorHAnsi" w:eastAsiaTheme="minorEastAsia" w:hAnsiTheme="minorHAnsi" w:cstheme="minorBidi"/>
          <w:sz w:val="22"/>
          <w:szCs w:val="22"/>
        </w:rPr>
        <w:tab/>
      </w:r>
      <w:r>
        <w:t>E-UTRAN FDD inter frequency handover for Cat-M1 UEs in CEModeB</w:t>
      </w:r>
      <w:r>
        <w:tab/>
        <w:t>1034</w:t>
      </w:r>
    </w:p>
    <w:p w:rsidR="007B73D4" w:rsidRDefault="007B73D4">
      <w:pPr>
        <w:pStyle w:val="TOC4"/>
        <w:rPr>
          <w:rFonts w:asciiTheme="minorHAnsi" w:eastAsiaTheme="minorEastAsia" w:hAnsiTheme="minorHAnsi" w:cstheme="minorBidi"/>
          <w:sz w:val="22"/>
          <w:szCs w:val="22"/>
        </w:rPr>
      </w:pPr>
      <w:r w:rsidRPr="007B73D4">
        <w:t>A.5.1.30.1</w:t>
      </w:r>
      <w:r w:rsidRPr="007B73D4">
        <w:rPr>
          <w:rFonts w:asciiTheme="minorHAnsi" w:eastAsiaTheme="minorEastAsia" w:hAnsiTheme="minorHAnsi" w:cstheme="minorBidi"/>
          <w:sz w:val="22"/>
          <w:szCs w:val="22"/>
        </w:rPr>
        <w:tab/>
      </w:r>
      <w:r w:rsidRPr="002D7B17">
        <w:rPr>
          <w:snapToGrid w:val="0"/>
        </w:rPr>
        <w:t>Test Purpose and Environment</w:t>
      </w:r>
      <w:r>
        <w:tab/>
        <w:t>1034</w:t>
      </w:r>
    </w:p>
    <w:p w:rsidR="007B73D4" w:rsidRDefault="007B73D4">
      <w:pPr>
        <w:pStyle w:val="TOC4"/>
        <w:rPr>
          <w:rFonts w:asciiTheme="minorHAnsi" w:eastAsiaTheme="minorEastAsia" w:hAnsiTheme="minorHAnsi" w:cstheme="minorBidi"/>
          <w:sz w:val="22"/>
          <w:szCs w:val="22"/>
        </w:rPr>
      </w:pPr>
      <w:r w:rsidRPr="007B73D4">
        <w:t>A.5.1.30.2</w:t>
      </w:r>
      <w:r w:rsidRPr="007B73D4">
        <w:rPr>
          <w:rFonts w:asciiTheme="minorHAnsi" w:eastAsiaTheme="minorEastAsia" w:hAnsiTheme="minorHAnsi" w:cstheme="minorBidi"/>
          <w:sz w:val="22"/>
          <w:szCs w:val="22"/>
        </w:rPr>
        <w:tab/>
      </w:r>
      <w:r w:rsidRPr="002D7B17">
        <w:rPr>
          <w:snapToGrid w:val="0"/>
        </w:rPr>
        <w:t>Test Requirements</w:t>
      </w:r>
      <w:r>
        <w:tab/>
        <w:t>1035</w:t>
      </w:r>
    </w:p>
    <w:p w:rsidR="007B73D4" w:rsidRDefault="007B73D4">
      <w:pPr>
        <w:pStyle w:val="TOC3"/>
        <w:rPr>
          <w:rFonts w:asciiTheme="minorHAnsi" w:eastAsiaTheme="minorEastAsia" w:hAnsiTheme="minorHAnsi" w:cstheme="minorBidi"/>
          <w:sz w:val="22"/>
          <w:szCs w:val="22"/>
        </w:rPr>
      </w:pPr>
      <w:r w:rsidRPr="007B73D4">
        <w:t>A.5.1.31</w:t>
      </w:r>
      <w:r w:rsidRPr="007B73D4">
        <w:rPr>
          <w:rFonts w:asciiTheme="minorHAnsi" w:eastAsiaTheme="minorEastAsia" w:hAnsiTheme="minorHAnsi" w:cstheme="minorBidi"/>
          <w:sz w:val="22"/>
          <w:szCs w:val="22"/>
        </w:rPr>
        <w:tab/>
      </w:r>
      <w:r>
        <w:t>E-UTRAN HD-FDD inter frequency handover for Cat-M1 UEs in CEModeB</w:t>
      </w:r>
      <w:r>
        <w:tab/>
        <w:t>1036</w:t>
      </w:r>
    </w:p>
    <w:p w:rsidR="007B73D4" w:rsidRDefault="007B73D4">
      <w:pPr>
        <w:pStyle w:val="TOC4"/>
        <w:rPr>
          <w:rFonts w:asciiTheme="minorHAnsi" w:eastAsiaTheme="minorEastAsia" w:hAnsiTheme="minorHAnsi" w:cstheme="minorBidi"/>
          <w:sz w:val="22"/>
          <w:szCs w:val="22"/>
        </w:rPr>
      </w:pPr>
      <w:r w:rsidRPr="007B73D4">
        <w:t>A.5.1.31.1</w:t>
      </w:r>
      <w:r w:rsidRPr="007B73D4">
        <w:rPr>
          <w:rFonts w:asciiTheme="minorHAnsi" w:eastAsiaTheme="minorEastAsia" w:hAnsiTheme="minorHAnsi" w:cstheme="minorBidi"/>
          <w:sz w:val="22"/>
          <w:szCs w:val="22"/>
        </w:rPr>
        <w:tab/>
      </w:r>
      <w:r w:rsidRPr="002D7B17">
        <w:rPr>
          <w:snapToGrid w:val="0"/>
        </w:rPr>
        <w:t>Test Purpose and Environment</w:t>
      </w:r>
      <w:r>
        <w:tab/>
        <w:t>1036</w:t>
      </w:r>
    </w:p>
    <w:p w:rsidR="007B73D4" w:rsidRDefault="007B73D4">
      <w:pPr>
        <w:pStyle w:val="TOC4"/>
        <w:rPr>
          <w:rFonts w:asciiTheme="minorHAnsi" w:eastAsiaTheme="minorEastAsia" w:hAnsiTheme="minorHAnsi" w:cstheme="minorBidi"/>
          <w:sz w:val="22"/>
          <w:szCs w:val="22"/>
        </w:rPr>
      </w:pPr>
      <w:r w:rsidRPr="007B73D4">
        <w:t>A.5.1.31.2</w:t>
      </w:r>
      <w:r w:rsidRPr="007B73D4">
        <w:rPr>
          <w:rFonts w:asciiTheme="minorHAnsi" w:eastAsiaTheme="minorEastAsia" w:hAnsiTheme="minorHAnsi" w:cstheme="minorBidi"/>
          <w:sz w:val="22"/>
          <w:szCs w:val="22"/>
        </w:rPr>
        <w:tab/>
      </w:r>
      <w:r w:rsidRPr="002D7B17">
        <w:rPr>
          <w:snapToGrid w:val="0"/>
        </w:rPr>
        <w:t>Test Requirements</w:t>
      </w:r>
      <w:r>
        <w:tab/>
        <w:t>1037</w:t>
      </w:r>
    </w:p>
    <w:p w:rsidR="007B73D4" w:rsidRDefault="007B73D4">
      <w:pPr>
        <w:pStyle w:val="TOC3"/>
        <w:rPr>
          <w:rFonts w:asciiTheme="minorHAnsi" w:eastAsiaTheme="minorEastAsia" w:hAnsiTheme="minorHAnsi" w:cstheme="minorBidi"/>
          <w:sz w:val="22"/>
          <w:szCs w:val="22"/>
        </w:rPr>
      </w:pPr>
      <w:r w:rsidRPr="007B73D4">
        <w:t>A.5.1.32</w:t>
      </w:r>
      <w:r w:rsidRPr="007B73D4">
        <w:rPr>
          <w:rFonts w:asciiTheme="minorHAnsi" w:eastAsiaTheme="minorEastAsia" w:hAnsiTheme="minorHAnsi" w:cstheme="minorBidi"/>
          <w:sz w:val="22"/>
          <w:szCs w:val="22"/>
        </w:rPr>
        <w:tab/>
      </w:r>
      <w:r>
        <w:t>E-UTRAN TDD inter frequency handover for Cat-M1 UEs in CEModeB</w:t>
      </w:r>
      <w:r>
        <w:tab/>
        <w:t>1038</w:t>
      </w:r>
    </w:p>
    <w:p w:rsidR="007B73D4" w:rsidRDefault="007B73D4">
      <w:pPr>
        <w:pStyle w:val="TOC4"/>
        <w:rPr>
          <w:rFonts w:asciiTheme="minorHAnsi" w:eastAsiaTheme="minorEastAsia" w:hAnsiTheme="minorHAnsi" w:cstheme="minorBidi"/>
          <w:sz w:val="22"/>
          <w:szCs w:val="22"/>
        </w:rPr>
      </w:pPr>
      <w:r w:rsidRPr="007B73D4">
        <w:t>A.5.1.32.1</w:t>
      </w:r>
      <w:r w:rsidRPr="007B73D4">
        <w:rPr>
          <w:rFonts w:asciiTheme="minorHAnsi" w:eastAsiaTheme="minorEastAsia" w:hAnsiTheme="minorHAnsi" w:cstheme="minorBidi"/>
          <w:sz w:val="22"/>
          <w:szCs w:val="22"/>
        </w:rPr>
        <w:tab/>
      </w:r>
      <w:r w:rsidRPr="002D7B17">
        <w:rPr>
          <w:snapToGrid w:val="0"/>
        </w:rPr>
        <w:t>Test Purpose and Environment</w:t>
      </w:r>
      <w:r>
        <w:tab/>
        <w:t>1038</w:t>
      </w:r>
    </w:p>
    <w:p w:rsidR="007B73D4" w:rsidRDefault="007B73D4">
      <w:pPr>
        <w:pStyle w:val="TOC4"/>
        <w:rPr>
          <w:rFonts w:asciiTheme="minorHAnsi" w:eastAsiaTheme="minorEastAsia" w:hAnsiTheme="minorHAnsi" w:cstheme="minorBidi"/>
          <w:sz w:val="22"/>
          <w:szCs w:val="22"/>
        </w:rPr>
      </w:pPr>
      <w:r w:rsidRPr="007B73D4">
        <w:t>A.5.1.32.2</w:t>
      </w:r>
      <w:r w:rsidRPr="007B73D4">
        <w:rPr>
          <w:rFonts w:asciiTheme="minorHAnsi" w:eastAsiaTheme="minorEastAsia" w:hAnsiTheme="minorHAnsi" w:cstheme="minorBidi"/>
          <w:sz w:val="22"/>
          <w:szCs w:val="22"/>
        </w:rPr>
        <w:tab/>
      </w:r>
      <w:r w:rsidRPr="002D7B17">
        <w:rPr>
          <w:snapToGrid w:val="0"/>
        </w:rPr>
        <w:t>Test Requirements</w:t>
      </w:r>
      <w:r>
        <w:tab/>
        <w:t>1039</w:t>
      </w:r>
    </w:p>
    <w:p w:rsidR="007B73D4" w:rsidRDefault="007B73D4">
      <w:pPr>
        <w:pStyle w:val="TOC3"/>
        <w:rPr>
          <w:rFonts w:asciiTheme="minorHAnsi" w:eastAsiaTheme="minorEastAsia" w:hAnsiTheme="minorHAnsi" w:cstheme="minorBidi"/>
          <w:sz w:val="22"/>
          <w:szCs w:val="22"/>
        </w:rPr>
      </w:pPr>
      <w:r w:rsidRPr="007B73D4">
        <w:t>A.5.1.33</w:t>
      </w:r>
      <w:r w:rsidRPr="007B73D4">
        <w:rPr>
          <w:rFonts w:asciiTheme="minorHAnsi" w:eastAsiaTheme="minorEastAsia" w:hAnsiTheme="minorHAnsi" w:cstheme="minorBidi"/>
          <w:sz w:val="22"/>
          <w:szCs w:val="22"/>
        </w:rPr>
        <w:tab/>
      </w:r>
      <w:r>
        <w:t>E-UTRAN FDD-FDD Intra frequency handover for Cat-M1 UEs in CEModeA without SFN acquisition</w:t>
      </w:r>
      <w:r>
        <w:tab/>
        <w:t>1040</w:t>
      </w:r>
    </w:p>
    <w:p w:rsidR="007B73D4" w:rsidRDefault="007B73D4">
      <w:pPr>
        <w:pStyle w:val="TOC4"/>
        <w:rPr>
          <w:rFonts w:asciiTheme="minorHAnsi" w:eastAsiaTheme="minorEastAsia" w:hAnsiTheme="minorHAnsi" w:cstheme="minorBidi"/>
          <w:sz w:val="22"/>
          <w:szCs w:val="22"/>
        </w:rPr>
      </w:pPr>
      <w:r w:rsidRPr="007B73D4">
        <w:t>A.5.1.33.1</w:t>
      </w:r>
      <w:r w:rsidRPr="007B73D4">
        <w:rPr>
          <w:rFonts w:asciiTheme="minorHAnsi" w:eastAsiaTheme="minorEastAsia" w:hAnsiTheme="minorHAnsi" w:cstheme="minorBidi"/>
          <w:sz w:val="22"/>
          <w:szCs w:val="22"/>
        </w:rPr>
        <w:tab/>
      </w:r>
      <w:r w:rsidRPr="002D7B17">
        <w:rPr>
          <w:snapToGrid w:val="0"/>
        </w:rPr>
        <w:t>Test Purpose and Environment</w:t>
      </w:r>
      <w:r>
        <w:tab/>
        <w:t>1040</w:t>
      </w:r>
    </w:p>
    <w:p w:rsidR="007B73D4" w:rsidRDefault="007B73D4">
      <w:pPr>
        <w:pStyle w:val="TOC4"/>
        <w:rPr>
          <w:rFonts w:asciiTheme="minorHAnsi" w:eastAsiaTheme="minorEastAsia" w:hAnsiTheme="minorHAnsi" w:cstheme="minorBidi"/>
          <w:sz w:val="22"/>
          <w:szCs w:val="22"/>
        </w:rPr>
      </w:pPr>
      <w:r w:rsidRPr="007B73D4">
        <w:t>A.5.1.13.2</w:t>
      </w:r>
      <w:r w:rsidRPr="007B73D4">
        <w:rPr>
          <w:rFonts w:asciiTheme="minorHAnsi" w:eastAsiaTheme="minorEastAsia" w:hAnsiTheme="minorHAnsi" w:cstheme="minorBidi"/>
          <w:sz w:val="22"/>
          <w:szCs w:val="22"/>
        </w:rPr>
        <w:tab/>
      </w:r>
      <w:r w:rsidRPr="002D7B17">
        <w:rPr>
          <w:snapToGrid w:val="0"/>
        </w:rPr>
        <w:t>Test Requirements</w:t>
      </w:r>
      <w:r>
        <w:tab/>
        <w:t>1041</w:t>
      </w:r>
    </w:p>
    <w:p w:rsidR="007B73D4" w:rsidRDefault="007B73D4">
      <w:pPr>
        <w:pStyle w:val="TOC3"/>
        <w:rPr>
          <w:rFonts w:asciiTheme="minorHAnsi" w:eastAsiaTheme="minorEastAsia" w:hAnsiTheme="minorHAnsi" w:cstheme="minorBidi"/>
          <w:sz w:val="22"/>
          <w:szCs w:val="22"/>
        </w:rPr>
      </w:pPr>
      <w:r w:rsidRPr="007B73D4">
        <w:t>A.5.1.34</w:t>
      </w:r>
      <w:r w:rsidRPr="007B73D4">
        <w:rPr>
          <w:rFonts w:asciiTheme="minorHAnsi" w:eastAsiaTheme="minorEastAsia" w:hAnsiTheme="minorHAnsi" w:cstheme="minorBidi"/>
          <w:sz w:val="22"/>
          <w:szCs w:val="22"/>
        </w:rPr>
        <w:tab/>
      </w:r>
      <w:r>
        <w:t>E-UTRAN HD-FDD Intra frequency handover for Cat-M1 UEs in CEModeA without SFN acquisition</w:t>
      </w:r>
      <w:r>
        <w:tab/>
        <w:t>1042</w:t>
      </w:r>
    </w:p>
    <w:p w:rsidR="007B73D4" w:rsidRDefault="007B73D4">
      <w:pPr>
        <w:pStyle w:val="TOC4"/>
        <w:rPr>
          <w:rFonts w:asciiTheme="minorHAnsi" w:eastAsiaTheme="minorEastAsia" w:hAnsiTheme="minorHAnsi" w:cstheme="minorBidi"/>
          <w:sz w:val="22"/>
          <w:szCs w:val="22"/>
        </w:rPr>
      </w:pPr>
      <w:r w:rsidRPr="007B73D4">
        <w:t>A.5.1.34.1</w:t>
      </w:r>
      <w:r w:rsidRPr="007B73D4">
        <w:rPr>
          <w:rFonts w:asciiTheme="minorHAnsi" w:eastAsiaTheme="minorEastAsia" w:hAnsiTheme="minorHAnsi" w:cstheme="minorBidi"/>
          <w:sz w:val="22"/>
          <w:szCs w:val="22"/>
        </w:rPr>
        <w:tab/>
      </w:r>
      <w:r w:rsidRPr="002D7B17">
        <w:rPr>
          <w:snapToGrid w:val="0"/>
        </w:rPr>
        <w:t>Test Purpose and Environment</w:t>
      </w:r>
      <w:r>
        <w:tab/>
        <w:t>1042</w:t>
      </w:r>
    </w:p>
    <w:p w:rsidR="007B73D4" w:rsidRDefault="007B73D4">
      <w:pPr>
        <w:pStyle w:val="TOC4"/>
        <w:rPr>
          <w:rFonts w:asciiTheme="minorHAnsi" w:eastAsiaTheme="minorEastAsia" w:hAnsiTheme="minorHAnsi" w:cstheme="minorBidi"/>
          <w:sz w:val="22"/>
          <w:szCs w:val="22"/>
        </w:rPr>
      </w:pPr>
      <w:r w:rsidRPr="007B73D4">
        <w:t>A.5.1.34.2</w:t>
      </w:r>
      <w:r w:rsidRPr="007B73D4">
        <w:rPr>
          <w:rFonts w:asciiTheme="minorHAnsi" w:eastAsiaTheme="minorEastAsia" w:hAnsiTheme="minorHAnsi" w:cstheme="minorBidi"/>
          <w:sz w:val="22"/>
          <w:szCs w:val="22"/>
        </w:rPr>
        <w:tab/>
      </w:r>
      <w:r w:rsidRPr="002D7B17">
        <w:rPr>
          <w:snapToGrid w:val="0"/>
        </w:rPr>
        <w:t>Test Requirements</w:t>
      </w:r>
      <w:r>
        <w:tab/>
        <w:t>1043</w:t>
      </w:r>
    </w:p>
    <w:p w:rsidR="007B73D4" w:rsidRDefault="007B73D4">
      <w:pPr>
        <w:pStyle w:val="TOC3"/>
        <w:rPr>
          <w:rFonts w:asciiTheme="minorHAnsi" w:eastAsiaTheme="minorEastAsia" w:hAnsiTheme="minorHAnsi" w:cstheme="minorBidi"/>
          <w:sz w:val="22"/>
          <w:szCs w:val="22"/>
        </w:rPr>
      </w:pPr>
      <w:r w:rsidRPr="007B73D4">
        <w:t>A.5.1.35</w:t>
      </w:r>
      <w:r w:rsidRPr="007B73D4">
        <w:rPr>
          <w:rFonts w:asciiTheme="minorHAnsi" w:eastAsiaTheme="minorEastAsia" w:hAnsiTheme="minorHAnsi"/>
          <w:sz w:val="22"/>
          <w:szCs w:val="22"/>
        </w:rPr>
        <w:tab/>
      </w:r>
      <w:r>
        <w:t>E-UTRAN TDD Intra frequency handover for Cat-M1 UEs in CEModeA without SFN acquisition</w:t>
      </w:r>
      <w:r>
        <w:tab/>
        <w:t>1044</w:t>
      </w:r>
    </w:p>
    <w:p w:rsidR="007B73D4" w:rsidRDefault="007B73D4">
      <w:pPr>
        <w:pStyle w:val="TOC4"/>
        <w:rPr>
          <w:rFonts w:asciiTheme="minorHAnsi" w:eastAsiaTheme="minorEastAsia" w:hAnsiTheme="minorHAnsi" w:cstheme="minorBidi"/>
          <w:sz w:val="22"/>
          <w:szCs w:val="22"/>
        </w:rPr>
      </w:pPr>
      <w:r w:rsidRPr="007B73D4">
        <w:t>A.5.1.35.1</w:t>
      </w:r>
      <w:r w:rsidRPr="007B73D4">
        <w:rPr>
          <w:rFonts w:asciiTheme="minorHAnsi" w:eastAsiaTheme="minorEastAsia" w:hAnsiTheme="minorHAnsi" w:cstheme="minorBidi"/>
          <w:sz w:val="22"/>
          <w:szCs w:val="22"/>
        </w:rPr>
        <w:tab/>
      </w:r>
      <w:r w:rsidRPr="002D7B17">
        <w:rPr>
          <w:snapToGrid w:val="0"/>
        </w:rPr>
        <w:t>Test Purpose and Environment</w:t>
      </w:r>
      <w:r>
        <w:tab/>
        <w:t>1044</w:t>
      </w:r>
    </w:p>
    <w:p w:rsidR="007B73D4" w:rsidRDefault="007B73D4">
      <w:pPr>
        <w:pStyle w:val="TOC4"/>
        <w:rPr>
          <w:rFonts w:asciiTheme="minorHAnsi" w:eastAsiaTheme="minorEastAsia" w:hAnsiTheme="minorHAnsi" w:cstheme="minorBidi"/>
          <w:sz w:val="22"/>
          <w:szCs w:val="22"/>
        </w:rPr>
      </w:pPr>
      <w:r w:rsidRPr="007B73D4">
        <w:t>A.5.1.35.2</w:t>
      </w:r>
      <w:r w:rsidRPr="007B73D4">
        <w:rPr>
          <w:rFonts w:asciiTheme="minorHAnsi" w:eastAsiaTheme="minorEastAsia" w:hAnsiTheme="minorHAnsi" w:cstheme="minorBidi"/>
          <w:sz w:val="22"/>
          <w:szCs w:val="22"/>
        </w:rPr>
        <w:tab/>
      </w:r>
      <w:r w:rsidRPr="002D7B17">
        <w:rPr>
          <w:snapToGrid w:val="0"/>
        </w:rPr>
        <w:t>Test Requirements</w:t>
      </w:r>
      <w:r>
        <w:tab/>
        <w:t>1045</w:t>
      </w:r>
    </w:p>
    <w:p w:rsidR="007B73D4" w:rsidRDefault="007B73D4">
      <w:pPr>
        <w:pStyle w:val="TOC3"/>
        <w:rPr>
          <w:rFonts w:asciiTheme="minorHAnsi" w:eastAsiaTheme="minorEastAsia" w:hAnsiTheme="minorHAnsi" w:cstheme="minorBidi"/>
          <w:sz w:val="22"/>
          <w:szCs w:val="22"/>
        </w:rPr>
      </w:pPr>
      <w:r w:rsidRPr="007B73D4">
        <w:t>A.5.1.36</w:t>
      </w:r>
      <w:r w:rsidRPr="007B73D4">
        <w:rPr>
          <w:rFonts w:asciiTheme="minorHAnsi" w:eastAsiaTheme="minorEastAsia" w:hAnsiTheme="minorHAnsi" w:cstheme="minorBidi"/>
          <w:sz w:val="22"/>
          <w:szCs w:val="22"/>
        </w:rPr>
        <w:tab/>
      </w:r>
      <w:r>
        <w:t>E-UTRAN FDD-FDD Intra frequency handover for Cat-M1 UEs in CEModeB without SFN acquisition</w:t>
      </w:r>
      <w:r>
        <w:tab/>
        <w:t>1046</w:t>
      </w:r>
    </w:p>
    <w:p w:rsidR="007B73D4" w:rsidRDefault="007B73D4">
      <w:pPr>
        <w:pStyle w:val="TOC4"/>
        <w:rPr>
          <w:rFonts w:asciiTheme="minorHAnsi" w:eastAsiaTheme="minorEastAsia" w:hAnsiTheme="minorHAnsi" w:cstheme="minorBidi"/>
          <w:sz w:val="22"/>
          <w:szCs w:val="22"/>
        </w:rPr>
      </w:pPr>
      <w:r w:rsidRPr="007B73D4">
        <w:t>A.5.1.36.1</w:t>
      </w:r>
      <w:r w:rsidRPr="007B73D4">
        <w:rPr>
          <w:rFonts w:asciiTheme="minorHAnsi" w:eastAsiaTheme="minorEastAsia" w:hAnsiTheme="minorHAnsi" w:cstheme="minorBidi"/>
          <w:sz w:val="22"/>
          <w:szCs w:val="22"/>
        </w:rPr>
        <w:tab/>
      </w:r>
      <w:r w:rsidRPr="002D7B17">
        <w:rPr>
          <w:snapToGrid w:val="0"/>
        </w:rPr>
        <w:t>Test Purpose and Environment</w:t>
      </w:r>
      <w:r>
        <w:tab/>
        <w:t>1046</w:t>
      </w:r>
    </w:p>
    <w:p w:rsidR="007B73D4" w:rsidRDefault="007B73D4">
      <w:pPr>
        <w:pStyle w:val="TOC4"/>
        <w:rPr>
          <w:rFonts w:asciiTheme="minorHAnsi" w:eastAsiaTheme="minorEastAsia" w:hAnsiTheme="minorHAnsi" w:cstheme="minorBidi"/>
          <w:sz w:val="22"/>
          <w:szCs w:val="22"/>
        </w:rPr>
      </w:pPr>
      <w:r w:rsidRPr="007B73D4">
        <w:t>A.5.1.36.2</w:t>
      </w:r>
      <w:r w:rsidRPr="007B73D4">
        <w:rPr>
          <w:rFonts w:asciiTheme="minorHAnsi" w:eastAsiaTheme="minorEastAsia" w:hAnsiTheme="minorHAnsi" w:cstheme="minorBidi"/>
          <w:sz w:val="22"/>
          <w:szCs w:val="22"/>
        </w:rPr>
        <w:tab/>
      </w:r>
      <w:r w:rsidRPr="002D7B17">
        <w:rPr>
          <w:snapToGrid w:val="0"/>
        </w:rPr>
        <w:t>Test Requirements</w:t>
      </w:r>
      <w:r>
        <w:tab/>
        <w:t>1047</w:t>
      </w:r>
    </w:p>
    <w:p w:rsidR="007B73D4" w:rsidRDefault="007B73D4">
      <w:pPr>
        <w:pStyle w:val="TOC3"/>
        <w:rPr>
          <w:rFonts w:asciiTheme="minorHAnsi" w:eastAsiaTheme="minorEastAsia" w:hAnsiTheme="minorHAnsi" w:cstheme="minorBidi"/>
          <w:sz w:val="22"/>
          <w:szCs w:val="22"/>
        </w:rPr>
      </w:pPr>
      <w:r w:rsidRPr="007B73D4">
        <w:t>A.5.1.37</w:t>
      </w:r>
      <w:r w:rsidRPr="007B73D4">
        <w:rPr>
          <w:rFonts w:asciiTheme="minorHAnsi" w:eastAsiaTheme="minorEastAsia" w:hAnsiTheme="minorHAnsi" w:cstheme="minorBidi"/>
          <w:sz w:val="22"/>
          <w:szCs w:val="22"/>
        </w:rPr>
        <w:tab/>
      </w:r>
      <w:r>
        <w:t>E-UTRAN HD-FDD Intra frequency handover for Cat-M1 UEs in CEModeB without SFN acquisition</w:t>
      </w:r>
      <w:r>
        <w:tab/>
        <w:t>1048</w:t>
      </w:r>
    </w:p>
    <w:p w:rsidR="007B73D4" w:rsidRDefault="007B73D4">
      <w:pPr>
        <w:pStyle w:val="TOC4"/>
        <w:rPr>
          <w:rFonts w:asciiTheme="minorHAnsi" w:eastAsiaTheme="minorEastAsia" w:hAnsiTheme="minorHAnsi" w:cstheme="minorBidi"/>
          <w:sz w:val="22"/>
          <w:szCs w:val="22"/>
        </w:rPr>
      </w:pPr>
      <w:r w:rsidRPr="007B73D4">
        <w:t>A.5.1.37.1</w:t>
      </w:r>
      <w:r w:rsidRPr="007B73D4">
        <w:rPr>
          <w:rFonts w:asciiTheme="minorHAnsi" w:eastAsiaTheme="minorEastAsia" w:hAnsiTheme="minorHAnsi" w:cstheme="minorBidi"/>
          <w:sz w:val="22"/>
          <w:szCs w:val="22"/>
        </w:rPr>
        <w:tab/>
      </w:r>
      <w:r w:rsidRPr="002D7B17">
        <w:rPr>
          <w:snapToGrid w:val="0"/>
        </w:rPr>
        <w:t>Test Purpose and Environment</w:t>
      </w:r>
      <w:r>
        <w:tab/>
        <w:t>1048</w:t>
      </w:r>
    </w:p>
    <w:p w:rsidR="007B73D4" w:rsidRDefault="007B73D4">
      <w:pPr>
        <w:pStyle w:val="TOC4"/>
        <w:rPr>
          <w:rFonts w:asciiTheme="minorHAnsi" w:eastAsiaTheme="minorEastAsia" w:hAnsiTheme="minorHAnsi" w:cstheme="minorBidi"/>
          <w:sz w:val="22"/>
          <w:szCs w:val="22"/>
        </w:rPr>
      </w:pPr>
      <w:r w:rsidRPr="007B73D4">
        <w:t>A.5.1.37.2</w:t>
      </w:r>
      <w:r w:rsidRPr="007B73D4">
        <w:rPr>
          <w:rFonts w:asciiTheme="minorHAnsi" w:eastAsiaTheme="minorEastAsia" w:hAnsiTheme="minorHAnsi" w:cstheme="minorBidi"/>
          <w:sz w:val="22"/>
          <w:szCs w:val="22"/>
        </w:rPr>
        <w:tab/>
      </w:r>
      <w:r w:rsidRPr="002D7B17">
        <w:rPr>
          <w:snapToGrid w:val="0"/>
        </w:rPr>
        <w:t>Test Requirements</w:t>
      </w:r>
      <w:r>
        <w:tab/>
        <w:t>1049</w:t>
      </w:r>
    </w:p>
    <w:p w:rsidR="007B73D4" w:rsidRDefault="007B73D4">
      <w:pPr>
        <w:pStyle w:val="TOC3"/>
        <w:rPr>
          <w:rFonts w:asciiTheme="minorHAnsi" w:eastAsiaTheme="minorEastAsia" w:hAnsiTheme="minorHAnsi" w:cstheme="minorBidi"/>
          <w:sz w:val="22"/>
          <w:szCs w:val="22"/>
        </w:rPr>
      </w:pPr>
      <w:r w:rsidRPr="007B73D4">
        <w:t>A.5.1.38</w:t>
      </w:r>
      <w:r w:rsidRPr="007B73D4">
        <w:rPr>
          <w:rFonts w:asciiTheme="minorHAnsi" w:eastAsiaTheme="minorEastAsia" w:hAnsiTheme="minorHAnsi"/>
          <w:sz w:val="22"/>
          <w:szCs w:val="22"/>
        </w:rPr>
        <w:tab/>
      </w:r>
      <w:r>
        <w:t>E-UTRAN TDD Intra frequency handover for Cat-M1 UEs in CEModeB without SFN acquisition</w:t>
      </w:r>
      <w:r>
        <w:tab/>
        <w:t>1050</w:t>
      </w:r>
    </w:p>
    <w:p w:rsidR="007B73D4" w:rsidRDefault="007B73D4">
      <w:pPr>
        <w:pStyle w:val="TOC4"/>
        <w:rPr>
          <w:rFonts w:asciiTheme="minorHAnsi" w:eastAsiaTheme="minorEastAsia" w:hAnsiTheme="minorHAnsi" w:cstheme="minorBidi"/>
          <w:sz w:val="22"/>
          <w:szCs w:val="22"/>
        </w:rPr>
      </w:pPr>
      <w:r w:rsidRPr="007B73D4">
        <w:t>A.5.1.38.1</w:t>
      </w:r>
      <w:r w:rsidRPr="007B73D4">
        <w:rPr>
          <w:rFonts w:asciiTheme="minorHAnsi" w:eastAsiaTheme="minorEastAsia" w:hAnsiTheme="minorHAnsi" w:cstheme="minorBidi"/>
          <w:sz w:val="22"/>
          <w:szCs w:val="22"/>
        </w:rPr>
        <w:tab/>
      </w:r>
      <w:r w:rsidRPr="002D7B17">
        <w:rPr>
          <w:snapToGrid w:val="0"/>
        </w:rPr>
        <w:t>Test Purpose and Environment</w:t>
      </w:r>
      <w:r>
        <w:tab/>
        <w:t>1050</w:t>
      </w:r>
    </w:p>
    <w:p w:rsidR="007B73D4" w:rsidRDefault="007B73D4">
      <w:pPr>
        <w:pStyle w:val="TOC4"/>
        <w:rPr>
          <w:rFonts w:asciiTheme="minorHAnsi" w:eastAsiaTheme="minorEastAsia" w:hAnsiTheme="minorHAnsi" w:cstheme="minorBidi"/>
          <w:sz w:val="22"/>
          <w:szCs w:val="22"/>
        </w:rPr>
      </w:pPr>
      <w:r w:rsidRPr="007B73D4">
        <w:t>A.5.1.38.2</w:t>
      </w:r>
      <w:r w:rsidRPr="007B73D4">
        <w:rPr>
          <w:rFonts w:asciiTheme="minorHAnsi" w:eastAsiaTheme="minorEastAsia" w:hAnsiTheme="minorHAnsi" w:cstheme="minorBidi"/>
          <w:sz w:val="22"/>
          <w:szCs w:val="22"/>
        </w:rPr>
        <w:tab/>
      </w:r>
      <w:r w:rsidRPr="002D7B17">
        <w:rPr>
          <w:snapToGrid w:val="0"/>
        </w:rPr>
        <w:t>Test Requirements</w:t>
      </w:r>
      <w:r>
        <w:tab/>
        <w:t>1051</w:t>
      </w:r>
    </w:p>
    <w:p w:rsidR="007B73D4" w:rsidRDefault="007B73D4">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1052</w:t>
      </w:r>
    </w:p>
    <w:p w:rsidR="007B73D4" w:rsidRDefault="007B73D4">
      <w:pPr>
        <w:pStyle w:val="TOC3"/>
        <w:rPr>
          <w:rFonts w:asciiTheme="minorHAnsi" w:eastAsiaTheme="minorEastAsia" w:hAnsiTheme="minorHAnsi" w:cstheme="minorBidi"/>
          <w:sz w:val="22"/>
          <w:szCs w:val="22"/>
        </w:rPr>
      </w:pPr>
      <w:r w:rsidRPr="007B73D4">
        <w:t>A.5.2.1</w:t>
      </w:r>
      <w:r w:rsidRPr="007B73D4">
        <w:rPr>
          <w:rFonts w:asciiTheme="minorHAnsi" w:eastAsiaTheme="minorEastAsia" w:hAnsiTheme="minorHAnsi"/>
          <w:sz w:val="22"/>
          <w:szCs w:val="22"/>
        </w:rPr>
        <w:tab/>
      </w:r>
      <w:r w:rsidRPr="002D7B17">
        <w:rPr>
          <w:lang w:val="sv-SE"/>
        </w:rPr>
        <w:t>E-UTRAN FDD – UTRAN FDD Handover</w:t>
      </w:r>
      <w:r>
        <w:tab/>
        <w:t>1052</w:t>
      </w:r>
    </w:p>
    <w:p w:rsidR="007B73D4" w:rsidRDefault="007B73D4">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1052</w:t>
      </w:r>
    </w:p>
    <w:p w:rsidR="007B73D4" w:rsidRDefault="007B73D4">
      <w:pPr>
        <w:pStyle w:val="TOC4"/>
        <w:rPr>
          <w:rFonts w:asciiTheme="minorHAnsi" w:eastAsiaTheme="minorEastAsia" w:hAnsiTheme="minorHAnsi" w:cstheme="minorBidi"/>
          <w:sz w:val="22"/>
          <w:szCs w:val="22"/>
        </w:rPr>
      </w:pPr>
      <w:r w:rsidRPr="007B73D4">
        <w:t>A.5.2.1.2</w:t>
      </w:r>
      <w:r w:rsidRPr="007B73D4">
        <w:rPr>
          <w:rFonts w:asciiTheme="minorHAnsi" w:eastAsiaTheme="minorEastAsia" w:hAnsiTheme="minorHAnsi" w:cstheme="minorBidi"/>
          <w:sz w:val="22"/>
          <w:szCs w:val="22"/>
        </w:rPr>
        <w:tab/>
      </w:r>
      <w:r w:rsidRPr="002D7B17">
        <w:rPr>
          <w:snapToGrid w:val="0"/>
        </w:rPr>
        <w:t>Test Requirements</w:t>
      </w:r>
      <w:r>
        <w:tab/>
        <w:t>1053</w:t>
      </w:r>
    </w:p>
    <w:p w:rsidR="007B73D4" w:rsidRDefault="007B73D4">
      <w:pPr>
        <w:pStyle w:val="TOC3"/>
        <w:rPr>
          <w:rFonts w:asciiTheme="minorHAnsi" w:eastAsiaTheme="minorEastAsia" w:hAnsiTheme="minorHAnsi" w:cstheme="minorBidi"/>
          <w:sz w:val="22"/>
          <w:szCs w:val="22"/>
        </w:rPr>
      </w:pPr>
      <w:r w:rsidRPr="007B73D4">
        <w:t>A.5.2.2</w:t>
      </w:r>
      <w:r w:rsidRPr="007B73D4">
        <w:rPr>
          <w:rFonts w:asciiTheme="minorHAnsi" w:eastAsiaTheme="minorEastAsia" w:hAnsiTheme="minorHAnsi" w:cstheme="minorBidi"/>
          <w:sz w:val="22"/>
          <w:szCs w:val="22"/>
        </w:rPr>
        <w:tab/>
      </w:r>
      <w:r w:rsidRPr="002D7B17">
        <w:rPr>
          <w:lang w:val="sv-SE"/>
        </w:rPr>
        <w:t>E-UTRAN TDD - UTRAN FDD Handover</w:t>
      </w:r>
      <w:r>
        <w:tab/>
        <w:t>1054</w:t>
      </w:r>
    </w:p>
    <w:p w:rsidR="007B73D4" w:rsidRDefault="007B73D4">
      <w:pPr>
        <w:pStyle w:val="TOC4"/>
        <w:rPr>
          <w:rFonts w:asciiTheme="minorHAnsi" w:eastAsiaTheme="minorEastAsia" w:hAnsiTheme="minorHAnsi" w:cstheme="minorBidi"/>
          <w:sz w:val="22"/>
          <w:szCs w:val="22"/>
        </w:rPr>
      </w:pPr>
      <w:r w:rsidRPr="007B73D4">
        <w:t>A.5.2.2.1</w:t>
      </w:r>
      <w:r w:rsidRPr="007B73D4">
        <w:rPr>
          <w:rFonts w:asciiTheme="minorHAnsi" w:eastAsiaTheme="minorEastAsia" w:hAnsiTheme="minorHAnsi" w:cstheme="minorBidi"/>
          <w:sz w:val="22"/>
          <w:szCs w:val="22"/>
        </w:rPr>
        <w:tab/>
      </w:r>
      <w:r w:rsidRPr="002D7B17">
        <w:rPr>
          <w:snapToGrid w:val="0"/>
        </w:rPr>
        <w:t>Test Purpose and Environment</w:t>
      </w:r>
      <w:r>
        <w:tab/>
        <w:t>1054</w:t>
      </w:r>
    </w:p>
    <w:p w:rsidR="007B73D4" w:rsidRDefault="007B73D4">
      <w:pPr>
        <w:pStyle w:val="TOC4"/>
        <w:rPr>
          <w:rFonts w:asciiTheme="minorHAnsi" w:eastAsiaTheme="minorEastAsia" w:hAnsiTheme="minorHAnsi" w:cstheme="minorBidi"/>
          <w:sz w:val="22"/>
          <w:szCs w:val="22"/>
        </w:rPr>
      </w:pPr>
      <w:r w:rsidRPr="007B73D4">
        <w:t>A.5.2.2.2</w:t>
      </w:r>
      <w:r w:rsidRPr="007B73D4">
        <w:rPr>
          <w:rFonts w:asciiTheme="minorHAnsi" w:eastAsiaTheme="minorEastAsia" w:hAnsiTheme="minorHAnsi" w:cstheme="minorBidi"/>
          <w:sz w:val="22"/>
          <w:szCs w:val="22"/>
        </w:rPr>
        <w:tab/>
      </w:r>
      <w:r w:rsidRPr="002D7B17">
        <w:rPr>
          <w:snapToGrid w:val="0"/>
        </w:rPr>
        <w:t>Test Requirements</w:t>
      </w:r>
      <w:r>
        <w:tab/>
        <w:t>1057</w:t>
      </w:r>
    </w:p>
    <w:p w:rsidR="007B73D4" w:rsidRDefault="007B73D4">
      <w:pPr>
        <w:pStyle w:val="TOC3"/>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 xml:space="preserve">3 </w:t>
      </w:r>
      <w:r w:rsidRPr="007B73D4">
        <w:t>E-UTRAN FDD- GSM Handover</w:t>
      </w:r>
      <w:r w:rsidRPr="007B73D4">
        <w:tab/>
      </w:r>
      <w:r>
        <w:t>1057</w:t>
      </w:r>
    </w:p>
    <w:p w:rsidR="007B73D4" w:rsidRDefault="007B73D4">
      <w:pPr>
        <w:pStyle w:val="TOC5"/>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3.1</w:t>
      </w:r>
      <w:r w:rsidRPr="007B73D4">
        <w:rPr>
          <w:rFonts w:asciiTheme="minorHAnsi" w:eastAsiaTheme="minorEastAsia" w:hAnsiTheme="minorHAnsi" w:cstheme="minorBidi"/>
          <w:sz w:val="22"/>
          <w:szCs w:val="22"/>
        </w:rPr>
        <w:tab/>
      </w:r>
      <w:r w:rsidRPr="002D7B17">
        <w:rPr>
          <w:snapToGrid w:val="0"/>
        </w:rPr>
        <w:t>Test Purpose and Environment</w:t>
      </w:r>
      <w:r>
        <w:tab/>
        <w:t>1057</w:t>
      </w:r>
    </w:p>
    <w:p w:rsidR="007B73D4" w:rsidRDefault="007B73D4">
      <w:pPr>
        <w:pStyle w:val="TOC5"/>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3.2</w:t>
      </w:r>
      <w:r w:rsidRPr="007B73D4">
        <w:rPr>
          <w:rFonts w:asciiTheme="minorHAnsi" w:eastAsiaTheme="minorEastAsia" w:hAnsiTheme="minorHAnsi" w:cstheme="minorBidi"/>
          <w:sz w:val="22"/>
          <w:szCs w:val="22"/>
        </w:rPr>
        <w:tab/>
      </w:r>
      <w:r w:rsidRPr="002D7B17">
        <w:rPr>
          <w:snapToGrid w:val="0"/>
        </w:rPr>
        <w:t xml:space="preserve">Test </w:t>
      </w:r>
      <w:r w:rsidRPr="002D7B17">
        <w:rPr>
          <w:snapToGrid w:val="0"/>
          <w:lang w:eastAsia="zh-CN"/>
        </w:rPr>
        <w:t>Requirements</w:t>
      </w:r>
      <w:r>
        <w:tab/>
        <w:t>1058</w:t>
      </w:r>
    </w:p>
    <w:p w:rsidR="007B73D4" w:rsidRDefault="007B73D4">
      <w:pPr>
        <w:pStyle w:val="TOC3"/>
        <w:rPr>
          <w:rFonts w:asciiTheme="minorHAnsi" w:eastAsiaTheme="minorEastAsia" w:hAnsiTheme="minorHAnsi" w:cstheme="minorBidi"/>
          <w:sz w:val="22"/>
          <w:szCs w:val="22"/>
        </w:rPr>
      </w:pPr>
      <w:r w:rsidRPr="007B73D4">
        <w:t>A.5.2.4</w:t>
      </w:r>
      <w:r w:rsidRPr="007B73D4">
        <w:rPr>
          <w:rFonts w:asciiTheme="minorHAnsi" w:eastAsiaTheme="minorEastAsia" w:hAnsiTheme="minorHAnsi" w:cstheme="minorBidi"/>
          <w:sz w:val="22"/>
          <w:szCs w:val="22"/>
        </w:rPr>
        <w:tab/>
      </w:r>
      <w:r w:rsidRPr="002D7B17">
        <w:rPr>
          <w:lang w:val="sv-SE"/>
        </w:rPr>
        <w:t>E-UTRAN</w:t>
      </w:r>
      <w:r w:rsidRPr="002D7B17">
        <w:rPr>
          <w:lang w:val="sv-SE" w:eastAsia="zh-CN"/>
        </w:rPr>
        <w:t xml:space="preserve"> TDD</w:t>
      </w:r>
      <w:r w:rsidRPr="002D7B17">
        <w:rPr>
          <w:lang w:val="sv-SE"/>
        </w:rPr>
        <w:t xml:space="preserve"> - UTRAN TDD Handover</w:t>
      </w:r>
      <w:r>
        <w:tab/>
        <w:t>1059</w:t>
      </w:r>
    </w:p>
    <w:p w:rsidR="007B73D4" w:rsidRDefault="007B73D4">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1059</w:t>
      </w:r>
    </w:p>
    <w:p w:rsidR="007B73D4" w:rsidRDefault="007B73D4">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1059</w:t>
      </w:r>
    </w:p>
    <w:p w:rsidR="007B73D4" w:rsidRDefault="007B73D4">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1059</w:t>
      </w:r>
    </w:p>
    <w:p w:rsidR="007B73D4" w:rsidRDefault="007B73D4">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1061</w:t>
      </w:r>
    </w:p>
    <w:p w:rsidR="007B73D4" w:rsidRDefault="007B73D4">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1061</w:t>
      </w:r>
    </w:p>
    <w:p w:rsidR="007B73D4" w:rsidRDefault="007B73D4">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1061</w:t>
      </w:r>
    </w:p>
    <w:p w:rsidR="007B73D4" w:rsidRDefault="007B73D4">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1061</w:t>
      </w:r>
    </w:p>
    <w:p w:rsidR="007B73D4" w:rsidRDefault="007B73D4">
      <w:pPr>
        <w:pStyle w:val="TOC5"/>
        <w:rPr>
          <w:rFonts w:asciiTheme="minorHAnsi" w:eastAsiaTheme="minorEastAsia" w:hAnsiTheme="minorHAnsi" w:cstheme="minorBidi"/>
          <w:sz w:val="22"/>
          <w:szCs w:val="22"/>
        </w:rPr>
      </w:pPr>
      <w:r w:rsidRPr="007B73D4">
        <w:t>A.</w:t>
      </w:r>
      <w:r w:rsidRPr="007B73D4">
        <w:rPr>
          <w:lang w:eastAsia="zh-CN"/>
        </w:rPr>
        <w:t>5</w:t>
      </w:r>
      <w:r w:rsidRPr="007B73D4">
        <w:t>.</w:t>
      </w:r>
      <w:r w:rsidRPr="007B73D4">
        <w:rPr>
          <w:lang w:eastAsia="zh-CN"/>
        </w:rPr>
        <w:t>2</w:t>
      </w:r>
      <w:r w:rsidRPr="007B73D4">
        <w:t>.</w:t>
      </w:r>
      <w:r w:rsidRPr="007B73D4">
        <w:rPr>
          <w:lang w:eastAsia="zh-CN"/>
        </w:rPr>
        <w:t>4</w:t>
      </w:r>
      <w:r w:rsidRPr="007B73D4">
        <w:t>.</w:t>
      </w:r>
      <w:r w:rsidRPr="007B73D4">
        <w:rPr>
          <w:lang w:eastAsia="zh-CN"/>
        </w:rPr>
        <w:t>2</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sv-SE" w:eastAsia="zh-CN"/>
        </w:rPr>
        <w:t>Void</w:t>
      </w:r>
      <w:r>
        <w:tab/>
        <w:t>1061</w:t>
      </w:r>
    </w:p>
    <w:p w:rsidR="007B73D4" w:rsidRDefault="007B73D4">
      <w:pPr>
        <w:pStyle w:val="TOC3"/>
        <w:rPr>
          <w:rFonts w:asciiTheme="minorHAnsi" w:eastAsiaTheme="minorEastAsia" w:hAnsiTheme="minorHAnsi" w:cstheme="minorBidi"/>
          <w:sz w:val="22"/>
          <w:szCs w:val="22"/>
        </w:rPr>
      </w:pPr>
      <w:r w:rsidRPr="007B73D4">
        <w:t>A.5.2.5</w:t>
      </w:r>
      <w:r w:rsidRPr="007B73D4">
        <w:rPr>
          <w:rFonts w:asciiTheme="minorHAnsi" w:eastAsiaTheme="minorEastAsia" w:hAnsiTheme="minorHAnsi"/>
          <w:sz w:val="22"/>
          <w:szCs w:val="22"/>
        </w:rPr>
        <w:tab/>
      </w:r>
      <w:r w:rsidRPr="002D7B17">
        <w:rPr>
          <w:lang w:val="sv-SE"/>
        </w:rPr>
        <w:t>E-UTRAN FDD – UTRAN TDD Handover</w:t>
      </w:r>
      <w:r>
        <w:tab/>
        <w:t>1061</w:t>
      </w:r>
    </w:p>
    <w:p w:rsidR="007B73D4" w:rsidRDefault="007B73D4">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1061</w:t>
      </w:r>
    </w:p>
    <w:p w:rsidR="007B73D4" w:rsidRDefault="007B73D4">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1064</w:t>
      </w:r>
    </w:p>
    <w:p w:rsidR="007B73D4" w:rsidRDefault="007B73D4">
      <w:pPr>
        <w:pStyle w:val="TOC4"/>
        <w:rPr>
          <w:rFonts w:asciiTheme="minorHAnsi" w:eastAsiaTheme="minorEastAsia" w:hAnsiTheme="minorHAnsi" w:cstheme="minorBidi"/>
          <w:sz w:val="22"/>
          <w:szCs w:val="22"/>
        </w:rPr>
      </w:pPr>
      <w:r w:rsidRPr="007B73D4">
        <w:t>A.5.2.5.2</w:t>
      </w:r>
      <w:r w:rsidRPr="007B73D4">
        <w:rPr>
          <w:rFonts w:asciiTheme="minorHAnsi" w:eastAsiaTheme="minorEastAsia" w:hAnsiTheme="minorHAnsi" w:cstheme="minorBidi"/>
          <w:sz w:val="22"/>
          <w:szCs w:val="22"/>
        </w:rPr>
        <w:tab/>
      </w:r>
      <w:r w:rsidRPr="002D7B17">
        <w:rPr>
          <w:snapToGrid w:val="0"/>
        </w:rPr>
        <w:t>Test Requirements</w:t>
      </w:r>
      <w:r>
        <w:tab/>
        <w:t>1064</w:t>
      </w:r>
    </w:p>
    <w:p w:rsidR="007B73D4" w:rsidRDefault="007B73D4">
      <w:pPr>
        <w:pStyle w:val="TOC5"/>
        <w:rPr>
          <w:rFonts w:asciiTheme="minorHAnsi" w:eastAsiaTheme="minorEastAsia" w:hAnsiTheme="minorHAnsi" w:cstheme="minorBidi"/>
          <w:sz w:val="22"/>
          <w:szCs w:val="22"/>
        </w:rPr>
      </w:pPr>
      <w:r>
        <w:lastRenderedPageBreak/>
        <w:t>A.5.2.5.2.1</w:t>
      </w:r>
      <w:r>
        <w:rPr>
          <w:rFonts w:asciiTheme="minorHAnsi" w:eastAsiaTheme="minorEastAsia" w:hAnsiTheme="minorHAnsi" w:cstheme="minorBidi"/>
          <w:sz w:val="22"/>
          <w:szCs w:val="22"/>
        </w:rPr>
        <w:tab/>
      </w:r>
      <w:r>
        <w:t>Void</w:t>
      </w:r>
      <w:r>
        <w:tab/>
        <w:t>1064</w:t>
      </w:r>
    </w:p>
    <w:p w:rsidR="007B73D4" w:rsidRDefault="007B73D4">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1064</w:t>
      </w:r>
    </w:p>
    <w:p w:rsidR="007B73D4" w:rsidRDefault="007B73D4">
      <w:pPr>
        <w:pStyle w:val="TOC5"/>
        <w:rPr>
          <w:rFonts w:asciiTheme="minorHAnsi" w:eastAsiaTheme="minorEastAsia" w:hAnsiTheme="minorHAnsi" w:cstheme="minorBidi"/>
          <w:sz w:val="22"/>
          <w:szCs w:val="22"/>
        </w:rPr>
      </w:pPr>
      <w:r w:rsidRPr="007B73D4">
        <w:t>A.5.2.5.2.3</w:t>
      </w:r>
      <w:r w:rsidRPr="007B73D4">
        <w:rPr>
          <w:rFonts w:asciiTheme="minorHAnsi" w:eastAsiaTheme="minorEastAsia" w:hAnsiTheme="minorHAnsi" w:cstheme="minorBidi"/>
          <w:sz w:val="22"/>
          <w:szCs w:val="22"/>
        </w:rPr>
        <w:tab/>
      </w:r>
      <w:r w:rsidRPr="002D7B17">
        <w:rPr>
          <w:lang w:val="sv-SE"/>
        </w:rPr>
        <w:t>Void</w:t>
      </w:r>
      <w:r>
        <w:tab/>
        <w:t>1064</w:t>
      </w:r>
    </w:p>
    <w:p w:rsidR="007B73D4" w:rsidRDefault="007B73D4">
      <w:pPr>
        <w:pStyle w:val="TOC4"/>
        <w:rPr>
          <w:rFonts w:asciiTheme="minorHAnsi" w:eastAsiaTheme="minorEastAsia" w:hAnsiTheme="minorHAnsi" w:cstheme="minorBidi"/>
          <w:sz w:val="22"/>
          <w:szCs w:val="22"/>
        </w:rPr>
      </w:pPr>
      <w:r w:rsidRPr="007B73D4">
        <w:t>A.5.2.</w:t>
      </w:r>
      <w:r w:rsidRPr="007B73D4">
        <w:rPr>
          <w:lang w:eastAsia="zh-CN"/>
        </w:rPr>
        <w:t>6</w:t>
      </w:r>
      <w:r w:rsidRPr="007B73D4">
        <w:rPr>
          <w:rFonts w:asciiTheme="minorHAnsi" w:eastAsiaTheme="minorEastAsia" w:hAnsiTheme="minorHAnsi"/>
          <w:sz w:val="22"/>
          <w:szCs w:val="22"/>
        </w:rPr>
        <w:tab/>
      </w:r>
      <w:r w:rsidRPr="002D7B17">
        <w:rPr>
          <w:lang w:val="sv-SE"/>
        </w:rPr>
        <w:t>E-UTRAN TDD - GSM Handover</w:t>
      </w:r>
      <w:r>
        <w:tab/>
        <w:t>1064</w:t>
      </w:r>
    </w:p>
    <w:p w:rsidR="007B73D4" w:rsidRDefault="007B73D4">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1064</w:t>
      </w:r>
    </w:p>
    <w:p w:rsidR="007B73D4" w:rsidRDefault="007B73D4">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1066</w:t>
      </w:r>
    </w:p>
    <w:p w:rsidR="007B73D4" w:rsidRDefault="007B73D4">
      <w:pPr>
        <w:pStyle w:val="TOC3"/>
        <w:rPr>
          <w:rFonts w:asciiTheme="minorHAnsi" w:eastAsiaTheme="minorEastAsia" w:hAnsiTheme="minorHAnsi" w:cstheme="minorBidi"/>
          <w:sz w:val="22"/>
          <w:szCs w:val="22"/>
        </w:rPr>
      </w:pPr>
      <w:r w:rsidRPr="007B73D4">
        <w:t>A.5.2.</w:t>
      </w:r>
      <w:r w:rsidRPr="007B73D4">
        <w:rPr>
          <w:lang w:eastAsia="zh-CN"/>
        </w:rPr>
        <w:t>7</w:t>
      </w:r>
      <w:r w:rsidRPr="007B73D4">
        <w:rPr>
          <w:rFonts w:asciiTheme="minorHAnsi" w:eastAsiaTheme="minorEastAsia" w:hAnsiTheme="minorHAnsi"/>
          <w:sz w:val="22"/>
          <w:szCs w:val="22"/>
        </w:rPr>
        <w:tab/>
      </w:r>
      <w:r w:rsidRPr="002D7B17">
        <w:rPr>
          <w:lang w:val="sv-SE"/>
        </w:rPr>
        <w:t>E-UTRAN FDD – UTRAN FDD Handover; Unknown Target Cell</w:t>
      </w:r>
      <w:r>
        <w:tab/>
        <w:t>1067</w:t>
      </w:r>
    </w:p>
    <w:p w:rsidR="007B73D4" w:rsidRDefault="007B73D4">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1067</w:t>
      </w:r>
    </w:p>
    <w:p w:rsidR="007B73D4" w:rsidRDefault="007B73D4">
      <w:pPr>
        <w:pStyle w:val="TOC4"/>
        <w:rPr>
          <w:rFonts w:asciiTheme="minorHAnsi" w:eastAsiaTheme="minorEastAsia" w:hAnsiTheme="minorHAnsi" w:cstheme="minorBidi"/>
          <w:sz w:val="22"/>
          <w:szCs w:val="22"/>
        </w:rPr>
      </w:pPr>
      <w:r w:rsidRPr="007B73D4">
        <w:t>A.5.2.</w:t>
      </w:r>
      <w:r w:rsidRPr="007B73D4">
        <w:rPr>
          <w:lang w:eastAsia="zh-CN"/>
        </w:rPr>
        <w:t>7</w:t>
      </w:r>
      <w:r w:rsidRPr="007B73D4">
        <w:t>.2</w:t>
      </w:r>
      <w:r w:rsidRPr="007B73D4">
        <w:rPr>
          <w:rFonts w:asciiTheme="minorHAnsi" w:eastAsiaTheme="minorEastAsia" w:hAnsiTheme="minorHAnsi" w:cstheme="minorBidi"/>
          <w:sz w:val="22"/>
          <w:szCs w:val="22"/>
        </w:rPr>
        <w:tab/>
      </w:r>
      <w:r w:rsidRPr="002D7B17">
        <w:rPr>
          <w:snapToGrid w:val="0"/>
        </w:rPr>
        <w:t>Test Requirements</w:t>
      </w:r>
      <w:r>
        <w:tab/>
        <w:t>1069</w:t>
      </w:r>
    </w:p>
    <w:p w:rsidR="007B73D4" w:rsidRDefault="007B73D4">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1069</w:t>
      </w:r>
    </w:p>
    <w:p w:rsidR="007B73D4" w:rsidRDefault="007B73D4">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1069</w:t>
      </w:r>
    </w:p>
    <w:p w:rsidR="007B73D4" w:rsidRDefault="007B73D4">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1070</w:t>
      </w:r>
    </w:p>
    <w:p w:rsidR="007B73D4" w:rsidRDefault="007B73D4">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1071</w:t>
      </w:r>
    </w:p>
    <w:p w:rsidR="007B73D4" w:rsidRDefault="007B73D4">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1071</w:t>
      </w:r>
    </w:p>
    <w:p w:rsidR="007B73D4" w:rsidRDefault="007B73D4">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1072</w:t>
      </w:r>
    </w:p>
    <w:p w:rsidR="007B73D4" w:rsidRDefault="007B73D4">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1073</w:t>
      </w:r>
    </w:p>
    <w:p w:rsidR="007B73D4" w:rsidRDefault="007B73D4">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1073</w:t>
      </w:r>
    </w:p>
    <w:p w:rsidR="007B73D4" w:rsidRDefault="007B73D4">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1075</w:t>
      </w:r>
    </w:p>
    <w:p w:rsidR="007B73D4" w:rsidRDefault="007B73D4">
      <w:pPr>
        <w:pStyle w:val="TOC3"/>
        <w:rPr>
          <w:rFonts w:asciiTheme="minorHAnsi" w:eastAsiaTheme="minorEastAsia" w:hAnsiTheme="minorHAnsi" w:cstheme="minorBidi"/>
          <w:sz w:val="22"/>
          <w:szCs w:val="22"/>
        </w:rPr>
      </w:pPr>
      <w:r w:rsidRPr="007B73D4">
        <w:t>A.5.2.10A</w:t>
      </w:r>
      <w:r w:rsidRPr="007B73D4">
        <w:rPr>
          <w:rFonts w:asciiTheme="minorHAnsi" w:eastAsiaTheme="minorEastAsia" w:hAnsiTheme="minorHAnsi"/>
          <w:sz w:val="22"/>
          <w:szCs w:val="22"/>
        </w:rPr>
        <w:tab/>
      </w:r>
      <w:r>
        <w:t>E-UTRAN FDD – UTRAN FDD Multicarrier Handover with two target cells</w:t>
      </w:r>
      <w:r>
        <w:tab/>
        <w:t>1075</w:t>
      </w:r>
    </w:p>
    <w:p w:rsidR="007B73D4" w:rsidRDefault="007B73D4">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1075</w:t>
      </w:r>
    </w:p>
    <w:p w:rsidR="007B73D4" w:rsidRDefault="007B73D4">
      <w:pPr>
        <w:pStyle w:val="TOC4"/>
        <w:rPr>
          <w:rFonts w:asciiTheme="minorHAnsi" w:eastAsiaTheme="minorEastAsia" w:hAnsiTheme="minorHAnsi" w:cstheme="minorBidi"/>
          <w:sz w:val="22"/>
          <w:szCs w:val="22"/>
        </w:rPr>
      </w:pPr>
      <w:r w:rsidRPr="007B73D4">
        <w:t>A.5.2.10A.2</w:t>
      </w:r>
      <w:r w:rsidRPr="007B73D4">
        <w:rPr>
          <w:rFonts w:asciiTheme="minorHAnsi" w:eastAsiaTheme="minorEastAsia" w:hAnsiTheme="minorHAnsi" w:cstheme="minorBidi"/>
          <w:sz w:val="22"/>
          <w:szCs w:val="22"/>
        </w:rPr>
        <w:tab/>
      </w:r>
      <w:r w:rsidRPr="002D7B17">
        <w:rPr>
          <w:snapToGrid w:val="0"/>
        </w:rPr>
        <w:t>Test Requirements</w:t>
      </w:r>
      <w:r>
        <w:tab/>
        <w:t>1078</w:t>
      </w:r>
    </w:p>
    <w:p w:rsidR="007B73D4" w:rsidRDefault="007B73D4">
      <w:pPr>
        <w:pStyle w:val="TOC3"/>
        <w:rPr>
          <w:rFonts w:asciiTheme="minorHAnsi" w:eastAsiaTheme="minorEastAsia" w:hAnsiTheme="minorHAnsi" w:cstheme="minorBidi"/>
          <w:sz w:val="22"/>
          <w:szCs w:val="22"/>
        </w:rPr>
      </w:pPr>
      <w:r w:rsidRPr="007B73D4">
        <w:t>A.5.2.10B</w:t>
      </w:r>
      <w:r w:rsidRPr="007B73D4">
        <w:rPr>
          <w:rFonts w:asciiTheme="minorHAnsi" w:eastAsiaTheme="minorEastAsia" w:hAnsiTheme="minorHAnsi"/>
          <w:sz w:val="22"/>
          <w:szCs w:val="22"/>
        </w:rPr>
        <w:tab/>
      </w:r>
      <w:r>
        <w:t>E-UTRAN TDD – UTRAN FDD Multicarrier Handover with two target cells</w:t>
      </w:r>
      <w:r>
        <w:tab/>
        <w:t>1078</w:t>
      </w:r>
    </w:p>
    <w:p w:rsidR="007B73D4" w:rsidRDefault="007B73D4">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1078</w:t>
      </w:r>
    </w:p>
    <w:p w:rsidR="007B73D4" w:rsidRDefault="007B73D4">
      <w:pPr>
        <w:pStyle w:val="TOC4"/>
        <w:rPr>
          <w:rFonts w:asciiTheme="minorHAnsi" w:eastAsiaTheme="minorEastAsia" w:hAnsiTheme="minorHAnsi" w:cstheme="minorBidi"/>
          <w:sz w:val="22"/>
          <w:szCs w:val="22"/>
        </w:rPr>
      </w:pPr>
      <w:r w:rsidRPr="007B73D4">
        <w:t>A.5.2.10B.2</w:t>
      </w:r>
      <w:r w:rsidRPr="007B73D4">
        <w:rPr>
          <w:rFonts w:asciiTheme="minorHAnsi" w:eastAsiaTheme="minorEastAsia" w:hAnsiTheme="minorHAnsi" w:cstheme="minorBidi"/>
          <w:sz w:val="22"/>
          <w:szCs w:val="22"/>
        </w:rPr>
        <w:tab/>
      </w:r>
      <w:r w:rsidRPr="002D7B17">
        <w:rPr>
          <w:snapToGrid w:val="0"/>
        </w:rPr>
        <w:t>Test Requirements</w:t>
      </w:r>
      <w:r>
        <w:tab/>
        <w:t>1081</w:t>
      </w:r>
    </w:p>
    <w:p w:rsidR="007B73D4" w:rsidRDefault="007B73D4">
      <w:pPr>
        <w:pStyle w:val="TOC3"/>
        <w:rPr>
          <w:rFonts w:asciiTheme="minorHAnsi" w:eastAsiaTheme="minorEastAsia" w:hAnsiTheme="minorHAnsi" w:cstheme="minorBidi"/>
          <w:sz w:val="22"/>
          <w:szCs w:val="22"/>
        </w:rPr>
      </w:pPr>
      <w:r w:rsidRPr="007B73D4">
        <w:t>A.5.2.1</w:t>
      </w:r>
      <w:r w:rsidRPr="007B73D4">
        <w:rPr>
          <w:lang w:eastAsia="zh-CN"/>
        </w:rPr>
        <w:t>1</w:t>
      </w:r>
      <w:r w:rsidRPr="007B73D4">
        <w:rPr>
          <w:rFonts w:asciiTheme="minorHAnsi" w:eastAsiaTheme="minorEastAsia" w:hAnsiTheme="minorHAnsi"/>
          <w:sz w:val="22"/>
          <w:szCs w:val="22"/>
        </w:rPr>
        <w:tab/>
      </w:r>
      <w:r w:rsidRPr="002D7B17">
        <w:rPr>
          <w:lang w:val="sv-SE"/>
        </w:rPr>
        <w:t>E-UTRAN FDD – UTRAN FDD Handover</w:t>
      </w:r>
      <w:r w:rsidRPr="002D7B17">
        <w:rPr>
          <w:lang w:val="sv-SE" w:eastAsia="zh-CN"/>
        </w:rPr>
        <w:t xml:space="preserve"> for 5MHz Bandwidth</w:t>
      </w:r>
      <w:r>
        <w:tab/>
        <w:t>1081</w:t>
      </w:r>
    </w:p>
    <w:p w:rsidR="007B73D4" w:rsidRDefault="007B73D4">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1081</w:t>
      </w:r>
    </w:p>
    <w:p w:rsidR="007B73D4" w:rsidRDefault="007B73D4">
      <w:pPr>
        <w:pStyle w:val="TOC4"/>
        <w:rPr>
          <w:rFonts w:asciiTheme="minorHAnsi" w:eastAsiaTheme="minorEastAsia" w:hAnsiTheme="minorHAnsi" w:cstheme="minorBidi"/>
          <w:sz w:val="22"/>
          <w:szCs w:val="22"/>
        </w:rPr>
      </w:pPr>
      <w:r w:rsidRPr="007B73D4">
        <w:t>A.5.2.</w:t>
      </w:r>
      <w:r w:rsidRPr="007B73D4">
        <w:rPr>
          <w:lang w:eastAsia="zh-CN"/>
        </w:rPr>
        <w:t>11</w:t>
      </w:r>
      <w:r w:rsidRPr="007B73D4">
        <w:t>.2</w:t>
      </w:r>
      <w:r w:rsidRPr="007B73D4">
        <w:rPr>
          <w:rFonts w:asciiTheme="minorHAnsi" w:eastAsiaTheme="minorEastAsia" w:hAnsiTheme="minorHAnsi" w:cstheme="minorBidi"/>
          <w:sz w:val="22"/>
          <w:szCs w:val="22"/>
        </w:rPr>
        <w:tab/>
      </w:r>
      <w:r w:rsidRPr="002D7B17">
        <w:rPr>
          <w:snapToGrid w:val="0"/>
        </w:rPr>
        <w:t>Test Requirements</w:t>
      </w:r>
      <w:r>
        <w:tab/>
        <w:t>1081</w:t>
      </w:r>
    </w:p>
    <w:p w:rsidR="007B73D4" w:rsidRDefault="007B73D4">
      <w:pPr>
        <w:pStyle w:val="TOC4"/>
        <w:rPr>
          <w:rFonts w:asciiTheme="minorHAnsi" w:eastAsiaTheme="minorEastAsia" w:hAnsiTheme="minorHAnsi" w:cstheme="minorBidi"/>
          <w:sz w:val="22"/>
          <w:szCs w:val="22"/>
        </w:rPr>
      </w:pPr>
      <w:r w:rsidRPr="007B73D4">
        <w:t>A.5.3</w:t>
      </w:r>
      <w:r w:rsidRPr="007B73D4">
        <w:rPr>
          <w:rFonts w:asciiTheme="minorHAnsi" w:eastAsiaTheme="minorEastAsia" w:hAnsiTheme="minorHAnsi" w:cstheme="minorBidi"/>
          <w:sz w:val="22"/>
          <w:szCs w:val="22"/>
        </w:rPr>
        <w:tab/>
      </w:r>
      <w:r w:rsidRPr="002D7B17">
        <w:rPr>
          <w:lang w:val="en-US"/>
        </w:rPr>
        <w:t>E-UTRAN Handover to Non-3GPP RATs</w:t>
      </w:r>
      <w:r>
        <w:tab/>
        <w:t>1082</w:t>
      </w:r>
    </w:p>
    <w:p w:rsidR="007B73D4" w:rsidRDefault="007B73D4">
      <w:pPr>
        <w:pStyle w:val="TOC4"/>
        <w:rPr>
          <w:rFonts w:asciiTheme="minorHAnsi" w:eastAsiaTheme="minorEastAsia" w:hAnsiTheme="minorHAnsi" w:cstheme="minorBidi"/>
          <w:sz w:val="22"/>
          <w:szCs w:val="22"/>
        </w:rPr>
      </w:pPr>
      <w:r w:rsidRPr="007B73D4">
        <w:t>A.5.3.1</w:t>
      </w:r>
      <w:r w:rsidRPr="007B73D4">
        <w:rPr>
          <w:rFonts w:asciiTheme="minorHAnsi" w:eastAsiaTheme="minorEastAsia" w:hAnsiTheme="minorHAnsi" w:cstheme="minorBidi"/>
          <w:sz w:val="22"/>
          <w:szCs w:val="22"/>
        </w:rPr>
        <w:tab/>
      </w:r>
      <w:r w:rsidRPr="002D7B17">
        <w:rPr>
          <w:lang w:val="en-US"/>
        </w:rPr>
        <w:t>E-UTRAN FDD – HRPD Handover</w:t>
      </w:r>
      <w:r>
        <w:tab/>
        <w:t>1082</w:t>
      </w:r>
    </w:p>
    <w:p w:rsidR="007B73D4" w:rsidRDefault="007B73D4">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1082</w:t>
      </w:r>
    </w:p>
    <w:p w:rsidR="007B73D4" w:rsidRDefault="007B73D4">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1084</w:t>
      </w:r>
    </w:p>
    <w:p w:rsidR="007B73D4" w:rsidRDefault="007B73D4">
      <w:pPr>
        <w:pStyle w:val="TOC4"/>
        <w:rPr>
          <w:rFonts w:asciiTheme="minorHAnsi" w:eastAsiaTheme="minorEastAsia" w:hAnsiTheme="minorHAnsi" w:cstheme="minorBidi"/>
          <w:sz w:val="22"/>
          <w:szCs w:val="22"/>
        </w:rPr>
      </w:pPr>
      <w:r w:rsidRPr="007B73D4">
        <w:t>A.5.3.2</w:t>
      </w:r>
      <w:r w:rsidRPr="007B73D4">
        <w:rPr>
          <w:rFonts w:asciiTheme="minorHAnsi" w:eastAsiaTheme="minorEastAsia" w:hAnsiTheme="minorHAnsi" w:cstheme="minorBidi"/>
          <w:sz w:val="22"/>
          <w:szCs w:val="22"/>
        </w:rPr>
        <w:tab/>
      </w:r>
      <w:r w:rsidRPr="002D7B17">
        <w:rPr>
          <w:lang w:val="en-US"/>
        </w:rPr>
        <w:t>E-UTRAN FDD – cdma2000 1X Handover</w:t>
      </w:r>
      <w:r>
        <w:tab/>
        <w:t>1084</w:t>
      </w:r>
    </w:p>
    <w:p w:rsidR="007B73D4" w:rsidRDefault="007B73D4">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1084</w:t>
      </w:r>
    </w:p>
    <w:p w:rsidR="007B73D4" w:rsidRDefault="007B73D4">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1087</w:t>
      </w:r>
    </w:p>
    <w:p w:rsidR="007B73D4" w:rsidRDefault="007B73D4">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1087</w:t>
      </w:r>
    </w:p>
    <w:p w:rsidR="007B73D4" w:rsidRDefault="007B73D4">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1087</w:t>
      </w:r>
    </w:p>
    <w:p w:rsidR="007B73D4" w:rsidRDefault="007B73D4">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1089</w:t>
      </w:r>
    </w:p>
    <w:p w:rsidR="007B73D4" w:rsidRDefault="007B73D4">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1090</w:t>
      </w:r>
    </w:p>
    <w:p w:rsidR="007B73D4" w:rsidRDefault="007B73D4">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1090</w:t>
      </w:r>
    </w:p>
    <w:p w:rsidR="007B73D4" w:rsidRDefault="007B73D4">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1091</w:t>
      </w:r>
    </w:p>
    <w:p w:rsidR="007B73D4" w:rsidRDefault="007B73D4">
      <w:pPr>
        <w:pStyle w:val="TOC3"/>
        <w:rPr>
          <w:rFonts w:asciiTheme="minorHAnsi" w:eastAsiaTheme="minorEastAsia" w:hAnsiTheme="minorHAnsi" w:cstheme="minorBidi"/>
          <w:sz w:val="22"/>
          <w:szCs w:val="22"/>
        </w:rPr>
      </w:pPr>
      <w:r w:rsidRPr="007B73D4">
        <w:t>A.5.3.</w:t>
      </w:r>
      <w:r w:rsidRPr="007B73D4">
        <w:rPr>
          <w:lang w:eastAsia="zh-CN"/>
        </w:rPr>
        <w:t>5</w:t>
      </w:r>
      <w:r w:rsidRPr="007B73D4">
        <w:rPr>
          <w:rFonts w:asciiTheme="minorHAnsi" w:eastAsiaTheme="minorEastAsia" w:hAnsiTheme="minorHAnsi" w:cstheme="minorBidi"/>
          <w:sz w:val="22"/>
          <w:szCs w:val="22"/>
        </w:rPr>
        <w:tab/>
      </w:r>
      <w:r w:rsidRPr="002D7B17">
        <w:rPr>
          <w:lang w:val="sv-SE"/>
        </w:rPr>
        <w:t xml:space="preserve">E-UTRAN </w:t>
      </w:r>
      <w:r w:rsidRPr="002D7B17">
        <w:rPr>
          <w:lang w:val="sv-SE" w:eastAsia="zh-CN"/>
        </w:rPr>
        <w:t>T</w:t>
      </w:r>
      <w:r w:rsidRPr="002D7B17">
        <w:rPr>
          <w:lang w:val="sv-SE"/>
        </w:rPr>
        <w:t>DD – HRPD Handover</w:t>
      </w:r>
      <w:r>
        <w:tab/>
        <w:t>1092</w:t>
      </w:r>
    </w:p>
    <w:p w:rsidR="007B73D4" w:rsidRDefault="007B73D4">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1092</w:t>
      </w:r>
    </w:p>
    <w:p w:rsidR="007B73D4" w:rsidRDefault="007B73D4">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1094</w:t>
      </w:r>
    </w:p>
    <w:p w:rsidR="007B73D4" w:rsidRDefault="007B73D4">
      <w:pPr>
        <w:pStyle w:val="TOC3"/>
        <w:rPr>
          <w:rFonts w:asciiTheme="minorHAnsi" w:eastAsiaTheme="minorEastAsia" w:hAnsiTheme="minorHAnsi" w:cstheme="minorBidi"/>
          <w:sz w:val="22"/>
          <w:szCs w:val="22"/>
        </w:rPr>
      </w:pPr>
      <w:r w:rsidRPr="007B73D4">
        <w:t>A.5.3.6</w:t>
      </w:r>
      <w:r w:rsidRPr="007B73D4">
        <w:rPr>
          <w:rFonts w:asciiTheme="minorHAnsi" w:eastAsiaTheme="minorEastAsia" w:hAnsiTheme="minorHAnsi" w:cstheme="minorBidi"/>
          <w:sz w:val="22"/>
          <w:szCs w:val="22"/>
        </w:rPr>
        <w:tab/>
      </w:r>
      <w:r w:rsidRPr="002D7B17">
        <w:rPr>
          <w:lang w:val="en-US"/>
        </w:rPr>
        <w:t>E-UTRAN TDD – cdma2000 1X Handover</w:t>
      </w:r>
      <w:r>
        <w:tab/>
        <w:t>1095</w:t>
      </w:r>
    </w:p>
    <w:p w:rsidR="007B73D4" w:rsidRDefault="007B73D4">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1095</w:t>
      </w:r>
    </w:p>
    <w:p w:rsidR="007B73D4" w:rsidRDefault="007B73D4">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1098</w:t>
      </w:r>
    </w:p>
    <w:p w:rsidR="007B73D4" w:rsidRDefault="007B73D4">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1098</w:t>
      </w:r>
    </w:p>
    <w:p w:rsidR="007B73D4" w:rsidRDefault="007B73D4">
      <w:pPr>
        <w:pStyle w:val="TOC2"/>
        <w:rPr>
          <w:rFonts w:asciiTheme="minorHAnsi" w:eastAsiaTheme="minorEastAsia" w:hAnsiTheme="minorHAnsi" w:cstheme="minorBidi"/>
          <w:sz w:val="22"/>
          <w:szCs w:val="22"/>
        </w:rPr>
      </w:pPr>
      <w:r w:rsidRPr="007B73D4">
        <w:t>A.6.1</w:t>
      </w:r>
      <w:r w:rsidRPr="007B73D4">
        <w:rPr>
          <w:rFonts w:asciiTheme="minorHAnsi" w:eastAsiaTheme="minorEastAsia" w:hAnsiTheme="minorHAnsi"/>
          <w:sz w:val="22"/>
          <w:szCs w:val="22"/>
        </w:rPr>
        <w:tab/>
      </w:r>
      <w:r w:rsidRPr="002D7B17">
        <w:rPr>
          <w:rFonts w:cs="v4.2.0"/>
        </w:rPr>
        <w:t>RRC Re-establishment</w:t>
      </w:r>
      <w:r>
        <w:tab/>
        <w:t>1098</w:t>
      </w:r>
    </w:p>
    <w:p w:rsidR="007B73D4" w:rsidRDefault="007B73D4">
      <w:pPr>
        <w:pStyle w:val="TOC3"/>
        <w:rPr>
          <w:rFonts w:asciiTheme="minorHAnsi" w:eastAsiaTheme="minorEastAsia" w:hAnsiTheme="minorHAnsi" w:cstheme="minorBidi"/>
          <w:sz w:val="22"/>
          <w:szCs w:val="22"/>
        </w:rPr>
      </w:pPr>
      <w:r w:rsidRPr="007B73D4">
        <w:t>A.6.1.1</w:t>
      </w:r>
      <w:r w:rsidRPr="007B73D4">
        <w:rPr>
          <w:rFonts w:asciiTheme="minorHAnsi" w:eastAsiaTheme="minorEastAsia" w:hAnsiTheme="minorHAnsi"/>
          <w:sz w:val="22"/>
          <w:szCs w:val="22"/>
        </w:rPr>
        <w:tab/>
      </w:r>
      <w:r w:rsidRPr="002D7B17">
        <w:rPr>
          <w:rFonts w:cs="v4.2.0"/>
          <w:snapToGrid w:val="0"/>
        </w:rPr>
        <w:t>E-UTRAN FDD Intra-frequency RRC Re-establishment</w:t>
      </w:r>
      <w:r>
        <w:tab/>
        <w:t>1098</w:t>
      </w:r>
    </w:p>
    <w:p w:rsidR="007B73D4" w:rsidRDefault="007B73D4">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2D7B17">
        <w:rPr>
          <w:snapToGrid w:val="0"/>
        </w:rPr>
        <w:t>Test Purpose and Environment</w:t>
      </w:r>
      <w:r>
        <w:tab/>
        <w:t>1098</w:t>
      </w:r>
    </w:p>
    <w:p w:rsidR="007B73D4" w:rsidRDefault="007B73D4">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1099</w:t>
      </w:r>
    </w:p>
    <w:p w:rsidR="007B73D4" w:rsidRDefault="007B73D4">
      <w:pPr>
        <w:pStyle w:val="TOC3"/>
        <w:rPr>
          <w:rFonts w:asciiTheme="minorHAnsi" w:eastAsiaTheme="minorEastAsia" w:hAnsiTheme="minorHAnsi" w:cstheme="minorBidi"/>
          <w:sz w:val="22"/>
          <w:szCs w:val="22"/>
        </w:rPr>
      </w:pPr>
      <w:r w:rsidRPr="007B73D4">
        <w:t>A.6.1.2</w:t>
      </w:r>
      <w:r w:rsidRPr="007B73D4">
        <w:rPr>
          <w:rFonts w:asciiTheme="minorHAnsi" w:eastAsiaTheme="minorEastAsia" w:hAnsiTheme="minorHAnsi"/>
          <w:sz w:val="22"/>
          <w:szCs w:val="22"/>
        </w:rPr>
        <w:tab/>
      </w:r>
      <w:r w:rsidRPr="002D7B17">
        <w:rPr>
          <w:rFonts w:cs="v4.2.0"/>
          <w:snapToGrid w:val="0"/>
        </w:rPr>
        <w:t>E-UTRAN FDD Inter-frequency RRC Re-establishment</w:t>
      </w:r>
      <w:r>
        <w:tab/>
        <w:t>1100</w:t>
      </w:r>
    </w:p>
    <w:p w:rsidR="007B73D4" w:rsidRDefault="007B73D4">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2D7B17">
        <w:rPr>
          <w:snapToGrid w:val="0"/>
        </w:rPr>
        <w:t>Test Purpose and Environment</w:t>
      </w:r>
      <w:r>
        <w:tab/>
        <w:t>1100</w:t>
      </w:r>
    </w:p>
    <w:p w:rsidR="007B73D4" w:rsidRDefault="007B73D4">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1101</w:t>
      </w:r>
    </w:p>
    <w:p w:rsidR="007B73D4" w:rsidRDefault="007B73D4">
      <w:pPr>
        <w:pStyle w:val="TOC3"/>
        <w:rPr>
          <w:rFonts w:asciiTheme="minorHAnsi" w:eastAsiaTheme="minorEastAsia" w:hAnsiTheme="minorHAnsi" w:cstheme="minorBidi"/>
          <w:sz w:val="22"/>
          <w:szCs w:val="22"/>
        </w:rPr>
      </w:pPr>
      <w:r w:rsidRPr="007B73D4">
        <w:t>A.6.1.3</w:t>
      </w:r>
      <w:r w:rsidRPr="007B73D4">
        <w:rPr>
          <w:rFonts w:asciiTheme="minorHAnsi" w:eastAsiaTheme="minorEastAsia" w:hAnsiTheme="minorHAnsi"/>
          <w:sz w:val="22"/>
          <w:szCs w:val="22"/>
        </w:rPr>
        <w:tab/>
      </w:r>
      <w:r w:rsidRPr="002D7B17">
        <w:rPr>
          <w:rFonts w:cs="v4.2.0"/>
          <w:snapToGrid w:val="0"/>
        </w:rPr>
        <w:t>E-UTRAN TDD Intra-frequency RRC Re-establishment</w:t>
      </w:r>
      <w:r>
        <w:tab/>
        <w:t>1102</w:t>
      </w:r>
    </w:p>
    <w:p w:rsidR="007B73D4" w:rsidRDefault="007B73D4">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2D7B17">
        <w:rPr>
          <w:snapToGrid w:val="0"/>
        </w:rPr>
        <w:t>Test Purpose and Environment</w:t>
      </w:r>
      <w:r>
        <w:tab/>
        <w:t>1102</w:t>
      </w:r>
    </w:p>
    <w:p w:rsidR="007B73D4" w:rsidRDefault="007B73D4">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1103</w:t>
      </w:r>
    </w:p>
    <w:p w:rsidR="007B73D4" w:rsidRDefault="007B73D4">
      <w:pPr>
        <w:pStyle w:val="TOC3"/>
        <w:rPr>
          <w:rFonts w:asciiTheme="minorHAnsi" w:eastAsiaTheme="minorEastAsia" w:hAnsiTheme="minorHAnsi" w:cstheme="minorBidi"/>
          <w:sz w:val="22"/>
          <w:szCs w:val="22"/>
        </w:rPr>
      </w:pPr>
      <w:r w:rsidRPr="007B73D4">
        <w:t>A.6.1.4</w:t>
      </w:r>
      <w:r w:rsidRPr="007B73D4">
        <w:rPr>
          <w:rFonts w:asciiTheme="minorHAnsi" w:eastAsiaTheme="minorEastAsia" w:hAnsiTheme="minorHAnsi" w:cstheme="minorBidi"/>
          <w:sz w:val="22"/>
          <w:szCs w:val="22"/>
        </w:rPr>
        <w:tab/>
      </w:r>
      <w:r w:rsidRPr="002D7B17">
        <w:rPr>
          <w:snapToGrid w:val="0"/>
        </w:rPr>
        <w:t>E-UTRAN TDD Inter-frequency RRC Re-establishment</w:t>
      </w:r>
      <w:r>
        <w:tab/>
        <w:t>1104</w:t>
      </w:r>
    </w:p>
    <w:p w:rsidR="007B73D4" w:rsidRDefault="007B73D4">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2D7B17">
        <w:rPr>
          <w:snapToGrid w:val="0"/>
        </w:rPr>
        <w:t>Test Purpose and Environment</w:t>
      </w:r>
      <w:r>
        <w:tab/>
        <w:t>1104</w:t>
      </w:r>
    </w:p>
    <w:p w:rsidR="007B73D4" w:rsidRDefault="007B73D4">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1105</w:t>
      </w:r>
    </w:p>
    <w:p w:rsidR="007B73D4" w:rsidRDefault="007B73D4">
      <w:pPr>
        <w:pStyle w:val="TOC3"/>
        <w:rPr>
          <w:rFonts w:asciiTheme="minorHAnsi" w:eastAsiaTheme="minorEastAsia" w:hAnsiTheme="minorHAnsi" w:cstheme="minorBidi"/>
          <w:sz w:val="22"/>
          <w:szCs w:val="22"/>
        </w:rPr>
      </w:pPr>
      <w:r w:rsidRPr="007B73D4">
        <w:t>A.6.1.</w:t>
      </w:r>
      <w:r w:rsidRPr="007B73D4">
        <w:rPr>
          <w:lang w:eastAsia="zh-CN"/>
        </w:rPr>
        <w:t>5</w:t>
      </w:r>
      <w:r w:rsidRPr="007B73D4">
        <w:rPr>
          <w:rFonts w:asciiTheme="minorHAnsi" w:eastAsiaTheme="minorEastAsia" w:hAnsiTheme="minorHAnsi" w:cstheme="minorBidi"/>
          <w:sz w:val="22"/>
          <w:szCs w:val="22"/>
        </w:rPr>
        <w:tab/>
      </w:r>
      <w:r w:rsidRPr="002D7B17">
        <w:rPr>
          <w:snapToGrid w:val="0"/>
        </w:rPr>
        <w:t>E-UTRAN FDD Intra-frequency RRC Re-establishment</w:t>
      </w:r>
      <w:r w:rsidRPr="002D7B17">
        <w:rPr>
          <w:snapToGrid w:val="0"/>
          <w:lang w:eastAsia="zh-CN"/>
        </w:rPr>
        <w:t xml:space="preserve"> for 5MHz bandwidth</w:t>
      </w:r>
      <w:r>
        <w:tab/>
        <w:t>1106</w:t>
      </w:r>
    </w:p>
    <w:p w:rsidR="007B73D4" w:rsidRDefault="007B73D4">
      <w:pPr>
        <w:pStyle w:val="TOC4"/>
        <w:rPr>
          <w:rFonts w:asciiTheme="minorHAnsi" w:eastAsiaTheme="minorEastAsia" w:hAnsiTheme="minorHAnsi" w:cstheme="minorBidi"/>
          <w:sz w:val="22"/>
          <w:szCs w:val="22"/>
        </w:rPr>
      </w:pPr>
      <w:r>
        <w:lastRenderedPageBreak/>
        <w:t>A.6.1.</w:t>
      </w:r>
      <w:r>
        <w:rPr>
          <w:lang w:eastAsia="zh-CN"/>
        </w:rPr>
        <w:t>5</w:t>
      </w:r>
      <w:r>
        <w:t>.1</w:t>
      </w:r>
      <w:r>
        <w:rPr>
          <w:rFonts w:asciiTheme="minorHAnsi" w:eastAsiaTheme="minorEastAsia" w:hAnsiTheme="minorHAnsi" w:cstheme="minorBidi"/>
          <w:sz w:val="22"/>
          <w:szCs w:val="22"/>
        </w:rPr>
        <w:tab/>
      </w:r>
      <w:r w:rsidRPr="002D7B17">
        <w:rPr>
          <w:snapToGrid w:val="0"/>
        </w:rPr>
        <w:t>Test Purpose and Environment</w:t>
      </w:r>
      <w:r>
        <w:tab/>
        <w:t>1106</w:t>
      </w:r>
    </w:p>
    <w:p w:rsidR="007B73D4" w:rsidRDefault="007B73D4">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1106</w:t>
      </w:r>
    </w:p>
    <w:p w:rsidR="007B73D4" w:rsidRDefault="007B73D4">
      <w:pPr>
        <w:pStyle w:val="TOC3"/>
        <w:rPr>
          <w:rFonts w:asciiTheme="minorHAnsi" w:eastAsiaTheme="minorEastAsia" w:hAnsiTheme="minorHAnsi" w:cstheme="minorBidi"/>
          <w:sz w:val="22"/>
          <w:szCs w:val="22"/>
        </w:rPr>
      </w:pPr>
      <w:r w:rsidRPr="007B73D4">
        <w:t>A.6.1.6</w:t>
      </w:r>
      <w:r w:rsidRPr="007B73D4">
        <w:rPr>
          <w:rFonts w:asciiTheme="minorHAnsi" w:eastAsiaTheme="minorEastAsia" w:hAnsiTheme="minorHAnsi" w:cstheme="minorBidi"/>
          <w:sz w:val="22"/>
          <w:szCs w:val="22"/>
        </w:rPr>
        <w:tab/>
      </w:r>
      <w:r w:rsidRPr="002D7B17">
        <w:rPr>
          <w:snapToGrid w:val="0"/>
        </w:rPr>
        <w:t>E-UTRAN FD-FDD Intra-frequency RRC Re-establishment for UE category 0</w:t>
      </w:r>
      <w:r>
        <w:tab/>
        <w:t>1106</w:t>
      </w:r>
    </w:p>
    <w:p w:rsidR="007B73D4" w:rsidRDefault="007B73D4">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2D7B17">
        <w:rPr>
          <w:snapToGrid w:val="0"/>
        </w:rPr>
        <w:t>Test Purpose and Environment</w:t>
      </w:r>
      <w:r>
        <w:tab/>
        <w:t>1106</w:t>
      </w:r>
    </w:p>
    <w:p w:rsidR="007B73D4" w:rsidRDefault="007B73D4">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1108</w:t>
      </w:r>
    </w:p>
    <w:p w:rsidR="007B73D4" w:rsidRDefault="007B73D4">
      <w:pPr>
        <w:pStyle w:val="TOC3"/>
        <w:rPr>
          <w:rFonts w:asciiTheme="minorHAnsi" w:eastAsiaTheme="minorEastAsia" w:hAnsiTheme="minorHAnsi" w:cstheme="minorBidi"/>
          <w:sz w:val="22"/>
          <w:szCs w:val="22"/>
        </w:rPr>
      </w:pPr>
      <w:r w:rsidRPr="007B73D4">
        <w:t>A.6.1.7</w:t>
      </w:r>
      <w:r w:rsidRPr="007B73D4">
        <w:rPr>
          <w:rFonts w:asciiTheme="minorHAnsi" w:eastAsiaTheme="minorEastAsia" w:hAnsiTheme="minorHAnsi" w:cstheme="minorBidi"/>
          <w:sz w:val="22"/>
          <w:szCs w:val="22"/>
        </w:rPr>
        <w:tab/>
      </w:r>
      <w:r w:rsidRPr="002D7B17">
        <w:rPr>
          <w:snapToGrid w:val="0"/>
        </w:rPr>
        <w:t>E-UTRAN HD-FDD Intra-frequency RRC Re-establishment for UE category 0</w:t>
      </w:r>
      <w:r>
        <w:tab/>
        <w:t>1109</w:t>
      </w:r>
    </w:p>
    <w:p w:rsidR="007B73D4" w:rsidRDefault="007B73D4">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2D7B17">
        <w:rPr>
          <w:snapToGrid w:val="0"/>
        </w:rPr>
        <w:t>Test Purpose and Environment</w:t>
      </w:r>
      <w:r>
        <w:tab/>
        <w:t>1109</w:t>
      </w:r>
    </w:p>
    <w:p w:rsidR="007B73D4" w:rsidRDefault="007B73D4">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1110</w:t>
      </w:r>
    </w:p>
    <w:p w:rsidR="007B73D4" w:rsidRDefault="007B73D4">
      <w:pPr>
        <w:pStyle w:val="TOC3"/>
        <w:rPr>
          <w:rFonts w:asciiTheme="minorHAnsi" w:eastAsiaTheme="minorEastAsia" w:hAnsiTheme="minorHAnsi" w:cstheme="minorBidi"/>
          <w:sz w:val="22"/>
          <w:szCs w:val="22"/>
        </w:rPr>
      </w:pPr>
      <w:r w:rsidRPr="007B73D4">
        <w:t>A.6.1.8</w:t>
      </w:r>
      <w:r w:rsidRPr="007B73D4">
        <w:rPr>
          <w:rFonts w:asciiTheme="minorHAnsi" w:eastAsiaTheme="minorEastAsia" w:hAnsiTheme="minorHAnsi" w:cstheme="minorBidi"/>
          <w:sz w:val="22"/>
          <w:szCs w:val="22"/>
        </w:rPr>
        <w:tab/>
      </w:r>
      <w:r w:rsidRPr="002D7B17">
        <w:rPr>
          <w:snapToGrid w:val="0"/>
        </w:rPr>
        <w:t>E-UTRAN TDD Intra-frequency RRC Re-establishment for UE category 0</w:t>
      </w:r>
      <w:r>
        <w:tab/>
        <w:t>1111</w:t>
      </w:r>
    </w:p>
    <w:p w:rsidR="007B73D4" w:rsidRDefault="007B73D4">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2D7B17">
        <w:rPr>
          <w:snapToGrid w:val="0"/>
        </w:rPr>
        <w:t>Test Purpose and Environment</w:t>
      </w:r>
      <w:r>
        <w:tab/>
        <w:t>1111</w:t>
      </w:r>
    </w:p>
    <w:p w:rsidR="007B73D4" w:rsidRDefault="007B73D4">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1112</w:t>
      </w:r>
    </w:p>
    <w:p w:rsidR="007B73D4" w:rsidRDefault="007B73D4">
      <w:pPr>
        <w:pStyle w:val="TOC3"/>
        <w:rPr>
          <w:rFonts w:asciiTheme="minorHAnsi" w:eastAsiaTheme="minorEastAsia" w:hAnsiTheme="minorHAnsi" w:cstheme="minorBidi"/>
          <w:sz w:val="22"/>
          <w:szCs w:val="22"/>
        </w:rPr>
      </w:pPr>
      <w:r w:rsidRPr="007B73D4">
        <w:t>A.6.1.9</w:t>
      </w:r>
      <w:r w:rsidRPr="007B73D4">
        <w:rPr>
          <w:rFonts w:asciiTheme="minorHAnsi" w:eastAsiaTheme="minorEastAsia" w:hAnsiTheme="minorHAnsi" w:cstheme="minorBidi"/>
          <w:sz w:val="22"/>
          <w:szCs w:val="22"/>
        </w:rPr>
        <w:tab/>
      </w:r>
      <w:r w:rsidRPr="002D7B17">
        <w:rPr>
          <w:snapToGrid w:val="0"/>
        </w:rPr>
        <w:t>E-UTRAN FD-FDD Intra-frequency RRC Re-establishment for Cat-M1 UE in CEModeA</w:t>
      </w:r>
      <w:r>
        <w:tab/>
        <w:t>1113</w:t>
      </w:r>
    </w:p>
    <w:p w:rsidR="007B73D4" w:rsidRDefault="007B73D4">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2D7B17">
        <w:rPr>
          <w:snapToGrid w:val="0"/>
        </w:rPr>
        <w:t>Test Purpose and Environment</w:t>
      </w:r>
      <w:r>
        <w:tab/>
        <w:t>1113</w:t>
      </w:r>
    </w:p>
    <w:p w:rsidR="007B73D4" w:rsidRDefault="007B73D4">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1114</w:t>
      </w:r>
    </w:p>
    <w:p w:rsidR="007B73D4" w:rsidRDefault="007B73D4">
      <w:pPr>
        <w:pStyle w:val="TOC3"/>
        <w:rPr>
          <w:rFonts w:asciiTheme="minorHAnsi" w:eastAsiaTheme="minorEastAsia" w:hAnsiTheme="minorHAnsi" w:cstheme="minorBidi"/>
          <w:sz w:val="22"/>
          <w:szCs w:val="22"/>
        </w:rPr>
      </w:pPr>
      <w:r w:rsidRPr="007B73D4">
        <w:t>A.6.1.10</w:t>
      </w:r>
      <w:r w:rsidRPr="007B73D4">
        <w:rPr>
          <w:rFonts w:asciiTheme="minorHAnsi" w:eastAsiaTheme="minorEastAsia" w:hAnsiTheme="minorHAnsi" w:cstheme="minorBidi"/>
          <w:sz w:val="22"/>
          <w:szCs w:val="22"/>
        </w:rPr>
        <w:tab/>
      </w:r>
      <w:r w:rsidRPr="002D7B17">
        <w:rPr>
          <w:snapToGrid w:val="0"/>
        </w:rPr>
        <w:t>E-UTRAN HD-FDD Intra-frequency RRC Re-establishment for Cat-M1 UE in CEModeA</w:t>
      </w:r>
      <w:r>
        <w:tab/>
        <w:t>1115</w:t>
      </w:r>
    </w:p>
    <w:p w:rsidR="007B73D4" w:rsidRDefault="007B73D4">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2D7B17">
        <w:rPr>
          <w:snapToGrid w:val="0"/>
        </w:rPr>
        <w:t>Test Purpose and Environment</w:t>
      </w:r>
      <w:r>
        <w:tab/>
        <w:t>1115</w:t>
      </w:r>
    </w:p>
    <w:p w:rsidR="007B73D4" w:rsidRDefault="007B73D4">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1116</w:t>
      </w:r>
    </w:p>
    <w:p w:rsidR="007B73D4" w:rsidRDefault="007B73D4">
      <w:pPr>
        <w:pStyle w:val="TOC3"/>
        <w:rPr>
          <w:rFonts w:asciiTheme="minorHAnsi" w:eastAsiaTheme="minorEastAsia" w:hAnsiTheme="minorHAnsi" w:cstheme="minorBidi"/>
          <w:sz w:val="22"/>
          <w:szCs w:val="22"/>
        </w:rPr>
      </w:pPr>
      <w:r w:rsidRPr="007B73D4">
        <w:t>A.6.1.11</w:t>
      </w:r>
      <w:r w:rsidRPr="007B73D4">
        <w:rPr>
          <w:rFonts w:asciiTheme="minorHAnsi" w:eastAsiaTheme="minorEastAsia" w:hAnsiTheme="minorHAnsi" w:cstheme="minorBidi"/>
          <w:sz w:val="22"/>
          <w:szCs w:val="22"/>
        </w:rPr>
        <w:tab/>
      </w:r>
      <w:r w:rsidRPr="002D7B17">
        <w:rPr>
          <w:snapToGrid w:val="0"/>
        </w:rPr>
        <w:t>E-UTRAN TDD Intra-frequency RRC Re-establishment for Cat-M1 UE in CEModeA</w:t>
      </w:r>
      <w:r>
        <w:tab/>
        <w:t>1117</w:t>
      </w:r>
    </w:p>
    <w:p w:rsidR="007B73D4" w:rsidRDefault="007B73D4">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2D7B17">
        <w:rPr>
          <w:snapToGrid w:val="0"/>
        </w:rPr>
        <w:t>Test Purpose and Environment</w:t>
      </w:r>
      <w:r>
        <w:tab/>
        <w:t>1117</w:t>
      </w:r>
    </w:p>
    <w:p w:rsidR="007B73D4" w:rsidRDefault="007B73D4">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1118</w:t>
      </w:r>
    </w:p>
    <w:p w:rsidR="007B73D4" w:rsidRDefault="007B73D4">
      <w:pPr>
        <w:pStyle w:val="TOC3"/>
        <w:rPr>
          <w:rFonts w:asciiTheme="minorHAnsi" w:eastAsiaTheme="minorEastAsia" w:hAnsiTheme="minorHAnsi" w:cstheme="minorBidi"/>
          <w:sz w:val="22"/>
          <w:szCs w:val="22"/>
        </w:rPr>
      </w:pPr>
      <w:r w:rsidRPr="007B73D4">
        <w:t>A.6.1.12</w:t>
      </w:r>
      <w:r w:rsidRPr="007B73D4">
        <w:rPr>
          <w:rFonts w:asciiTheme="minorHAnsi" w:eastAsiaTheme="minorEastAsia" w:hAnsiTheme="minorHAnsi" w:cstheme="minorBidi"/>
          <w:sz w:val="22"/>
          <w:szCs w:val="22"/>
        </w:rPr>
        <w:tab/>
      </w:r>
      <w:r w:rsidRPr="002D7B17">
        <w:rPr>
          <w:snapToGrid w:val="0"/>
        </w:rPr>
        <w:t>E-UTRAN FD-FDD Intra-frequency RRC Re-establishment for Cat-M1 UE in CEModeB</w:t>
      </w:r>
      <w:r>
        <w:tab/>
        <w:t>1119</w:t>
      </w:r>
    </w:p>
    <w:p w:rsidR="007B73D4" w:rsidRDefault="007B73D4">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2D7B17">
        <w:rPr>
          <w:snapToGrid w:val="0"/>
        </w:rPr>
        <w:t>Test Purpose and Environment</w:t>
      </w:r>
      <w:r>
        <w:tab/>
        <w:t>1119</w:t>
      </w:r>
    </w:p>
    <w:p w:rsidR="007B73D4" w:rsidRDefault="007B73D4">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1120</w:t>
      </w:r>
    </w:p>
    <w:p w:rsidR="007B73D4" w:rsidRDefault="007B73D4">
      <w:pPr>
        <w:pStyle w:val="TOC3"/>
        <w:rPr>
          <w:rFonts w:asciiTheme="minorHAnsi" w:eastAsiaTheme="minorEastAsia" w:hAnsiTheme="minorHAnsi" w:cstheme="minorBidi"/>
          <w:sz w:val="22"/>
          <w:szCs w:val="22"/>
        </w:rPr>
      </w:pPr>
      <w:r w:rsidRPr="007B73D4">
        <w:t>A.6.1.13</w:t>
      </w:r>
      <w:r w:rsidRPr="007B73D4">
        <w:rPr>
          <w:rFonts w:asciiTheme="minorHAnsi" w:eastAsiaTheme="minorEastAsia" w:hAnsiTheme="minorHAnsi" w:cstheme="minorBidi"/>
          <w:sz w:val="22"/>
          <w:szCs w:val="22"/>
        </w:rPr>
        <w:tab/>
      </w:r>
      <w:r w:rsidRPr="002D7B17">
        <w:rPr>
          <w:snapToGrid w:val="0"/>
        </w:rPr>
        <w:t>E-UTRAN HD-FDD Intra-frequency RRC Re-establishment for Cat-M1 UE in CEModeB</w:t>
      </w:r>
      <w:r>
        <w:tab/>
        <w:t>1121</w:t>
      </w:r>
    </w:p>
    <w:p w:rsidR="007B73D4" w:rsidRDefault="007B73D4">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2D7B17">
        <w:rPr>
          <w:snapToGrid w:val="0"/>
        </w:rPr>
        <w:t>Test Purpose and Environment</w:t>
      </w:r>
      <w:r>
        <w:tab/>
        <w:t>1121</w:t>
      </w:r>
    </w:p>
    <w:p w:rsidR="007B73D4" w:rsidRDefault="007B73D4">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1122</w:t>
      </w:r>
    </w:p>
    <w:p w:rsidR="007B73D4" w:rsidRDefault="007B73D4">
      <w:pPr>
        <w:pStyle w:val="TOC3"/>
        <w:rPr>
          <w:rFonts w:asciiTheme="minorHAnsi" w:eastAsiaTheme="minorEastAsia" w:hAnsiTheme="minorHAnsi" w:cstheme="minorBidi"/>
          <w:sz w:val="22"/>
          <w:szCs w:val="22"/>
        </w:rPr>
      </w:pPr>
      <w:r w:rsidRPr="007B73D4">
        <w:t>A.6.1.14</w:t>
      </w:r>
      <w:r w:rsidRPr="007B73D4">
        <w:rPr>
          <w:rFonts w:asciiTheme="minorHAnsi" w:eastAsiaTheme="minorEastAsia" w:hAnsiTheme="minorHAnsi" w:cstheme="minorBidi"/>
          <w:sz w:val="22"/>
          <w:szCs w:val="22"/>
        </w:rPr>
        <w:tab/>
      </w:r>
      <w:r w:rsidRPr="002D7B17">
        <w:rPr>
          <w:snapToGrid w:val="0"/>
        </w:rPr>
        <w:t>E-UTRAN TDD Intra-frequency RRC Re-establishment for Cat-M1 UE in CEModeB</w:t>
      </w:r>
      <w:r>
        <w:tab/>
        <w:t>1123</w:t>
      </w:r>
    </w:p>
    <w:p w:rsidR="007B73D4" w:rsidRDefault="007B73D4">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2D7B17">
        <w:rPr>
          <w:snapToGrid w:val="0"/>
        </w:rPr>
        <w:t>Test Purpose and Environment</w:t>
      </w:r>
      <w:r>
        <w:tab/>
        <w:t>1123</w:t>
      </w:r>
    </w:p>
    <w:p w:rsidR="007B73D4" w:rsidRDefault="007B73D4">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1124</w:t>
      </w:r>
    </w:p>
    <w:p w:rsidR="007B73D4" w:rsidRDefault="007B73D4">
      <w:pPr>
        <w:pStyle w:val="TOC3"/>
        <w:rPr>
          <w:rFonts w:asciiTheme="minorHAnsi" w:eastAsiaTheme="minorEastAsia" w:hAnsiTheme="minorHAnsi" w:cstheme="minorBidi"/>
          <w:sz w:val="22"/>
          <w:szCs w:val="22"/>
        </w:rPr>
      </w:pPr>
      <w:r w:rsidRPr="007B73D4">
        <w:t>A.6.1.15</w:t>
      </w:r>
      <w:r w:rsidRPr="007B73D4">
        <w:rPr>
          <w:rFonts w:asciiTheme="minorHAnsi" w:eastAsiaTheme="minorEastAsia" w:hAnsiTheme="minorHAnsi" w:cstheme="minorBidi"/>
          <w:sz w:val="22"/>
          <w:szCs w:val="22"/>
        </w:rPr>
        <w:tab/>
      </w:r>
      <w:r w:rsidRPr="002D7B17">
        <w:rPr>
          <w:snapToGrid w:val="0"/>
        </w:rPr>
        <w:t>HD-FDD Intra-frequency RRC Re-establishment for UE</w:t>
      </w:r>
      <w:r w:rsidRPr="002D7B17">
        <w:rPr>
          <w:snapToGrid w:val="0"/>
          <w:lang w:eastAsia="zh-CN"/>
        </w:rPr>
        <w:t xml:space="preserve"> category NB1 in In-Band mode under enhanced coverage</w:t>
      </w:r>
      <w:r>
        <w:tab/>
        <w:t>1125</w:t>
      </w:r>
    </w:p>
    <w:p w:rsidR="007B73D4" w:rsidRDefault="007B73D4">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2D7B17">
        <w:rPr>
          <w:snapToGrid w:val="0"/>
        </w:rPr>
        <w:t>Test Purpose and Environment</w:t>
      </w:r>
      <w:r>
        <w:tab/>
        <w:t>1125</w:t>
      </w:r>
    </w:p>
    <w:p w:rsidR="007B73D4" w:rsidRDefault="007B73D4">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1127</w:t>
      </w:r>
    </w:p>
    <w:p w:rsidR="007B73D4" w:rsidRDefault="007B73D4">
      <w:pPr>
        <w:pStyle w:val="TOC3"/>
        <w:rPr>
          <w:rFonts w:asciiTheme="minorHAnsi" w:eastAsiaTheme="minorEastAsia" w:hAnsiTheme="minorHAnsi" w:cstheme="minorBidi"/>
          <w:sz w:val="22"/>
          <w:szCs w:val="22"/>
        </w:rPr>
      </w:pPr>
      <w:r w:rsidRPr="007B73D4">
        <w:t>A.6.1.16</w:t>
      </w:r>
      <w:r w:rsidRPr="007B73D4">
        <w:rPr>
          <w:rFonts w:asciiTheme="minorHAnsi" w:eastAsiaTheme="minorEastAsia" w:hAnsiTheme="minorHAnsi" w:cstheme="minorBidi"/>
          <w:sz w:val="22"/>
          <w:szCs w:val="22"/>
        </w:rPr>
        <w:tab/>
      </w:r>
      <w:r w:rsidRPr="002D7B17">
        <w:rPr>
          <w:snapToGrid w:val="0"/>
        </w:rPr>
        <w:t>HD-FDD Int</w:t>
      </w:r>
      <w:r w:rsidRPr="002D7B17">
        <w:rPr>
          <w:snapToGrid w:val="0"/>
          <w:lang w:eastAsia="zh-CN"/>
        </w:rPr>
        <w:t>er</w:t>
      </w:r>
      <w:r w:rsidRPr="002D7B17">
        <w:rPr>
          <w:snapToGrid w:val="0"/>
        </w:rPr>
        <w:t>-frequency RRC Re-establishment for UE</w:t>
      </w:r>
      <w:r w:rsidRPr="002D7B17">
        <w:rPr>
          <w:snapToGrid w:val="0"/>
          <w:lang w:eastAsia="zh-CN"/>
        </w:rPr>
        <w:t xml:space="preserve"> category NB1 in In-Band mode under </w:t>
      </w:r>
      <w:r w:rsidRPr="002D7B17">
        <w:rPr>
          <w:rFonts w:cs="Intel Clear Light"/>
          <w:lang w:eastAsia="zh-CN"/>
        </w:rPr>
        <w:t>normal</w:t>
      </w:r>
      <w:r w:rsidRPr="002D7B17">
        <w:rPr>
          <w:rFonts w:cs="Arial"/>
          <w:lang w:eastAsia="zh-CN"/>
        </w:rPr>
        <w:t xml:space="preserve"> </w:t>
      </w:r>
      <w:r w:rsidRPr="002D7B17">
        <w:rPr>
          <w:snapToGrid w:val="0"/>
          <w:lang w:eastAsia="zh-CN"/>
        </w:rPr>
        <w:t>coverage</w:t>
      </w:r>
      <w:r>
        <w:tab/>
        <w:t>1128</w:t>
      </w:r>
    </w:p>
    <w:p w:rsidR="007B73D4" w:rsidRDefault="007B73D4">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2D7B17">
        <w:rPr>
          <w:snapToGrid w:val="0"/>
        </w:rPr>
        <w:t>Test Purpose and Environment</w:t>
      </w:r>
      <w:r>
        <w:tab/>
        <w:t>1128</w:t>
      </w:r>
    </w:p>
    <w:p w:rsidR="007B73D4" w:rsidRDefault="007B73D4">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1130</w:t>
      </w:r>
    </w:p>
    <w:p w:rsidR="007B73D4" w:rsidRDefault="007B73D4">
      <w:pPr>
        <w:pStyle w:val="TOC3"/>
        <w:rPr>
          <w:rFonts w:asciiTheme="minorHAnsi" w:eastAsiaTheme="minorEastAsia" w:hAnsiTheme="minorHAnsi" w:cstheme="minorBidi"/>
          <w:sz w:val="22"/>
          <w:szCs w:val="22"/>
        </w:rPr>
      </w:pPr>
      <w:r w:rsidRPr="007B73D4">
        <w:t>A.6.1.17</w:t>
      </w:r>
      <w:r w:rsidRPr="007B73D4">
        <w:rPr>
          <w:rFonts w:asciiTheme="minorHAnsi" w:eastAsiaTheme="minorEastAsia" w:hAnsiTheme="minorHAnsi" w:cstheme="minorBidi"/>
          <w:sz w:val="22"/>
          <w:szCs w:val="22"/>
        </w:rPr>
        <w:tab/>
      </w:r>
      <w:r w:rsidRPr="002D7B17">
        <w:rPr>
          <w:snapToGrid w:val="0"/>
        </w:rPr>
        <w:t>E-UTRAN FD-FDD Inter-frequency RRC Re-establishment for Cat-M1 UE in CEModeA</w:t>
      </w:r>
      <w:r>
        <w:tab/>
        <w:t>1131</w:t>
      </w:r>
    </w:p>
    <w:p w:rsidR="007B73D4" w:rsidRDefault="007B73D4">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2D7B17">
        <w:rPr>
          <w:snapToGrid w:val="0"/>
        </w:rPr>
        <w:t>Test Purpose and Environment</w:t>
      </w:r>
      <w:r>
        <w:tab/>
        <w:t>1131</w:t>
      </w:r>
    </w:p>
    <w:p w:rsidR="007B73D4" w:rsidRDefault="007B73D4">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1132</w:t>
      </w:r>
    </w:p>
    <w:p w:rsidR="007B73D4" w:rsidRDefault="007B73D4">
      <w:pPr>
        <w:pStyle w:val="TOC3"/>
        <w:rPr>
          <w:rFonts w:asciiTheme="minorHAnsi" w:eastAsiaTheme="minorEastAsia" w:hAnsiTheme="minorHAnsi" w:cstheme="minorBidi"/>
          <w:sz w:val="22"/>
          <w:szCs w:val="22"/>
        </w:rPr>
      </w:pPr>
      <w:r w:rsidRPr="007B73D4">
        <w:t>A.6.1.18</w:t>
      </w:r>
      <w:r w:rsidRPr="007B73D4">
        <w:rPr>
          <w:rFonts w:asciiTheme="minorHAnsi" w:eastAsiaTheme="minorEastAsia" w:hAnsiTheme="minorHAnsi" w:cstheme="minorBidi"/>
          <w:sz w:val="22"/>
          <w:szCs w:val="22"/>
        </w:rPr>
        <w:tab/>
      </w:r>
      <w:r w:rsidRPr="002D7B17">
        <w:rPr>
          <w:snapToGrid w:val="0"/>
        </w:rPr>
        <w:t>E-UTRAN HD-FDD Inter-frequency RRC Re-establishment for Cat-M1 UE in CEModeA</w:t>
      </w:r>
      <w:r>
        <w:tab/>
        <w:t>1133</w:t>
      </w:r>
    </w:p>
    <w:p w:rsidR="007B73D4" w:rsidRDefault="007B73D4">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2D7B17">
        <w:rPr>
          <w:snapToGrid w:val="0"/>
        </w:rPr>
        <w:t>Test Purpose and Environment</w:t>
      </w:r>
      <w:r>
        <w:tab/>
        <w:t>1133</w:t>
      </w:r>
    </w:p>
    <w:p w:rsidR="007B73D4" w:rsidRDefault="007B73D4">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1134</w:t>
      </w:r>
    </w:p>
    <w:p w:rsidR="007B73D4" w:rsidRDefault="007B73D4">
      <w:pPr>
        <w:pStyle w:val="TOC3"/>
        <w:rPr>
          <w:rFonts w:asciiTheme="minorHAnsi" w:eastAsiaTheme="minorEastAsia" w:hAnsiTheme="minorHAnsi" w:cstheme="minorBidi"/>
          <w:sz w:val="22"/>
          <w:szCs w:val="22"/>
        </w:rPr>
      </w:pPr>
      <w:r w:rsidRPr="007B73D4">
        <w:t>A.6.1.19</w:t>
      </w:r>
      <w:r w:rsidRPr="007B73D4">
        <w:rPr>
          <w:rFonts w:asciiTheme="minorHAnsi" w:eastAsiaTheme="minorEastAsia" w:hAnsiTheme="minorHAnsi" w:cstheme="minorBidi"/>
          <w:sz w:val="22"/>
          <w:szCs w:val="22"/>
        </w:rPr>
        <w:tab/>
      </w:r>
      <w:r w:rsidRPr="002D7B17">
        <w:rPr>
          <w:snapToGrid w:val="0"/>
        </w:rPr>
        <w:t>E-UTRAN TDD-TDD Inter-frequency RRC Re-establishment for Cat-M1 UE in CEModeA</w:t>
      </w:r>
      <w:r>
        <w:tab/>
        <w:t>1135</w:t>
      </w:r>
    </w:p>
    <w:p w:rsidR="007B73D4" w:rsidRDefault="007B73D4">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2D7B17">
        <w:rPr>
          <w:snapToGrid w:val="0"/>
        </w:rPr>
        <w:t>Test Purpose and Environment</w:t>
      </w:r>
      <w:r>
        <w:tab/>
        <w:t>1135</w:t>
      </w:r>
    </w:p>
    <w:p w:rsidR="007B73D4" w:rsidRDefault="007B73D4">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1136</w:t>
      </w:r>
    </w:p>
    <w:p w:rsidR="007B73D4" w:rsidRDefault="007B73D4">
      <w:pPr>
        <w:pStyle w:val="TOC3"/>
        <w:rPr>
          <w:rFonts w:asciiTheme="minorHAnsi" w:eastAsiaTheme="minorEastAsia" w:hAnsiTheme="minorHAnsi" w:cstheme="minorBidi"/>
          <w:sz w:val="22"/>
          <w:szCs w:val="22"/>
        </w:rPr>
      </w:pPr>
      <w:r w:rsidRPr="007B73D4">
        <w:t>A.6.1.20</w:t>
      </w:r>
      <w:r w:rsidRPr="007B73D4">
        <w:rPr>
          <w:rFonts w:asciiTheme="minorHAnsi" w:eastAsiaTheme="minorEastAsia" w:hAnsiTheme="minorHAnsi" w:cstheme="minorBidi"/>
          <w:sz w:val="22"/>
          <w:szCs w:val="22"/>
        </w:rPr>
        <w:tab/>
      </w:r>
      <w:r w:rsidRPr="002D7B17">
        <w:rPr>
          <w:snapToGrid w:val="0"/>
        </w:rPr>
        <w:t>E-UTRAN FD-FDD Inter-frequency RRC Re-establishment for Cat-M1 UE in CEModeB</w:t>
      </w:r>
      <w:r>
        <w:tab/>
        <w:t>1137</w:t>
      </w:r>
    </w:p>
    <w:p w:rsidR="007B73D4" w:rsidRDefault="007B73D4">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2D7B17">
        <w:rPr>
          <w:snapToGrid w:val="0"/>
        </w:rPr>
        <w:t>Test Purpose and Environment</w:t>
      </w:r>
      <w:r>
        <w:tab/>
        <w:t>1137</w:t>
      </w:r>
    </w:p>
    <w:p w:rsidR="007B73D4" w:rsidRDefault="007B73D4">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1138</w:t>
      </w:r>
    </w:p>
    <w:p w:rsidR="007B73D4" w:rsidRDefault="007B73D4">
      <w:pPr>
        <w:pStyle w:val="TOC3"/>
        <w:rPr>
          <w:rFonts w:asciiTheme="minorHAnsi" w:eastAsiaTheme="minorEastAsia" w:hAnsiTheme="minorHAnsi" w:cstheme="minorBidi"/>
          <w:sz w:val="22"/>
          <w:szCs w:val="22"/>
        </w:rPr>
      </w:pPr>
      <w:r w:rsidRPr="007B73D4">
        <w:t>A.6.1.21</w:t>
      </w:r>
      <w:r w:rsidRPr="007B73D4">
        <w:rPr>
          <w:rFonts w:asciiTheme="minorHAnsi" w:eastAsiaTheme="minorEastAsia" w:hAnsiTheme="minorHAnsi" w:cstheme="minorBidi"/>
          <w:sz w:val="22"/>
          <w:szCs w:val="22"/>
        </w:rPr>
        <w:tab/>
      </w:r>
      <w:r w:rsidRPr="002D7B17">
        <w:rPr>
          <w:snapToGrid w:val="0"/>
        </w:rPr>
        <w:t>E-UTRAN HD-FDD Inter-frequency RRC Re-establishment for Cat-M1 UE in CEModeB</w:t>
      </w:r>
      <w:r>
        <w:tab/>
        <w:t>1139</w:t>
      </w:r>
    </w:p>
    <w:p w:rsidR="007B73D4" w:rsidRDefault="007B73D4">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2D7B17">
        <w:rPr>
          <w:snapToGrid w:val="0"/>
        </w:rPr>
        <w:t>Test Purpose and Environment</w:t>
      </w:r>
      <w:r>
        <w:tab/>
        <w:t>1139</w:t>
      </w:r>
    </w:p>
    <w:p w:rsidR="007B73D4" w:rsidRDefault="007B73D4">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1140</w:t>
      </w:r>
    </w:p>
    <w:p w:rsidR="007B73D4" w:rsidRDefault="007B73D4">
      <w:pPr>
        <w:pStyle w:val="TOC3"/>
        <w:rPr>
          <w:rFonts w:asciiTheme="minorHAnsi" w:eastAsiaTheme="minorEastAsia" w:hAnsiTheme="minorHAnsi" w:cstheme="minorBidi"/>
          <w:sz w:val="22"/>
          <w:szCs w:val="22"/>
        </w:rPr>
      </w:pPr>
      <w:r w:rsidRPr="007B73D4">
        <w:t>A.6.1.22</w:t>
      </w:r>
      <w:r w:rsidRPr="007B73D4">
        <w:rPr>
          <w:rFonts w:asciiTheme="minorHAnsi" w:eastAsiaTheme="minorEastAsia" w:hAnsiTheme="minorHAnsi" w:cstheme="minorBidi"/>
          <w:sz w:val="22"/>
          <w:szCs w:val="22"/>
        </w:rPr>
        <w:tab/>
      </w:r>
      <w:r w:rsidRPr="002D7B17">
        <w:rPr>
          <w:snapToGrid w:val="0"/>
        </w:rPr>
        <w:t>E-UTRAN TDD Inter-frequency RRC Re-establishment for Cat-M1 UE in CEModeB</w:t>
      </w:r>
      <w:r>
        <w:tab/>
        <w:t>1141</w:t>
      </w:r>
    </w:p>
    <w:p w:rsidR="007B73D4" w:rsidRDefault="007B73D4">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2D7B17">
        <w:rPr>
          <w:snapToGrid w:val="0"/>
        </w:rPr>
        <w:t>Test Purpose and Environment</w:t>
      </w:r>
      <w:r>
        <w:tab/>
        <w:t>1141</w:t>
      </w:r>
    </w:p>
    <w:p w:rsidR="007B73D4" w:rsidRDefault="007B73D4">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1142</w:t>
      </w:r>
    </w:p>
    <w:p w:rsidR="007B73D4" w:rsidRDefault="007B73D4">
      <w:pPr>
        <w:pStyle w:val="TOC3"/>
        <w:rPr>
          <w:rFonts w:asciiTheme="minorHAnsi" w:eastAsiaTheme="minorEastAsia" w:hAnsiTheme="minorHAnsi" w:cstheme="minorBidi"/>
          <w:sz w:val="22"/>
          <w:szCs w:val="22"/>
        </w:rPr>
      </w:pPr>
      <w:r w:rsidRPr="007B73D4">
        <w:t>A.6.1.23</w:t>
      </w:r>
      <w:r w:rsidRPr="007B73D4">
        <w:rPr>
          <w:rFonts w:asciiTheme="minorHAnsi" w:eastAsiaTheme="minorEastAsia" w:hAnsiTheme="minorHAnsi" w:cstheme="minorBidi"/>
          <w:sz w:val="22"/>
          <w:szCs w:val="22"/>
        </w:rPr>
        <w:tab/>
      </w:r>
      <w:r w:rsidRPr="002D7B17">
        <w:rPr>
          <w:snapToGrid w:val="0"/>
        </w:rPr>
        <w:t>E-UTRAN TDD Int</w:t>
      </w:r>
      <w:r w:rsidRPr="002D7B17">
        <w:rPr>
          <w:snapToGrid w:val="0"/>
          <w:lang w:eastAsia="zh-CN"/>
        </w:rPr>
        <w:t>er</w:t>
      </w:r>
      <w:r w:rsidRPr="002D7B17">
        <w:rPr>
          <w:snapToGrid w:val="0"/>
        </w:rPr>
        <w:t>-frequency RRC Re-establishment for UE</w:t>
      </w:r>
      <w:r w:rsidRPr="002D7B17">
        <w:rPr>
          <w:snapToGrid w:val="0"/>
          <w:lang w:eastAsia="zh-CN"/>
        </w:rPr>
        <w:t xml:space="preserve"> category NB1 in In-Band mode under </w:t>
      </w:r>
      <w:r w:rsidRPr="002D7B17">
        <w:rPr>
          <w:rFonts w:cs="Intel Clear Light"/>
          <w:lang w:eastAsia="zh-CN"/>
        </w:rPr>
        <w:t>normal</w:t>
      </w:r>
      <w:r w:rsidRPr="002D7B17">
        <w:rPr>
          <w:rFonts w:cs="Arial"/>
          <w:lang w:eastAsia="zh-CN"/>
        </w:rPr>
        <w:t xml:space="preserve"> </w:t>
      </w:r>
      <w:r w:rsidRPr="002D7B17">
        <w:rPr>
          <w:snapToGrid w:val="0"/>
          <w:lang w:eastAsia="zh-CN"/>
        </w:rPr>
        <w:t>coverage</w:t>
      </w:r>
      <w:r>
        <w:tab/>
        <w:t>1143</w:t>
      </w:r>
    </w:p>
    <w:p w:rsidR="007B73D4" w:rsidRDefault="007B73D4">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2D7B17">
        <w:rPr>
          <w:snapToGrid w:val="0"/>
        </w:rPr>
        <w:t>Test Purpose and Environment</w:t>
      </w:r>
      <w:r>
        <w:tab/>
        <w:t>1143</w:t>
      </w:r>
    </w:p>
    <w:p w:rsidR="007B73D4" w:rsidRDefault="007B73D4">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1145</w:t>
      </w:r>
    </w:p>
    <w:p w:rsidR="007B73D4" w:rsidRDefault="007B73D4">
      <w:pPr>
        <w:pStyle w:val="TOC3"/>
        <w:rPr>
          <w:rFonts w:asciiTheme="minorHAnsi" w:eastAsiaTheme="minorEastAsia" w:hAnsiTheme="minorHAnsi" w:cstheme="minorBidi"/>
          <w:sz w:val="22"/>
          <w:szCs w:val="22"/>
        </w:rPr>
      </w:pPr>
      <w:r w:rsidRPr="007B73D4">
        <w:t>A.6.1.24</w:t>
      </w:r>
      <w:r w:rsidRPr="007B73D4">
        <w:rPr>
          <w:rFonts w:asciiTheme="minorHAnsi" w:eastAsiaTheme="minorEastAsia" w:hAnsiTheme="minorHAnsi" w:cstheme="minorBidi"/>
          <w:sz w:val="22"/>
          <w:szCs w:val="22"/>
        </w:rPr>
        <w:tab/>
      </w:r>
      <w:r w:rsidRPr="002D7B17">
        <w:rPr>
          <w:snapToGrid w:val="0"/>
        </w:rPr>
        <w:t>E-UTRAN TDD - TDD Intra-frequency RRC Re-establishment for UE</w:t>
      </w:r>
      <w:r w:rsidRPr="002D7B17">
        <w:rPr>
          <w:snapToGrid w:val="0"/>
          <w:lang w:eastAsia="zh-CN"/>
        </w:rPr>
        <w:t xml:space="preserve"> category NB1 in In-Band mode under enhanced coverage</w:t>
      </w:r>
      <w:r>
        <w:tab/>
        <w:t>1146</w:t>
      </w:r>
    </w:p>
    <w:p w:rsidR="007B73D4" w:rsidRDefault="007B73D4">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2D7B17">
        <w:rPr>
          <w:snapToGrid w:val="0"/>
        </w:rPr>
        <w:t>Test Purpose and Environment</w:t>
      </w:r>
      <w:r>
        <w:tab/>
        <w:t>1146</w:t>
      </w:r>
    </w:p>
    <w:p w:rsidR="007B73D4" w:rsidRDefault="007B73D4">
      <w:pPr>
        <w:pStyle w:val="TOC4"/>
        <w:rPr>
          <w:rFonts w:asciiTheme="minorHAnsi" w:eastAsiaTheme="minorEastAsia" w:hAnsiTheme="minorHAnsi" w:cstheme="minorBidi"/>
          <w:sz w:val="22"/>
          <w:szCs w:val="22"/>
        </w:rPr>
      </w:pPr>
      <w:r>
        <w:lastRenderedPageBreak/>
        <w:t>A.6.1.24.2</w:t>
      </w:r>
      <w:r>
        <w:rPr>
          <w:rFonts w:asciiTheme="minorHAnsi" w:eastAsiaTheme="minorEastAsia" w:hAnsiTheme="minorHAnsi" w:cstheme="minorBidi"/>
          <w:sz w:val="22"/>
          <w:szCs w:val="22"/>
        </w:rPr>
        <w:tab/>
      </w:r>
      <w:r>
        <w:t>Test Requirements</w:t>
      </w:r>
      <w:r>
        <w:tab/>
        <w:t>1148</w:t>
      </w:r>
    </w:p>
    <w:p w:rsidR="007B73D4" w:rsidRDefault="007B73D4">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1149</w:t>
      </w:r>
    </w:p>
    <w:p w:rsidR="007B73D4" w:rsidRDefault="007B73D4">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1149</w:t>
      </w:r>
    </w:p>
    <w:p w:rsidR="007B73D4" w:rsidRDefault="007B73D4">
      <w:pPr>
        <w:pStyle w:val="TOC4"/>
        <w:rPr>
          <w:rFonts w:asciiTheme="minorHAnsi" w:eastAsiaTheme="minorEastAsia" w:hAnsiTheme="minorHAnsi" w:cstheme="minorBidi"/>
          <w:sz w:val="22"/>
          <w:szCs w:val="22"/>
        </w:rPr>
      </w:pPr>
      <w:r w:rsidRPr="007B73D4">
        <w:t>A.6.2.1.1</w:t>
      </w:r>
      <w:r w:rsidRPr="007B73D4">
        <w:rPr>
          <w:rFonts w:asciiTheme="minorHAnsi" w:eastAsiaTheme="minorEastAsia" w:hAnsiTheme="minorHAnsi"/>
          <w:sz w:val="22"/>
          <w:szCs w:val="22"/>
        </w:rPr>
        <w:tab/>
      </w:r>
      <w:r w:rsidRPr="002D7B17">
        <w:rPr>
          <w:rFonts w:cs="v4.2.0"/>
        </w:rPr>
        <w:t>Test Purpose and Environment</w:t>
      </w:r>
      <w:r>
        <w:tab/>
        <w:t>1149</w:t>
      </w:r>
    </w:p>
    <w:p w:rsidR="007B73D4" w:rsidRDefault="007B73D4">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1150</w:t>
      </w:r>
    </w:p>
    <w:p w:rsidR="007B73D4" w:rsidRDefault="007B73D4">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1150</w:t>
      </w:r>
    </w:p>
    <w:p w:rsidR="007B73D4" w:rsidRDefault="007B73D4">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1150</w:t>
      </w:r>
    </w:p>
    <w:p w:rsidR="007B73D4" w:rsidRDefault="007B73D4">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1150</w:t>
      </w:r>
    </w:p>
    <w:p w:rsidR="007B73D4" w:rsidRDefault="007B73D4">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1151</w:t>
      </w:r>
    </w:p>
    <w:p w:rsidR="007B73D4" w:rsidRDefault="007B73D4">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1151</w:t>
      </w:r>
    </w:p>
    <w:p w:rsidR="007B73D4" w:rsidRDefault="007B73D4">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1151</w:t>
      </w:r>
    </w:p>
    <w:p w:rsidR="007B73D4" w:rsidRDefault="007B73D4">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1151</w:t>
      </w:r>
    </w:p>
    <w:p w:rsidR="007B73D4" w:rsidRDefault="007B73D4">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1151</w:t>
      </w:r>
    </w:p>
    <w:p w:rsidR="007B73D4" w:rsidRDefault="007B73D4">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1152</w:t>
      </w:r>
    </w:p>
    <w:p w:rsidR="007B73D4" w:rsidRDefault="007B73D4">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1153</w:t>
      </w:r>
    </w:p>
    <w:p w:rsidR="007B73D4" w:rsidRDefault="007B73D4">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1153</w:t>
      </w:r>
    </w:p>
    <w:p w:rsidR="007B73D4" w:rsidRDefault="007B73D4">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1153</w:t>
      </w:r>
    </w:p>
    <w:p w:rsidR="007B73D4" w:rsidRDefault="007B73D4">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1153</w:t>
      </w:r>
    </w:p>
    <w:p w:rsidR="007B73D4" w:rsidRDefault="007B73D4">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1155</w:t>
      </w:r>
    </w:p>
    <w:p w:rsidR="007B73D4" w:rsidRDefault="007B73D4">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1155</w:t>
      </w:r>
    </w:p>
    <w:p w:rsidR="007B73D4" w:rsidRDefault="007B73D4">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1155</w:t>
      </w:r>
    </w:p>
    <w:p w:rsidR="007B73D4" w:rsidRDefault="007B73D4">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1155</w:t>
      </w:r>
    </w:p>
    <w:p w:rsidR="007B73D4" w:rsidRDefault="007B73D4">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1156</w:t>
      </w:r>
    </w:p>
    <w:p w:rsidR="007B73D4" w:rsidRDefault="007B73D4">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1156</w:t>
      </w:r>
    </w:p>
    <w:p w:rsidR="007B73D4" w:rsidRDefault="007B73D4">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1156</w:t>
      </w:r>
    </w:p>
    <w:p w:rsidR="007B73D4" w:rsidRDefault="007B73D4">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1156</w:t>
      </w:r>
    </w:p>
    <w:p w:rsidR="007B73D4" w:rsidRDefault="007B73D4">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1156</w:t>
      </w:r>
    </w:p>
    <w:p w:rsidR="007B73D4" w:rsidRDefault="007B73D4">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1158</w:t>
      </w:r>
    </w:p>
    <w:p w:rsidR="007B73D4" w:rsidRDefault="007B73D4">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1158</w:t>
      </w:r>
    </w:p>
    <w:p w:rsidR="007B73D4" w:rsidRDefault="007B73D4">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1158</w:t>
      </w:r>
    </w:p>
    <w:p w:rsidR="007B73D4" w:rsidRDefault="007B73D4">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1158</w:t>
      </w:r>
    </w:p>
    <w:p w:rsidR="007B73D4" w:rsidRDefault="007B73D4">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1158</w:t>
      </w:r>
    </w:p>
    <w:p w:rsidR="007B73D4" w:rsidRDefault="007B73D4">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1159</w:t>
      </w:r>
    </w:p>
    <w:p w:rsidR="007B73D4" w:rsidRDefault="007B73D4">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1159</w:t>
      </w:r>
    </w:p>
    <w:p w:rsidR="007B73D4" w:rsidRDefault="007B73D4">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1159</w:t>
      </w:r>
    </w:p>
    <w:p w:rsidR="007B73D4" w:rsidRDefault="007B73D4">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1159</w:t>
      </w:r>
    </w:p>
    <w:p w:rsidR="007B73D4" w:rsidRDefault="007B73D4">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1160</w:t>
      </w:r>
    </w:p>
    <w:p w:rsidR="007B73D4" w:rsidRDefault="007B73D4">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1160</w:t>
      </w:r>
    </w:p>
    <w:p w:rsidR="007B73D4" w:rsidRDefault="007B73D4">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1162</w:t>
      </w:r>
    </w:p>
    <w:p w:rsidR="007B73D4" w:rsidRDefault="007B73D4">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1162</w:t>
      </w:r>
    </w:p>
    <w:p w:rsidR="007B73D4" w:rsidRDefault="007B73D4">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1162</w:t>
      </w:r>
    </w:p>
    <w:p w:rsidR="007B73D4" w:rsidRDefault="007B73D4">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1162</w:t>
      </w:r>
    </w:p>
    <w:p w:rsidR="007B73D4" w:rsidRDefault="007B73D4">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1163</w:t>
      </w:r>
    </w:p>
    <w:p w:rsidR="007B73D4" w:rsidRDefault="007B73D4">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1163</w:t>
      </w:r>
    </w:p>
    <w:p w:rsidR="007B73D4" w:rsidRDefault="007B73D4">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1165</w:t>
      </w:r>
    </w:p>
    <w:p w:rsidR="007B73D4" w:rsidRDefault="007B73D4">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1165</w:t>
      </w:r>
    </w:p>
    <w:p w:rsidR="007B73D4" w:rsidRDefault="007B73D4">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1165</w:t>
      </w:r>
    </w:p>
    <w:p w:rsidR="007B73D4" w:rsidRDefault="007B73D4">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1165</w:t>
      </w:r>
    </w:p>
    <w:p w:rsidR="007B73D4" w:rsidRDefault="007B73D4">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1166</w:t>
      </w:r>
    </w:p>
    <w:p w:rsidR="007B73D4" w:rsidRDefault="007B73D4">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1166</w:t>
      </w:r>
    </w:p>
    <w:p w:rsidR="007B73D4" w:rsidRDefault="007B73D4">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1168</w:t>
      </w:r>
    </w:p>
    <w:p w:rsidR="007B73D4" w:rsidRDefault="007B73D4">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1168</w:t>
      </w:r>
    </w:p>
    <w:p w:rsidR="007B73D4" w:rsidRDefault="007B73D4">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1169</w:t>
      </w:r>
    </w:p>
    <w:p w:rsidR="007B73D4" w:rsidRDefault="007B73D4">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1169</w:t>
      </w:r>
    </w:p>
    <w:p w:rsidR="007B73D4" w:rsidRDefault="007B73D4">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1170</w:t>
      </w:r>
    </w:p>
    <w:p w:rsidR="007B73D4" w:rsidRDefault="007B73D4">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1170</w:t>
      </w:r>
    </w:p>
    <w:p w:rsidR="007B73D4" w:rsidRDefault="007B73D4">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1172</w:t>
      </w:r>
    </w:p>
    <w:p w:rsidR="007B73D4" w:rsidRDefault="007B73D4">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1172</w:t>
      </w:r>
    </w:p>
    <w:p w:rsidR="007B73D4" w:rsidRDefault="007B73D4">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1172</w:t>
      </w:r>
    </w:p>
    <w:p w:rsidR="007B73D4" w:rsidRDefault="007B73D4">
      <w:pPr>
        <w:pStyle w:val="TOC5"/>
        <w:rPr>
          <w:rFonts w:asciiTheme="minorHAnsi" w:eastAsiaTheme="minorEastAsia" w:hAnsiTheme="minorHAnsi" w:cstheme="minorBidi"/>
          <w:sz w:val="22"/>
          <w:szCs w:val="22"/>
        </w:rPr>
      </w:pPr>
      <w:r>
        <w:lastRenderedPageBreak/>
        <w:t>A.6.2.10.2.3</w:t>
      </w:r>
      <w:r>
        <w:rPr>
          <w:rFonts w:asciiTheme="minorHAnsi" w:eastAsiaTheme="minorEastAsia" w:hAnsiTheme="minorHAnsi" w:cstheme="minorBidi"/>
          <w:sz w:val="22"/>
          <w:szCs w:val="22"/>
        </w:rPr>
        <w:tab/>
      </w:r>
      <w:r>
        <w:t>Receiving a NACK on msg3</w:t>
      </w:r>
      <w:r>
        <w:tab/>
        <w:t>1173</w:t>
      </w:r>
    </w:p>
    <w:p w:rsidR="007B73D4" w:rsidRDefault="007B73D4">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1173</w:t>
      </w:r>
    </w:p>
    <w:p w:rsidR="007B73D4" w:rsidRDefault="007B73D4">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1173</w:t>
      </w:r>
    </w:p>
    <w:p w:rsidR="007B73D4" w:rsidRDefault="007B73D4">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1173</w:t>
      </w:r>
    </w:p>
    <w:p w:rsidR="007B73D4" w:rsidRDefault="007B73D4">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1173</w:t>
      </w:r>
    </w:p>
    <w:p w:rsidR="007B73D4" w:rsidRDefault="007B73D4">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1173</w:t>
      </w:r>
    </w:p>
    <w:p w:rsidR="007B73D4" w:rsidRDefault="007B73D4">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1173</w:t>
      </w:r>
    </w:p>
    <w:p w:rsidR="007B73D4" w:rsidRDefault="007B73D4">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1175</w:t>
      </w:r>
    </w:p>
    <w:p w:rsidR="007B73D4" w:rsidRDefault="007B73D4">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1175</w:t>
      </w:r>
    </w:p>
    <w:p w:rsidR="007B73D4" w:rsidRDefault="007B73D4">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1176</w:t>
      </w:r>
    </w:p>
    <w:p w:rsidR="007B73D4" w:rsidRDefault="007B73D4">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1176</w:t>
      </w:r>
    </w:p>
    <w:p w:rsidR="007B73D4" w:rsidRDefault="007B73D4">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1176</w:t>
      </w:r>
    </w:p>
    <w:p w:rsidR="007B73D4" w:rsidRDefault="007B73D4">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1176</w:t>
      </w:r>
    </w:p>
    <w:p w:rsidR="007B73D4" w:rsidRDefault="007B73D4">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1176</w:t>
      </w:r>
    </w:p>
    <w:p w:rsidR="007B73D4" w:rsidRDefault="007B73D4">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1177</w:t>
      </w:r>
    </w:p>
    <w:p w:rsidR="007B73D4" w:rsidRDefault="007B73D4">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1177</w:t>
      </w:r>
    </w:p>
    <w:p w:rsidR="007B73D4" w:rsidRDefault="007B73D4">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1177</w:t>
      </w:r>
    </w:p>
    <w:p w:rsidR="007B73D4" w:rsidRDefault="007B73D4">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1179</w:t>
      </w:r>
    </w:p>
    <w:p w:rsidR="007B73D4" w:rsidRDefault="007B73D4">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1179</w:t>
      </w:r>
    </w:p>
    <w:p w:rsidR="007B73D4" w:rsidRDefault="007B73D4">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1180</w:t>
      </w:r>
    </w:p>
    <w:p w:rsidR="007B73D4" w:rsidRDefault="007B73D4">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1180</w:t>
      </w:r>
    </w:p>
    <w:p w:rsidR="007B73D4" w:rsidRDefault="007B73D4">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1180</w:t>
      </w:r>
    </w:p>
    <w:p w:rsidR="007B73D4" w:rsidRDefault="007B73D4">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1180</w:t>
      </w:r>
    </w:p>
    <w:p w:rsidR="007B73D4" w:rsidRDefault="007B73D4">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1180</w:t>
      </w:r>
    </w:p>
    <w:p w:rsidR="007B73D4" w:rsidRDefault="007B73D4">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1181</w:t>
      </w:r>
    </w:p>
    <w:p w:rsidR="007B73D4" w:rsidRDefault="007B73D4">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1181</w:t>
      </w:r>
    </w:p>
    <w:p w:rsidR="007B73D4" w:rsidRDefault="007B73D4">
      <w:pPr>
        <w:pStyle w:val="TOC4"/>
        <w:rPr>
          <w:rFonts w:asciiTheme="minorHAnsi" w:eastAsiaTheme="minorEastAsia" w:hAnsiTheme="minorHAnsi" w:cstheme="minorBidi"/>
          <w:sz w:val="22"/>
          <w:szCs w:val="22"/>
        </w:rPr>
      </w:pPr>
      <w:r w:rsidRPr="007B73D4">
        <w:t>A.6.2.13.1</w:t>
      </w:r>
      <w:r w:rsidRPr="007B73D4">
        <w:rPr>
          <w:rFonts w:asciiTheme="minorHAnsi" w:eastAsiaTheme="minorEastAsia" w:hAnsiTheme="minorHAnsi"/>
          <w:sz w:val="22"/>
          <w:szCs w:val="22"/>
        </w:rPr>
        <w:tab/>
      </w:r>
      <w:r w:rsidRPr="002D7B17">
        <w:rPr>
          <w:rFonts w:cs="v4.2.0"/>
        </w:rPr>
        <w:t>Test Purpose and Environment</w:t>
      </w:r>
      <w:r>
        <w:tab/>
        <w:t>1181</w:t>
      </w:r>
    </w:p>
    <w:p w:rsidR="007B73D4" w:rsidRDefault="007B73D4">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1183</w:t>
      </w:r>
    </w:p>
    <w:p w:rsidR="007B73D4" w:rsidRDefault="007B73D4">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1183</w:t>
      </w:r>
    </w:p>
    <w:p w:rsidR="007B73D4" w:rsidRDefault="007B73D4">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1183</w:t>
      </w:r>
    </w:p>
    <w:p w:rsidR="007B73D4" w:rsidRDefault="007B73D4">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1184</w:t>
      </w:r>
    </w:p>
    <w:p w:rsidR="007B73D4" w:rsidRDefault="007B73D4">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1184</w:t>
      </w:r>
    </w:p>
    <w:p w:rsidR="007B73D4" w:rsidRDefault="007B73D4">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1184</w:t>
      </w:r>
    </w:p>
    <w:p w:rsidR="007B73D4" w:rsidRDefault="007B73D4">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1184</w:t>
      </w:r>
    </w:p>
    <w:p w:rsidR="007B73D4" w:rsidRDefault="007B73D4">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1184</w:t>
      </w:r>
    </w:p>
    <w:p w:rsidR="007B73D4" w:rsidRDefault="007B73D4">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1184</w:t>
      </w:r>
    </w:p>
    <w:p w:rsidR="007B73D4" w:rsidRDefault="007B73D4">
      <w:pPr>
        <w:pStyle w:val="TOC4"/>
        <w:rPr>
          <w:rFonts w:asciiTheme="minorHAnsi" w:eastAsiaTheme="minorEastAsia" w:hAnsiTheme="minorHAnsi" w:cstheme="minorBidi"/>
          <w:sz w:val="22"/>
          <w:szCs w:val="22"/>
        </w:rPr>
      </w:pPr>
      <w:r w:rsidRPr="007B73D4">
        <w:t>A.6.2.14.1</w:t>
      </w:r>
      <w:r w:rsidRPr="007B73D4">
        <w:rPr>
          <w:rFonts w:asciiTheme="minorHAnsi" w:eastAsiaTheme="minorEastAsia" w:hAnsiTheme="minorHAnsi"/>
          <w:sz w:val="22"/>
          <w:szCs w:val="22"/>
        </w:rPr>
        <w:tab/>
      </w:r>
      <w:r w:rsidRPr="002D7B17">
        <w:rPr>
          <w:rFonts w:cs="v4.2.0"/>
        </w:rPr>
        <w:t>Test Purpose and Environment</w:t>
      </w:r>
      <w:r>
        <w:tab/>
        <w:t>1184</w:t>
      </w:r>
    </w:p>
    <w:p w:rsidR="007B73D4" w:rsidRDefault="007B73D4">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1186</w:t>
      </w:r>
    </w:p>
    <w:p w:rsidR="007B73D4" w:rsidRDefault="007B73D4">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1186</w:t>
      </w:r>
    </w:p>
    <w:p w:rsidR="007B73D4" w:rsidRDefault="007B73D4">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1187</w:t>
      </w:r>
    </w:p>
    <w:p w:rsidR="007B73D4" w:rsidRDefault="007B73D4">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1187</w:t>
      </w:r>
    </w:p>
    <w:p w:rsidR="007B73D4" w:rsidRDefault="007B73D4">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1187</w:t>
      </w:r>
    </w:p>
    <w:p w:rsidR="007B73D4" w:rsidRDefault="007B73D4">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1187</w:t>
      </w:r>
    </w:p>
    <w:p w:rsidR="007B73D4" w:rsidRDefault="007B73D4">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1187</w:t>
      </w:r>
    </w:p>
    <w:p w:rsidR="007B73D4" w:rsidRDefault="007B73D4">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1188</w:t>
      </w:r>
    </w:p>
    <w:p w:rsidR="007B73D4" w:rsidRDefault="007B73D4">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1188</w:t>
      </w:r>
    </w:p>
    <w:p w:rsidR="007B73D4" w:rsidRDefault="007B73D4">
      <w:pPr>
        <w:pStyle w:val="TOC4"/>
        <w:rPr>
          <w:rFonts w:asciiTheme="minorHAnsi" w:eastAsiaTheme="minorEastAsia" w:hAnsiTheme="minorHAnsi" w:cstheme="minorBidi"/>
          <w:sz w:val="22"/>
          <w:szCs w:val="22"/>
        </w:rPr>
      </w:pPr>
      <w:r w:rsidRPr="007B73D4">
        <w:t>A.6.2.15.1</w:t>
      </w:r>
      <w:r w:rsidRPr="007B73D4">
        <w:rPr>
          <w:rFonts w:asciiTheme="minorHAnsi" w:eastAsiaTheme="minorEastAsia" w:hAnsiTheme="minorHAnsi"/>
          <w:sz w:val="22"/>
          <w:szCs w:val="22"/>
        </w:rPr>
        <w:tab/>
      </w:r>
      <w:r w:rsidRPr="002D7B17">
        <w:rPr>
          <w:rFonts w:cs="v4.2.0"/>
        </w:rPr>
        <w:t>Test Purpose and Environment</w:t>
      </w:r>
      <w:r>
        <w:tab/>
        <w:t>1188</w:t>
      </w:r>
    </w:p>
    <w:p w:rsidR="007B73D4" w:rsidRDefault="007B73D4">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1190</w:t>
      </w:r>
    </w:p>
    <w:p w:rsidR="007B73D4" w:rsidRDefault="007B73D4">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1190</w:t>
      </w:r>
    </w:p>
    <w:p w:rsidR="007B73D4" w:rsidRDefault="007B73D4">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1191</w:t>
      </w:r>
    </w:p>
    <w:p w:rsidR="007B73D4" w:rsidRDefault="007B73D4">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1191</w:t>
      </w:r>
    </w:p>
    <w:p w:rsidR="007B73D4" w:rsidRDefault="007B73D4">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1191</w:t>
      </w:r>
    </w:p>
    <w:p w:rsidR="007B73D4" w:rsidRDefault="007B73D4">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1191</w:t>
      </w:r>
    </w:p>
    <w:p w:rsidR="007B73D4" w:rsidRDefault="007B73D4">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1191</w:t>
      </w:r>
    </w:p>
    <w:p w:rsidR="007B73D4" w:rsidRDefault="007B73D4">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1192</w:t>
      </w:r>
    </w:p>
    <w:p w:rsidR="007B73D4" w:rsidRDefault="007B73D4">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1192</w:t>
      </w:r>
    </w:p>
    <w:p w:rsidR="007B73D4" w:rsidRDefault="007B73D4">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1192</w:t>
      </w:r>
    </w:p>
    <w:p w:rsidR="007B73D4" w:rsidRDefault="007B73D4">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1195</w:t>
      </w:r>
    </w:p>
    <w:p w:rsidR="007B73D4" w:rsidRDefault="007B73D4">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1195</w:t>
      </w:r>
    </w:p>
    <w:p w:rsidR="007B73D4" w:rsidRDefault="007B73D4">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1196</w:t>
      </w:r>
    </w:p>
    <w:p w:rsidR="007B73D4" w:rsidRDefault="007B73D4">
      <w:pPr>
        <w:pStyle w:val="TOC5"/>
        <w:rPr>
          <w:rFonts w:asciiTheme="minorHAnsi" w:eastAsiaTheme="minorEastAsia" w:hAnsiTheme="minorHAnsi" w:cstheme="minorBidi"/>
          <w:sz w:val="22"/>
          <w:szCs w:val="22"/>
        </w:rPr>
      </w:pPr>
      <w:r>
        <w:lastRenderedPageBreak/>
        <w:t>A.6.2.16.2.3</w:t>
      </w:r>
      <w:r>
        <w:rPr>
          <w:rFonts w:asciiTheme="minorHAnsi" w:eastAsiaTheme="minorEastAsia" w:hAnsiTheme="minorHAnsi" w:cstheme="minorBidi"/>
          <w:sz w:val="22"/>
          <w:szCs w:val="22"/>
        </w:rPr>
        <w:tab/>
      </w:r>
      <w:r>
        <w:t>Receiving a NACK on msg3</w:t>
      </w:r>
      <w:r>
        <w:tab/>
        <w:t>1196</w:t>
      </w:r>
    </w:p>
    <w:p w:rsidR="007B73D4" w:rsidRDefault="007B73D4">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1196</w:t>
      </w:r>
    </w:p>
    <w:p w:rsidR="007B73D4" w:rsidRDefault="007B73D4">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1196</w:t>
      </w:r>
    </w:p>
    <w:p w:rsidR="007B73D4" w:rsidRDefault="007B73D4">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1196</w:t>
      </w:r>
    </w:p>
    <w:p w:rsidR="007B73D4" w:rsidRDefault="007B73D4">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1196</w:t>
      </w:r>
    </w:p>
    <w:p w:rsidR="007B73D4" w:rsidRDefault="007B73D4">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1197</w:t>
      </w:r>
    </w:p>
    <w:p w:rsidR="007B73D4" w:rsidRDefault="007B73D4">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1197</w:t>
      </w:r>
    </w:p>
    <w:p w:rsidR="007B73D4" w:rsidRDefault="007B73D4">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1200</w:t>
      </w:r>
    </w:p>
    <w:p w:rsidR="007B73D4" w:rsidRDefault="007B73D4">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1200</w:t>
      </w:r>
    </w:p>
    <w:p w:rsidR="007B73D4" w:rsidRDefault="007B73D4">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1201</w:t>
      </w:r>
    </w:p>
    <w:p w:rsidR="007B73D4" w:rsidRDefault="007B73D4">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1201</w:t>
      </w:r>
    </w:p>
    <w:p w:rsidR="007B73D4" w:rsidRDefault="007B73D4">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1201</w:t>
      </w:r>
    </w:p>
    <w:p w:rsidR="007B73D4" w:rsidRDefault="007B73D4">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1201</w:t>
      </w:r>
    </w:p>
    <w:p w:rsidR="007B73D4" w:rsidRDefault="007B73D4">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1201</w:t>
      </w:r>
    </w:p>
    <w:p w:rsidR="007B73D4" w:rsidRDefault="007B73D4">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1201</w:t>
      </w:r>
    </w:p>
    <w:p w:rsidR="007B73D4" w:rsidRDefault="007B73D4">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1202</w:t>
      </w:r>
    </w:p>
    <w:p w:rsidR="007B73D4" w:rsidRDefault="007B73D4">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1202</w:t>
      </w:r>
    </w:p>
    <w:p w:rsidR="007B73D4" w:rsidRDefault="007B73D4">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1205</w:t>
      </w:r>
    </w:p>
    <w:p w:rsidR="007B73D4" w:rsidRDefault="007B73D4">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1205</w:t>
      </w:r>
    </w:p>
    <w:p w:rsidR="007B73D4" w:rsidRDefault="007B73D4">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1206</w:t>
      </w:r>
    </w:p>
    <w:p w:rsidR="007B73D4" w:rsidRDefault="007B73D4">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1206</w:t>
      </w:r>
    </w:p>
    <w:p w:rsidR="007B73D4" w:rsidRDefault="007B73D4">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1206</w:t>
      </w:r>
    </w:p>
    <w:p w:rsidR="007B73D4" w:rsidRDefault="007B73D4">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1206</w:t>
      </w:r>
    </w:p>
    <w:p w:rsidR="007B73D4" w:rsidRDefault="007B73D4">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1206</w:t>
      </w:r>
    </w:p>
    <w:p w:rsidR="007B73D4" w:rsidRDefault="007B73D4">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1206</w:t>
      </w:r>
    </w:p>
    <w:p w:rsidR="007B73D4" w:rsidRDefault="007B73D4">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1207</w:t>
      </w:r>
    </w:p>
    <w:p w:rsidR="007B73D4" w:rsidRDefault="007B73D4">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1207</w:t>
      </w:r>
    </w:p>
    <w:p w:rsidR="007B73D4" w:rsidRDefault="007B73D4">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1209</w:t>
      </w:r>
    </w:p>
    <w:p w:rsidR="007B73D4" w:rsidRDefault="007B73D4">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1209</w:t>
      </w:r>
    </w:p>
    <w:p w:rsidR="007B73D4" w:rsidRDefault="007B73D4">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1210</w:t>
      </w:r>
    </w:p>
    <w:p w:rsidR="007B73D4" w:rsidRDefault="007B73D4">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1210</w:t>
      </w:r>
    </w:p>
    <w:p w:rsidR="007B73D4" w:rsidRDefault="007B73D4">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1210</w:t>
      </w:r>
    </w:p>
    <w:p w:rsidR="007B73D4" w:rsidRDefault="007B73D4">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1210</w:t>
      </w:r>
    </w:p>
    <w:p w:rsidR="007B73D4" w:rsidRDefault="007B73D4">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1210</w:t>
      </w:r>
    </w:p>
    <w:p w:rsidR="007B73D4" w:rsidRDefault="007B73D4">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1210</w:t>
      </w:r>
    </w:p>
    <w:p w:rsidR="007B73D4" w:rsidRDefault="007B73D4">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1211</w:t>
      </w:r>
    </w:p>
    <w:p w:rsidR="007B73D4" w:rsidRDefault="007B73D4">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1211</w:t>
      </w:r>
    </w:p>
    <w:p w:rsidR="007B73D4" w:rsidRDefault="007B73D4">
      <w:pPr>
        <w:pStyle w:val="TOC4"/>
        <w:rPr>
          <w:rFonts w:asciiTheme="minorHAnsi" w:eastAsiaTheme="minorEastAsia" w:hAnsiTheme="minorHAnsi" w:cstheme="minorBidi"/>
          <w:sz w:val="22"/>
          <w:szCs w:val="22"/>
        </w:rPr>
      </w:pPr>
      <w:r>
        <w:t>A.6.2.20.2</w:t>
      </w:r>
      <w:r>
        <w:rPr>
          <w:rFonts w:asciiTheme="minorHAnsi" w:eastAsiaTheme="minorEastAsia" w:hAnsiTheme="minorHAnsi" w:cstheme="minorBidi"/>
          <w:sz w:val="22"/>
          <w:szCs w:val="22"/>
        </w:rPr>
        <w:tab/>
      </w:r>
      <w:r>
        <w:t>Test Requirements</w:t>
      </w:r>
      <w:r>
        <w:tab/>
        <w:t>1213</w:t>
      </w:r>
    </w:p>
    <w:p w:rsidR="007B73D4" w:rsidRDefault="007B73D4">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1213</w:t>
      </w:r>
    </w:p>
    <w:p w:rsidR="007B73D4" w:rsidRDefault="007B73D4">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1214</w:t>
      </w:r>
    </w:p>
    <w:p w:rsidR="007B73D4" w:rsidRDefault="007B73D4">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1214</w:t>
      </w:r>
    </w:p>
    <w:p w:rsidR="007B73D4" w:rsidRDefault="007B73D4">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1214</w:t>
      </w:r>
    </w:p>
    <w:p w:rsidR="007B73D4" w:rsidRDefault="007B73D4">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1214</w:t>
      </w:r>
    </w:p>
    <w:p w:rsidR="007B73D4" w:rsidRDefault="007B73D4">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1214</w:t>
      </w:r>
    </w:p>
    <w:p w:rsidR="007B73D4" w:rsidRDefault="007B73D4">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1214</w:t>
      </w:r>
    </w:p>
    <w:p w:rsidR="007B73D4" w:rsidRDefault="007B73D4">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1215</w:t>
      </w:r>
    </w:p>
    <w:p w:rsidR="007B73D4" w:rsidRDefault="007B73D4">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1215</w:t>
      </w:r>
    </w:p>
    <w:p w:rsidR="007B73D4" w:rsidRDefault="007B73D4">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1217</w:t>
      </w:r>
    </w:p>
    <w:p w:rsidR="007B73D4" w:rsidRDefault="007B73D4">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1217</w:t>
      </w:r>
    </w:p>
    <w:p w:rsidR="007B73D4" w:rsidRDefault="007B73D4">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1218</w:t>
      </w:r>
    </w:p>
    <w:p w:rsidR="007B73D4" w:rsidRDefault="007B73D4">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1218</w:t>
      </w:r>
    </w:p>
    <w:p w:rsidR="007B73D4" w:rsidRDefault="007B73D4">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1218</w:t>
      </w:r>
    </w:p>
    <w:p w:rsidR="007B73D4" w:rsidRDefault="007B73D4">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1218</w:t>
      </w:r>
    </w:p>
    <w:p w:rsidR="007B73D4" w:rsidRDefault="007B73D4">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1218</w:t>
      </w:r>
    </w:p>
    <w:p w:rsidR="007B73D4" w:rsidRDefault="007B73D4">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1218</w:t>
      </w:r>
    </w:p>
    <w:p w:rsidR="007B73D4" w:rsidRDefault="007B73D4">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1219</w:t>
      </w:r>
    </w:p>
    <w:p w:rsidR="007B73D4" w:rsidRDefault="007B73D4">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1219</w:t>
      </w:r>
    </w:p>
    <w:p w:rsidR="007B73D4" w:rsidRDefault="007B73D4">
      <w:pPr>
        <w:pStyle w:val="TOC4"/>
        <w:rPr>
          <w:rFonts w:asciiTheme="minorHAnsi" w:eastAsiaTheme="minorEastAsia" w:hAnsiTheme="minorHAnsi" w:cstheme="minorBidi"/>
          <w:sz w:val="22"/>
          <w:szCs w:val="22"/>
        </w:rPr>
      </w:pPr>
      <w:r w:rsidRPr="007B73D4">
        <w:lastRenderedPageBreak/>
        <w:t>A.6.3.1.1</w:t>
      </w:r>
      <w:r w:rsidRPr="007B73D4">
        <w:rPr>
          <w:rFonts w:asciiTheme="minorHAnsi" w:eastAsiaTheme="minorEastAsia" w:hAnsiTheme="minorHAnsi" w:cstheme="minorBidi"/>
          <w:sz w:val="22"/>
          <w:szCs w:val="22"/>
        </w:rPr>
        <w:tab/>
      </w:r>
      <w:r w:rsidRPr="002D7B17">
        <w:rPr>
          <w:snapToGrid w:val="0"/>
        </w:rPr>
        <w:t>Test Purpose and Environment</w:t>
      </w:r>
      <w:r>
        <w:tab/>
        <w:t>1219</w:t>
      </w:r>
    </w:p>
    <w:p w:rsidR="007B73D4" w:rsidRDefault="007B73D4">
      <w:pPr>
        <w:pStyle w:val="TOC4"/>
        <w:rPr>
          <w:rFonts w:asciiTheme="minorHAnsi" w:eastAsiaTheme="minorEastAsia" w:hAnsiTheme="minorHAnsi" w:cstheme="minorBidi"/>
          <w:sz w:val="22"/>
          <w:szCs w:val="22"/>
        </w:rPr>
      </w:pPr>
      <w:r w:rsidRPr="007B73D4">
        <w:t>A.6.3.1.2</w:t>
      </w:r>
      <w:r w:rsidRPr="007B73D4">
        <w:rPr>
          <w:rFonts w:asciiTheme="minorHAnsi" w:eastAsiaTheme="minorEastAsia" w:hAnsiTheme="minorHAnsi" w:cstheme="minorBidi"/>
          <w:sz w:val="22"/>
          <w:szCs w:val="22"/>
        </w:rPr>
        <w:tab/>
      </w:r>
      <w:r w:rsidRPr="002D7B17">
        <w:rPr>
          <w:snapToGrid w:val="0"/>
        </w:rPr>
        <w:t>Test Requirements</w:t>
      </w:r>
      <w:r>
        <w:tab/>
        <w:t>1221</w:t>
      </w:r>
    </w:p>
    <w:p w:rsidR="007B73D4" w:rsidRDefault="007B73D4">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1221</w:t>
      </w:r>
    </w:p>
    <w:p w:rsidR="007B73D4" w:rsidRDefault="007B73D4">
      <w:pPr>
        <w:pStyle w:val="TOC4"/>
        <w:rPr>
          <w:rFonts w:asciiTheme="minorHAnsi" w:eastAsiaTheme="minorEastAsia" w:hAnsiTheme="minorHAnsi" w:cstheme="minorBidi"/>
          <w:sz w:val="22"/>
          <w:szCs w:val="22"/>
        </w:rPr>
      </w:pPr>
      <w:r w:rsidRPr="007B73D4">
        <w:t>A.6.3.2.1</w:t>
      </w:r>
      <w:r w:rsidRPr="007B73D4">
        <w:rPr>
          <w:rFonts w:asciiTheme="minorHAnsi" w:eastAsiaTheme="minorEastAsia" w:hAnsiTheme="minorHAnsi" w:cstheme="minorBidi"/>
          <w:sz w:val="22"/>
          <w:szCs w:val="22"/>
        </w:rPr>
        <w:tab/>
      </w:r>
      <w:r w:rsidRPr="002D7B17">
        <w:rPr>
          <w:snapToGrid w:val="0"/>
        </w:rPr>
        <w:t>Test Purpose and Environment</w:t>
      </w:r>
      <w:r>
        <w:tab/>
        <w:t>1221</w:t>
      </w:r>
    </w:p>
    <w:p w:rsidR="007B73D4" w:rsidRDefault="007B73D4">
      <w:pPr>
        <w:pStyle w:val="TOC4"/>
        <w:rPr>
          <w:rFonts w:asciiTheme="minorHAnsi" w:eastAsiaTheme="minorEastAsia" w:hAnsiTheme="minorHAnsi" w:cstheme="minorBidi"/>
          <w:sz w:val="22"/>
          <w:szCs w:val="22"/>
        </w:rPr>
      </w:pPr>
      <w:r w:rsidRPr="007B73D4">
        <w:t>A.6.3.2.2</w:t>
      </w:r>
      <w:r w:rsidRPr="007B73D4">
        <w:rPr>
          <w:rFonts w:asciiTheme="minorHAnsi" w:eastAsiaTheme="minorEastAsia" w:hAnsiTheme="minorHAnsi" w:cstheme="minorBidi"/>
          <w:sz w:val="22"/>
          <w:szCs w:val="22"/>
        </w:rPr>
        <w:tab/>
      </w:r>
      <w:r w:rsidRPr="002D7B17">
        <w:rPr>
          <w:snapToGrid w:val="0"/>
        </w:rPr>
        <w:t>Test Requirements</w:t>
      </w:r>
      <w:r>
        <w:tab/>
        <w:t>1223</w:t>
      </w:r>
    </w:p>
    <w:p w:rsidR="007B73D4" w:rsidRDefault="007B73D4">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1223</w:t>
      </w:r>
    </w:p>
    <w:p w:rsidR="007B73D4" w:rsidRDefault="007B73D4">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1223</w:t>
      </w:r>
    </w:p>
    <w:p w:rsidR="007B73D4" w:rsidRDefault="007B73D4">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1224</w:t>
      </w:r>
    </w:p>
    <w:p w:rsidR="007B73D4" w:rsidRDefault="007B73D4">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1225</w:t>
      </w:r>
    </w:p>
    <w:p w:rsidR="007B73D4" w:rsidRDefault="007B73D4">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1225</w:t>
      </w:r>
    </w:p>
    <w:p w:rsidR="007B73D4" w:rsidRDefault="007B73D4">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1226</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1227</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1227</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1229</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1229</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6</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1229</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 xml:space="preserve"> 6</w:t>
      </w:r>
      <w:r w:rsidRPr="007B73D4">
        <w:t>.</w:t>
      </w:r>
      <w:r w:rsidRPr="007B73D4">
        <w:rPr>
          <w:lang w:eastAsia="zh-CN"/>
        </w:rPr>
        <w:t>3</w:t>
      </w:r>
      <w:r w:rsidRPr="007B73D4">
        <w:t>.</w:t>
      </w:r>
      <w:r w:rsidRPr="007B73D4">
        <w:rPr>
          <w:lang w:eastAsia="zh-CN"/>
        </w:rPr>
        <w:t>6</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1231</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1231</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7</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1231</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7</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1234</w:t>
      </w:r>
    </w:p>
    <w:p w:rsidR="007B73D4" w:rsidRDefault="007B73D4">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1234</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8</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1234</w:t>
      </w:r>
    </w:p>
    <w:p w:rsidR="007B73D4" w:rsidRDefault="007B73D4">
      <w:pPr>
        <w:pStyle w:val="TOC4"/>
        <w:rPr>
          <w:rFonts w:asciiTheme="minorHAnsi" w:eastAsiaTheme="minorEastAsia" w:hAnsiTheme="minorHAnsi" w:cstheme="minorBidi"/>
          <w:sz w:val="22"/>
          <w:szCs w:val="22"/>
        </w:rPr>
      </w:pPr>
      <w:r w:rsidRPr="007B73D4">
        <w:t>A.</w:t>
      </w:r>
      <w:r w:rsidRPr="007B73D4">
        <w:rPr>
          <w:lang w:eastAsia="zh-CN"/>
        </w:rPr>
        <w:t>6</w:t>
      </w:r>
      <w:r w:rsidRPr="007B73D4">
        <w:t>.</w:t>
      </w:r>
      <w:r w:rsidRPr="007B73D4">
        <w:rPr>
          <w:lang w:eastAsia="zh-CN"/>
        </w:rPr>
        <w:t>3</w:t>
      </w:r>
      <w:r w:rsidRPr="007B73D4">
        <w:t>.</w:t>
      </w:r>
      <w:r w:rsidRPr="007B73D4">
        <w:rPr>
          <w:lang w:eastAsia="zh-CN"/>
        </w:rPr>
        <w:t>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1237</w:t>
      </w:r>
    </w:p>
    <w:p w:rsidR="007B73D4" w:rsidRDefault="007B73D4">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1237</w:t>
      </w:r>
    </w:p>
    <w:p w:rsidR="007B73D4" w:rsidRDefault="007B73D4">
      <w:pPr>
        <w:pStyle w:val="TOC4"/>
        <w:rPr>
          <w:rFonts w:asciiTheme="minorHAnsi" w:eastAsiaTheme="minorEastAsia" w:hAnsiTheme="minorHAnsi" w:cstheme="minorBidi"/>
          <w:sz w:val="22"/>
          <w:szCs w:val="22"/>
        </w:rPr>
      </w:pPr>
      <w:r w:rsidRPr="007B73D4">
        <w:t>A.6.3.9.1</w:t>
      </w:r>
      <w:r w:rsidRPr="007B73D4">
        <w:rPr>
          <w:rFonts w:asciiTheme="minorHAnsi" w:eastAsiaTheme="minorEastAsia" w:hAnsiTheme="minorHAnsi" w:cstheme="minorBidi"/>
          <w:sz w:val="22"/>
          <w:szCs w:val="22"/>
        </w:rPr>
        <w:tab/>
      </w:r>
      <w:r w:rsidRPr="002D7B17">
        <w:rPr>
          <w:snapToGrid w:val="0"/>
        </w:rPr>
        <w:t>Test Purpose and Environment</w:t>
      </w:r>
      <w:r>
        <w:tab/>
        <w:t>1237</w:t>
      </w:r>
    </w:p>
    <w:p w:rsidR="007B73D4" w:rsidRDefault="007B73D4">
      <w:pPr>
        <w:pStyle w:val="TOC4"/>
        <w:rPr>
          <w:rFonts w:asciiTheme="minorHAnsi" w:eastAsiaTheme="minorEastAsia" w:hAnsiTheme="minorHAnsi" w:cstheme="minorBidi"/>
          <w:sz w:val="22"/>
          <w:szCs w:val="22"/>
        </w:rPr>
      </w:pPr>
      <w:r w:rsidRPr="007B73D4">
        <w:t>A.6.3.9.2</w:t>
      </w:r>
      <w:r w:rsidRPr="007B73D4">
        <w:rPr>
          <w:rFonts w:asciiTheme="minorHAnsi" w:eastAsiaTheme="minorEastAsia" w:hAnsiTheme="minorHAnsi" w:cstheme="minorBidi"/>
          <w:sz w:val="22"/>
          <w:szCs w:val="22"/>
        </w:rPr>
        <w:tab/>
      </w:r>
      <w:r w:rsidRPr="002D7B17">
        <w:rPr>
          <w:snapToGrid w:val="0"/>
        </w:rPr>
        <w:t>Test Requirements</w:t>
      </w:r>
      <w:r>
        <w:tab/>
        <w:t>1239</w:t>
      </w:r>
    </w:p>
    <w:p w:rsidR="007B73D4" w:rsidRDefault="007B73D4">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1239</w:t>
      </w:r>
    </w:p>
    <w:p w:rsidR="007B73D4" w:rsidRDefault="007B73D4">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1239</w:t>
      </w:r>
    </w:p>
    <w:p w:rsidR="007B73D4" w:rsidRDefault="007B73D4">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1241</w:t>
      </w:r>
    </w:p>
    <w:p w:rsidR="007B73D4" w:rsidRDefault="007B73D4">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1241</w:t>
      </w:r>
    </w:p>
    <w:p w:rsidR="007B73D4" w:rsidRDefault="007B73D4">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1241</w:t>
      </w:r>
    </w:p>
    <w:p w:rsidR="007B73D4" w:rsidRDefault="007B73D4">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1243</w:t>
      </w:r>
    </w:p>
    <w:p w:rsidR="007B73D4" w:rsidRDefault="007B73D4">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1243</w:t>
      </w:r>
    </w:p>
    <w:p w:rsidR="007B73D4" w:rsidRDefault="007B73D4">
      <w:pPr>
        <w:pStyle w:val="TOC4"/>
        <w:rPr>
          <w:rFonts w:asciiTheme="minorHAnsi" w:eastAsiaTheme="minorEastAsia" w:hAnsiTheme="minorHAnsi" w:cstheme="minorBidi"/>
          <w:sz w:val="22"/>
          <w:szCs w:val="22"/>
        </w:rPr>
      </w:pPr>
      <w:r w:rsidRPr="007B73D4">
        <w:t>A.6.3.12.1</w:t>
      </w:r>
      <w:r w:rsidRPr="007B73D4">
        <w:rPr>
          <w:rFonts w:asciiTheme="minorHAnsi" w:eastAsiaTheme="minorEastAsia" w:hAnsiTheme="minorHAnsi" w:cstheme="minorBidi"/>
          <w:sz w:val="22"/>
          <w:szCs w:val="22"/>
        </w:rPr>
        <w:tab/>
      </w:r>
      <w:r w:rsidRPr="002D7B17">
        <w:rPr>
          <w:snapToGrid w:val="0"/>
        </w:rPr>
        <w:t>Test Purpose and Environment</w:t>
      </w:r>
      <w:r>
        <w:tab/>
        <w:t>1243</w:t>
      </w:r>
    </w:p>
    <w:p w:rsidR="007B73D4" w:rsidRDefault="007B73D4">
      <w:pPr>
        <w:pStyle w:val="TOC4"/>
        <w:rPr>
          <w:rFonts w:asciiTheme="minorHAnsi" w:eastAsiaTheme="minorEastAsia" w:hAnsiTheme="minorHAnsi" w:cstheme="minorBidi"/>
          <w:sz w:val="22"/>
          <w:szCs w:val="22"/>
        </w:rPr>
      </w:pPr>
      <w:r w:rsidRPr="007B73D4">
        <w:t>A.6.3.12.2</w:t>
      </w:r>
      <w:r w:rsidRPr="007B73D4">
        <w:rPr>
          <w:rFonts w:asciiTheme="minorHAnsi" w:eastAsiaTheme="minorEastAsia" w:hAnsiTheme="minorHAnsi" w:cstheme="minorBidi"/>
          <w:sz w:val="22"/>
          <w:szCs w:val="22"/>
        </w:rPr>
        <w:tab/>
      </w:r>
      <w:r w:rsidRPr="002D7B17">
        <w:rPr>
          <w:snapToGrid w:val="0"/>
        </w:rPr>
        <w:t>Test Requirements</w:t>
      </w:r>
      <w:r>
        <w:tab/>
        <w:t>1246</w:t>
      </w:r>
    </w:p>
    <w:p w:rsidR="007B73D4" w:rsidRDefault="007B73D4">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1247</w:t>
      </w:r>
    </w:p>
    <w:p w:rsidR="007B73D4" w:rsidRDefault="007B73D4">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1247</w:t>
      </w:r>
    </w:p>
    <w:p w:rsidR="007B73D4" w:rsidRDefault="007B73D4">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1247</w:t>
      </w:r>
    </w:p>
    <w:p w:rsidR="007B73D4" w:rsidRDefault="007B73D4">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1247</w:t>
      </w:r>
    </w:p>
    <w:p w:rsidR="007B73D4" w:rsidRDefault="007B73D4">
      <w:pPr>
        <w:pStyle w:val="TOC4"/>
        <w:rPr>
          <w:rFonts w:asciiTheme="minorHAnsi" w:eastAsiaTheme="minorEastAsia" w:hAnsiTheme="minorHAnsi" w:cstheme="minorBidi"/>
          <w:sz w:val="22"/>
          <w:szCs w:val="22"/>
        </w:rPr>
      </w:pPr>
      <w:r w:rsidRPr="007B73D4">
        <w:t>A.7.1.1.2</w:t>
      </w:r>
      <w:r w:rsidRPr="007B73D4">
        <w:rPr>
          <w:rFonts w:asciiTheme="minorHAnsi" w:eastAsiaTheme="minorEastAsia" w:hAnsiTheme="minorHAnsi"/>
          <w:sz w:val="22"/>
          <w:szCs w:val="22"/>
        </w:rPr>
        <w:tab/>
      </w:r>
      <w:r w:rsidRPr="002D7B17">
        <w:rPr>
          <w:rFonts w:cs="v4.2.0"/>
        </w:rPr>
        <w:t>Test Requirements</w:t>
      </w:r>
      <w:r>
        <w:tab/>
        <w:t>1248</w:t>
      </w:r>
    </w:p>
    <w:p w:rsidR="007B73D4" w:rsidRDefault="007B73D4">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1249</w:t>
      </w:r>
    </w:p>
    <w:p w:rsidR="007B73D4" w:rsidRDefault="007B73D4">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1249</w:t>
      </w:r>
    </w:p>
    <w:p w:rsidR="007B73D4" w:rsidRDefault="007B73D4">
      <w:pPr>
        <w:pStyle w:val="TOC4"/>
        <w:rPr>
          <w:rFonts w:asciiTheme="minorHAnsi" w:eastAsiaTheme="minorEastAsia" w:hAnsiTheme="minorHAnsi" w:cstheme="minorBidi"/>
          <w:sz w:val="22"/>
          <w:szCs w:val="22"/>
        </w:rPr>
      </w:pPr>
      <w:r w:rsidRPr="007B73D4">
        <w:t>A.7.1.2.2</w:t>
      </w:r>
      <w:r w:rsidRPr="007B73D4">
        <w:rPr>
          <w:rFonts w:asciiTheme="minorHAnsi" w:eastAsiaTheme="minorEastAsia" w:hAnsiTheme="minorHAnsi"/>
          <w:sz w:val="22"/>
          <w:szCs w:val="22"/>
        </w:rPr>
        <w:tab/>
      </w:r>
      <w:r w:rsidRPr="002D7B17">
        <w:rPr>
          <w:rFonts w:cs="v4.2.0"/>
        </w:rPr>
        <w:t>Test Requirements</w:t>
      </w:r>
      <w:r>
        <w:tab/>
        <w:t>1251</w:t>
      </w:r>
    </w:p>
    <w:p w:rsidR="007B73D4" w:rsidRDefault="007B73D4">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1252</w:t>
      </w:r>
    </w:p>
    <w:p w:rsidR="007B73D4" w:rsidRDefault="007B73D4">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1252</w:t>
      </w:r>
    </w:p>
    <w:p w:rsidR="007B73D4" w:rsidRDefault="007B73D4">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1254</w:t>
      </w:r>
    </w:p>
    <w:p w:rsidR="007B73D4" w:rsidRDefault="007B73D4">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1255</w:t>
      </w:r>
    </w:p>
    <w:p w:rsidR="007B73D4" w:rsidRDefault="007B73D4">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1255</w:t>
      </w:r>
    </w:p>
    <w:p w:rsidR="007B73D4" w:rsidRDefault="007B73D4">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1256</w:t>
      </w:r>
    </w:p>
    <w:p w:rsidR="007B73D4" w:rsidRDefault="007B73D4">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1257</w:t>
      </w:r>
    </w:p>
    <w:p w:rsidR="007B73D4" w:rsidRDefault="007B73D4">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1257</w:t>
      </w:r>
    </w:p>
    <w:p w:rsidR="007B73D4" w:rsidRDefault="007B73D4">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1257</w:t>
      </w:r>
    </w:p>
    <w:p w:rsidR="007B73D4" w:rsidRDefault="007B73D4">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1257</w:t>
      </w:r>
    </w:p>
    <w:p w:rsidR="007B73D4" w:rsidRDefault="007B73D4">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1257</w:t>
      </w:r>
    </w:p>
    <w:p w:rsidR="007B73D4" w:rsidRDefault="007B73D4">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1258</w:t>
      </w:r>
    </w:p>
    <w:p w:rsidR="007B73D4" w:rsidRDefault="007B73D4">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1258</w:t>
      </w:r>
    </w:p>
    <w:p w:rsidR="007B73D4" w:rsidRDefault="007B73D4">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1258</w:t>
      </w:r>
    </w:p>
    <w:p w:rsidR="007B73D4" w:rsidRDefault="007B73D4">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1260</w:t>
      </w:r>
    </w:p>
    <w:p w:rsidR="007B73D4" w:rsidRDefault="007B73D4">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1261</w:t>
      </w:r>
    </w:p>
    <w:p w:rsidR="007B73D4" w:rsidRDefault="007B73D4">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1261</w:t>
      </w:r>
    </w:p>
    <w:p w:rsidR="007B73D4" w:rsidRDefault="007B73D4">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1262</w:t>
      </w:r>
    </w:p>
    <w:p w:rsidR="007B73D4" w:rsidRDefault="007B73D4">
      <w:pPr>
        <w:pStyle w:val="TOC3"/>
        <w:rPr>
          <w:rFonts w:asciiTheme="minorHAnsi" w:eastAsiaTheme="minorEastAsia" w:hAnsiTheme="minorHAnsi" w:cstheme="minorBidi"/>
          <w:sz w:val="22"/>
          <w:szCs w:val="22"/>
        </w:rPr>
      </w:pPr>
      <w:r>
        <w:lastRenderedPageBreak/>
        <w:t>A.7.1.7A</w:t>
      </w:r>
      <w:r>
        <w:rPr>
          <w:rFonts w:asciiTheme="minorHAnsi" w:eastAsiaTheme="minorEastAsia" w:hAnsiTheme="minorHAnsi" w:cstheme="minorBidi"/>
          <w:sz w:val="22"/>
          <w:szCs w:val="22"/>
        </w:rPr>
        <w:tab/>
      </w:r>
      <w:r>
        <w:t>E-UTRAN TDD - UE Transmit Timing Accuracy Tests for SCell in sTAG</w:t>
      </w:r>
      <w:r w:rsidRPr="002D7B17">
        <w:rPr>
          <w:snapToGrid w:val="0"/>
          <w:lang w:eastAsia="zh-CN"/>
        </w:rPr>
        <w:t xml:space="preserve"> for 20MHz +20MHz</w:t>
      </w:r>
      <w:r>
        <w:tab/>
        <w:t>1263</w:t>
      </w:r>
    </w:p>
    <w:p w:rsidR="007B73D4" w:rsidRDefault="007B73D4">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1263</w:t>
      </w:r>
    </w:p>
    <w:p w:rsidR="007B73D4" w:rsidRDefault="007B73D4">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1263</w:t>
      </w:r>
    </w:p>
    <w:p w:rsidR="007B73D4" w:rsidRDefault="007B73D4">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2D7B17">
        <w:rPr>
          <w:snapToGrid w:val="0"/>
          <w:lang w:eastAsia="zh-CN"/>
        </w:rPr>
        <w:t>20MHz +10MHz</w:t>
      </w:r>
      <w:r>
        <w:tab/>
        <w:t>1263</w:t>
      </w:r>
    </w:p>
    <w:p w:rsidR="007B73D4" w:rsidRDefault="007B73D4">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1263</w:t>
      </w:r>
    </w:p>
    <w:p w:rsidR="007B73D4" w:rsidRDefault="007B73D4">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1263</w:t>
      </w:r>
    </w:p>
    <w:p w:rsidR="007B73D4" w:rsidRDefault="007B73D4">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1264</w:t>
      </w:r>
    </w:p>
    <w:p w:rsidR="007B73D4" w:rsidRDefault="007B73D4">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1264</w:t>
      </w:r>
    </w:p>
    <w:p w:rsidR="007B73D4" w:rsidRDefault="007B73D4">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1264</w:t>
      </w:r>
    </w:p>
    <w:p w:rsidR="007B73D4" w:rsidRDefault="007B73D4">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1264</w:t>
      </w:r>
    </w:p>
    <w:p w:rsidR="007B73D4" w:rsidRDefault="007B73D4">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1264</w:t>
      </w:r>
    </w:p>
    <w:p w:rsidR="007B73D4" w:rsidRDefault="007B73D4">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1266</w:t>
      </w:r>
    </w:p>
    <w:p w:rsidR="007B73D4" w:rsidRDefault="007B73D4">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1266</w:t>
      </w:r>
    </w:p>
    <w:p w:rsidR="007B73D4" w:rsidRDefault="007B73D4">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1266</w:t>
      </w:r>
    </w:p>
    <w:p w:rsidR="007B73D4" w:rsidRDefault="007B73D4">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1268</w:t>
      </w:r>
    </w:p>
    <w:p w:rsidR="007B73D4" w:rsidRDefault="007B73D4">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1268</w:t>
      </w:r>
    </w:p>
    <w:p w:rsidR="007B73D4" w:rsidRDefault="007B73D4">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1268</w:t>
      </w:r>
    </w:p>
    <w:p w:rsidR="007B73D4" w:rsidRDefault="007B73D4">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1270</w:t>
      </w:r>
    </w:p>
    <w:p w:rsidR="007B73D4" w:rsidRDefault="007B73D4">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1270</w:t>
      </w:r>
    </w:p>
    <w:p w:rsidR="007B73D4" w:rsidRDefault="007B73D4">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1270</w:t>
      </w:r>
    </w:p>
    <w:p w:rsidR="007B73D4" w:rsidRDefault="007B73D4">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1272</w:t>
      </w:r>
    </w:p>
    <w:p w:rsidR="007B73D4" w:rsidRDefault="007B73D4">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1273</w:t>
      </w:r>
    </w:p>
    <w:p w:rsidR="007B73D4" w:rsidRDefault="007B73D4">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1273</w:t>
      </w:r>
    </w:p>
    <w:p w:rsidR="007B73D4" w:rsidRDefault="007B73D4">
      <w:pPr>
        <w:pStyle w:val="TOC4"/>
        <w:rPr>
          <w:rFonts w:asciiTheme="minorHAnsi" w:eastAsiaTheme="minorEastAsia" w:hAnsiTheme="minorHAnsi" w:cstheme="minorBidi"/>
          <w:sz w:val="22"/>
          <w:szCs w:val="22"/>
        </w:rPr>
      </w:pPr>
      <w:r w:rsidRPr="007B73D4">
        <w:t>A.7.1.14.2</w:t>
      </w:r>
      <w:r w:rsidRPr="007B73D4">
        <w:rPr>
          <w:rFonts w:asciiTheme="minorHAnsi" w:eastAsiaTheme="minorEastAsia" w:hAnsiTheme="minorHAnsi"/>
          <w:sz w:val="22"/>
          <w:szCs w:val="22"/>
        </w:rPr>
        <w:tab/>
      </w:r>
      <w:r w:rsidRPr="002D7B17">
        <w:rPr>
          <w:rFonts w:cs="v4.2.0"/>
        </w:rPr>
        <w:t>Test Requirements</w:t>
      </w:r>
      <w:r>
        <w:tab/>
        <w:t>1274</w:t>
      </w:r>
    </w:p>
    <w:p w:rsidR="007B73D4" w:rsidRDefault="007B73D4">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1274</w:t>
      </w:r>
    </w:p>
    <w:p w:rsidR="007B73D4" w:rsidRDefault="007B73D4">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1274</w:t>
      </w:r>
    </w:p>
    <w:p w:rsidR="007B73D4" w:rsidRDefault="007B73D4">
      <w:pPr>
        <w:pStyle w:val="TOC4"/>
        <w:rPr>
          <w:rFonts w:asciiTheme="minorHAnsi" w:eastAsiaTheme="minorEastAsia" w:hAnsiTheme="minorHAnsi" w:cstheme="minorBidi"/>
          <w:sz w:val="22"/>
          <w:szCs w:val="22"/>
        </w:rPr>
      </w:pPr>
      <w:r w:rsidRPr="007B73D4">
        <w:t>A.7.1.15.2</w:t>
      </w:r>
      <w:r w:rsidRPr="007B73D4">
        <w:rPr>
          <w:rFonts w:asciiTheme="minorHAnsi" w:eastAsiaTheme="minorEastAsia" w:hAnsiTheme="minorHAnsi"/>
          <w:sz w:val="22"/>
          <w:szCs w:val="22"/>
        </w:rPr>
        <w:tab/>
      </w:r>
      <w:r w:rsidRPr="002D7B17">
        <w:rPr>
          <w:rFonts w:cs="v4.2.0"/>
        </w:rPr>
        <w:t>Test Requirements</w:t>
      </w:r>
      <w:r>
        <w:tab/>
        <w:t>1275</w:t>
      </w:r>
    </w:p>
    <w:p w:rsidR="007B73D4" w:rsidRDefault="007B73D4">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1276</w:t>
      </w:r>
    </w:p>
    <w:p w:rsidR="007B73D4" w:rsidRDefault="007B73D4">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1276</w:t>
      </w:r>
    </w:p>
    <w:p w:rsidR="007B73D4" w:rsidRDefault="007B73D4">
      <w:pPr>
        <w:pStyle w:val="TOC4"/>
        <w:rPr>
          <w:rFonts w:asciiTheme="minorHAnsi" w:eastAsiaTheme="minorEastAsia" w:hAnsiTheme="minorHAnsi" w:cstheme="minorBidi"/>
          <w:sz w:val="22"/>
          <w:szCs w:val="22"/>
        </w:rPr>
      </w:pPr>
      <w:r w:rsidRPr="007B73D4">
        <w:t>A.7.1.16.2</w:t>
      </w:r>
      <w:r w:rsidRPr="007B73D4">
        <w:rPr>
          <w:rFonts w:asciiTheme="minorHAnsi" w:eastAsiaTheme="minorEastAsia" w:hAnsiTheme="minorHAnsi"/>
          <w:sz w:val="22"/>
          <w:szCs w:val="22"/>
        </w:rPr>
        <w:tab/>
      </w:r>
      <w:r w:rsidRPr="002D7B17">
        <w:rPr>
          <w:rFonts w:cs="v4.2.0"/>
        </w:rPr>
        <w:t>Test Requirements</w:t>
      </w:r>
      <w:r>
        <w:tab/>
        <w:t>1277</w:t>
      </w:r>
    </w:p>
    <w:p w:rsidR="007B73D4" w:rsidRDefault="007B73D4">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1278</w:t>
      </w:r>
    </w:p>
    <w:p w:rsidR="007B73D4" w:rsidRDefault="007B73D4">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1278</w:t>
      </w:r>
    </w:p>
    <w:p w:rsidR="007B73D4" w:rsidRDefault="007B73D4">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1280</w:t>
      </w:r>
    </w:p>
    <w:p w:rsidR="007B73D4" w:rsidRDefault="007B73D4">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1281</w:t>
      </w:r>
    </w:p>
    <w:p w:rsidR="007B73D4" w:rsidRDefault="007B73D4">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1281</w:t>
      </w:r>
    </w:p>
    <w:p w:rsidR="007B73D4" w:rsidRDefault="007B73D4">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1283</w:t>
      </w:r>
    </w:p>
    <w:p w:rsidR="007B73D4" w:rsidRDefault="007B73D4">
      <w:pPr>
        <w:pStyle w:val="TOC3"/>
        <w:rPr>
          <w:rFonts w:asciiTheme="minorHAnsi" w:eastAsiaTheme="minorEastAsia" w:hAnsiTheme="minorHAnsi" w:cstheme="minorBidi"/>
          <w:sz w:val="22"/>
          <w:szCs w:val="22"/>
        </w:rPr>
      </w:pPr>
      <w:r w:rsidRPr="007B73D4">
        <w:t>A.7.1.19</w:t>
      </w:r>
      <w:r w:rsidRPr="007B73D4">
        <w:rPr>
          <w:rFonts w:asciiTheme="minorHAnsi" w:eastAsiaTheme="minorEastAsia" w:hAnsiTheme="minorHAnsi" w:cstheme="minorBidi"/>
          <w:sz w:val="22"/>
          <w:szCs w:val="22"/>
        </w:rPr>
        <w:tab/>
      </w:r>
      <w:r>
        <w:rPr>
          <w:lang w:eastAsia="zh-CN"/>
        </w:rPr>
        <w:t>E-UTRAN FDD - UE Transmit Timing Accuracy Test for RACH-less Handover</w:t>
      </w:r>
      <w:r>
        <w:tab/>
        <w:t>1284</w:t>
      </w:r>
    </w:p>
    <w:p w:rsidR="007B73D4" w:rsidRDefault="007B73D4">
      <w:pPr>
        <w:pStyle w:val="TOC4"/>
        <w:rPr>
          <w:rFonts w:asciiTheme="minorHAnsi" w:eastAsiaTheme="minorEastAsia" w:hAnsiTheme="minorHAnsi" w:cstheme="minorBidi"/>
          <w:sz w:val="22"/>
          <w:szCs w:val="22"/>
        </w:rPr>
      </w:pPr>
      <w:r w:rsidRPr="007B73D4">
        <w:t>A.7.1.19.1</w:t>
      </w:r>
      <w:r w:rsidRPr="007B73D4">
        <w:rPr>
          <w:rFonts w:asciiTheme="minorHAnsi" w:eastAsiaTheme="minorEastAsia" w:hAnsiTheme="minorHAnsi" w:cstheme="minorBidi"/>
          <w:sz w:val="22"/>
          <w:szCs w:val="22"/>
        </w:rPr>
        <w:tab/>
      </w:r>
      <w:r w:rsidRPr="002D7B17">
        <w:rPr>
          <w:snapToGrid w:val="0"/>
        </w:rPr>
        <w:t>Test Purpose and Environment</w:t>
      </w:r>
      <w:r>
        <w:tab/>
        <w:t>1284</w:t>
      </w:r>
    </w:p>
    <w:p w:rsidR="007B73D4" w:rsidRDefault="007B73D4">
      <w:pPr>
        <w:pStyle w:val="TOC4"/>
        <w:rPr>
          <w:rFonts w:asciiTheme="minorHAnsi" w:eastAsiaTheme="minorEastAsia" w:hAnsiTheme="minorHAnsi" w:cstheme="minorBidi"/>
          <w:sz w:val="22"/>
          <w:szCs w:val="22"/>
        </w:rPr>
      </w:pPr>
      <w:r w:rsidRPr="007B73D4">
        <w:t>A.7.1.19.2</w:t>
      </w:r>
      <w:r w:rsidRPr="007B73D4">
        <w:rPr>
          <w:rFonts w:asciiTheme="minorHAnsi" w:eastAsiaTheme="minorEastAsia" w:hAnsiTheme="minorHAnsi" w:cstheme="minorBidi"/>
          <w:sz w:val="22"/>
          <w:szCs w:val="22"/>
        </w:rPr>
        <w:tab/>
      </w:r>
      <w:r w:rsidRPr="002D7B17">
        <w:rPr>
          <w:snapToGrid w:val="0"/>
        </w:rPr>
        <w:t>Test Requirements</w:t>
      </w:r>
      <w:r>
        <w:tab/>
        <w:t>1285</w:t>
      </w:r>
    </w:p>
    <w:p w:rsidR="007B73D4" w:rsidRDefault="007B73D4">
      <w:pPr>
        <w:pStyle w:val="TOC3"/>
        <w:rPr>
          <w:rFonts w:asciiTheme="minorHAnsi" w:eastAsiaTheme="minorEastAsia" w:hAnsiTheme="minorHAnsi" w:cstheme="minorBidi"/>
          <w:sz w:val="22"/>
          <w:szCs w:val="22"/>
        </w:rPr>
      </w:pPr>
      <w:r w:rsidRPr="007B73D4">
        <w:t>A.7.1.20</w:t>
      </w:r>
      <w:r w:rsidRPr="007B73D4">
        <w:rPr>
          <w:rFonts w:asciiTheme="minorHAnsi" w:eastAsiaTheme="minorEastAsia" w:hAnsiTheme="minorHAnsi" w:cstheme="minorBidi"/>
          <w:sz w:val="22"/>
          <w:szCs w:val="22"/>
        </w:rPr>
        <w:tab/>
      </w:r>
      <w:r>
        <w:rPr>
          <w:lang w:eastAsia="zh-CN"/>
        </w:rPr>
        <w:t>E-UTRAN TDD - UE Transmit Timing Accuracy Test for RACH-less Handover</w:t>
      </w:r>
      <w:r>
        <w:tab/>
        <w:t>1285</w:t>
      </w:r>
    </w:p>
    <w:p w:rsidR="007B73D4" w:rsidRDefault="007B73D4">
      <w:pPr>
        <w:pStyle w:val="TOC4"/>
        <w:rPr>
          <w:rFonts w:asciiTheme="minorHAnsi" w:eastAsiaTheme="minorEastAsia" w:hAnsiTheme="minorHAnsi" w:cstheme="minorBidi"/>
          <w:sz w:val="22"/>
          <w:szCs w:val="22"/>
        </w:rPr>
      </w:pPr>
      <w:r w:rsidRPr="007B73D4">
        <w:t>A.7.1.20.1</w:t>
      </w:r>
      <w:r w:rsidRPr="007B73D4">
        <w:rPr>
          <w:rFonts w:asciiTheme="minorHAnsi" w:eastAsiaTheme="minorEastAsia" w:hAnsiTheme="minorHAnsi" w:cstheme="minorBidi"/>
          <w:sz w:val="22"/>
          <w:szCs w:val="22"/>
        </w:rPr>
        <w:tab/>
      </w:r>
      <w:r w:rsidRPr="002D7B17">
        <w:rPr>
          <w:snapToGrid w:val="0"/>
        </w:rPr>
        <w:t>Test Purpose and Environment</w:t>
      </w:r>
      <w:r>
        <w:tab/>
        <w:t>1285</w:t>
      </w:r>
    </w:p>
    <w:p w:rsidR="007B73D4" w:rsidRDefault="007B73D4">
      <w:pPr>
        <w:pStyle w:val="TOC4"/>
        <w:rPr>
          <w:rFonts w:asciiTheme="minorHAnsi" w:eastAsiaTheme="minorEastAsia" w:hAnsiTheme="minorHAnsi" w:cstheme="minorBidi"/>
          <w:sz w:val="22"/>
          <w:szCs w:val="22"/>
        </w:rPr>
      </w:pPr>
      <w:r w:rsidRPr="007B73D4">
        <w:t>A.7.1.20.2</w:t>
      </w:r>
      <w:r w:rsidRPr="007B73D4">
        <w:rPr>
          <w:rFonts w:asciiTheme="minorHAnsi" w:eastAsiaTheme="minorEastAsia" w:hAnsiTheme="minorHAnsi" w:cstheme="minorBidi"/>
          <w:sz w:val="22"/>
          <w:szCs w:val="22"/>
        </w:rPr>
        <w:tab/>
      </w:r>
      <w:r w:rsidRPr="002D7B17">
        <w:rPr>
          <w:snapToGrid w:val="0"/>
        </w:rPr>
        <w:t>Test Requirements</w:t>
      </w:r>
      <w:r>
        <w:tab/>
        <w:t>1287</w:t>
      </w:r>
    </w:p>
    <w:p w:rsidR="007B73D4" w:rsidRDefault="007B73D4">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1287</w:t>
      </w:r>
    </w:p>
    <w:p w:rsidR="007B73D4" w:rsidRDefault="007B73D4">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1287</w:t>
      </w:r>
    </w:p>
    <w:p w:rsidR="007B73D4" w:rsidRDefault="007B73D4">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1289</w:t>
      </w:r>
    </w:p>
    <w:p w:rsidR="007B73D4" w:rsidRDefault="007B73D4">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1289</w:t>
      </w:r>
    </w:p>
    <w:p w:rsidR="007B73D4" w:rsidRDefault="007B73D4">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1289</w:t>
      </w:r>
    </w:p>
    <w:p w:rsidR="007B73D4" w:rsidRDefault="007B73D4">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1291</w:t>
      </w:r>
    </w:p>
    <w:p w:rsidR="007B73D4" w:rsidRDefault="007B73D4">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1291</w:t>
      </w:r>
    </w:p>
    <w:p w:rsidR="007B73D4" w:rsidRDefault="007B73D4">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1291</w:t>
      </w:r>
    </w:p>
    <w:p w:rsidR="007B73D4" w:rsidRDefault="007B73D4">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1293</w:t>
      </w:r>
    </w:p>
    <w:p w:rsidR="007B73D4" w:rsidRDefault="007B73D4">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1293</w:t>
      </w:r>
    </w:p>
    <w:p w:rsidR="007B73D4" w:rsidRDefault="007B73D4">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1293</w:t>
      </w:r>
    </w:p>
    <w:p w:rsidR="007B73D4" w:rsidRDefault="007B73D4">
      <w:pPr>
        <w:pStyle w:val="TOC4"/>
        <w:rPr>
          <w:rFonts w:asciiTheme="minorHAnsi" w:eastAsiaTheme="minorEastAsia" w:hAnsiTheme="minorHAnsi" w:cstheme="minorBidi"/>
          <w:sz w:val="22"/>
          <w:szCs w:val="22"/>
        </w:rPr>
      </w:pPr>
      <w:r w:rsidRPr="007B73D4">
        <w:t>A.7.1.24.2</w:t>
      </w:r>
      <w:r w:rsidRPr="007B73D4">
        <w:rPr>
          <w:rFonts w:asciiTheme="minorHAnsi" w:eastAsiaTheme="minorEastAsia" w:hAnsiTheme="minorHAnsi"/>
          <w:sz w:val="22"/>
          <w:szCs w:val="22"/>
        </w:rPr>
        <w:tab/>
      </w:r>
      <w:r w:rsidRPr="002D7B17">
        <w:rPr>
          <w:rFonts w:cs="v4.2.0"/>
        </w:rPr>
        <w:t>Test Requirements</w:t>
      </w:r>
      <w:r>
        <w:tab/>
        <w:t>1294</w:t>
      </w:r>
    </w:p>
    <w:p w:rsidR="007B73D4" w:rsidRDefault="007B73D4">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1295</w:t>
      </w:r>
    </w:p>
    <w:p w:rsidR="007B73D4" w:rsidRDefault="007B73D4">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1295</w:t>
      </w:r>
    </w:p>
    <w:p w:rsidR="007B73D4" w:rsidRDefault="007B73D4">
      <w:pPr>
        <w:pStyle w:val="TOC4"/>
        <w:rPr>
          <w:rFonts w:asciiTheme="minorHAnsi" w:eastAsiaTheme="minorEastAsia" w:hAnsiTheme="minorHAnsi" w:cstheme="minorBidi"/>
          <w:sz w:val="22"/>
          <w:szCs w:val="22"/>
        </w:rPr>
      </w:pPr>
      <w:r w:rsidRPr="007B73D4">
        <w:t>A.7.1.25.2</w:t>
      </w:r>
      <w:r w:rsidRPr="007B73D4">
        <w:rPr>
          <w:rFonts w:asciiTheme="minorHAnsi" w:eastAsiaTheme="minorEastAsia" w:hAnsiTheme="minorHAnsi"/>
          <w:sz w:val="22"/>
          <w:szCs w:val="22"/>
        </w:rPr>
        <w:tab/>
      </w:r>
      <w:r w:rsidRPr="002D7B17">
        <w:rPr>
          <w:rFonts w:cs="v4.2.0"/>
        </w:rPr>
        <w:t>Test Requirements</w:t>
      </w:r>
      <w:r>
        <w:tab/>
        <w:t>1296</w:t>
      </w:r>
    </w:p>
    <w:p w:rsidR="007B73D4" w:rsidRDefault="007B73D4">
      <w:pPr>
        <w:pStyle w:val="TOC3"/>
        <w:rPr>
          <w:rFonts w:asciiTheme="minorHAnsi" w:eastAsiaTheme="minorEastAsia" w:hAnsiTheme="minorHAnsi" w:cstheme="minorBidi"/>
          <w:sz w:val="22"/>
          <w:szCs w:val="22"/>
        </w:rPr>
      </w:pPr>
      <w:r>
        <w:lastRenderedPageBreak/>
        <w:t>A.7.1.26</w:t>
      </w:r>
      <w:r>
        <w:rPr>
          <w:rFonts w:asciiTheme="minorHAnsi" w:eastAsiaTheme="minorEastAsia" w:hAnsiTheme="minorHAnsi" w:cstheme="minorBidi"/>
          <w:sz w:val="22"/>
          <w:szCs w:val="22"/>
        </w:rPr>
        <w:tab/>
      </w:r>
      <w:r>
        <w:t>E-UTRAN TDD - UE Transmit Timing Accuracy Tests for Cat-M2 UE in CEModeB</w:t>
      </w:r>
      <w:r>
        <w:tab/>
        <w:t>1297</w:t>
      </w:r>
    </w:p>
    <w:p w:rsidR="007B73D4" w:rsidRDefault="007B73D4">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1297</w:t>
      </w:r>
    </w:p>
    <w:p w:rsidR="007B73D4" w:rsidRDefault="007B73D4">
      <w:pPr>
        <w:pStyle w:val="TOC4"/>
        <w:rPr>
          <w:rFonts w:asciiTheme="minorHAnsi" w:eastAsiaTheme="minorEastAsia" w:hAnsiTheme="minorHAnsi" w:cstheme="minorBidi"/>
          <w:sz w:val="22"/>
          <w:szCs w:val="22"/>
        </w:rPr>
      </w:pPr>
      <w:r w:rsidRPr="007B73D4">
        <w:t>A.7.1.26.2</w:t>
      </w:r>
      <w:r w:rsidRPr="007B73D4">
        <w:rPr>
          <w:rFonts w:asciiTheme="minorHAnsi" w:eastAsiaTheme="minorEastAsia" w:hAnsiTheme="minorHAnsi"/>
          <w:sz w:val="22"/>
          <w:szCs w:val="22"/>
        </w:rPr>
        <w:tab/>
      </w:r>
      <w:r w:rsidRPr="002D7B17">
        <w:rPr>
          <w:rFonts w:cs="v4.2.0"/>
        </w:rPr>
        <w:t>Test Requirements</w:t>
      </w:r>
      <w:r>
        <w:tab/>
        <w:t>1298</w:t>
      </w:r>
    </w:p>
    <w:p w:rsidR="007B73D4" w:rsidRDefault="007B73D4">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1299</w:t>
      </w:r>
    </w:p>
    <w:p w:rsidR="007B73D4" w:rsidRDefault="007B73D4">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1299</w:t>
      </w:r>
    </w:p>
    <w:p w:rsidR="007B73D4" w:rsidRDefault="007B73D4">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1301</w:t>
      </w:r>
    </w:p>
    <w:p w:rsidR="007B73D4" w:rsidRDefault="007B73D4">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1301</w:t>
      </w:r>
    </w:p>
    <w:p w:rsidR="007B73D4" w:rsidRDefault="007B73D4">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1301</w:t>
      </w:r>
    </w:p>
    <w:p w:rsidR="007B73D4" w:rsidRDefault="007B73D4">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1303</w:t>
      </w:r>
    </w:p>
    <w:p w:rsidR="007B73D4" w:rsidRDefault="007B73D4">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1304</w:t>
      </w:r>
    </w:p>
    <w:p w:rsidR="007B73D4" w:rsidRDefault="007B73D4">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1304</w:t>
      </w:r>
    </w:p>
    <w:p w:rsidR="007B73D4" w:rsidRDefault="007B73D4">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1304</w:t>
      </w:r>
    </w:p>
    <w:p w:rsidR="007B73D4" w:rsidRDefault="007B73D4">
      <w:pPr>
        <w:pStyle w:val="TOC4"/>
        <w:rPr>
          <w:rFonts w:asciiTheme="minorHAnsi" w:eastAsiaTheme="minorEastAsia" w:hAnsiTheme="minorHAnsi" w:cstheme="minorBidi"/>
          <w:sz w:val="22"/>
          <w:szCs w:val="22"/>
        </w:rPr>
      </w:pPr>
      <w:r w:rsidRPr="007B73D4">
        <w:t>A.7.2.1.2</w:t>
      </w:r>
      <w:r w:rsidRPr="007B73D4">
        <w:rPr>
          <w:rFonts w:asciiTheme="minorHAnsi" w:eastAsiaTheme="minorEastAsia" w:hAnsiTheme="minorHAnsi"/>
          <w:sz w:val="22"/>
          <w:szCs w:val="22"/>
        </w:rPr>
        <w:tab/>
      </w:r>
      <w:r w:rsidRPr="002D7B17">
        <w:rPr>
          <w:rFonts w:cs="v4.2.0"/>
        </w:rPr>
        <w:t>Test Requirements</w:t>
      </w:r>
      <w:r>
        <w:tab/>
        <w:t>1306</w:t>
      </w:r>
    </w:p>
    <w:p w:rsidR="007B73D4" w:rsidRDefault="007B73D4">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1306</w:t>
      </w:r>
    </w:p>
    <w:p w:rsidR="007B73D4" w:rsidRDefault="007B73D4">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1306</w:t>
      </w:r>
    </w:p>
    <w:p w:rsidR="007B73D4" w:rsidRDefault="007B73D4">
      <w:pPr>
        <w:pStyle w:val="TOC4"/>
        <w:rPr>
          <w:rFonts w:asciiTheme="minorHAnsi" w:eastAsiaTheme="minorEastAsia" w:hAnsiTheme="minorHAnsi" w:cstheme="minorBidi"/>
          <w:sz w:val="22"/>
          <w:szCs w:val="22"/>
        </w:rPr>
      </w:pPr>
      <w:r w:rsidRPr="007B73D4">
        <w:t>A.7.2.2.2</w:t>
      </w:r>
      <w:r w:rsidRPr="007B73D4">
        <w:rPr>
          <w:rFonts w:asciiTheme="minorHAnsi" w:eastAsiaTheme="minorEastAsia" w:hAnsiTheme="minorHAnsi"/>
          <w:sz w:val="22"/>
          <w:szCs w:val="22"/>
        </w:rPr>
        <w:tab/>
      </w:r>
      <w:r w:rsidRPr="002D7B17">
        <w:rPr>
          <w:rFonts w:cs="v4.2.0"/>
        </w:rPr>
        <w:t>Test Requirements</w:t>
      </w:r>
      <w:r>
        <w:tab/>
        <w:t>1308</w:t>
      </w:r>
    </w:p>
    <w:p w:rsidR="007B73D4" w:rsidRDefault="007B73D4">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1308</w:t>
      </w:r>
    </w:p>
    <w:p w:rsidR="007B73D4" w:rsidRDefault="007B73D4">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1308</w:t>
      </w:r>
    </w:p>
    <w:p w:rsidR="007B73D4" w:rsidRDefault="007B73D4">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1309</w:t>
      </w:r>
    </w:p>
    <w:p w:rsidR="007B73D4" w:rsidRDefault="007B73D4">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1309</w:t>
      </w:r>
    </w:p>
    <w:p w:rsidR="007B73D4" w:rsidRDefault="007B73D4">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1309</w:t>
      </w:r>
    </w:p>
    <w:p w:rsidR="007B73D4" w:rsidRDefault="007B73D4">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1311</w:t>
      </w:r>
    </w:p>
    <w:p w:rsidR="007B73D4" w:rsidRDefault="007B73D4">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1311</w:t>
      </w:r>
    </w:p>
    <w:p w:rsidR="007B73D4" w:rsidRDefault="007B73D4">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1311</w:t>
      </w:r>
    </w:p>
    <w:p w:rsidR="007B73D4" w:rsidRDefault="007B73D4">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1313</w:t>
      </w:r>
    </w:p>
    <w:p w:rsidR="007B73D4" w:rsidRDefault="007B73D4">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1313</w:t>
      </w:r>
    </w:p>
    <w:p w:rsidR="007B73D4" w:rsidRDefault="007B73D4">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1313</w:t>
      </w:r>
    </w:p>
    <w:p w:rsidR="007B73D4" w:rsidRDefault="007B73D4">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1314</w:t>
      </w:r>
    </w:p>
    <w:p w:rsidR="007B73D4" w:rsidRDefault="007B73D4">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1314</w:t>
      </w:r>
    </w:p>
    <w:p w:rsidR="007B73D4" w:rsidRDefault="007B73D4">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1314</w:t>
      </w:r>
    </w:p>
    <w:p w:rsidR="007B73D4" w:rsidRDefault="007B73D4">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1314</w:t>
      </w:r>
    </w:p>
    <w:p w:rsidR="007B73D4" w:rsidRDefault="007B73D4">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1314</w:t>
      </w:r>
    </w:p>
    <w:p w:rsidR="007B73D4" w:rsidRDefault="007B73D4">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1314</w:t>
      </w:r>
    </w:p>
    <w:p w:rsidR="007B73D4" w:rsidRDefault="007B73D4">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1317</w:t>
      </w:r>
    </w:p>
    <w:p w:rsidR="007B73D4" w:rsidRDefault="007B73D4">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1317</w:t>
      </w:r>
    </w:p>
    <w:p w:rsidR="007B73D4" w:rsidRDefault="007B73D4">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1317</w:t>
      </w:r>
    </w:p>
    <w:p w:rsidR="007B73D4" w:rsidRDefault="007B73D4">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1319</w:t>
      </w:r>
    </w:p>
    <w:p w:rsidR="007B73D4" w:rsidRDefault="007B73D4">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1319</w:t>
      </w:r>
    </w:p>
    <w:p w:rsidR="007B73D4" w:rsidRDefault="007B73D4">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1319</w:t>
      </w:r>
    </w:p>
    <w:p w:rsidR="007B73D4" w:rsidRDefault="007B73D4">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1321</w:t>
      </w:r>
    </w:p>
    <w:p w:rsidR="007B73D4" w:rsidRDefault="007B73D4">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1323</w:t>
      </w:r>
    </w:p>
    <w:p w:rsidR="007B73D4" w:rsidRDefault="007B73D4">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1323</w:t>
      </w:r>
    </w:p>
    <w:p w:rsidR="007B73D4" w:rsidRDefault="007B73D4">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1323</w:t>
      </w:r>
    </w:p>
    <w:p w:rsidR="007B73D4" w:rsidRDefault="007B73D4">
      <w:pPr>
        <w:pStyle w:val="TOC4"/>
        <w:rPr>
          <w:rFonts w:asciiTheme="minorHAnsi" w:eastAsiaTheme="minorEastAsia" w:hAnsiTheme="minorHAnsi" w:cstheme="minorBidi"/>
          <w:sz w:val="22"/>
          <w:szCs w:val="22"/>
        </w:rPr>
      </w:pPr>
      <w:r w:rsidRPr="007B73D4">
        <w:t>A.7.2.10.2</w:t>
      </w:r>
      <w:r w:rsidRPr="007B73D4">
        <w:rPr>
          <w:rFonts w:asciiTheme="minorHAnsi" w:eastAsiaTheme="minorEastAsia" w:hAnsiTheme="minorHAnsi"/>
          <w:sz w:val="22"/>
          <w:szCs w:val="22"/>
        </w:rPr>
        <w:tab/>
      </w:r>
      <w:r w:rsidRPr="002D7B17">
        <w:rPr>
          <w:rFonts w:cs="v4.2.0"/>
        </w:rPr>
        <w:t>Test Requirements</w:t>
      </w:r>
      <w:r>
        <w:tab/>
        <w:t>1324</w:t>
      </w:r>
    </w:p>
    <w:p w:rsidR="007B73D4" w:rsidRDefault="007B73D4">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1324</w:t>
      </w:r>
    </w:p>
    <w:p w:rsidR="007B73D4" w:rsidRDefault="007B73D4">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1324</w:t>
      </w:r>
    </w:p>
    <w:p w:rsidR="007B73D4" w:rsidRDefault="007B73D4">
      <w:pPr>
        <w:pStyle w:val="TOC4"/>
        <w:rPr>
          <w:rFonts w:asciiTheme="minorHAnsi" w:eastAsiaTheme="minorEastAsia" w:hAnsiTheme="minorHAnsi" w:cstheme="minorBidi"/>
          <w:sz w:val="22"/>
          <w:szCs w:val="22"/>
        </w:rPr>
      </w:pPr>
      <w:r w:rsidRPr="007B73D4">
        <w:t>A.7.2.11.2</w:t>
      </w:r>
      <w:r w:rsidRPr="007B73D4">
        <w:rPr>
          <w:rFonts w:asciiTheme="minorHAnsi" w:eastAsiaTheme="minorEastAsia" w:hAnsiTheme="minorHAnsi"/>
          <w:sz w:val="22"/>
          <w:szCs w:val="22"/>
        </w:rPr>
        <w:tab/>
      </w:r>
      <w:r w:rsidRPr="002D7B17">
        <w:rPr>
          <w:rFonts w:cs="v4.2.0"/>
        </w:rPr>
        <w:t>Test Requirements</w:t>
      </w:r>
      <w:r>
        <w:tab/>
        <w:t>1326</w:t>
      </w:r>
    </w:p>
    <w:p w:rsidR="007B73D4" w:rsidRDefault="007B73D4">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1326</w:t>
      </w:r>
    </w:p>
    <w:p w:rsidR="007B73D4" w:rsidRDefault="007B73D4">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1326</w:t>
      </w:r>
    </w:p>
    <w:p w:rsidR="007B73D4" w:rsidRDefault="007B73D4">
      <w:pPr>
        <w:pStyle w:val="TOC4"/>
        <w:rPr>
          <w:rFonts w:asciiTheme="minorHAnsi" w:eastAsiaTheme="minorEastAsia" w:hAnsiTheme="minorHAnsi" w:cstheme="minorBidi"/>
          <w:sz w:val="22"/>
          <w:szCs w:val="22"/>
        </w:rPr>
      </w:pPr>
      <w:r w:rsidRPr="007B73D4">
        <w:t>A.7.2.12.2</w:t>
      </w:r>
      <w:r w:rsidRPr="007B73D4">
        <w:rPr>
          <w:rFonts w:asciiTheme="minorHAnsi" w:eastAsiaTheme="minorEastAsia" w:hAnsiTheme="minorHAnsi"/>
          <w:sz w:val="22"/>
          <w:szCs w:val="22"/>
        </w:rPr>
        <w:tab/>
      </w:r>
      <w:r w:rsidRPr="002D7B17">
        <w:rPr>
          <w:rFonts w:cs="v4.2.0"/>
        </w:rPr>
        <w:t>Test Requirements</w:t>
      </w:r>
      <w:r>
        <w:tab/>
        <w:t>1328</w:t>
      </w:r>
    </w:p>
    <w:p w:rsidR="007B73D4" w:rsidRDefault="007B73D4">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2D7B17">
        <w:rPr>
          <w:i/>
          <w:iCs/>
          <w:lang w:val="en-US"/>
        </w:rPr>
        <w:t>ShortProcessingTime=TRUE</w:t>
      </w:r>
      <w:r>
        <w:tab/>
        <w:t>1328</w:t>
      </w:r>
    </w:p>
    <w:p w:rsidR="007B73D4" w:rsidRDefault="007B73D4">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1328</w:t>
      </w:r>
    </w:p>
    <w:p w:rsidR="007B73D4" w:rsidRDefault="007B73D4">
      <w:pPr>
        <w:pStyle w:val="TOC4"/>
        <w:rPr>
          <w:rFonts w:asciiTheme="minorHAnsi" w:eastAsiaTheme="minorEastAsia" w:hAnsiTheme="minorHAnsi" w:cstheme="minorBidi"/>
          <w:sz w:val="22"/>
          <w:szCs w:val="22"/>
        </w:rPr>
      </w:pPr>
      <w:r w:rsidRPr="007B73D4">
        <w:t>A.7.2.13.2</w:t>
      </w:r>
      <w:r w:rsidRPr="007B73D4">
        <w:rPr>
          <w:rFonts w:asciiTheme="minorHAnsi" w:eastAsiaTheme="minorEastAsia" w:hAnsiTheme="minorHAnsi"/>
          <w:sz w:val="22"/>
          <w:szCs w:val="22"/>
        </w:rPr>
        <w:tab/>
      </w:r>
      <w:r w:rsidRPr="002D7B17">
        <w:rPr>
          <w:rFonts w:cs="v4.2.0"/>
        </w:rPr>
        <w:t>Test Requirements</w:t>
      </w:r>
      <w:r>
        <w:tab/>
        <w:t>1330</w:t>
      </w:r>
    </w:p>
    <w:p w:rsidR="007B73D4" w:rsidRDefault="007B73D4">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2D7B17">
        <w:rPr>
          <w:i/>
          <w:iCs/>
          <w:lang w:val="en-US"/>
        </w:rPr>
        <w:t>ShortProcessingTime=TRUE</w:t>
      </w:r>
      <w:r>
        <w:tab/>
        <w:t>1330</w:t>
      </w:r>
    </w:p>
    <w:p w:rsidR="007B73D4" w:rsidRDefault="007B73D4">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1330</w:t>
      </w:r>
    </w:p>
    <w:p w:rsidR="007B73D4" w:rsidRDefault="007B73D4">
      <w:pPr>
        <w:pStyle w:val="TOC4"/>
        <w:rPr>
          <w:rFonts w:asciiTheme="minorHAnsi" w:eastAsiaTheme="minorEastAsia" w:hAnsiTheme="minorHAnsi" w:cstheme="minorBidi"/>
          <w:sz w:val="22"/>
          <w:szCs w:val="22"/>
        </w:rPr>
      </w:pPr>
      <w:r w:rsidRPr="007B73D4">
        <w:t>A.7.2.14.2</w:t>
      </w:r>
      <w:r w:rsidRPr="007B73D4">
        <w:rPr>
          <w:rFonts w:asciiTheme="minorHAnsi" w:eastAsiaTheme="minorEastAsia" w:hAnsiTheme="minorHAnsi"/>
          <w:sz w:val="22"/>
          <w:szCs w:val="22"/>
        </w:rPr>
        <w:tab/>
      </w:r>
      <w:r w:rsidRPr="002D7B17">
        <w:rPr>
          <w:rFonts w:cs="v4.2.0"/>
        </w:rPr>
        <w:t>Test Requirements</w:t>
      </w:r>
      <w:r>
        <w:tab/>
        <w:t>1332</w:t>
      </w:r>
    </w:p>
    <w:p w:rsidR="007B73D4" w:rsidRDefault="007B73D4">
      <w:pPr>
        <w:pStyle w:val="TOC3"/>
        <w:rPr>
          <w:rFonts w:asciiTheme="minorHAnsi" w:eastAsiaTheme="minorEastAsia" w:hAnsiTheme="minorHAnsi" w:cstheme="minorBidi"/>
          <w:sz w:val="22"/>
          <w:szCs w:val="22"/>
        </w:rPr>
      </w:pPr>
      <w:r>
        <w:lastRenderedPageBreak/>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1332</w:t>
      </w:r>
    </w:p>
    <w:p w:rsidR="007B73D4" w:rsidRDefault="007B73D4">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1332</w:t>
      </w:r>
    </w:p>
    <w:p w:rsidR="007B73D4" w:rsidRDefault="007B73D4">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1334</w:t>
      </w:r>
    </w:p>
    <w:p w:rsidR="007B73D4" w:rsidRDefault="007B73D4">
      <w:pPr>
        <w:pStyle w:val="TOC2"/>
        <w:rPr>
          <w:rFonts w:asciiTheme="minorHAnsi" w:eastAsiaTheme="minorEastAsia" w:hAnsiTheme="minorHAnsi" w:cstheme="minorBidi"/>
          <w:sz w:val="22"/>
          <w:szCs w:val="22"/>
        </w:rPr>
      </w:pPr>
      <w:r w:rsidRPr="007B73D4">
        <w:t>A.7.3</w:t>
      </w:r>
      <w:r w:rsidRPr="007B73D4">
        <w:rPr>
          <w:rFonts w:asciiTheme="minorHAnsi" w:hAnsiTheme="minorHAnsi" w:cstheme="minorBidi"/>
          <w:sz w:val="22"/>
          <w:szCs w:val="22"/>
        </w:rPr>
        <w:tab/>
      </w:r>
      <w:r w:rsidRPr="002D7B17">
        <w:rPr>
          <w:rFonts w:eastAsia="MS Mincho"/>
          <w:lang w:eastAsia="zh-CN"/>
        </w:rPr>
        <w:t>Radio Link Monitoring</w:t>
      </w:r>
      <w:r>
        <w:tab/>
        <w:t>1334</w:t>
      </w:r>
    </w:p>
    <w:p w:rsidR="007B73D4" w:rsidRDefault="007B73D4">
      <w:pPr>
        <w:pStyle w:val="TOC3"/>
        <w:rPr>
          <w:rFonts w:asciiTheme="minorHAnsi" w:eastAsiaTheme="minorEastAsia" w:hAnsiTheme="minorHAnsi" w:cstheme="minorBidi"/>
          <w:sz w:val="22"/>
          <w:szCs w:val="22"/>
        </w:rPr>
      </w:pPr>
      <w:r w:rsidRPr="007B73D4">
        <w:t>A.7.3.1</w:t>
      </w:r>
      <w:r w:rsidRPr="007B73D4">
        <w:rPr>
          <w:rFonts w:asciiTheme="minorHAnsi" w:hAnsiTheme="minorHAnsi" w:cstheme="minorBidi"/>
          <w:sz w:val="22"/>
          <w:szCs w:val="22"/>
        </w:rPr>
        <w:tab/>
      </w:r>
      <w:r w:rsidRPr="002D7B17">
        <w:rPr>
          <w:rFonts w:eastAsia="MS Mincho"/>
          <w:lang w:eastAsia="zh-CN"/>
        </w:rPr>
        <w:t>E-UTRAN FDD Radio Link Monitoring Test for Out-of-sync</w:t>
      </w:r>
      <w:r>
        <w:tab/>
        <w:t>1335</w:t>
      </w:r>
    </w:p>
    <w:p w:rsidR="007B73D4" w:rsidRDefault="007B73D4">
      <w:pPr>
        <w:pStyle w:val="TOC4"/>
        <w:rPr>
          <w:rFonts w:asciiTheme="minorHAnsi" w:eastAsiaTheme="minorEastAsia" w:hAnsiTheme="minorHAnsi" w:cstheme="minorBidi"/>
          <w:sz w:val="22"/>
          <w:szCs w:val="22"/>
        </w:rPr>
      </w:pPr>
      <w:r w:rsidRPr="007B73D4">
        <w:t>A.7.3.1.1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1335</w:t>
      </w:r>
    </w:p>
    <w:p w:rsidR="007B73D4" w:rsidRDefault="007B73D4">
      <w:pPr>
        <w:pStyle w:val="TOC4"/>
        <w:rPr>
          <w:rFonts w:asciiTheme="minorHAnsi" w:eastAsiaTheme="minorEastAsia" w:hAnsiTheme="minorHAnsi" w:cstheme="minorBidi"/>
          <w:sz w:val="22"/>
          <w:szCs w:val="22"/>
        </w:rPr>
      </w:pPr>
      <w:r w:rsidRPr="007B73D4">
        <w:t>A.7.3.1.2</w:t>
      </w:r>
      <w:r w:rsidRPr="007B73D4">
        <w:rPr>
          <w:rFonts w:asciiTheme="minorHAnsi" w:eastAsiaTheme="minorEastAsia" w:hAnsiTheme="minorHAnsi" w:cstheme="minorBidi"/>
          <w:sz w:val="22"/>
          <w:szCs w:val="22"/>
        </w:rPr>
        <w:tab/>
      </w:r>
      <w:r w:rsidRPr="002D7B17">
        <w:rPr>
          <w:snapToGrid w:val="0"/>
        </w:rPr>
        <w:t>Test Requirements</w:t>
      </w:r>
      <w:r>
        <w:tab/>
        <w:t>1339</w:t>
      </w:r>
    </w:p>
    <w:p w:rsidR="007B73D4" w:rsidRDefault="007B73D4">
      <w:pPr>
        <w:pStyle w:val="TOC3"/>
        <w:rPr>
          <w:rFonts w:asciiTheme="minorHAnsi" w:eastAsiaTheme="minorEastAsia" w:hAnsiTheme="minorHAnsi" w:cstheme="minorBidi"/>
          <w:sz w:val="22"/>
          <w:szCs w:val="22"/>
        </w:rPr>
      </w:pPr>
      <w:r w:rsidRPr="007B73D4">
        <w:t>A.7.3.2</w:t>
      </w:r>
      <w:r w:rsidRPr="007B73D4">
        <w:rPr>
          <w:rFonts w:asciiTheme="minorHAnsi" w:hAnsiTheme="minorHAnsi" w:cstheme="minorBidi"/>
          <w:sz w:val="22"/>
          <w:szCs w:val="22"/>
        </w:rPr>
        <w:tab/>
      </w:r>
      <w:r w:rsidRPr="002D7B17">
        <w:rPr>
          <w:rFonts w:eastAsia="MS Mincho"/>
          <w:lang w:eastAsia="zh-CN"/>
        </w:rPr>
        <w:t xml:space="preserve">E-UTRAN FDD Radio Link Monitoring Test for </w:t>
      </w:r>
      <w:r w:rsidRPr="002D7B17">
        <w:rPr>
          <w:rFonts w:eastAsia="MS Mincho"/>
        </w:rPr>
        <w:t>In</w:t>
      </w:r>
      <w:r w:rsidRPr="002D7B17">
        <w:rPr>
          <w:rFonts w:eastAsia="MS Mincho"/>
          <w:lang w:eastAsia="zh-CN"/>
        </w:rPr>
        <w:t>-sync</w:t>
      </w:r>
      <w:r>
        <w:tab/>
        <w:t>1339</w:t>
      </w:r>
    </w:p>
    <w:p w:rsidR="007B73D4" w:rsidRDefault="007B73D4">
      <w:pPr>
        <w:pStyle w:val="TOC4"/>
        <w:rPr>
          <w:rFonts w:asciiTheme="minorHAnsi" w:eastAsiaTheme="minorEastAsia" w:hAnsiTheme="minorHAnsi" w:cstheme="minorBidi"/>
          <w:sz w:val="22"/>
          <w:szCs w:val="22"/>
        </w:rPr>
      </w:pPr>
      <w:r w:rsidRPr="007B73D4">
        <w:t>A.7.3.2.1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1339</w:t>
      </w:r>
    </w:p>
    <w:p w:rsidR="007B73D4" w:rsidRDefault="007B73D4">
      <w:pPr>
        <w:pStyle w:val="TOC4"/>
        <w:rPr>
          <w:rFonts w:asciiTheme="minorHAnsi" w:eastAsiaTheme="minorEastAsia" w:hAnsiTheme="minorHAnsi" w:cstheme="minorBidi"/>
          <w:sz w:val="22"/>
          <w:szCs w:val="22"/>
        </w:rPr>
      </w:pPr>
      <w:r w:rsidRPr="007B73D4">
        <w:t>A.7.3.2.2</w:t>
      </w:r>
      <w:r w:rsidRPr="007B73D4">
        <w:rPr>
          <w:rFonts w:asciiTheme="minorHAnsi" w:eastAsiaTheme="minorEastAsia" w:hAnsiTheme="minorHAnsi" w:cstheme="minorBidi"/>
          <w:sz w:val="22"/>
          <w:szCs w:val="22"/>
        </w:rPr>
        <w:tab/>
      </w:r>
      <w:r w:rsidRPr="002D7B17">
        <w:rPr>
          <w:snapToGrid w:val="0"/>
        </w:rPr>
        <w:t>Test Requirements</w:t>
      </w:r>
      <w:r>
        <w:tab/>
        <w:t>1342</w:t>
      </w:r>
    </w:p>
    <w:p w:rsidR="007B73D4" w:rsidRDefault="007B73D4">
      <w:pPr>
        <w:pStyle w:val="TOC3"/>
        <w:rPr>
          <w:rFonts w:asciiTheme="minorHAnsi" w:eastAsiaTheme="minorEastAsia" w:hAnsiTheme="minorHAnsi" w:cstheme="minorBidi"/>
          <w:sz w:val="22"/>
          <w:szCs w:val="22"/>
        </w:rPr>
      </w:pPr>
      <w:r w:rsidRPr="007B73D4">
        <w:t>A.7.3.3</w:t>
      </w:r>
      <w:r w:rsidRPr="007B73D4">
        <w:rPr>
          <w:rFonts w:asciiTheme="minorHAnsi" w:hAnsiTheme="minorHAnsi" w:cstheme="minorBidi"/>
          <w:sz w:val="22"/>
          <w:szCs w:val="22"/>
        </w:rPr>
        <w:tab/>
      </w:r>
      <w:r w:rsidRPr="002D7B17">
        <w:rPr>
          <w:rFonts w:eastAsia="MS Mincho"/>
          <w:lang w:eastAsia="zh-CN"/>
        </w:rPr>
        <w:t>E-UTRAN TDD Radio Link Monitoring Test for Out-of-sync</w:t>
      </w:r>
      <w:r>
        <w:tab/>
        <w:t>1342</w:t>
      </w:r>
    </w:p>
    <w:p w:rsidR="007B73D4" w:rsidRDefault="007B73D4">
      <w:pPr>
        <w:pStyle w:val="TOC4"/>
        <w:rPr>
          <w:rFonts w:asciiTheme="minorHAnsi" w:eastAsiaTheme="minorEastAsia" w:hAnsiTheme="minorHAnsi" w:cstheme="minorBidi"/>
          <w:sz w:val="22"/>
          <w:szCs w:val="22"/>
        </w:rPr>
      </w:pPr>
      <w:r w:rsidRPr="007B73D4">
        <w:t>A.7.3.3.1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1342</w:t>
      </w:r>
    </w:p>
    <w:p w:rsidR="007B73D4" w:rsidRDefault="007B73D4">
      <w:pPr>
        <w:pStyle w:val="TOC4"/>
        <w:rPr>
          <w:rFonts w:asciiTheme="minorHAnsi" w:eastAsiaTheme="minorEastAsia" w:hAnsiTheme="minorHAnsi" w:cstheme="minorBidi"/>
          <w:sz w:val="22"/>
          <w:szCs w:val="22"/>
        </w:rPr>
      </w:pPr>
      <w:r w:rsidRPr="007B73D4">
        <w:t>A.7.3.3.2</w:t>
      </w:r>
      <w:r w:rsidRPr="007B73D4">
        <w:rPr>
          <w:rFonts w:asciiTheme="minorHAnsi" w:eastAsiaTheme="minorEastAsia" w:hAnsiTheme="minorHAnsi" w:cstheme="minorBidi"/>
          <w:sz w:val="22"/>
          <w:szCs w:val="22"/>
        </w:rPr>
        <w:tab/>
      </w:r>
      <w:r w:rsidRPr="002D7B17">
        <w:rPr>
          <w:snapToGrid w:val="0"/>
        </w:rPr>
        <w:t>Test Requirements</w:t>
      </w:r>
      <w:r>
        <w:tab/>
        <w:t>1346</w:t>
      </w:r>
    </w:p>
    <w:p w:rsidR="007B73D4" w:rsidRDefault="007B73D4">
      <w:pPr>
        <w:pStyle w:val="TOC3"/>
        <w:rPr>
          <w:rFonts w:asciiTheme="minorHAnsi" w:eastAsiaTheme="minorEastAsia" w:hAnsiTheme="minorHAnsi" w:cstheme="minorBidi"/>
          <w:sz w:val="22"/>
          <w:szCs w:val="22"/>
        </w:rPr>
      </w:pPr>
      <w:r w:rsidRPr="007B73D4">
        <w:t>A.7.3.4</w:t>
      </w:r>
      <w:r w:rsidRPr="007B73D4">
        <w:rPr>
          <w:rFonts w:asciiTheme="minorHAnsi" w:hAnsiTheme="minorHAnsi" w:cstheme="minorBidi"/>
          <w:sz w:val="22"/>
          <w:szCs w:val="22"/>
        </w:rPr>
        <w:tab/>
      </w:r>
      <w:r w:rsidRPr="002D7B17">
        <w:rPr>
          <w:rFonts w:eastAsia="MS Mincho"/>
          <w:lang w:eastAsia="zh-CN"/>
        </w:rPr>
        <w:t xml:space="preserve">E-UTRAN TDD Radio Link Monitoring Test for </w:t>
      </w:r>
      <w:r w:rsidRPr="002D7B17">
        <w:rPr>
          <w:rFonts w:eastAsia="MS Mincho"/>
        </w:rPr>
        <w:t>In</w:t>
      </w:r>
      <w:r w:rsidRPr="002D7B17">
        <w:rPr>
          <w:rFonts w:eastAsia="MS Mincho"/>
          <w:lang w:eastAsia="zh-CN"/>
        </w:rPr>
        <w:t>-sync</w:t>
      </w:r>
      <w:r>
        <w:tab/>
        <w:t>1346</w:t>
      </w:r>
    </w:p>
    <w:p w:rsidR="007B73D4" w:rsidRDefault="007B73D4">
      <w:pPr>
        <w:pStyle w:val="TOC4"/>
        <w:rPr>
          <w:rFonts w:asciiTheme="minorHAnsi" w:eastAsiaTheme="minorEastAsia" w:hAnsiTheme="minorHAnsi" w:cstheme="minorBidi"/>
          <w:sz w:val="22"/>
          <w:szCs w:val="22"/>
        </w:rPr>
      </w:pPr>
      <w:r w:rsidRPr="007B73D4">
        <w:t>A.7.3.4.1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1346</w:t>
      </w:r>
    </w:p>
    <w:p w:rsidR="007B73D4" w:rsidRDefault="007B73D4">
      <w:pPr>
        <w:pStyle w:val="TOC4"/>
        <w:rPr>
          <w:rFonts w:asciiTheme="minorHAnsi" w:eastAsiaTheme="minorEastAsia" w:hAnsiTheme="minorHAnsi" w:cstheme="minorBidi"/>
          <w:sz w:val="22"/>
          <w:szCs w:val="22"/>
        </w:rPr>
      </w:pPr>
      <w:r w:rsidRPr="007B73D4">
        <w:t>A.7.3.4.2</w:t>
      </w:r>
      <w:r w:rsidRPr="007B73D4">
        <w:rPr>
          <w:rFonts w:asciiTheme="minorHAnsi" w:eastAsiaTheme="minorEastAsia" w:hAnsiTheme="minorHAnsi" w:cstheme="minorBidi"/>
          <w:sz w:val="22"/>
          <w:szCs w:val="22"/>
        </w:rPr>
        <w:tab/>
      </w:r>
      <w:r w:rsidRPr="002D7B17">
        <w:rPr>
          <w:snapToGrid w:val="0"/>
        </w:rPr>
        <w:t>Test Requirements</w:t>
      </w:r>
      <w:r>
        <w:tab/>
        <w:t>1349</w:t>
      </w:r>
    </w:p>
    <w:p w:rsidR="007B73D4" w:rsidRDefault="007B73D4">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1349</w:t>
      </w:r>
    </w:p>
    <w:p w:rsidR="007B73D4" w:rsidRDefault="007B73D4">
      <w:pPr>
        <w:pStyle w:val="TOC4"/>
        <w:rPr>
          <w:rFonts w:asciiTheme="minorHAnsi" w:eastAsiaTheme="minorEastAsia" w:hAnsiTheme="minorHAnsi" w:cstheme="minorBidi"/>
          <w:sz w:val="22"/>
          <w:szCs w:val="22"/>
        </w:rPr>
      </w:pPr>
      <w:r w:rsidRPr="007B73D4">
        <w:t>A.7.3.5.1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1349</w:t>
      </w:r>
    </w:p>
    <w:p w:rsidR="007B73D4" w:rsidRDefault="007B73D4">
      <w:pPr>
        <w:pStyle w:val="TOC4"/>
        <w:rPr>
          <w:rFonts w:asciiTheme="minorHAnsi" w:eastAsiaTheme="minorEastAsia" w:hAnsiTheme="minorHAnsi" w:cstheme="minorBidi"/>
          <w:sz w:val="22"/>
          <w:szCs w:val="22"/>
        </w:rPr>
      </w:pPr>
      <w:r w:rsidRPr="007B73D4">
        <w:t>A.7.3.5.2</w:t>
      </w:r>
      <w:r w:rsidRPr="007B73D4">
        <w:rPr>
          <w:rFonts w:asciiTheme="minorHAnsi" w:eastAsiaTheme="minorEastAsia" w:hAnsiTheme="minorHAnsi" w:cstheme="minorBidi"/>
          <w:sz w:val="22"/>
          <w:szCs w:val="22"/>
        </w:rPr>
        <w:tab/>
      </w:r>
      <w:r w:rsidRPr="002D7B17">
        <w:rPr>
          <w:snapToGrid w:val="0"/>
        </w:rPr>
        <w:t>Test Requirements</w:t>
      </w:r>
      <w:r>
        <w:tab/>
        <w:t>1353</w:t>
      </w:r>
    </w:p>
    <w:p w:rsidR="007B73D4" w:rsidRDefault="007B73D4">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1354</w:t>
      </w:r>
    </w:p>
    <w:p w:rsidR="007B73D4" w:rsidRDefault="007B73D4">
      <w:pPr>
        <w:pStyle w:val="TOC4"/>
        <w:rPr>
          <w:rFonts w:asciiTheme="minorHAnsi" w:eastAsiaTheme="minorEastAsia" w:hAnsiTheme="minorHAnsi" w:cstheme="minorBidi"/>
          <w:sz w:val="22"/>
          <w:szCs w:val="22"/>
        </w:rPr>
      </w:pPr>
      <w:r w:rsidRPr="007B73D4">
        <w:t>A.7.3.6.1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1354</w:t>
      </w:r>
    </w:p>
    <w:p w:rsidR="007B73D4" w:rsidRDefault="007B73D4">
      <w:pPr>
        <w:pStyle w:val="TOC4"/>
        <w:rPr>
          <w:rFonts w:asciiTheme="minorHAnsi" w:eastAsiaTheme="minorEastAsia" w:hAnsiTheme="minorHAnsi" w:cstheme="minorBidi"/>
          <w:sz w:val="22"/>
          <w:szCs w:val="22"/>
        </w:rPr>
      </w:pPr>
      <w:r w:rsidRPr="007B73D4">
        <w:t>A.7.3.6.2</w:t>
      </w:r>
      <w:r w:rsidRPr="007B73D4">
        <w:rPr>
          <w:rFonts w:asciiTheme="minorHAnsi" w:eastAsiaTheme="minorEastAsia" w:hAnsiTheme="minorHAnsi" w:cstheme="minorBidi"/>
          <w:sz w:val="22"/>
          <w:szCs w:val="22"/>
        </w:rPr>
        <w:tab/>
      </w:r>
      <w:r w:rsidRPr="002D7B17">
        <w:rPr>
          <w:snapToGrid w:val="0"/>
        </w:rPr>
        <w:t>Test Requirements</w:t>
      </w:r>
      <w:r>
        <w:tab/>
        <w:t>1357</w:t>
      </w:r>
    </w:p>
    <w:p w:rsidR="007B73D4" w:rsidRDefault="007B73D4">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1357</w:t>
      </w:r>
    </w:p>
    <w:p w:rsidR="007B73D4" w:rsidRDefault="007B73D4">
      <w:pPr>
        <w:pStyle w:val="TOC4"/>
        <w:rPr>
          <w:rFonts w:asciiTheme="minorHAnsi" w:eastAsiaTheme="minorEastAsia" w:hAnsiTheme="minorHAnsi" w:cstheme="minorBidi"/>
          <w:sz w:val="22"/>
          <w:szCs w:val="22"/>
        </w:rPr>
      </w:pPr>
      <w:r w:rsidRPr="007B73D4">
        <w:t>A.7.3.7.1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1357</w:t>
      </w:r>
    </w:p>
    <w:p w:rsidR="007B73D4" w:rsidRDefault="007B73D4">
      <w:pPr>
        <w:pStyle w:val="TOC4"/>
        <w:rPr>
          <w:rFonts w:asciiTheme="minorHAnsi" w:eastAsiaTheme="minorEastAsia" w:hAnsiTheme="minorHAnsi" w:cstheme="minorBidi"/>
          <w:sz w:val="22"/>
          <w:szCs w:val="22"/>
        </w:rPr>
      </w:pPr>
      <w:r w:rsidRPr="007B73D4">
        <w:t>A.7.3.7.2</w:t>
      </w:r>
      <w:r w:rsidRPr="007B73D4">
        <w:rPr>
          <w:rFonts w:asciiTheme="minorHAnsi" w:eastAsiaTheme="minorEastAsia" w:hAnsiTheme="minorHAnsi" w:cstheme="minorBidi"/>
          <w:sz w:val="22"/>
          <w:szCs w:val="22"/>
        </w:rPr>
        <w:tab/>
      </w:r>
      <w:r w:rsidRPr="002D7B17">
        <w:rPr>
          <w:snapToGrid w:val="0"/>
        </w:rPr>
        <w:t>Test Requirements</w:t>
      </w:r>
      <w:r>
        <w:tab/>
        <w:t>1360</w:t>
      </w:r>
    </w:p>
    <w:p w:rsidR="007B73D4" w:rsidRDefault="007B73D4">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1360</w:t>
      </w:r>
    </w:p>
    <w:p w:rsidR="007B73D4" w:rsidRDefault="007B73D4">
      <w:pPr>
        <w:pStyle w:val="TOC4"/>
        <w:rPr>
          <w:rFonts w:asciiTheme="minorHAnsi" w:eastAsiaTheme="minorEastAsia" w:hAnsiTheme="minorHAnsi" w:cstheme="minorBidi"/>
          <w:sz w:val="22"/>
          <w:szCs w:val="22"/>
        </w:rPr>
      </w:pPr>
      <w:r w:rsidRPr="007B73D4">
        <w:t>A.7.3.8.1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1360</w:t>
      </w:r>
    </w:p>
    <w:p w:rsidR="007B73D4" w:rsidRDefault="007B73D4">
      <w:pPr>
        <w:pStyle w:val="TOC4"/>
        <w:rPr>
          <w:rFonts w:asciiTheme="minorHAnsi" w:eastAsiaTheme="minorEastAsia" w:hAnsiTheme="minorHAnsi" w:cstheme="minorBidi"/>
          <w:sz w:val="22"/>
          <w:szCs w:val="22"/>
        </w:rPr>
      </w:pPr>
      <w:r w:rsidRPr="007B73D4">
        <w:t>A.7.3.8.2</w:t>
      </w:r>
      <w:r w:rsidRPr="007B73D4">
        <w:rPr>
          <w:rFonts w:asciiTheme="minorHAnsi" w:eastAsiaTheme="minorEastAsia" w:hAnsiTheme="minorHAnsi" w:cstheme="minorBidi"/>
          <w:sz w:val="22"/>
          <w:szCs w:val="22"/>
        </w:rPr>
        <w:tab/>
      </w:r>
      <w:r w:rsidRPr="002D7B17">
        <w:rPr>
          <w:snapToGrid w:val="0"/>
        </w:rPr>
        <w:t>Test Requirements</w:t>
      </w:r>
      <w:r>
        <w:tab/>
        <w:t>1363</w:t>
      </w:r>
    </w:p>
    <w:p w:rsidR="007B73D4" w:rsidRDefault="007B73D4">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1363</w:t>
      </w:r>
    </w:p>
    <w:p w:rsidR="007B73D4" w:rsidRDefault="007B73D4">
      <w:pPr>
        <w:pStyle w:val="TOC4"/>
        <w:rPr>
          <w:rFonts w:asciiTheme="minorHAnsi" w:eastAsiaTheme="minorEastAsia" w:hAnsiTheme="minorHAnsi" w:cstheme="minorBidi"/>
          <w:sz w:val="22"/>
          <w:szCs w:val="22"/>
        </w:rPr>
      </w:pPr>
      <w:r w:rsidRPr="007B73D4">
        <w:t>A.7.3.9.2</w:t>
      </w:r>
      <w:r w:rsidRPr="007B73D4">
        <w:rPr>
          <w:rFonts w:asciiTheme="minorHAnsi" w:eastAsiaTheme="minorEastAsia" w:hAnsiTheme="minorHAnsi" w:cstheme="minorBidi"/>
          <w:sz w:val="22"/>
          <w:szCs w:val="22"/>
        </w:rPr>
        <w:tab/>
      </w:r>
      <w:r w:rsidRPr="002D7B17">
        <w:rPr>
          <w:snapToGrid w:val="0"/>
        </w:rPr>
        <w:t>Test Requirements</w:t>
      </w:r>
      <w:r>
        <w:tab/>
        <w:t>1366</w:t>
      </w:r>
    </w:p>
    <w:p w:rsidR="007B73D4" w:rsidRDefault="007B73D4">
      <w:pPr>
        <w:pStyle w:val="TOC3"/>
        <w:rPr>
          <w:rFonts w:asciiTheme="minorHAnsi" w:eastAsiaTheme="minorEastAsia" w:hAnsiTheme="minorHAnsi" w:cstheme="minorBidi"/>
          <w:sz w:val="22"/>
          <w:szCs w:val="22"/>
        </w:rPr>
      </w:pPr>
      <w:r w:rsidRPr="007B73D4">
        <w:t>A.7.3.10</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w:t>
      </w:r>
      <w:r w:rsidRPr="002D7B17">
        <w:rPr>
          <w:rFonts w:eastAsia="MS Mincho"/>
          <w:lang w:eastAsia="zh-CN"/>
        </w:rPr>
        <w:t xml:space="preserve">DD Radio Link Monitoring Test for Out-of-sync under </w:t>
      </w:r>
      <w:r>
        <w:rPr>
          <w:lang w:eastAsia="zh-CN"/>
        </w:rPr>
        <w:t>T</w:t>
      </w:r>
      <w:r w:rsidRPr="002D7B17">
        <w:rPr>
          <w:rFonts w:eastAsia="MS Mincho"/>
          <w:lang w:eastAsia="zh-CN"/>
        </w:rPr>
        <w:t xml:space="preserve">ime </w:t>
      </w:r>
      <w:r>
        <w:rPr>
          <w:lang w:eastAsia="zh-CN"/>
        </w:rPr>
        <w:t>D</w:t>
      </w:r>
      <w:r w:rsidRPr="002D7B17">
        <w:rPr>
          <w:rFonts w:eastAsia="MS Mincho"/>
          <w:lang w:eastAsia="zh-CN"/>
        </w:rPr>
        <w:t xml:space="preserve">omain </w:t>
      </w:r>
      <w:r>
        <w:rPr>
          <w:lang w:eastAsia="zh-CN"/>
        </w:rPr>
        <w:t>M</w:t>
      </w:r>
      <w:r w:rsidRPr="002D7B17">
        <w:rPr>
          <w:rFonts w:eastAsia="MS Mincho"/>
          <w:lang w:eastAsia="zh-CN"/>
        </w:rPr>
        <w:t xml:space="preserve">easurement </w:t>
      </w:r>
      <w:r>
        <w:rPr>
          <w:lang w:eastAsia="zh-CN"/>
        </w:rPr>
        <w:t>R</w:t>
      </w:r>
      <w:r w:rsidRPr="002D7B17">
        <w:rPr>
          <w:rFonts w:eastAsia="MS Mincho"/>
          <w:lang w:eastAsia="zh-CN"/>
        </w:rPr>
        <w:t xml:space="preserve">esource </w:t>
      </w:r>
      <w:r>
        <w:rPr>
          <w:lang w:eastAsia="zh-CN"/>
        </w:rPr>
        <w:t>R</w:t>
      </w:r>
      <w:r w:rsidRPr="002D7B17">
        <w:rPr>
          <w:rFonts w:eastAsia="MS Mincho"/>
          <w:lang w:eastAsia="zh-CN"/>
        </w:rPr>
        <w:t>estriction</w:t>
      </w:r>
      <w:r>
        <w:rPr>
          <w:lang w:eastAsia="zh-CN"/>
        </w:rPr>
        <w:t xml:space="preserve"> with Non-MBSFN ABS</w:t>
      </w:r>
      <w:r>
        <w:tab/>
        <w:t>1366</w:t>
      </w:r>
    </w:p>
    <w:p w:rsidR="007B73D4" w:rsidRDefault="007B73D4">
      <w:pPr>
        <w:pStyle w:val="TOC4"/>
        <w:rPr>
          <w:rFonts w:asciiTheme="minorHAnsi" w:eastAsiaTheme="minorEastAsia" w:hAnsiTheme="minorHAnsi" w:cstheme="minorBidi"/>
          <w:sz w:val="22"/>
          <w:szCs w:val="22"/>
        </w:rPr>
      </w:pPr>
      <w:r w:rsidRPr="007B73D4">
        <w:t>A.7.3.10.1</w:t>
      </w:r>
      <w:r w:rsidRPr="007B73D4">
        <w:rPr>
          <w:rFonts w:asciiTheme="minorHAnsi" w:hAnsiTheme="minorHAnsi" w:cstheme="minorBidi"/>
          <w:sz w:val="22"/>
          <w:szCs w:val="22"/>
        </w:rPr>
        <w:tab/>
      </w:r>
      <w:r w:rsidRPr="002D7B17">
        <w:rPr>
          <w:rFonts w:eastAsia="MS Mincho"/>
          <w:snapToGrid w:val="0"/>
          <w:lang w:eastAsia="zh-CN"/>
        </w:rPr>
        <w:t>Test Purpose and Environment</w:t>
      </w:r>
      <w:r>
        <w:tab/>
        <w:t>1366</w:t>
      </w:r>
    </w:p>
    <w:p w:rsidR="007B73D4" w:rsidRDefault="007B73D4">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1369</w:t>
      </w:r>
    </w:p>
    <w:p w:rsidR="007B73D4" w:rsidRDefault="007B73D4">
      <w:pPr>
        <w:pStyle w:val="TOC4"/>
        <w:rPr>
          <w:rFonts w:asciiTheme="minorHAnsi" w:eastAsiaTheme="minorEastAsia" w:hAnsiTheme="minorHAnsi" w:cstheme="minorBidi"/>
          <w:sz w:val="22"/>
          <w:szCs w:val="22"/>
        </w:rPr>
      </w:pPr>
      <w:r w:rsidRPr="007B73D4">
        <w:t>A.7.3.11.1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1369</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11</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1373</w:t>
      </w:r>
    </w:p>
    <w:p w:rsidR="007B73D4" w:rsidRDefault="007B73D4">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1373</w:t>
      </w:r>
    </w:p>
    <w:p w:rsidR="007B73D4" w:rsidRDefault="007B73D4">
      <w:pPr>
        <w:pStyle w:val="TOC4"/>
        <w:rPr>
          <w:rFonts w:asciiTheme="minorHAnsi" w:eastAsiaTheme="minorEastAsia" w:hAnsiTheme="minorHAnsi" w:cstheme="minorBidi"/>
          <w:sz w:val="22"/>
          <w:szCs w:val="22"/>
        </w:rPr>
      </w:pPr>
      <w:r w:rsidRPr="007B73D4">
        <w:t>A.7.3.12.1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1373</w:t>
      </w:r>
    </w:p>
    <w:p w:rsidR="007B73D4" w:rsidRDefault="007B73D4">
      <w:pPr>
        <w:pStyle w:val="TOC4"/>
        <w:rPr>
          <w:rFonts w:asciiTheme="minorHAnsi" w:eastAsiaTheme="minorEastAsia" w:hAnsiTheme="minorHAnsi" w:cstheme="minorBidi"/>
          <w:sz w:val="22"/>
          <w:szCs w:val="22"/>
        </w:rPr>
      </w:pPr>
      <w:r w:rsidRPr="007B73D4">
        <w:t>A.7.3.12.2</w:t>
      </w:r>
      <w:r w:rsidRPr="007B73D4">
        <w:rPr>
          <w:rFonts w:asciiTheme="minorHAnsi" w:eastAsiaTheme="minorEastAsia" w:hAnsiTheme="minorHAnsi" w:cstheme="minorBidi"/>
          <w:sz w:val="22"/>
          <w:szCs w:val="22"/>
        </w:rPr>
        <w:tab/>
      </w:r>
      <w:r w:rsidRPr="002D7B17">
        <w:rPr>
          <w:snapToGrid w:val="0"/>
        </w:rPr>
        <w:t>Test Requirements</w:t>
      </w:r>
      <w:r>
        <w:tab/>
        <w:t>1377</w:t>
      </w:r>
    </w:p>
    <w:p w:rsidR="007B73D4" w:rsidRDefault="007B73D4">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1377</w:t>
      </w:r>
    </w:p>
    <w:p w:rsidR="007B73D4" w:rsidRDefault="007B73D4">
      <w:pPr>
        <w:pStyle w:val="TOC4"/>
        <w:rPr>
          <w:rFonts w:asciiTheme="minorHAnsi" w:eastAsiaTheme="minorEastAsia" w:hAnsiTheme="minorHAnsi" w:cstheme="minorBidi"/>
          <w:sz w:val="22"/>
          <w:szCs w:val="22"/>
        </w:rPr>
      </w:pPr>
      <w:r w:rsidRPr="007B73D4">
        <w:t>A.7.3.13.1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1377</w:t>
      </w:r>
    </w:p>
    <w:p w:rsidR="007B73D4" w:rsidRDefault="007B73D4">
      <w:pPr>
        <w:pStyle w:val="TOC4"/>
        <w:rPr>
          <w:rFonts w:asciiTheme="minorHAnsi" w:eastAsiaTheme="minorEastAsia" w:hAnsiTheme="minorHAnsi" w:cstheme="minorBidi"/>
          <w:sz w:val="22"/>
          <w:szCs w:val="22"/>
        </w:rPr>
      </w:pPr>
      <w:r w:rsidRPr="007B73D4">
        <w:t>A.7.3.13.2</w:t>
      </w:r>
      <w:r w:rsidRPr="007B73D4">
        <w:rPr>
          <w:rFonts w:asciiTheme="minorHAnsi" w:eastAsiaTheme="minorEastAsia" w:hAnsiTheme="minorHAnsi" w:cstheme="minorBidi"/>
          <w:sz w:val="22"/>
          <w:szCs w:val="22"/>
        </w:rPr>
        <w:tab/>
      </w:r>
      <w:r w:rsidRPr="002D7B17">
        <w:rPr>
          <w:snapToGrid w:val="0"/>
        </w:rPr>
        <w:t>Test Requirements</w:t>
      </w:r>
      <w:r>
        <w:tab/>
        <w:t>1380</w:t>
      </w:r>
    </w:p>
    <w:p w:rsidR="007B73D4" w:rsidRDefault="007B73D4">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1380</w:t>
      </w:r>
    </w:p>
    <w:p w:rsidR="007B73D4" w:rsidRDefault="007B73D4">
      <w:pPr>
        <w:pStyle w:val="TOC4"/>
        <w:rPr>
          <w:rFonts w:asciiTheme="minorHAnsi" w:eastAsiaTheme="minorEastAsia" w:hAnsiTheme="minorHAnsi" w:cstheme="minorBidi"/>
          <w:sz w:val="22"/>
          <w:szCs w:val="22"/>
        </w:rPr>
      </w:pPr>
      <w:r w:rsidRPr="007B73D4">
        <w:t>A.7.3.14.1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1380</w:t>
      </w:r>
    </w:p>
    <w:p w:rsidR="007B73D4" w:rsidRDefault="007B73D4">
      <w:pPr>
        <w:pStyle w:val="TOC4"/>
        <w:rPr>
          <w:rFonts w:asciiTheme="minorHAnsi" w:eastAsiaTheme="minorEastAsia" w:hAnsiTheme="minorHAnsi" w:cstheme="minorBidi"/>
          <w:sz w:val="22"/>
          <w:szCs w:val="22"/>
        </w:rPr>
      </w:pPr>
      <w:r w:rsidRPr="007B73D4">
        <w:t>A.7.3.14.2</w:t>
      </w:r>
      <w:r w:rsidRPr="007B73D4">
        <w:rPr>
          <w:rFonts w:asciiTheme="minorHAnsi" w:eastAsiaTheme="minorEastAsia" w:hAnsiTheme="minorHAnsi" w:cstheme="minorBidi"/>
          <w:sz w:val="22"/>
          <w:szCs w:val="22"/>
        </w:rPr>
        <w:tab/>
      </w:r>
      <w:r w:rsidRPr="002D7B17">
        <w:rPr>
          <w:snapToGrid w:val="0"/>
        </w:rPr>
        <w:t>Test Requirements</w:t>
      </w:r>
      <w:r>
        <w:tab/>
        <w:t>1383</w:t>
      </w:r>
    </w:p>
    <w:p w:rsidR="007B73D4" w:rsidRDefault="007B73D4">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1383</w:t>
      </w:r>
    </w:p>
    <w:p w:rsidR="007B73D4" w:rsidRDefault="007B73D4">
      <w:pPr>
        <w:pStyle w:val="TOC4"/>
        <w:rPr>
          <w:rFonts w:asciiTheme="minorHAnsi" w:eastAsiaTheme="minorEastAsia" w:hAnsiTheme="minorHAnsi" w:cstheme="minorBidi"/>
          <w:sz w:val="22"/>
          <w:szCs w:val="22"/>
        </w:rPr>
      </w:pPr>
      <w:r w:rsidRPr="007B73D4">
        <w:t>A.7.3.15.1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1383</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1386</w:t>
      </w:r>
    </w:p>
    <w:p w:rsidR="007B73D4" w:rsidRDefault="007B73D4">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1386</w:t>
      </w:r>
    </w:p>
    <w:p w:rsidR="007B73D4" w:rsidRDefault="007B73D4">
      <w:pPr>
        <w:pStyle w:val="TOC4"/>
        <w:rPr>
          <w:rFonts w:asciiTheme="minorHAnsi" w:eastAsiaTheme="minorEastAsia" w:hAnsiTheme="minorHAnsi" w:cstheme="minorBidi"/>
          <w:sz w:val="22"/>
          <w:szCs w:val="22"/>
        </w:rPr>
      </w:pPr>
      <w:r w:rsidRPr="007B73D4">
        <w:t>A.7.3.16.1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1386</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16</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1390</w:t>
      </w:r>
    </w:p>
    <w:p w:rsidR="007B73D4" w:rsidRDefault="007B73D4">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1390</w:t>
      </w:r>
    </w:p>
    <w:p w:rsidR="007B73D4" w:rsidRDefault="007B73D4">
      <w:pPr>
        <w:pStyle w:val="TOC4"/>
        <w:rPr>
          <w:rFonts w:asciiTheme="minorHAnsi" w:eastAsiaTheme="minorEastAsia" w:hAnsiTheme="minorHAnsi" w:cstheme="minorBidi"/>
          <w:sz w:val="22"/>
          <w:szCs w:val="22"/>
        </w:rPr>
      </w:pPr>
      <w:r w:rsidRPr="007B73D4">
        <w:t>A.7.3.17.1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1390</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17</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1393</w:t>
      </w:r>
    </w:p>
    <w:p w:rsidR="007B73D4" w:rsidRDefault="007B73D4">
      <w:pPr>
        <w:pStyle w:val="TOC3"/>
        <w:rPr>
          <w:rFonts w:asciiTheme="minorHAnsi" w:eastAsiaTheme="minorEastAsia" w:hAnsiTheme="minorHAnsi" w:cstheme="minorBidi"/>
          <w:sz w:val="22"/>
          <w:szCs w:val="22"/>
        </w:rPr>
      </w:pPr>
      <w:r>
        <w:lastRenderedPageBreak/>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1393</w:t>
      </w:r>
    </w:p>
    <w:p w:rsidR="007B73D4" w:rsidRDefault="007B73D4">
      <w:pPr>
        <w:pStyle w:val="TOC4"/>
        <w:rPr>
          <w:rFonts w:asciiTheme="minorHAnsi" w:eastAsiaTheme="minorEastAsia" w:hAnsiTheme="minorHAnsi" w:cstheme="minorBidi"/>
          <w:sz w:val="22"/>
          <w:szCs w:val="22"/>
        </w:rPr>
      </w:pPr>
      <w:r w:rsidRPr="007B73D4">
        <w:t>A.7.3.18.1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1393</w:t>
      </w:r>
    </w:p>
    <w:p w:rsidR="007B73D4" w:rsidRDefault="007B73D4">
      <w:pPr>
        <w:pStyle w:val="TOC4"/>
        <w:rPr>
          <w:rFonts w:asciiTheme="minorHAnsi" w:eastAsiaTheme="minorEastAsia" w:hAnsiTheme="minorHAnsi" w:cstheme="minorBidi"/>
          <w:sz w:val="22"/>
          <w:szCs w:val="22"/>
        </w:rPr>
      </w:pPr>
      <w:r w:rsidRPr="007B73D4">
        <w:t>A.7.3.</w:t>
      </w:r>
      <w:r w:rsidRPr="007B73D4">
        <w:rPr>
          <w:lang w:eastAsia="zh-CN"/>
        </w:rPr>
        <w:t>18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1397</w:t>
      </w:r>
    </w:p>
    <w:p w:rsidR="007B73D4" w:rsidRDefault="007B73D4">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1397</w:t>
      </w:r>
    </w:p>
    <w:p w:rsidR="007B73D4" w:rsidRDefault="007B73D4">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1397</w:t>
      </w:r>
    </w:p>
    <w:p w:rsidR="007B73D4" w:rsidRDefault="007B73D4">
      <w:pPr>
        <w:pStyle w:val="TOC4"/>
        <w:rPr>
          <w:rFonts w:asciiTheme="minorHAnsi" w:eastAsiaTheme="minorEastAsia" w:hAnsiTheme="minorHAnsi" w:cstheme="minorBidi"/>
          <w:sz w:val="22"/>
          <w:szCs w:val="22"/>
        </w:rPr>
      </w:pPr>
      <w:r w:rsidRPr="007B73D4">
        <w:t>A.7.3.19.2</w:t>
      </w:r>
      <w:r w:rsidRPr="007B73D4">
        <w:rPr>
          <w:rFonts w:asciiTheme="minorHAnsi" w:eastAsiaTheme="minorEastAsia" w:hAnsiTheme="minorHAnsi" w:cstheme="minorBidi"/>
          <w:sz w:val="22"/>
          <w:szCs w:val="22"/>
        </w:rPr>
        <w:tab/>
      </w:r>
      <w:r w:rsidRPr="002D7B17">
        <w:rPr>
          <w:snapToGrid w:val="0"/>
        </w:rPr>
        <w:t>Test Requirements</w:t>
      </w:r>
      <w:r>
        <w:tab/>
        <w:t>1401</w:t>
      </w:r>
    </w:p>
    <w:p w:rsidR="007B73D4" w:rsidRDefault="007B73D4">
      <w:pPr>
        <w:pStyle w:val="TOC3"/>
        <w:rPr>
          <w:rFonts w:asciiTheme="minorHAnsi" w:eastAsiaTheme="minorEastAsia" w:hAnsiTheme="minorHAnsi" w:cstheme="minorBidi"/>
          <w:sz w:val="22"/>
          <w:szCs w:val="22"/>
        </w:rPr>
      </w:pPr>
      <w:r w:rsidRPr="007B73D4">
        <w:t>A.7.3.20</w:t>
      </w:r>
      <w:r w:rsidRPr="007B73D4">
        <w:rPr>
          <w:rFonts w:asciiTheme="minorHAnsi" w:hAnsiTheme="minorHAnsi" w:cstheme="minorBidi"/>
          <w:sz w:val="22"/>
          <w:szCs w:val="22"/>
        </w:rPr>
        <w:tab/>
      </w:r>
      <w:r w:rsidRPr="002D7B17">
        <w:rPr>
          <w:rFonts w:eastAsia="MS Mincho"/>
          <w:lang w:eastAsia="zh-CN"/>
        </w:rPr>
        <w:t>E-UTRAN TDD Radio Link Monitoring Test for In-sync under Time Domain Measurement Resouce Restriction with CRS assistance information and Non-MBSFN ABS</w:t>
      </w:r>
      <w:r>
        <w:tab/>
        <w:t>1401</w:t>
      </w:r>
    </w:p>
    <w:p w:rsidR="007B73D4" w:rsidRDefault="007B73D4">
      <w:pPr>
        <w:pStyle w:val="TOC4"/>
        <w:rPr>
          <w:rFonts w:asciiTheme="minorHAnsi" w:eastAsiaTheme="minorEastAsia" w:hAnsiTheme="minorHAnsi" w:cstheme="minorBidi"/>
          <w:sz w:val="22"/>
          <w:szCs w:val="22"/>
        </w:rPr>
      </w:pPr>
      <w:r w:rsidRPr="007B73D4">
        <w:t>A.7.3.20.1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1401</w:t>
      </w:r>
    </w:p>
    <w:p w:rsidR="007B73D4" w:rsidRDefault="007B73D4">
      <w:pPr>
        <w:pStyle w:val="TOC4"/>
        <w:rPr>
          <w:rFonts w:asciiTheme="minorHAnsi" w:eastAsiaTheme="minorEastAsia" w:hAnsiTheme="minorHAnsi" w:cstheme="minorBidi"/>
          <w:sz w:val="22"/>
          <w:szCs w:val="22"/>
        </w:rPr>
      </w:pPr>
      <w:r w:rsidRPr="007B73D4">
        <w:t>A.7.3.20.2</w:t>
      </w:r>
      <w:r w:rsidRPr="007B73D4">
        <w:rPr>
          <w:rFonts w:asciiTheme="minorHAnsi" w:eastAsiaTheme="minorEastAsia" w:hAnsiTheme="minorHAnsi" w:cstheme="minorBidi"/>
          <w:sz w:val="22"/>
          <w:szCs w:val="22"/>
        </w:rPr>
        <w:tab/>
      </w:r>
      <w:r w:rsidRPr="002D7B17">
        <w:rPr>
          <w:snapToGrid w:val="0"/>
        </w:rPr>
        <w:t>Test Requirements</w:t>
      </w:r>
      <w:r>
        <w:tab/>
        <w:t>1405</w:t>
      </w:r>
    </w:p>
    <w:p w:rsidR="007B73D4" w:rsidRDefault="007B73D4">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1405</w:t>
      </w:r>
    </w:p>
    <w:p w:rsidR="007B73D4" w:rsidRDefault="007B73D4">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1405</w:t>
      </w:r>
    </w:p>
    <w:p w:rsidR="007B73D4" w:rsidRDefault="007B73D4">
      <w:pPr>
        <w:pStyle w:val="TOC4"/>
        <w:rPr>
          <w:rFonts w:asciiTheme="minorHAnsi" w:eastAsiaTheme="minorEastAsia" w:hAnsiTheme="minorHAnsi" w:cstheme="minorBidi"/>
          <w:sz w:val="22"/>
          <w:szCs w:val="22"/>
        </w:rPr>
      </w:pPr>
      <w:r w:rsidRPr="007B73D4">
        <w:t>A.7.3.21.2</w:t>
      </w:r>
      <w:r w:rsidRPr="007B73D4">
        <w:rPr>
          <w:rFonts w:asciiTheme="minorHAnsi" w:eastAsiaTheme="minorEastAsia" w:hAnsiTheme="minorHAnsi" w:cstheme="minorBidi"/>
          <w:sz w:val="22"/>
          <w:szCs w:val="22"/>
        </w:rPr>
        <w:tab/>
      </w:r>
      <w:r w:rsidRPr="002D7B17">
        <w:rPr>
          <w:snapToGrid w:val="0"/>
        </w:rPr>
        <w:t>Test Requirements</w:t>
      </w:r>
      <w:r>
        <w:tab/>
        <w:t>1409</w:t>
      </w:r>
    </w:p>
    <w:p w:rsidR="007B73D4" w:rsidRDefault="007B73D4">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1409</w:t>
      </w:r>
    </w:p>
    <w:p w:rsidR="007B73D4" w:rsidRDefault="007B73D4">
      <w:pPr>
        <w:pStyle w:val="TOC4"/>
        <w:rPr>
          <w:rFonts w:asciiTheme="minorHAnsi" w:eastAsiaTheme="minorEastAsia" w:hAnsiTheme="minorHAnsi" w:cstheme="minorBidi"/>
          <w:sz w:val="22"/>
          <w:szCs w:val="22"/>
        </w:rPr>
      </w:pPr>
      <w:r w:rsidRPr="007B73D4">
        <w:t>A.7.3.22.1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1409</w:t>
      </w:r>
    </w:p>
    <w:p w:rsidR="007B73D4" w:rsidRDefault="007B73D4">
      <w:pPr>
        <w:pStyle w:val="TOC4"/>
        <w:rPr>
          <w:rFonts w:asciiTheme="minorHAnsi" w:eastAsiaTheme="minorEastAsia" w:hAnsiTheme="minorHAnsi" w:cstheme="minorBidi"/>
          <w:sz w:val="22"/>
          <w:szCs w:val="22"/>
        </w:rPr>
      </w:pPr>
      <w:r w:rsidRPr="007B73D4">
        <w:t>A.7.3.22.2</w:t>
      </w:r>
      <w:r w:rsidRPr="007B73D4">
        <w:rPr>
          <w:rFonts w:asciiTheme="minorHAnsi" w:eastAsiaTheme="minorEastAsia" w:hAnsiTheme="minorHAnsi" w:cstheme="minorBidi"/>
          <w:sz w:val="22"/>
          <w:szCs w:val="22"/>
        </w:rPr>
        <w:tab/>
      </w:r>
      <w:r w:rsidRPr="002D7B17">
        <w:rPr>
          <w:snapToGrid w:val="0"/>
        </w:rPr>
        <w:t>Test Requirements</w:t>
      </w:r>
      <w:r>
        <w:tab/>
        <w:t>1413</w:t>
      </w:r>
    </w:p>
    <w:p w:rsidR="007B73D4" w:rsidRDefault="007B73D4">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1413</w:t>
      </w:r>
    </w:p>
    <w:p w:rsidR="007B73D4" w:rsidRDefault="007B73D4">
      <w:pPr>
        <w:pStyle w:val="TOC4"/>
        <w:rPr>
          <w:rFonts w:asciiTheme="minorHAnsi" w:eastAsiaTheme="minorEastAsia" w:hAnsiTheme="minorHAnsi" w:cstheme="minorBidi"/>
          <w:sz w:val="22"/>
          <w:szCs w:val="22"/>
        </w:rPr>
      </w:pPr>
      <w:r w:rsidRPr="007B73D4">
        <w:t>A.7.3.23.1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1413</w:t>
      </w:r>
    </w:p>
    <w:p w:rsidR="007B73D4" w:rsidRDefault="007B73D4">
      <w:pPr>
        <w:pStyle w:val="TOC4"/>
        <w:rPr>
          <w:rFonts w:asciiTheme="minorHAnsi" w:eastAsiaTheme="minorEastAsia" w:hAnsiTheme="minorHAnsi" w:cstheme="minorBidi"/>
          <w:sz w:val="22"/>
          <w:szCs w:val="22"/>
        </w:rPr>
      </w:pPr>
      <w:r w:rsidRPr="007B73D4">
        <w:t>A.7.3.23.2</w:t>
      </w:r>
      <w:r w:rsidRPr="007B73D4">
        <w:rPr>
          <w:rFonts w:asciiTheme="minorHAnsi" w:eastAsiaTheme="minorEastAsia" w:hAnsiTheme="minorHAnsi" w:cstheme="minorBidi"/>
          <w:sz w:val="22"/>
          <w:szCs w:val="22"/>
        </w:rPr>
        <w:tab/>
      </w:r>
      <w:r w:rsidRPr="002D7B17">
        <w:rPr>
          <w:snapToGrid w:val="0"/>
        </w:rPr>
        <w:t>Test Requirements</w:t>
      </w:r>
      <w:r>
        <w:tab/>
        <w:t>1414</w:t>
      </w:r>
    </w:p>
    <w:p w:rsidR="007B73D4" w:rsidRDefault="007B73D4">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1414</w:t>
      </w:r>
    </w:p>
    <w:p w:rsidR="007B73D4" w:rsidRDefault="007B73D4">
      <w:pPr>
        <w:pStyle w:val="TOC4"/>
        <w:rPr>
          <w:rFonts w:asciiTheme="minorHAnsi" w:eastAsiaTheme="minorEastAsia" w:hAnsiTheme="minorHAnsi" w:cstheme="minorBidi"/>
          <w:sz w:val="22"/>
          <w:szCs w:val="22"/>
        </w:rPr>
      </w:pPr>
      <w:r w:rsidRPr="007B73D4">
        <w:t>A.7.3.24.1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1414</w:t>
      </w:r>
    </w:p>
    <w:p w:rsidR="007B73D4" w:rsidRDefault="007B73D4">
      <w:pPr>
        <w:pStyle w:val="TOC4"/>
        <w:rPr>
          <w:rFonts w:asciiTheme="minorHAnsi" w:eastAsiaTheme="minorEastAsia" w:hAnsiTheme="minorHAnsi" w:cstheme="minorBidi"/>
          <w:sz w:val="22"/>
          <w:szCs w:val="22"/>
        </w:rPr>
      </w:pPr>
      <w:r w:rsidRPr="007B73D4">
        <w:t>A.7.3.24.2</w:t>
      </w:r>
      <w:r w:rsidRPr="007B73D4">
        <w:rPr>
          <w:rFonts w:asciiTheme="minorHAnsi" w:eastAsiaTheme="minorEastAsia" w:hAnsiTheme="minorHAnsi" w:cstheme="minorBidi"/>
          <w:sz w:val="22"/>
          <w:szCs w:val="22"/>
        </w:rPr>
        <w:tab/>
      </w:r>
      <w:r w:rsidRPr="002D7B17">
        <w:rPr>
          <w:snapToGrid w:val="0"/>
        </w:rPr>
        <w:t>Test Requirements</w:t>
      </w:r>
      <w:r>
        <w:tab/>
        <w:t>1415</w:t>
      </w:r>
    </w:p>
    <w:p w:rsidR="007B73D4" w:rsidRDefault="007B73D4">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1415</w:t>
      </w:r>
    </w:p>
    <w:p w:rsidR="007B73D4" w:rsidRDefault="007B73D4">
      <w:pPr>
        <w:pStyle w:val="TOC4"/>
        <w:rPr>
          <w:rFonts w:asciiTheme="minorHAnsi" w:eastAsiaTheme="minorEastAsia" w:hAnsiTheme="minorHAnsi" w:cstheme="minorBidi"/>
          <w:sz w:val="22"/>
          <w:szCs w:val="22"/>
        </w:rPr>
      </w:pPr>
      <w:r w:rsidRPr="007B73D4">
        <w:t>A.7.3.25.1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1415</w:t>
      </w:r>
    </w:p>
    <w:p w:rsidR="007B73D4" w:rsidRDefault="007B73D4">
      <w:pPr>
        <w:pStyle w:val="TOC4"/>
        <w:rPr>
          <w:rFonts w:asciiTheme="minorHAnsi" w:eastAsiaTheme="minorEastAsia" w:hAnsiTheme="minorHAnsi" w:cstheme="minorBidi"/>
          <w:sz w:val="22"/>
          <w:szCs w:val="22"/>
        </w:rPr>
      </w:pPr>
      <w:r w:rsidRPr="007B73D4">
        <w:t>A.7.3.25.2</w:t>
      </w:r>
      <w:r w:rsidRPr="007B73D4">
        <w:rPr>
          <w:rFonts w:asciiTheme="minorHAnsi" w:eastAsiaTheme="minorEastAsia" w:hAnsiTheme="minorHAnsi" w:cstheme="minorBidi"/>
          <w:sz w:val="22"/>
          <w:szCs w:val="22"/>
        </w:rPr>
        <w:tab/>
      </w:r>
      <w:r w:rsidRPr="002D7B17">
        <w:rPr>
          <w:snapToGrid w:val="0"/>
        </w:rPr>
        <w:t>Test Requirements</w:t>
      </w:r>
      <w:r>
        <w:tab/>
        <w:t>1416</w:t>
      </w:r>
    </w:p>
    <w:p w:rsidR="007B73D4" w:rsidRDefault="007B73D4">
      <w:pPr>
        <w:pStyle w:val="TOC3"/>
        <w:rPr>
          <w:rFonts w:asciiTheme="minorHAnsi" w:eastAsiaTheme="minorEastAsia" w:hAnsiTheme="minorHAnsi" w:cstheme="minorBidi"/>
          <w:sz w:val="22"/>
          <w:szCs w:val="22"/>
        </w:rPr>
      </w:pPr>
      <w:r w:rsidRPr="007B73D4">
        <w:t>A.7.3.26</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Out-of-sync</w:t>
      </w:r>
      <w:r>
        <w:rPr>
          <w:lang w:eastAsia="zh-CN"/>
        </w:rPr>
        <w:t xml:space="preserve"> for UE Category 0</w:t>
      </w:r>
      <w:r>
        <w:tab/>
        <w:t>1416</w:t>
      </w:r>
    </w:p>
    <w:p w:rsidR="007B73D4" w:rsidRDefault="007B73D4">
      <w:pPr>
        <w:pStyle w:val="TOC4"/>
        <w:rPr>
          <w:rFonts w:asciiTheme="minorHAnsi" w:eastAsiaTheme="minorEastAsia" w:hAnsiTheme="minorHAnsi" w:cstheme="minorBidi"/>
          <w:sz w:val="22"/>
          <w:szCs w:val="22"/>
        </w:rPr>
      </w:pPr>
      <w:r w:rsidRPr="007B73D4">
        <w:t>A.7.3.26.1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1416</w:t>
      </w:r>
    </w:p>
    <w:p w:rsidR="007B73D4" w:rsidRDefault="007B73D4">
      <w:pPr>
        <w:pStyle w:val="TOC4"/>
        <w:rPr>
          <w:rFonts w:asciiTheme="minorHAnsi" w:eastAsiaTheme="minorEastAsia" w:hAnsiTheme="minorHAnsi" w:cstheme="minorBidi"/>
          <w:sz w:val="22"/>
          <w:szCs w:val="22"/>
        </w:rPr>
      </w:pPr>
      <w:r w:rsidRPr="007B73D4">
        <w:t>A.7.3.26.2</w:t>
      </w:r>
      <w:r w:rsidRPr="007B73D4">
        <w:rPr>
          <w:rFonts w:asciiTheme="minorHAnsi" w:eastAsiaTheme="minorEastAsia" w:hAnsiTheme="minorHAnsi" w:cstheme="minorBidi"/>
          <w:sz w:val="22"/>
          <w:szCs w:val="22"/>
        </w:rPr>
        <w:tab/>
      </w:r>
      <w:r w:rsidRPr="002D7B17">
        <w:rPr>
          <w:snapToGrid w:val="0"/>
        </w:rPr>
        <w:t>Test Requirements</w:t>
      </w:r>
      <w:r>
        <w:tab/>
        <w:t>1419</w:t>
      </w:r>
    </w:p>
    <w:p w:rsidR="007B73D4" w:rsidRDefault="007B73D4">
      <w:pPr>
        <w:pStyle w:val="TOC3"/>
        <w:rPr>
          <w:rFonts w:asciiTheme="minorHAnsi" w:eastAsiaTheme="minorEastAsia" w:hAnsiTheme="minorHAnsi" w:cstheme="minorBidi"/>
          <w:sz w:val="22"/>
          <w:szCs w:val="22"/>
        </w:rPr>
      </w:pPr>
      <w:r w:rsidRPr="007B73D4">
        <w:t>A.7.3.27</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 xml:space="preserve">FDD Radio Link Monitoring Test for </w:t>
      </w:r>
      <w:r w:rsidRPr="002D7B17">
        <w:rPr>
          <w:rFonts w:eastAsia="MS Mincho"/>
        </w:rPr>
        <w:t>In</w:t>
      </w:r>
      <w:r w:rsidRPr="002D7B17">
        <w:rPr>
          <w:rFonts w:eastAsia="MS Mincho"/>
          <w:lang w:eastAsia="zh-CN"/>
        </w:rPr>
        <w:t>-sync</w:t>
      </w:r>
      <w:r>
        <w:rPr>
          <w:lang w:eastAsia="zh-CN"/>
        </w:rPr>
        <w:t xml:space="preserve"> for UE Category 0</w:t>
      </w:r>
      <w:r>
        <w:tab/>
        <w:t>1419</w:t>
      </w:r>
    </w:p>
    <w:p w:rsidR="007B73D4" w:rsidRDefault="007B73D4">
      <w:pPr>
        <w:pStyle w:val="TOC4"/>
        <w:rPr>
          <w:rFonts w:asciiTheme="minorHAnsi" w:eastAsiaTheme="minorEastAsia" w:hAnsiTheme="minorHAnsi" w:cstheme="minorBidi"/>
          <w:sz w:val="22"/>
          <w:szCs w:val="22"/>
        </w:rPr>
      </w:pPr>
      <w:r w:rsidRPr="007B73D4">
        <w:t>A.7.3.27.1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1419</w:t>
      </w:r>
    </w:p>
    <w:p w:rsidR="007B73D4" w:rsidRDefault="007B73D4">
      <w:pPr>
        <w:pStyle w:val="TOC4"/>
        <w:rPr>
          <w:rFonts w:asciiTheme="minorHAnsi" w:eastAsiaTheme="minorEastAsia" w:hAnsiTheme="minorHAnsi" w:cstheme="minorBidi"/>
          <w:sz w:val="22"/>
          <w:szCs w:val="22"/>
        </w:rPr>
      </w:pPr>
      <w:r w:rsidRPr="007B73D4">
        <w:t>A.7.3.27.2</w:t>
      </w:r>
      <w:r w:rsidRPr="007B73D4">
        <w:rPr>
          <w:rFonts w:asciiTheme="minorHAnsi" w:eastAsiaTheme="minorEastAsia" w:hAnsiTheme="minorHAnsi" w:cstheme="minorBidi"/>
          <w:sz w:val="22"/>
          <w:szCs w:val="22"/>
        </w:rPr>
        <w:tab/>
      </w:r>
      <w:r w:rsidRPr="002D7B17">
        <w:rPr>
          <w:snapToGrid w:val="0"/>
        </w:rPr>
        <w:t>Test Requirements</w:t>
      </w:r>
      <w:r>
        <w:tab/>
        <w:t>1422</w:t>
      </w:r>
    </w:p>
    <w:p w:rsidR="007B73D4" w:rsidRDefault="007B73D4">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1422</w:t>
      </w:r>
    </w:p>
    <w:p w:rsidR="007B73D4" w:rsidRDefault="007B73D4">
      <w:pPr>
        <w:pStyle w:val="TOC4"/>
        <w:rPr>
          <w:rFonts w:asciiTheme="minorHAnsi" w:eastAsiaTheme="minorEastAsia" w:hAnsiTheme="minorHAnsi" w:cstheme="minorBidi"/>
          <w:sz w:val="22"/>
          <w:szCs w:val="22"/>
        </w:rPr>
      </w:pPr>
      <w:r w:rsidRPr="007B73D4">
        <w:t>A.7.3.28.1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1422</w:t>
      </w:r>
    </w:p>
    <w:p w:rsidR="007B73D4" w:rsidRDefault="007B73D4">
      <w:pPr>
        <w:pStyle w:val="TOC4"/>
        <w:rPr>
          <w:rFonts w:asciiTheme="minorHAnsi" w:eastAsiaTheme="minorEastAsia" w:hAnsiTheme="minorHAnsi" w:cstheme="minorBidi"/>
          <w:sz w:val="22"/>
          <w:szCs w:val="22"/>
        </w:rPr>
      </w:pPr>
      <w:r w:rsidRPr="007B73D4">
        <w:t>A.7.3.28.2</w:t>
      </w:r>
      <w:r w:rsidRPr="007B73D4">
        <w:rPr>
          <w:rFonts w:asciiTheme="minorHAnsi" w:eastAsiaTheme="minorEastAsia" w:hAnsiTheme="minorHAnsi" w:cstheme="minorBidi"/>
          <w:sz w:val="22"/>
          <w:szCs w:val="22"/>
        </w:rPr>
        <w:tab/>
      </w:r>
      <w:r w:rsidRPr="002D7B17">
        <w:rPr>
          <w:snapToGrid w:val="0"/>
        </w:rPr>
        <w:t>Test Requirements</w:t>
      </w:r>
      <w:r>
        <w:tab/>
        <w:t>1425</w:t>
      </w:r>
    </w:p>
    <w:p w:rsidR="007B73D4" w:rsidRDefault="007B73D4">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1425</w:t>
      </w:r>
    </w:p>
    <w:p w:rsidR="007B73D4" w:rsidRDefault="007B73D4">
      <w:pPr>
        <w:pStyle w:val="TOC4"/>
        <w:rPr>
          <w:rFonts w:asciiTheme="minorHAnsi" w:eastAsiaTheme="minorEastAsia" w:hAnsiTheme="minorHAnsi" w:cstheme="minorBidi"/>
          <w:sz w:val="22"/>
          <w:szCs w:val="22"/>
        </w:rPr>
      </w:pPr>
      <w:r w:rsidRPr="007B73D4">
        <w:t>A.7.3.29.1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1425</w:t>
      </w:r>
    </w:p>
    <w:p w:rsidR="007B73D4" w:rsidRDefault="007B73D4">
      <w:pPr>
        <w:pStyle w:val="TOC4"/>
        <w:rPr>
          <w:rFonts w:asciiTheme="minorHAnsi" w:eastAsiaTheme="minorEastAsia" w:hAnsiTheme="minorHAnsi" w:cstheme="minorBidi"/>
          <w:sz w:val="22"/>
          <w:szCs w:val="22"/>
        </w:rPr>
      </w:pPr>
      <w:r w:rsidRPr="007B73D4">
        <w:t>A.7.3.29.2</w:t>
      </w:r>
      <w:r w:rsidRPr="007B73D4">
        <w:rPr>
          <w:rFonts w:asciiTheme="minorHAnsi" w:eastAsiaTheme="minorEastAsia" w:hAnsiTheme="minorHAnsi" w:cstheme="minorBidi"/>
          <w:sz w:val="22"/>
          <w:szCs w:val="22"/>
        </w:rPr>
        <w:tab/>
      </w:r>
      <w:r w:rsidRPr="002D7B17">
        <w:rPr>
          <w:snapToGrid w:val="0"/>
        </w:rPr>
        <w:t>Test Requirements</w:t>
      </w:r>
      <w:r>
        <w:tab/>
        <w:t>1428</w:t>
      </w:r>
    </w:p>
    <w:p w:rsidR="007B73D4" w:rsidRDefault="007B73D4">
      <w:pPr>
        <w:pStyle w:val="TOC3"/>
        <w:rPr>
          <w:rFonts w:asciiTheme="minorHAnsi" w:eastAsiaTheme="minorEastAsia" w:hAnsiTheme="minorHAnsi" w:cstheme="minorBidi"/>
          <w:sz w:val="22"/>
          <w:szCs w:val="22"/>
        </w:rPr>
      </w:pPr>
      <w:r w:rsidRPr="007B73D4">
        <w:t>A.7.3.30</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HD-FDD</w:t>
      </w:r>
      <w:r w:rsidRPr="002D7B17">
        <w:rPr>
          <w:rFonts w:eastAsia="MS Mincho"/>
          <w:lang w:eastAsia="zh-CN"/>
        </w:rPr>
        <w:t xml:space="preserve"> Radio Link Monitoring Test for Out-of-sync</w:t>
      </w:r>
      <w:r>
        <w:rPr>
          <w:lang w:eastAsia="zh-CN"/>
        </w:rPr>
        <w:t xml:space="preserve"> for UE Category 0</w:t>
      </w:r>
      <w:r>
        <w:tab/>
        <w:t>1428</w:t>
      </w:r>
    </w:p>
    <w:p w:rsidR="007B73D4" w:rsidRDefault="007B73D4">
      <w:pPr>
        <w:pStyle w:val="TOC4"/>
        <w:rPr>
          <w:rFonts w:asciiTheme="minorHAnsi" w:eastAsiaTheme="minorEastAsia" w:hAnsiTheme="minorHAnsi" w:cstheme="minorBidi"/>
          <w:sz w:val="22"/>
          <w:szCs w:val="22"/>
        </w:rPr>
      </w:pPr>
      <w:r w:rsidRPr="007B73D4">
        <w:t>A.7.3.30.1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1428</w:t>
      </w:r>
    </w:p>
    <w:p w:rsidR="007B73D4" w:rsidRDefault="007B73D4">
      <w:pPr>
        <w:pStyle w:val="TOC4"/>
        <w:rPr>
          <w:rFonts w:asciiTheme="minorHAnsi" w:eastAsiaTheme="minorEastAsia" w:hAnsiTheme="minorHAnsi" w:cstheme="minorBidi"/>
          <w:sz w:val="22"/>
          <w:szCs w:val="22"/>
        </w:rPr>
      </w:pPr>
      <w:r w:rsidRPr="007B73D4">
        <w:t>A.7.3.30.2</w:t>
      </w:r>
      <w:r w:rsidRPr="007B73D4">
        <w:rPr>
          <w:rFonts w:asciiTheme="minorHAnsi" w:eastAsiaTheme="minorEastAsia" w:hAnsiTheme="minorHAnsi" w:cstheme="minorBidi"/>
          <w:sz w:val="22"/>
          <w:szCs w:val="22"/>
        </w:rPr>
        <w:tab/>
      </w:r>
      <w:r w:rsidRPr="002D7B17">
        <w:rPr>
          <w:snapToGrid w:val="0"/>
        </w:rPr>
        <w:t>Test Requirements</w:t>
      </w:r>
      <w:r>
        <w:tab/>
        <w:t>1431</w:t>
      </w:r>
    </w:p>
    <w:p w:rsidR="007B73D4" w:rsidRDefault="007B73D4">
      <w:pPr>
        <w:pStyle w:val="TOC3"/>
        <w:rPr>
          <w:rFonts w:asciiTheme="minorHAnsi" w:eastAsiaTheme="minorEastAsia" w:hAnsiTheme="minorHAnsi" w:cstheme="minorBidi"/>
          <w:sz w:val="22"/>
          <w:szCs w:val="22"/>
        </w:rPr>
      </w:pPr>
      <w:r w:rsidRPr="007B73D4">
        <w:t>A.7.3.31</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HD-FDD</w:t>
      </w:r>
      <w:r w:rsidRPr="002D7B17">
        <w:rPr>
          <w:rFonts w:eastAsia="MS Mincho"/>
          <w:lang w:eastAsia="zh-CN"/>
        </w:rPr>
        <w:t xml:space="preserve"> Radio Link Monitoring Test for </w:t>
      </w:r>
      <w:r w:rsidRPr="002D7B17">
        <w:rPr>
          <w:rFonts w:eastAsia="MS Mincho"/>
        </w:rPr>
        <w:t>In</w:t>
      </w:r>
      <w:r w:rsidRPr="002D7B17">
        <w:rPr>
          <w:rFonts w:eastAsia="MS Mincho"/>
          <w:lang w:eastAsia="zh-CN"/>
        </w:rPr>
        <w:t>-sync</w:t>
      </w:r>
      <w:r>
        <w:rPr>
          <w:lang w:eastAsia="zh-CN"/>
        </w:rPr>
        <w:t xml:space="preserve"> for UE Category 0</w:t>
      </w:r>
      <w:r>
        <w:tab/>
        <w:t>1431</w:t>
      </w:r>
    </w:p>
    <w:p w:rsidR="007B73D4" w:rsidRDefault="007B73D4">
      <w:pPr>
        <w:pStyle w:val="TOC4"/>
        <w:rPr>
          <w:rFonts w:asciiTheme="minorHAnsi" w:eastAsiaTheme="minorEastAsia" w:hAnsiTheme="minorHAnsi" w:cstheme="minorBidi"/>
          <w:sz w:val="22"/>
          <w:szCs w:val="22"/>
        </w:rPr>
      </w:pPr>
      <w:r w:rsidRPr="007B73D4">
        <w:t>A.7.3.31.1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1431</w:t>
      </w:r>
    </w:p>
    <w:p w:rsidR="007B73D4" w:rsidRDefault="007B73D4">
      <w:pPr>
        <w:pStyle w:val="TOC4"/>
        <w:rPr>
          <w:rFonts w:asciiTheme="minorHAnsi" w:eastAsiaTheme="minorEastAsia" w:hAnsiTheme="minorHAnsi" w:cstheme="minorBidi"/>
          <w:sz w:val="22"/>
          <w:szCs w:val="22"/>
        </w:rPr>
      </w:pPr>
      <w:r w:rsidRPr="007B73D4">
        <w:t>A.7.3.31.2</w:t>
      </w:r>
      <w:r w:rsidRPr="007B73D4">
        <w:rPr>
          <w:rFonts w:asciiTheme="minorHAnsi" w:eastAsiaTheme="minorEastAsia" w:hAnsiTheme="minorHAnsi" w:cstheme="minorBidi"/>
          <w:sz w:val="22"/>
          <w:szCs w:val="22"/>
        </w:rPr>
        <w:tab/>
      </w:r>
      <w:r w:rsidRPr="002D7B17">
        <w:rPr>
          <w:snapToGrid w:val="0"/>
        </w:rPr>
        <w:t>Test Requirements</w:t>
      </w:r>
      <w:r>
        <w:tab/>
        <w:t>1434</w:t>
      </w:r>
    </w:p>
    <w:p w:rsidR="007B73D4" w:rsidRDefault="007B73D4">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1434</w:t>
      </w:r>
    </w:p>
    <w:p w:rsidR="007B73D4" w:rsidRDefault="007B73D4">
      <w:pPr>
        <w:pStyle w:val="TOC4"/>
        <w:rPr>
          <w:rFonts w:asciiTheme="minorHAnsi" w:eastAsiaTheme="minorEastAsia" w:hAnsiTheme="minorHAnsi" w:cstheme="minorBidi"/>
          <w:sz w:val="22"/>
          <w:szCs w:val="22"/>
        </w:rPr>
      </w:pPr>
      <w:r w:rsidRPr="007B73D4">
        <w:t>A.7.3.32.1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1434</w:t>
      </w:r>
    </w:p>
    <w:p w:rsidR="007B73D4" w:rsidRDefault="007B73D4">
      <w:pPr>
        <w:pStyle w:val="TOC4"/>
        <w:rPr>
          <w:rFonts w:asciiTheme="minorHAnsi" w:eastAsiaTheme="minorEastAsia" w:hAnsiTheme="minorHAnsi" w:cstheme="minorBidi"/>
          <w:sz w:val="22"/>
          <w:szCs w:val="22"/>
        </w:rPr>
      </w:pPr>
      <w:r w:rsidRPr="007B73D4">
        <w:t>A.7.3.32.2</w:t>
      </w:r>
      <w:r w:rsidRPr="007B73D4">
        <w:rPr>
          <w:rFonts w:asciiTheme="minorHAnsi" w:eastAsiaTheme="minorEastAsia" w:hAnsiTheme="minorHAnsi" w:cstheme="minorBidi"/>
          <w:sz w:val="22"/>
          <w:szCs w:val="22"/>
        </w:rPr>
        <w:tab/>
      </w:r>
      <w:r w:rsidRPr="002D7B17">
        <w:rPr>
          <w:snapToGrid w:val="0"/>
        </w:rPr>
        <w:t>Test Requirements</w:t>
      </w:r>
      <w:r>
        <w:tab/>
        <w:t>1437</w:t>
      </w:r>
    </w:p>
    <w:p w:rsidR="007B73D4" w:rsidRDefault="007B73D4">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1437</w:t>
      </w:r>
    </w:p>
    <w:p w:rsidR="007B73D4" w:rsidRDefault="007B73D4">
      <w:pPr>
        <w:pStyle w:val="TOC4"/>
        <w:rPr>
          <w:rFonts w:asciiTheme="minorHAnsi" w:eastAsiaTheme="minorEastAsia" w:hAnsiTheme="minorHAnsi" w:cstheme="minorBidi"/>
          <w:sz w:val="22"/>
          <w:szCs w:val="22"/>
        </w:rPr>
      </w:pPr>
      <w:r w:rsidRPr="007B73D4">
        <w:t>A.7.3.33.1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1437</w:t>
      </w:r>
    </w:p>
    <w:p w:rsidR="007B73D4" w:rsidRDefault="007B73D4">
      <w:pPr>
        <w:pStyle w:val="TOC4"/>
        <w:rPr>
          <w:rFonts w:asciiTheme="minorHAnsi" w:eastAsiaTheme="minorEastAsia" w:hAnsiTheme="minorHAnsi" w:cstheme="minorBidi"/>
          <w:sz w:val="22"/>
          <w:szCs w:val="22"/>
        </w:rPr>
      </w:pPr>
      <w:r w:rsidRPr="007B73D4">
        <w:t>A.7.3.33.2</w:t>
      </w:r>
      <w:r w:rsidRPr="007B73D4">
        <w:rPr>
          <w:rFonts w:asciiTheme="minorHAnsi" w:eastAsiaTheme="minorEastAsia" w:hAnsiTheme="minorHAnsi" w:cstheme="minorBidi"/>
          <w:sz w:val="22"/>
          <w:szCs w:val="22"/>
        </w:rPr>
        <w:tab/>
      </w:r>
      <w:r w:rsidRPr="002D7B17">
        <w:rPr>
          <w:snapToGrid w:val="0"/>
        </w:rPr>
        <w:t>Test Requirements</w:t>
      </w:r>
      <w:r>
        <w:tab/>
        <w:t>1440</w:t>
      </w:r>
    </w:p>
    <w:p w:rsidR="007B73D4" w:rsidRDefault="007B73D4">
      <w:pPr>
        <w:pStyle w:val="TOC3"/>
        <w:rPr>
          <w:rFonts w:asciiTheme="minorHAnsi" w:eastAsiaTheme="minorEastAsia" w:hAnsiTheme="minorHAnsi" w:cstheme="minorBidi"/>
          <w:sz w:val="22"/>
          <w:szCs w:val="22"/>
        </w:rPr>
      </w:pPr>
      <w:r w:rsidRPr="007B73D4">
        <w:t>A.7.3.34</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Out-of-sync</w:t>
      </w:r>
      <w:r>
        <w:rPr>
          <w:lang w:eastAsia="zh-CN"/>
        </w:rPr>
        <w:t xml:space="preserve"> for UE Category 0</w:t>
      </w:r>
      <w:r>
        <w:tab/>
        <w:t>1440</w:t>
      </w:r>
    </w:p>
    <w:p w:rsidR="007B73D4" w:rsidRDefault="007B73D4">
      <w:pPr>
        <w:pStyle w:val="TOC4"/>
        <w:rPr>
          <w:rFonts w:asciiTheme="minorHAnsi" w:eastAsiaTheme="minorEastAsia" w:hAnsiTheme="minorHAnsi" w:cstheme="minorBidi"/>
          <w:sz w:val="22"/>
          <w:szCs w:val="22"/>
        </w:rPr>
      </w:pPr>
      <w:r w:rsidRPr="007B73D4">
        <w:t>A.7.3.34.1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1440</w:t>
      </w:r>
    </w:p>
    <w:p w:rsidR="007B73D4" w:rsidRDefault="007B73D4">
      <w:pPr>
        <w:pStyle w:val="TOC4"/>
        <w:rPr>
          <w:rFonts w:asciiTheme="minorHAnsi" w:eastAsiaTheme="minorEastAsia" w:hAnsiTheme="minorHAnsi" w:cstheme="minorBidi"/>
          <w:sz w:val="22"/>
          <w:szCs w:val="22"/>
        </w:rPr>
      </w:pPr>
      <w:r w:rsidRPr="007B73D4">
        <w:t>A.7.3.34.2</w:t>
      </w:r>
      <w:r w:rsidRPr="007B73D4">
        <w:rPr>
          <w:rFonts w:asciiTheme="minorHAnsi" w:eastAsiaTheme="minorEastAsia" w:hAnsiTheme="minorHAnsi" w:cstheme="minorBidi"/>
          <w:sz w:val="22"/>
          <w:szCs w:val="22"/>
        </w:rPr>
        <w:tab/>
      </w:r>
      <w:r w:rsidRPr="002D7B17">
        <w:rPr>
          <w:snapToGrid w:val="0"/>
        </w:rPr>
        <w:t>Test Requirements</w:t>
      </w:r>
      <w:r>
        <w:tab/>
        <w:t>1443</w:t>
      </w:r>
    </w:p>
    <w:p w:rsidR="007B73D4" w:rsidRDefault="007B73D4">
      <w:pPr>
        <w:pStyle w:val="TOC3"/>
        <w:rPr>
          <w:rFonts w:asciiTheme="minorHAnsi" w:eastAsiaTheme="minorEastAsia" w:hAnsiTheme="minorHAnsi" w:cstheme="minorBidi"/>
          <w:sz w:val="22"/>
          <w:szCs w:val="22"/>
        </w:rPr>
      </w:pPr>
      <w:r w:rsidRPr="007B73D4">
        <w:t>A.7.3.35</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w:t>
      </w:r>
      <w:r w:rsidRPr="002D7B17">
        <w:rPr>
          <w:rFonts w:eastAsia="MS Mincho"/>
        </w:rPr>
        <w:t>In</w:t>
      </w:r>
      <w:r w:rsidRPr="002D7B17">
        <w:rPr>
          <w:rFonts w:eastAsia="MS Mincho"/>
          <w:lang w:eastAsia="zh-CN"/>
        </w:rPr>
        <w:t>-sync</w:t>
      </w:r>
      <w:r>
        <w:rPr>
          <w:lang w:eastAsia="zh-CN"/>
        </w:rPr>
        <w:t xml:space="preserve"> for UE category 0</w:t>
      </w:r>
      <w:r>
        <w:tab/>
        <w:t>1443</w:t>
      </w:r>
    </w:p>
    <w:p w:rsidR="007B73D4" w:rsidRDefault="007B73D4">
      <w:pPr>
        <w:pStyle w:val="TOC4"/>
        <w:rPr>
          <w:rFonts w:asciiTheme="minorHAnsi" w:eastAsiaTheme="minorEastAsia" w:hAnsiTheme="minorHAnsi" w:cstheme="minorBidi"/>
          <w:sz w:val="22"/>
          <w:szCs w:val="22"/>
        </w:rPr>
      </w:pPr>
      <w:r w:rsidRPr="007B73D4">
        <w:t>A.7.3.35.1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1443</w:t>
      </w:r>
    </w:p>
    <w:p w:rsidR="007B73D4" w:rsidRDefault="007B73D4">
      <w:pPr>
        <w:pStyle w:val="TOC4"/>
        <w:rPr>
          <w:rFonts w:asciiTheme="minorHAnsi" w:eastAsiaTheme="minorEastAsia" w:hAnsiTheme="minorHAnsi" w:cstheme="minorBidi"/>
          <w:sz w:val="22"/>
          <w:szCs w:val="22"/>
        </w:rPr>
      </w:pPr>
      <w:r w:rsidRPr="007B73D4">
        <w:t>A.7.3.35.2</w:t>
      </w:r>
      <w:r w:rsidRPr="007B73D4">
        <w:rPr>
          <w:rFonts w:asciiTheme="minorHAnsi" w:eastAsiaTheme="minorEastAsia" w:hAnsiTheme="minorHAnsi" w:cstheme="minorBidi"/>
          <w:sz w:val="22"/>
          <w:szCs w:val="22"/>
        </w:rPr>
        <w:tab/>
      </w:r>
      <w:r w:rsidRPr="002D7B17">
        <w:rPr>
          <w:snapToGrid w:val="0"/>
        </w:rPr>
        <w:t>Test Requirements</w:t>
      </w:r>
      <w:r>
        <w:tab/>
        <w:t>1446</w:t>
      </w:r>
    </w:p>
    <w:p w:rsidR="007B73D4" w:rsidRDefault="007B73D4">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1446</w:t>
      </w:r>
    </w:p>
    <w:p w:rsidR="007B73D4" w:rsidRDefault="007B73D4">
      <w:pPr>
        <w:pStyle w:val="TOC4"/>
        <w:rPr>
          <w:rFonts w:asciiTheme="minorHAnsi" w:eastAsiaTheme="minorEastAsia" w:hAnsiTheme="minorHAnsi" w:cstheme="minorBidi"/>
          <w:sz w:val="22"/>
          <w:szCs w:val="22"/>
        </w:rPr>
      </w:pPr>
      <w:r w:rsidRPr="007B73D4">
        <w:t>A.7.3.36.1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1446</w:t>
      </w:r>
    </w:p>
    <w:p w:rsidR="007B73D4" w:rsidRDefault="007B73D4">
      <w:pPr>
        <w:pStyle w:val="TOC4"/>
        <w:rPr>
          <w:rFonts w:asciiTheme="minorHAnsi" w:eastAsiaTheme="minorEastAsia" w:hAnsiTheme="minorHAnsi" w:cstheme="minorBidi"/>
          <w:sz w:val="22"/>
          <w:szCs w:val="22"/>
        </w:rPr>
      </w:pPr>
      <w:r w:rsidRPr="007B73D4">
        <w:t>A.7.3.36.2</w:t>
      </w:r>
      <w:r w:rsidRPr="007B73D4">
        <w:rPr>
          <w:rFonts w:asciiTheme="minorHAnsi" w:eastAsiaTheme="minorEastAsia" w:hAnsiTheme="minorHAnsi" w:cstheme="minorBidi"/>
          <w:sz w:val="22"/>
          <w:szCs w:val="22"/>
        </w:rPr>
        <w:tab/>
      </w:r>
      <w:r w:rsidRPr="002D7B17">
        <w:rPr>
          <w:snapToGrid w:val="0"/>
        </w:rPr>
        <w:t>Test Requirements</w:t>
      </w:r>
      <w:r>
        <w:tab/>
        <w:t>1449</w:t>
      </w:r>
    </w:p>
    <w:p w:rsidR="007B73D4" w:rsidRDefault="007B73D4">
      <w:pPr>
        <w:pStyle w:val="TOC3"/>
        <w:rPr>
          <w:rFonts w:asciiTheme="minorHAnsi" w:eastAsiaTheme="minorEastAsia" w:hAnsiTheme="minorHAnsi" w:cstheme="minorBidi"/>
          <w:sz w:val="22"/>
          <w:szCs w:val="22"/>
        </w:rPr>
      </w:pPr>
      <w:r>
        <w:lastRenderedPageBreak/>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1449</w:t>
      </w:r>
    </w:p>
    <w:p w:rsidR="007B73D4" w:rsidRDefault="007B73D4">
      <w:pPr>
        <w:pStyle w:val="TOC4"/>
        <w:rPr>
          <w:rFonts w:asciiTheme="minorHAnsi" w:eastAsiaTheme="minorEastAsia" w:hAnsiTheme="minorHAnsi" w:cstheme="minorBidi"/>
          <w:sz w:val="22"/>
          <w:szCs w:val="22"/>
        </w:rPr>
      </w:pPr>
      <w:r w:rsidRPr="007B73D4">
        <w:t>A.7.3.37.1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1449</w:t>
      </w:r>
    </w:p>
    <w:p w:rsidR="007B73D4" w:rsidRDefault="007B73D4">
      <w:pPr>
        <w:pStyle w:val="TOC4"/>
        <w:rPr>
          <w:rFonts w:asciiTheme="minorHAnsi" w:eastAsiaTheme="minorEastAsia" w:hAnsiTheme="minorHAnsi" w:cstheme="minorBidi"/>
          <w:sz w:val="22"/>
          <w:szCs w:val="22"/>
        </w:rPr>
      </w:pPr>
      <w:r w:rsidRPr="007B73D4">
        <w:t>A.7.3.37.2</w:t>
      </w:r>
      <w:r w:rsidRPr="007B73D4">
        <w:rPr>
          <w:rFonts w:asciiTheme="minorHAnsi" w:eastAsiaTheme="minorEastAsia" w:hAnsiTheme="minorHAnsi" w:cstheme="minorBidi"/>
          <w:sz w:val="22"/>
          <w:szCs w:val="22"/>
        </w:rPr>
        <w:tab/>
      </w:r>
      <w:r w:rsidRPr="002D7B17">
        <w:rPr>
          <w:snapToGrid w:val="0"/>
        </w:rPr>
        <w:t>Test Requirements</w:t>
      </w:r>
      <w:r>
        <w:tab/>
        <w:t>1452</w:t>
      </w:r>
    </w:p>
    <w:p w:rsidR="007B73D4" w:rsidRDefault="007B73D4">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1452</w:t>
      </w:r>
    </w:p>
    <w:p w:rsidR="007B73D4" w:rsidRDefault="007B73D4">
      <w:pPr>
        <w:pStyle w:val="TOC4"/>
        <w:rPr>
          <w:rFonts w:asciiTheme="minorHAnsi" w:eastAsiaTheme="minorEastAsia" w:hAnsiTheme="minorHAnsi" w:cstheme="minorBidi"/>
          <w:sz w:val="22"/>
          <w:szCs w:val="22"/>
        </w:rPr>
      </w:pPr>
      <w:r w:rsidRPr="007B73D4">
        <w:t>A.7.3.38.1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1452</w:t>
      </w:r>
    </w:p>
    <w:p w:rsidR="007B73D4" w:rsidRDefault="007B73D4">
      <w:pPr>
        <w:pStyle w:val="TOC4"/>
        <w:rPr>
          <w:rFonts w:asciiTheme="minorHAnsi" w:eastAsiaTheme="minorEastAsia" w:hAnsiTheme="minorHAnsi" w:cstheme="minorBidi"/>
          <w:sz w:val="22"/>
          <w:szCs w:val="22"/>
        </w:rPr>
      </w:pPr>
      <w:r w:rsidRPr="007B73D4">
        <w:t>A.7.3.38.2</w:t>
      </w:r>
      <w:r w:rsidRPr="007B73D4">
        <w:rPr>
          <w:rFonts w:asciiTheme="minorHAnsi" w:eastAsiaTheme="minorEastAsia" w:hAnsiTheme="minorHAnsi" w:cstheme="minorBidi"/>
          <w:sz w:val="22"/>
          <w:szCs w:val="22"/>
        </w:rPr>
        <w:tab/>
      </w:r>
      <w:r w:rsidRPr="002D7B17">
        <w:rPr>
          <w:snapToGrid w:val="0"/>
          <w:lang w:eastAsia="zh-CN"/>
        </w:rPr>
        <w:t>Test Requirements</w:t>
      </w:r>
      <w:r>
        <w:tab/>
        <w:t>1455</w:t>
      </w:r>
    </w:p>
    <w:p w:rsidR="007B73D4" w:rsidRDefault="007B73D4">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1455</w:t>
      </w:r>
    </w:p>
    <w:p w:rsidR="007B73D4" w:rsidRDefault="007B73D4">
      <w:pPr>
        <w:pStyle w:val="TOC4"/>
        <w:rPr>
          <w:rFonts w:asciiTheme="minorHAnsi" w:eastAsiaTheme="minorEastAsia" w:hAnsiTheme="minorHAnsi" w:cstheme="minorBidi"/>
          <w:sz w:val="22"/>
          <w:szCs w:val="22"/>
        </w:rPr>
      </w:pPr>
      <w:r w:rsidRPr="007B73D4">
        <w:t>A.7.3.39.1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1455</w:t>
      </w:r>
    </w:p>
    <w:p w:rsidR="007B73D4" w:rsidRDefault="007B73D4">
      <w:pPr>
        <w:pStyle w:val="TOC4"/>
        <w:rPr>
          <w:rFonts w:asciiTheme="minorHAnsi" w:eastAsiaTheme="minorEastAsia" w:hAnsiTheme="minorHAnsi" w:cstheme="minorBidi"/>
          <w:sz w:val="22"/>
          <w:szCs w:val="22"/>
        </w:rPr>
      </w:pPr>
      <w:r w:rsidRPr="007B73D4">
        <w:t>A.7.3.39.2</w:t>
      </w:r>
      <w:r w:rsidRPr="007B73D4">
        <w:rPr>
          <w:rFonts w:asciiTheme="minorHAnsi" w:eastAsiaTheme="minorEastAsia" w:hAnsiTheme="minorHAnsi" w:cstheme="minorBidi"/>
          <w:sz w:val="22"/>
          <w:szCs w:val="22"/>
        </w:rPr>
        <w:tab/>
      </w:r>
      <w:r w:rsidRPr="002D7B17">
        <w:rPr>
          <w:snapToGrid w:val="0"/>
        </w:rPr>
        <w:t>Test Requirements</w:t>
      </w:r>
      <w:r>
        <w:tab/>
        <w:t>1458</w:t>
      </w:r>
    </w:p>
    <w:p w:rsidR="007B73D4" w:rsidRDefault="007B73D4">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1459</w:t>
      </w:r>
    </w:p>
    <w:p w:rsidR="007B73D4" w:rsidRDefault="007B73D4">
      <w:pPr>
        <w:pStyle w:val="TOC4"/>
        <w:rPr>
          <w:rFonts w:asciiTheme="minorHAnsi" w:eastAsiaTheme="minorEastAsia" w:hAnsiTheme="minorHAnsi" w:cstheme="minorBidi"/>
          <w:sz w:val="22"/>
          <w:szCs w:val="22"/>
        </w:rPr>
      </w:pPr>
      <w:r w:rsidRPr="007B73D4">
        <w:t>A.7.3.40.1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1459</w:t>
      </w:r>
    </w:p>
    <w:p w:rsidR="007B73D4" w:rsidRDefault="007B73D4">
      <w:pPr>
        <w:pStyle w:val="TOC4"/>
        <w:rPr>
          <w:rFonts w:asciiTheme="minorHAnsi" w:eastAsiaTheme="minorEastAsia" w:hAnsiTheme="minorHAnsi" w:cstheme="minorBidi"/>
          <w:sz w:val="22"/>
          <w:szCs w:val="22"/>
        </w:rPr>
      </w:pPr>
      <w:r w:rsidRPr="007B73D4">
        <w:t>A.7.3.40.2</w:t>
      </w:r>
      <w:r w:rsidRPr="007B73D4">
        <w:rPr>
          <w:rFonts w:asciiTheme="minorHAnsi" w:eastAsiaTheme="minorEastAsia" w:hAnsiTheme="minorHAnsi" w:cstheme="minorBidi"/>
          <w:sz w:val="22"/>
          <w:szCs w:val="22"/>
        </w:rPr>
        <w:tab/>
      </w:r>
      <w:r w:rsidRPr="002D7B17">
        <w:rPr>
          <w:snapToGrid w:val="0"/>
          <w:lang w:eastAsia="zh-CN"/>
        </w:rPr>
        <w:t>Test Requirements</w:t>
      </w:r>
      <w:r>
        <w:tab/>
        <w:t>1461</w:t>
      </w:r>
    </w:p>
    <w:p w:rsidR="007B73D4" w:rsidRDefault="007B73D4">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1462</w:t>
      </w:r>
    </w:p>
    <w:p w:rsidR="007B73D4" w:rsidRDefault="007B73D4">
      <w:pPr>
        <w:pStyle w:val="TOC4"/>
        <w:rPr>
          <w:rFonts w:asciiTheme="minorHAnsi" w:eastAsiaTheme="minorEastAsia" w:hAnsiTheme="minorHAnsi" w:cstheme="minorBidi"/>
          <w:sz w:val="22"/>
          <w:szCs w:val="22"/>
        </w:rPr>
      </w:pPr>
      <w:r w:rsidRPr="007B73D4">
        <w:t>A.7.3.41.1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1462</w:t>
      </w:r>
    </w:p>
    <w:p w:rsidR="007B73D4" w:rsidRDefault="007B73D4">
      <w:pPr>
        <w:pStyle w:val="TOC4"/>
        <w:rPr>
          <w:rFonts w:asciiTheme="minorHAnsi" w:eastAsiaTheme="minorEastAsia" w:hAnsiTheme="minorHAnsi" w:cstheme="minorBidi"/>
          <w:sz w:val="22"/>
          <w:szCs w:val="22"/>
        </w:rPr>
      </w:pPr>
      <w:r w:rsidRPr="007B73D4">
        <w:t>A.7.3.41.2</w:t>
      </w:r>
      <w:r w:rsidRPr="007B73D4">
        <w:rPr>
          <w:rFonts w:asciiTheme="minorHAnsi" w:eastAsiaTheme="minorEastAsia" w:hAnsiTheme="minorHAnsi" w:cstheme="minorBidi"/>
          <w:sz w:val="22"/>
          <w:szCs w:val="22"/>
        </w:rPr>
        <w:tab/>
      </w:r>
      <w:r w:rsidRPr="002D7B17">
        <w:rPr>
          <w:snapToGrid w:val="0"/>
          <w:lang w:eastAsia="zh-CN"/>
        </w:rPr>
        <w:t>Test Requirements</w:t>
      </w:r>
      <w:r>
        <w:tab/>
        <w:t>1465</w:t>
      </w:r>
    </w:p>
    <w:p w:rsidR="007B73D4" w:rsidRDefault="007B73D4">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1465</w:t>
      </w:r>
    </w:p>
    <w:p w:rsidR="007B73D4" w:rsidRDefault="007B73D4">
      <w:pPr>
        <w:pStyle w:val="TOC4"/>
        <w:rPr>
          <w:rFonts w:asciiTheme="minorHAnsi" w:eastAsiaTheme="minorEastAsia" w:hAnsiTheme="minorHAnsi" w:cstheme="minorBidi"/>
          <w:sz w:val="22"/>
          <w:szCs w:val="22"/>
        </w:rPr>
      </w:pPr>
      <w:r w:rsidRPr="007B73D4">
        <w:t>A.7.3.42.1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1465</w:t>
      </w:r>
    </w:p>
    <w:p w:rsidR="007B73D4" w:rsidRDefault="007B73D4">
      <w:pPr>
        <w:pStyle w:val="TOC4"/>
        <w:rPr>
          <w:rFonts w:asciiTheme="minorHAnsi" w:eastAsiaTheme="minorEastAsia" w:hAnsiTheme="minorHAnsi" w:cstheme="minorBidi"/>
          <w:sz w:val="22"/>
          <w:szCs w:val="22"/>
        </w:rPr>
      </w:pPr>
      <w:r w:rsidRPr="007B73D4">
        <w:t>A.7.3.42.2</w:t>
      </w:r>
      <w:r w:rsidRPr="007B73D4">
        <w:rPr>
          <w:rFonts w:asciiTheme="minorHAnsi" w:eastAsiaTheme="minorEastAsia" w:hAnsiTheme="minorHAnsi" w:cstheme="minorBidi"/>
          <w:sz w:val="22"/>
          <w:szCs w:val="22"/>
        </w:rPr>
        <w:tab/>
      </w:r>
      <w:r w:rsidRPr="002D7B17">
        <w:rPr>
          <w:snapToGrid w:val="0"/>
        </w:rPr>
        <w:t>Test Requirements</w:t>
      </w:r>
      <w:r>
        <w:tab/>
        <w:t>1468</w:t>
      </w:r>
    </w:p>
    <w:p w:rsidR="007B73D4" w:rsidRDefault="007B73D4">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1468</w:t>
      </w:r>
    </w:p>
    <w:p w:rsidR="007B73D4" w:rsidRDefault="007B73D4">
      <w:pPr>
        <w:pStyle w:val="TOC4"/>
        <w:rPr>
          <w:rFonts w:asciiTheme="minorHAnsi" w:eastAsiaTheme="minorEastAsia" w:hAnsiTheme="minorHAnsi" w:cstheme="minorBidi"/>
          <w:sz w:val="22"/>
          <w:szCs w:val="22"/>
        </w:rPr>
      </w:pPr>
      <w:r w:rsidRPr="007B73D4">
        <w:t>A.7.3.43.1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1468</w:t>
      </w:r>
    </w:p>
    <w:p w:rsidR="007B73D4" w:rsidRDefault="007B73D4">
      <w:pPr>
        <w:pStyle w:val="TOC4"/>
        <w:rPr>
          <w:rFonts w:asciiTheme="minorHAnsi" w:eastAsiaTheme="minorEastAsia" w:hAnsiTheme="minorHAnsi" w:cstheme="minorBidi"/>
          <w:sz w:val="22"/>
          <w:szCs w:val="22"/>
        </w:rPr>
      </w:pPr>
      <w:r w:rsidRPr="007B73D4">
        <w:t>A.7.3.43.2</w:t>
      </w:r>
      <w:r w:rsidRPr="007B73D4">
        <w:rPr>
          <w:rFonts w:asciiTheme="minorHAnsi" w:eastAsiaTheme="minorEastAsia" w:hAnsiTheme="minorHAnsi" w:cstheme="minorBidi"/>
          <w:sz w:val="22"/>
          <w:szCs w:val="22"/>
        </w:rPr>
        <w:tab/>
      </w:r>
      <w:r w:rsidRPr="002D7B17">
        <w:rPr>
          <w:snapToGrid w:val="0"/>
          <w:lang w:eastAsia="zh-CN"/>
        </w:rPr>
        <w:t>Test Requirements</w:t>
      </w:r>
      <w:r>
        <w:tab/>
        <w:t>1471</w:t>
      </w:r>
    </w:p>
    <w:p w:rsidR="007B73D4" w:rsidRDefault="007B73D4">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1471</w:t>
      </w:r>
    </w:p>
    <w:p w:rsidR="007B73D4" w:rsidRDefault="007B73D4">
      <w:pPr>
        <w:pStyle w:val="TOC4"/>
        <w:rPr>
          <w:rFonts w:asciiTheme="minorHAnsi" w:eastAsiaTheme="minorEastAsia" w:hAnsiTheme="minorHAnsi" w:cstheme="minorBidi"/>
          <w:sz w:val="22"/>
          <w:szCs w:val="22"/>
        </w:rPr>
      </w:pPr>
      <w:r w:rsidRPr="007B73D4">
        <w:t>A.7.3.44.1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1471</w:t>
      </w:r>
    </w:p>
    <w:p w:rsidR="007B73D4" w:rsidRDefault="007B73D4">
      <w:pPr>
        <w:pStyle w:val="TOC4"/>
        <w:rPr>
          <w:rFonts w:asciiTheme="minorHAnsi" w:eastAsiaTheme="minorEastAsia" w:hAnsiTheme="minorHAnsi" w:cstheme="minorBidi"/>
          <w:sz w:val="22"/>
          <w:szCs w:val="22"/>
        </w:rPr>
      </w:pPr>
      <w:r w:rsidRPr="007B73D4">
        <w:t>A.7.3.44.2</w:t>
      </w:r>
      <w:r w:rsidRPr="007B73D4">
        <w:rPr>
          <w:rFonts w:asciiTheme="minorHAnsi" w:eastAsiaTheme="minorEastAsia" w:hAnsiTheme="minorHAnsi" w:cstheme="minorBidi"/>
          <w:sz w:val="22"/>
          <w:szCs w:val="22"/>
        </w:rPr>
        <w:tab/>
      </w:r>
      <w:r w:rsidRPr="002D7B17">
        <w:rPr>
          <w:snapToGrid w:val="0"/>
          <w:lang w:eastAsia="zh-CN"/>
        </w:rPr>
        <w:t>Test Requirements</w:t>
      </w:r>
      <w:r>
        <w:tab/>
        <w:t>1474</w:t>
      </w:r>
    </w:p>
    <w:p w:rsidR="007B73D4" w:rsidRDefault="007B73D4">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1475</w:t>
      </w:r>
    </w:p>
    <w:p w:rsidR="007B73D4" w:rsidRDefault="007B73D4">
      <w:pPr>
        <w:pStyle w:val="TOC4"/>
        <w:rPr>
          <w:rFonts w:asciiTheme="minorHAnsi" w:eastAsiaTheme="minorEastAsia" w:hAnsiTheme="minorHAnsi" w:cstheme="minorBidi"/>
          <w:sz w:val="22"/>
          <w:szCs w:val="22"/>
        </w:rPr>
      </w:pPr>
      <w:r w:rsidRPr="007B73D4">
        <w:t>A.7.3.45.1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1475</w:t>
      </w:r>
    </w:p>
    <w:p w:rsidR="007B73D4" w:rsidRDefault="007B73D4">
      <w:pPr>
        <w:pStyle w:val="TOC4"/>
        <w:rPr>
          <w:rFonts w:asciiTheme="minorHAnsi" w:eastAsiaTheme="minorEastAsia" w:hAnsiTheme="minorHAnsi" w:cstheme="minorBidi"/>
          <w:sz w:val="22"/>
          <w:szCs w:val="22"/>
        </w:rPr>
      </w:pPr>
      <w:r w:rsidRPr="007B73D4">
        <w:t>A.7.3.45.2</w:t>
      </w:r>
      <w:r w:rsidRPr="007B73D4">
        <w:rPr>
          <w:rFonts w:asciiTheme="minorHAnsi" w:eastAsiaTheme="minorEastAsia" w:hAnsiTheme="minorHAnsi" w:cstheme="minorBidi"/>
          <w:sz w:val="22"/>
          <w:szCs w:val="22"/>
        </w:rPr>
        <w:tab/>
      </w:r>
      <w:r w:rsidRPr="002D7B17">
        <w:rPr>
          <w:snapToGrid w:val="0"/>
          <w:lang w:eastAsia="zh-CN"/>
        </w:rPr>
        <w:t>Test Requirements</w:t>
      </w:r>
      <w:r>
        <w:tab/>
        <w:t>1477</w:t>
      </w:r>
    </w:p>
    <w:p w:rsidR="007B73D4" w:rsidRDefault="007B73D4">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1478</w:t>
      </w:r>
    </w:p>
    <w:p w:rsidR="007B73D4" w:rsidRDefault="007B73D4">
      <w:pPr>
        <w:pStyle w:val="TOC4"/>
        <w:rPr>
          <w:rFonts w:asciiTheme="minorHAnsi" w:eastAsiaTheme="minorEastAsia" w:hAnsiTheme="minorHAnsi" w:cstheme="minorBidi"/>
          <w:sz w:val="22"/>
          <w:szCs w:val="22"/>
        </w:rPr>
      </w:pPr>
      <w:r w:rsidRPr="007B73D4">
        <w:t>A.7.3.46.1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1478</w:t>
      </w:r>
    </w:p>
    <w:p w:rsidR="007B73D4" w:rsidRDefault="007B73D4">
      <w:pPr>
        <w:pStyle w:val="TOC4"/>
        <w:rPr>
          <w:rFonts w:asciiTheme="minorHAnsi" w:eastAsiaTheme="minorEastAsia" w:hAnsiTheme="minorHAnsi" w:cstheme="minorBidi"/>
          <w:sz w:val="22"/>
          <w:szCs w:val="22"/>
        </w:rPr>
      </w:pPr>
      <w:r w:rsidRPr="007B73D4">
        <w:t>A.7.3.46.2</w:t>
      </w:r>
      <w:r w:rsidRPr="007B73D4">
        <w:rPr>
          <w:rFonts w:asciiTheme="minorHAnsi" w:eastAsiaTheme="minorEastAsia" w:hAnsiTheme="minorHAnsi" w:cstheme="minorBidi"/>
          <w:sz w:val="22"/>
          <w:szCs w:val="22"/>
        </w:rPr>
        <w:tab/>
      </w:r>
      <w:r w:rsidRPr="002D7B17">
        <w:rPr>
          <w:snapToGrid w:val="0"/>
          <w:lang w:eastAsia="zh-CN"/>
        </w:rPr>
        <w:t>Test Requirements</w:t>
      </w:r>
      <w:r>
        <w:tab/>
        <w:t>1481</w:t>
      </w:r>
    </w:p>
    <w:p w:rsidR="007B73D4" w:rsidRDefault="007B73D4">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1481</w:t>
      </w:r>
    </w:p>
    <w:p w:rsidR="007B73D4" w:rsidRDefault="007B73D4">
      <w:pPr>
        <w:pStyle w:val="TOC4"/>
        <w:rPr>
          <w:rFonts w:asciiTheme="minorHAnsi" w:eastAsiaTheme="minorEastAsia" w:hAnsiTheme="minorHAnsi" w:cstheme="minorBidi"/>
          <w:sz w:val="22"/>
          <w:szCs w:val="22"/>
        </w:rPr>
      </w:pPr>
      <w:r w:rsidRPr="007B73D4">
        <w:t>A.7.3.47.1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1481</w:t>
      </w:r>
    </w:p>
    <w:p w:rsidR="007B73D4" w:rsidRDefault="007B73D4">
      <w:pPr>
        <w:pStyle w:val="TOC4"/>
        <w:rPr>
          <w:rFonts w:asciiTheme="minorHAnsi" w:eastAsiaTheme="minorEastAsia" w:hAnsiTheme="minorHAnsi" w:cstheme="minorBidi"/>
          <w:sz w:val="22"/>
          <w:szCs w:val="22"/>
        </w:rPr>
      </w:pPr>
      <w:r w:rsidRPr="007B73D4">
        <w:t>A.7.3.47.2</w:t>
      </w:r>
      <w:r w:rsidRPr="007B73D4">
        <w:rPr>
          <w:rFonts w:asciiTheme="minorHAnsi" w:eastAsiaTheme="minorEastAsia" w:hAnsiTheme="minorHAnsi" w:cstheme="minorBidi"/>
          <w:sz w:val="22"/>
          <w:szCs w:val="22"/>
        </w:rPr>
        <w:tab/>
      </w:r>
      <w:r w:rsidRPr="002D7B17">
        <w:rPr>
          <w:snapToGrid w:val="0"/>
          <w:lang w:eastAsia="zh-CN"/>
        </w:rPr>
        <w:t>Test Requirements</w:t>
      </w:r>
      <w:r>
        <w:tab/>
        <w:t>1484</w:t>
      </w:r>
    </w:p>
    <w:p w:rsidR="007B73D4" w:rsidRDefault="007B73D4">
      <w:pPr>
        <w:pStyle w:val="TOC3"/>
        <w:rPr>
          <w:rFonts w:asciiTheme="minorHAnsi" w:eastAsiaTheme="minorEastAsia" w:hAnsiTheme="minorHAnsi" w:cstheme="minorBidi"/>
          <w:sz w:val="22"/>
          <w:szCs w:val="22"/>
        </w:rPr>
      </w:pPr>
      <w:r w:rsidRPr="007B73D4">
        <w:t>A.7.3.48</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Out-of-sync</w:t>
      </w:r>
      <w:r>
        <w:rPr>
          <w:lang w:eastAsia="zh-CN"/>
        </w:rPr>
        <w:t xml:space="preserve"> for Cat-M1 UE in CEMode A</w:t>
      </w:r>
      <w:r>
        <w:tab/>
        <w:t>1484</w:t>
      </w:r>
    </w:p>
    <w:p w:rsidR="007B73D4" w:rsidRDefault="007B73D4">
      <w:pPr>
        <w:pStyle w:val="TOC4"/>
        <w:rPr>
          <w:rFonts w:asciiTheme="minorHAnsi" w:eastAsiaTheme="minorEastAsia" w:hAnsiTheme="minorHAnsi" w:cstheme="minorBidi"/>
          <w:sz w:val="22"/>
          <w:szCs w:val="22"/>
        </w:rPr>
      </w:pPr>
      <w:r w:rsidRPr="007B73D4">
        <w:t>A.7.3.48.1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1484</w:t>
      </w:r>
    </w:p>
    <w:p w:rsidR="007B73D4" w:rsidRDefault="007B73D4">
      <w:pPr>
        <w:pStyle w:val="TOC4"/>
        <w:rPr>
          <w:rFonts w:asciiTheme="minorHAnsi" w:eastAsiaTheme="minorEastAsia" w:hAnsiTheme="minorHAnsi" w:cstheme="minorBidi"/>
          <w:sz w:val="22"/>
          <w:szCs w:val="22"/>
        </w:rPr>
      </w:pPr>
      <w:r w:rsidRPr="007B73D4">
        <w:t>A.7.3.48.2</w:t>
      </w:r>
      <w:r w:rsidRPr="007B73D4">
        <w:rPr>
          <w:rFonts w:asciiTheme="minorHAnsi" w:eastAsiaTheme="minorEastAsia" w:hAnsiTheme="minorHAnsi" w:cstheme="minorBidi"/>
          <w:sz w:val="22"/>
          <w:szCs w:val="22"/>
        </w:rPr>
        <w:tab/>
      </w:r>
      <w:r w:rsidRPr="002D7B17">
        <w:rPr>
          <w:snapToGrid w:val="0"/>
        </w:rPr>
        <w:t>Test Requirements</w:t>
      </w:r>
      <w:r>
        <w:tab/>
        <w:t>1487</w:t>
      </w:r>
    </w:p>
    <w:p w:rsidR="007B73D4" w:rsidRDefault="007B73D4">
      <w:pPr>
        <w:pStyle w:val="TOC3"/>
        <w:rPr>
          <w:rFonts w:asciiTheme="minorHAnsi" w:eastAsiaTheme="minorEastAsia" w:hAnsiTheme="minorHAnsi" w:cstheme="minorBidi"/>
          <w:sz w:val="22"/>
          <w:szCs w:val="22"/>
        </w:rPr>
      </w:pPr>
      <w:r w:rsidRPr="007B73D4">
        <w:t>A.7.3.49</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In-Sync</w:t>
      </w:r>
      <w:r>
        <w:rPr>
          <w:lang w:eastAsia="zh-CN"/>
        </w:rPr>
        <w:t xml:space="preserve"> for Cat-M1 UE in CEMode A</w:t>
      </w:r>
      <w:r>
        <w:tab/>
        <w:t>1487</w:t>
      </w:r>
    </w:p>
    <w:p w:rsidR="007B73D4" w:rsidRDefault="007B73D4">
      <w:pPr>
        <w:pStyle w:val="TOC4"/>
        <w:rPr>
          <w:rFonts w:asciiTheme="minorHAnsi" w:eastAsiaTheme="minorEastAsia" w:hAnsiTheme="minorHAnsi" w:cstheme="minorBidi"/>
          <w:sz w:val="22"/>
          <w:szCs w:val="22"/>
        </w:rPr>
      </w:pPr>
      <w:r w:rsidRPr="007B73D4">
        <w:t>A.7.3.49.1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1487</w:t>
      </w:r>
    </w:p>
    <w:p w:rsidR="007B73D4" w:rsidRDefault="007B73D4">
      <w:pPr>
        <w:pStyle w:val="TOC4"/>
        <w:rPr>
          <w:rFonts w:asciiTheme="minorHAnsi" w:eastAsiaTheme="minorEastAsia" w:hAnsiTheme="minorHAnsi" w:cstheme="minorBidi"/>
          <w:sz w:val="22"/>
          <w:szCs w:val="22"/>
        </w:rPr>
      </w:pPr>
      <w:r w:rsidRPr="007B73D4">
        <w:t>A.7.3.49.2</w:t>
      </w:r>
      <w:r w:rsidRPr="007B73D4">
        <w:rPr>
          <w:rFonts w:asciiTheme="minorHAnsi" w:eastAsiaTheme="minorEastAsia" w:hAnsiTheme="minorHAnsi" w:cstheme="minorBidi"/>
          <w:sz w:val="22"/>
          <w:szCs w:val="22"/>
        </w:rPr>
        <w:tab/>
      </w:r>
      <w:r w:rsidRPr="002D7B17">
        <w:rPr>
          <w:snapToGrid w:val="0"/>
        </w:rPr>
        <w:t>Test Requirements</w:t>
      </w:r>
      <w:r>
        <w:tab/>
        <w:t>1490</w:t>
      </w:r>
    </w:p>
    <w:p w:rsidR="007B73D4" w:rsidRDefault="007B73D4">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1490</w:t>
      </w:r>
    </w:p>
    <w:p w:rsidR="007B73D4" w:rsidRDefault="007B73D4">
      <w:pPr>
        <w:pStyle w:val="TOC4"/>
        <w:rPr>
          <w:rFonts w:asciiTheme="minorHAnsi" w:eastAsiaTheme="minorEastAsia" w:hAnsiTheme="minorHAnsi" w:cstheme="minorBidi"/>
          <w:sz w:val="22"/>
          <w:szCs w:val="22"/>
        </w:rPr>
      </w:pPr>
      <w:r w:rsidRPr="007B73D4">
        <w:t>A.7.3.50.1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1490</w:t>
      </w:r>
    </w:p>
    <w:p w:rsidR="007B73D4" w:rsidRDefault="007B73D4">
      <w:pPr>
        <w:pStyle w:val="TOC4"/>
        <w:rPr>
          <w:rFonts w:asciiTheme="minorHAnsi" w:eastAsiaTheme="minorEastAsia" w:hAnsiTheme="minorHAnsi" w:cstheme="minorBidi"/>
          <w:sz w:val="22"/>
          <w:szCs w:val="22"/>
        </w:rPr>
      </w:pPr>
      <w:r w:rsidRPr="007B73D4">
        <w:t>A.7.3.50.2</w:t>
      </w:r>
      <w:r w:rsidRPr="007B73D4">
        <w:rPr>
          <w:rFonts w:asciiTheme="minorHAnsi" w:eastAsiaTheme="minorEastAsia" w:hAnsiTheme="minorHAnsi" w:cstheme="minorBidi"/>
          <w:sz w:val="22"/>
          <w:szCs w:val="22"/>
        </w:rPr>
        <w:tab/>
      </w:r>
      <w:r w:rsidRPr="002D7B17">
        <w:rPr>
          <w:snapToGrid w:val="0"/>
        </w:rPr>
        <w:t>Test Requirements</w:t>
      </w:r>
      <w:r>
        <w:tab/>
        <w:t>1493</w:t>
      </w:r>
    </w:p>
    <w:p w:rsidR="007B73D4" w:rsidRDefault="007B73D4">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1493</w:t>
      </w:r>
    </w:p>
    <w:p w:rsidR="007B73D4" w:rsidRDefault="007B73D4">
      <w:pPr>
        <w:pStyle w:val="TOC4"/>
        <w:rPr>
          <w:rFonts w:asciiTheme="minorHAnsi" w:eastAsiaTheme="minorEastAsia" w:hAnsiTheme="minorHAnsi" w:cstheme="minorBidi"/>
          <w:sz w:val="22"/>
          <w:szCs w:val="22"/>
        </w:rPr>
      </w:pPr>
      <w:r w:rsidRPr="007B73D4">
        <w:t>A.7.3.51.1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1493</w:t>
      </w:r>
    </w:p>
    <w:p w:rsidR="007B73D4" w:rsidRDefault="007B73D4">
      <w:pPr>
        <w:pStyle w:val="TOC4"/>
        <w:rPr>
          <w:rFonts w:asciiTheme="minorHAnsi" w:eastAsiaTheme="minorEastAsia" w:hAnsiTheme="minorHAnsi" w:cstheme="minorBidi"/>
          <w:sz w:val="22"/>
          <w:szCs w:val="22"/>
        </w:rPr>
      </w:pPr>
      <w:r w:rsidRPr="007B73D4">
        <w:t>A.7.3.51.2</w:t>
      </w:r>
      <w:r w:rsidRPr="007B73D4">
        <w:rPr>
          <w:rFonts w:asciiTheme="minorHAnsi" w:eastAsiaTheme="minorEastAsia" w:hAnsiTheme="minorHAnsi" w:cstheme="minorBidi"/>
          <w:sz w:val="22"/>
          <w:szCs w:val="22"/>
        </w:rPr>
        <w:tab/>
      </w:r>
      <w:r w:rsidRPr="002D7B17">
        <w:rPr>
          <w:snapToGrid w:val="0"/>
        </w:rPr>
        <w:t>Test Requirements</w:t>
      </w:r>
      <w:r>
        <w:tab/>
        <w:t>1496</w:t>
      </w:r>
    </w:p>
    <w:p w:rsidR="007B73D4" w:rsidRDefault="007B73D4">
      <w:pPr>
        <w:pStyle w:val="TOC3"/>
        <w:rPr>
          <w:rFonts w:asciiTheme="minorHAnsi" w:eastAsiaTheme="minorEastAsia" w:hAnsiTheme="minorHAnsi" w:cstheme="minorBidi"/>
          <w:sz w:val="22"/>
          <w:szCs w:val="22"/>
        </w:rPr>
      </w:pPr>
      <w:r w:rsidRPr="007B73D4">
        <w:t>A.7.3.52</w:t>
      </w:r>
      <w:r w:rsidRPr="007B73D4">
        <w:rPr>
          <w:rFonts w:asciiTheme="minorHAnsi" w:hAnsiTheme="minorHAnsi" w:cstheme="minorBidi"/>
          <w:sz w:val="22"/>
          <w:szCs w:val="22"/>
        </w:rPr>
        <w:tab/>
      </w:r>
      <w:r w:rsidRPr="002D7B17">
        <w:rPr>
          <w:rFonts w:eastAsia="MS Mincho"/>
          <w:lang w:eastAsia="zh-CN"/>
        </w:rPr>
        <w:t>E-UTRAN HD-FDD Radio Link Monitoring Test for Out-of-sync for Cat-M1 UE in CEMode A</w:t>
      </w:r>
      <w:r>
        <w:tab/>
        <w:t>1496</w:t>
      </w:r>
    </w:p>
    <w:p w:rsidR="007B73D4" w:rsidRDefault="007B73D4">
      <w:pPr>
        <w:pStyle w:val="TOC4"/>
        <w:rPr>
          <w:rFonts w:asciiTheme="minorHAnsi" w:eastAsiaTheme="minorEastAsia" w:hAnsiTheme="minorHAnsi" w:cstheme="minorBidi"/>
          <w:sz w:val="22"/>
          <w:szCs w:val="22"/>
        </w:rPr>
      </w:pPr>
      <w:r w:rsidRPr="007B73D4">
        <w:t>A.7.3.52.1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1496</w:t>
      </w:r>
    </w:p>
    <w:p w:rsidR="007B73D4" w:rsidRDefault="007B73D4">
      <w:pPr>
        <w:pStyle w:val="TOC4"/>
        <w:rPr>
          <w:rFonts w:asciiTheme="minorHAnsi" w:eastAsiaTheme="minorEastAsia" w:hAnsiTheme="minorHAnsi" w:cstheme="minorBidi"/>
          <w:sz w:val="22"/>
          <w:szCs w:val="22"/>
        </w:rPr>
      </w:pPr>
      <w:r w:rsidRPr="007B73D4">
        <w:t>A.7.3.52.2</w:t>
      </w:r>
      <w:r w:rsidRPr="007B73D4">
        <w:rPr>
          <w:rFonts w:asciiTheme="minorHAnsi" w:eastAsiaTheme="minorEastAsia" w:hAnsiTheme="minorHAnsi" w:cstheme="minorBidi"/>
          <w:sz w:val="22"/>
          <w:szCs w:val="22"/>
        </w:rPr>
        <w:tab/>
      </w:r>
      <w:r w:rsidRPr="002D7B17">
        <w:rPr>
          <w:snapToGrid w:val="0"/>
        </w:rPr>
        <w:t>Test Requirements</w:t>
      </w:r>
      <w:r>
        <w:tab/>
        <w:t>1499</w:t>
      </w:r>
    </w:p>
    <w:p w:rsidR="007B73D4" w:rsidRDefault="007B73D4">
      <w:pPr>
        <w:pStyle w:val="TOC3"/>
        <w:rPr>
          <w:rFonts w:asciiTheme="minorHAnsi" w:eastAsiaTheme="minorEastAsia" w:hAnsiTheme="minorHAnsi" w:cstheme="minorBidi"/>
          <w:sz w:val="22"/>
          <w:szCs w:val="22"/>
        </w:rPr>
      </w:pPr>
      <w:r w:rsidRPr="007B73D4">
        <w:t>A.7.3.53</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w:t>
      </w:r>
      <w:r w:rsidRPr="002D7B17">
        <w:rPr>
          <w:rFonts w:eastAsia="MS Mincho"/>
          <w:lang w:eastAsia="zh-CN"/>
        </w:rPr>
        <w:t>FDD Radio Link Monitoring Test for In-Sync</w:t>
      </w:r>
      <w:r>
        <w:rPr>
          <w:lang w:eastAsia="zh-CN"/>
        </w:rPr>
        <w:t xml:space="preserve"> for Cat-M1 UE in CEMode A</w:t>
      </w:r>
      <w:r>
        <w:tab/>
        <w:t>1499</w:t>
      </w:r>
    </w:p>
    <w:p w:rsidR="007B73D4" w:rsidRDefault="007B73D4">
      <w:pPr>
        <w:pStyle w:val="TOC4"/>
        <w:rPr>
          <w:rFonts w:asciiTheme="minorHAnsi" w:eastAsiaTheme="minorEastAsia" w:hAnsiTheme="minorHAnsi" w:cstheme="minorBidi"/>
          <w:sz w:val="22"/>
          <w:szCs w:val="22"/>
        </w:rPr>
      </w:pPr>
      <w:r w:rsidRPr="007B73D4">
        <w:t>A.7.3.53.1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1499</w:t>
      </w:r>
    </w:p>
    <w:p w:rsidR="007B73D4" w:rsidRDefault="007B73D4">
      <w:pPr>
        <w:pStyle w:val="TOC4"/>
        <w:rPr>
          <w:rFonts w:asciiTheme="minorHAnsi" w:eastAsiaTheme="minorEastAsia" w:hAnsiTheme="minorHAnsi" w:cstheme="minorBidi"/>
          <w:sz w:val="22"/>
          <w:szCs w:val="22"/>
        </w:rPr>
      </w:pPr>
      <w:r w:rsidRPr="007B73D4">
        <w:t>A.7.3.53.2</w:t>
      </w:r>
      <w:r w:rsidRPr="007B73D4">
        <w:rPr>
          <w:rFonts w:asciiTheme="minorHAnsi" w:eastAsiaTheme="minorEastAsia" w:hAnsiTheme="minorHAnsi" w:cstheme="minorBidi"/>
          <w:sz w:val="22"/>
          <w:szCs w:val="22"/>
        </w:rPr>
        <w:tab/>
      </w:r>
      <w:r w:rsidRPr="002D7B17">
        <w:rPr>
          <w:snapToGrid w:val="0"/>
        </w:rPr>
        <w:t>Test Requirements</w:t>
      </w:r>
      <w:r>
        <w:tab/>
        <w:t>1502</w:t>
      </w:r>
    </w:p>
    <w:p w:rsidR="007B73D4" w:rsidRDefault="007B73D4">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1502</w:t>
      </w:r>
    </w:p>
    <w:p w:rsidR="007B73D4" w:rsidRDefault="007B73D4">
      <w:pPr>
        <w:pStyle w:val="TOC4"/>
        <w:rPr>
          <w:rFonts w:asciiTheme="minorHAnsi" w:eastAsiaTheme="minorEastAsia" w:hAnsiTheme="minorHAnsi" w:cstheme="minorBidi"/>
          <w:sz w:val="22"/>
          <w:szCs w:val="22"/>
        </w:rPr>
      </w:pPr>
      <w:r w:rsidRPr="007B73D4">
        <w:lastRenderedPageBreak/>
        <w:t>A.7.3.54.1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1502</w:t>
      </w:r>
    </w:p>
    <w:p w:rsidR="007B73D4" w:rsidRDefault="007B73D4">
      <w:pPr>
        <w:pStyle w:val="TOC4"/>
        <w:rPr>
          <w:rFonts w:asciiTheme="minorHAnsi" w:eastAsiaTheme="minorEastAsia" w:hAnsiTheme="minorHAnsi" w:cstheme="minorBidi"/>
          <w:sz w:val="22"/>
          <w:szCs w:val="22"/>
        </w:rPr>
      </w:pPr>
      <w:r w:rsidRPr="007B73D4">
        <w:t>A.7.3.54.2</w:t>
      </w:r>
      <w:r w:rsidRPr="007B73D4">
        <w:rPr>
          <w:rFonts w:asciiTheme="minorHAnsi" w:eastAsiaTheme="minorEastAsia" w:hAnsiTheme="minorHAnsi" w:cstheme="minorBidi"/>
          <w:sz w:val="22"/>
          <w:szCs w:val="22"/>
        </w:rPr>
        <w:tab/>
      </w:r>
      <w:r w:rsidRPr="002D7B17">
        <w:rPr>
          <w:snapToGrid w:val="0"/>
        </w:rPr>
        <w:t>Test Requirements</w:t>
      </w:r>
      <w:r>
        <w:tab/>
        <w:t>1505</w:t>
      </w:r>
    </w:p>
    <w:p w:rsidR="007B73D4" w:rsidRDefault="007B73D4">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1505</w:t>
      </w:r>
    </w:p>
    <w:p w:rsidR="007B73D4" w:rsidRDefault="007B73D4">
      <w:pPr>
        <w:pStyle w:val="TOC4"/>
        <w:rPr>
          <w:rFonts w:asciiTheme="minorHAnsi" w:eastAsiaTheme="minorEastAsia" w:hAnsiTheme="minorHAnsi" w:cstheme="minorBidi"/>
          <w:sz w:val="22"/>
          <w:szCs w:val="22"/>
        </w:rPr>
      </w:pPr>
      <w:r w:rsidRPr="007B73D4">
        <w:t>A.7.3.55.1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1505</w:t>
      </w:r>
    </w:p>
    <w:p w:rsidR="007B73D4" w:rsidRDefault="007B73D4">
      <w:pPr>
        <w:pStyle w:val="TOC4"/>
        <w:rPr>
          <w:rFonts w:asciiTheme="minorHAnsi" w:eastAsiaTheme="minorEastAsia" w:hAnsiTheme="minorHAnsi" w:cstheme="minorBidi"/>
          <w:sz w:val="22"/>
          <w:szCs w:val="22"/>
        </w:rPr>
      </w:pPr>
      <w:r w:rsidRPr="007B73D4">
        <w:t>A.7.3.55.2</w:t>
      </w:r>
      <w:r w:rsidRPr="007B73D4">
        <w:rPr>
          <w:rFonts w:asciiTheme="minorHAnsi" w:eastAsiaTheme="minorEastAsia" w:hAnsiTheme="minorHAnsi" w:cstheme="minorBidi"/>
          <w:sz w:val="22"/>
          <w:szCs w:val="22"/>
        </w:rPr>
        <w:tab/>
      </w:r>
      <w:r w:rsidRPr="002D7B17">
        <w:rPr>
          <w:snapToGrid w:val="0"/>
        </w:rPr>
        <w:t>Test Requirements</w:t>
      </w:r>
      <w:r>
        <w:tab/>
        <w:t>1508</w:t>
      </w:r>
    </w:p>
    <w:p w:rsidR="007B73D4" w:rsidRDefault="007B73D4">
      <w:pPr>
        <w:pStyle w:val="TOC3"/>
        <w:rPr>
          <w:rFonts w:asciiTheme="minorHAnsi" w:eastAsiaTheme="minorEastAsia" w:hAnsiTheme="minorHAnsi" w:cstheme="minorBidi"/>
          <w:sz w:val="22"/>
          <w:szCs w:val="22"/>
        </w:rPr>
      </w:pPr>
      <w:r w:rsidRPr="007B73D4">
        <w:t>A.7.3.56</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Out-of-sync</w:t>
      </w:r>
      <w:r>
        <w:rPr>
          <w:lang w:eastAsia="zh-CN"/>
        </w:rPr>
        <w:t xml:space="preserve"> for Cat-M1 UE in CEMode A</w:t>
      </w:r>
      <w:r>
        <w:tab/>
        <w:t>1508</w:t>
      </w:r>
    </w:p>
    <w:p w:rsidR="007B73D4" w:rsidRDefault="007B73D4">
      <w:pPr>
        <w:pStyle w:val="TOC4"/>
        <w:rPr>
          <w:rFonts w:asciiTheme="minorHAnsi" w:eastAsiaTheme="minorEastAsia" w:hAnsiTheme="minorHAnsi" w:cstheme="minorBidi"/>
          <w:sz w:val="22"/>
          <w:szCs w:val="22"/>
        </w:rPr>
      </w:pPr>
      <w:r w:rsidRPr="007B73D4">
        <w:t>A.7.3.56.1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1508</w:t>
      </w:r>
    </w:p>
    <w:p w:rsidR="007B73D4" w:rsidRDefault="007B73D4">
      <w:pPr>
        <w:pStyle w:val="TOC4"/>
        <w:rPr>
          <w:rFonts w:asciiTheme="minorHAnsi" w:eastAsiaTheme="minorEastAsia" w:hAnsiTheme="minorHAnsi" w:cstheme="minorBidi"/>
          <w:sz w:val="22"/>
          <w:szCs w:val="22"/>
        </w:rPr>
      </w:pPr>
      <w:r w:rsidRPr="007B73D4">
        <w:t>A.7.3.56.2</w:t>
      </w:r>
      <w:r w:rsidRPr="007B73D4">
        <w:rPr>
          <w:rFonts w:asciiTheme="minorHAnsi" w:eastAsiaTheme="minorEastAsia" w:hAnsiTheme="minorHAnsi" w:cstheme="minorBidi"/>
          <w:sz w:val="22"/>
          <w:szCs w:val="22"/>
        </w:rPr>
        <w:tab/>
      </w:r>
      <w:r w:rsidRPr="002D7B17">
        <w:rPr>
          <w:snapToGrid w:val="0"/>
        </w:rPr>
        <w:t>Test Requirements</w:t>
      </w:r>
      <w:r>
        <w:tab/>
        <w:t>1511</w:t>
      </w:r>
    </w:p>
    <w:p w:rsidR="007B73D4" w:rsidRDefault="007B73D4">
      <w:pPr>
        <w:pStyle w:val="TOC3"/>
        <w:rPr>
          <w:rFonts w:asciiTheme="minorHAnsi" w:eastAsiaTheme="minorEastAsia" w:hAnsiTheme="minorHAnsi" w:cstheme="minorBidi"/>
          <w:sz w:val="22"/>
          <w:szCs w:val="22"/>
        </w:rPr>
      </w:pPr>
      <w:r w:rsidRPr="007B73D4">
        <w:t>A.7.3.57</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w:t>
      </w:r>
      <w:r w:rsidRPr="002D7B17">
        <w:rPr>
          <w:rFonts w:eastAsia="MS Mincho"/>
          <w:lang w:eastAsia="zh-CN"/>
        </w:rPr>
        <w:t>DD Radio Link Monitoring Test for In-Sync</w:t>
      </w:r>
      <w:r>
        <w:rPr>
          <w:lang w:eastAsia="zh-CN"/>
        </w:rPr>
        <w:t xml:space="preserve"> for Cat-M1 UE in CEMode A</w:t>
      </w:r>
      <w:r>
        <w:tab/>
        <w:t>1511</w:t>
      </w:r>
    </w:p>
    <w:p w:rsidR="007B73D4" w:rsidRDefault="007B73D4">
      <w:pPr>
        <w:pStyle w:val="TOC4"/>
        <w:rPr>
          <w:rFonts w:asciiTheme="minorHAnsi" w:eastAsiaTheme="minorEastAsia" w:hAnsiTheme="minorHAnsi" w:cstheme="minorBidi"/>
          <w:sz w:val="22"/>
          <w:szCs w:val="22"/>
        </w:rPr>
      </w:pPr>
      <w:r w:rsidRPr="007B73D4">
        <w:t>A.7.3.57.1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1511</w:t>
      </w:r>
    </w:p>
    <w:p w:rsidR="007B73D4" w:rsidRDefault="007B73D4">
      <w:pPr>
        <w:pStyle w:val="TOC4"/>
        <w:rPr>
          <w:rFonts w:asciiTheme="minorHAnsi" w:eastAsiaTheme="minorEastAsia" w:hAnsiTheme="minorHAnsi" w:cstheme="minorBidi"/>
          <w:sz w:val="22"/>
          <w:szCs w:val="22"/>
        </w:rPr>
      </w:pPr>
      <w:r w:rsidRPr="007B73D4">
        <w:t>A.7.3.57.2</w:t>
      </w:r>
      <w:r w:rsidRPr="007B73D4">
        <w:rPr>
          <w:rFonts w:asciiTheme="minorHAnsi" w:eastAsiaTheme="minorEastAsia" w:hAnsiTheme="minorHAnsi" w:cstheme="minorBidi"/>
          <w:sz w:val="22"/>
          <w:szCs w:val="22"/>
        </w:rPr>
        <w:tab/>
      </w:r>
      <w:r w:rsidRPr="002D7B17">
        <w:rPr>
          <w:snapToGrid w:val="0"/>
        </w:rPr>
        <w:t>Test Requirements</w:t>
      </w:r>
      <w:r>
        <w:tab/>
        <w:t>1514</w:t>
      </w:r>
    </w:p>
    <w:p w:rsidR="007B73D4" w:rsidRDefault="007B73D4">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1514</w:t>
      </w:r>
    </w:p>
    <w:p w:rsidR="007B73D4" w:rsidRDefault="007B73D4">
      <w:pPr>
        <w:pStyle w:val="TOC4"/>
        <w:rPr>
          <w:rFonts w:asciiTheme="minorHAnsi" w:eastAsiaTheme="minorEastAsia" w:hAnsiTheme="minorHAnsi" w:cstheme="minorBidi"/>
          <w:sz w:val="22"/>
          <w:szCs w:val="22"/>
        </w:rPr>
      </w:pPr>
      <w:r w:rsidRPr="007B73D4">
        <w:t>A.7.3.58.1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1514</w:t>
      </w:r>
    </w:p>
    <w:p w:rsidR="007B73D4" w:rsidRDefault="007B73D4">
      <w:pPr>
        <w:pStyle w:val="TOC4"/>
        <w:rPr>
          <w:rFonts w:asciiTheme="minorHAnsi" w:eastAsiaTheme="minorEastAsia" w:hAnsiTheme="minorHAnsi" w:cstheme="minorBidi"/>
          <w:sz w:val="22"/>
          <w:szCs w:val="22"/>
        </w:rPr>
      </w:pPr>
      <w:r w:rsidRPr="007B73D4">
        <w:t>A.7.3.58.2</w:t>
      </w:r>
      <w:r w:rsidRPr="007B73D4">
        <w:rPr>
          <w:rFonts w:asciiTheme="minorHAnsi" w:eastAsiaTheme="minorEastAsia" w:hAnsiTheme="minorHAnsi" w:cstheme="minorBidi"/>
          <w:sz w:val="22"/>
          <w:szCs w:val="22"/>
        </w:rPr>
        <w:tab/>
      </w:r>
      <w:r w:rsidRPr="002D7B17">
        <w:rPr>
          <w:snapToGrid w:val="0"/>
        </w:rPr>
        <w:t>Test Requirements</w:t>
      </w:r>
      <w:r>
        <w:tab/>
        <w:t>1517</w:t>
      </w:r>
    </w:p>
    <w:p w:rsidR="007B73D4" w:rsidRDefault="007B73D4">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1517</w:t>
      </w:r>
    </w:p>
    <w:p w:rsidR="007B73D4" w:rsidRDefault="007B73D4">
      <w:pPr>
        <w:pStyle w:val="TOC4"/>
        <w:rPr>
          <w:rFonts w:asciiTheme="minorHAnsi" w:eastAsiaTheme="minorEastAsia" w:hAnsiTheme="minorHAnsi" w:cstheme="minorBidi"/>
          <w:sz w:val="22"/>
          <w:szCs w:val="22"/>
        </w:rPr>
      </w:pPr>
      <w:r w:rsidRPr="007B73D4">
        <w:t>A.7.3.59.1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1517</w:t>
      </w:r>
    </w:p>
    <w:p w:rsidR="007B73D4" w:rsidRDefault="007B73D4">
      <w:pPr>
        <w:pStyle w:val="TOC4"/>
        <w:rPr>
          <w:rFonts w:asciiTheme="minorHAnsi" w:eastAsiaTheme="minorEastAsia" w:hAnsiTheme="minorHAnsi" w:cstheme="minorBidi"/>
          <w:sz w:val="22"/>
          <w:szCs w:val="22"/>
        </w:rPr>
      </w:pPr>
      <w:r w:rsidRPr="007B73D4">
        <w:t>A.7.3.59.2</w:t>
      </w:r>
      <w:r w:rsidRPr="007B73D4">
        <w:rPr>
          <w:rFonts w:asciiTheme="minorHAnsi" w:eastAsiaTheme="minorEastAsia" w:hAnsiTheme="minorHAnsi" w:cstheme="minorBidi"/>
          <w:sz w:val="22"/>
          <w:szCs w:val="22"/>
        </w:rPr>
        <w:tab/>
      </w:r>
      <w:r w:rsidRPr="002D7B17">
        <w:rPr>
          <w:snapToGrid w:val="0"/>
        </w:rPr>
        <w:t>Test Requirements</w:t>
      </w:r>
      <w:r>
        <w:tab/>
        <w:t>1520</w:t>
      </w:r>
    </w:p>
    <w:p w:rsidR="007B73D4" w:rsidRDefault="007B73D4">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1520</w:t>
      </w:r>
    </w:p>
    <w:p w:rsidR="007B73D4" w:rsidRDefault="007B73D4">
      <w:pPr>
        <w:pStyle w:val="TOC4"/>
        <w:rPr>
          <w:rFonts w:asciiTheme="minorHAnsi" w:eastAsiaTheme="minorEastAsia" w:hAnsiTheme="minorHAnsi" w:cstheme="minorBidi"/>
          <w:sz w:val="22"/>
          <w:szCs w:val="22"/>
        </w:rPr>
      </w:pPr>
      <w:r w:rsidRPr="007B73D4">
        <w:t>A.7.3.60.1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1520</w:t>
      </w:r>
    </w:p>
    <w:p w:rsidR="007B73D4" w:rsidRDefault="007B73D4">
      <w:pPr>
        <w:pStyle w:val="TOC4"/>
        <w:rPr>
          <w:rFonts w:asciiTheme="minorHAnsi" w:eastAsiaTheme="minorEastAsia" w:hAnsiTheme="minorHAnsi" w:cstheme="minorBidi"/>
          <w:sz w:val="22"/>
          <w:szCs w:val="22"/>
        </w:rPr>
      </w:pPr>
      <w:r w:rsidRPr="007B73D4">
        <w:t>A.7.3.60.2</w:t>
      </w:r>
      <w:r w:rsidRPr="007B73D4">
        <w:rPr>
          <w:rFonts w:asciiTheme="minorHAnsi" w:eastAsiaTheme="minorEastAsia" w:hAnsiTheme="minorHAnsi" w:cstheme="minorBidi"/>
          <w:sz w:val="22"/>
          <w:szCs w:val="22"/>
        </w:rPr>
        <w:tab/>
      </w:r>
      <w:r w:rsidRPr="002D7B17">
        <w:rPr>
          <w:snapToGrid w:val="0"/>
        </w:rPr>
        <w:t>Test Requirements</w:t>
      </w:r>
      <w:r>
        <w:tab/>
        <w:t>1524</w:t>
      </w:r>
    </w:p>
    <w:p w:rsidR="007B73D4" w:rsidRDefault="007B73D4">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1524</w:t>
      </w:r>
    </w:p>
    <w:p w:rsidR="007B73D4" w:rsidRDefault="007B73D4">
      <w:pPr>
        <w:pStyle w:val="TOC4"/>
        <w:rPr>
          <w:rFonts w:asciiTheme="minorHAnsi" w:eastAsiaTheme="minorEastAsia" w:hAnsiTheme="minorHAnsi" w:cstheme="minorBidi"/>
          <w:sz w:val="22"/>
          <w:szCs w:val="22"/>
        </w:rPr>
      </w:pPr>
      <w:r w:rsidRPr="007B73D4">
        <w:t>A.7.3.61.1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1524</w:t>
      </w:r>
    </w:p>
    <w:p w:rsidR="007B73D4" w:rsidRDefault="007B73D4">
      <w:pPr>
        <w:pStyle w:val="TOC4"/>
        <w:rPr>
          <w:rFonts w:asciiTheme="minorHAnsi" w:eastAsiaTheme="minorEastAsia" w:hAnsiTheme="minorHAnsi" w:cstheme="minorBidi"/>
          <w:sz w:val="22"/>
          <w:szCs w:val="22"/>
        </w:rPr>
      </w:pPr>
      <w:r w:rsidRPr="007B73D4">
        <w:t>A.7.3.61.2</w:t>
      </w:r>
      <w:r w:rsidRPr="007B73D4">
        <w:rPr>
          <w:rFonts w:asciiTheme="minorHAnsi" w:eastAsiaTheme="minorEastAsia" w:hAnsiTheme="minorHAnsi" w:cstheme="minorBidi"/>
          <w:sz w:val="22"/>
          <w:szCs w:val="22"/>
        </w:rPr>
        <w:tab/>
      </w:r>
      <w:r w:rsidRPr="002D7B17">
        <w:rPr>
          <w:snapToGrid w:val="0"/>
        </w:rPr>
        <w:t>Test Requirements</w:t>
      </w:r>
      <w:r>
        <w:tab/>
        <w:t>1528</w:t>
      </w:r>
    </w:p>
    <w:p w:rsidR="007B73D4" w:rsidRDefault="007B73D4">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1528</w:t>
      </w:r>
    </w:p>
    <w:p w:rsidR="007B73D4" w:rsidRDefault="007B73D4">
      <w:pPr>
        <w:pStyle w:val="TOC4"/>
        <w:rPr>
          <w:rFonts w:asciiTheme="minorHAnsi" w:eastAsiaTheme="minorEastAsia" w:hAnsiTheme="minorHAnsi" w:cstheme="minorBidi"/>
          <w:sz w:val="22"/>
          <w:szCs w:val="22"/>
        </w:rPr>
      </w:pPr>
      <w:r w:rsidRPr="007B73D4">
        <w:t>A.7.3.62.1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1528</w:t>
      </w:r>
    </w:p>
    <w:p w:rsidR="007B73D4" w:rsidRDefault="007B73D4">
      <w:pPr>
        <w:pStyle w:val="TOC4"/>
        <w:rPr>
          <w:rFonts w:asciiTheme="minorHAnsi" w:eastAsiaTheme="minorEastAsia" w:hAnsiTheme="minorHAnsi" w:cstheme="minorBidi"/>
          <w:sz w:val="22"/>
          <w:szCs w:val="22"/>
        </w:rPr>
      </w:pPr>
      <w:r w:rsidRPr="007B73D4">
        <w:t>A.7.3.62.2</w:t>
      </w:r>
      <w:r w:rsidRPr="007B73D4">
        <w:rPr>
          <w:rFonts w:asciiTheme="minorHAnsi" w:eastAsiaTheme="minorEastAsia" w:hAnsiTheme="minorHAnsi" w:cstheme="minorBidi"/>
          <w:sz w:val="22"/>
          <w:szCs w:val="22"/>
        </w:rPr>
        <w:tab/>
      </w:r>
      <w:r w:rsidRPr="002D7B17">
        <w:rPr>
          <w:snapToGrid w:val="0"/>
        </w:rPr>
        <w:t>Test Requirements</w:t>
      </w:r>
      <w:r>
        <w:tab/>
        <w:t>1532</w:t>
      </w:r>
    </w:p>
    <w:p w:rsidR="007B73D4" w:rsidRDefault="007B73D4">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1532</w:t>
      </w:r>
    </w:p>
    <w:p w:rsidR="007B73D4" w:rsidRDefault="007B73D4">
      <w:pPr>
        <w:pStyle w:val="TOC4"/>
        <w:rPr>
          <w:rFonts w:asciiTheme="minorHAnsi" w:eastAsiaTheme="minorEastAsia" w:hAnsiTheme="minorHAnsi" w:cstheme="minorBidi"/>
          <w:sz w:val="22"/>
          <w:szCs w:val="22"/>
        </w:rPr>
      </w:pPr>
      <w:r w:rsidRPr="007B73D4">
        <w:t>A.7.3.63.1</w:t>
      </w:r>
      <w:r w:rsidRPr="007B73D4">
        <w:rPr>
          <w:rFonts w:asciiTheme="minorHAnsi" w:eastAsiaTheme="minorEastAsia" w:hAnsiTheme="minorHAnsi" w:cstheme="minorBidi"/>
          <w:sz w:val="22"/>
          <w:szCs w:val="22"/>
        </w:rPr>
        <w:tab/>
      </w:r>
      <w:r w:rsidRPr="002D7B17">
        <w:rPr>
          <w:snapToGrid w:val="0"/>
          <w:lang w:eastAsia="sv-SE"/>
        </w:rPr>
        <w:t>Test Purpose and Environment</w:t>
      </w:r>
      <w:r>
        <w:tab/>
        <w:t>1532</w:t>
      </w:r>
    </w:p>
    <w:p w:rsidR="007B73D4" w:rsidRDefault="007B73D4">
      <w:pPr>
        <w:pStyle w:val="TOC4"/>
        <w:rPr>
          <w:rFonts w:asciiTheme="minorHAnsi" w:eastAsiaTheme="minorEastAsia" w:hAnsiTheme="minorHAnsi" w:cstheme="minorBidi"/>
          <w:sz w:val="22"/>
          <w:szCs w:val="22"/>
        </w:rPr>
      </w:pPr>
      <w:r w:rsidRPr="007B73D4">
        <w:t>A.7.3.63.2</w:t>
      </w:r>
      <w:r w:rsidRPr="007B73D4">
        <w:rPr>
          <w:rFonts w:asciiTheme="minorHAnsi" w:eastAsiaTheme="minorEastAsia" w:hAnsiTheme="minorHAnsi" w:cstheme="minorBidi"/>
          <w:sz w:val="22"/>
          <w:szCs w:val="22"/>
        </w:rPr>
        <w:tab/>
      </w:r>
      <w:r w:rsidRPr="002D7B17">
        <w:rPr>
          <w:snapToGrid w:val="0"/>
          <w:lang w:eastAsia="sv-SE"/>
        </w:rPr>
        <w:t>Test Requirements</w:t>
      </w:r>
      <w:r>
        <w:tab/>
        <w:t>1536</w:t>
      </w:r>
    </w:p>
    <w:p w:rsidR="007B73D4" w:rsidRDefault="007B73D4">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1536</w:t>
      </w:r>
    </w:p>
    <w:p w:rsidR="007B73D4" w:rsidRDefault="007B73D4">
      <w:pPr>
        <w:pStyle w:val="TOC4"/>
        <w:rPr>
          <w:rFonts w:asciiTheme="minorHAnsi" w:eastAsiaTheme="minorEastAsia" w:hAnsiTheme="minorHAnsi" w:cstheme="minorBidi"/>
          <w:sz w:val="22"/>
          <w:szCs w:val="22"/>
        </w:rPr>
      </w:pPr>
      <w:r w:rsidRPr="007B73D4">
        <w:t>A.7.3.64.1</w:t>
      </w:r>
      <w:r w:rsidRPr="007B73D4">
        <w:rPr>
          <w:rFonts w:asciiTheme="minorHAnsi" w:eastAsiaTheme="minorEastAsia" w:hAnsiTheme="minorHAnsi" w:cstheme="minorBidi"/>
          <w:sz w:val="22"/>
          <w:szCs w:val="22"/>
        </w:rPr>
        <w:tab/>
      </w:r>
      <w:r w:rsidRPr="002D7B17">
        <w:rPr>
          <w:snapToGrid w:val="0"/>
        </w:rPr>
        <w:t>Test Purpose and Environment</w:t>
      </w:r>
      <w:r>
        <w:tab/>
        <w:t>1536</w:t>
      </w:r>
    </w:p>
    <w:p w:rsidR="007B73D4" w:rsidRDefault="007B73D4">
      <w:pPr>
        <w:pStyle w:val="TOC4"/>
        <w:rPr>
          <w:rFonts w:asciiTheme="minorHAnsi" w:eastAsiaTheme="minorEastAsia" w:hAnsiTheme="minorHAnsi" w:cstheme="minorBidi"/>
          <w:sz w:val="22"/>
          <w:szCs w:val="22"/>
        </w:rPr>
      </w:pPr>
      <w:r w:rsidRPr="007B73D4">
        <w:t>A.7.3.64.2</w:t>
      </w:r>
      <w:r w:rsidRPr="007B73D4">
        <w:rPr>
          <w:rFonts w:asciiTheme="minorHAnsi" w:eastAsiaTheme="minorEastAsia" w:hAnsiTheme="minorHAnsi" w:cstheme="minorBidi"/>
          <w:sz w:val="22"/>
          <w:szCs w:val="22"/>
        </w:rPr>
        <w:tab/>
      </w:r>
      <w:r w:rsidRPr="002D7B17">
        <w:rPr>
          <w:snapToGrid w:val="0"/>
        </w:rPr>
        <w:t>Test Requirements</w:t>
      </w:r>
      <w:r>
        <w:tab/>
        <w:t>1539</w:t>
      </w:r>
    </w:p>
    <w:p w:rsidR="007B73D4" w:rsidRDefault="007B73D4">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1540</w:t>
      </w:r>
    </w:p>
    <w:p w:rsidR="007B73D4" w:rsidRDefault="007B73D4">
      <w:pPr>
        <w:pStyle w:val="TOC4"/>
        <w:rPr>
          <w:rFonts w:asciiTheme="minorHAnsi" w:eastAsiaTheme="minorEastAsia" w:hAnsiTheme="minorHAnsi" w:cstheme="minorBidi"/>
          <w:sz w:val="22"/>
          <w:szCs w:val="22"/>
        </w:rPr>
      </w:pPr>
      <w:r w:rsidRPr="007B73D4">
        <w:t>A.7.3.65.1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1540</w:t>
      </w:r>
    </w:p>
    <w:p w:rsidR="007B73D4" w:rsidRDefault="007B73D4">
      <w:pPr>
        <w:pStyle w:val="TOC4"/>
        <w:rPr>
          <w:rFonts w:asciiTheme="minorHAnsi" w:eastAsiaTheme="minorEastAsia" w:hAnsiTheme="minorHAnsi" w:cstheme="minorBidi"/>
          <w:sz w:val="22"/>
          <w:szCs w:val="22"/>
        </w:rPr>
      </w:pPr>
      <w:r w:rsidRPr="007B73D4">
        <w:t>A.7.3.65.2</w:t>
      </w:r>
      <w:r w:rsidRPr="007B73D4">
        <w:rPr>
          <w:rFonts w:asciiTheme="minorHAnsi" w:eastAsiaTheme="minorEastAsia" w:hAnsiTheme="minorHAnsi" w:cstheme="minorBidi"/>
          <w:sz w:val="22"/>
          <w:szCs w:val="22"/>
        </w:rPr>
        <w:tab/>
      </w:r>
      <w:r w:rsidRPr="002D7B17">
        <w:rPr>
          <w:snapToGrid w:val="0"/>
        </w:rPr>
        <w:t>Test Requirements</w:t>
      </w:r>
      <w:r>
        <w:tab/>
        <w:t>1543</w:t>
      </w:r>
    </w:p>
    <w:p w:rsidR="007B73D4" w:rsidRDefault="007B73D4">
      <w:pPr>
        <w:pStyle w:val="TOC3"/>
        <w:rPr>
          <w:rFonts w:asciiTheme="minorHAnsi" w:eastAsiaTheme="minorEastAsia" w:hAnsiTheme="minorHAnsi" w:cstheme="minorBidi"/>
          <w:sz w:val="22"/>
          <w:szCs w:val="22"/>
        </w:rPr>
      </w:pPr>
      <w:r w:rsidRPr="007B73D4">
        <w:t>A.7.3.66</w:t>
      </w:r>
      <w:r w:rsidRPr="007B73D4">
        <w:rPr>
          <w:rFonts w:asciiTheme="minorHAnsi" w:hAnsiTheme="minorHAnsi" w:cstheme="minorBidi"/>
          <w:sz w:val="22"/>
          <w:szCs w:val="22"/>
        </w:rPr>
        <w:tab/>
      </w:r>
      <w:r>
        <w:rPr>
          <w:lang w:eastAsia="zh-CN"/>
        </w:rPr>
        <w:t>HD-FDD</w:t>
      </w:r>
      <w:r w:rsidRPr="002D7B17">
        <w:rPr>
          <w:rFonts w:eastAsia="MS Mincho"/>
          <w:lang w:eastAsia="zh-CN"/>
        </w:rPr>
        <w:t xml:space="preserve"> Radio Link Monitoring Test for Out-of-sync</w:t>
      </w:r>
      <w:r>
        <w:rPr>
          <w:lang w:eastAsia="zh-CN"/>
        </w:rPr>
        <w:t xml:space="preserve"> without DRX for UE Category NB1 Standalone mode in Normal Coverage</w:t>
      </w:r>
      <w:r>
        <w:tab/>
        <w:t>1544</w:t>
      </w:r>
    </w:p>
    <w:p w:rsidR="007B73D4" w:rsidRDefault="007B73D4">
      <w:pPr>
        <w:pStyle w:val="TOC4"/>
        <w:rPr>
          <w:rFonts w:asciiTheme="minorHAnsi" w:eastAsiaTheme="minorEastAsia" w:hAnsiTheme="minorHAnsi" w:cstheme="minorBidi"/>
          <w:sz w:val="22"/>
          <w:szCs w:val="22"/>
        </w:rPr>
      </w:pPr>
      <w:r w:rsidRPr="007B73D4">
        <w:t>A.7.3.66.1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1544</w:t>
      </w:r>
    </w:p>
    <w:p w:rsidR="007B73D4" w:rsidRDefault="007B73D4">
      <w:pPr>
        <w:pStyle w:val="TOC4"/>
        <w:rPr>
          <w:rFonts w:asciiTheme="minorHAnsi" w:eastAsiaTheme="minorEastAsia" w:hAnsiTheme="minorHAnsi" w:cstheme="minorBidi"/>
          <w:sz w:val="22"/>
          <w:szCs w:val="22"/>
        </w:rPr>
      </w:pPr>
      <w:r w:rsidRPr="007B73D4">
        <w:t>A.7.3.66.2</w:t>
      </w:r>
      <w:r w:rsidRPr="007B73D4">
        <w:rPr>
          <w:rFonts w:asciiTheme="minorHAnsi" w:eastAsiaTheme="minorEastAsia" w:hAnsiTheme="minorHAnsi" w:cstheme="minorBidi"/>
          <w:sz w:val="22"/>
          <w:szCs w:val="22"/>
        </w:rPr>
        <w:tab/>
      </w:r>
      <w:r w:rsidRPr="002D7B17">
        <w:rPr>
          <w:snapToGrid w:val="0"/>
        </w:rPr>
        <w:t>Test Requirements</w:t>
      </w:r>
      <w:r>
        <w:tab/>
        <w:t>1546</w:t>
      </w:r>
    </w:p>
    <w:p w:rsidR="007B73D4" w:rsidRDefault="007B73D4">
      <w:pPr>
        <w:pStyle w:val="TOC3"/>
        <w:rPr>
          <w:rFonts w:asciiTheme="minorHAnsi" w:eastAsiaTheme="minorEastAsia" w:hAnsiTheme="minorHAnsi" w:cstheme="minorBidi"/>
          <w:sz w:val="22"/>
          <w:szCs w:val="22"/>
        </w:rPr>
      </w:pPr>
      <w:r w:rsidRPr="007B73D4">
        <w:t>A.7.3.67</w:t>
      </w:r>
      <w:r w:rsidRPr="007B73D4">
        <w:rPr>
          <w:rFonts w:asciiTheme="minorHAnsi" w:hAnsiTheme="minorHAnsi" w:cstheme="minorBidi"/>
          <w:sz w:val="22"/>
          <w:szCs w:val="22"/>
        </w:rPr>
        <w:tab/>
      </w:r>
      <w:r>
        <w:rPr>
          <w:lang w:eastAsia="zh-CN"/>
        </w:rPr>
        <w:t>HD-FDD</w:t>
      </w:r>
      <w:r w:rsidRPr="002D7B17">
        <w:rPr>
          <w:rFonts w:eastAsia="MS Mincho"/>
          <w:lang w:eastAsia="zh-CN"/>
        </w:rPr>
        <w:t xml:space="preserve"> Radio Link Monitoring Test for Out-of-sync</w:t>
      </w:r>
      <w:r>
        <w:rPr>
          <w:lang w:eastAsia="zh-CN"/>
        </w:rPr>
        <w:t xml:space="preserve"> without DRX for UE Category NB1 guard band mode in Enhanced Coverage</w:t>
      </w:r>
      <w:r>
        <w:tab/>
        <w:t>1547</w:t>
      </w:r>
    </w:p>
    <w:p w:rsidR="007B73D4" w:rsidRDefault="007B73D4">
      <w:pPr>
        <w:pStyle w:val="TOC4"/>
        <w:rPr>
          <w:rFonts w:asciiTheme="minorHAnsi" w:eastAsiaTheme="minorEastAsia" w:hAnsiTheme="minorHAnsi" w:cstheme="minorBidi"/>
          <w:sz w:val="22"/>
          <w:szCs w:val="22"/>
        </w:rPr>
      </w:pPr>
      <w:r w:rsidRPr="007B73D4">
        <w:t>A.7.3.67.1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1547</w:t>
      </w:r>
    </w:p>
    <w:p w:rsidR="007B73D4" w:rsidRDefault="007B73D4">
      <w:pPr>
        <w:pStyle w:val="TOC4"/>
        <w:rPr>
          <w:rFonts w:asciiTheme="minorHAnsi" w:eastAsiaTheme="minorEastAsia" w:hAnsiTheme="minorHAnsi" w:cstheme="minorBidi"/>
          <w:sz w:val="22"/>
          <w:szCs w:val="22"/>
        </w:rPr>
      </w:pPr>
      <w:r w:rsidRPr="007B73D4">
        <w:t>A.7.3.67.2</w:t>
      </w:r>
      <w:r w:rsidRPr="007B73D4">
        <w:rPr>
          <w:rFonts w:asciiTheme="minorHAnsi" w:eastAsiaTheme="minorEastAsia" w:hAnsiTheme="minorHAnsi" w:cstheme="minorBidi"/>
          <w:sz w:val="22"/>
          <w:szCs w:val="22"/>
        </w:rPr>
        <w:tab/>
      </w:r>
      <w:r w:rsidRPr="002D7B17">
        <w:rPr>
          <w:snapToGrid w:val="0"/>
        </w:rPr>
        <w:t>Test Requirements</w:t>
      </w:r>
      <w:r>
        <w:tab/>
        <w:t>1550</w:t>
      </w:r>
    </w:p>
    <w:p w:rsidR="007B73D4" w:rsidRDefault="007B73D4">
      <w:pPr>
        <w:pStyle w:val="TOC3"/>
        <w:rPr>
          <w:rFonts w:asciiTheme="minorHAnsi" w:eastAsiaTheme="minorEastAsia" w:hAnsiTheme="minorHAnsi" w:cstheme="minorBidi"/>
          <w:sz w:val="22"/>
          <w:szCs w:val="22"/>
        </w:rPr>
      </w:pPr>
      <w:r w:rsidRPr="007B73D4">
        <w:t>A.7.3.68</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 xml:space="preserve">FDD Early Out-of-sync reporting Test </w:t>
      </w:r>
      <w:r>
        <w:rPr>
          <w:lang w:eastAsia="zh-CN"/>
        </w:rPr>
        <w:t>for Cat-M1 UE in CEMode A</w:t>
      </w:r>
      <w:r>
        <w:tab/>
        <w:t>1551</w:t>
      </w:r>
    </w:p>
    <w:p w:rsidR="007B73D4" w:rsidRDefault="007B73D4">
      <w:pPr>
        <w:pStyle w:val="TOC4"/>
        <w:rPr>
          <w:rFonts w:asciiTheme="minorHAnsi" w:eastAsiaTheme="minorEastAsia" w:hAnsiTheme="minorHAnsi" w:cstheme="minorBidi"/>
          <w:sz w:val="22"/>
          <w:szCs w:val="22"/>
        </w:rPr>
      </w:pPr>
      <w:r w:rsidRPr="007B73D4">
        <w:t>A.7.3.68.1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1551</w:t>
      </w:r>
    </w:p>
    <w:p w:rsidR="007B73D4" w:rsidRDefault="007B73D4">
      <w:pPr>
        <w:pStyle w:val="TOC4"/>
        <w:rPr>
          <w:rFonts w:asciiTheme="minorHAnsi" w:eastAsiaTheme="minorEastAsia" w:hAnsiTheme="minorHAnsi" w:cstheme="minorBidi"/>
          <w:sz w:val="22"/>
          <w:szCs w:val="22"/>
        </w:rPr>
      </w:pPr>
      <w:r w:rsidRPr="007B73D4">
        <w:t>A.7.3.68.2</w:t>
      </w:r>
      <w:r w:rsidRPr="007B73D4">
        <w:rPr>
          <w:rFonts w:asciiTheme="minorHAnsi" w:eastAsiaTheme="minorEastAsia" w:hAnsiTheme="minorHAnsi" w:cstheme="minorBidi"/>
          <w:sz w:val="22"/>
          <w:szCs w:val="22"/>
        </w:rPr>
        <w:tab/>
      </w:r>
      <w:r w:rsidRPr="002D7B17">
        <w:rPr>
          <w:snapToGrid w:val="0"/>
        </w:rPr>
        <w:t>Test Requirements</w:t>
      </w:r>
      <w:r>
        <w:tab/>
        <w:t>1553</w:t>
      </w:r>
    </w:p>
    <w:p w:rsidR="007B73D4" w:rsidRDefault="007B73D4">
      <w:pPr>
        <w:pStyle w:val="TOC3"/>
        <w:rPr>
          <w:rFonts w:asciiTheme="minorHAnsi" w:eastAsiaTheme="minorEastAsia" w:hAnsiTheme="minorHAnsi" w:cstheme="minorBidi"/>
          <w:sz w:val="22"/>
          <w:szCs w:val="22"/>
        </w:rPr>
      </w:pPr>
      <w:r w:rsidRPr="007B73D4">
        <w:t>A.7.3.69</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w:t>
      </w:r>
      <w:r w:rsidRPr="002D7B17">
        <w:rPr>
          <w:rFonts w:eastAsia="MS Mincho"/>
          <w:lang w:eastAsia="zh-CN"/>
        </w:rPr>
        <w:t xml:space="preserve">FDD Early Out-of-sync reporting Test </w:t>
      </w:r>
      <w:r>
        <w:rPr>
          <w:lang w:eastAsia="zh-CN"/>
        </w:rPr>
        <w:t>for Cat-M1 UE in CEMode A</w:t>
      </w:r>
      <w:r>
        <w:tab/>
        <w:t>1553</w:t>
      </w:r>
    </w:p>
    <w:p w:rsidR="007B73D4" w:rsidRDefault="007B73D4">
      <w:pPr>
        <w:pStyle w:val="TOC4"/>
        <w:rPr>
          <w:rFonts w:asciiTheme="minorHAnsi" w:eastAsiaTheme="minorEastAsia" w:hAnsiTheme="minorHAnsi" w:cstheme="minorBidi"/>
          <w:sz w:val="22"/>
          <w:szCs w:val="22"/>
        </w:rPr>
      </w:pPr>
      <w:r w:rsidRPr="007B73D4">
        <w:t>A.7.3.69.1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1553</w:t>
      </w:r>
    </w:p>
    <w:p w:rsidR="007B73D4" w:rsidRDefault="007B73D4">
      <w:pPr>
        <w:pStyle w:val="TOC4"/>
        <w:rPr>
          <w:rFonts w:asciiTheme="minorHAnsi" w:eastAsiaTheme="minorEastAsia" w:hAnsiTheme="minorHAnsi" w:cstheme="minorBidi"/>
          <w:sz w:val="22"/>
          <w:szCs w:val="22"/>
        </w:rPr>
      </w:pPr>
      <w:r w:rsidRPr="007B73D4">
        <w:t>A.7.3.69.2</w:t>
      </w:r>
      <w:r w:rsidRPr="007B73D4">
        <w:rPr>
          <w:rFonts w:asciiTheme="minorHAnsi" w:eastAsiaTheme="minorEastAsia" w:hAnsiTheme="minorHAnsi" w:cstheme="minorBidi"/>
          <w:sz w:val="22"/>
          <w:szCs w:val="22"/>
        </w:rPr>
        <w:tab/>
      </w:r>
      <w:r w:rsidRPr="002D7B17">
        <w:rPr>
          <w:snapToGrid w:val="0"/>
        </w:rPr>
        <w:t>Test Requirements</w:t>
      </w:r>
      <w:r>
        <w:tab/>
        <w:t>1555</w:t>
      </w:r>
    </w:p>
    <w:p w:rsidR="007B73D4" w:rsidRDefault="007B73D4">
      <w:pPr>
        <w:pStyle w:val="TOC3"/>
        <w:rPr>
          <w:rFonts w:asciiTheme="minorHAnsi" w:eastAsiaTheme="minorEastAsia" w:hAnsiTheme="minorHAnsi" w:cstheme="minorBidi"/>
          <w:sz w:val="22"/>
          <w:szCs w:val="22"/>
        </w:rPr>
      </w:pPr>
      <w:r w:rsidRPr="007B73D4">
        <w:t>A.7.3.70</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Early Out-of-sync reporting Test </w:t>
      </w:r>
      <w:r>
        <w:rPr>
          <w:lang w:eastAsia="zh-CN"/>
        </w:rPr>
        <w:t>for Cat-M1 UE in CEMode A</w:t>
      </w:r>
      <w:r>
        <w:tab/>
        <w:t>1555</w:t>
      </w:r>
    </w:p>
    <w:p w:rsidR="007B73D4" w:rsidRDefault="007B73D4">
      <w:pPr>
        <w:pStyle w:val="TOC4"/>
        <w:rPr>
          <w:rFonts w:asciiTheme="minorHAnsi" w:eastAsiaTheme="minorEastAsia" w:hAnsiTheme="minorHAnsi" w:cstheme="minorBidi"/>
          <w:sz w:val="22"/>
          <w:szCs w:val="22"/>
        </w:rPr>
      </w:pPr>
      <w:r w:rsidRPr="007B73D4">
        <w:t>A.7.3.70.1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1555</w:t>
      </w:r>
    </w:p>
    <w:p w:rsidR="007B73D4" w:rsidRDefault="007B73D4">
      <w:pPr>
        <w:pStyle w:val="TOC4"/>
        <w:rPr>
          <w:rFonts w:asciiTheme="minorHAnsi" w:eastAsiaTheme="minorEastAsia" w:hAnsiTheme="minorHAnsi" w:cstheme="minorBidi"/>
          <w:sz w:val="22"/>
          <w:szCs w:val="22"/>
        </w:rPr>
      </w:pPr>
      <w:r w:rsidRPr="007B73D4">
        <w:t>A.7.3.70.2</w:t>
      </w:r>
      <w:r w:rsidRPr="007B73D4">
        <w:rPr>
          <w:rFonts w:asciiTheme="minorHAnsi" w:eastAsiaTheme="minorEastAsia" w:hAnsiTheme="minorHAnsi" w:cstheme="minorBidi"/>
          <w:sz w:val="22"/>
          <w:szCs w:val="22"/>
        </w:rPr>
        <w:tab/>
      </w:r>
      <w:r w:rsidRPr="002D7B17">
        <w:rPr>
          <w:snapToGrid w:val="0"/>
        </w:rPr>
        <w:t>Test Requirements</w:t>
      </w:r>
      <w:r>
        <w:tab/>
        <w:t>1557</w:t>
      </w:r>
    </w:p>
    <w:p w:rsidR="007B73D4" w:rsidRDefault="007B73D4">
      <w:pPr>
        <w:pStyle w:val="TOC3"/>
        <w:rPr>
          <w:rFonts w:asciiTheme="minorHAnsi" w:eastAsiaTheme="minorEastAsia" w:hAnsiTheme="minorHAnsi" w:cstheme="minorBidi"/>
          <w:sz w:val="22"/>
          <w:szCs w:val="22"/>
        </w:rPr>
      </w:pPr>
      <w:r w:rsidRPr="007B73D4">
        <w:t>A.7.3.71</w:t>
      </w:r>
      <w:r w:rsidRPr="007B73D4">
        <w:rPr>
          <w:rFonts w:asciiTheme="minorHAnsi" w:hAnsiTheme="minorHAnsi" w:cstheme="minorBidi"/>
          <w:sz w:val="22"/>
          <w:szCs w:val="22"/>
        </w:rPr>
        <w:tab/>
      </w:r>
      <w:r w:rsidRPr="002D7B17">
        <w:rPr>
          <w:rFonts w:eastAsia="MS Mincho"/>
          <w:lang w:eastAsia="zh-CN"/>
        </w:rPr>
        <w:t>E-UTRAN FD-FDD Early In-Sync reporting Test for Cat-M1 UE in CEModeA</w:t>
      </w:r>
      <w:r>
        <w:tab/>
        <w:t>1557</w:t>
      </w:r>
    </w:p>
    <w:p w:rsidR="007B73D4" w:rsidRDefault="007B73D4">
      <w:pPr>
        <w:pStyle w:val="TOC4"/>
        <w:rPr>
          <w:rFonts w:asciiTheme="minorHAnsi" w:eastAsiaTheme="minorEastAsia" w:hAnsiTheme="minorHAnsi" w:cstheme="minorBidi"/>
          <w:sz w:val="22"/>
          <w:szCs w:val="22"/>
        </w:rPr>
      </w:pPr>
      <w:r w:rsidRPr="007B73D4">
        <w:lastRenderedPageBreak/>
        <w:t>A.7.3.71.1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1557</w:t>
      </w:r>
    </w:p>
    <w:p w:rsidR="007B73D4" w:rsidRDefault="007B73D4">
      <w:pPr>
        <w:pStyle w:val="TOC4"/>
        <w:rPr>
          <w:rFonts w:asciiTheme="minorHAnsi" w:eastAsiaTheme="minorEastAsia" w:hAnsiTheme="minorHAnsi" w:cstheme="minorBidi"/>
          <w:sz w:val="22"/>
          <w:szCs w:val="22"/>
        </w:rPr>
      </w:pPr>
      <w:r w:rsidRPr="007B73D4">
        <w:t>A.7.3.71.2</w:t>
      </w:r>
      <w:r w:rsidRPr="007B73D4">
        <w:rPr>
          <w:rFonts w:asciiTheme="minorHAnsi" w:eastAsiaTheme="minorEastAsia" w:hAnsiTheme="minorHAnsi" w:cstheme="minorBidi"/>
          <w:sz w:val="22"/>
          <w:szCs w:val="22"/>
        </w:rPr>
        <w:tab/>
      </w:r>
      <w:r w:rsidRPr="002D7B17">
        <w:rPr>
          <w:snapToGrid w:val="0"/>
        </w:rPr>
        <w:t>Test Requirements</w:t>
      </w:r>
      <w:r>
        <w:tab/>
        <w:t>1560</w:t>
      </w:r>
    </w:p>
    <w:p w:rsidR="007B73D4" w:rsidRDefault="007B73D4">
      <w:pPr>
        <w:pStyle w:val="TOC3"/>
        <w:rPr>
          <w:rFonts w:asciiTheme="minorHAnsi" w:eastAsiaTheme="minorEastAsia" w:hAnsiTheme="minorHAnsi" w:cstheme="minorBidi"/>
          <w:sz w:val="22"/>
          <w:szCs w:val="22"/>
        </w:rPr>
      </w:pPr>
      <w:r w:rsidRPr="007B73D4">
        <w:t>A.7.3.72</w:t>
      </w:r>
      <w:r w:rsidRPr="007B73D4">
        <w:rPr>
          <w:rFonts w:asciiTheme="minorHAnsi" w:hAnsiTheme="minorHAnsi" w:cstheme="minorBidi"/>
          <w:sz w:val="22"/>
          <w:szCs w:val="22"/>
        </w:rPr>
        <w:tab/>
      </w:r>
      <w:r w:rsidRPr="002D7B17">
        <w:rPr>
          <w:rFonts w:eastAsia="MS Mincho"/>
          <w:lang w:eastAsia="zh-CN"/>
        </w:rPr>
        <w:t>E-UTRAN HD-FDD Early In-Sync reporting Test for Cat-M1 UE in CEModeA</w:t>
      </w:r>
      <w:r>
        <w:tab/>
        <w:t>1560</w:t>
      </w:r>
    </w:p>
    <w:p w:rsidR="007B73D4" w:rsidRDefault="007B73D4">
      <w:pPr>
        <w:pStyle w:val="TOC4"/>
        <w:rPr>
          <w:rFonts w:asciiTheme="minorHAnsi" w:eastAsiaTheme="minorEastAsia" w:hAnsiTheme="minorHAnsi" w:cstheme="minorBidi"/>
          <w:sz w:val="22"/>
          <w:szCs w:val="22"/>
        </w:rPr>
      </w:pPr>
      <w:r w:rsidRPr="007B73D4">
        <w:t>A.7.3.72.1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1560</w:t>
      </w:r>
    </w:p>
    <w:p w:rsidR="007B73D4" w:rsidRDefault="007B73D4">
      <w:pPr>
        <w:pStyle w:val="TOC4"/>
        <w:rPr>
          <w:rFonts w:asciiTheme="minorHAnsi" w:eastAsiaTheme="minorEastAsia" w:hAnsiTheme="minorHAnsi" w:cstheme="minorBidi"/>
          <w:sz w:val="22"/>
          <w:szCs w:val="22"/>
        </w:rPr>
      </w:pPr>
      <w:r w:rsidRPr="007B73D4">
        <w:t>A.7.3.72.2</w:t>
      </w:r>
      <w:r w:rsidRPr="007B73D4">
        <w:rPr>
          <w:rFonts w:asciiTheme="minorHAnsi" w:eastAsiaTheme="minorEastAsia" w:hAnsiTheme="minorHAnsi" w:cstheme="minorBidi"/>
          <w:sz w:val="22"/>
          <w:szCs w:val="22"/>
        </w:rPr>
        <w:tab/>
      </w:r>
      <w:r w:rsidRPr="002D7B17">
        <w:rPr>
          <w:snapToGrid w:val="0"/>
        </w:rPr>
        <w:t>Test Requirements</w:t>
      </w:r>
      <w:r>
        <w:tab/>
        <w:t>1562</w:t>
      </w:r>
    </w:p>
    <w:p w:rsidR="007B73D4" w:rsidRDefault="007B73D4">
      <w:pPr>
        <w:pStyle w:val="TOC3"/>
        <w:rPr>
          <w:rFonts w:asciiTheme="minorHAnsi" w:eastAsiaTheme="minorEastAsia" w:hAnsiTheme="minorHAnsi" w:cstheme="minorBidi"/>
          <w:sz w:val="22"/>
          <w:szCs w:val="22"/>
        </w:rPr>
      </w:pPr>
      <w:r w:rsidRPr="007B73D4">
        <w:t>A.7.3.73</w:t>
      </w:r>
      <w:r w:rsidRPr="007B73D4">
        <w:rPr>
          <w:rFonts w:asciiTheme="minorHAnsi" w:hAnsiTheme="minorHAnsi" w:cstheme="minorBidi"/>
          <w:sz w:val="22"/>
          <w:szCs w:val="22"/>
        </w:rPr>
        <w:tab/>
      </w:r>
      <w:r w:rsidRPr="002D7B17">
        <w:rPr>
          <w:rFonts w:eastAsia="MS Mincho"/>
          <w:lang w:eastAsia="zh-CN"/>
        </w:rPr>
        <w:t>E-UTRAN TDD Early In-Sync reporting Test for Cat-M1 UE in CEModeA</w:t>
      </w:r>
      <w:r>
        <w:tab/>
        <w:t>1562</w:t>
      </w:r>
    </w:p>
    <w:p w:rsidR="007B73D4" w:rsidRDefault="007B73D4">
      <w:pPr>
        <w:pStyle w:val="TOC4"/>
        <w:rPr>
          <w:rFonts w:asciiTheme="minorHAnsi" w:eastAsiaTheme="minorEastAsia" w:hAnsiTheme="minorHAnsi" w:cstheme="minorBidi"/>
          <w:sz w:val="22"/>
          <w:szCs w:val="22"/>
        </w:rPr>
      </w:pPr>
      <w:r w:rsidRPr="007B73D4">
        <w:t>A.7.3.73.1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1562</w:t>
      </w:r>
    </w:p>
    <w:p w:rsidR="007B73D4" w:rsidRDefault="007B73D4">
      <w:pPr>
        <w:pStyle w:val="TOC4"/>
        <w:rPr>
          <w:rFonts w:asciiTheme="minorHAnsi" w:eastAsiaTheme="minorEastAsia" w:hAnsiTheme="minorHAnsi" w:cstheme="minorBidi"/>
          <w:sz w:val="22"/>
          <w:szCs w:val="22"/>
        </w:rPr>
      </w:pPr>
      <w:r w:rsidRPr="007B73D4">
        <w:t>A.7.3.73.2</w:t>
      </w:r>
      <w:r w:rsidRPr="007B73D4">
        <w:rPr>
          <w:rFonts w:asciiTheme="minorHAnsi" w:eastAsiaTheme="minorEastAsia" w:hAnsiTheme="minorHAnsi" w:cstheme="minorBidi"/>
          <w:sz w:val="22"/>
          <w:szCs w:val="22"/>
        </w:rPr>
        <w:tab/>
      </w:r>
      <w:r w:rsidRPr="002D7B17">
        <w:rPr>
          <w:snapToGrid w:val="0"/>
        </w:rPr>
        <w:t>Test Requirements</w:t>
      </w:r>
      <w:r>
        <w:tab/>
        <w:t>1564</w:t>
      </w:r>
    </w:p>
    <w:p w:rsidR="007B73D4" w:rsidRDefault="007B73D4">
      <w:pPr>
        <w:pStyle w:val="TOC3"/>
        <w:rPr>
          <w:rFonts w:asciiTheme="minorHAnsi" w:eastAsiaTheme="minorEastAsia" w:hAnsiTheme="minorHAnsi" w:cstheme="minorBidi"/>
          <w:sz w:val="22"/>
          <w:szCs w:val="22"/>
        </w:rPr>
      </w:pPr>
      <w:r w:rsidRPr="007B73D4">
        <w:t>A.7.3.74</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Out-of-sync</w:t>
      </w:r>
      <w:r>
        <w:rPr>
          <w:lang w:eastAsia="zh-CN"/>
        </w:rPr>
        <w:t xml:space="preserve"> for non-BL CE UE in CEMode A</w:t>
      </w:r>
      <w:r>
        <w:tab/>
        <w:t>1564</w:t>
      </w:r>
    </w:p>
    <w:p w:rsidR="007B73D4" w:rsidRDefault="007B73D4">
      <w:pPr>
        <w:pStyle w:val="TOC4"/>
        <w:rPr>
          <w:rFonts w:asciiTheme="minorHAnsi" w:eastAsiaTheme="minorEastAsia" w:hAnsiTheme="minorHAnsi" w:cstheme="minorBidi"/>
          <w:sz w:val="22"/>
          <w:szCs w:val="22"/>
        </w:rPr>
      </w:pPr>
      <w:r w:rsidRPr="007B73D4">
        <w:t>A.7.3.74.1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1564</w:t>
      </w:r>
    </w:p>
    <w:p w:rsidR="007B73D4" w:rsidRDefault="007B73D4">
      <w:pPr>
        <w:pStyle w:val="TOC4"/>
        <w:rPr>
          <w:rFonts w:asciiTheme="minorHAnsi" w:eastAsiaTheme="minorEastAsia" w:hAnsiTheme="minorHAnsi" w:cstheme="minorBidi"/>
          <w:sz w:val="22"/>
          <w:szCs w:val="22"/>
        </w:rPr>
      </w:pPr>
      <w:r w:rsidRPr="007B73D4">
        <w:t>A.7.3.74.2</w:t>
      </w:r>
      <w:r w:rsidRPr="007B73D4">
        <w:rPr>
          <w:rFonts w:asciiTheme="minorHAnsi" w:eastAsiaTheme="minorEastAsia" w:hAnsiTheme="minorHAnsi" w:cstheme="minorBidi"/>
          <w:sz w:val="22"/>
          <w:szCs w:val="22"/>
        </w:rPr>
        <w:tab/>
      </w:r>
      <w:r w:rsidRPr="002D7B17">
        <w:rPr>
          <w:snapToGrid w:val="0"/>
        </w:rPr>
        <w:t>Test Requirements</w:t>
      </w:r>
      <w:r>
        <w:tab/>
        <w:t>1567</w:t>
      </w:r>
    </w:p>
    <w:p w:rsidR="007B73D4" w:rsidRDefault="007B73D4">
      <w:pPr>
        <w:pStyle w:val="TOC3"/>
        <w:rPr>
          <w:rFonts w:asciiTheme="minorHAnsi" w:eastAsiaTheme="minorEastAsia" w:hAnsiTheme="minorHAnsi" w:cstheme="minorBidi"/>
          <w:sz w:val="22"/>
          <w:szCs w:val="22"/>
        </w:rPr>
      </w:pPr>
      <w:r w:rsidRPr="007B73D4">
        <w:t>A.7.3.75</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FDD Radio Link Monitoring Test for In-Sync</w:t>
      </w:r>
      <w:r>
        <w:rPr>
          <w:lang w:eastAsia="zh-CN"/>
        </w:rPr>
        <w:t xml:space="preserve"> for non-BL CE UE in CEMode A</w:t>
      </w:r>
      <w:r>
        <w:tab/>
        <w:t>1567</w:t>
      </w:r>
    </w:p>
    <w:p w:rsidR="007B73D4" w:rsidRDefault="007B73D4">
      <w:pPr>
        <w:pStyle w:val="TOC4"/>
        <w:rPr>
          <w:rFonts w:asciiTheme="minorHAnsi" w:eastAsiaTheme="minorEastAsia" w:hAnsiTheme="minorHAnsi" w:cstheme="minorBidi"/>
          <w:sz w:val="22"/>
          <w:szCs w:val="22"/>
        </w:rPr>
      </w:pPr>
      <w:r w:rsidRPr="007B73D4">
        <w:t>A.7.3.75.1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1567</w:t>
      </w:r>
    </w:p>
    <w:p w:rsidR="007B73D4" w:rsidRDefault="007B73D4">
      <w:pPr>
        <w:pStyle w:val="TOC4"/>
        <w:rPr>
          <w:rFonts w:asciiTheme="minorHAnsi" w:eastAsiaTheme="minorEastAsia" w:hAnsiTheme="minorHAnsi" w:cstheme="minorBidi"/>
          <w:sz w:val="22"/>
          <w:szCs w:val="22"/>
        </w:rPr>
      </w:pPr>
      <w:r w:rsidRPr="007B73D4">
        <w:t>A.7.3.75.2</w:t>
      </w:r>
      <w:r w:rsidRPr="007B73D4">
        <w:rPr>
          <w:rFonts w:asciiTheme="minorHAnsi" w:eastAsiaTheme="minorEastAsia" w:hAnsiTheme="minorHAnsi" w:cstheme="minorBidi"/>
          <w:sz w:val="22"/>
          <w:szCs w:val="22"/>
        </w:rPr>
        <w:tab/>
      </w:r>
      <w:r w:rsidRPr="002D7B17">
        <w:rPr>
          <w:snapToGrid w:val="0"/>
        </w:rPr>
        <w:t>Test Requirements</w:t>
      </w:r>
      <w:r>
        <w:tab/>
        <w:t>1569</w:t>
      </w:r>
    </w:p>
    <w:p w:rsidR="007B73D4" w:rsidRDefault="007B73D4">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1570</w:t>
      </w:r>
    </w:p>
    <w:p w:rsidR="007B73D4" w:rsidRDefault="007B73D4">
      <w:pPr>
        <w:pStyle w:val="TOC4"/>
        <w:rPr>
          <w:rFonts w:asciiTheme="minorHAnsi" w:eastAsiaTheme="minorEastAsia" w:hAnsiTheme="minorHAnsi" w:cstheme="minorBidi"/>
          <w:sz w:val="22"/>
          <w:szCs w:val="22"/>
        </w:rPr>
      </w:pPr>
      <w:r w:rsidRPr="007B73D4">
        <w:t>A.7.3.76.1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1570</w:t>
      </w:r>
    </w:p>
    <w:p w:rsidR="007B73D4" w:rsidRDefault="007B73D4">
      <w:pPr>
        <w:pStyle w:val="TOC4"/>
        <w:rPr>
          <w:rFonts w:asciiTheme="minorHAnsi" w:eastAsiaTheme="minorEastAsia" w:hAnsiTheme="minorHAnsi" w:cstheme="minorBidi"/>
          <w:sz w:val="22"/>
          <w:szCs w:val="22"/>
        </w:rPr>
      </w:pPr>
      <w:r w:rsidRPr="007B73D4">
        <w:t>A.7.3.76.2</w:t>
      </w:r>
      <w:r w:rsidRPr="007B73D4">
        <w:rPr>
          <w:rFonts w:asciiTheme="minorHAnsi" w:eastAsiaTheme="minorEastAsia" w:hAnsiTheme="minorHAnsi" w:cstheme="minorBidi"/>
          <w:sz w:val="22"/>
          <w:szCs w:val="22"/>
        </w:rPr>
        <w:tab/>
      </w:r>
      <w:r w:rsidRPr="002D7B17">
        <w:rPr>
          <w:snapToGrid w:val="0"/>
        </w:rPr>
        <w:t>Test Requirements</w:t>
      </w:r>
      <w:r>
        <w:tab/>
        <w:t>1573</w:t>
      </w:r>
    </w:p>
    <w:p w:rsidR="007B73D4" w:rsidRDefault="007B73D4">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1573</w:t>
      </w:r>
    </w:p>
    <w:p w:rsidR="007B73D4" w:rsidRDefault="007B73D4">
      <w:pPr>
        <w:pStyle w:val="TOC4"/>
        <w:rPr>
          <w:rFonts w:asciiTheme="minorHAnsi" w:eastAsiaTheme="minorEastAsia" w:hAnsiTheme="minorHAnsi" w:cstheme="minorBidi"/>
          <w:sz w:val="22"/>
          <w:szCs w:val="22"/>
        </w:rPr>
      </w:pPr>
      <w:r w:rsidRPr="007B73D4">
        <w:t>A.7.3.77.1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1573</w:t>
      </w:r>
    </w:p>
    <w:p w:rsidR="007B73D4" w:rsidRDefault="007B73D4">
      <w:pPr>
        <w:pStyle w:val="TOC4"/>
        <w:rPr>
          <w:rFonts w:asciiTheme="minorHAnsi" w:eastAsiaTheme="minorEastAsia" w:hAnsiTheme="minorHAnsi" w:cstheme="minorBidi"/>
          <w:sz w:val="22"/>
          <w:szCs w:val="22"/>
        </w:rPr>
      </w:pPr>
      <w:r w:rsidRPr="007B73D4">
        <w:t>A.7.3.77.2</w:t>
      </w:r>
      <w:r w:rsidRPr="007B73D4">
        <w:rPr>
          <w:rFonts w:asciiTheme="minorHAnsi" w:eastAsiaTheme="minorEastAsia" w:hAnsiTheme="minorHAnsi" w:cstheme="minorBidi"/>
          <w:sz w:val="22"/>
          <w:szCs w:val="22"/>
        </w:rPr>
        <w:tab/>
      </w:r>
      <w:r w:rsidRPr="002D7B17">
        <w:rPr>
          <w:snapToGrid w:val="0"/>
        </w:rPr>
        <w:t>Test Requirements</w:t>
      </w:r>
      <w:r>
        <w:tab/>
        <w:t>1576</w:t>
      </w:r>
    </w:p>
    <w:p w:rsidR="007B73D4" w:rsidRDefault="007B73D4">
      <w:pPr>
        <w:pStyle w:val="TOC3"/>
        <w:rPr>
          <w:rFonts w:asciiTheme="minorHAnsi" w:eastAsiaTheme="minorEastAsia" w:hAnsiTheme="minorHAnsi" w:cstheme="minorBidi"/>
          <w:sz w:val="22"/>
          <w:szCs w:val="22"/>
        </w:rPr>
      </w:pPr>
      <w:r w:rsidRPr="007B73D4">
        <w:t>A.7.3.78</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Radio Link Monitoring Test for Out-of-sync</w:t>
      </w:r>
      <w:r>
        <w:rPr>
          <w:lang w:eastAsia="zh-CN"/>
        </w:rPr>
        <w:t xml:space="preserve"> for non-BL CE UE in CEMode A</w:t>
      </w:r>
      <w:r>
        <w:tab/>
        <w:t>1576</w:t>
      </w:r>
    </w:p>
    <w:p w:rsidR="007B73D4" w:rsidRDefault="007B73D4">
      <w:pPr>
        <w:pStyle w:val="TOC4"/>
        <w:rPr>
          <w:rFonts w:asciiTheme="minorHAnsi" w:eastAsiaTheme="minorEastAsia" w:hAnsiTheme="minorHAnsi" w:cstheme="minorBidi"/>
          <w:sz w:val="22"/>
          <w:szCs w:val="22"/>
        </w:rPr>
      </w:pPr>
      <w:r w:rsidRPr="007B73D4">
        <w:t>A.7.3.78.1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1576</w:t>
      </w:r>
    </w:p>
    <w:p w:rsidR="007B73D4" w:rsidRDefault="007B73D4">
      <w:pPr>
        <w:pStyle w:val="TOC4"/>
        <w:rPr>
          <w:rFonts w:asciiTheme="minorHAnsi" w:eastAsiaTheme="minorEastAsia" w:hAnsiTheme="minorHAnsi" w:cstheme="minorBidi"/>
          <w:sz w:val="22"/>
          <w:szCs w:val="22"/>
        </w:rPr>
      </w:pPr>
      <w:r w:rsidRPr="007B73D4">
        <w:t>A.7.3.78.2</w:t>
      </w:r>
      <w:r w:rsidRPr="007B73D4">
        <w:rPr>
          <w:rFonts w:asciiTheme="minorHAnsi" w:eastAsiaTheme="minorEastAsia" w:hAnsiTheme="minorHAnsi" w:cstheme="minorBidi"/>
          <w:sz w:val="22"/>
          <w:szCs w:val="22"/>
        </w:rPr>
        <w:tab/>
      </w:r>
      <w:r w:rsidRPr="002D7B17">
        <w:rPr>
          <w:snapToGrid w:val="0"/>
        </w:rPr>
        <w:t>Test Requirements</w:t>
      </w:r>
      <w:r>
        <w:tab/>
        <w:t>1579</w:t>
      </w:r>
    </w:p>
    <w:p w:rsidR="007B73D4" w:rsidRDefault="007B73D4">
      <w:pPr>
        <w:pStyle w:val="TOC3"/>
        <w:rPr>
          <w:rFonts w:asciiTheme="minorHAnsi" w:eastAsiaTheme="minorEastAsia" w:hAnsiTheme="minorHAnsi" w:cstheme="minorBidi"/>
          <w:sz w:val="22"/>
          <w:szCs w:val="22"/>
        </w:rPr>
      </w:pPr>
      <w:r w:rsidRPr="007B73D4">
        <w:t>A.7.3.79</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w:t>
      </w:r>
      <w:r w:rsidRPr="002D7B17">
        <w:rPr>
          <w:rFonts w:eastAsia="MS Mincho"/>
          <w:lang w:eastAsia="zh-CN"/>
        </w:rPr>
        <w:t>DD Radio Link Monitoring Test for In-Sync</w:t>
      </w:r>
      <w:r>
        <w:rPr>
          <w:lang w:eastAsia="zh-CN"/>
        </w:rPr>
        <w:t xml:space="preserve"> for non-BL CE UE in CEMode A</w:t>
      </w:r>
      <w:r>
        <w:tab/>
        <w:t>1579</w:t>
      </w:r>
    </w:p>
    <w:p w:rsidR="007B73D4" w:rsidRDefault="007B73D4">
      <w:pPr>
        <w:pStyle w:val="TOC4"/>
        <w:rPr>
          <w:rFonts w:asciiTheme="minorHAnsi" w:eastAsiaTheme="minorEastAsia" w:hAnsiTheme="minorHAnsi" w:cstheme="minorBidi"/>
          <w:sz w:val="22"/>
          <w:szCs w:val="22"/>
        </w:rPr>
      </w:pPr>
      <w:r w:rsidRPr="007B73D4">
        <w:t>A.7.3.79.1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1579</w:t>
      </w:r>
    </w:p>
    <w:p w:rsidR="007B73D4" w:rsidRDefault="007B73D4">
      <w:pPr>
        <w:pStyle w:val="TOC4"/>
        <w:rPr>
          <w:rFonts w:asciiTheme="minorHAnsi" w:eastAsiaTheme="minorEastAsia" w:hAnsiTheme="minorHAnsi" w:cstheme="minorBidi"/>
          <w:sz w:val="22"/>
          <w:szCs w:val="22"/>
        </w:rPr>
      </w:pPr>
      <w:r w:rsidRPr="007B73D4">
        <w:t>A.7.3.79.2</w:t>
      </w:r>
      <w:r w:rsidRPr="007B73D4">
        <w:rPr>
          <w:rFonts w:asciiTheme="minorHAnsi" w:eastAsiaTheme="minorEastAsia" w:hAnsiTheme="minorHAnsi" w:cstheme="minorBidi"/>
          <w:sz w:val="22"/>
          <w:szCs w:val="22"/>
        </w:rPr>
        <w:tab/>
      </w:r>
      <w:r w:rsidRPr="002D7B17">
        <w:rPr>
          <w:snapToGrid w:val="0"/>
        </w:rPr>
        <w:t>Test Requirements</w:t>
      </w:r>
      <w:r>
        <w:tab/>
        <w:t>1582</w:t>
      </w:r>
    </w:p>
    <w:p w:rsidR="007B73D4" w:rsidRDefault="007B73D4">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1582</w:t>
      </w:r>
    </w:p>
    <w:p w:rsidR="007B73D4" w:rsidRDefault="007B73D4">
      <w:pPr>
        <w:pStyle w:val="TOC4"/>
        <w:rPr>
          <w:rFonts w:asciiTheme="minorHAnsi" w:eastAsiaTheme="minorEastAsia" w:hAnsiTheme="minorHAnsi" w:cstheme="minorBidi"/>
          <w:sz w:val="22"/>
          <w:szCs w:val="22"/>
        </w:rPr>
      </w:pPr>
      <w:r w:rsidRPr="007B73D4">
        <w:t>A.7.3.80.1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1582</w:t>
      </w:r>
    </w:p>
    <w:p w:rsidR="007B73D4" w:rsidRDefault="007B73D4">
      <w:pPr>
        <w:pStyle w:val="TOC4"/>
        <w:rPr>
          <w:rFonts w:asciiTheme="minorHAnsi" w:eastAsiaTheme="minorEastAsia" w:hAnsiTheme="minorHAnsi" w:cstheme="minorBidi"/>
          <w:sz w:val="22"/>
          <w:szCs w:val="22"/>
        </w:rPr>
      </w:pPr>
      <w:r w:rsidRPr="007B73D4">
        <w:t>A.7.3.80.2</w:t>
      </w:r>
      <w:r w:rsidRPr="007B73D4">
        <w:rPr>
          <w:rFonts w:asciiTheme="minorHAnsi" w:eastAsiaTheme="minorEastAsia" w:hAnsiTheme="minorHAnsi" w:cstheme="minorBidi"/>
          <w:sz w:val="22"/>
          <w:szCs w:val="22"/>
        </w:rPr>
        <w:tab/>
      </w:r>
      <w:r w:rsidRPr="002D7B17">
        <w:rPr>
          <w:snapToGrid w:val="0"/>
        </w:rPr>
        <w:t>Test Requirements</w:t>
      </w:r>
      <w:r>
        <w:tab/>
        <w:t>1585</w:t>
      </w:r>
    </w:p>
    <w:p w:rsidR="007B73D4" w:rsidRDefault="007B73D4">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1585</w:t>
      </w:r>
    </w:p>
    <w:p w:rsidR="007B73D4" w:rsidRDefault="007B73D4">
      <w:pPr>
        <w:pStyle w:val="TOC4"/>
        <w:rPr>
          <w:rFonts w:asciiTheme="minorHAnsi" w:eastAsiaTheme="minorEastAsia" w:hAnsiTheme="minorHAnsi" w:cstheme="minorBidi"/>
          <w:sz w:val="22"/>
          <w:szCs w:val="22"/>
        </w:rPr>
      </w:pPr>
      <w:r w:rsidRPr="007B73D4">
        <w:t>A.7.3.81.1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1585</w:t>
      </w:r>
    </w:p>
    <w:p w:rsidR="007B73D4" w:rsidRDefault="007B73D4">
      <w:pPr>
        <w:pStyle w:val="TOC4"/>
        <w:rPr>
          <w:rFonts w:asciiTheme="minorHAnsi" w:eastAsiaTheme="minorEastAsia" w:hAnsiTheme="minorHAnsi" w:cstheme="minorBidi"/>
          <w:sz w:val="22"/>
          <w:szCs w:val="22"/>
        </w:rPr>
      </w:pPr>
      <w:r w:rsidRPr="007B73D4">
        <w:t>A.7.3.81.2</w:t>
      </w:r>
      <w:r w:rsidRPr="007B73D4">
        <w:rPr>
          <w:rFonts w:asciiTheme="minorHAnsi" w:eastAsiaTheme="minorEastAsia" w:hAnsiTheme="minorHAnsi" w:cstheme="minorBidi"/>
          <w:sz w:val="22"/>
          <w:szCs w:val="22"/>
        </w:rPr>
        <w:tab/>
      </w:r>
      <w:r w:rsidRPr="002D7B17">
        <w:rPr>
          <w:snapToGrid w:val="0"/>
        </w:rPr>
        <w:t>Test Requirements</w:t>
      </w:r>
      <w:r>
        <w:tab/>
        <w:t>1588</w:t>
      </w:r>
    </w:p>
    <w:p w:rsidR="007B73D4" w:rsidRDefault="007B73D4">
      <w:pPr>
        <w:pStyle w:val="TOC3"/>
        <w:rPr>
          <w:rFonts w:asciiTheme="minorHAnsi" w:eastAsiaTheme="minorEastAsia" w:hAnsiTheme="minorHAnsi" w:cstheme="minorBidi"/>
          <w:sz w:val="22"/>
          <w:szCs w:val="22"/>
        </w:rPr>
      </w:pPr>
      <w:r w:rsidRPr="007B73D4">
        <w:t>A.7.3.82</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FD-</w:t>
      </w:r>
      <w:r w:rsidRPr="002D7B17">
        <w:rPr>
          <w:rFonts w:eastAsia="MS Mincho"/>
          <w:lang w:eastAsia="zh-CN"/>
        </w:rPr>
        <w:t xml:space="preserve">FDD Early Out-of-sync reporting Test </w:t>
      </w:r>
      <w:r>
        <w:rPr>
          <w:lang w:eastAsia="zh-CN"/>
        </w:rPr>
        <w:t>for Cat-M1 UE in CEModeB</w:t>
      </w:r>
      <w:r>
        <w:tab/>
        <w:t>1588</w:t>
      </w:r>
    </w:p>
    <w:p w:rsidR="007B73D4" w:rsidRDefault="007B73D4">
      <w:pPr>
        <w:pStyle w:val="TOC4"/>
        <w:rPr>
          <w:rFonts w:asciiTheme="minorHAnsi" w:eastAsiaTheme="minorEastAsia" w:hAnsiTheme="minorHAnsi" w:cstheme="minorBidi"/>
          <w:sz w:val="22"/>
          <w:szCs w:val="22"/>
        </w:rPr>
      </w:pPr>
      <w:r w:rsidRPr="007B73D4">
        <w:t>A.7.3.82.1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1588</w:t>
      </w:r>
    </w:p>
    <w:p w:rsidR="007B73D4" w:rsidRDefault="007B73D4">
      <w:pPr>
        <w:pStyle w:val="TOC4"/>
        <w:rPr>
          <w:rFonts w:asciiTheme="minorHAnsi" w:eastAsiaTheme="minorEastAsia" w:hAnsiTheme="minorHAnsi" w:cstheme="minorBidi"/>
          <w:sz w:val="22"/>
          <w:szCs w:val="22"/>
        </w:rPr>
      </w:pPr>
      <w:r w:rsidRPr="007B73D4">
        <w:t>A.7.3.82.2</w:t>
      </w:r>
      <w:r w:rsidRPr="007B73D4">
        <w:rPr>
          <w:rFonts w:asciiTheme="minorHAnsi" w:eastAsiaTheme="minorEastAsia" w:hAnsiTheme="minorHAnsi" w:cstheme="minorBidi"/>
          <w:sz w:val="22"/>
          <w:szCs w:val="22"/>
        </w:rPr>
        <w:tab/>
      </w:r>
      <w:r w:rsidRPr="002D7B17">
        <w:rPr>
          <w:snapToGrid w:val="0"/>
        </w:rPr>
        <w:t>Test Requirements</w:t>
      </w:r>
      <w:r>
        <w:tab/>
        <w:t>1591</w:t>
      </w:r>
    </w:p>
    <w:p w:rsidR="007B73D4" w:rsidRDefault="007B73D4">
      <w:pPr>
        <w:pStyle w:val="TOC3"/>
        <w:rPr>
          <w:rFonts w:asciiTheme="minorHAnsi" w:eastAsiaTheme="minorEastAsia" w:hAnsiTheme="minorHAnsi" w:cstheme="minorBidi"/>
          <w:sz w:val="22"/>
          <w:szCs w:val="22"/>
        </w:rPr>
      </w:pPr>
      <w:r w:rsidRPr="007B73D4">
        <w:t>A.7.3.83</w:t>
      </w:r>
      <w:r w:rsidRPr="007B73D4">
        <w:rPr>
          <w:rFonts w:asciiTheme="minorHAnsi" w:hAnsiTheme="minorHAnsi" w:cstheme="minorBidi"/>
          <w:sz w:val="22"/>
          <w:szCs w:val="22"/>
        </w:rPr>
        <w:tab/>
      </w:r>
      <w:r w:rsidRPr="002D7B17">
        <w:rPr>
          <w:rFonts w:eastAsia="MS Mincho"/>
          <w:lang w:eastAsia="zh-CN"/>
        </w:rPr>
        <w:t>E-UTRAN FD-FDD Early In-Sync reporting Test for Cat-M1 UE in CEModeB</w:t>
      </w:r>
      <w:r>
        <w:tab/>
        <w:t>1591</w:t>
      </w:r>
    </w:p>
    <w:p w:rsidR="007B73D4" w:rsidRDefault="007B73D4">
      <w:pPr>
        <w:pStyle w:val="TOC4"/>
        <w:rPr>
          <w:rFonts w:asciiTheme="minorHAnsi" w:eastAsiaTheme="minorEastAsia" w:hAnsiTheme="minorHAnsi" w:cstheme="minorBidi"/>
          <w:sz w:val="22"/>
          <w:szCs w:val="22"/>
        </w:rPr>
      </w:pPr>
      <w:r w:rsidRPr="007B73D4">
        <w:t>A.7.3.83.1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1591</w:t>
      </w:r>
    </w:p>
    <w:p w:rsidR="007B73D4" w:rsidRDefault="007B73D4">
      <w:pPr>
        <w:pStyle w:val="TOC4"/>
        <w:rPr>
          <w:rFonts w:asciiTheme="minorHAnsi" w:eastAsiaTheme="minorEastAsia" w:hAnsiTheme="minorHAnsi" w:cstheme="minorBidi"/>
          <w:sz w:val="22"/>
          <w:szCs w:val="22"/>
        </w:rPr>
      </w:pPr>
      <w:r w:rsidRPr="007B73D4">
        <w:t>A.7.3.83.2</w:t>
      </w:r>
      <w:r w:rsidRPr="007B73D4">
        <w:rPr>
          <w:rFonts w:asciiTheme="minorHAnsi" w:eastAsiaTheme="minorEastAsia" w:hAnsiTheme="minorHAnsi" w:cstheme="minorBidi"/>
          <w:sz w:val="22"/>
          <w:szCs w:val="22"/>
        </w:rPr>
        <w:tab/>
      </w:r>
      <w:r w:rsidRPr="002D7B17">
        <w:rPr>
          <w:snapToGrid w:val="0"/>
        </w:rPr>
        <w:t>Test Requirements</w:t>
      </w:r>
      <w:r>
        <w:tab/>
        <w:t>1592</w:t>
      </w:r>
    </w:p>
    <w:p w:rsidR="007B73D4" w:rsidRDefault="007B73D4">
      <w:pPr>
        <w:pStyle w:val="TOC3"/>
        <w:rPr>
          <w:rFonts w:asciiTheme="minorHAnsi" w:eastAsiaTheme="minorEastAsia" w:hAnsiTheme="minorHAnsi" w:cstheme="minorBidi"/>
          <w:sz w:val="22"/>
          <w:szCs w:val="22"/>
        </w:rPr>
      </w:pPr>
      <w:r w:rsidRPr="007B73D4">
        <w:t>A.7.3.84</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HD-FDD</w:t>
      </w:r>
      <w:r w:rsidRPr="002D7B17">
        <w:rPr>
          <w:rFonts w:eastAsia="MS Mincho"/>
          <w:lang w:eastAsia="zh-CN"/>
        </w:rPr>
        <w:t xml:space="preserve"> Early Out-of-sync reporting Test </w:t>
      </w:r>
      <w:r>
        <w:rPr>
          <w:lang w:eastAsia="zh-CN"/>
        </w:rPr>
        <w:t>for Cat-M1 UE in CEModeB</w:t>
      </w:r>
      <w:r>
        <w:tab/>
        <w:t>1593</w:t>
      </w:r>
    </w:p>
    <w:p w:rsidR="007B73D4" w:rsidRDefault="007B73D4">
      <w:pPr>
        <w:pStyle w:val="TOC4"/>
        <w:rPr>
          <w:rFonts w:asciiTheme="minorHAnsi" w:eastAsiaTheme="minorEastAsia" w:hAnsiTheme="minorHAnsi" w:cstheme="minorBidi"/>
          <w:sz w:val="22"/>
          <w:szCs w:val="22"/>
        </w:rPr>
      </w:pPr>
      <w:r w:rsidRPr="007B73D4">
        <w:t>A.7.3.84.1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1593</w:t>
      </w:r>
    </w:p>
    <w:p w:rsidR="007B73D4" w:rsidRDefault="007B73D4">
      <w:pPr>
        <w:pStyle w:val="TOC4"/>
        <w:rPr>
          <w:rFonts w:asciiTheme="minorHAnsi" w:eastAsiaTheme="minorEastAsia" w:hAnsiTheme="minorHAnsi" w:cstheme="minorBidi"/>
          <w:sz w:val="22"/>
          <w:szCs w:val="22"/>
        </w:rPr>
      </w:pPr>
      <w:r w:rsidRPr="007B73D4">
        <w:t>A.7.3.84.2</w:t>
      </w:r>
      <w:r w:rsidRPr="007B73D4">
        <w:rPr>
          <w:rFonts w:asciiTheme="minorHAnsi" w:eastAsiaTheme="minorEastAsia" w:hAnsiTheme="minorHAnsi" w:cstheme="minorBidi"/>
          <w:sz w:val="22"/>
          <w:szCs w:val="22"/>
        </w:rPr>
        <w:tab/>
      </w:r>
      <w:r w:rsidRPr="002D7B17">
        <w:rPr>
          <w:snapToGrid w:val="0"/>
        </w:rPr>
        <w:t>Test Requirements</w:t>
      </w:r>
      <w:r>
        <w:tab/>
        <w:t>1595</w:t>
      </w:r>
    </w:p>
    <w:p w:rsidR="007B73D4" w:rsidRDefault="007B73D4">
      <w:pPr>
        <w:pStyle w:val="TOC3"/>
        <w:rPr>
          <w:rFonts w:asciiTheme="minorHAnsi" w:eastAsiaTheme="minorEastAsia" w:hAnsiTheme="minorHAnsi" w:cstheme="minorBidi"/>
          <w:sz w:val="22"/>
          <w:szCs w:val="22"/>
        </w:rPr>
      </w:pPr>
      <w:r w:rsidRPr="007B73D4">
        <w:t>A.7.3.85</w:t>
      </w:r>
      <w:r w:rsidRPr="007B73D4">
        <w:rPr>
          <w:rFonts w:asciiTheme="minorHAnsi" w:hAnsiTheme="minorHAnsi" w:cstheme="minorBidi"/>
          <w:sz w:val="22"/>
          <w:szCs w:val="22"/>
        </w:rPr>
        <w:tab/>
      </w:r>
      <w:r w:rsidRPr="002D7B17">
        <w:rPr>
          <w:rFonts w:eastAsia="MS Mincho"/>
          <w:lang w:eastAsia="zh-CN"/>
        </w:rPr>
        <w:t>E-UTRAN HD-FDD Early In-Sync reporting Test for Cat-M1 UE in CEModeB</w:t>
      </w:r>
      <w:r>
        <w:tab/>
        <w:t>1595</w:t>
      </w:r>
    </w:p>
    <w:p w:rsidR="007B73D4" w:rsidRDefault="007B73D4">
      <w:pPr>
        <w:pStyle w:val="TOC4"/>
        <w:rPr>
          <w:rFonts w:asciiTheme="minorHAnsi" w:eastAsiaTheme="minorEastAsia" w:hAnsiTheme="minorHAnsi" w:cstheme="minorBidi"/>
          <w:sz w:val="22"/>
          <w:szCs w:val="22"/>
        </w:rPr>
      </w:pPr>
      <w:r w:rsidRPr="007B73D4">
        <w:t>A.7.3.85.1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1595</w:t>
      </w:r>
    </w:p>
    <w:p w:rsidR="007B73D4" w:rsidRDefault="007B73D4">
      <w:pPr>
        <w:pStyle w:val="TOC4"/>
        <w:rPr>
          <w:rFonts w:asciiTheme="minorHAnsi" w:eastAsiaTheme="minorEastAsia" w:hAnsiTheme="minorHAnsi" w:cstheme="minorBidi"/>
          <w:sz w:val="22"/>
          <w:szCs w:val="22"/>
        </w:rPr>
      </w:pPr>
      <w:r w:rsidRPr="007B73D4">
        <w:t>A.7.3.85.2</w:t>
      </w:r>
      <w:r w:rsidRPr="007B73D4">
        <w:rPr>
          <w:rFonts w:asciiTheme="minorHAnsi" w:eastAsiaTheme="minorEastAsia" w:hAnsiTheme="minorHAnsi" w:cstheme="minorBidi"/>
          <w:sz w:val="22"/>
          <w:szCs w:val="22"/>
        </w:rPr>
        <w:tab/>
      </w:r>
      <w:r w:rsidRPr="002D7B17">
        <w:rPr>
          <w:snapToGrid w:val="0"/>
        </w:rPr>
        <w:t>Test Requirements</w:t>
      </w:r>
      <w:r>
        <w:tab/>
        <w:t>1596</w:t>
      </w:r>
    </w:p>
    <w:p w:rsidR="007B73D4" w:rsidRDefault="007B73D4">
      <w:pPr>
        <w:pStyle w:val="TOC3"/>
        <w:rPr>
          <w:rFonts w:asciiTheme="minorHAnsi" w:eastAsiaTheme="minorEastAsia" w:hAnsiTheme="minorHAnsi" w:cstheme="minorBidi"/>
          <w:sz w:val="22"/>
          <w:szCs w:val="22"/>
        </w:rPr>
      </w:pPr>
      <w:r w:rsidRPr="007B73D4">
        <w:t>A.7.3.86</w:t>
      </w:r>
      <w:r w:rsidRPr="007B73D4">
        <w:rPr>
          <w:rFonts w:asciiTheme="minorHAnsi" w:hAnsiTheme="minorHAnsi" w:cstheme="minorBidi"/>
          <w:sz w:val="22"/>
          <w:szCs w:val="22"/>
        </w:rPr>
        <w:tab/>
      </w:r>
      <w:r w:rsidRPr="002D7B17">
        <w:rPr>
          <w:rFonts w:eastAsia="MS Mincho"/>
          <w:lang w:eastAsia="zh-CN"/>
        </w:rPr>
        <w:t xml:space="preserve">E-UTRAN </w:t>
      </w:r>
      <w:r>
        <w:rPr>
          <w:lang w:eastAsia="zh-CN"/>
        </w:rPr>
        <w:t>TDD</w:t>
      </w:r>
      <w:r w:rsidRPr="002D7B17">
        <w:rPr>
          <w:rFonts w:eastAsia="MS Mincho"/>
          <w:lang w:eastAsia="zh-CN"/>
        </w:rPr>
        <w:t xml:space="preserve"> Early Out-of-sync reporting Test </w:t>
      </w:r>
      <w:r>
        <w:rPr>
          <w:lang w:eastAsia="zh-CN"/>
        </w:rPr>
        <w:t>for Cat-M1 UE in CEModeB</w:t>
      </w:r>
      <w:r>
        <w:tab/>
        <w:t>1597</w:t>
      </w:r>
    </w:p>
    <w:p w:rsidR="007B73D4" w:rsidRDefault="007B73D4">
      <w:pPr>
        <w:pStyle w:val="TOC4"/>
        <w:rPr>
          <w:rFonts w:asciiTheme="minorHAnsi" w:eastAsiaTheme="minorEastAsia" w:hAnsiTheme="minorHAnsi" w:cstheme="minorBidi"/>
          <w:sz w:val="22"/>
          <w:szCs w:val="22"/>
        </w:rPr>
      </w:pPr>
      <w:r w:rsidRPr="007B73D4">
        <w:t>A.7.3.86.1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1597</w:t>
      </w:r>
    </w:p>
    <w:p w:rsidR="007B73D4" w:rsidRDefault="007B73D4">
      <w:pPr>
        <w:pStyle w:val="TOC4"/>
        <w:rPr>
          <w:rFonts w:asciiTheme="minorHAnsi" w:eastAsiaTheme="minorEastAsia" w:hAnsiTheme="minorHAnsi" w:cstheme="minorBidi"/>
          <w:sz w:val="22"/>
          <w:szCs w:val="22"/>
        </w:rPr>
      </w:pPr>
      <w:r w:rsidRPr="007B73D4">
        <w:t>A.7.3.86.2</w:t>
      </w:r>
      <w:r w:rsidRPr="007B73D4">
        <w:rPr>
          <w:rFonts w:asciiTheme="minorHAnsi" w:eastAsiaTheme="minorEastAsia" w:hAnsiTheme="minorHAnsi" w:cstheme="minorBidi"/>
          <w:sz w:val="22"/>
          <w:szCs w:val="22"/>
        </w:rPr>
        <w:tab/>
      </w:r>
      <w:r w:rsidRPr="002D7B17">
        <w:rPr>
          <w:snapToGrid w:val="0"/>
        </w:rPr>
        <w:t>Test Requirements</w:t>
      </w:r>
      <w:r>
        <w:tab/>
        <w:t>1599</w:t>
      </w:r>
    </w:p>
    <w:p w:rsidR="007B73D4" w:rsidRDefault="007B73D4">
      <w:pPr>
        <w:pStyle w:val="TOC3"/>
        <w:rPr>
          <w:rFonts w:asciiTheme="minorHAnsi" w:eastAsiaTheme="minorEastAsia" w:hAnsiTheme="minorHAnsi" w:cstheme="minorBidi"/>
          <w:sz w:val="22"/>
          <w:szCs w:val="22"/>
        </w:rPr>
      </w:pPr>
      <w:r w:rsidRPr="007B73D4">
        <w:t>A.7.3.87</w:t>
      </w:r>
      <w:r w:rsidRPr="007B73D4">
        <w:rPr>
          <w:rFonts w:asciiTheme="minorHAnsi" w:hAnsiTheme="minorHAnsi" w:cstheme="minorBidi"/>
          <w:sz w:val="22"/>
          <w:szCs w:val="22"/>
        </w:rPr>
        <w:tab/>
      </w:r>
      <w:r w:rsidRPr="002D7B17">
        <w:rPr>
          <w:rFonts w:eastAsia="MS Mincho"/>
          <w:lang w:eastAsia="zh-CN"/>
        </w:rPr>
        <w:t>E-UTRAN TDD Early In-Sync reporting Test for Cat-M1 UE in CEModeB</w:t>
      </w:r>
      <w:r>
        <w:tab/>
        <w:t>1599</w:t>
      </w:r>
    </w:p>
    <w:p w:rsidR="007B73D4" w:rsidRDefault="007B73D4">
      <w:pPr>
        <w:pStyle w:val="TOC4"/>
        <w:rPr>
          <w:rFonts w:asciiTheme="minorHAnsi" w:eastAsiaTheme="minorEastAsia" w:hAnsiTheme="minorHAnsi" w:cstheme="minorBidi"/>
          <w:sz w:val="22"/>
          <w:szCs w:val="22"/>
        </w:rPr>
      </w:pPr>
      <w:r w:rsidRPr="007B73D4">
        <w:t>A.7.3.87.1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1599</w:t>
      </w:r>
    </w:p>
    <w:p w:rsidR="007B73D4" w:rsidRDefault="007B73D4">
      <w:pPr>
        <w:pStyle w:val="TOC4"/>
        <w:rPr>
          <w:rFonts w:asciiTheme="minorHAnsi" w:eastAsiaTheme="minorEastAsia" w:hAnsiTheme="minorHAnsi" w:cstheme="minorBidi"/>
          <w:sz w:val="22"/>
          <w:szCs w:val="22"/>
        </w:rPr>
      </w:pPr>
      <w:r w:rsidRPr="007B73D4">
        <w:t>A.7.3.87.2</w:t>
      </w:r>
      <w:r w:rsidRPr="007B73D4">
        <w:rPr>
          <w:rFonts w:asciiTheme="minorHAnsi" w:eastAsiaTheme="minorEastAsia" w:hAnsiTheme="minorHAnsi" w:cstheme="minorBidi"/>
          <w:sz w:val="22"/>
          <w:szCs w:val="22"/>
        </w:rPr>
        <w:tab/>
      </w:r>
      <w:r w:rsidRPr="002D7B17">
        <w:rPr>
          <w:snapToGrid w:val="0"/>
        </w:rPr>
        <w:t>Test Requirements</w:t>
      </w:r>
      <w:r>
        <w:tab/>
        <w:t>1601</w:t>
      </w:r>
    </w:p>
    <w:p w:rsidR="007B73D4" w:rsidRDefault="007B73D4">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1602</w:t>
      </w:r>
    </w:p>
    <w:p w:rsidR="007B73D4" w:rsidRDefault="007B73D4">
      <w:pPr>
        <w:pStyle w:val="TOC4"/>
        <w:rPr>
          <w:rFonts w:asciiTheme="minorHAnsi" w:eastAsiaTheme="minorEastAsia" w:hAnsiTheme="minorHAnsi" w:cstheme="minorBidi"/>
          <w:sz w:val="22"/>
          <w:szCs w:val="22"/>
        </w:rPr>
      </w:pPr>
      <w:r w:rsidRPr="007B73D4">
        <w:t>A.7.3.88.1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1602</w:t>
      </w:r>
    </w:p>
    <w:p w:rsidR="007B73D4" w:rsidRDefault="007B73D4">
      <w:pPr>
        <w:pStyle w:val="TOC4"/>
        <w:rPr>
          <w:rFonts w:asciiTheme="minorHAnsi" w:eastAsiaTheme="minorEastAsia" w:hAnsiTheme="minorHAnsi" w:cstheme="minorBidi"/>
          <w:sz w:val="22"/>
          <w:szCs w:val="22"/>
        </w:rPr>
      </w:pPr>
      <w:r w:rsidRPr="007B73D4">
        <w:t>A.7.3.88.2</w:t>
      </w:r>
      <w:r w:rsidRPr="007B73D4">
        <w:rPr>
          <w:rFonts w:asciiTheme="minorHAnsi" w:eastAsiaTheme="minorEastAsia" w:hAnsiTheme="minorHAnsi" w:cstheme="minorBidi"/>
          <w:sz w:val="22"/>
          <w:szCs w:val="22"/>
        </w:rPr>
        <w:tab/>
      </w:r>
      <w:r w:rsidRPr="002D7B17">
        <w:rPr>
          <w:snapToGrid w:val="0"/>
        </w:rPr>
        <w:t>Test Requirements</w:t>
      </w:r>
      <w:r>
        <w:tab/>
        <w:t>1606</w:t>
      </w:r>
    </w:p>
    <w:p w:rsidR="007B73D4" w:rsidRDefault="007B73D4">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1606</w:t>
      </w:r>
    </w:p>
    <w:p w:rsidR="007B73D4" w:rsidRDefault="007B73D4">
      <w:pPr>
        <w:pStyle w:val="TOC4"/>
        <w:rPr>
          <w:rFonts w:asciiTheme="minorHAnsi" w:eastAsiaTheme="minorEastAsia" w:hAnsiTheme="minorHAnsi" w:cstheme="minorBidi"/>
          <w:sz w:val="22"/>
          <w:szCs w:val="22"/>
        </w:rPr>
      </w:pPr>
      <w:r w:rsidRPr="007B73D4">
        <w:t>A.7.3.89.1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1606</w:t>
      </w:r>
    </w:p>
    <w:p w:rsidR="007B73D4" w:rsidRDefault="007B73D4">
      <w:pPr>
        <w:pStyle w:val="TOC4"/>
        <w:rPr>
          <w:rFonts w:asciiTheme="minorHAnsi" w:eastAsiaTheme="minorEastAsia" w:hAnsiTheme="minorHAnsi" w:cstheme="minorBidi"/>
          <w:sz w:val="22"/>
          <w:szCs w:val="22"/>
        </w:rPr>
      </w:pPr>
      <w:r w:rsidRPr="007B73D4">
        <w:t>A.7.3.89.2</w:t>
      </w:r>
      <w:r w:rsidRPr="007B73D4">
        <w:rPr>
          <w:rFonts w:asciiTheme="minorHAnsi" w:eastAsiaTheme="minorEastAsia" w:hAnsiTheme="minorHAnsi" w:cstheme="minorBidi"/>
          <w:sz w:val="22"/>
          <w:szCs w:val="22"/>
        </w:rPr>
        <w:tab/>
      </w:r>
      <w:r w:rsidRPr="002D7B17">
        <w:rPr>
          <w:snapToGrid w:val="0"/>
        </w:rPr>
        <w:t>Test Requirements</w:t>
      </w:r>
      <w:r>
        <w:tab/>
        <w:t>1610</w:t>
      </w:r>
    </w:p>
    <w:p w:rsidR="007B73D4" w:rsidRDefault="007B73D4">
      <w:pPr>
        <w:pStyle w:val="TOC3"/>
        <w:rPr>
          <w:rFonts w:asciiTheme="minorHAnsi" w:eastAsiaTheme="minorEastAsia" w:hAnsiTheme="minorHAnsi" w:cstheme="minorBidi"/>
          <w:sz w:val="22"/>
          <w:szCs w:val="22"/>
        </w:rPr>
      </w:pPr>
      <w:r>
        <w:lastRenderedPageBreak/>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1610</w:t>
      </w:r>
    </w:p>
    <w:p w:rsidR="007B73D4" w:rsidRDefault="007B73D4">
      <w:pPr>
        <w:pStyle w:val="TOC4"/>
        <w:rPr>
          <w:rFonts w:asciiTheme="minorHAnsi" w:eastAsiaTheme="minorEastAsia" w:hAnsiTheme="minorHAnsi" w:cstheme="minorBidi"/>
          <w:sz w:val="22"/>
          <w:szCs w:val="22"/>
        </w:rPr>
      </w:pPr>
      <w:r w:rsidRPr="007B73D4">
        <w:t>A.7.3.90.1</w:t>
      </w:r>
      <w:r w:rsidRPr="007B73D4">
        <w:rPr>
          <w:rFonts w:asciiTheme="minorHAnsi" w:eastAsiaTheme="minorEastAsia" w:hAnsiTheme="minorHAnsi" w:cstheme="minorBidi"/>
          <w:sz w:val="22"/>
          <w:szCs w:val="22"/>
        </w:rPr>
        <w:tab/>
      </w:r>
      <w:r w:rsidRPr="002D7B17">
        <w:rPr>
          <w:snapToGrid w:val="0"/>
          <w:lang w:eastAsia="sv-SE"/>
        </w:rPr>
        <w:t>Test Purpose and Environment</w:t>
      </w:r>
      <w:r>
        <w:tab/>
        <w:t>1610</w:t>
      </w:r>
    </w:p>
    <w:p w:rsidR="007B73D4" w:rsidRDefault="007B73D4">
      <w:pPr>
        <w:pStyle w:val="TOC4"/>
        <w:rPr>
          <w:rFonts w:asciiTheme="minorHAnsi" w:eastAsiaTheme="minorEastAsia" w:hAnsiTheme="minorHAnsi" w:cstheme="minorBidi"/>
          <w:sz w:val="22"/>
          <w:szCs w:val="22"/>
        </w:rPr>
      </w:pPr>
      <w:r w:rsidRPr="007B73D4">
        <w:t>A.7.3.90.2</w:t>
      </w:r>
      <w:r w:rsidRPr="007B73D4">
        <w:rPr>
          <w:rFonts w:asciiTheme="minorHAnsi" w:eastAsiaTheme="minorEastAsia" w:hAnsiTheme="minorHAnsi" w:cstheme="minorBidi"/>
          <w:sz w:val="22"/>
          <w:szCs w:val="22"/>
        </w:rPr>
        <w:tab/>
      </w:r>
      <w:r w:rsidRPr="002D7B17">
        <w:rPr>
          <w:snapToGrid w:val="0"/>
          <w:lang w:eastAsia="sv-SE"/>
        </w:rPr>
        <w:t>Test Requirements</w:t>
      </w:r>
      <w:r>
        <w:tab/>
        <w:t>1614</w:t>
      </w:r>
    </w:p>
    <w:p w:rsidR="007B73D4" w:rsidRDefault="007B73D4">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1614</w:t>
      </w:r>
    </w:p>
    <w:p w:rsidR="007B73D4" w:rsidRDefault="007B73D4">
      <w:pPr>
        <w:pStyle w:val="TOC4"/>
        <w:rPr>
          <w:rFonts w:asciiTheme="minorHAnsi" w:eastAsiaTheme="minorEastAsia" w:hAnsiTheme="minorHAnsi" w:cstheme="minorBidi"/>
          <w:sz w:val="22"/>
          <w:szCs w:val="22"/>
        </w:rPr>
      </w:pPr>
      <w:r w:rsidRPr="007B73D4">
        <w:t>A.7.3.91.1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1614</w:t>
      </w:r>
    </w:p>
    <w:p w:rsidR="007B73D4" w:rsidRDefault="007B73D4">
      <w:pPr>
        <w:pStyle w:val="TOC4"/>
        <w:rPr>
          <w:rFonts w:asciiTheme="minorHAnsi" w:eastAsiaTheme="minorEastAsia" w:hAnsiTheme="minorHAnsi" w:cstheme="minorBidi"/>
          <w:sz w:val="22"/>
          <w:szCs w:val="22"/>
        </w:rPr>
      </w:pPr>
      <w:r w:rsidRPr="007B73D4">
        <w:t>A.7.3.91.2</w:t>
      </w:r>
      <w:r w:rsidRPr="007B73D4">
        <w:rPr>
          <w:rFonts w:asciiTheme="minorHAnsi" w:eastAsiaTheme="minorEastAsia" w:hAnsiTheme="minorHAnsi" w:cstheme="minorBidi"/>
          <w:sz w:val="22"/>
          <w:szCs w:val="22"/>
        </w:rPr>
        <w:tab/>
      </w:r>
      <w:r w:rsidRPr="002D7B17">
        <w:rPr>
          <w:snapToGrid w:val="0"/>
        </w:rPr>
        <w:t>Test Requirements</w:t>
      </w:r>
      <w:r>
        <w:tab/>
        <w:t>1618</w:t>
      </w:r>
    </w:p>
    <w:p w:rsidR="007B73D4" w:rsidRDefault="007B73D4">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1618</w:t>
      </w:r>
    </w:p>
    <w:p w:rsidR="007B73D4" w:rsidRDefault="007B73D4">
      <w:pPr>
        <w:pStyle w:val="TOC4"/>
        <w:rPr>
          <w:rFonts w:asciiTheme="minorHAnsi" w:eastAsiaTheme="minorEastAsia" w:hAnsiTheme="minorHAnsi" w:cstheme="minorBidi"/>
          <w:sz w:val="22"/>
          <w:szCs w:val="22"/>
        </w:rPr>
      </w:pPr>
      <w:r w:rsidRPr="007B73D4">
        <w:t>A.7.3.92.1</w:t>
      </w:r>
      <w:r w:rsidRPr="007B73D4">
        <w:rPr>
          <w:rFonts w:asciiTheme="minorHAnsi" w:eastAsiaTheme="minorEastAsia" w:hAnsiTheme="minorHAnsi" w:cstheme="minorBidi"/>
          <w:sz w:val="22"/>
          <w:szCs w:val="22"/>
        </w:rPr>
        <w:tab/>
      </w:r>
      <w:r w:rsidRPr="002D7B17">
        <w:rPr>
          <w:snapToGrid w:val="0"/>
        </w:rPr>
        <w:t>Test Purpose and Environment</w:t>
      </w:r>
      <w:r>
        <w:tab/>
        <w:t>1618</w:t>
      </w:r>
    </w:p>
    <w:p w:rsidR="007B73D4" w:rsidRDefault="007B73D4">
      <w:pPr>
        <w:pStyle w:val="TOC4"/>
        <w:rPr>
          <w:rFonts w:asciiTheme="minorHAnsi" w:eastAsiaTheme="minorEastAsia" w:hAnsiTheme="minorHAnsi" w:cstheme="minorBidi"/>
          <w:sz w:val="22"/>
          <w:szCs w:val="22"/>
        </w:rPr>
      </w:pPr>
      <w:r w:rsidRPr="007B73D4">
        <w:t>A.7.3.92.2</w:t>
      </w:r>
      <w:r w:rsidRPr="007B73D4">
        <w:rPr>
          <w:rFonts w:asciiTheme="minorHAnsi" w:eastAsiaTheme="minorEastAsia" w:hAnsiTheme="minorHAnsi" w:cstheme="minorBidi"/>
          <w:sz w:val="22"/>
          <w:szCs w:val="22"/>
        </w:rPr>
        <w:tab/>
      </w:r>
      <w:r w:rsidRPr="002D7B17">
        <w:rPr>
          <w:snapToGrid w:val="0"/>
        </w:rPr>
        <w:t>Test Requirements</w:t>
      </w:r>
      <w:r>
        <w:tab/>
        <w:t>1621</w:t>
      </w:r>
    </w:p>
    <w:p w:rsidR="007B73D4" w:rsidRDefault="007B73D4">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1622</w:t>
      </w:r>
    </w:p>
    <w:p w:rsidR="007B73D4" w:rsidRDefault="007B73D4">
      <w:pPr>
        <w:pStyle w:val="TOC4"/>
        <w:rPr>
          <w:rFonts w:asciiTheme="minorHAnsi" w:eastAsiaTheme="minorEastAsia" w:hAnsiTheme="minorHAnsi" w:cstheme="minorBidi"/>
          <w:sz w:val="22"/>
          <w:szCs w:val="22"/>
        </w:rPr>
      </w:pPr>
      <w:r w:rsidRPr="007B73D4">
        <w:t>A.7.3.93.1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1622</w:t>
      </w:r>
    </w:p>
    <w:p w:rsidR="007B73D4" w:rsidRDefault="007B73D4">
      <w:pPr>
        <w:pStyle w:val="TOC4"/>
        <w:rPr>
          <w:rFonts w:asciiTheme="minorHAnsi" w:eastAsiaTheme="minorEastAsia" w:hAnsiTheme="minorHAnsi" w:cstheme="minorBidi"/>
          <w:sz w:val="22"/>
          <w:szCs w:val="22"/>
        </w:rPr>
      </w:pPr>
      <w:r w:rsidRPr="007B73D4">
        <w:t>A.7.3.93.2</w:t>
      </w:r>
      <w:r w:rsidRPr="007B73D4">
        <w:rPr>
          <w:rFonts w:asciiTheme="minorHAnsi" w:eastAsiaTheme="minorEastAsia" w:hAnsiTheme="minorHAnsi" w:cstheme="minorBidi"/>
          <w:sz w:val="22"/>
          <w:szCs w:val="22"/>
        </w:rPr>
        <w:tab/>
      </w:r>
      <w:r w:rsidRPr="002D7B17">
        <w:rPr>
          <w:snapToGrid w:val="0"/>
        </w:rPr>
        <w:t>Test Requirements</w:t>
      </w:r>
      <w:r>
        <w:tab/>
        <w:t>1625</w:t>
      </w:r>
    </w:p>
    <w:p w:rsidR="007B73D4" w:rsidRDefault="007B73D4">
      <w:pPr>
        <w:pStyle w:val="TOC3"/>
        <w:rPr>
          <w:rFonts w:asciiTheme="minorHAnsi" w:eastAsiaTheme="minorEastAsia" w:hAnsiTheme="minorHAnsi" w:cstheme="minorBidi"/>
          <w:sz w:val="22"/>
          <w:szCs w:val="22"/>
        </w:rPr>
      </w:pPr>
      <w:r w:rsidRPr="007B73D4">
        <w:t>A.7.3.94</w:t>
      </w:r>
      <w:r w:rsidRPr="007B73D4">
        <w:rPr>
          <w:rFonts w:asciiTheme="minorHAnsi" w:hAnsiTheme="minorHAnsi" w:cstheme="minorBidi"/>
          <w:sz w:val="22"/>
          <w:szCs w:val="22"/>
        </w:rPr>
        <w:tab/>
      </w:r>
      <w:r>
        <w:rPr>
          <w:lang w:eastAsia="zh-CN"/>
        </w:rPr>
        <w:t>TDD</w:t>
      </w:r>
      <w:r w:rsidRPr="002D7B17">
        <w:rPr>
          <w:rFonts w:eastAsia="MS Mincho"/>
          <w:lang w:eastAsia="zh-CN"/>
        </w:rPr>
        <w:t xml:space="preserve"> Radio Link Monitoring Test for Out-of-sync</w:t>
      </w:r>
      <w:r>
        <w:rPr>
          <w:lang w:eastAsia="zh-CN"/>
        </w:rPr>
        <w:t xml:space="preserve"> without DRX for UE Category NB1 Standalone mode in Normal Coverage</w:t>
      </w:r>
      <w:r>
        <w:tab/>
        <w:t>1626</w:t>
      </w:r>
    </w:p>
    <w:p w:rsidR="007B73D4" w:rsidRDefault="007B73D4">
      <w:pPr>
        <w:pStyle w:val="TOC4"/>
        <w:rPr>
          <w:rFonts w:asciiTheme="minorHAnsi" w:eastAsiaTheme="minorEastAsia" w:hAnsiTheme="minorHAnsi" w:cstheme="minorBidi"/>
          <w:sz w:val="22"/>
          <w:szCs w:val="22"/>
        </w:rPr>
      </w:pPr>
      <w:r w:rsidRPr="007B73D4">
        <w:t>A.7.3.94.1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1626</w:t>
      </w:r>
    </w:p>
    <w:p w:rsidR="007B73D4" w:rsidRDefault="007B73D4">
      <w:pPr>
        <w:pStyle w:val="TOC4"/>
        <w:rPr>
          <w:rFonts w:asciiTheme="minorHAnsi" w:eastAsiaTheme="minorEastAsia" w:hAnsiTheme="minorHAnsi" w:cstheme="minorBidi"/>
          <w:sz w:val="22"/>
          <w:szCs w:val="22"/>
        </w:rPr>
      </w:pPr>
      <w:r w:rsidRPr="007B73D4">
        <w:t>A.7.3.94.2</w:t>
      </w:r>
      <w:r w:rsidRPr="007B73D4">
        <w:rPr>
          <w:rFonts w:asciiTheme="minorHAnsi" w:eastAsiaTheme="minorEastAsia" w:hAnsiTheme="minorHAnsi" w:cstheme="minorBidi"/>
          <w:sz w:val="22"/>
          <w:szCs w:val="22"/>
        </w:rPr>
        <w:tab/>
      </w:r>
      <w:r w:rsidRPr="002D7B17">
        <w:rPr>
          <w:snapToGrid w:val="0"/>
        </w:rPr>
        <w:t>Test Requirements</w:t>
      </w:r>
      <w:r>
        <w:tab/>
        <w:t>1628</w:t>
      </w:r>
    </w:p>
    <w:p w:rsidR="007B73D4" w:rsidRDefault="007B73D4">
      <w:pPr>
        <w:pStyle w:val="TOC3"/>
        <w:rPr>
          <w:rFonts w:asciiTheme="minorHAnsi" w:eastAsiaTheme="minorEastAsia" w:hAnsiTheme="minorHAnsi" w:cstheme="minorBidi"/>
          <w:sz w:val="22"/>
          <w:szCs w:val="22"/>
        </w:rPr>
      </w:pPr>
      <w:r w:rsidRPr="007B73D4">
        <w:t>A.7.3.95</w:t>
      </w:r>
      <w:r w:rsidRPr="007B73D4">
        <w:rPr>
          <w:rFonts w:asciiTheme="minorHAnsi" w:hAnsiTheme="minorHAnsi" w:cstheme="minorBidi"/>
          <w:sz w:val="22"/>
          <w:szCs w:val="22"/>
        </w:rPr>
        <w:tab/>
      </w:r>
      <w:r>
        <w:rPr>
          <w:lang w:eastAsia="zh-CN"/>
        </w:rPr>
        <w:t>TDD</w:t>
      </w:r>
      <w:r w:rsidRPr="002D7B17">
        <w:rPr>
          <w:rFonts w:eastAsia="MS Mincho"/>
          <w:lang w:eastAsia="zh-CN"/>
        </w:rPr>
        <w:t xml:space="preserve"> Radio Link Monitoring Test for Out-of-sync</w:t>
      </w:r>
      <w:r>
        <w:rPr>
          <w:lang w:eastAsia="zh-CN"/>
        </w:rPr>
        <w:t xml:space="preserve"> without DRX for UE Category NB1 guard band mode in Enhanced Coverage</w:t>
      </w:r>
      <w:r>
        <w:tab/>
        <w:t>1629</w:t>
      </w:r>
    </w:p>
    <w:p w:rsidR="007B73D4" w:rsidRDefault="007B73D4">
      <w:pPr>
        <w:pStyle w:val="TOC4"/>
        <w:rPr>
          <w:rFonts w:asciiTheme="minorHAnsi" w:eastAsiaTheme="minorEastAsia" w:hAnsiTheme="minorHAnsi" w:cstheme="minorBidi"/>
          <w:sz w:val="22"/>
          <w:szCs w:val="22"/>
        </w:rPr>
      </w:pPr>
      <w:r w:rsidRPr="007B73D4">
        <w:t>A.7.3.95.1</w:t>
      </w:r>
      <w:r w:rsidRPr="007B73D4">
        <w:rPr>
          <w:rFonts w:asciiTheme="minorHAnsi" w:eastAsiaTheme="minorEastAsia" w:hAnsiTheme="minorHAnsi" w:cstheme="minorBidi"/>
          <w:sz w:val="22"/>
          <w:szCs w:val="22"/>
        </w:rPr>
        <w:tab/>
      </w:r>
      <w:r w:rsidRPr="002D7B17">
        <w:rPr>
          <w:snapToGrid w:val="0"/>
          <w:lang w:eastAsia="zh-CN"/>
        </w:rPr>
        <w:t>Test Purpose and Environment</w:t>
      </w:r>
      <w:r>
        <w:tab/>
        <w:t>1629</w:t>
      </w:r>
    </w:p>
    <w:p w:rsidR="007B73D4" w:rsidRDefault="007B73D4">
      <w:pPr>
        <w:pStyle w:val="TOC4"/>
        <w:rPr>
          <w:rFonts w:asciiTheme="minorHAnsi" w:eastAsiaTheme="minorEastAsia" w:hAnsiTheme="minorHAnsi" w:cstheme="minorBidi"/>
          <w:sz w:val="22"/>
          <w:szCs w:val="22"/>
        </w:rPr>
      </w:pPr>
      <w:r w:rsidRPr="007B73D4">
        <w:t>A.7.3.95.2</w:t>
      </w:r>
      <w:r w:rsidRPr="007B73D4">
        <w:rPr>
          <w:rFonts w:asciiTheme="minorHAnsi" w:eastAsiaTheme="minorEastAsia" w:hAnsiTheme="minorHAnsi" w:cstheme="minorBidi"/>
          <w:sz w:val="22"/>
          <w:szCs w:val="22"/>
        </w:rPr>
        <w:tab/>
      </w:r>
      <w:r w:rsidRPr="002D7B17">
        <w:rPr>
          <w:snapToGrid w:val="0"/>
        </w:rPr>
        <w:t>Test Requirements</w:t>
      </w:r>
      <w:r>
        <w:tab/>
        <w:t>1632</w:t>
      </w:r>
    </w:p>
    <w:p w:rsidR="007B73D4" w:rsidRDefault="007B73D4">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1633</w:t>
      </w:r>
    </w:p>
    <w:p w:rsidR="007B73D4" w:rsidRDefault="007B73D4">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1633</w:t>
      </w:r>
    </w:p>
    <w:p w:rsidR="007B73D4" w:rsidRDefault="007B73D4">
      <w:pPr>
        <w:pStyle w:val="TOC4"/>
        <w:rPr>
          <w:rFonts w:asciiTheme="minorHAnsi" w:eastAsiaTheme="minorEastAsia" w:hAnsiTheme="minorHAnsi" w:cstheme="minorBidi"/>
          <w:sz w:val="22"/>
          <w:szCs w:val="22"/>
        </w:rPr>
      </w:pPr>
      <w:r w:rsidRPr="007B73D4">
        <w:t>A.7.4.1.1</w:t>
      </w:r>
      <w:r w:rsidRPr="007B73D4">
        <w:rPr>
          <w:rFonts w:asciiTheme="minorHAnsi" w:eastAsiaTheme="minorEastAsia" w:hAnsiTheme="minorHAnsi" w:cstheme="minorBidi"/>
          <w:sz w:val="22"/>
          <w:szCs w:val="22"/>
        </w:rPr>
        <w:tab/>
      </w:r>
      <w:r w:rsidRPr="002D7B17">
        <w:rPr>
          <w:snapToGrid w:val="0"/>
        </w:rPr>
        <w:t>Test Purpose and Environment</w:t>
      </w:r>
      <w:r>
        <w:tab/>
        <w:t>1633</w:t>
      </w:r>
    </w:p>
    <w:p w:rsidR="007B73D4" w:rsidRDefault="007B73D4">
      <w:pPr>
        <w:pStyle w:val="TOC4"/>
        <w:rPr>
          <w:rFonts w:asciiTheme="minorHAnsi" w:eastAsiaTheme="minorEastAsia" w:hAnsiTheme="minorHAnsi" w:cstheme="minorBidi"/>
          <w:sz w:val="22"/>
          <w:szCs w:val="22"/>
        </w:rPr>
      </w:pPr>
      <w:r w:rsidRPr="007B73D4">
        <w:t>A.7.4.1.2</w:t>
      </w:r>
      <w:r w:rsidRPr="007B73D4">
        <w:rPr>
          <w:rFonts w:asciiTheme="minorHAnsi" w:eastAsiaTheme="minorEastAsia" w:hAnsiTheme="minorHAnsi" w:cstheme="minorBidi"/>
          <w:sz w:val="22"/>
          <w:szCs w:val="22"/>
        </w:rPr>
        <w:tab/>
      </w:r>
      <w:r w:rsidRPr="002D7B17">
        <w:rPr>
          <w:snapToGrid w:val="0"/>
        </w:rPr>
        <w:t>Test Requirements</w:t>
      </w:r>
      <w:r>
        <w:tab/>
        <w:t>1635</w:t>
      </w:r>
    </w:p>
    <w:p w:rsidR="007B73D4" w:rsidRDefault="007B73D4">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1635</w:t>
      </w:r>
    </w:p>
    <w:p w:rsidR="007B73D4" w:rsidRDefault="007B73D4">
      <w:pPr>
        <w:pStyle w:val="TOC4"/>
        <w:rPr>
          <w:rFonts w:asciiTheme="minorHAnsi" w:eastAsiaTheme="minorEastAsia" w:hAnsiTheme="minorHAnsi" w:cstheme="minorBidi"/>
          <w:sz w:val="22"/>
          <w:szCs w:val="22"/>
        </w:rPr>
      </w:pPr>
      <w:r w:rsidRPr="007B73D4">
        <w:t>A.7.4.2.1</w:t>
      </w:r>
      <w:r w:rsidRPr="007B73D4">
        <w:rPr>
          <w:rFonts w:asciiTheme="minorHAnsi" w:eastAsiaTheme="minorEastAsia" w:hAnsiTheme="minorHAnsi" w:cstheme="minorBidi"/>
          <w:sz w:val="22"/>
          <w:szCs w:val="22"/>
        </w:rPr>
        <w:tab/>
      </w:r>
      <w:r w:rsidRPr="002D7B17">
        <w:rPr>
          <w:snapToGrid w:val="0"/>
        </w:rPr>
        <w:t>Test Purpose and Environment</w:t>
      </w:r>
      <w:r>
        <w:tab/>
        <w:t>1635</w:t>
      </w:r>
    </w:p>
    <w:p w:rsidR="007B73D4" w:rsidRDefault="007B73D4">
      <w:pPr>
        <w:pStyle w:val="TOC4"/>
        <w:rPr>
          <w:rFonts w:asciiTheme="minorHAnsi" w:eastAsiaTheme="minorEastAsia" w:hAnsiTheme="minorHAnsi" w:cstheme="minorBidi"/>
          <w:sz w:val="22"/>
          <w:szCs w:val="22"/>
        </w:rPr>
      </w:pPr>
      <w:r w:rsidRPr="007B73D4">
        <w:t>A.7.4.2.2</w:t>
      </w:r>
      <w:r w:rsidRPr="007B73D4">
        <w:rPr>
          <w:rFonts w:asciiTheme="minorHAnsi" w:eastAsiaTheme="minorEastAsia" w:hAnsiTheme="minorHAnsi" w:cstheme="minorBidi"/>
          <w:sz w:val="22"/>
          <w:szCs w:val="22"/>
        </w:rPr>
        <w:tab/>
      </w:r>
      <w:r w:rsidRPr="002D7B17">
        <w:rPr>
          <w:snapToGrid w:val="0"/>
        </w:rPr>
        <w:t>Test Requirements</w:t>
      </w:r>
      <w:r>
        <w:tab/>
        <w:t>1637</w:t>
      </w:r>
    </w:p>
    <w:p w:rsidR="007B73D4" w:rsidRDefault="007B73D4">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1637</w:t>
      </w:r>
    </w:p>
    <w:p w:rsidR="007B73D4" w:rsidRDefault="007B73D4">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1637</w:t>
      </w:r>
    </w:p>
    <w:p w:rsidR="007B73D4" w:rsidRDefault="007B73D4">
      <w:pPr>
        <w:pStyle w:val="TOC4"/>
        <w:rPr>
          <w:rFonts w:asciiTheme="minorHAnsi" w:eastAsiaTheme="minorEastAsia" w:hAnsiTheme="minorHAnsi" w:cstheme="minorBidi"/>
          <w:sz w:val="22"/>
          <w:szCs w:val="22"/>
        </w:rPr>
      </w:pPr>
      <w:r w:rsidRPr="007B73D4">
        <w:t>A.7.4.3.2</w:t>
      </w:r>
      <w:r w:rsidRPr="007B73D4">
        <w:rPr>
          <w:rFonts w:asciiTheme="minorHAnsi" w:eastAsiaTheme="minorEastAsia" w:hAnsiTheme="minorHAnsi" w:cstheme="minorBidi"/>
          <w:sz w:val="22"/>
          <w:szCs w:val="22"/>
        </w:rPr>
        <w:tab/>
      </w:r>
      <w:r w:rsidRPr="002D7B17">
        <w:rPr>
          <w:snapToGrid w:val="0"/>
        </w:rPr>
        <w:t>Test Requirements</w:t>
      </w:r>
      <w:r>
        <w:tab/>
        <w:t>1639</w:t>
      </w:r>
    </w:p>
    <w:p w:rsidR="007B73D4" w:rsidRDefault="007B73D4">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1639</w:t>
      </w:r>
    </w:p>
    <w:p w:rsidR="007B73D4" w:rsidRDefault="007B73D4">
      <w:pPr>
        <w:pStyle w:val="TOC4"/>
        <w:rPr>
          <w:rFonts w:asciiTheme="minorHAnsi" w:eastAsiaTheme="minorEastAsia" w:hAnsiTheme="minorHAnsi" w:cstheme="minorBidi"/>
          <w:sz w:val="22"/>
          <w:szCs w:val="22"/>
        </w:rPr>
      </w:pPr>
      <w:r w:rsidRPr="007B73D4">
        <w:t>A.7.4.4.1</w:t>
      </w:r>
      <w:r w:rsidRPr="007B73D4">
        <w:rPr>
          <w:rFonts w:asciiTheme="minorHAnsi" w:eastAsiaTheme="minorEastAsia" w:hAnsiTheme="minorHAnsi" w:cstheme="minorBidi"/>
          <w:sz w:val="22"/>
          <w:szCs w:val="22"/>
        </w:rPr>
        <w:tab/>
      </w:r>
      <w:r w:rsidRPr="002D7B17">
        <w:rPr>
          <w:snapToGrid w:val="0"/>
        </w:rPr>
        <w:t>Test Purpose and Environment</w:t>
      </w:r>
      <w:r>
        <w:tab/>
        <w:t>1639</w:t>
      </w:r>
    </w:p>
    <w:p w:rsidR="007B73D4" w:rsidRDefault="007B73D4">
      <w:pPr>
        <w:pStyle w:val="TOC4"/>
        <w:rPr>
          <w:rFonts w:asciiTheme="minorHAnsi" w:eastAsiaTheme="minorEastAsia" w:hAnsiTheme="minorHAnsi" w:cstheme="minorBidi"/>
          <w:sz w:val="22"/>
          <w:szCs w:val="22"/>
        </w:rPr>
      </w:pPr>
      <w:r w:rsidRPr="007B73D4">
        <w:t>A.7.4.</w:t>
      </w:r>
      <w:r w:rsidRPr="007B73D4">
        <w:rPr>
          <w:lang w:eastAsia="zh-CN"/>
        </w:rPr>
        <w:t>4</w:t>
      </w:r>
      <w:r w:rsidRPr="007B73D4">
        <w:t>.2</w:t>
      </w:r>
      <w:r w:rsidRPr="007B73D4">
        <w:rPr>
          <w:rFonts w:asciiTheme="minorHAnsi" w:eastAsiaTheme="minorEastAsia" w:hAnsiTheme="minorHAnsi" w:cstheme="minorBidi"/>
          <w:sz w:val="22"/>
          <w:szCs w:val="22"/>
        </w:rPr>
        <w:tab/>
      </w:r>
      <w:r w:rsidRPr="002D7B17">
        <w:rPr>
          <w:snapToGrid w:val="0"/>
        </w:rPr>
        <w:t>Test Requirements</w:t>
      </w:r>
      <w:r>
        <w:tab/>
        <w:t>1642</w:t>
      </w:r>
    </w:p>
    <w:p w:rsidR="007B73D4" w:rsidRDefault="007B73D4">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1642</w:t>
      </w:r>
    </w:p>
    <w:p w:rsidR="007B73D4" w:rsidRDefault="007B73D4">
      <w:pPr>
        <w:pStyle w:val="TOC4"/>
        <w:rPr>
          <w:rFonts w:asciiTheme="minorHAnsi" w:eastAsiaTheme="minorEastAsia" w:hAnsiTheme="minorHAnsi" w:cstheme="minorBidi"/>
          <w:sz w:val="22"/>
          <w:szCs w:val="22"/>
        </w:rPr>
      </w:pPr>
      <w:r w:rsidRPr="007B73D4">
        <w:t>A.7.4.5.1</w:t>
      </w:r>
      <w:r w:rsidRPr="007B73D4">
        <w:rPr>
          <w:rFonts w:asciiTheme="minorHAnsi" w:eastAsiaTheme="minorEastAsia" w:hAnsiTheme="minorHAnsi" w:cstheme="minorBidi"/>
          <w:sz w:val="22"/>
          <w:szCs w:val="22"/>
        </w:rPr>
        <w:tab/>
      </w:r>
      <w:r w:rsidRPr="002D7B17">
        <w:rPr>
          <w:snapToGrid w:val="0"/>
        </w:rPr>
        <w:t>Test Purpose and Environment</w:t>
      </w:r>
      <w:r>
        <w:tab/>
        <w:t>1642</w:t>
      </w:r>
    </w:p>
    <w:p w:rsidR="007B73D4" w:rsidRDefault="007B73D4">
      <w:pPr>
        <w:pStyle w:val="TOC4"/>
        <w:rPr>
          <w:rFonts w:asciiTheme="minorHAnsi" w:eastAsiaTheme="minorEastAsia" w:hAnsiTheme="minorHAnsi" w:cstheme="minorBidi"/>
          <w:sz w:val="22"/>
          <w:szCs w:val="22"/>
        </w:rPr>
      </w:pPr>
      <w:r w:rsidRPr="007B73D4">
        <w:t>A.7.4.</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1644</w:t>
      </w:r>
    </w:p>
    <w:p w:rsidR="007B73D4" w:rsidRDefault="007B73D4">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1644</w:t>
      </w:r>
    </w:p>
    <w:p w:rsidR="007B73D4" w:rsidRDefault="007B73D4">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1644</w:t>
      </w:r>
    </w:p>
    <w:p w:rsidR="007B73D4" w:rsidRDefault="007B73D4">
      <w:pPr>
        <w:pStyle w:val="TOC4"/>
        <w:rPr>
          <w:rFonts w:asciiTheme="minorHAnsi" w:eastAsiaTheme="minorEastAsia" w:hAnsiTheme="minorHAnsi" w:cstheme="minorBidi"/>
          <w:sz w:val="22"/>
          <w:szCs w:val="22"/>
        </w:rPr>
      </w:pPr>
      <w:r w:rsidRPr="007B73D4">
        <w:t>A.7.</w:t>
      </w:r>
      <w:r w:rsidRPr="007B73D4">
        <w:rPr>
          <w:lang w:eastAsia="zh-CN"/>
        </w:rPr>
        <w:t>4</w:t>
      </w:r>
      <w:r w:rsidRPr="007B73D4">
        <w:t>.</w:t>
      </w:r>
      <w:r w:rsidRPr="007B73D4">
        <w:rPr>
          <w:lang w:eastAsia="zh-CN"/>
        </w:rPr>
        <w:t>6.2</w:t>
      </w:r>
      <w:r w:rsidRPr="007B73D4">
        <w:rPr>
          <w:rFonts w:asciiTheme="minorHAnsi" w:eastAsiaTheme="minorEastAsia" w:hAnsiTheme="minorHAnsi" w:cstheme="minorBidi"/>
          <w:sz w:val="22"/>
          <w:szCs w:val="22"/>
        </w:rPr>
        <w:tab/>
      </w:r>
      <w:r w:rsidRPr="002D7B17">
        <w:rPr>
          <w:snapToGrid w:val="0"/>
        </w:rPr>
        <w:t>Test Requirements</w:t>
      </w:r>
      <w:r>
        <w:tab/>
        <w:t>1646</w:t>
      </w:r>
    </w:p>
    <w:p w:rsidR="007B73D4" w:rsidRDefault="007B73D4">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1646</w:t>
      </w:r>
    </w:p>
    <w:p w:rsidR="007B73D4" w:rsidRDefault="007B73D4">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1646</w:t>
      </w:r>
    </w:p>
    <w:p w:rsidR="007B73D4" w:rsidRDefault="007B73D4">
      <w:pPr>
        <w:pStyle w:val="TOC4"/>
        <w:rPr>
          <w:rFonts w:asciiTheme="minorHAnsi" w:eastAsiaTheme="minorEastAsia" w:hAnsiTheme="minorHAnsi" w:cstheme="minorBidi"/>
          <w:sz w:val="22"/>
          <w:szCs w:val="22"/>
        </w:rPr>
      </w:pPr>
      <w:r w:rsidRPr="007B73D4">
        <w:t>A.7.4.7</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1649</w:t>
      </w:r>
    </w:p>
    <w:p w:rsidR="007B73D4" w:rsidRDefault="007B73D4">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1649</w:t>
      </w:r>
    </w:p>
    <w:p w:rsidR="007B73D4" w:rsidRDefault="007B73D4">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1649</w:t>
      </w:r>
    </w:p>
    <w:p w:rsidR="007B73D4" w:rsidRDefault="007B73D4">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1649</w:t>
      </w:r>
    </w:p>
    <w:p w:rsidR="007B73D4" w:rsidRDefault="007B73D4">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1650</w:t>
      </w:r>
    </w:p>
    <w:p w:rsidR="007B73D4" w:rsidRDefault="007B73D4">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1651</w:t>
      </w:r>
    </w:p>
    <w:p w:rsidR="007B73D4" w:rsidRDefault="007B73D4">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1651</w:t>
      </w:r>
    </w:p>
    <w:p w:rsidR="007B73D4" w:rsidRDefault="007B73D4">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1651</w:t>
      </w:r>
    </w:p>
    <w:p w:rsidR="007B73D4" w:rsidRDefault="007B73D4">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1652</w:t>
      </w:r>
    </w:p>
    <w:p w:rsidR="007B73D4" w:rsidRDefault="007B73D4">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1652</w:t>
      </w:r>
    </w:p>
    <w:p w:rsidR="007B73D4" w:rsidRDefault="007B73D4">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1653</w:t>
      </w:r>
    </w:p>
    <w:p w:rsidR="007B73D4" w:rsidRDefault="007B73D4">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1654</w:t>
      </w:r>
    </w:p>
    <w:p w:rsidR="007B73D4" w:rsidRDefault="007B73D4">
      <w:pPr>
        <w:pStyle w:val="TOC4"/>
        <w:rPr>
          <w:rFonts w:asciiTheme="minorHAnsi" w:eastAsiaTheme="minorEastAsia" w:hAnsiTheme="minorHAnsi" w:cstheme="minorBidi"/>
          <w:sz w:val="22"/>
          <w:szCs w:val="22"/>
        </w:rPr>
      </w:pPr>
      <w:r>
        <w:lastRenderedPageBreak/>
        <w:t>A.7.5.4.1</w:t>
      </w:r>
      <w:r>
        <w:rPr>
          <w:rFonts w:asciiTheme="minorHAnsi" w:eastAsiaTheme="minorEastAsia" w:hAnsiTheme="minorHAnsi" w:cstheme="minorBidi"/>
          <w:sz w:val="22"/>
          <w:szCs w:val="22"/>
        </w:rPr>
        <w:tab/>
      </w:r>
      <w:r>
        <w:t>Test Purpose and Environment</w:t>
      </w:r>
      <w:r>
        <w:tab/>
        <w:t>1654</w:t>
      </w:r>
    </w:p>
    <w:p w:rsidR="007B73D4" w:rsidRDefault="007B73D4">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1655</w:t>
      </w:r>
    </w:p>
    <w:p w:rsidR="007B73D4" w:rsidRDefault="007B73D4">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1656</w:t>
      </w:r>
    </w:p>
    <w:p w:rsidR="007B73D4" w:rsidRDefault="007B73D4">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1656</w:t>
      </w:r>
    </w:p>
    <w:p w:rsidR="007B73D4" w:rsidRDefault="007B73D4">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1658</w:t>
      </w:r>
    </w:p>
    <w:p w:rsidR="007B73D4" w:rsidRDefault="007B73D4">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1659</w:t>
      </w:r>
    </w:p>
    <w:p w:rsidR="007B73D4" w:rsidRDefault="007B73D4">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1659</w:t>
      </w:r>
    </w:p>
    <w:p w:rsidR="007B73D4" w:rsidRDefault="007B73D4">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1660</w:t>
      </w:r>
    </w:p>
    <w:p w:rsidR="007B73D4" w:rsidRDefault="007B73D4">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1661</w:t>
      </w:r>
    </w:p>
    <w:p w:rsidR="007B73D4" w:rsidRDefault="007B73D4">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1661</w:t>
      </w:r>
    </w:p>
    <w:p w:rsidR="007B73D4" w:rsidRDefault="007B73D4">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1663</w:t>
      </w:r>
    </w:p>
    <w:p w:rsidR="007B73D4" w:rsidRDefault="007B73D4">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1663</w:t>
      </w:r>
    </w:p>
    <w:p w:rsidR="007B73D4" w:rsidRDefault="007B73D4">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1663</w:t>
      </w:r>
    </w:p>
    <w:p w:rsidR="007B73D4" w:rsidRDefault="007B73D4">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1665</w:t>
      </w:r>
    </w:p>
    <w:p w:rsidR="007B73D4" w:rsidRDefault="007B73D4">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2D7B17">
        <w:rPr>
          <w:lang w:val="en-US"/>
        </w:rPr>
        <w:t xml:space="preserve">Interruptions due to ProSe Direct Discovery reception on non-serving </w:t>
      </w:r>
      <w:r>
        <w:t>frequency</w:t>
      </w:r>
      <w:r>
        <w:tab/>
        <w:t>1666</w:t>
      </w:r>
    </w:p>
    <w:p w:rsidR="007B73D4" w:rsidRDefault="007B73D4">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1666</w:t>
      </w:r>
    </w:p>
    <w:p w:rsidR="007B73D4" w:rsidRDefault="007B73D4">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1668</w:t>
      </w:r>
    </w:p>
    <w:p w:rsidR="007B73D4" w:rsidRDefault="007B73D4">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2D7B17">
        <w:rPr>
          <w:lang w:val="en-US"/>
        </w:rPr>
        <w:t xml:space="preserve">Interruptions due to ProSe Direct Discovery transmission on non-serving </w:t>
      </w:r>
      <w:r>
        <w:t>frequency</w:t>
      </w:r>
      <w:r>
        <w:tab/>
        <w:t>1669</w:t>
      </w:r>
    </w:p>
    <w:p w:rsidR="007B73D4" w:rsidRDefault="007B73D4">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1669</w:t>
      </w:r>
    </w:p>
    <w:p w:rsidR="007B73D4" w:rsidRDefault="007B73D4">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1671</w:t>
      </w:r>
    </w:p>
    <w:p w:rsidR="007B73D4" w:rsidRDefault="007B73D4">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2D7B17">
        <w:rPr>
          <w:lang w:val="en-US"/>
        </w:rPr>
        <w:t xml:space="preserve">Interruptions due to ProSe Direct Communication on non-serving </w:t>
      </w:r>
      <w:r>
        <w:t>frequency</w:t>
      </w:r>
      <w:r>
        <w:tab/>
        <w:t>1672</w:t>
      </w:r>
    </w:p>
    <w:p w:rsidR="007B73D4" w:rsidRDefault="007B73D4">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1672</w:t>
      </w:r>
    </w:p>
    <w:p w:rsidR="007B73D4" w:rsidRDefault="007B73D4">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1674</w:t>
      </w:r>
    </w:p>
    <w:p w:rsidR="007B73D4" w:rsidRDefault="007B73D4">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1674</w:t>
      </w:r>
    </w:p>
    <w:p w:rsidR="007B73D4" w:rsidRDefault="007B73D4">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1674</w:t>
      </w:r>
    </w:p>
    <w:p w:rsidR="007B73D4" w:rsidRDefault="007B73D4">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1678</w:t>
      </w:r>
    </w:p>
    <w:p w:rsidR="007B73D4" w:rsidRDefault="007B73D4">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1679</w:t>
      </w:r>
    </w:p>
    <w:p w:rsidR="007B73D4" w:rsidRDefault="007B73D4">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1679</w:t>
      </w:r>
    </w:p>
    <w:p w:rsidR="007B73D4" w:rsidRDefault="007B73D4">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1679</w:t>
      </w:r>
    </w:p>
    <w:p w:rsidR="007B73D4" w:rsidRDefault="007B73D4">
      <w:pPr>
        <w:pStyle w:val="TOC4"/>
        <w:rPr>
          <w:rFonts w:asciiTheme="minorHAnsi" w:eastAsiaTheme="minorEastAsia" w:hAnsiTheme="minorHAnsi" w:cstheme="minorBidi"/>
          <w:sz w:val="22"/>
          <w:szCs w:val="22"/>
        </w:rPr>
      </w:pPr>
      <w:r w:rsidRPr="007B73D4">
        <w:t>A.7.6.1.2</w:t>
      </w:r>
      <w:r w:rsidRPr="007B73D4">
        <w:rPr>
          <w:rFonts w:asciiTheme="minorHAnsi" w:eastAsiaTheme="minorEastAsia" w:hAnsiTheme="minorHAnsi" w:cstheme="minorBidi"/>
          <w:sz w:val="22"/>
          <w:szCs w:val="22"/>
        </w:rPr>
        <w:tab/>
      </w:r>
      <w:r w:rsidRPr="002D7B17">
        <w:rPr>
          <w:snapToGrid w:val="0"/>
        </w:rPr>
        <w:t>Test Requirements</w:t>
      </w:r>
      <w:r>
        <w:tab/>
        <w:t>1681</w:t>
      </w:r>
    </w:p>
    <w:p w:rsidR="007B73D4" w:rsidRDefault="007B73D4">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1681</w:t>
      </w:r>
    </w:p>
    <w:p w:rsidR="007B73D4" w:rsidRDefault="007B73D4">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1681</w:t>
      </w:r>
    </w:p>
    <w:p w:rsidR="007B73D4" w:rsidRDefault="007B73D4">
      <w:pPr>
        <w:pStyle w:val="TOC4"/>
        <w:rPr>
          <w:rFonts w:asciiTheme="minorHAnsi" w:eastAsiaTheme="minorEastAsia" w:hAnsiTheme="minorHAnsi" w:cstheme="minorBidi"/>
          <w:sz w:val="22"/>
          <w:szCs w:val="22"/>
        </w:rPr>
      </w:pPr>
      <w:r w:rsidRPr="007B73D4">
        <w:t>A.7.6.2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1684</w:t>
      </w:r>
    </w:p>
    <w:p w:rsidR="007B73D4" w:rsidRDefault="007B73D4">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1684</w:t>
      </w:r>
    </w:p>
    <w:p w:rsidR="007B73D4" w:rsidRDefault="007B73D4">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1684</w:t>
      </w:r>
    </w:p>
    <w:p w:rsidR="007B73D4" w:rsidRDefault="007B73D4">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1684</w:t>
      </w:r>
    </w:p>
    <w:p w:rsidR="007B73D4" w:rsidRDefault="007B73D4">
      <w:pPr>
        <w:pStyle w:val="TOC4"/>
        <w:rPr>
          <w:rFonts w:asciiTheme="minorHAnsi" w:eastAsiaTheme="minorEastAsia" w:hAnsiTheme="minorHAnsi" w:cstheme="minorBidi"/>
          <w:sz w:val="22"/>
          <w:szCs w:val="22"/>
        </w:rPr>
      </w:pPr>
      <w:r w:rsidRPr="007B73D4">
        <w:t>A.8.1.1.1</w:t>
      </w:r>
      <w:r w:rsidRPr="007B73D4">
        <w:rPr>
          <w:rFonts w:asciiTheme="minorHAnsi" w:eastAsiaTheme="minorEastAsia" w:hAnsiTheme="minorHAnsi"/>
          <w:sz w:val="22"/>
          <w:szCs w:val="22"/>
        </w:rPr>
        <w:tab/>
      </w:r>
      <w:r w:rsidRPr="002D7B17">
        <w:rPr>
          <w:rFonts w:cs="v4.2.0"/>
          <w:snapToGrid w:val="0"/>
        </w:rPr>
        <w:t>Test Purpose and Environment</w:t>
      </w:r>
      <w:r>
        <w:tab/>
        <w:t>1684</w:t>
      </w:r>
    </w:p>
    <w:p w:rsidR="007B73D4" w:rsidRDefault="007B73D4">
      <w:pPr>
        <w:pStyle w:val="TOC4"/>
        <w:rPr>
          <w:rFonts w:asciiTheme="minorHAnsi" w:eastAsiaTheme="minorEastAsia" w:hAnsiTheme="minorHAnsi" w:cstheme="minorBidi"/>
          <w:sz w:val="22"/>
          <w:szCs w:val="22"/>
        </w:rPr>
      </w:pPr>
      <w:r w:rsidRPr="007B73D4">
        <w:t>A.8.1.1.2</w:t>
      </w:r>
      <w:r w:rsidRPr="007B73D4">
        <w:rPr>
          <w:rFonts w:asciiTheme="minorHAnsi" w:eastAsiaTheme="minorEastAsia" w:hAnsiTheme="minorHAnsi"/>
          <w:sz w:val="22"/>
          <w:szCs w:val="22"/>
        </w:rPr>
        <w:tab/>
      </w:r>
      <w:r w:rsidRPr="002D7B17">
        <w:rPr>
          <w:rFonts w:cs="v4.2.0"/>
          <w:snapToGrid w:val="0"/>
        </w:rPr>
        <w:t>Test Requirements</w:t>
      </w:r>
      <w:r>
        <w:tab/>
        <w:t>1686</w:t>
      </w:r>
    </w:p>
    <w:p w:rsidR="007B73D4" w:rsidRDefault="007B73D4">
      <w:pPr>
        <w:pStyle w:val="TOC3"/>
        <w:rPr>
          <w:rFonts w:asciiTheme="minorHAnsi" w:eastAsiaTheme="minorEastAsia" w:hAnsiTheme="minorHAnsi" w:cstheme="minorBidi"/>
          <w:sz w:val="22"/>
          <w:szCs w:val="22"/>
        </w:rPr>
      </w:pPr>
      <w:r w:rsidRPr="007B73D4">
        <w:t>A.8.1.2</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w:t>
      </w:r>
      <w:r>
        <w:tab/>
        <w:t>1687</w:t>
      </w:r>
    </w:p>
    <w:p w:rsidR="007B73D4" w:rsidRDefault="007B73D4">
      <w:pPr>
        <w:pStyle w:val="TOC4"/>
        <w:rPr>
          <w:rFonts w:asciiTheme="minorHAnsi" w:eastAsiaTheme="minorEastAsia" w:hAnsiTheme="minorHAnsi" w:cstheme="minorBidi"/>
          <w:sz w:val="22"/>
          <w:szCs w:val="22"/>
        </w:rPr>
      </w:pPr>
      <w:r w:rsidRPr="007B73D4">
        <w:t>A.8.1.2.1</w:t>
      </w:r>
      <w:r w:rsidRPr="007B73D4">
        <w:rPr>
          <w:rFonts w:asciiTheme="minorHAnsi" w:eastAsiaTheme="minorEastAsia" w:hAnsiTheme="minorHAnsi"/>
          <w:sz w:val="22"/>
          <w:szCs w:val="22"/>
        </w:rPr>
        <w:tab/>
      </w:r>
      <w:r w:rsidRPr="002D7B17">
        <w:rPr>
          <w:rFonts w:cs="v4.2.0"/>
          <w:snapToGrid w:val="0"/>
        </w:rPr>
        <w:t>Test Purpose and Environment</w:t>
      </w:r>
      <w:r>
        <w:tab/>
        <w:t>1687</w:t>
      </w:r>
    </w:p>
    <w:p w:rsidR="007B73D4" w:rsidRDefault="007B73D4">
      <w:pPr>
        <w:pStyle w:val="TOC4"/>
        <w:rPr>
          <w:rFonts w:asciiTheme="minorHAnsi" w:eastAsiaTheme="minorEastAsia" w:hAnsiTheme="minorHAnsi" w:cstheme="minorBidi"/>
          <w:sz w:val="22"/>
          <w:szCs w:val="22"/>
        </w:rPr>
      </w:pPr>
      <w:r w:rsidRPr="007B73D4">
        <w:t>A.8.1.2.2</w:t>
      </w:r>
      <w:r w:rsidRPr="007B73D4">
        <w:rPr>
          <w:rFonts w:asciiTheme="minorHAnsi" w:eastAsiaTheme="minorEastAsia" w:hAnsiTheme="minorHAnsi"/>
          <w:sz w:val="22"/>
          <w:szCs w:val="22"/>
        </w:rPr>
        <w:tab/>
      </w:r>
      <w:r w:rsidRPr="002D7B17">
        <w:rPr>
          <w:rFonts w:cs="v4.2.0"/>
          <w:snapToGrid w:val="0"/>
        </w:rPr>
        <w:t>Test Requirements</w:t>
      </w:r>
      <w:r>
        <w:tab/>
        <w:t>1688</w:t>
      </w:r>
    </w:p>
    <w:p w:rsidR="007B73D4" w:rsidRDefault="007B73D4">
      <w:pPr>
        <w:pStyle w:val="TOC3"/>
        <w:rPr>
          <w:rFonts w:asciiTheme="minorHAnsi" w:eastAsiaTheme="minorEastAsia" w:hAnsiTheme="minorHAnsi" w:cstheme="minorBidi"/>
          <w:sz w:val="22"/>
          <w:szCs w:val="22"/>
        </w:rPr>
      </w:pPr>
      <w:r w:rsidRPr="007B73D4">
        <w:t>A.8.1.3</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 with DRX</w:t>
      </w:r>
      <w:r>
        <w:tab/>
        <w:t>1689</w:t>
      </w:r>
    </w:p>
    <w:p w:rsidR="007B73D4" w:rsidRDefault="007B73D4">
      <w:pPr>
        <w:pStyle w:val="TOC4"/>
        <w:rPr>
          <w:rFonts w:asciiTheme="minorHAnsi" w:eastAsiaTheme="minorEastAsia" w:hAnsiTheme="minorHAnsi" w:cstheme="minorBidi"/>
          <w:sz w:val="22"/>
          <w:szCs w:val="22"/>
        </w:rPr>
      </w:pPr>
      <w:r w:rsidRPr="007B73D4">
        <w:t>A.8.1.3.</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1689</w:t>
      </w:r>
    </w:p>
    <w:p w:rsidR="007B73D4" w:rsidRDefault="007B73D4">
      <w:pPr>
        <w:pStyle w:val="TOC4"/>
        <w:rPr>
          <w:rFonts w:asciiTheme="minorHAnsi" w:eastAsiaTheme="minorEastAsia" w:hAnsiTheme="minorHAnsi" w:cstheme="minorBidi"/>
          <w:sz w:val="22"/>
          <w:szCs w:val="22"/>
        </w:rPr>
      </w:pPr>
      <w:r w:rsidRPr="007B73D4">
        <w:t>A.8.1.3.2</w:t>
      </w:r>
      <w:r w:rsidRPr="007B73D4">
        <w:rPr>
          <w:rFonts w:asciiTheme="minorHAnsi" w:eastAsiaTheme="minorEastAsia" w:hAnsiTheme="minorHAnsi"/>
          <w:sz w:val="22"/>
          <w:szCs w:val="22"/>
        </w:rPr>
        <w:tab/>
      </w:r>
      <w:r w:rsidRPr="002D7B17">
        <w:rPr>
          <w:rFonts w:cs="v4.2.0"/>
          <w:snapToGrid w:val="0"/>
        </w:rPr>
        <w:t>Test Requirements</w:t>
      </w:r>
      <w:r>
        <w:tab/>
        <w:t>1691</w:t>
      </w:r>
    </w:p>
    <w:p w:rsidR="007B73D4" w:rsidRDefault="007B73D4">
      <w:pPr>
        <w:pStyle w:val="TOC3"/>
        <w:rPr>
          <w:rFonts w:asciiTheme="minorHAnsi" w:eastAsiaTheme="minorEastAsia" w:hAnsiTheme="minorHAnsi" w:cstheme="minorBidi"/>
          <w:sz w:val="22"/>
          <w:szCs w:val="22"/>
        </w:rPr>
      </w:pPr>
      <w:r w:rsidRPr="007B73D4">
        <w:t>A.8.1.4</w:t>
      </w:r>
      <w:r w:rsidRPr="007B73D4">
        <w:rPr>
          <w:rFonts w:asciiTheme="minorHAnsi" w:eastAsiaTheme="minorEastAsia" w:hAnsiTheme="minorHAnsi"/>
          <w:sz w:val="22"/>
          <w:szCs w:val="22"/>
        </w:rPr>
        <w:tab/>
      </w:r>
      <w:r w:rsidRPr="002D7B17">
        <w:rPr>
          <w:rFonts w:cs="v4.2.0"/>
        </w:rPr>
        <w:t>Void</w:t>
      </w:r>
      <w:r>
        <w:tab/>
        <w:t>1691</w:t>
      </w:r>
    </w:p>
    <w:p w:rsidR="007B73D4" w:rsidRDefault="007B73D4">
      <w:pPr>
        <w:pStyle w:val="TOC3"/>
        <w:rPr>
          <w:rFonts w:asciiTheme="minorHAnsi" w:eastAsiaTheme="minorEastAsia" w:hAnsiTheme="minorHAnsi" w:cstheme="minorBidi"/>
          <w:sz w:val="22"/>
          <w:szCs w:val="22"/>
        </w:rPr>
      </w:pPr>
      <w:r w:rsidRPr="007B73D4">
        <w:t>A.8.1.5</w:t>
      </w:r>
      <w:r w:rsidRPr="007B73D4">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1691</w:t>
      </w:r>
    </w:p>
    <w:p w:rsidR="007B73D4" w:rsidRDefault="007B73D4">
      <w:pPr>
        <w:pStyle w:val="TOC4"/>
        <w:rPr>
          <w:rFonts w:asciiTheme="minorHAnsi" w:eastAsiaTheme="minorEastAsia" w:hAnsiTheme="minorHAnsi" w:cstheme="minorBidi"/>
          <w:sz w:val="22"/>
          <w:szCs w:val="22"/>
        </w:rPr>
      </w:pPr>
      <w:r w:rsidRPr="007B73D4">
        <w:t>A.8.1.5.1</w:t>
      </w:r>
      <w:r w:rsidRPr="007B73D4">
        <w:rPr>
          <w:rFonts w:asciiTheme="minorHAnsi" w:eastAsiaTheme="minorEastAsia" w:hAnsiTheme="minorHAnsi" w:cstheme="minorBidi"/>
          <w:sz w:val="22"/>
          <w:szCs w:val="22"/>
        </w:rPr>
        <w:tab/>
      </w:r>
      <w:r w:rsidRPr="002D7B17">
        <w:rPr>
          <w:snapToGrid w:val="0"/>
        </w:rPr>
        <w:t>Test Purpose and Environment</w:t>
      </w:r>
      <w:r>
        <w:tab/>
        <w:t>1691</w:t>
      </w:r>
    </w:p>
    <w:p w:rsidR="007B73D4" w:rsidRDefault="007B73D4">
      <w:pPr>
        <w:pStyle w:val="TOC4"/>
        <w:rPr>
          <w:rFonts w:asciiTheme="minorHAnsi" w:eastAsiaTheme="minorEastAsia" w:hAnsiTheme="minorHAnsi" w:cstheme="minorBidi"/>
          <w:sz w:val="22"/>
          <w:szCs w:val="22"/>
        </w:rPr>
      </w:pPr>
      <w:r w:rsidRPr="007B73D4">
        <w:t>A.8.1.5.2</w:t>
      </w:r>
      <w:r w:rsidRPr="007B73D4">
        <w:rPr>
          <w:rFonts w:asciiTheme="minorHAnsi" w:eastAsiaTheme="minorEastAsia" w:hAnsiTheme="minorHAnsi" w:cstheme="minorBidi"/>
          <w:sz w:val="22"/>
          <w:szCs w:val="22"/>
        </w:rPr>
        <w:tab/>
      </w:r>
      <w:r w:rsidRPr="002D7B17">
        <w:rPr>
          <w:snapToGrid w:val="0"/>
        </w:rPr>
        <w:t>Test Requirements</w:t>
      </w:r>
      <w:r>
        <w:tab/>
        <w:t>1693</w:t>
      </w:r>
    </w:p>
    <w:p w:rsidR="007B73D4" w:rsidRDefault="007B73D4">
      <w:pPr>
        <w:pStyle w:val="TOC3"/>
        <w:rPr>
          <w:rFonts w:asciiTheme="minorHAnsi" w:eastAsiaTheme="minorEastAsia" w:hAnsiTheme="minorHAnsi" w:cstheme="minorBidi"/>
          <w:sz w:val="22"/>
          <w:szCs w:val="22"/>
        </w:rPr>
      </w:pPr>
      <w:r w:rsidRPr="007B73D4">
        <w:t>A.8.1.6</w:t>
      </w:r>
      <w:r w:rsidRPr="007B73D4">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2D7B17">
        <w:rPr>
          <w:rFonts w:cs="v4.2.0"/>
        </w:rPr>
        <w:t xml:space="preserve"> </w:t>
      </w:r>
      <w:r w:rsidRPr="002D7B17">
        <w:rPr>
          <w:rFonts w:cs="v4.2.0"/>
          <w:lang w:eastAsia="zh-CN"/>
        </w:rPr>
        <w:t>with DRX</w:t>
      </w:r>
      <w:r>
        <w:tab/>
        <w:t>1693</w:t>
      </w:r>
    </w:p>
    <w:p w:rsidR="007B73D4" w:rsidRDefault="007B73D4">
      <w:pPr>
        <w:pStyle w:val="TOC4"/>
        <w:rPr>
          <w:rFonts w:asciiTheme="minorHAnsi" w:eastAsiaTheme="minorEastAsia" w:hAnsiTheme="minorHAnsi" w:cstheme="minorBidi"/>
          <w:sz w:val="22"/>
          <w:szCs w:val="22"/>
        </w:rPr>
      </w:pPr>
      <w:r w:rsidRPr="007B73D4">
        <w:t>A.8.1.6.1</w:t>
      </w:r>
      <w:r w:rsidRPr="007B73D4">
        <w:rPr>
          <w:rFonts w:asciiTheme="minorHAnsi" w:eastAsiaTheme="minorEastAsia" w:hAnsiTheme="minorHAnsi" w:cstheme="minorBidi"/>
          <w:sz w:val="22"/>
          <w:szCs w:val="22"/>
        </w:rPr>
        <w:tab/>
      </w:r>
      <w:r w:rsidRPr="002D7B17">
        <w:rPr>
          <w:snapToGrid w:val="0"/>
        </w:rPr>
        <w:t>Test Purpose and Environment</w:t>
      </w:r>
      <w:r>
        <w:tab/>
        <w:t>1693</w:t>
      </w:r>
    </w:p>
    <w:p w:rsidR="007B73D4" w:rsidRDefault="007B73D4">
      <w:pPr>
        <w:pStyle w:val="TOC4"/>
        <w:rPr>
          <w:rFonts w:asciiTheme="minorHAnsi" w:eastAsiaTheme="minorEastAsia" w:hAnsiTheme="minorHAnsi" w:cstheme="minorBidi"/>
          <w:sz w:val="22"/>
          <w:szCs w:val="22"/>
        </w:rPr>
      </w:pPr>
      <w:r w:rsidRPr="007B73D4">
        <w:t>A.8.1.6.2</w:t>
      </w:r>
      <w:r w:rsidRPr="007B73D4">
        <w:rPr>
          <w:rFonts w:asciiTheme="minorHAnsi" w:eastAsiaTheme="minorEastAsia" w:hAnsiTheme="minorHAnsi" w:cstheme="minorBidi"/>
          <w:sz w:val="22"/>
          <w:szCs w:val="22"/>
        </w:rPr>
        <w:tab/>
      </w:r>
      <w:r w:rsidRPr="002D7B17">
        <w:rPr>
          <w:snapToGrid w:val="0"/>
        </w:rPr>
        <w:t>Test Requirements</w:t>
      </w:r>
      <w:r>
        <w:tab/>
        <w:t>1695</w:t>
      </w:r>
    </w:p>
    <w:p w:rsidR="007B73D4" w:rsidRDefault="007B73D4">
      <w:pPr>
        <w:pStyle w:val="TOC3"/>
        <w:rPr>
          <w:rFonts w:asciiTheme="minorHAnsi" w:eastAsiaTheme="minorEastAsia" w:hAnsiTheme="minorHAnsi" w:cstheme="minorBidi"/>
          <w:sz w:val="22"/>
          <w:szCs w:val="22"/>
        </w:rPr>
      </w:pPr>
      <w:r>
        <w:lastRenderedPageBreak/>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1695</w:t>
      </w:r>
    </w:p>
    <w:p w:rsidR="007B73D4" w:rsidRDefault="007B73D4">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1695</w:t>
      </w:r>
    </w:p>
    <w:p w:rsidR="007B73D4" w:rsidRDefault="007B73D4">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1697</w:t>
      </w:r>
    </w:p>
    <w:p w:rsidR="007B73D4" w:rsidRDefault="007B73D4">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1698</w:t>
      </w:r>
    </w:p>
    <w:p w:rsidR="007B73D4" w:rsidRDefault="007B73D4">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1698</w:t>
      </w:r>
    </w:p>
    <w:p w:rsidR="007B73D4" w:rsidRDefault="007B73D4">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1700</w:t>
      </w:r>
    </w:p>
    <w:p w:rsidR="007B73D4" w:rsidRDefault="007B73D4">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1701</w:t>
      </w:r>
    </w:p>
    <w:p w:rsidR="007B73D4" w:rsidRDefault="007B73D4">
      <w:pPr>
        <w:pStyle w:val="TOC4"/>
        <w:rPr>
          <w:rFonts w:asciiTheme="minorHAnsi" w:eastAsiaTheme="minorEastAsia" w:hAnsiTheme="minorHAnsi" w:cstheme="minorBidi"/>
          <w:sz w:val="22"/>
          <w:szCs w:val="22"/>
        </w:rPr>
      </w:pPr>
      <w:r w:rsidRPr="007B73D4">
        <w:t>A.8.1.</w:t>
      </w:r>
      <w:r w:rsidRPr="007B73D4">
        <w:rPr>
          <w:lang w:eastAsia="zh-CN"/>
        </w:rPr>
        <w:t>9</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1701</w:t>
      </w:r>
    </w:p>
    <w:p w:rsidR="007B73D4" w:rsidRDefault="007B73D4">
      <w:pPr>
        <w:pStyle w:val="TOC4"/>
        <w:rPr>
          <w:rFonts w:asciiTheme="minorHAnsi" w:eastAsiaTheme="minorEastAsia" w:hAnsiTheme="minorHAnsi" w:cstheme="minorBidi"/>
          <w:sz w:val="22"/>
          <w:szCs w:val="22"/>
        </w:rPr>
      </w:pPr>
      <w:r w:rsidRPr="007B73D4">
        <w:t>A.8.1.</w:t>
      </w:r>
      <w:r w:rsidRPr="007B73D4">
        <w:rPr>
          <w:lang w:eastAsia="zh-CN"/>
        </w:rPr>
        <w:t>9</w:t>
      </w:r>
      <w:r w:rsidRPr="007B73D4">
        <w:t>.2</w:t>
      </w:r>
      <w:r w:rsidRPr="007B73D4">
        <w:rPr>
          <w:rFonts w:asciiTheme="minorHAnsi" w:eastAsiaTheme="minorEastAsia" w:hAnsiTheme="minorHAnsi" w:cstheme="minorBidi"/>
          <w:sz w:val="22"/>
          <w:szCs w:val="22"/>
        </w:rPr>
        <w:tab/>
      </w:r>
      <w:r w:rsidRPr="002D7B17">
        <w:rPr>
          <w:snapToGrid w:val="0"/>
        </w:rPr>
        <w:t>Test Requirements</w:t>
      </w:r>
      <w:r>
        <w:tab/>
        <w:t>1701</w:t>
      </w:r>
    </w:p>
    <w:p w:rsidR="007B73D4" w:rsidRDefault="007B73D4">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1701</w:t>
      </w:r>
    </w:p>
    <w:p w:rsidR="007B73D4" w:rsidRDefault="007B73D4">
      <w:pPr>
        <w:pStyle w:val="TOC4"/>
        <w:rPr>
          <w:rFonts w:asciiTheme="minorHAnsi" w:eastAsiaTheme="minorEastAsia" w:hAnsiTheme="minorHAnsi" w:cstheme="minorBidi"/>
          <w:sz w:val="22"/>
          <w:szCs w:val="22"/>
        </w:rPr>
      </w:pPr>
      <w:r w:rsidRPr="007B73D4">
        <w:t>A.8.1.10.</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1701</w:t>
      </w:r>
    </w:p>
    <w:p w:rsidR="007B73D4" w:rsidRDefault="007B73D4">
      <w:pPr>
        <w:pStyle w:val="TOC4"/>
        <w:rPr>
          <w:rFonts w:asciiTheme="minorHAnsi" w:eastAsiaTheme="minorEastAsia" w:hAnsiTheme="minorHAnsi" w:cstheme="minorBidi"/>
          <w:sz w:val="22"/>
          <w:szCs w:val="22"/>
        </w:rPr>
      </w:pPr>
      <w:r w:rsidRPr="007B73D4">
        <w:t>A.8.1.10.2</w:t>
      </w:r>
      <w:r w:rsidRPr="007B73D4">
        <w:rPr>
          <w:rFonts w:asciiTheme="minorHAnsi" w:eastAsiaTheme="minorEastAsia" w:hAnsiTheme="minorHAnsi" w:cstheme="minorBidi"/>
          <w:sz w:val="22"/>
          <w:szCs w:val="22"/>
        </w:rPr>
        <w:tab/>
      </w:r>
      <w:r w:rsidRPr="002D7B17">
        <w:rPr>
          <w:snapToGrid w:val="0"/>
        </w:rPr>
        <w:t>Test Requirements</w:t>
      </w:r>
      <w:r>
        <w:tab/>
        <w:t>1702</w:t>
      </w:r>
    </w:p>
    <w:p w:rsidR="007B73D4" w:rsidRDefault="007B73D4">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1702</w:t>
      </w:r>
    </w:p>
    <w:p w:rsidR="007B73D4" w:rsidRDefault="007B73D4">
      <w:pPr>
        <w:pStyle w:val="TOC4"/>
        <w:rPr>
          <w:rFonts w:asciiTheme="minorHAnsi" w:eastAsiaTheme="minorEastAsia" w:hAnsiTheme="minorHAnsi" w:cstheme="minorBidi"/>
          <w:sz w:val="22"/>
          <w:szCs w:val="22"/>
        </w:rPr>
      </w:pPr>
      <w:r w:rsidRPr="007B73D4">
        <w:t>A.8.1.11.1</w:t>
      </w:r>
      <w:r w:rsidRPr="007B73D4">
        <w:rPr>
          <w:rFonts w:asciiTheme="minorHAnsi" w:eastAsiaTheme="minorEastAsia" w:hAnsiTheme="minorHAnsi"/>
          <w:sz w:val="22"/>
          <w:szCs w:val="22"/>
        </w:rPr>
        <w:tab/>
      </w:r>
      <w:r w:rsidRPr="002D7B17">
        <w:rPr>
          <w:rFonts w:cs="v4.2.0"/>
          <w:snapToGrid w:val="0"/>
        </w:rPr>
        <w:t>Test Purpose and Environment</w:t>
      </w:r>
      <w:r>
        <w:tab/>
        <w:t>1702</w:t>
      </w:r>
    </w:p>
    <w:p w:rsidR="007B73D4" w:rsidRDefault="007B73D4">
      <w:pPr>
        <w:pStyle w:val="TOC4"/>
        <w:rPr>
          <w:rFonts w:asciiTheme="minorHAnsi" w:eastAsiaTheme="minorEastAsia" w:hAnsiTheme="minorHAnsi" w:cstheme="minorBidi"/>
          <w:sz w:val="22"/>
          <w:szCs w:val="22"/>
        </w:rPr>
      </w:pPr>
      <w:r w:rsidRPr="007B73D4">
        <w:t>A.8.1.11.2</w:t>
      </w:r>
      <w:r w:rsidRPr="007B73D4">
        <w:rPr>
          <w:rFonts w:asciiTheme="minorHAnsi" w:eastAsiaTheme="minorEastAsia" w:hAnsiTheme="minorHAnsi"/>
          <w:sz w:val="22"/>
          <w:szCs w:val="22"/>
        </w:rPr>
        <w:tab/>
      </w:r>
      <w:r w:rsidRPr="002D7B17">
        <w:rPr>
          <w:rFonts w:cs="v4.2.0"/>
          <w:snapToGrid w:val="0"/>
        </w:rPr>
        <w:t>Test Requirements</w:t>
      </w:r>
      <w:r>
        <w:tab/>
        <w:t>1704</w:t>
      </w:r>
    </w:p>
    <w:p w:rsidR="007B73D4" w:rsidRDefault="007B73D4">
      <w:pPr>
        <w:pStyle w:val="TOC3"/>
        <w:rPr>
          <w:rFonts w:asciiTheme="minorHAnsi" w:eastAsiaTheme="minorEastAsia" w:hAnsiTheme="minorHAnsi" w:cstheme="minorBidi"/>
          <w:sz w:val="22"/>
          <w:szCs w:val="22"/>
        </w:rPr>
      </w:pPr>
      <w:r w:rsidRPr="007B73D4">
        <w:t>A.8.1.12</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 for UE category 0</w:t>
      </w:r>
      <w:r>
        <w:tab/>
        <w:t>1705</w:t>
      </w:r>
    </w:p>
    <w:p w:rsidR="007B73D4" w:rsidRDefault="007B73D4">
      <w:pPr>
        <w:pStyle w:val="TOC4"/>
        <w:rPr>
          <w:rFonts w:asciiTheme="minorHAnsi" w:eastAsiaTheme="minorEastAsia" w:hAnsiTheme="minorHAnsi" w:cstheme="minorBidi"/>
          <w:sz w:val="22"/>
          <w:szCs w:val="22"/>
        </w:rPr>
      </w:pPr>
      <w:r w:rsidRPr="007B73D4">
        <w:t>A.8.1.12.1</w:t>
      </w:r>
      <w:r w:rsidRPr="007B73D4">
        <w:rPr>
          <w:rFonts w:asciiTheme="minorHAnsi" w:eastAsiaTheme="minorEastAsia" w:hAnsiTheme="minorHAnsi"/>
          <w:sz w:val="22"/>
          <w:szCs w:val="22"/>
        </w:rPr>
        <w:tab/>
      </w:r>
      <w:r w:rsidRPr="002D7B17">
        <w:rPr>
          <w:rFonts w:cs="v4.2.0"/>
          <w:snapToGrid w:val="0"/>
        </w:rPr>
        <w:t>Test Purpose and Environment</w:t>
      </w:r>
      <w:r>
        <w:tab/>
        <w:t>1705</w:t>
      </w:r>
    </w:p>
    <w:p w:rsidR="007B73D4" w:rsidRDefault="007B73D4">
      <w:pPr>
        <w:pStyle w:val="TOC4"/>
        <w:rPr>
          <w:rFonts w:asciiTheme="minorHAnsi" w:eastAsiaTheme="minorEastAsia" w:hAnsiTheme="minorHAnsi" w:cstheme="minorBidi"/>
          <w:sz w:val="22"/>
          <w:szCs w:val="22"/>
        </w:rPr>
      </w:pPr>
      <w:r w:rsidRPr="007B73D4">
        <w:t>A.8.1.12.2</w:t>
      </w:r>
      <w:r w:rsidRPr="007B73D4">
        <w:rPr>
          <w:rFonts w:asciiTheme="minorHAnsi" w:eastAsiaTheme="minorEastAsia" w:hAnsiTheme="minorHAnsi"/>
          <w:sz w:val="22"/>
          <w:szCs w:val="22"/>
        </w:rPr>
        <w:tab/>
      </w:r>
      <w:r w:rsidRPr="002D7B17">
        <w:rPr>
          <w:rFonts w:cs="v4.2.0"/>
          <w:snapToGrid w:val="0"/>
        </w:rPr>
        <w:t>Test Requirements</w:t>
      </w:r>
      <w:r>
        <w:tab/>
        <w:t>1706</w:t>
      </w:r>
    </w:p>
    <w:p w:rsidR="007B73D4" w:rsidRDefault="007B73D4">
      <w:pPr>
        <w:pStyle w:val="TOC3"/>
        <w:rPr>
          <w:rFonts w:asciiTheme="minorHAnsi" w:eastAsiaTheme="minorEastAsia" w:hAnsiTheme="minorHAnsi" w:cstheme="minorBidi"/>
          <w:sz w:val="22"/>
          <w:szCs w:val="22"/>
        </w:rPr>
      </w:pPr>
      <w:r w:rsidRPr="007B73D4">
        <w:t>A.8.1.13</w:t>
      </w:r>
      <w:r w:rsidRPr="007B73D4">
        <w:rPr>
          <w:rFonts w:asciiTheme="minorHAnsi" w:eastAsiaTheme="minorEastAsia" w:hAnsiTheme="minorHAnsi"/>
          <w:sz w:val="22"/>
          <w:szCs w:val="22"/>
        </w:rPr>
        <w:tab/>
      </w:r>
      <w:r w:rsidRPr="002D7B17">
        <w:rPr>
          <w:rFonts w:cs="v4.2.0"/>
        </w:rPr>
        <w:t>E-UTRAN FDD-FDD intra-frequency event triggered reporting under fading propagation conditions in synchronous cells with DRX for UE category 0</w:t>
      </w:r>
      <w:r>
        <w:tab/>
        <w:t>1707</w:t>
      </w:r>
    </w:p>
    <w:p w:rsidR="007B73D4" w:rsidRDefault="007B73D4">
      <w:pPr>
        <w:pStyle w:val="TOC4"/>
        <w:rPr>
          <w:rFonts w:asciiTheme="minorHAnsi" w:eastAsiaTheme="minorEastAsia" w:hAnsiTheme="minorHAnsi" w:cstheme="minorBidi"/>
          <w:sz w:val="22"/>
          <w:szCs w:val="22"/>
        </w:rPr>
      </w:pPr>
      <w:r w:rsidRPr="007B73D4">
        <w:t>A.8.1.13.</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1707</w:t>
      </w:r>
    </w:p>
    <w:p w:rsidR="007B73D4" w:rsidRDefault="007B73D4">
      <w:pPr>
        <w:pStyle w:val="TOC4"/>
        <w:rPr>
          <w:rFonts w:asciiTheme="minorHAnsi" w:eastAsiaTheme="minorEastAsia" w:hAnsiTheme="minorHAnsi" w:cstheme="minorBidi"/>
          <w:sz w:val="22"/>
          <w:szCs w:val="22"/>
        </w:rPr>
      </w:pPr>
      <w:r w:rsidRPr="007B73D4">
        <w:t>A.8.1.13.2</w:t>
      </w:r>
      <w:r w:rsidRPr="007B73D4">
        <w:rPr>
          <w:rFonts w:asciiTheme="minorHAnsi" w:eastAsiaTheme="minorEastAsia" w:hAnsiTheme="minorHAnsi"/>
          <w:sz w:val="22"/>
          <w:szCs w:val="22"/>
        </w:rPr>
        <w:tab/>
      </w:r>
      <w:r w:rsidRPr="002D7B17">
        <w:rPr>
          <w:rFonts w:cs="v4.2.0"/>
          <w:snapToGrid w:val="0"/>
        </w:rPr>
        <w:t>Test Requirements</w:t>
      </w:r>
      <w:r>
        <w:tab/>
        <w:t>1709</w:t>
      </w:r>
    </w:p>
    <w:p w:rsidR="007B73D4" w:rsidRDefault="007B73D4">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1709</w:t>
      </w:r>
    </w:p>
    <w:p w:rsidR="007B73D4" w:rsidRDefault="007B73D4">
      <w:pPr>
        <w:pStyle w:val="TOC4"/>
        <w:rPr>
          <w:rFonts w:asciiTheme="minorHAnsi" w:eastAsiaTheme="minorEastAsia" w:hAnsiTheme="minorHAnsi" w:cstheme="minorBidi"/>
          <w:sz w:val="22"/>
          <w:szCs w:val="22"/>
        </w:rPr>
      </w:pPr>
      <w:r w:rsidRPr="007B73D4">
        <w:t>A.8.1.14.1</w:t>
      </w:r>
      <w:r w:rsidRPr="007B73D4">
        <w:rPr>
          <w:rFonts w:asciiTheme="minorHAnsi" w:eastAsiaTheme="minorEastAsia" w:hAnsiTheme="minorHAnsi"/>
          <w:sz w:val="22"/>
          <w:szCs w:val="22"/>
        </w:rPr>
        <w:tab/>
      </w:r>
      <w:r w:rsidRPr="002D7B17">
        <w:rPr>
          <w:rFonts w:cs="v4.2.0"/>
          <w:snapToGrid w:val="0"/>
        </w:rPr>
        <w:t>Test Purpose and Environment</w:t>
      </w:r>
      <w:r>
        <w:tab/>
        <w:t>1709</w:t>
      </w:r>
    </w:p>
    <w:p w:rsidR="007B73D4" w:rsidRDefault="007B73D4">
      <w:pPr>
        <w:pStyle w:val="TOC4"/>
        <w:rPr>
          <w:rFonts w:asciiTheme="minorHAnsi" w:eastAsiaTheme="minorEastAsia" w:hAnsiTheme="minorHAnsi" w:cstheme="minorBidi"/>
          <w:sz w:val="22"/>
          <w:szCs w:val="22"/>
        </w:rPr>
      </w:pPr>
      <w:r w:rsidRPr="007B73D4">
        <w:t>A.8.1.14.2</w:t>
      </w:r>
      <w:r w:rsidRPr="007B73D4">
        <w:rPr>
          <w:rFonts w:asciiTheme="minorHAnsi" w:eastAsiaTheme="minorEastAsia" w:hAnsiTheme="minorHAnsi"/>
          <w:sz w:val="22"/>
          <w:szCs w:val="22"/>
        </w:rPr>
        <w:tab/>
      </w:r>
      <w:r w:rsidRPr="002D7B17">
        <w:rPr>
          <w:rFonts w:cs="v4.2.0"/>
          <w:snapToGrid w:val="0"/>
        </w:rPr>
        <w:t>Test Requirements</w:t>
      </w:r>
      <w:r>
        <w:tab/>
        <w:t>1711</w:t>
      </w:r>
    </w:p>
    <w:p w:rsidR="007B73D4" w:rsidRDefault="007B73D4">
      <w:pPr>
        <w:pStyle w:val="TOC3"/>
        <w:rPr>
          <w:rFonts w:asciiTheme="minorHAnsi" w:eastAsiaTheme="minorEastAsia" w:hAnsiTheme="minorHAnsi" w:cstheme="minorBidi"/>
          <w:sz w:val="22"/>
          <w:szCs w:val="22"/>
        </w:rPr>
      </w:pPr>
      <w:r w:rsidRPr="007B73D4">
        <w:t>A.8.1.15</w:t>
      </w:r>
      <w:r w:rsidRPr="007B73D4">
        <w:rPr>
          <w:rFonts w:asciiTheme="minorHAnsi" w:eastAsiaTheme="minorEastAsia" w:hAnsiTheme="minorHAnsi"/>
          <w:sz w:val="22"/>
          <w:szCs w:val="22"/>
        </w:rPr>
        <w:tab/>
      </w:r>
      <w:r w:rsidRPr="002D7B17">
        <w:rPr>
          <w:rFonts w:cs="v4.2.0"/>
        </w:rPr>
        <w:t>E-UTRAN HD-FDD intra-frequency event triggered reporting under fading propagation conditions in synchronous cells for UE category 0</w:t>
      </w:r>
      <w:r>
        <w:tab/>
        <w:t>1712</w:t>
      </w:r>
    </w:p>
    <w:p w:rsidR="007B73D4" w:rsidRDefault="007B73D4">
      <w:pPr>
        <w:pStyle w:val="TOC4"/>
        <w:rPr>
          <w:rFonts w:asciiTheme="minorHAnsi" w:eastAsiaTheme="minorEastAsia" w:hAnsiTheme="minorHAnsi" w:cstheme="minorBidi"/>
          <w:sz w:val="22"/>
          <w:szCs w:val="22"/>
        </w:rPr>
      </w:pPr>
      <w:r w:rsidRPr="007B73D4">
        <w:t>A.8.1.15.1</w:t>
      </w:r>
      <w:r w:rsidRPr="007B73D4">
        <w:rPr>
          <w:rFonts w:asciiTheme="minorHAnsi" w:eastAsiaTheme="minorEastAsia" w:hAnsiTheme="minorHAnsi"/>
          <w:sz w:val="22"/>
          <w:szCs w:val="22"/>
        </w:rPr>
        <w:tab/>
      </w:r>
      <w:r w:rsidRPr="002D7B17">
        <w:rPr>
          <w:rFonts w:cs="v4.2.0"/>
          <w:snapToGrid w:val="0"/>
        </w:rPr>
        <w:t>Test Purpose and Environment</w:t>
      </w:r>
      <w:r>
        <w:tab/>
        <w:t>1712</w:t>
      </w:r>
    </w:p>
    <w:p w:rsidR="007B73D4" w:rsidRDefault="007B73D4">
      <w:pPr>
        <w:pStyle w:val="TOC4"/>
        <w:rPr>
          <w:rFonts w:asciiTheme="minorHAnsi" w:eastAsiaTheme="minorEastAsia" w:hAnsiTheme="minorHAnsi" w:cstheme="minorBidi"/>
          <w:sz w:val="22"/>
          <w:szCs w:val="22"/>
        </w:rPr>
      </w:pPr>
      <w:r w:rsidRPr="007B73D4">
        <w:t>A.8.1.15.2</w:t>
      </w:r>
      <w:r w:rsidRPr="007B73D4">
        <w:rPr>
          <w:rFonts w:asciiTheme="minorHAnsi" w:eastAsiaTheme="minorEastAsia" w:hAnsiTheme="minorHAnsi"/>
          <w:sz w:val="22"/>
          <w:szCs w:val="22"/>
        </w:rPr>
        <w:tab/>
      </w:r>
      <w:r w:rsidRPr="002D7B17">
        <w:rPr>
          <w:rFonts w:cs="v4.2.0"/>
          <w:snapToGrid w:val="0"/>
        </w:rPr>
        <w:t>Test Requirements</w:t>
      </w:r>
      <w:r>
        <w:tab/>
        <w:t>1713</w:t>
      </w:r>
    </w:p>
    <w:p w:rsidR="007B73D4" w:rsidRDefault="007B73D4">
      <w:pPr>
        <w:pStyle w:val="TOC3"/>
        <w:rPr>
          <w:rFonts w:asciiTheme="minorHAnsi" w:eastAsiaTheme="minorEastAsia" w:hAnsiTheme="minorHAnsi" w:cstheme="minorBidi"/>
          <w:sz w:val="22"/>
          <w:szCs w:val="22"/>
        </w:rPr>
      </w:pPr>
      <w:r w:rsidRPr="007B73D4">
        <w:t>A.8.1.16</w:t>
      </w:r>
      <w:r w:rsidRPr="007B73D4">
        <w:rPr>
          <w:rFonts w:asciiTheme="minorHAnsi" w:eastAsiaTheme="minorEastAsia" w:hAnsiTheme="minorHAnsi"/>
          <w:sz w:val="22"/>
          <w:szCs w:val="22"/>
        </w:rPr>
        <w:tab/>
      </w:r>
      <w:r w:rsidRPr="002D7B17">
        <w:rPr>
          <w:rFonts w:cs="v4.2.0"/>
        </w:rPr>
        <w:t>E-UTRAN HD-FDD intra-frequency event triggered reporting under fading propagation conditions in synchronous cells with DRX for UE category 0</w:t>
      </w:r>
      <w:r>
        <w:tab/>
        <w:t>1714</w:t>
      </w:r>
    </w:p>
    <w:p w:rsidR="007B73D4" w:rsidRDefault="007B73D4">
      <w:pPr>
        <w:pStyle w:val="TOC4"/>
        <w:rPr>
          <w:rFonts w:asciiTheme="minorHAnsi" w:eastAsiaTheme="minorEastAsia" w:hAnsiTheme="minorHAnsi" w:cstheme="minorBidi"/>
          <w:sz w:val="22"/>
          <w:szCs w:val="22"/>
        </w:rPr>
      </w:pPr>
      <w:r w:rsidRPr="007B73D4">
        <w:t>A.8.1.16.</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1714</w:t>
      </w:r>
    </w:p>
    <w:p w:rsidR="007B73D4" w:rsidRDefault="007B73D4">
      <w:pPr>
        <w:pStyle w:val="TOC4"/>
        <w:rPr>
          <w:rFonts w:asciiTheme="minorHAnsi" w:eastAsiaTheme="minorEastAsia" w:hAnsiTheme="minorHAnsi" w:cstheme="minorBidi"/>
          <w:sz w:val="22"/>
          <w:szCs w:val="22"/>
        </w:rPr>
      </w:pPr>
      <w:r w:rsidRPr="007B73D4">
        <w:t>A.8.1.16.2</w:t>
      </w:r>
      <w:r w:rsidRPr="007B73D4">
        <w:rPr>
          <w:rFonts w:asciiTheme="minorHAnsi" w:eastAsiaTheme="minorEastAsia" w:hAnsiTheme="minorHAnsi"/>
          <w:sz w:val="22"/>
          <w:szCs w:val="22"/>
        </w:rPr>
        <w:tab/>
      </w:r>
      <w:r w:rsidRPr="002D7B17">
        <w:rPr>
          <w:rFonts w:cs="v4.2.0"/>
          <w:snapToGrid w:val="0"/>
        </w:rPr>
        <w:t>Test Requirements</w:t>
      </w:r>
      <w:r>
        <w:tab/>
        <w:t>1716</w:t>
      </w:r>
    </w:p>
    <w:p w:rsidR="007B73D4" w:rsidRDefault="007B73D4">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1716</w:t>
      </w:r>
    </w:p>
    <w:p w:rsidR="007B73D4" w:rsidRDefault="007B73D4">
      <w:pPr>
        <w:pStyle w:val="TOC3"/>
        <w:rPr>
          <w:rFonts w:asciiTheme="minorHAnsi" w:eastAsiaTheme="minorEastAsia" w:hAnsiTheme="minorHAnsi" w:cstheme="minorBidi"/>
          <w:sz w:val="22"/>
          <w:szCs w:val="22"/>
        </w:rPr>
      </w:pPr>
      <w:r w:rsidRPr="007B73D4">
        <w:t>A.8.1.18</w:t>
      </w:r>
      <w:r w:rsidRPr="007B73D4">
        <w:rPr>
          <w:rFonts w:asciiTheme="minorHAnsi" w:eastAsiaTheme="minorEastAsia" w:hAnsiTheme="minorHAnsi"/>
          <w:sz w:val="22"/>
          <w:szCs w:val="22"/>
        </w:rPr>
        <w:tab/>
      </w:r>
      <w:r w:rsidRPr="002D7B17">
        <w:rPr>
          <w:rFonts w:cs="v4.2.0"/>
        </w:rPr>
        <w:t>Void</w:t>
      </w:r>
      <w:r>
        <w:tab/>
        <w:t>1716</w:t>
      </w:r>
    </w:p>
    <w:p w:rsidR="007B73D4" w:rsidRDefault="007B73D4">
      <w:pPr>
        <w:pStyle w:val="TOC3"/>
        <w:rPr>
          <w:rFonts w:asciiTheme="minorHAnsi" w:eastAsiaTheme="minorEastAsia" w:hAnsiTheme="minorHAnsi" w:cstheme="minorBidi"/>
          <w:sz w:val="22"/>
          <w:szCs w:val="22"/>
        </w:rPr>
      </w:pPr>
      <w:r w:rsidRPr="007B73D4">
        <w:t>A.8.1.19</w:t>
      </w:r>
      <w:r w:rsidRPr="007B73D4">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1716</w:t>
      </w:r>
    </w:p>
    <w:p w:rsidR="007B73D4" w:rsidRDefault="007B73D4">
      <w:pPr>
        <w:pStyle w:val="TOC4"/>
        <w:rPr>
          <w:rFonts w:asciiTheme="minorHAnsi" w:eastAsiaTheme="minorEastAsia" w:hAnsiTheme="minorHAnsi" w:cstheme="minorBidi"/>
          <w:sz w:val="22"/>
          <w:szCs w:val="22"/>
        </w:rPr>
      </w:pPr>
      <w:r w:rsidRPr="007B73D4">
        <w:t>A.8.1.19.1</w:t>
      </w:r>
      <w:r w:rsidRPr="007B73D4">
        <w:rPr>
          <w:rFonts w:asciiTheme="minorHAnsi" w:eastAsiaTheme="minorEastAsia" w:hAnsiTheme="minorHAnsi" w:cstheme="minorBidi"/>
          <w:sz w:val="22"/>
          <w:szCs w:val="22"/>
        </w:rPr>
        <w:tab/>
      </w:r>
      <w:r w:rsidRPr="002D7B17">
        <w:rPr>
          <w:snapToGrid w:val="0"/>
        </w:rPr>
        <w:t>Test Purpose and Environment</w:t>
      </w:r>
      <w:r>
        <w:tab/>
        <w:t>1716</w:t>
      </w:r>
    </w:p>
    <w:p w:rsidR="007B73D4" w:rsidRDefault="007B73D4">
      <w:pPr>
        <w:pStyle w:val="TOC4"/>
        <w:rPr>
          <w:rFonts w:asciiTheme="minorHAnsi" w:eastAsiaTheme="minorEastAsia" w:hAnsiTheme="minorHAnsi" w:cstheme="minorBidi"/>
          <w:sz w:val="22"/>
          <w:szCs w:val="22"/>
        </w:rPr>
      </w:pPr>
      <w:r w:rsidRPr="007B73D4">
        <w:t>A.8.1.19.2</w:t>
      </w:r>
      <w:r w:rsidRPr="007B73D4">
        <w:rPr>
          <w:rFonts w:asciiTheme="minorHAnsi" w:eastAsiaTheme="minorEastAsia" w:hAnsiTheme="minorHAnsi" w:cstheme="minorBidi"/>
          <w:sz w:val="22"/>
          <w:szCs w:val="22"/>
        </w:rPr>
        <w:tab/>
      </w:r>
      <w:r w:rsidRPr="002D7B17">
        <w:rPr>
          <w:snapToGrid w:val="0"/>
        </w:rPr>
        <w:t>Test Requirements</w:t>
      </w:r>
      <w:r>
        <w:tab/>
        <w:t>1718</w:t>
      </w:r>
    </w:p>
    <w:p w:rsidR="007B73D4" w:rsidRDefault="007B73D4">
      <w:pPr>
        <w:pStyle w:val="TOC3"/>
        <w:rPr>
          <w:rFonts w:asciiTheme="minorHAnsi" w:eastAsiaTheme="minorEastAsia" w:hAnsiTheme="minorHAnsi" w:cstheme="minorBidi"/>
          <w:sz w:val="22"/>
          <w:szCs w:val="22"/>
        </w:rPr>
      </w:pPr>
      <w:r w:rsidRPr="007B73D4">
        <w:t>A.8.1.20</w:t>
      </w:r>
      <w:r w:rsidRPr="007B73D4">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2D7B17">
        <w:rPr>
          <w:rFonts w:cs="v4.2.0"/>
        </w:rPr>
        <w:t xml:space="preserve"> </w:t>
      </w:r>
      <w:r w:rsidRPr="002D7B17">
        <w:rPr>
          <w:rFonts w:cs="v4.2.0"/>
          <w:lang w:eastAsia="zh-CN"/>
        </w:rPr>
        <w:t>with DRX for UE category 0</w:t>
      </w:r>
      <w:r>
        <w:tab/>
        <w:t>1719</w:t>
      </w:r>
    </w:p>
    <w:p w:rsidR="007B73D4" w:rsidRDefault="007B73D4">
      <w:pPr>
        <w:pStyle w:val="TOC4"/>
        <w:rPr>
          <w:rFonts w:asciiTheme="minorHAnsi" w:eastAsiaTheme="minorEastAsia" w:hAnsiTheme="minorHAnsi" w:cstheme="minorBidi"/>
          <w:sz w:val="22"/>
          <w:szCs w:val="22"/>
        </w:rPr>
      </w:pPr>
      <w:r w:rsidRPr="007B73D4">
        <w:t>A.8.1.20.1</w:t>
      </w:r>
      <w:r w:rsidRPr="007B73D4">
        <w:rPr>
          <w:rFonts w:asciiTheme="minorHAnsi" w:eastAsiaTheme="minorEastAsia" w:hAnsiTheme="minorHAnsi" w:cstheme="minorBidi"/>
          <w:sz w:val="22"/>
          <w:szCs w:val="22"/>
        </w:rPr>
        <w:tab/>
      </w:r>
      <w:r w:rsidRPr="002D7B17">
        <w:rPr>
          <w:snapToGrid w:val="0"/>
        </w:rPr>
        <w:t>Test Purpose and Environment</w:t>
      </w:r>
      <w:r>
        <w:tab/>
        <w:t>1719</w:t>
      </w:r>
    </w:p>
    <w:p w:rsidR="007B73D4" w:rsidRDefault="007B73D4">
      <w:pPr>
        <w:pStyle w:val="TOC4"/>
        <w:rPr>
          <w:rFonts w:asciiTheme="minorHAnsi" w:eastAsiaTheme="minorEastAsia" w:hAnsiTheme="minorHAnsi" w:cstheme="minorBidi"/>
          <w:sz w:val="22"/>
          <w:szCs w:val="22"/>
        </w:rPr>
      </w:pPr>
      <w:r w:rsidRPr="007B73D4">
        <w:t>A.8.1.20.2</w:t>
      </w:r>
      <w:r w:rsidRPr="007B73D4">
        <w:rPr>
          <w:rFonts w:asciiTheme="minorHAnsi" w:eastAsiaTheme="minorEastAsia" w:hAnsiTheme="minorHAnsi" w:cstheme="minorBidi"/>
          <w:sz w:val="22"/>
          <w:szCs w:val="22"/>
        </w:rPr>
        <w:tab/>
      </w:r>
      <w:r w:rsidRPr="002D7B17">
        <w:rPr>
          <w:snapToGrid w:val="0"/>
        </w:rPr>
        <w:t>Test Requirements</w:t>
      </w:r>
      <w:r>
        <w:tab/>
        <w:t>1721</w:t>
      </w:r>
    </w:p>
    <w:p w:rsidR="007B73D4" w:rsidRDefault="007B73D4">
      <w:pPr>
        <w:pStyle w:val="TOC3"/>
        <w:rPr>
          <w:rFonts w:asciiTheme="minorHAnsi" w:eastAsiaTheme="minorEastAsia" w:hAnsiTheme="minorHAnsi" w:cstheme="minorBidi"/>
          <w:sz w:val="22"/>
          <w:szCs w:val="22"/>
        </w:rPr>
      </w:pPr>
      <w:r w:rsidRPr="007B73D4">
        <w:t>A.8.1.21</w:t>
      </w:r>
      <w:r w:rsidRPr="007B73D4">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1721</w:t>
      </w:r>
    </w:p>
    <w:p w:rsidR="007B73D4" w:rsidRDefault="007B73D4">
      <w:pPr>
        <w:pStyle w:val="TOC4"/>
        <w:rPr>
          <w:rFonts w:asciiTheme="minorHAnsi" w:eastAsiaTheme="minorEastAsia" w:hAnsiTheme="minorHAnsi" w:cstheme="minorBidi"/>
          <w:sz w:val="22"/>
          <w:szCs w:val="22"/>
        </w:rPr>
      </w:pPr>
      <w:r w:rsidRPr="007B73D4">
        <w:t>A.8.1.21.1</w:t>
      </w:r>
      <w:r w:rsidRPr="007B73D4">
        <w:rPr>
          <w:rFonts w:asciiTheme="minorHAnsi" w:eastAsiaTheme="minorEastAsia" w:hAnsiTheme="minorHAnsi" w:cstheme="minorBidi"/>
          <w:sz w:val="22"/>
          <w:szCs w:val="22"/>
        </w:rPr>
        <w:tab/>
      </w:r>
      <w:r w:rsidRPr="002D7B17">
        <w:rPr>
          <w:snapToGrid w:val="0"/>
        </w:rPr>
        <w:t>Test Purpose and Environment</w:t>
      </w:r>
      <w:r>
        <w:tab/>
        <w:t>1721</w:t>
      </w:r>
    </w:p>
    <w:p w:rsidR="007B73D4" w:rsidRDefault="007B73D4">
      <w:pPr>
        <w:pStyle w:val="TOC4"/>
        <w:rPr>
          <w:rFonts w:asciiTheme="minorHAnsi" w:eastAsiaTheme="minorEastAsia" w:hAnsiTheme="minorHAnsi" w:cstheme="minorBidi"/>
          <w:sz w:val="22"/>
          <w:szCs w:val="22"/>
        </w:rPr>
      </w:pPr>
      <w:r w:rsidRPr="007B73D4">
        <w:t>A.8.1.21.2</w:t>
      </w:r>
      <w:r w:rsidRPr="007B73D4">
        <w:rPr>
          <w:rFonts w:asciiTheme="minorHAnsi" w:eastAsiaTheme="minorEastAsia" w:hAnsiTheme="minorHAnsi" w:cstheme="minorBidi"/>
          <w:sz w:val="22"/>
          <w:szCs w:val="22"/>
        </w:rPr>
        <w:tab/>
      </w:r>
      <w:r w:rsidRPr="002D7B17">
        <w:rPr>
          <w:snapToGrid w:val="0"/>
        </w:rPr>
        <w:t>Test Requirements</w:t>
      </w:r>
      <w:r>
        <w:tab/>
        <w:t>1723</w:t>
      </w:r>
    </w:p>
    <w:p w:rsidR="007B73D4" w:rsidRDefault="007B73D4">
      <w:pPr>
        <w:pStyle w:val="TOC3"/>
        <w:rPr>
          <w:rFonts w:asciiTheme="minorHAnsi" w:eastAsiaTheme="minorEastAsia" w:hAnsiTheme="minorHAnsi" w:cstheme="minorBidi"/>
          <w:sz w:val="22"/>
          <w:szCs w:val="22"/>
        </w:rPr>
      </w:pPr>
      <w:r w:rsidRPr="007B73D4">
        <w:t>A.8.1.22</w:t>
      </w:r>
      <w:r w:rsidRPr="007B73D4">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2D7B17">
        <w:rPr>
          <w:rFonts w:cs="v4.2.0"/>
        </w:rPr>
        <w:t xml:space="preserve"> </w:t>
      </w:r>
      <w:r w:rsidRPr="002D7B17">
        <w:rPr>
          <w:rFonts w:cs="v4.2.0"/>
          <w:lang w:eastAsia="zh-CN"/>
        </w:rPr>
        <w:t>with DRX for UE category 0</w:t>
      </w:r>
      <w:r>
        <w:tab/>
        <w:t>1724</w:t>
      </w:r>
    </w:p>
    <w:p w:rsidR="007B73D4" w:rsidRDefault="007B73D4">
      <w:pPr>
        <w:pStyle w:val="TOC4"/>
        <w:rPr>
          <w:rFonts w:asciiTheme="minorHAnsi" w:eastAsiaTheme="minorEastAsia" w:hAnsiTheme="minorHAnsi" w:cstheme="minorBidi"/>
          <w:sz w:val="22"/>
          <w:szCs w:val="22"/>
        </w:rPr>
      </w:pPr>
      <w:r w:rsidRPr="007B73D4">
        <w:t>A.8.1.22.1</w:t>
      </w:r>
      <w:r w:rsidRPr="007B73D4">
        <w:rPr>
          <w:rFonts w:asciiTheme="minorHAnsi" w:eastAsiaTheme="minorEastAsia" w:hAnsiTheme="minorHAnsi" w:cstheme="minorBidi"/>
          <w:sz w:val="22"/>
          <w:szCs w:val="22"/>
        </w:rPr>
        <w:tab/>
      </w:r>
      <w:r w:rsidRPr="002D7B17">
        <w:rPr>
          <w:snapToGrid w:val="0"/>
        </w:rPr>
        <w:t>Test Purpose and Environment</w:t>
      </w:r>
      <w:r>
        <w:tab/>
        <w:t>1724</w:t>
      </w:r>
    </w:p>
    <w:p w:rsidR="007B73D4" w:rsidRDefault="007B73D4">
      <w:pPr>
        <w:pStyle w:val="TOC4"/>
        <w:rPr>
          <w:rFonts w:asciiTheme="minorHAnsi" w:eastAsiaTheme="minorEastAsia" w:hAnsiTheme="minorHAnsi" w:cstheme="minorBidi"/>
          <w:sz w:val="22"/>
          <w:szCs w:val="22"/>
        </w:rPr>
      </w:pPr>
      <w:r w:rsidRPr="007B73D4">
        <w:t>A.8.1.22.2</w:t>
      </w:r>
      <w:r w:rsidRPr="007B73D4">
        <w:rPr>
          <w:rFonts w:asciiTheme="minorHAnsi" w:eastAsiaTheme="minorEastAsia" w:hAnsiTheme="minorHAnsi" w:cstheme="minorBidi"/>
          <w:sz w:val="22"/>
          <w:szCs w:val="22"/>
        </w:rPr>
        <w:tab/>
      </w:r>
      <w:r w:rsidRPr="002D7B17">
        <w:rPr>
          <w:snapToGrid w:val="0"/>
        </w:rPr>
        <w:t>Test Requirements</w:t>
      </w:r>
      <w:r>
        <w:tab/>
        <w:t>1726</w:t>
      </w:r>
    </w:p>
    <w:p w:rsidR="007B73D4" w:rsidRDefault="007B73D4">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1726</w:t>
      </w:r>
    </w:p>
    <w:p w:rsidR="007B73D4" w:rsidRDefault="007B73D4">
      <w:pPr>
        <w:pStyle w:val="TOC4"/>
        <w:rPr>
          <w:rFonts w:asciiTheme="minorHAnsi" w:eastAsiaTheme="minorEastAsia" w:hAnsiTheme="minorHAnsi" w:cstheme="minorBidi"/>
          <w:sz w:val="22"/>
          <w:szCs w:val="22"/>
        </w:rPr>
      </w:pPr>
      <w:r w:rsidRPr="007B73D4">
        <w:t>A.8.1.23.1</w:t>
      </w:r>
      <w:r w:rsidRPr="007B73D4">
        <w:rPr>
          <w:rFonts w:asciiTheme="minorHAnsi" w:eastAsiaTheme="minorEastAsia" w:hAnsiTheme="minorHAnsi" w:cstheme="minorBidi"/>
          <w:sz w:val="22"/>
          <w:szCs w:val="22"/>
        </w:rPr>
        <w:tab/>
      </w:r>
      <w:r w:rsidRPr="002D7B17">
        <w:rPr>
          <w:snapToGrid w:val="0"/>
        </w:rPr>
        <w:t>Test Purpose and Environment</w:t>
      </w:r>
      <w:r>
        <w:tab/>
        <w:t>1726</w:t>
      </w:r>
    </w:p>
    <w:p w:rsidR="007B73D4" w:rsidRDefault="007B73D4">
      <w:pPr>
        <w:pStyle w:val="TOC4"/>
        <w:rPr>
          <w:rFonts w:asciiTheme="minorHAnsi" w:eastAsiaTheme="minorEastAsia" w:hAnsiTheme="minorHAnsi" w:cstheme="minorBidi"/>
          <w:sz w:val="22"/>
          <w:szCs w:val="22"/>
        </w:rPr>
      </w:pPr>
      <w:r w:rsidRPr="007B73D4">
        <w:t>A.8.1.23.2</w:t>
      </w:r>
      <w:r w:rsidRPr="007B73D4">
        <w:rPr>
          <w:rFonts w:asciiTheme="minorHAnsi" w:eastAsiaTheme="minorEastAsia" w:hAnsiTheme="minorHAnsi" w:cstheme="minorBidi"/>
          <w:sz w:val="22"/>
          <w:szCs w:val="22"/>
        </w:rPr>
        <w:tab/>
      </w:r>
      <w:r w:rsidRPr="002D7B17">
        <w:rPr>
          <w:snapToGrid w:val="0"/>
        </w:rPr>
        <w:t>Test Requirements</w:t>
      </w:r>
      <w:r>
        <w:tab/>
        <w:t>1727</w:t>
      </w:r>
    </w:p>
    <w:p w:rsidR="007B73D4" w:rsidRDefault="007B73D4">
      <w:pPr>
        <w:pStyle w:val="TOC3"/>
        <w:rPr>
          <w:rFonts w:asciiTheme="minorHAnsi" w:eastAsiaTheme="minorEastAsia" w:hAnsiTheme="minorHAnsi" w:cstheme="minorBidi"/>
          <w:sz w:val="22"/>
          <w:szCs w:val="22"/>
        </w:rPr>
      </w:pPr>
      <w:r>
        <w:lastRenderedPageBreak/>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1728</w:t>
      </w:r>
    </w:p>
    <w:p w:rsidR="007B73D4" w:rsidRDefault="007B73D4">
      <w:pPr>
        <w:pStyle w:val="TOC4"/>
        <w:rPr>
          <w:rFonts w:asciiTheme="minorHAnsi" w:eastAsiaTheme="minorEastAsia" w:hAnsiTheme="minorHAnsi" w:cstheme="minorBidi"/>
          <w:sz w:val="22"/>
          <w:szCs w:val="22"/>
        </w:rPr>
      </w:pPr>
      <w:r w:rsidRPr="007B73D4">
        <w:t>A.8.1.24.1</w:t>
      </w:r>
      <w:r w:rsidRPr="007B73D4">
        <w:rPr>
          <w:rFonts w:asciiTheme="minorHAnsi" w:eastAsiaTheme="minorEastAsia" w:hAnsiTheme="minorHAnsi" w:cstheme="minorBidi"/>
          <w:sz w:val="22"/>
          <w:szCs w:val="22"/>
        </w:rPr>
        <w:tab/>
      </w:r>
      <w:r w:rsidRPr="002D7B17">
        <w:rPr>
          <w:snapToGrid w:val="0"/>
        </w:rPr>
        <w:t>Test Purpose and Environment</w:t>
      </w:r>
      <w:r>
        <w:tab/>
        <w:t>1728</w:t>
      </w:r>
    </w:p>
    <w:p w:rsidR="007B73D4" w:rsidRDefault="007B73D4">
      <w:pPr>
        <w:pStyle w:val="TOC4"/>
        <w:rPr>
          <w:rFonts w:asciiTheme="minorHAnsi" w:eastAsiaTheme="minorEastAsia" w:hAnsiTheme="minorHAnsi" w:cstheme="minorBidi"/>
          <w:sz w:val="22"/>
          <w:szCs w:val="22"/>
        </w:rPr>
      </w:pPr>
      <w:r w:rsidRPr="007B73D4">
        <w:t>A.8.1.24.2</w:t>
      </w:r>
      <w:r w:rsidRPr="007B73D4">
        <w:rPr>
          <w:rFonts w:asciiTheme="minorHAnsi" w:eastAsiaTheme="minorEastAsia" w:hAnsiTheme="minorHAnsi" w:cstheme="minorBidi"/>
          <w:sz w:val="22"/>
          <w:szCs w:val="22"/>
        </w:rPr>
        <w:tab/>
      </w:r>
      <w:r w:rsidRPr="002D7B17">
        <w:rPr>
          <w:snapToGrid w:val="0"/>
        </w:rPr>
        <w:t>Test Requirements</w:t>
      </w:r>
      <w:r>
        <w:tab/>
        <w:t>1730</w:t>
      </w:r>
    </w:p>
    <w:p w:rsidR="007B73D4" w:rsidRDefault="007B73D4">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1730</w:t>
      </w:r>
    </w:p>
    <w:p w:rsidR="007B73D4" w:rsidRDefault="007B73D4">
      <w:pPr>
        <w:pStyle w:val="TOC4"/>
        <w:rPr>
          <w:rFonts w:asciiTheme="minorHAnsi" w:eastAsiaTheme="minorEastAsia" w:hAnsiTheme="minorHAnsi" w:cstheme="minorBidi"/>
          <w:sz w:val="22"/>
          <w:szCs w:val="22"/>
        </w:rPr>
      </w:pPr>
      <w:r w:rsidRPr="007B73D4">
        <w:t>A.8.1.25.</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1730</w:t>
      </w:r>
    </w:p>
    <w:p w:rsidR="007B73D4" w:rsidRDefault="007B73D4">
      <w:pPr>
        <w:pStyle w:val="TOC4"/>
        <w:rPr>
          <w:rFonts w:asciiTheme="minorHAnsi" w:eastAsiaTheme="minorEastAsia" w:hAnsiTheme="minorHAnsi" w:cstheme="minorBidi"/>
          <w:sz w:val="22"/>
          <w:szCs w:val="22"/>
        </w:rPr>
      </w:pPr>
      <w:r w:rsidRPr="007B73D4">
        <w:t>A.8.1.25.2</w:t>
      </w:r>
      <w:r w:rsidRPr="007B73D4">
        <w:rPr>
          <w:rFonts w:asciiTheme="minorHAnsi" w:eastAsiaTheme="minorEastAsia" w:hAnsiTheme="minorHAnsi" w:cstheme="minorBidi"/>
          <w:sz w:val="22"/>
          <w:szCs w:val="22"/>
        </w:rPr>
        <w:tab/>
      </w:r>
      <w:r w:rsidRPr="002D7B17">
        <w:rPr>
          <w:snapToGrid w:val="0"/>
        </w:rPr>
        <w:t>Test Requirements</w:t>
      </w:r>
      <w:r>
        <w:tab/>
        <w:t>1732</w:t>
      </w:r>
    </w:p>
    <w:p w:rsidR="007B73D4" w:rsidRDefault="007B73D4">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1732</w:t>
      </w:r>
    </w:p>
    <w:p w:rsidR="007B73D4" w:rsidRDefault="007B73D4">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1732</w:t>
      </w:r>
    </w:p>
    <w:p w:rsidR="007B73D4" w:rsidRDefault="007B73D4">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1735</w:t>
      </w:r>
    </w:p>
    <w:p w:rsidR="007B73D4" w:rsidRDefault="007B73D4">
      <w:pPr>
        <w:pStyle w:val="TOC4"/>
        <w:rPr>
          <w:rFonts w:asciiTheme="minorHAnsi" w:eastAsiaTheme="minorEastAsia" w:hAnsiTheme="minorHAnsi" w:cstheme="minorBidi"/>
          <w:sz w:val="22"/>
          <w:szCs w:val="22"/>
        </w:rPr>
      </w:pPr>
      <w:r w:rsidRPr="007B73D4">
        <w:t>A.8.1.27.1</w:t>
      </w:r>
      <w:r w:rsidRPr="007B73D4">
        <w:rPr>
          <w:rFonts w:asciiTheme="minorHAnsi" w:eastAsiaTheme="minorEastAsia" w:hAnsiTheme="minorHAnsi" w:cstheme="minorBidi"/>
          <w:sz w:val="22"/>
          <w:szCs w:val="22"/>
        </w:rPr>
        <w:tab/>
      </w:r>
      <w:r w:rsidRPr="002D7B17">
        <w:rPr>
          <w:snapToGrid w:val="0"/>
        </w:rPr>
        <w:t>Test Purpose and Environment</w:t>
      </w:r>
      <w:r>
        <w:tab/>
        <w:t>1735</w:t>
      </w:r>
    </w:p>
    <w:p w:rsidR="007B73D4" w:rsidRDefault="007B73D4">
      <w:pPr>
        <w:pStyle w:val="TOC4"/>
        <w:rPr>
          <w:rFonts w:asciiTheme="minorHAnsi" w:eastAsiaTheme="minorEastAsia" w:hAnsiTheme="minorHAnsi" w:cstheme="minorBidi"/>
          <w:sz w:val="22"/>
          <w:szCs w:val="22"/>
        </w:rPr>
      </w:pPr>
      <w:r w:rsidRPr="007B73D4">
        <w:t>A.8.1.27.2</w:t>
      </w:r>
      <w:r w:rsidRPr="007B73D4">
        <w:rPr>
          <w:rFonts w:asciiTheme="minorHAnsi" w:eastAsiaTheme="minorEastAsia" w:hAnsiTheme="minorHAnsi" w:cstheme="minorBidi"/>
          <w:sz w:val="22"/>
          <w:szCs w:val="22"/>
        </w:rPr>
        <w:tab/>
      </w:r>
      <w:r w:rsidRPr="002D7B17">
        <w:rPr>
          <w:snapToGrid w:val="0"/>
        </w:rPr>
        <w:t>Test Requirements</w:t>
      </w:r>
      <w:r>
        <w:tab/>
        <w:t>1737</w:t>
      </w:r>
    </w:p>
    <w:p w:rsidR="007B73D4" w:rsidRDefault="007B73D4">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1737</w:t>
      </w:r>
    </w:p>
    <w:p w:rsidR="007B73D4" w:rsidRDefault="007B73D4">
      <w:pPr>
        <w:pStyle w:val="TOC4"/>
        <w:rPr>
          <w:rFonts w:asciiTheme="minorHAnsi" w:eastAsiaTheme="minorEastAsia" w:hAnsiTheme="minorHAnsi" w:cstheme="minorBidi"/>
          <w:sz w:val="22"/>
          <w:szCs w:val="22"/>
        </w:rPr>
      </w:pPr>
      <w:r w:rsidRPr="007B73D4">
        <w:t>A.8.1.28.</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1737</w:t>
      </w:r>
    </w:p>
    <w:p w:rsidR="007B73D4" w:rsidRDefault="007B73D4">
      <w:pPr>
        <w:pStyle w:val="TOC4"/>
        <w:rPr>
          <w:rFonts w:asciiTheme="minorHAnsi" w:eastAsiaTheme="minorEastAsia" w:hAnsiTheme="minorHAnsi" w:cstheme="minorBidi"/>
          <w:sz w:val="22"/>
          <w:szCs w:val="22"/>
        </w:rPr>
      </w:pPr>
      <w:r w:rsidRPr="007B73D4">
        <w:t>A.8.1.28.2</w:t>
      </w:r>
      <w:r w:rsidRPr="007B73D4">
        <w:rPr>
          <w:rFonts w:asciiTheme="minorHAnsi" w:eastAsiaTheme="minorEastAsia" w:hAnsiTheme="minorHAnsi" w:cstheme="minorBidi"/>
          <w:sz w:val="22"/>
          <w:szCs w:val="22"/>
        </w:rPr>
        <w:tab/>
      </w:r>
      <w:r w:rsidRPr="002D7B17">
        <w:rPr>
          <w:snapToGrid w:val="0"/>
        </w:rPr>
        <w:t>Test Requirements</w:t>
      </w:r>
      <w:r>
        <w:tab/>
        <w:t>1739</w:t>
      </w:r>
    </w:p>
    <w:p w:rsidR="007B73D4" w:rsidRDefault="007B73D4">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1739</w:t>
      </w:r>
    </w:p>
    <w:p w:rsidR="007B73D4" w:rsidRDefault="007B73D4">
      <w:pPr>
        <w:pStyle w:val="TOC4"/>
        <w:rPr>
          <w:rFonts w:asciiTheme="minorHAnsi" w:eastAsiaTheme="minorEastAsia" w:hAnsiTheme="minorHAnsi" w:cstheme="minorBidi"/>
          <w:sz w:val="22"/>
          <w:szCs w:val="22"/>
        </w:rPr>
      </w:pPr>
      <w:r w:rsidRPr="007B73D4">
        <w:t>A.8.1.29.1</w:t>
      </w:r>
      <w:r w:rsidRPr="007B73D4">
        <w:rPr>
          <w:rFonts w:asciiTheme="minorHAnsi" w:eastAsiaTheme="minorEastAsia" w:hAnsiTheme="minorHAnsi" w:cstheme="minorBidi"/>
          <w:sz w:val="22"/>
          <w:szCs w:val="22"/>
        </w:rPr>
        <w:tab/>
      </w:r>
      <w:r w:rsidRPr="002D7B17">
        <w:rPr>
          <w:snapToGrid w:val="0"/>
        </w:rPr>
        <w:t>Test Purpose and Environment</w:t>
      </w:r>
      <w:r>
        <w:tab/>
        <w:t>1739</w:t>
      </w:r>
    </w:p>
    <w:p w:rsidR="007B73D4" w:rsidRDefault="007B73D4">
      <w:pPr>
        <w:pStyle w:val="TOC4"/>
        <w:rPr>
          <w:rFonts w:asciiTheme="minorHAnsi" w:eastAsiaTheme="minorEastAsia" w:hAnsiTheme="minorHAnsi" w:cstheme="minorBidi"/>
          <w:sz w:val="22"/>
          <w:szCs w:val="22"/>
        </w:rPr>
      </w:pPr>
      <w:r w:rsidRPr="007B73D4">
        <w:t>A.8.1.29.2</w:t>
      </w:r>
      <w:r w:rsidRPr="007B73D4">
        <w:rPr>
          <w:rFonts w:asciiTheme="minorHAnsi" w:eastAsiaTheme="minorEastAsia" w:hAnsiTheme="minorHAnsi" w:cstheme="minorBidi"/>
          <w:sz w:val="22"/>
          <w:szCs w:val="22"/>
        </w:rPr>
        <w:tab/>
      </w:r>
      <w:r w:rsidRPr="002D7B17">
        <w:rPr>
          <w:snapToGrid w:val="0"/>
        </w:rPr>
        <w:t>Test Requirements</w:t>
      </w:r>
      <w:r>
        <w:tab/>
        <w:t>1741</w:t>
      </w:r>
    </w:p>
    <w:p w:rsidR="007B73D4" w:rsidRDefault="007B73D4">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1742</w:t>
      </w:r>
    </w:p>
    <w:p w:rsidR="007B73D4" w:rsidRDefault="007B73D4">
      <w:pPr>
        <w:pStyle w:val="TOC4"/>
        <w:rPr>
          <w:rFonts w:asciiTheme="minorHAnsi" w:eastAsiaTheme="minorEastAsia" w:hAnsiTheme="minorHAnsi" w:cstheme="minorBidi"/>
          <w:sz w:val="22"/>
          <w:szCs w:val="22"/>
        </w:rPr>
      </w:pPr>
      <w:r w:rsidRPr="007B73D4">
        <w:t>A.8.1.30.</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1742</w:t>
      </w:r>
    </w:p>
    <w:p w:rsidR="007B73D4" w:rsidRDefault="007B73D4">
      <w:pPr>
        <w:pStyle w:val="TOC4"/>
        <w:rPr>
          <w:rFonts w:asciiTheme="minorHAnsi" w:eastAsiaTheme="minorEastAsia" w:hAnsiTheme="minorHAnsi" w:cstheme="minorBidi"/>
          <w:sz w:val="22"/>
          <w:szCs w:val="22"/>
        </w:rPr>
      </w:pPr>
      <w:r w:rsidRPr="007B73D4">
        <w:t>A.8.1.30.2</w:t>
      </w:r>
      <w:r w:rsidRPr="007B73D4">
        <w:rPr>
          <w:rFonts w:asciiTheme="minorHAnsi" w:eastAsiaTheme="minorEastAsia" w:hAnsiTheme="minorHAnsi" w:cstheme="minorBidi"/>
          <w:sz w:val="22"/>
          <w:szCs w:val="22"/>
        </w:rPr>
        <w:tab/>
      </w:r>
      <w:r w:rsidRPr="002D7B17">
        <w:rPr>
          <w:snapToGrid w:val="0"/>
        </w:rPr>
        <w:t>Test Requirements</w:t>
      </w:r>
      <w:r>
        <w:tab/>
        <w:t>1744</w:t>
      </w:r>
    </w:p>
    <w:p w:rsidR="007B73D4" w:rsidRDefault="007B73D4">
      <w:pPr>
        <w:pStyle w:val="TOC3"/>
        <w:rPr>
          <w:rFonts w:asciiTheme="minorHAnsi" w:eastAsiaTheme="minorEastAsia" w:hAnsiTheme="minorHAnsi" w:cstheme="minorBidi"/>
          <w:sz w:val="22"/>
          <w:szCs w:val="22"/>
        </w:rPr>
      </w:pPr>
      <w:r w:rsidRPr="007B73D4">
        <w:t>A.8.1.31 E-UTRAN FDD-FDD intra-frequency event triggered reporting under fading propagation conditions in asynchronous cells for Cat-M1 UE in CEModeB</w:t>
      </w:r>
      <w:r w:rsidRPr="007B73D4">
        <w:tab/>
      </w:r>
      <w:r>
        <w:t>1744</w:t>
      </w:r>
    </w:p>
    <w:p w:rsidR="007B73D4" w:rsidRDefault="007B73D4">
      <w:pPr>
        <w:pStyle w:val="TOC4"/>
        <w:rPr>
          <w:rFonts w:asciiTheme="minorHAnsi" w:eastAsiaTheme="minorEastAsia" w:hAnsiTheme="minorHAnsi" w:cstheme="minorBidi"/>
          <w:sz w:val="22"/>
          <w:szCs w:val="22"/>
        </w:rPr>
      </w:pPr>
      <w:r w:rsidRPr="007B73D4">
        <w:t>A.8.1.31.1</w:t>
      </w:r>
      <w:r w:rsidRPr="007B73D4">
        <w:rPr>
          <w:rFonts w:asciiTheme="minorHAnsi" w:eastAsiaTheme="minorEastAsia" w:hAnsiTheme="minorHAnsi"/>
          <w:sz w:val="22"/>
          <w:szCs w:val="22"/>
        </w:rPr>
        <w:tab/>
      </w:r>
      <w:r w:rsidRPr="002D7B17">
        <w:rPr>
          <w:rFonts w:cs="v4.2.0"/>
          <w:snapToGrid w:val="0"/>
        </w:rPr>
        <w:t>Test Purpose and Environment</w:t>
      </w:r>
      <w:r>
        <w:tab/>
        <w:t>1744</w:t>
      </w:r>
    </w:p>
    <w:p w:rsidR="007B73D4" w:rsidRDefault="007B73D4">
      <w:pPr>
        <w:pStyle w:val="TOC4"/>
        <w:rPr>
          <w:rFonts w:asciiTheme="minorHAnsi" w:eastAsiaTheme="minorEastAsia" w:hAnsiTheme="minorHAnsi" w:cstheme="minorBidi"/>
          <w:sz w:val="22"/>
          <w:szCs w:val="22"/>
        </w:rPr>
      </w:pPr>
      <w:r w:rsidRPr="007B73D4">
        <w:t>A.8.1.31.2</w:t>
      </w:r>
      <w:r w:rsidRPr="007B73D4">
        <w:rPr>
          <w:rFonts w:asciiTheme="minorHAnsi" w:eastAsiaTheme="minorEastAsia" w:hAnsiTheme="minorHAnsi"/>
          <w:sz w:val="22"/>
          <w:szCs w:val="22"/>
        </w:rPr>
        <w:tab/>
      </w:r>
      <w:r w:rsidRPr="002D7B17">
        <w:rPr>
          <w:rFonts w:cs="v4.2.0"/>
          <w:snapToGrid w:val="0"/>
        </w:rPr>
        <w:t>Test Requirements</w:t>
      </w:r>
      <w:r>
        <w:tab/>
        <w:t>1746</w:t>
      </w:r>
    </w:p>
    <w:p w:rsidR="007B73D4" w:rsidRDefault="007B73D4">
      <w:pPr>
        <w:pStyle w:val="TOC3"/>
        <w:rPr>
          <w:rFonts w:asciiTheme="minorHAnsi" w:eastAsiaTheme="minorEastAsia" w:hAnsiTheme="minorHAnsi" w:cstheme="minorBidi"/>
          <w:sz w:val="22"/>
          <w:szCs w:val="22"/>
        </w:rPr>
      </w:pPr>
      <w:r w:rsidRPr="007B73D4">
        <w:t xml:space="preserve">A.8.1.32 E-UTRAN FDD-FDD intra-frequency event triggered reporting under fading propagation conditions in synchronous cells for Cat-M1 UE in </w:t>
      </w:r>
      <w:r w:rsidRPr="007B73D4">
        <w:rPr>
          <w:lang w:eastAsia="zh-CN"/>
        </w:rPr>
        <w:t>CEModeB</w:t>
      </w:r>
      <w:r w:rsidRPr="007B73D4">
        <w:tab/>
      </w:r>
      <w:r>
        <w:t>1747</w:t>
      </w:r>
    </w:p>
    <w:p w:rsidR="007B73D4" w:rsidRDefault="007B73D4">
      <w:pPr>
        <w:pStyle w:val="TOC4"/>
        <w:rPr>
          <w:rFonts w:asciiTheme="minorHAnsi" w:eastAsiaTheme="minorEastAsia" w:hAnsiTheme="minorHAnsi" w:cstheme="minorBidi"/>
          <w:sz w:val="22"/>
          <w:szCs w:val="22"/>
        </w:rPr>
      </w:pPr>
      <w:r w:rsidRPr="007B73D4">
        <w:t>A.8.1.32.1</w:t>
      </w:r>
      <w:r w:rsidRPr="007B73D4">
        <w:rPr>
          <w:rFonts w:asciiTheme="minorHAnsi" w:eastAsiaTheme="minorEastAsia" w:hAnsiTheme="minorHAnsi"/>
          <w:sz w:val="22"/>
          <w:szCs w:val="22"/>
        </w:rPr>
        <w:tab/>
      </w:r>
      <w:r w:rsidRPr="002D7B17">
        <w:rPr>
          <w:rFonts w:cs="v4.2.0"/>
          <w:snapToGrid w:val="0"/>
        </w:rPr>
        <w:t>Test Purpose and Environment</w:t>
      </w:r>
      <w:r>
        <w:tab/>
        <w:t>1747</w:t>
      </w:r>
    </w:p>
    <w:p w:rsidR="007B73D4" w:rsidRDefault="007B73D4">
      <w:pPr>
        <w:pStyle w:val="TOC4"/>
        <w:rPr>
          <w:rFonts w:asciiTheme="minorHAnsi" w:eastAsiaTheme="minorEastAsia" w:hAnsiTheme="minorHAnsi" w:cstheme="minorBidi"/>
          <w:sz w:val="22"/>
          <w:szCs w:val="22"/>
        </w:rPr>
      </w:pPr>
      <w:r w:rsidRPr="007B73D4">
        <w:t>A.8.1.32.2</w:t>
      </w:r>
      <w:r w:rsidRPr="007B73D4">
        <w:rPr>
          <w:rFonts w:asciiTheme="minorHAnsi" w:eastAsiaTheme="minorEastAsia" w:hAnsiTheme="minorHAnsi"/>
          <w:sz w:val="22"/>
          <w:szCs w:val="22"/>
        </w:rPr>
        <w:tab/>
      </w:r>
      <w:r w:rsidRPr="002D7B17">
        <w:rPr>
          <w:rFonts w:cs="v4.2.0"/>
          <w:snapToGrid w:val="0"/>
        </w:rPr>
        <w:t>Test Requirements</w:t>
      </w:r>
      <w:r>
        <w:tab/>
        <w:t>1748</w:t>
      </w:r>
    </w:p>
    <w:p w:rsidR="007B73D4" w:rsidRDefault="007B73D4">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1749</w:t>
      </w:r>
    </w:p>
    <w:p w:rsidR="007B73D4" w:rsidRDefault="007B73D4">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1749</w:t>
      </w:r>
    </w:p>
    <w:p w:rsidR="007B73D4" w:rsidRDefault="007B73D4">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1750</w:t>
      </w:r>
    </w:p>
    <w:p w:rsidR="007B73D4" w:rsidRDefault="007B73D4">
      <w:pPr>
        <w:pStyle w:val="TOC3"/>
        <w:rPr>
          <w:rFonts w:asciiTheme="minorHAnsi" w:eastAsiaTheme="minorEastAsia" w:hAnsiTheme="minorHAnsi" w:cstheme="minorBidi"/>
          <w:sz w:val="22"/>
          <w:szCs w:val="22"/>
        </w:rPr>
      </w:pPr>
      <w:r w:rsidRPr="007B73D4">
        <w:t>A.8.1.34</w:t>
      </w:r>
      <w:r w:rsidRPr="007B73D4">
        <w:rPr>
          <w:rFonts w:asciiTheme="minorHAnsi" w:eastAsiaTheme="minorEastAsia" w:hAnsiTheme="minorHAnsi"/>
          <w:sz w:val="22"/>
          <w:szCs w:val="22"/>
        </w:rPr>
        <w:tab/>
      </w:r>
      <w:r w:rsidRPr="002D7B17">
        <w:rPr>
          <w:rFonts w:cs="v4.2.0"/>
        </w:rPr>
        <w:t xml:space="preserve">E-UTRAN HD-FDD intra-frequency event triggered reporting under fading propagation conditions in synchronous cells for Cat-M1 UE in </w:t>
      </w:r>
      <w:r w:rsidRPr="002D7B17">
        <w:rPr>
          <w:rFonts w:cs="v4.2.0"/>
          <w:lang w:eastAsia="zh-CN"/>
        </w:rPr>
        <w:t>CEModeB</w:t>
      </w:r>
      <w:r>
        <w:tab/>
        <w:t>1751</w:t>
      </w:r>
    </w:p>
    <w:p w:rsidR="007B73D4" w:rsidRDefault="007B73D4">
      <w:pPr>
        <w:pStyle w:val="TOC4"/>
        <w:rPr>
          <w:rFonts w:asciiTheme="minorHAnsi" w:eastAsiaTheme="minorEastAsia" w:hAnsiTheme="minorHAnsi" w:cstheme="minorBidi"/>
          <w:sz w:val="22"/>
          <w:szCs w:val="22"/>
        </w:rPr>
      </w:pPr>
      <w:r w:rsidRPr="007B73D4">
        <w:t>A.8.1.34.1</w:t>
      </w:r>
      <w:r w:rsidRPr="007B73D4">
        <w:rPr>
          <w:rFonts w:asciiTheme="minorHAnsi" w:eastAsiaTheme="minorEastAsia" w:hAnsiTheme="minorHAnsi"/>
          <w:sz w:val="22"/>
          <w:szCs w:val="22"/>
        </w:rPr>
        <w:tab/>
      </w:r>
      <w:r w:rsidRPr="002D7B17">
        <w:rPr>
          <w:rFonts w:cs="v4.2.0"/>
          <w:snapToGrid w:val="0"/>
        </w:rPr>
        <w:t>Test Purpose and Environment</w:t>
      </w:r>
      <w:r>
        <w:tab/>
        <w:t>1751</w:t>
      </w:r>
    </w:p>
    <w:p w:rsidR="007B73D4" w:rsidRDefault="007B73D4">
      <w:pPr>
        <w:pStyle w:val="TOC4"/>
        <w:rPr>
          <w:rFonts w:asciiTheme="minorHAnsi" w:eastAsiaTheme="minorEastAsia" w:hAnsiTheme="minorHAnsi" w:cstheme="minorBidi"/>
          <w:sz w:val="22"/>
          <w:szCs w:val="22"/>
        </w:rPr>
      </w:pPr>
      <w:r w:rsidRPr="007B73D4">
        <w:t>A.8.1.34.2</w:t>
      </w:r>
      <w:r w:rsidRPr="007B73D4">
        <w:rPr>
          <w:rFonts w:asciiTheme="minorHAnsi" w:eastAsiaTheme="minorEastAsia" w:hAnsiTheme="minorHAnsi"/>
          <w:sz w:val="22"/>
          <w:szCs w:val="22"/>
        </w:rPr>
        <w:tab/>
      </w:r>
      <w:r w:rsidRPr="002D7B17">
        <w:rPr>
          <w:rFonts w:cs="v4.2.0"/>
          <w:snapToGrid w:val="0"/>
        </w:rPr>
        <w:t>Test Requirements</w:t>
      </w:r>
      <w:r>
        <w:tab/>
        <w:t>1752</w:t>
      </w:r>
    </w:p>
    <w:p w:rsidR="007B73D4" w:rsidRDefault="007B73D4">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1753</w:t>
      </w:r>
    </w:p>
    <w:p w:rsidR="007B73D4" w:rsidRDefault="007B73D4">
      <w:pPr>
        <w:pStyle w:val="TOC4"/>
        <w:rPr>
          <w:rFonts w:asciiTheme="minorHAnsi" w:eastAsiaTheme="minorEastAsia" w:hAnsiTheme="minorHAnsi" w:cstheme="minorBidi"/>
          <w:sz w:val="22"/>
          <w:szCs w:val="22"/>
        </w:rPr>
      </w:pPr>
      <w:r w:rsidRPr="007B73D4">
        <w:t>A.8.1.35.1</w:t>
      </w:r>
      <w:r w:rsidRPr="007B73D4">
        <w:rPr>
          <w:rFonts w:asciiTheme="minorHAnsi" w:eastAsiaTheme="minorEastAsia" w:hAnsiTheme="minorHAnsi" w:cstheme="minorBidi"/>
          <w:sz w:val="22"/>
          <w:szCs w:val="22"/>
        </w:rPr>
        <w:tab/>
      </w:r>
      <w:r w:rsidRPr="002D7B17">
        <w:rPr>
          <w:snapToGrid w:val="0"/>
        </w:rPr>
        <w:t>Test Purpose and Environment</w:t>
      </w:r>
      <w:r>
        <w:tab/>
        <w:t>1753</w:t>
      </w:r>
    </w:p>
    <w:p w:rsidR="007B73D4" w:rsidRDefault="007B73D4">
      <w:pPr>
        <w:pStyle w:val="TOC4"/>
        <w:rPr>
          <w:rFonts w:asciiTheme="minorHAnsi" w:eastAsiaTheme="minorEastAsia" w:hAnsiTheme="minorHAnsi" w:cstheme="minorBidi"/>
          <w:sz w:val="22"/>
          <w:szCs w:val="22"/>
        </w:rPr>
      </w:pPr>
      <w:r w:rsidRPr="007B73D4">
        <w:t>A.8.1.35.2</w:t>
      </w:r>
      <w:r w:rsidRPr="007B73D4">
        <w:rPr>
          <w:rFonts w:asciiTheme="minorHAnsi" w:eastAsiaTheme="minorEastAsia" w:hAnsiTheme="minorHAnsi" w:cstheme="minorBidi"/>
          <w:sz w:val="22"/>
          <w:szCs w:val="22"/>
        </w:rPr>
        <w:tab/>
      </w:r>
      <w:r w:rsidRPr="002D7B17">
        <w:rPr>
          <w:snapToGrid w:val="0"/>
        </w:rPr>
        <w:t>Test Requirements</w:t>
      </w:r>
      <w:r>
        <w:tab/>
        <w:t>1754</w:t>
      </w:r>
    </w:p>
    <w:p w:rsidR="007B73D4" w:rsidRDefault="007B73D4">
      <w:pPr>
        <w:pStyle w:val="TOC3"/>
        <w:rPr>
          <w:rFonts w:asciiTheme="minorHAnsi" w:eastAsiaTheme="minorEastAsia" w:hAnsiTheme="minorHAnsi" w:cstheme="minorBidi"/>
          <w:sz w:val="22"/>
          <w:szCs w:val="22"/>
        </w:rPr>
      </w:pPr>
      <w:r w:rsidRPr="007B73D4">
        <w:t>A.8.1.36</w:t>
      </w:r>
      <w:r w:rsidRPr="007B73D4">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1755</w:t>
      </w:r>
    </w:p>
    <w:p w:rsidR="007B73D4" w:rsidRDefault="007B73D4">
      <w:pPr>
        <w:pStyle w:val="TOC4"/>
        <w:rPr>
          <w:rFonts w:asciiTheme="minorHAnsi" w:eastAsiaTheme="minorEastAsia" w:hAnsiTheme="minorHAnsi" w:cstheme="minorBidi"/>
          <w:sz w:val="22"/>
          <w:szCs w:val="22"/>
        </w:rPr>
      </w:pPr>
      <w:r w:rsidRPr="007B73D4">
        <w:t>A.8.1.36.1</w:t>
      </w:r>
      <w:r w:rsidRPr="007B73D4">
        <w:rPr>
          <w:rFonts w:asciiTheme="minorHAnsi" w:eastAsiaTheme="minorEastAsia" w:hAnsiTheme="minorHAnsi" w:cstheme="minorBidi"/>
          <w:sz w:val="22"/>
          <w:szCs w:val="22"/>
        </w:rPr>
        <w:tab/>
      </w:r>
      <w:r w:rsidRPr="002D7B17">
        <w:rPr>
          <w:snapToGrid w:val="0"/>
        </w:rPr>
        <w:t>Test Purpose and Environment</w:t>
      </w:r>
      <w:r>
        <w:tab/>
        <w:t>1755</w:t>
      </w:r>
    </w:p>
    <w:p w:rsidR="007B73D4" w:rsidRDefault="007B73D4">
      <w:pPr>
        <w:pStyle w:val="TOC4"/>
        <w:rPr>
          <w:rFonts w:asciiTheme="minorHAnsi" w:eastAsiaTheme="minorEastAsia" w:hAnsiTheme="minorHAnsi" w:cstheme="minorBidi"/>
          <w:sz w:val="22"/>
          <w:szCs w:val="22"/>
        </w:rPr>
      </w:pPr>
      <w:r w:rsidRPr="007B73D4">
        <w:t>A.8.1.36.2</w:t>
      </w:r>
      <w:r w:rsidRPr="007B73D4">
        <w:rPr>
          <w:rFonts w:asciiTheme="minorHAnsi" w:eastAsiaTheme="minorEastAsia" w:hAnsiTheme="minorHAnsi" w:cstheme="minorBidi"/>
          <w:sz w:val="22"/>
          <w:szCs w:val="22"/>
        </w:rPr>
        <w:tab/>
      </w:r>
      <w:r w:rsidRPr="002D7B17">
        <w:rPr>
          <w:snapToGrid w:val="0"/>
        </w:rPr>
        <w:t>Test Requirements</w:t>
      </w:r>
      <w:r>
        <w:tab/>
        <w:t>1756</w:t>
      </w:r>
    </w:p>
    <w:p w:rsidR="007B73D4" w:rsidRDefault="007B73D4">
      <w:pPr>
        <w:pStyle w:val="TOC3"/>
        <w:rPr>
          <w:rFonts w:asciiTheme="minorHAnsi" w:eastAsiaTheme="minorEastAsia" w:hAnsiTheme="minorHAnsi" w:cstheme="minorBidi"/>
          <w:sz w:val="22"/>
          <w:szCs w:val="22"/>
        </w:rPr>
      </w:pPr>
      <w:r w:rsidRPr="007B73D4">
        <w:t>A.8.1.37</w:t>
      </w:r>
      <w:r w:rsidRPr="007B73D4">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1757</w:t>
      </w:r>
    </w:p>
    <w:p w:rsidR="007B73D4" w:rsidRDefault="007B73D4">
      <w:pPr>
        <w:pStyle w:val="TOC4"/>
        <w:rPr>
          <w:rFonts w:asciiTheme="minorHAnsi" w:eastAsiaTheme="minorEastAsia" w:hAnsiTheme="minorHAnsi" w:cstheme="minorBidi"/>
          <w:sz w:val="22"/>
          <w:szCs w:val="22"/>
        </w:rPr>
      </w:pPr>
      <w:r w:rsidRPr="007B73D4">
        <w:t>A.8.1.37.1</w:t>
      </w:r>
      <w:r w:rsidRPr="007B73D4">
        <w:rPr>
          <w:rFonts w:asciiTheme="minorHAnsi" w:eastAsiaTheme="minorEastAsia" w:hAnsiTheme="minorHAnsi" w:cstheme="minorBidi"/>
          <w:sz w:val="22"/>
          <w:szCs w:val="22"/>
        </w:rPr>
        <w:tab/>
      </w:r>
      <w:r w:rsidRPr="002D7B17">
        <w:rPr>
          <w:snapToGrid w:val="0"/>
        </w:rPr>
        <w:t>Test Purpose and Environment</w:t>
      </w:r>
      <w:r>
        <w:tab/>
        <w:t>1757</w:t>
      </w:r>
    </w:p>
    <w:p w:rsidR="007B73D4" w:rsidRDefault="007B73D4">
      <w:pPr>
        <w:pStyle w:val="TOC4"/>
        <w:rPr>
          <w:rFonts w:asciiTheme="minorHAnsi" w:eastAsiaTheme="minorEastAsia" w:hAnsiTheme="minorHAnsi" w:cstheme="minorBidi"/>
          <w:sz w:val="22"/>
          <w:szCs w:val="22"/>
        </w:rPr>
      </w:pPr>
      <w:r w:rsidRPr="007B73D4">
        <w:t>A.8.1.37.2</w:t>
      </w:r>
      <w:r w:rsidRPr="007B73D4">
        <w:rPr>
          <w:rFonts w:asciiTheme="minorHAnsi" w:eastAsiaTheme="minorEastAsia" w:hAnsiTheme="minorHAnsi" w:cstheme="minorBidi"/>
          <w:sz w:val="22"/>
          <w:szCs w:val="22"/>
        </w:rPr>
        <w:tab/>
      </w:r>
      <w:r w:rsidRPr="002D7B17">
        <w:rPr>
          <w:snapToGrid w:val="0"/>
        </w:rPr>
        <w:t>Test Requirements</w:t>
      </w:r>
      <w:r>
        <w:tab/>
        <w:t>1759</w:t>
      </w:r>
    </w:p>
    <w:p w:rsidR="007B73D4" w:rsidRDefault="007B73D4">
      <w:pPr>
        <w:pStyle w:val="TOC3"/>
        <w:rPr>
          <w:rFonts w:asciiTheme="minorHAnsi" w:eastAsiaTheme="minorEastAsia" w:hAnsiTheme="minorHAnsi" w:cstheme="minorBidi"/>
          <w:sz w:val="22"/>
          <w:szCs w:val="22"/>
        </w:rPr>
      </w:pPr>
      <w:r w:rsidRPr="007B73D4">
        <w:t>A.8.1.38</w:t>
      </w:r>
      <w:r w:rsidRPr="007B73D4">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1759</w:t>
      </w:r>
    </w:p>
    <w:p w:rsidR="007B73D4" w:rsidRDefault="007B73D4">
      <w:pPr>
        <w:pStyle w:val="TOC4"/>
        <w:rPr>
          <w:rFonts w:asciiTheme="minorHAnsi" w:eastAsiaTheme="minorEastAsia" w:hAnsiTheme="minorHAnsi" w:cstheme="minorBidi"/>
          <w:sz w:val="22"/>
          <w:szCs w:val="22"/>
        </w:rPr>
      </w:pPr>
      <w:r w:rsidRPr="007B73D4">
        <w:t>A.8.1.38.1</w:t>
      </w:r>
      <w:r w:rsidRPr="007B73D4">
        <w:rPr>
          <w:rFonts w:asciiTheme="minorHAnsi" w:eastAsiaTheme="minorEastAsia" w:hAnsiTheme="minorHAnsi" w:cstheme="minorBidi"/>
          <w:sz w:val="22"/>
          <w:szCs w:val="22"/>
        </w:rPr>
        <w:tab/>
      </w:r>
      <w:r w:rsidRPr="002D7B17">
        <w:rPr>
          <w:snapToGrid w:val="0"/>
        </w:rPr>
        <w:t>Test Purpose and Environment</w:t>
      </w:r>
      <w:r>
        <w:tab/>
        <w:t>1759</w:t>
      </w:r>
    </w:p>
    <w:p w:rsidR="007B73D4" w:rsidRDefault="007B73D4">
      <w:pPr>
        <w:pStyle w:val="TOC4"/>
        <w:rPr>
          <w:rFonts w:asciiTheme="minorHAnsi" w:eastAsiaTheme="minorEastAsia" w:hAnsiTheme="minorHAnsi" w:cstheme="minorBidi"/>
          <w:sz w:val="22"/>
          <w:szCs w:val="22"/>
        </w:rPr>
      </w:pPr>
      <w:r w:rsidRPr="007B73D4">
        <w:t>A.8.1.38.2</w:t>
      </w:r>
      <w:r w:rsidRPr="007B73D4">
        <w:rPr>
          <w:rFonts w:asciiTheme="minorHAnsi" w:eastAsiaTheme="minorEastAsia" w:hAnsiTheme="minorHAnsi" w:cstheme="minorBidi"/>
          <w:sz w:val="22"/>
          <w:szCs w:val="22"/>
        </w:rPr>
        <w:tab/>
      </w:r>
      <w:r w:rsidRPr="002D7B17">
        <w:rPr>
          <w:snapToGrid w:val="0"/>
        </w:rPr>
        <w:t>Test Requirements</w:t>
      </w:r>
      <w:r>
        <w:tab/>
        <w:t>1760</w:t>
      </w:r>
    </w:p>
    <w:p w:rsidR="007B73D4" w:rsidRDefault="007B73D4">
      <w:pPr>
        <w:pStyle w:val="TOC3"/>
        <w:rPr>
          <w:rFonts w:asciiTheme="minorHAnsi" w:eastAsiaTheme="minorEastAsia" w:hAnsiTheme="minorHAnsi" w:cstheme="minorBidi"/>
          <w:sz w:val="22"/>
          <w:szCs w:val="22"/>
        </w:rPr>
      </w:pPr>
      <w:r w:rsidRPr="007B73D4">
        <w:t>A.8.1.39</w:t>
      </w:r>
      <w:r w:rsidRPr="007B73D4">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1761</w:t>
      </w:r>
    </w:p>
    <w:p w:rsidR="007B73D4" w:rsidRDefault="007B73D4">
      <w:pPr>
        <w:pStyle w:val="TOC4"/>
        <w:rPr>
          <w:rFonts w:asciiTheme="minorHAnsi" w:eastAsiaTheme="minorEastAsia" w:hAnsiTheme="minorHAnsi" w:cstheme="minorBidi"/>
          <w:sz w:val="22"/>
          <w:szCs w:val="22"/>
        </w:rPr>
      </w:pPr>
      <w:r w:rsidRPr="007B73D4">
        <w:t>A.8.1.39.1</w:t>
      </w:r>
      <w:r w:rsidRPr="007B73D4">
        <w:rPr>
          <w:rFonts w:asciiTheme="minorHAnsi" w:eastAsiaTheme="minorEastAsia" w:hAnsiTheme="minorHAnsi" w:cstheme="minorBidi"/>
          <w:sz w:val="22"/>
          <w:szCs w:val="22"/>
        </w:rPr>
        <w:tab/>
      </w:r>
      <w:r w:rsidRPr="002D7B17">
        <w:rPr>
          <w:snapToGrid w:val="0"/>
        </w:rPr>
        <w:t>Test Purpose and Environment</w:t>
      </w:r>
      <w:r>
        <w:tab/>
        <w:t>1761</w:t>
      </w:r>
    </w:p>
    <w:p w:rsidR="007B73D4" w:rsidRDefault="007B73D4">
      <w:pPr>
        <w:pStyle w:val="TOC4"/>
        <w:rPr>
          <w:rFonts w:asciiTheme="minorHAnsi" w:eastAsiaTheme="minorEastAsia" w:hAnsiTheme="minorHAnsi" w:cstheme="minorBidi"/>
          <w:sz w:val="22"/>
          <w:szCs w:val="22"/>
        </w:rPr>
      </w:pPr>
      <w:r w:rsidRPr="007B73D4">
        <w:lastRenderedPageBreak/>
        <w:t>A.8.1.39.2</w:t>
      </w:r>
      <w:r w:rsidRPr="007B73D4">
        <w:rPr>
          <w:rFonts w:asciiTheme="minorHAnsi" w:eastAsiaTheme="minorEastAsia" w:hAnsiTheme="minorHAnsi" w:cstheme="minorBidi"/>
          <w:sz w:val="22"/>
          <w:szCs w:val="22"/>
        </w:rPr>
        <w:tab/>
      </w:r>
      <w:r w:rsidRPr="002D7B17">
        <w:rPr>
          <w:snapToGrid w:val="0"/>
        </w:rPr>
        <w:t>Test Requirements</w:t>
      </w:r>
      <w:r>
        <w:tab/>
        <w:t>1763</w:t>
      </w:r>
    </w:p>
    <w:p w:rsidR="007B73D4" w:rsidRDefault="007B73D4">
      <w:pPr>
        <w:pStyle w:val="TOC3"/>
        <w:rPr>
          <w:rFonts w:asciiTheme="minorHAnsi" w:eastAsiaTheme="minorEastAsia" w:hAnsiTheme="minorHAnsi" w:cstheme="minorBidi"/>
          <w:sz w:val="22"/>
          <w:szCs w:val="22"/>
        </w:rPr>
      </w:pPr>
      <w:r w:rsidRPr="007B73D4">
        <w:t>A.8.1.40</w:t>
      </w:r>
      <w:r w:rsidRPr="007B73D4">
        <w:rPr>
          <w:rFonts w:asciiTheme="minorHAnsi" w:eastAsiaTheme="minorEastAsia" w:hAnsiTheme="minorHAnsi"/>
          <w:sz w:val="22"/>
          <w:szCs w:val="22"/>
        </w:rPr>
        <w:tab/>
      </w:r>
      <w:r w:rsidRPr="002D7B17">
        <w:rPr>
          <w:rFonts w:cs="Arial"/>
        </w:rPr>
        <w:t xml:space="preserve">E-UTRAN FDD-FDD intra-frequency event triggered reporting with DRX for UE configured with </w:t>
      </w:r>
      <w:r w:rsidRPr="002D7B17">
        <w:rPr>
          <w:rFonts w:cs="Arial"/>
          <w:i/>
        </w:rPr>
        <w:t>highSpeedEnhancedMeasFlag</w:t>
      </w:r>
      <w:r>
        <w:tab/>
        <w:t>1763</w:t>
      </w:r>
    </w:p>
    <w:p w:rsidR="007B73D4" w:rsidRDefault="007B73D4">
      <w:pPr>
        <w:pStyle w:val="TOC4"/>
        <w:rPr>
          <w:rFonts w:asciiTheme="minorHAnsi" w:eastAsiaTheme="minorEastAsia" w:hAnsiTheme="minorHAnsi" w:cstheme="minorBidi"/>
          <w:sz w:val="22"/>
          <w:szCs w:val="22"/>
        </w:rPr>
      </w:pPr>
      <w:r w:rsidRPr="007B73D4">
        <w:t>A.8.1.40.</w:t>
      </w:r>
      <w:r w:rsidRPr="007B73D4">
        <w:rPr>
          <w:lang w:eastAsia="zh-CN"/>
        </w:rPr>
        <w:t>1</w:t>
      </w:r>
      <w:r w:rsidRPr="007B73D4">
        <w:rPr>
          <w:rFonts w:asciiTheme="minorHAnsi" w:eastAsiaTheme="minorEastAsia" w:hAnsiTheme="minorHAnsi"/>
          <w:sz w:val="22"/>
          <w:szCs w:val="22"/>
        </w:rPr>
        <w:tab/>
      </w:r>
      <w:r w:rsidRPr="002D7B17">
        <w:rPr>
          <w:rFonts w:cs="Arial"/>
          <w:snapToGrid w:val="0"/>
        </w:rPr>
        <w:t>Test Purpose and Environment</w:t>
      </w:r>
      <w:r>
        <w:tab/>
        <w:t>1763</w:t>
      </w:r>
    </w:p>
    <w:p w:rsidR="007B73D4" w:rsidRDefault="007B73D4">
      <w:pPr>
        <w:pStyle w:val="TOC4"/>
        <w:rPr>
          <w:rFonts w:asciiTheme="minorHAnsi" w:eastAsiaTheme="minorEastAsia" w:hAnsiTheme="minorHAnsi" w:cstheme="minorBidi"/>
          <w:sz w:val="22"/>
          <w:szCs w:val="22"/>
        </w:rPr>
      </w:pPr>
      <w:r w:rsidRPr="007B73D4">
        <w:t>A.8.1.40.2</w:t>
      </w:r>
      <w:r w:rsidRPr="007B73D4">
        <w:rPr>
          <w:rFonts w:asciiTheme="minorHAnsi" w:eastAsiaTheme="minorEastAsia" w:hAnsiTheme="minorHAnsi"/>
          <w:sz w:val="22"/>
          <w:szCs w:val="22"/>
        </w:rPr>
        <w:tab/>
      </w:r>
      <w:r w:rsidRPr="002D7B17">
        <w:rPr>
          <w:rFonts w:cs="Arial"/>
          <w:snapToGrid w:val="0"/>
        </w:rPr>
        <w:t>Test Requirements</w:t>
      </w:r>
      <w:r>
        <w:tab/>
        <w:t>1765</w:t>
      </w:r>
    </w:p>
    <w:p w:rsidR="007B73D4" w:rsidRDefault="007B73D4">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2D7B17">
        <w:rPr>
          <w:rFonts w:cs="v4.2.0"/>
        </w:rPr>
        <w:t>E-UTRAN FDD intra-frequency event triggered reporting for serving cell under fading propagation conditions for UE category M1 in CEModeA</w:t>
      </w:r>
      <w:r w:rsidRPr="002D7B17">
        <w:rPr>
          <w:rFonts w:cs="v4.2.0"/>
          <w:lang w:eastAsia="zh-CN"/>
        </w:rPr>
        <w:t xml:space="preserve"> without gap</w:t>
      </w:r>
      <w:r>
        <w:tab/>
        <w:t>1765</w:t>
      </w:r>
    </w:p>
    <w:p w:rsidR="007B73D4" w:rsidRDefault="007B73D4">
      <w:pPr>
        <w:pStyle w:val="TOC4"/>
        <w:rPr>
          <w:rFonts w:asciiTheme="minorHAnsi" w:eastAsiaTheme="minorEastAsia" w:hAnsiTheme="minorHAnsi" w:cstheme="minorBidi"/>
          <w:sz w:val="22"/>
          <w:szCs w:val="22"/>
        </w:rPr>
      </w:pPr>
      <w:r w:rsidRPr="007B73D4">
        <w:t>A.8.1.41.1</w:t>
      </w:r>
      <w:r w:rsidRPr="007B73D4">
        <w:rPr>
          <w:rFonts w:asciiTheme="minorHAnsi" w:eastAsiaTheme="minorEastAsia" w:hAnsiTheme="minorHAnsi" w:cstheme="minorBidi"/>
          <w:sz w:val="22"/>
          <w:szCs w:val="22"/>
        </w:rPr>
        <w:tab/>
      </w:r>
      <w:r w:rsidRPr="002D7B17">
        <w:rPr>
          <w:snapToGrid w:val="0"/>
        </w:rPr>
        <w:t>Test Purpose and Environment</w:t>
      </w:r>
      <w:r>
        <w:tab/>
        <w:t>1765</w:t>
      </w:r>
    </w:p>
    <w:p w:rsidR="007B73D4" w:rsidRDefault="007B73D4">
      <w:pPr>
        <w:pStyle w:val="TOC4"/>
        <w:rPr>
          <w:rFonts w:asciiTheme="minorHAnsi" w:eastAsiaTheme="minorEastAsia" w:hAnsiTheme="minorHAnsi" w:cstheme="minorBidi"/>
          <w:sz w:val="22"/>
          <w:szCs w:val="22"/>
        </w:rPr>
      </w:pPr>
      <w:r w:rsidRPr="007B73D4">
        <w:t>A.8.1.41.2</w:t>
      </w:r>
      <w:r w:rsidRPr="007B73D4">
        <w:rPr>
          <w:rFonts w:asciiTheme="minorHAnsi" w:eastAsiaTheme="minorEastAsia" w:hAnsiTheme="minorHAnsi" w:cstheme="minorBidi"/>
          <w:sz w:val="22"/>
          <w:szCs w:val="22"/>
        </w:rPr>
        <w:tab/>
      </w:r>
      <w:r w:rsidRPr="002D7B17">
        <w:rPr>
          <w:snapToGrid w:val="0"/>
        </w:rPr>
        <w:t>Test Requirement</w:t>
      </w:r>
      <w:r>
        <w:tab/>
        <w:t>1767</w:t>
      </w:r>
    </w:p>
    <w:p w:rsidR="007B73D4" w:rsidRDefault="007B73D4">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2D7B17">
        <w:rPr>
          <w:rFonts w:cs="v4.2.0"/>
        </w:rPr>
        <w:t>E-UTRAN HD-FDD intra-frequency event triggered reporting for serving cell under fading propagation conditions for UE category M1 in CEModeA</w:t>
      </w:r>
      <w:r w:rsidRPr="002D7B17">
        <w:rPr>
          <w:rFonts w:cs="v4.2.0"/>
          <w:lang w:eastAsia="zh-CN"/>
        </w:rPr>
        <w:t xml:space="preserve"> without gap</w:t>
      </w:r>
      <w:r>
        <w:tab/>
        <w:t>1767</w:t>
      </w:r>
    </w:p>
    <w:p w:rsidR="007B73D4" w:rsidRDefault="007B73D4">
      <w:pPr>
        <w:pStyle w:val="TOC4"/>
        <w:rPr>
          <w:rFonts w:asciiTheme="minorHAnsi" w:eastAsiaTheme="minorEastAsia" w:hAnsiTheme="minorHAnsi" w:cstheme="minorBidi"/>
          <w:sz w:val="22"/>
          <w:szCs w:val="22"/>
        </w:rPr>
      </w:pPr>
      <w:r w:rsidRPr="007B73D4">
        <w:t>A.8.1.42.1</w:t>
      </w:r>
      <w:r w:rsidRPr="007B73D4">
        <w:rPr>
          <w:rFonts w:asciiTheme="minorHAnsi" w:eastAsiaTheme="minorEastAsia" w:hAnsiTheme="minorHAnsi" w:cstheme="minorBidi"/>
          <w:sz w:val="22"/>
          <w:szCs w:val="22"/>
        </w:rPr>
        <w:tab/>
      </w:r>
      <w:r w:rsidRPr="002D7B17">
        <w:rPr>
          <w:snapToGrid w:val="0"/>
        </w:rPr>
        <w:t>Test Purpose and Environment</w:t>
      </w:r>
      <w:r>
        <w:tab/>
        <w:t>1767</w:t>
      </w:r>
    </w:p>
    <w:p w:rsidR="007B73D4" w:rsidRDefault="007B73D4">
      <w:pPr>
        <w:pStyle w:val="TOC4"/>
        <w:rPr>
          <w:rFonts w:asciiTheme="minorHAnsi" w:eastAsiaTheme="minorEastAsia" w:hAnsiTheme="minorHAnsi" w:cstheme="minorBidi"/>
          <w:sz w:val="22"/>
          <w:szCs w:val="22"/>
        </w:rPr>
      </w:pPr>
      <w:r w:rsidRPr="007B73D4">
        <w:t>A.8.1.42.2</w:t>
      </w:r>
      <w:r w:rsidRPr="007B73D4">
        <w:rPr>
          <w:rFonts w:asciiTheme="minorHAnsi" w:eastAsiaTheme="minorEastAsia" w:hAnsiTheme="minorHAnsi" w:cstheme="minorBidi"/>
          <w:sz w:val="22"/>
          <w:szCs w:val="22"/>
        </w:rPr>
        <w:tab/>
      </w:r>
      <w:r w:rsidRPr="002D7B17">
        <w:rPr>
          <w:snapToGrid w:val="0"/>
        </w:rPr>
        <w:t>Test Requirement</w:t>
      </w:r>
      <w:r>
        <w:tab/>
        <w:t>1768</w:t>
      </w:r>
    </w:p>
    <w:p w:rsidR="007B73D4" w:rsidRDefault="007B73D4">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1769</w:t>
      </w:r>
    </w:p>
    <w:p w:rsidR="007B73D4" w:rsidRDefault="007B73D4">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1769</w:t>
      </w:r>
    </w:p>
    <w:p w:rsidR="007B73D4" w:rsidRDefault="007B73D4">
      <w:pPr>
        <w:pStyle w:val="TOC4"/>
        <w:rPr>
          <w:rFonts w:asciiTheme="minorHAnsi" w:eastAsiaTheme="minorEastAsia" w:hAnsiTheme="minorHAnsi" w:cstheme="minorBidi"/>
          <w:sz w:val="22"/>
          <w:szCs w:val="22"/>
        </w:rPr>
      </w:pPr>
      <w:r w:rsidRPr="007B73D4">
        <w:t>A.8.2.1.1</w:t>
      </w:r>
      <w:r w:rsidRPr="007B73D4">
        <w:rPr>
          <w:rFonts w:asciiTheme="minorHAnsi" w:eastAsiaTheme="minorEastAsia" w:hAnsiTheme="minorHAnsi"/>
          <w:sz w:val="22"/>
          <w:szCs w:val="22"/>
        </w:rPr>
        <w:tab/>
      </w:r>
      <w:r w:rsidRPr="002D7B17">
        <w:rPr>
          <w:rFonts w:cs="v4.2.0"/>
          <w:snapToGrid w:val="0"/>
        </w:rPr>
        <w:t>Test Purpose and Environment</w:t>
      </w:r>
      <w:r>
        <w:tab/>
        <w:t>1769</w:t>
      </w:r>
    </w:p>
    <w:p w:rsidR="007B73D4" w:rsidRDefault="007B73D4">
      <w:pPr>
        <w:pStyle w:val="TOC4"/>
        <w:rPr>
          <w:rFonts w:asciiTheme="minorHAnsi" w:eastAsiaTheme="minorEastAsia" w:hAnsiTheme="minorHAnsi" w:cstheme="minorBidi"/>
          <w:sz w:val="22"/>
          <w:szCs w:val="22"/>
        </w:rPr>
      </w:pPr>
      <w:r w:rsidRPr="007B73D4">
        <w:t>A.8.2.1.2</w:t>
      </w:r>
      <w:r w:rsidRPr="007B73D4">
        <w:rPr>
          <w:rFonts w:asciiTheme="minorHAnsi" w:eastAsiaTheme="minorEastAsia" w:hAnsiTheme="minorHAnsi"/>
          <w:sz w:val="22"/>
          <w:szCs w:val="22"/>
        </w:rPr>
        <w:tab/>
      </w:r>
      <w:r w:rsidRPr="002D7B17">
        <w:rPr>
          <w:rFonts w:cs="v4.2.0"/>
          <w:snapToGrid w:val="0"/>
        </w:rPr>
        <w:t>Test Requirements</w:t>
      </w:r>
      <w:r>
        <w:tab/>
        <w:t>1770</w:t>
      </w:r>
    </w:p>
    <w:p w:rsidR="007B73D4" w:rsidRDefault="007B73D4">
      <w:pPr>
        <w:pStyle w:val="TOC3"/>
        <w:rPr>
          <w:rFonts w:asciiTheme="minorHAnsi" w:eastAsiaTheme="minorEastAsia" w:hAnsiTheme="minorHAnsi" w:cstheme="minorBidi"/>
          <w:sz w:val="22"/>
          <w:szCs w:val="22"/>
        </w:rPr>
      </w:pPr>
      <w:r w:rsidRPr="007B73D4">
        <w:t>A.8.2.2</w:t>
      </w:r>
      <w:r w:rsidRPr="007B73D4">
        <w:rPr>
          <w:rFonts w:asciiTheme="minorHAnsi" w:eastAsiaTheme="minorEastAsia" w:hAnsiTheme="minorHAnsi"/>
          <w:sz w:val="22"/>
          <w:szCs w:val="22"/>
        </w:rPr>
        <w:tab/>
      </w:r>
      <w:r w:rsidRPr="002D7B17">
        <w:rPr>
          <w:rFonts w:cs="v4.2.0"/>
        </w:rPr>
        <w:t>E-UTRAN TDD-TDD intra-frequency event triggered reporting under fading propagation conditions in synchronous cells with DRX</w:t>
      </w:r>
      <w:r>
        <w:tab/>
        <w:t>1770</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1770</w:t>
      </w:r>
    </w:p>
    <w:p w:rsidR="007B73D4" w:rsidRDefault="007B73D4">
      <w:pPr>
        <w:pStyle w:val="TOC4"/>
        <w:rPr>
          <w:rFonts w:asciiTheme="minorHAnsi" w:eastAsiaTheme="minorEastAsia" w:hAnsiTheme="minorHAnsi" w:cstheme="minorBidi"/>
          <w:sz w:val="22"/>
          <w:szCs w:val="22"/>
        </w:rPr>
      </w:pPr>
      <w:r w:rsidRPr="007B73D4">
        <w:t>A.8.2.2.2</w:t>
      </w:r>
      <w:r w:rsidRPr="007B73D4">
        <w:rPr>
          <w:rFonts w:asciiTheme="minorHAnsi" w:eastAsiaTheme="minorEastAsia" w:hAnsiTheme="minorHAnsi"/>
          <w:sz w:val="22"/>
          <w:szCs w:val="22"/>
        </w:rPr>
        <w:tab/>
      </w:r>
      <w:r w:rsidRPr="002D7B17">
        <w:rPr>
          <w:rFonts w:cs="v4.2.0"/>
          <w:snapToGrid w:val="0"/>
        </w:rPr>
        <w:t>Test Requirements</w:t>
      </w:r>
      <w:r>
        <w:tab/>
        <w:t>1773</w:t>
      </w:r>
    </w:p>
    <w:p w:rsidR="007B73D4" w:rsidRDefault="007B73D4">
      <w:pPr>
        <w:pStyle w:val="TOC3"/>
        <w:rPr>
          <w:rFonts w:asciiTheme="minorHAnsi" w:eastAsiaTheme="minorEastAsia" w:hAnsiTheme="minorHAnsi" w:cstheme="minorBidi"/>
          <w:sz w:val="22"/>
          <w:szCs w:val="22"/>
        </w:rPr>
      </w:pPr>
      <w:r w:rsidRPr="007B73D4">
        <w:t>A.8.2.3</w:t>
      </w:r>
      <w:r w:rsidRPr="007B73D4">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2D7B17">
        <w:rPr>
          <w:lang w:val="en-US"/>
        </w:rPr>
        <w:t>using autonomous gaps</w:t>
      </w:r>
      <w:r>
        <w:tab/>
        <w:t>1773</w:t>
      </w:r>
    </w:p>
    <w:p w:rsidR="007B73D4" w:rsidRDefault="007B73D4">
      <w:pPr>
        <w:pStyle w:val="TOC4"/>
        <w:rPr>
          <w:rFonts w:asciiTheme="minorHAnsi" w:eastAsiaTheme="minorEastAsia" w:hAnsiTheme="minorHAnsi" w:cstheme="minorBidi"/>
          <w:sz w:val="22"/>
          <w:szCs w:val="22"/>
        </w:rPr>
      </w:pPr>
      <w:r w:rsidRPr="007B73D4">
        <w:t>A.8.2.3.1</w:t>
      </w:r>
      <w:r w:rsidRPr="007B73D4">
        <w:rPr>
          <w:rFonts w:asciiTheme="minorHAnsi" w:eastAsiaTheme="minorEastAsia" w:hAnsiTheme="minorHAnsi" w:cstheme="minorBidi"/>
          <w:sz w:val="22"/>
          <w:szCs w:val="22"/>
        </w:rPr>
        <w:tab/>
      </w:r>
      <w:r w:rsidRPr="002D7B17">
        <w:rPr>
          <w:snapToGrid w:val="0"/>
        </w:rPr>
        <w:t>Test Purpose and Environment</w:t>
      </w:r>
      <w:r>
        <w:tab/>
        <w:t>1773</w:t>
      </w:r>
    </w:p>
    <w:p w:rsidR="007B73D4" w:rsidRDefault="007B73D4">
      <w:pPr>
        <w:pStyle w:val="TOC4"/>
        <w:rPr>
          <w:rFonts w:asciiTheme="minorHAnsi" w:eastAsiaTheme="minorEastAsia" w:hAnsiTheme="minorHAnsi" w:cstheme="minorBidi"/>
          <w:sz w:val="22"/>
          <w:szCs w:val="22"/>
        </w:rPr>
      </w:pPr>
      <w:r w:rsidRPr="007B73D4">
        <w:t>A.8.2.3.2</w:t>
      </w:r>
      <w:r w:rsidRPr="007B73D4">
        <w:rPr>
          <w:rFonts w:asciiTheme="minorHAnsi" w:eastAsiaTheme="minorEastAsia" w:hAnsiTheme="minorHAnsi" w:cstheme="minorBidi"/>
          <w:sz w:val="22"/>
          <w:szCs w:val="22"/>
        </w:rPr>
        <w:tab/>
      </w:r>
      <w:r w:rsidRPr="002D7B17">
        <w:rPr>
          <w:snapToGrid w:val="0"/>
        </w:rPr>
        <w:t>Test Requirements</w:t>
      </w:r>
      <w:r>
        <w:tab/>
        <w:t>1775</w:t>
      </w:r>
    </w:p>
    <w:p w:rsidR="007B73D4" w:rsidRDefault="007B73D4">
      <w:pPr>
        <w:pStyle w:val="TOC3"/>
        <w:rPr>
          <w:rFonts w:asciiTheme="minorHAnsi" w:eastAsiaTheme="minorEastAsia" w:hAnsiTheme="minorHAnsi" w:cstheme="minorBidi"/>
          <w:sz w:val="22"/>
          <w:szCs w:val="22"/>
        </w:rPr>
      </w:pPr>
      <w:r w:rsidRPr="007B73D4">
        <w:t>A.8.2.4</w:t>
      </w:r>
      <w:r w:rsidRPr="007B73D4">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2D7B17">
        <w:rPr>
          <w:lang w:val="en-US"/>
        </w:rPr>
        <w:t>using autonomous gaps</w:t>
      </w:r>
      <w:r w:rsidRPr="002D7B17">
        <w:rPr>
          <w:lang w:val="en-US" w:eastAsia="zh-CN"/>
        </w:rPr>
        <w:t xml:space="preserve"> with DRX</w:t>
      </w:r>
      <w:r>
        <w:tab/>
        <w:t>1776</w:t>
      </w:r>
    </w:p>
    <w:p w:rsidR="007B73D4" w:rsidRDefault="007B73D4">
      <w:pPr>
        <w:pStyle w:val="TOC4"/>
        <w:rPr>
          <w:rFonts w:asciiTheme="minorHAnsi" w:eastAsiaTheme="minorEastAsia" w:hAnsiTheme="minorHAnsi" w:cstheme="minorBidi"/>
          <w:sz w:val="22"/>
          <w:szCs w:val="22"/>
        </w:rPr>
      </w:pPr>
      <w:r w:rsidRPr="007B73D4">
        <w:t>A.8.2.4.1</w:t>
      </w:r>
      <w:r w:rsidRPr="007B73D4">
        <w:rPr>
          <w:rFonts w:asciiTheme="minorHAnsi" w:eastAsiaTheme="minorEastAsia" w:hAnsiTheme="minorHAnsi" w:cstheme="minorBidi"/>
          <w:sz w:val="22"/>
          <w:szCs w:val="22"/>
        </w:rPr>
        <w:tab/>
      </w:r>
      <w:r w:rsidRPr="002D7B17">
        <w:rPr>
          <w:snapToGrid w:val="0"/>
        </w:rPr>
        <w:t>Test Purpose and Environment</w:t>
      </w:r>
      <w:r>
        <w:tab/>
        <w:t>1776</w:t>
      </w:r>
    </w:p>
    <w:p w:rsidR="007B73D4" w:rsidRDefault="007B73D4">
      <w:pPr>
        <w:pStyle w:val="TOC4"/>
        <w:rPr>
          <w:rFonts w:asciiTheme="minorHAnsi" w:eastAsiaTheme="minorEastAsia" w:hAnsiTheme="minorHAnsi" w:cstheme="minorBidi"/>
          <w:sz w:val="22"/>
          <w:szCs w:val="22"/>
        </w:rPr>
      </w:pPr>
      <w:r w:rsidRPr="007B73D4">
        <w:t>A.8.2.4.2</w:t>
      </w:r>
      <w:r w:rsidRPr="007B73D4">
        <w:rPr>
          <w:rFonts w:asciiTheme="minorHAnsi" w:eastAsiaTheme="minorEastAsia" w:hAnsiTheme="minorHAnsi" w:cstheme="minorBidi"/>
          <w:sz w:val="22"/>
          <w:szCs w:val="22"/>
        </w:rPr>
        <w:tab/>
      </w:r>
      <w:r w:rsidRPr="002D7B17">
        <w:rPr>
          <w:snapToGrid w:val="0"/>
        </w:rPr>
        <w:t>Test Requirements</w:t>
      </w:r>
      <w:r>
        <w:tab/>
        <w:t>1778</w:t>
      </w:r>
    </w:p>
    <w:p w:rsidR="007B73D4" w:rsidRDefault="007B73D4">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1778</w:t>
      </w:r>
    </w:p>
    <w:p w:rsidR="007B73D4" w:rsidRDefault="007B73D4">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1778</w:t>
      </w:r>
    </w:p>
    <w:p w:rsidR="007B73D4" w:rsidRDefault="007B73D4">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1780</w:t>
      </w:r>
    </w:p>
    <w:p w:rsidR="007B73D4" w:rsidRDefault="007B73D4">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1781</w:t>
      </w:r>
    </w:p>
    <w:p w:rsidR="007B73D4" w:rsidRDefault="007B73D4">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1781</w:t>
      </w:r>
    </w:p>
    <w:p w:rsidR="007B73D4" w:rsidRDefault="007B73D4">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1783</w:t>
      </w:r>
    </w:p>
    <w:p w:rsidR="007B73D4" w:rsidRDefault="007B73D4">
      <w:pPr>
        <w:pStyle w:val="TOC3"/>
        <w:rPr>
          <w:rFonts w:asciiTheme="minorHAnsi" w:eastAsiaTheme="minorEastAsia" w:hAnsiTheme="minorHAnsi" w:cstheme="minorBidi"/>
          <w:sz w:val="22"/>
          <w:szCs w:val="22"/>
        </w:rPr>
      </w:pPr>
      <w:r w:rsidRPr="007B73D4">
        <w:t>A.8.2.7</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w:t>
      </w:r>
      <w:r>
        <w:tab/>
        <w:t>1784</w:t>
      </w:r>
    </w:p>
    <w:p w:rsidR="007B73D4" w:rsidRDefault="007B73D4">
      <w:pPr>
        <w:pStyle w:val="TOC4"/>
        <w:rPr>
          <w:rFonts w:asciiTheme="minorHAnsi" w:eastAsiaTheme="minorEastAsia" w:hAnsiTheme="minorHAnsi" w:cstheme="minorBidi"/>
          <w:sz w:val="22"/>
          <w:szCs w:val="22"/>
        </w:rPr>
      </w:pPr>
      <w:r w:rsidRPr="007B73D4">
        <w:t>A.8.2.7.1</w:t>
      </w:r>
      <w:r w:rsidRPr="007B73D4">
        <w:rPr>
          <w:rFonts w:asciiTheme="minorHAnsi" w:eastAsiaTheme="minorEastAsia" w:hAnsiTheme="minorHAnsi" w:cstheme="minorBidi"/>
          <w:sz w:val="22"/>
          <w:szCs w:val="22"/>
        </w:rPr>
        <w:tab/>
      </w:r>
      <w:r w:rsidRPr="002D7B17">
        <w:rPr>
          <w:snapToGrid w:val="0"/>
        </w:rPr>
        <w:t>Test Purpose and Environment</w:t>
      </w:r>
      <w:r>
        <w:tab/>
        <w:t>1784</w:t>
      </w:r>
    </w:p>
    <w:p w:rsidR="007B73D4" w:rsidRDefault="007B73D4">
      <w:pPr>
        <w:pStyle w:val="TOC4"/>
        <w:rPr>
          <w:rFonts w:asciiTheme="minorHAnsi" w:eastAsiaTheme="minorEastAsia" w:hAnsiTheme="minorHAnsi" w:cstheme="minorBidi"/>
          <w:sz w:val="22"/>
          <w:szCs w:val="22"/>
        </w:rPr>
      </w:pPr>
      <w:r w:rsidRPr="007B73D4">
        <w:t>A.8.2.7.2</w:t>
      </w:r>
      <w:r w:rsidRPr="007B73D4">
        <w:rPr>
          <w:rFonts w:asciiTheme="minorHAnsi" w:eastAsiaTheme="minorEastAsia" w:hAnsiTheme="minorHAnsi" w:cstheme="minorBidi"/>
          <w:sz w:val="22"/>
          <w:szCs w:val="22"/>
        </w:rPr>
        <w:tab/>
      </w:r>
      <w:r w:rsidRPr="002D7B17">
        <w:rPr>
          <w:snapToGrid w:val="0"/>
        </w:rPr>
        <w:t>Test Requirements</w:t>
      </w:r>
      <w:r>
        <w:tab/>
        <w:t>1785</w:t>
      </w:r>
    </w:p>
    <w:p w:rsidR="007B73D4" w:rsidRDefault="007B73D4">
      <w:pPr>
        <w:pStyle w:val="TOC3"/>
        <w:rPr>
          <w:rFonts w:asciiTheme="minorHAnsi" w:eastAsiaTheme="minorEastAsia" w:hAnsiTheme="minorHAnsi" w:cstheme="minorBidi"/>
          <w:sz w:val="22"/>
          <w:szCs w:val="22"/>
        </w:rPr>
      </w:pPr>
      <w:r w:rsidRPr="007B73D4">
        <w:t>A.8.2.8</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w:t>
      </w:r>
      <w:r w:rsidRPr="002D7B17">
        <w:rPr>
          <w:lang w:val="en-US" w:eastAsia="zh-CN"/>
        </w:rPr>
        <w:t xml:space="preserve"> with DRX</w:t>
      </w:r>
      <w:r>
        <w:tab/>
        <w:t>1786</w:t>
      </w:r>
    </w:p>
    <w:p w:rsidR="007B73D4" w:rsidRDefault="007B73D4">
      <w:pPr>
        <w:pStyle w:val="TOC4"/>
        <w:rPr>
          <w:rFonts w:asciiTheme="minorHAnsi" w:eastAsiaTheme="minorEastAsia" w:hAnsiTheme="minorHAnsi" w:cstheme="minorBidi"/>
          <w:sz w:val="22"/>
          <w:szCs w:val="22"/>
        </w:rPr>
      </w:pPr>
      <w:r w:rsidRPr="007B73D4">
        <w:t>A.8.2.8.1</w:t>
      </w:r>
      <w:r w:rsidRPr="007B73D4">
        <w:rPr>
          <w:rFonts w:asciiTheme="minorHAnsi" w:eastAsiaTheme="minorEastAsia" w:hAnsiTheme="minorHAnsi" w:cstheme="minorBidi"/>
          <w:sz w:val="22"/>
          <w:szCs w:val="22"/>
        </w:rPr>
        <w:tab/>
      </w:r>
      <w:r w:rsidRPr="002D7B17">
        <w:rPr>
          <w:snapToGrid w:val="0"/>
        </w:rPr>
        <w:t>Test Purpose and Environment</w:t>
      </w:r>
      <w:r>
        <w:tab/>
        <w:t>1786</w:t>
      </w:r>
    </w:p>
    <w:p w:rsidR="007B73D4" w:rsidRDefault="007B73D4">
      <w:pPr>
        <w:pStyle w:val="TOC4"/>
        <w:rPr>
          <w:rFonts w:asciiTheme="minorHAnsi" w:eastAsiaTheme="minorEastAsia" w:hAnsiTheme="minorHAnsi" w:cstheme="minorBidi"/>
          <w:sz w:val="22"/>
          <w:szCs w:val="22"/>
        </w:rPr>
      </w:pPr>
      <w:r w:rsidRPr="007B73D4">
        <w:t>A.8.2.8.2</w:t>
      </w:r>
      <w:r w:rsidRPr="007B73D4">
        <w:rPr>
          <w:rFonts w:asciiTheme="minorHAnsi" w:eastAsiaTheme="minorEastAsia" w:hAnsiTheme="minorHAnsi" w:cstheme="minorBidi"/>
          <w:sz w:val="22"/>
          <w:szCs w:val="22"/>
        </w:rPr>
        <w:tab/>
      </w:r>
      <w:r w:rsidRPr="002D7B17">
        <w:rPr>
          <w:snapToGrid w:val="0"/>
        </w:rPr>
        <w:t>Test Requirements</w:t>
      </w:r>
      <w:r>
        <w:tab/>
        <w:t>1788</w:t>
      </w:r>
    </w:p>
    <w:p w:rsidR="007B73D4" w:rsidRDefault="007B73D4">
      <w:pPr>
        <w:pStyle w:val="TOC3"/>
        <w:rPr>
          <w:rFonts w:asciiTheme="minorHAnsi" w:eastAsiaTheme="minorEastAsia" w:hAnsiTheme="minorHAnsi" w:cstheme="minorBidi"/>
          <w:sz w:val="22"/>
          <w:szCs w:val="22"/>
        </w:rPr>
      </w:pPr>
      <w:r w:rsidRPr="007B73D4">
        <w:t>A.8.2.9</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 for Cat-M1 UE in CEModeB</w:t>
      </w:r>
      <w:r>
        <w:tab/>
        <w:t>1788</w:t>
      </w:r>
    </w:p>
    <w:p w:rsidR="007B73D4" w:rsidRDefault="007B73D4">
      <w:pPr>
        <w:pStyle w:val="TOC4"/>
        <w:rPr>
          <w:rFonts w:asciiTheme="minorHAnsi" w:eastAsiaTheme="minorEastAsia" w:hAnsiTheme="minorHAnsi" w:cstheme="minorBidi"/>
          <w:sz w:val="22"/>
          <w:szCs w:val="22"/>
        </w:rPr>
      </w:pPr>
      <w:r w:rsidRPr="007B73D4">
        <w:t>A.8.2.9.1</w:t>
      </w:r>
      <w:r w:rsidRPr="007B73D4">
        <w:rPr>
          <w:rFonts w:asciiTheme="minorHAnsi" w:eastAsiaTheme="minorEastAsia" w:hAnsiTheme="minorHAnsi" w:cstheme="minorBidi"/>
          <w:sz w:val="22"/>
          <w:szCs w:val="22"/>
        </w:rPr>
        <w:tab/>
      </w:r>
      <w:r w:rsidRPr="002D7B17">
        <w:rPr>
          <w:snapToGrid w:val="0"/>
        </w:rPr>
        <w:t>Test Purpose and Environment</w:t>
      </w:r>
      <w:r>
        <w:tab/>
        <w:t>1788</w:t>
      </w:r>
    </w:p>
    <w:p w:rsidR="007B73D4" w:rsidRDefault="007B73D4">
      <w:pPr>
        <w:pStyle w:val="TOC4"/>
        <w:rPr>
          <w:rFonts w:asciiTheme="minorHAnsi" w:eastAsiaTheme="minorEastAsia" w:hAnsiTheme="minorHAnsi" w:cstheme="minorBidi"/>
          <w:sz w:val="22"/>
          <w:szCs w:val="22"/>
        </w:rPr>
      </w:pPr>
      <w:r w:rsidRPr="007B73D4">
        <w:t>A.8.2.9.2</w:t>
      </w:r>
      <w:r w:rsidRPr="007B73D4">
        <w:rPr>
          <w:rFonts w:asciiTheme="minorHAnsi" w:eastAsiaTheme="minorEastAsia" w:hAnsiTheme="minorHAnsi" w:cstheme="minorBidi"/>
          <w:sz w:val="22"/>
          <w:szCs w:val="22"/>
        </w:rPr>
        <w:tab/>
      </w:r>
      <w:r w:rsidRPr="002D7B17">
        <w:rPr>
          <w:snapToGrid w:val="0"/>
        </w:rPr>
        <w:t>Test Requirements</w:t>
      </w:r>
      <w:r>
        <w:tab/>
        <w:t>1790</w:t>
      </w:r>
    </w:p>
    <w:p w:rsidR="007B73D4" w:rsidRDefault="007B73D4">
      <w:pPr>
        <w:pStyle w:val="TOC3"/>
        <w:rPr>
          <w:rFonts w:asciiTheme="minorHAnsi" w:eastAsiaTheme="minorEastAsia" w:hAnsiTheme="minorHAnsi" w:cstheme="minorBidi"/>
          <w:sz w:val="22"/>
          <w:szCs w:val="22"/>
        </w:rPr>
      </w:pPr>
      <w:r w:rsidRPr="007B73D4">
        <w:t>A.8.2.10</w:t>
      </w:r>
      <w:r w:rsidRPr="007B73D4">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2D7B17">
        <w:rPr>
          <w:lang w:val="en-US"/>
        </w:rPr>
        <w:t>using autonomous gaps with DRX for Cat-M1 UE in CEModeB</w:t>
      </w:r>
      <w:r>
        <w:tab/>
        <w:t>1791</w:t>
      </w:r>
    </w:p>
    <w:p w:rsidR="007B73D4" w:rsidRDefault="007B73D4">
      <w:pPr>
        <w:pStyle w:val="TOC4"/>
        <w:rPr>
          <w:rFonts w:asciiTheme="minorHAnsi" w:eastAsiaTheme="minorEastAsia" w:hAnsiTheme="minorHAnsi" w:cstheme="minorBidi"/>
          <w:sz w:val="22"/>
          <w:szCs w:val="22"/>
        </w:rPr>
      </w:pPr>
      <w:r w:rsidRPr="007B73D4">
        <w:t>A.8.2.10.1</w:t>
      </w:r>
      <w:r w:rsidRPr="007B73D4">
        <w:rPr>
          <w:rFonts w:asciiTheme="minorHAnsi" w:eastAsiaTheme="minorEastAsia" w:hAnsiTheme="minorHAnsi" w:cstheme="minorBidi"/>
          <w:sz w:val="22"/>
          <w:szCs w:val="22"/>
        </w:rPr>
        <w:tab/>
      </w:r>
      <w:r w:rsidRPr="002D7B17">
        <w:rPr>
          <w:snapToGrid w:val="0"/>
        </w:rPr>
        <w:t>Test Purpose and Environment</w:t>
      </w:r>
      <w:r>
        <w:tab/>
        <w:t>1791</w:t>
      </w:r>
    </w:p>
    <w:p w:rsidR="007B73D4" w:rsidRDefault="007B73D4">
      <w:pPr>
        <w:pStyle w:val="TOC4"/>
        <w:rPr>
          <w:rFonts w:asciiTheme="minorHAnsi" w:eastAsiaTheme="minorEastAsia" w:hAnsiTheme="minorHAnsi" w:cstheme="minorBidi"/>
          <w:sz w:val="22"/>
          <w:szCs w:val="22"/>
        </w:rPr>
      </w:pPr>
      <w:r w:rsidRPr="007B73D4">
        <w:t>A.8.2.10.2</w:t>
      </w:r>
      <w:r w:rsidRPr="007B73D4">
        <w:rPr>
          <w:rFonts w:asciiTheme="minorHAnsi" w:eastAsiaTheme="minorEastAsia" w:hAnsiTheme="minorHAnsi" w:cstheme="minorBidi"/>
          <w:sz w:val="22"/>
          <w:szCs w:val="22"/>
        </w:rPr>
        <w:tab/>
      </w:r>
      <w:r w:rsidRPr="002D7B17">
        <w:rPr>
          <w:snapToGrid w:val="0"/>
        </w:rPr>
        <w:t>Test Requirements</w:t>
      </w:r>
      <w:r>
        <w:tab/>
        <w:t>1793</w:t>
      </w:r>
    </w:p>
    <w:p w:rsidR="007B73D4" w:rsidRDefault="007B73D4">
      <w:pPr>
        <w:pStyle w:val="TOC3"/>
        <w:rPr>
          <w:rFonts w:asciiTheme="minorHAnsi" w:eastAsiaTheme="minorEastAsia" w:hAnsiTheme="minorHAnsi" w:cstheme="minorBidi"/>
          <w:sz w:val="22"/>
          <w:szCs w:val="22"/>
        </w:rPr>
      </w:pPr>
      <w:r w:rsidRPr="007B73D4">
        <w:t>A.8.2.11</w:t>
      </w:r>
      <w:r w:rsidRPr="007B73D4">
        <w:rPr>
          <w:rFonts w:asciiTheme="minorHAnsi" w:eastAsiaTheme="minorEastAsia" w:hAnsiTheme="minorHAnsi"/>
          <w:sz w:val="22"/>
          <w:szCs w:val="22"/>
        </w:rPr>
        <w:tab/>
      </w:r>
      <w:r w:rsidRPr="002D7B17">
        <w:rPr>
          <w:rFonts w:cs="Arial"/>
        </w:rPr>
        <w:t xml:space="preserve">E-UTRAN TDD-TDD intra-frequency event triggered reporting with DRX for UE configured with </w:t>
      </w:r>
      <w:r w:rsidRPr="002D7B17">
        <w:rPr>
          <w:rFonts w:cs="Arial"/>
          <w:i/>
        </w:rPr>
        <w:t>highSpeedEnhancedMeasFlag</w:t>
      </w:r>
      <w:r>
        <w:tab/>
        <w:t>1793</w:t>
      </w:r>
    </w:p>
    <w:p w:rsidR="007B73D4" w:rsidRDefault="007B73D4">
      <w:pPr>
        <w:pStyle w:val="TOC4"/>
        <w:rPr>
          <w:rFonts w:asciiTheme="minorHAnsi" w:eastAsiaTheme="minorEastAsia" w:hAnsiTheme="minorHAnsi" w:cstheme="minorBidi"/>
          <w:sz w:val="22"/>
          <w:szCs w:val="22"/>
        </w:rPr>
      </w:pPr>
      <w:r w:rsidRPr="007B73D4">
        <w:t>A.8.2.11.</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1793</w:t>
      </w:r>
    </w:p>
    <w:p w:rsidR="007B73D4" w:rsidRDefault="007B73D4">
      <w:pPr>
        <w:pStyle w:val="TOC4"/>
        <w:rPr>
          <w:rFonts w:asciiTheme="minorHAnsi" w:eastAsiaTheme="minorEastAsia" w:hAnsiTheme="minorHAnsi" w:cstheme="minorBidi"/>
          <w:sz w:val="22"/>
          <w:szCs w:val="22"/>
        </w:rPr>
      </w:pPr>
      <w:r w:rsidRPr="007B73D4">
        <w:t>A.8.2.11.2</w:t>
      </w:r>
      <w:r w:rsidRPr="007B73D4">
        <w:rPr>
          <w:rFonts w:asciiTheme="minorHAnsi" w:eastAsiaTheme="minorEastAsia" w:hAnsiTheme="minorHAnsi"/>
          <w:sz w:val="22"/>
          <w:szCs w:val="22"/>
        </w:rPr>
        <w:tab/>
      </w:r>
      <w:r w:rsidRPr="002D7B17">
        <w:rPr>
          <w:rFonts w:cs="Arial"/>
          <w:snapToGrid w:val="0"/>
        </w:rPr>
        <w:t>Test Requirements</w:t>
      </w:r>
      <w:r>
        <w:tab/>
        <w:t>1795</w:t>
      </w:r>
    </w:p>
    <w:p w:rsidR="007B73D4" w:rsidRDefault="007B73D4">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1795</w:t>
      </w:r>
    </w:p>
    <w:p w:rsidR="007B73D4" w:rsidRDefault="007B73D4">
      <w:pPr>
        <w:pStyle w:val="TOC4"/>
        <w:rPr>
          <w:rFonts w:asciiTheme="minorHAnsi" w:eastAsiaTheme="minorEastAsia" w:hAnsiTheme="minorHAnsi" w:cstheme="minorBidi"/>
          <w:sz w:val="22"/>
          <w:szCs w:val="22"/>
        </w:rPr>
      </w:pPr>
      <w:r w:rsidRPr="007B73D4">
        <w:t>A.8.2.12.1</w:t>
      </w:r>
      <w:r w:rsidRPr="007B73D4">
        <w:rPr>
          <w:rFonts w:asciiTheme="minorHAnsi" w:eastAsiaTheme="minorEastAsia" w:hAnsiTheme="minorHAnsi"/>
          <w:sz w:val="22"/>
          <w:szCs w:val="22"/>
        </w:rPr>
        <w:tab/>
      </w:r>
      <w:r w:rsidRPr="002D7B17">
        <w:rPr>
          <w:rFonts w:cs="v4.2.0"/>
          <w:snapToGrid w:val="0"/>
        </w:rPr>
        <w:t>Test Purpose and Environment</w:t>
      </w:r>
      <w:r>
        <w:tab/>
        <w:t>1795</w:t>
      </w:r>
    </w:p>
    <w:p w:rsidR="007B73D4" w:rsidRDefault="007B73D4">
      <w:pPr>
        <w:pStyle w:val="TOC4"/>
        <w:rPr>
          <w:rFonts w:asciiTheme="minorHAnsi" w:eastAsiaTheme="minorEastAsia" w:hAnsiTheme="minorHAnsi" w:cstheme="minorBidi"/>
          <w:sz w:val="22"/>
          <w:szCs w:val="22"/>
        </w:rPr>
      </w:pPr>
      <w:r w:rsidRPr="007B73D4">
        <w:t>A.8.2.12.2</w:t>
      </w:r>
      <w:r w:rsidRPr="007B73D4">
        <w:rPr>
          <w:rFonts w:asciiTheme="minorHAnsi" w:eastAsiaTheme="minorEastAsia" w:hAnsiTheme="minorHAnsi"/>
          <w:sz w:val="22"/>
          <w:szCs w:val="22"/>
        </w:rPr>
        <w:tab/>
      </w:r>
      <w:r w:rsidRPr="002D7B17">
        <w:rPr>
          <w:rFonts w:cs="v4.2.0"/>
          <w:snapToGrid w:val="0"/>
        </w:rPr>
        <w:t>Test Requirements</w:t>
      </w:r>
      <w:r>
        <w:tab/>
        <w:t>1797</w:t>
      </w:r>
    </w:p>
    <w:p w:rsidR="007B73D4" w:rsidRDefault="007B73D4">
      <w:pPr>
        <w:pStyle w:val="TOC3"/>
        <w:rPr>
          <w:rFonts w:asciiTheme="minorHAnsi" w:eastAsiaTheme="minorEastAsia" w:hAnsiTheme="minorHAnsi" w:cstheme="minorBidi"/>
          <w:sz w:val="22"/>
          <w:szCs w:val="22"/>
        </w:rPr>
      </w:pPr>
      <w:r w:rsidRPr="007B73D4">
        <w:lastRenderedPageBreak/>
        <w:t>A.8.2.13</w:t>
      </w:r>
      <w:r w:rsidRPr="007B73D4">
        <w:rPr>
          <w:rFonts w:asciiTheme="minorHAnsi" w:eastAsiaTheme="minorEastAsia" w:hAnsiTheme="minorHAnsi"/>
          <w:sz w:val="22"/>
          <w:szCs w:val="22"/>
        </w:rPr>
        <w:tab/>
      </w:r>
      <w:r w:rsidRPr="002D7B17">
        <w:rPr>
          <w:rFonts w:cs="v4.2.0"/>
        </w:rPr>
        <w:t>E-UTRAN TDD-TDD intra-frequency event triggered reporting under fading propagation conditions in synchronous cells with DRX for UE category 0</w:t>
      </w:r>
      <w:r>
        <w:tab/>
        <w:t>1798</w:t>
      </w:r>
    </w:p>
    <w:p w:rsidR="007B73D4" w:rsidRDefault="007B73D4">
      <w:pPr>
        <w:pStyle w:val="TOC4"/>
        <w:rPr>
          <w:rFonts w:asciiTheme="minorHAnsi" w:eastAsiaTheme="minorEastAsia" w:hAnsiTheme="minorHAnsi" w:cstheme="minorBidi"/>
          <w:sz w:val="22"/>
          <w:szCs w:val="22"/>
        </w:rPr>
      </w:pPr>
      <w:r w:rsidRPr="007B73D4">
        <w:t>A.8.2.13.</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1798</w:t>
      </w:r>
    </w:p>
    <w:p w:rsidR="007B73D4" w:rsidRDefault="007B73D4">
      <w:pPr>
        <w:pStyle w:val="TOC4"/>
        <w:rPr>
          <w:rFonts w:asciiTheme="minorHAnsi" w:eastAsiaTheme="minorEastAsia" w:hAnsiTheme="minorHAnsi" w:cstheme="minorBidi"/>
          <w:sz w:val="22"/>
          <w:szCs w:val="22"/>
        </w:rPr>
      </w:pPr>
      <w:r w:rsidRPr="007B73D4">
        <w:t>A.8.2.13.2</w:t>
      </w:r>
      <w:r w:rsidRPr="007B73D4">
        <w:rPr>
          <w:rFonts w:asciiTheme="minorHAnsi" w:eastAsiaTheme="minorEastAsia" w:hAnsiTheme="minorHAnsi"/>
          <w:sz w:val="22"/>
          <w:szCs w:val="22"/>
        </w:rPr>
        <w:tab/>
      </w:r>
      <w:r w:rsidRPr="002D7B17">
        <w:rPr>
          <w:rFonts w:cs="v4.2.0"/>
          <w:snapToGrid w:val="0"/>
        </w:rPr>
        <w:t>Test Requirements</w:t>
      </w:r>
      <w:r>
        <w:tab/>
        <w:t>1800</w:t>
      </w:r>
    </w:p>
    <w:p w:rsidR="007B73D4" w:rsidRDefault="007B73D4">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2D7B17">
        <w:rPr>
          <w:rFonts w:cs="v4.2.0"/>
        </w:rPr>
        <w:t>E-UTRAN TDD intra-frequency event triggered reporting for serving cell under fading propagation conditions for UE category M1 in CEModeA</w:t>
      </w:r>
      <w:r w:rsidRPr="002D7B17">
        <w:rPr>
          <w:rFonts w:cs="v4.2.0"/>
          <w:lang w:eastAsia="zh-CN"/>
        </w:rPr>
        <w:t xml:space="preserve"> without gap</w:t>
      </w:r>
      <w:r>
        <w:tab/>
        <w:t>1800</w:t>
      </w:r>
    </w:p>
    <w:p w:rsidR="007B73D4" w:rsidRDefault="007B73D4">
      <w:pPr>
        <w:pStyle w:val="TOC4"/>
        <w:rPr>
          <w:rFonts w:asciiTheme="minorHAnsi" w:eastAsiaTheme="minorEastAsia" w:hAnsiTheme="minorHAnsi" w:cstheme="minorBidi"/>
          <w:sz w:val="22"/>
          <w:szCs w:val="22"/>
        </w:rPr>
      </w:pPr>
      <w:r w:rsidRPr="007B73D4">
        <w:t>A.8.2.14.1</w:t>
      </w:r>
      <w:r w:rsidRPr="007B73D4">
        <w:rPr>
          <w:rFonts w:asciiTheme="minorHAnsi" w:eastAsiaTheme="minorEastAsia" w:hAnsiTheme="minorHAnsi" w:cstheme="minorBidi"/>
          <w:sz w:val="22"/>
          <w:szCs w:val="22"/>
        </w:rPr>
        <w:tab/>
      </w:r>
      <w:r w:rsidRPr="002D7B17">
        <w:rPr>
          <w:snapToGrid w:val="0"/>
        </w:rPr>
        <w:t>Test Purpose and Environment</w:t>
      </w:r>
      <w:r>
        <w:tab/>
        <w:t>1800</w:t>
      </w:r>
    </w:p>
    <w:p w:rsidR="007B73D4" w:rsidRDefault="007B73D4">
      <w:pPr>
        <w:pStyle w:val="TOC4"/>
        <w:rPr>
          <w:rFonts w:asciiTheme="minorHAnsi" w:eastAsiaTheme="minorEastAsia" w:hAnsiTheme="minorHAnsi" w:cstheme="minorBidi"/>
          <w:sz w:val="22"/>
          <w:szCs w:val="22"/>
        </w:rPr>
      </w:pPr>
      <w:r w:rsidRPr="007B73D4">
        <w:t>A.8.2.14.2</w:t>
      </w:r>
      <w:r w:rsidRPr="007B73D4">
        <w:rPr>
          <w:rFonts w:asciiTheme="minorHAnsi" w:eastAsiaTheme="minorEastAsia" w:hAnsiTheme="minorHAnsi" w:cstheme="minorBidi"/>
          <w:sz w:val="22"/>
          <w:szCs w:val="22"/>
        </w:rPr>
        <w:tab/>
      </w:r>
      <w:r w:rsidRPr="002D7B17">
        <w:rPr>
          <w:snapToGrid w:val="0"/>
        </w:rPr>
        <w:t>Test Requirement</w:t>
      </w:r>
      <w:r>
        <w:tab/>
        <w:t>1802</w:t>
      </w:r>
    </w:p>
    <w:p w:rsidR="007B73D4" w:rsidRDefault="007B73D4">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1803</w:t>
      </w:r>
    </w:p>
    <w:p w:rsidR="007B73D4" w:rsidRDefault="007B73D4">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1803</w:t>
      </w:r>
    </w:p>
    <w:p w:rsidR="007B73D4" w:rsidRDefault="007B73D4">
      <w:pPr>
        <w:pStyle w:val="TOC4"/>
        <w:rPr>
          <w:rFonts w:asciiTheme="minorHAnsi" w:eastAsiaTheme="minorEastAsia" w:hAnsiTheme="minorHAnsi" w:cstheme="minorBidi"/>
          <w:sz w:val="22"/>
          <w:szCs w:val="22"/>
        </w:rPr>
      </w:pPr>
      <w:r w:rsidRPr="007B73D4">
        <w:t>A.8.3.1.1</w:t>
      </w:r>
      <w:r w:rsidRPr="007B73D4">
        <w:rPr>
          <w:rFonts w:asciiTheme="minorHAnsi" w:eastAsiaTheme="minorEastAsia" w:hAnsiTheme="minorHAnsi"/>
          <w:sz w:val="22"/>
          <w:szCs w:val="22"/>
        </w:rPr>
        <w:tab/>
      </w:r>
      <w:r w:rsidRPr="002D7B17">
        <w:rPr>
          <w:rFonts w:cs="v4.2.0"/>
          <w:snapToGrid w:val="0"/>
        </w:rPr>
        <w:t>Test Purpose and Environment</w:t>
      </w:r>
      <w:r>
        <w:tab/>
        <w:t>1803</w:t>
      </w:r>
    </w:p>
    <w:p w:rsidR="007B73D4" w:rsidRDefault="007B73D4">
      <w:pPr>
        <w:pStyle w:val="TOC4"/>
        <w:rPr>
          <w:rFonts w:asciiTheme="minorHAnsi" w:eastAsiaTheme="minorEastAsia" w:hAnsiTheme="minorHAnsi" w:cstheme="minorBidi"/>
          <w:sz w:val="22"/>
          <w:szCs w:val="22"/>
        </w:rPr>
      </w:pPr>
      <w:r w:rsidRPr="007B73D4">
        <w:t>A.8.3.1.2</w:t>
      </w:r>
      <w:r w:rsidRPr="007B73D4">
        <w:rPr>
          <w:rFonts w:asciiTheme="minorHAnsi" w:eastAsiaTheme="minorEastAsia" w:hAnsiTheme="minorHAnsi"/>
          <w:sz w:val="22"/>
          <w:szCs w:val="22"/>
        </w:rPr>
        <w:tab/>
      </w:r>
      <w:r w:rsidRPr="002D7B17">
        <w:rPr>
          <w:rFonts w:cs="v4.2.0"/>
          <w:snapToGrid w:val="0"/>
        </w:rPr>
        <w:t>Test Requirements</w:t>
      </w:r>
      <w:r>
        <w:tab/>
        <w:t>1804</w:t>
      </w:r>
    </w:p>
    <w:p w:rsidR="007B73D4" w:rsidRDefault="007B73D4">
      <w:pPr>
        <w:pStyle w:val="TOC3"/>
        <w:rPr>
          <w:rFonts w:asciiTheme="minorHAnsi" w:eastAsiaTheme="minorEastAsia" w:hAnsiTheme="minorHAnsi" w:cstheme="minorBidi"/>
          <w:sz w:val="22"/>
          <w:szCs w:val="22"/>
        </w:rPr>
      </w:pPr>
      <w:r w:rsidRPr="007B73D4">
        <w:t>A.8.3.2</w:t>
      </w:r>
      <w:r w:rsidRPr="007B73D4">
        <w:rPr>
          <w:rFonts w:asciiTheme="minorHAnsi" w:eastAsiaTheme="minorEastAsia" w:hAnsiTheme="minorHAnsi"/>
          <w:sz w:val="22"/>
          <w:szCs w:val="22"/>
        </w:rPr>
        <w:tab/>
      </w:r>
      <w:r w:rsidRPr="002D7B17">
        <w:rPr>
          <w:rFonts w:cs="v4.2.0"/>
        </w:rPr>
        <w:t>E-UTRAN FDD-FDD Inter-frequency event triggered reporting when DRX is used under fading propagation conditions in asynchronous cells</w:t>
      </w:r>
      <w:r>
        <w:tab/>
        <w:t>1804</w:t>
      </w:r>
    </w:p>
    <w:p w:rsidR="007B73D4" w:rsidRDefault="007B73D4">
      <w:pPr>
        <w:pStyle w:val="TOC4"/>
        <w:rPr>
          <w:rFonts w:asciiTheme="minorHAnsi" w:eastAsiaTheme="minorEastAsia" w:hAnsiTheme="minorHAnsi" w:cstheme="minorBidi"/>
          <w:sz w:val="22"/>
          <w:szCs w:val="22"/>
        </w:rPr>
      </w:pPr>
      <w:r w:rsidRPr="007B73D4">
        <w:t>A.8.3.2.1</w:t>
      </w:r>
      <w:r w:rsidRPr="007B73D4">
        <w:rPr>
          <w:rFonts w:asciiTheme="minorHAnsi" w:eastAsiaTheme="minorEastAsia" w:hAnsiTheme="minorHAnsi"/>
          <w:sz w:val="22"/>
          <w:szCs w:val="22"/>
        </w:rPr>
        <w:tab/>
      </w:r>
      <w:r w:rsidRPr="002D7B17">
        <w:rPr>
          <w:rFonts w:cs="v4.2.0"/>
          <w:snapToGrid w:val="0"/>
        </w:rPr>
        <w:t>Test Purpose and Environment</w:t>
      </w:r>
      <w:r>
        <w:tab/>
        <w:t>1804</w:t>
      </w:r>
    </w:p>
    <w:p w:rsidR="007B73D4" w:rsidRDefault="007B73D4">
      <w:pPr>
        <w:pStyle w:val="TOC4"/>
        <w:rPr>
          <w:rFonts w:asciiTheme="minorHAnsi" w:eastAsiaTheme="minorEastAsia" w:hAnsiTheme="minorHAnsi" w:cstheme="minorBidi"/>
          <w:sz w:val="22"/>
          <w:szCs w:val="22"/>
        </w:rPr>
      </w:pPr>
      <w:r w:rsidRPr="007B73D4">
        <w:t>A.8.3.2.2</w:t>
      </w:r>
      <w:r w:rsidRPr="007B73D4">
        <w:rPr>
          <w:rFonts w:asciiTheme="minorHAnsi" w:eastAsiaTheme="minorEastAsia" w:hAnsiTheme="minorHAnsi"/>
          <w:sz w:val="22"/>
          <w:szCs w:val="22"/>
        </w:rPr>
        <w:tab/>
      </w:r>
      <w:r w:rsidRPr="002D7B17">
        <w:rPr>
          <w:rFonts w:cs="v4.2.0"/>
          <w:snapToGrid w:val="0"/>
        </w:rPr>
        <w:t>Test Requirements</w:t>
      </w:r>
      <w:r>
        <w:tab/>
        <w:t>1807</w:t>
      </w:r>
    </w:p>
    <w:p w:rsidR="007B73D4" w:rsidRDefault="007B73D4">
      <w:pPr>
        <w:pStyle w:val="TOC3"/>
        <w:rPr>
          <w:rFonts w:asciiTheme="minorHAnsi" w:eastAsiaTheme="minorEastAsia" w:hAnsiTheme="minorHAnsi" w:cstheme="minorBidi"/>
          <w:sz w:val="22"/>
          <w:szCs w:val="22"/>
        </w:rPr>
      </w:pPr>
      <w:r w:rsidRPr="007B73D4">
        <w:t>A.8.3.3</w:t>
      </w:r>
      <w:r w:rsidRPr="007B73D4">
        <w:rPr>
          <w:rFonts w:asciiTheme="minorHAnsi" w:eastAsiaTheme="minorEastAsia" w:hAnsiTheme="minorHAnsi"/>
          <w:sz w:val="22"/>
          <w:szCs w:val="22"/>
        </w:rPr>
        <w:tab/>
      </w:r>
      <w:r w:rsidRPr="002D7B17">
        <w:rPr>
          <w:rFonts w:cs="v4.2.0"/>
        </w:rPr>
        <w:t>E-UTRAN FDD-FDD inter-frequency event triggered reporting under AWGN propagation conditions in asynchronous cells with DRX when L3 filtering is used</w:t>
      </w:r>
      <w:r>
        <w:tab/>
        <w:t>1807</w:t>
      </w:r>
    </w:p>
    <w:p w:rsidR="007B73D4" w:rsidRDefault="007B73D4">
      <w:pPr>
        <w:pStyle w:val="TOC4"/>
        <w:rPr>
          <w:rFonts w:asciiTheme="minorHAnsi" w:eastAsiaTheme="minorEastAsia" w:hAnsiTheme="minorHAnsi" w:cstheme="minorBidi"/>
          <w:sz w:val="22"/>
          <w:szCs w:val="22"/>
        </w:rPr>
      </w:pPr>
      <w:r w:rsidRPr="007B73D4">
        <w:t>A.8.3.3.1</w:t>
      </w:r>
      <w:r w:rsidRPr="007B73D4">
        <w:rPr>
          <w:rFonts w:asciiTheme="minorHAnsi" w:eastAsiaTheme="minorEastAsia" w:hAnsiTheme="minorHAnsi" w:cstheme="minorBidi"/>
          <w:sz w:val="22"/>
          <w:szCs w:val="22"/>
        </w:rPr>
        <w:tab/>
      </w:r>
      <w:r w:rsidRPr="002D7B17">
        <w:rPr>
          <w:snapToGrid w:val="0"/>
        </w:rPr>
        <w:t>Test Purpose and Environment</w:t>
      </w:r>
      <w:r>
        <w:tab/>
        <w:t>1807</w:t>
      </w:r>
    </w:p>
    <w:p w:rsidR="007B73D4" w:rsidRDefault="007B73D4">
      <w:pPr>
        <w:pStyle w:val="TOC4"/>
        <w:rPr>
          <w:rFonts w:asciiTheme="minorHAnsi" w:eastAsiaTheme="minorEastAsia" w:hAnsiTheme="minorHAnsi" w:cstheme="minorBidi"/>
          <w:sz w:val="22"/>
          <w:szCs w:val="22"/>
        </w:rPr>
      </w:pPr>
      <w:r w:rsidRPr="007B73D4">
        <w:t>A.8.3.3.2</w:t>
      </w:r>
      <w:r w:rsidRPr="007B73D4">
        <w:rPr>
          <w:rFonts w:asciiTheme="minorHAnsi" w:eastAsiaTheme="minorEastAsia" w:hAnsiTheme="minorHAnsi"/>
          <w:sz w:val="22"/>
          <w:szCs w:val="22"/>
        </w:rPr>
        <w:tab/>
      </w:r>
      <w:r w:rsidRPr="002D7B17">
        <w:rPr>
          <w:rFonts w:cs="v4.2.0"/>
          <w:snapToGrid w:val="0"/>
        </w:rPr>
        <w:t>Test Requirements</w:t>
      </w:r>
      <w:r>
        <w:tab/>
        <w:t>1810</w:t>
      </w:r>
    </w:p>
    <w:p w:rsidR="007B73D4" w:rsidRDefault="007B73D4">
      <w:pPr>
        <w:pStyle w:val="TOC3"/>
        <w:rPr>
          <w:rFonts w:asciiTheme="minorHAnsi" w:eastAsiaTheme="minorEastAsia" w:hAnsiTheme="minorHAnsi" w:cstheme="minorBidi"/>
          <w:sz w:val="22"/>
          <w:szCs w:val="22"/>
        </w:rPr>
      </w:pPr>
      <w:r w:rsidRPr="007B73D4">
        <w:t>A.8.3.4</w:t>
      </w:r>
      <w:r w:rsidRPr="007B73D4">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1810</w:t>
      </w:r>
    </w:p>
    <w:p w:rsidR="007B73D4" w:rsidRDefault="007B73D4">
      <w:pPr>
        <w:pStyle w:val="TOC4"/>
        <w:rPr>
          <w:rFonts w:asciiTheme="minorHAnsi" w:eastAsiaTheme="minorEastAsia" w:hAnsiTheme="minorHAnsi" w:cstheme="minorBidi"/>
          <w:sz w:val="22"/>
          <w:szCs w:val="22"/>
        </w:rPr>
      </w:pPr>
      <w:r w:rsidRPr="007B73D4">
        <w:t>A.8.3.4.1</w:t>
      </w:r>
      <w:r w:rsidRPr="007B73D4">
        <w:rPr>
          <w:rFonts w:asciiTheme="minorHAnsi" w:eastAsiaTheme="minorEastAsia" w:hAnsiTheme="minorHAnsi" w:cstheme="minorBidi"/>
          <w:sz w:val="22"/>
          <w:szCs w:val="22"/>
        </w:rPr>
        <w:tab/>
      </w:r>
      <w:r w:rsidRPr="002D7B17">
        <w:rPr>
          <w:snapToGrid w:val="0"/>
        </w:rPr>
        <w:t>Test Purpose and Environment</w:t>
      </w:r>
      <w:r>
        <w:tab/>
        <w:t>1810</w:t>
      </w:r>
    </w:p>
    <w:p w:rsidR="007B73D4" w:rsidRDefault="007B73D4">
      <w:pPr>
        <w:pStyle w:val="TOC4"/>
        <w:rPr>
          <w:rFonts w:asciiTheme="minorHAnsi" w:eastAsiaTheme="minorEastAsia" w:hAnsiTheme="minorHAnsi" w:cstheme="minorBidi"/>
          <w:sz w:val="22"/>
          <w:szCs w:val="22"/>
        </w:rPr>
      </w:pPr>
      <w:r w:rsidRPr="007B73D4">
        <w:t>A.8.3.4.2</w:t>
      </w:r>
      <w:r w:rsidRPr="007B73D4">
        <w:rPr>
          <w:rFonts w:asciiTheme="minorHAnsi" w:eastAsiaTheme="minorEastAsia" w:hAnsiTheme="minorHAnsi" w:cstheme="minorBidi"/>
          <w:sz w:val="22"/>
          <w:szCs w:val="22"/>
        </w:rPr>
        <w:tab/>
      </w:r>
      <w:r w:rsidRPr="002D7B17">
        <w:rPr>
          <w:snapToGrid w:val="0"/>
        </w:rPr>
        <w:t>Test Requirements</w:t>
      </w:r>
      <w:r>
        <w:tab/>
        <w:t>1812</w:t>
      </w:r>
    </w:p>
    <w:p w:rsidR="007B73D4" w:rsidRDefault="007B73D4">
      <w:pPr>
        <w:pStyle w:val="TOC3"/>
        <w:rPr>
          <w:rFonts w:asciiTheme="minorHAnsi" w:eastAsiaTheme="minorEastAsia" w:hAnsiTheme="minorHAnsi" w:cstheme="minorBidi"/>
          <w:sz w:val="22"/>
          <w:szCs w:val="22"/>
        </w:rPr>
      </w:pPr>
      <w:r w:rsidRPr="007B73D4">
        <w:t>A.8.3.5</w:t>
      </w:r>
      <w:r w:rsidRPr="007B73D4">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1812</w:t>
      </w:r>
    </w:p>
    <w:p w:rsidR="007B73D4" w:rsidRDefault="007B73D4">
      <w:pPr>
        <w:pStyle w:val="TOC4"/>
        <w:rPr>
          <w:rFonts w:asciiTheme="minorHAnsi" w:eastAsiaTheme="minorEastAsia" w:hAnsiTheme="minorHAnsi" w:cstheme="minorBidi"/>
          <w:sz w:val="22"/>
          <w:szCs w:val="22"/>
        </w:rPr>
      </w:pPr>
      <w:r w:rsidRPr="007B73D4">
        <w:t>A.8.3.5.2</w:t>
      </w:r>
      <w:r w:rsidRPr="007B73D4">
        <w:rPr>
          <w:rFonts w:asciiTheme="minorHAnsi" w:eastAsiaTheme="minorEastAsia" w:hAnsiTheme="minorHAnsi" w:cstheme="minorBidi"/>
          <w:sz w:val="22"/>
          <w:szCs w:val="22"/>
        </w:rPr>
        <w:tab/>
      </w:r>
      <w:r w:rsidRPr="002D7B17">
        <w:rPr>
          <w:snapToGrid w:val="0"/>
        </w:rPr>
        <w:t>Test Requirements</w:t>
      </w:r>
      <w:r>
        <w:tab/>
        <w:t>1814</w:t>
      </w:r>
    </w:p>
    <w:p w:rsidR="007B73D4" w:rsidRDefault="007B73D4">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1814</w:t>
      </w:r>
    </w:p>
    <w:p w:rsidR="007B73D4" w:rsidRDefault="007B73D4">
      <w:pPr>
        <w:pStyle w:val="TOC4"/>
        <w:rPr>
          <w:rFonts w:asciiTheme="minorHAnsi" w:eastAsiaTheme="minorEastAsia" w:hAnsiTheme="minorHAnsi" w:cstheme="minorBidi"/>
          <w:sz w:val="22"/>
          <w:szCs w:val="22"/>
        </w:rPr>
      </w:pPr>
      <w:r w:rsidRPr="007B73D4">
        <w:t>A.8.3.6.1</w:t>
      </w:r>
      <w:r w:rsidRPr="007B73D4">
        <w:rPr>
          <w:rFonts w:asciiTheme="minorHAnsi" w:eastAsiaTheme="minorEastAsia" w:hAnsiTheme="minorHAnsi" w:cstheme="minorBidi"/>
          <w:sz w:val="22"/>
          <w:szCs w:val="22"/>
        </w:rPr>
        <w:tab/>
      </w:r>
      <w:r w:rsidRPr="002D7B17">
        <w:rPr>
          <w:snapToGrid w:val="0"/>
        </w:rPr>
        <w:t>Test Purpose and Environment</w:t>
      </w:r>
      <w:r>
        <w:tab/>
        <w:t>1814</w:t>
      </w:r>
    </w:p>
    <w:p w:rsidR="007B73D4" w:rsidRDefault="007B73D4">
      <w:pPr>
        <w:pStyle w:val="TOC4"/>
        <w:rPr>
          <w:rFonts w:asciiTheme="minorHAnsi" w:eastAsiaTheme="minorEastAsia" w:hAnsiTheme="minorHAnsi" w:cstheme="minorBidi"/>
          <w:sz w:val="22"/>
          <w:szCs w:val="22"/>
        </w:rPr>
      </w:pPr>
      <w:r w:rsidRPr="007B73D4">
        <w:t>A.8.3.6.2</w:t>
      </w:r>
      <w:r w:rsidRPr="007B73D4">
        <w:rPr>
          <w:rFonts w:asciiTheme="minorHAnsi" w:eastAsiaTheme="minorEastAsia" w:hAnsiTheme="minorHAnsi" w:cstheme="minorBidi"/>
          <w:sz w:val="22"/>
          <w:szCs w:val="22"/>
        </w:rPr>
        <w:tab/>
      </w:r>
      <w:r w:rsidRPr="002D7B17">
        <w:rPr>
          <w:snapToGrid w:val="0"/>
        </w:rPr>
        <w:t>Test Requirements</w:t>
      </w:r>
      <w:r>
        <w:tab/>
        <w:t>1816</w:t>
      </w:r>
    </w:p>
    <w:p w:rsidR="007B73D4" w:rsidRDefault="007B73D4">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1817</w:t>
      </w:r>
    </w:p>
    <w:p w:rsidR="007B73D4" w:rsidRDefault="007B73D4">
      <w:pPr>
        <w:pStyle w:val="TOC4"/>
        <w:rPr>
          <w:rFonts w:asciiTheme="minorHAnsi" w:eastAsiaTheme="minorEastAsia" w:hAnsiTheme="minorHAnsi" w:cstheme="minorBidi"/>
          <w:sz w:val="22"/>
          <w:szCs w:val="22"/>
        </w:rPr>
      </w:pPr>
      <w:r w:rsidRPr="007B73D4">
        <w:t>A.8.3.7.1</w:t>
      </w:r>
      <w:r w:rsidRPr="007B73D4">
        <w:rPr>
          <w:rFonts w:asciiTheme="minorHAnsi" w:eastAsiaTheme="minorEastAsia" w:hAnsiTheme="minorHAnsi" w:cstheme="minorBidi"/>
          <w:sz w:val="22"/>
          <w:szCs w:val="22"/>
        </w:rPr>
        <w:tab/>
      </w:r>
      <w:r w:rsidRPr="002D7B17">
        <w:rPr>
          <w:snapToGrid w:val="0"/>
        </w:rPr>
        <w:t>Test Purpose and Environment</w:t>
      </w:r>
      <w:r>
        <w:tab/>
        <w:t>1817</w:t>
      </w:r>
    </w:p>
    <w:p w:rsidR="007B73D4" w:rsidRDefault="007B73D4">
      <w:pPr>
        <w:pStyle w:val="TOC4"/>
        <w:rPr>
          <w:rFonts w:asciiTheme="minorHAnsi" w:eastAsiaTheme="minorEastAsia" w:hAnsiTheme="minorHAnsi" w:cstheme="minorBidi"/>
          <w:sz w:val="22"/>
          <w:szCs w:val="22"/>
        </w:rPr>
      </w:pPr>
      <w:r w:rsidRPr="007B73D4">
        <w:t>A.8.3.7.2</w:t>
      </w:r>
      <w:r w:rsidRPr="007B73D4">
        <w:rPr>
          <w:rFonts w:asciiTheme="minorHAnsi" w:eastAsiaTheme="minorEastAsia" w:hAnsiTheme="minorHAnsi"/>
          <w:sz w:val="22"/>
          <w:szCs w:val="22"/>
        </w:rPr>
        <w:tab/>
      </w:r>
      <w:r w:rsidRPr="002D7B17">
        <w:rPr>
          <w:rFonts w:cs="v4.2.0"/>
          <w:snapToGrid w:val="0"/>
        </w:rPr>
        <w:t>Test Requirements</w:t>
      </w:r>
      <w:r>
        <w:tab/>
        <w:t>1819</w:t>
      </w:r>
    </w:p>
    <w:p w:rsidR="007B73D4" w:rsidRDefault="007B73D4">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1820</w:t>
      </w:r>
    </w:p>
    <w:p w:rsidR="007B73D4" w:rsidRDefault="007B73D4">
      <w:pPr>
        <w:pStyle w:val="TOC4"/>
        <w:rPr>
          <w:rFonts w:asciiTheme="minorHAnsi" w:eastAsiaTheme="minorEastAsia" w:hAnsiTheme="minorHAnsi" w:cstheme="minorBidi"/>
          <w:sz w:val="22"/>
          <w:szCs w:val="22"/>
        </w:rPr>
      </w:pPr>
      <w:r w:rsidRPr="007B73D4">
        <w:t>A.8.3.</w:t>
      </w:r>
      <w:r w:rsidRPr="007B73D4">
        <w:rPr>
          <w:lang w:eastAsia="zh-CN"/>
        </w:rPr>
        <w:t>8</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1820</w:t>
      </w:r>
    </w:p>
    <w:p w:rsidR="007B73D4" w:rsidRDefault="007B73D4">
      <w:pPr>
        <w:pStyle w:val="TOC4"/>
        <w:rPr>
          <w:rFonts w:asciiTheme="minorHAnsi" w:eastAsiaTheme="minorEastAsia" w:hAnsiTheme="minorHAnsi" w:cstheme="minorBidi"/>
          <w:sz w:val="22"/>
          <w:szCs w:val="22"/>
        </w:rPr>
      </w:pPr>
      <w:r w:rsidRPr="007B73D4">
        <w:t>A.8.3.</w:t>
      </w:r>
      <w:r w:rsidRPr="007B73D4">
        <w:rPr>
          <w:lang w:eastAsia="zh-CN"/>
        </w:rPr>
        <w:t>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1823</w:t>
      </w:r>
    </w:p>
    <w:p w:rsidR="007B73D4" w:rsidRDefault="007B73D4">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1823</w:t>
      </w:r>
    </w:p>
    <w:p w:rsidR="007B73D4" w:rsidRDefault="007B73D4">
      <w:pPr>
        <w:pStyle w:val="TOC4"/>
        <w:rPr>
          <w:rFonts w:asciiTheme="minorHAnsi" w:eastAsiaTheme="minorEastAsia" w:hAnsiTheme="minorHAnsi" w:cstheme="minorBidi"/>
          <w:sz w:val="22"/>
          <w:szCs w:val="22"/>
        </w:rPr>
      </w:pPr>
      <w:r w:rsidRPr="007B73D4">
        <w:t>A.8.3.9.1</w:t>
      </w:r>
      <w:r w:rsidRPr="007B73D4">
        <w:rPr>
          <w:rFonts w:asciiTheme="minorHAnsi" w:eastAsiaTheme="minorEastAsia" w:hAnsiTheme="minorHAnsi" w:cstheme="minorBidi"/>
          <w:sz w:val="22"/>
          <w:szCs w:val="22"/>
        </w:rPr>
        <w:tab/>
      </w:r>
      <w:r w:rsidRPr="002D7B17">
        <w:rPr>
          <w:snapToGrid w:val="0"/>
        </w:rPr>
        <w:t>Test Purpose and Environment</w:t>
      </w:r>
      <w:r>
        <w:tab/>
        <w:t>1823</w:t>
      </w:r>
    </w:p>
    <w:p w:rsidR="007B73D4" w:rsidRDefault="007B73D4">
      <w:pPr>
        <w:pStyle w:val="TOC4"/>
        <w:rPr>
          <w:rFonts w:asciiTheme="minorHAnsi" w:eastAsiaTheme="minorEastAsia" w:hAnsiTheme="minorHAnsi" w:cstheme="minorBidi"/>
          <w:sz w:val="22"/>
          <w:szCs w:val="22"/>
        </w:rPr>
      </w:pPr>
      <w:r w:rsidRPr="007B73D4">
        <w:t>A.8.3.9.2</w:t>
      </w:r>
      <w:r w:rsidRPr="007B73D4">
        <w:rPr>
          <w:rFonts w:asciiTheme="minorHAnsi" w:eastAsiaTheme="minorEastAsia" w:hAnsiTheme="minorHAnsi" w:cstheme="minorBidi"/>
          <w:sz w:val="22"/>
          <w:szCs w:val="22"/>
        </w:rPr>
        <w:tab/>
      </w:r>
      <w:r w:rsidRPr="002D7B17">
        <w:rPr>
          <w:snapToGrid w:val="0"/>
        </w:rPr>
        <w:t>Test Requirements</w:t>
      </w:r>
      <w:r>
        <w:tab/>
        <w:t>1826</w:t>
      </w:r>
    </w:p>
    <w:p w:rsidR="007B73D4" w:rsidRDefault="007B73D4">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1827</w:t>
      </w:r>
    </w:p>
    <w:p w:rsidR="007B73D4" w:rsidRDefault="007B73D4">
      <w:pPr>
        <w:pStyle w:val="TOC4"/>
        <w:rPr>
          <w:rFonts w:asciiTheme="minorHAnsi" w:eastAsiaTheme="minorEastAsia" w:hAnsiTheme="minorHAnsi" w:cstheme="minorBidi"/>
          <w:sz w:val="22"/>
          <w:szCs w:val="22"/>
        </w:rPr>
      </w:pPr>
      <w:r w:rsidRPr="007B73D4">
        <w:t>A.8.3.10.1</w:t>
      </w:r>
      <w:r w:rsidRPr="007B73D4">
        <w:rPr>
          <w:rFonts w:asciiTheme="minorHAnsi" w:eastAsiaTheme="minorEastAsia" w:hAnsiTheme="minorHAnsi"/>
          <w:sz w:val="22"/>
          <w:szCs w:val="22"/>
        </w:rPr>
        <w:tab/>
      </w:r>
      <w:r w:rsidRPr="002D7B17">
        <w:rPr>
          <w:rFonts w:cs="v4.2.0"/>
          <w:snapToGrid w:val="0"/>
        </w:rPr>
        <w:t>Test Purpose and Environment</w:t>
      </w:r>
      <w:r>
        <w:tab/>
        <w:t>1827</w:t>
      </w:r>
    </w:p>
    <w:p w:rsidR="007B73D4" w:rsidRDefault="007B73D4">
      <w:pPr>
        <w:pStyle w:val="TOC4"/>
        <w:rPr>
          <w:rFonts w:asciiTheme="minorHAnsi" w:eastAsiaTheme="minorEastAsia" w:hAnsiTheme="minorHAnsi" w:cstheme="minorBidi"/>
          <w:sz w:val="22"/>
          <w:szCs w:val="22"/>
        </w:rPr>
      </w:pPr>
      <w:r w:rsidRPr="007B73D4">
        <w:t>A.8.3.10.2</w:t>
      </w:r>
      <w:r w:rsidRPr="007B73D4">
        <w:rPr>
          <w:rFonts w:asciiTheme="minorHAnsi" w:eastAsiaTheme="minorEastAsia" w:hAnsiTheme="minorHAnsi"/>
          <w:sz w:val="22"/>
          <w:szCs w:val="22"/>
        </w:rPr>
        <w:tab/>
      </w:r>
      <w:r w:rsidRPr="002D7B17">
        <w:rPr>
          <w:rFonts w:cs="v4.2.0"/>
          <w:snapToGrid w:val="0"/>
        </w:rPr>
        <w:t>Test Requirements</w:t>
      </w:r>
      <w:r>
        <w:tab/>
        <w:t>1828</w:t>
      </w:r>
    </w:p>
    <w:p w:rsidR="007B73D4" w:rsidRDefault="007B73D4">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1828</w:t>
      </w:r>
    </w:p>
    <w:p w:rsidR="007B73D4" w:rsidRDefault="007B73D4">
      <w:pPr>
        <w:pStyle w:val="TOC4"/>
        <w:rPr>
          <w:rFonts w:asciiTheme="minorHAnsi" w:eastAsiaTheme="minorEastAsia" w:hAnsiTheme="minorHAnsi" w:cstheme="minorBidi"/>
          <w:sz w:val="22"/>
          <w:szCs w:val="22"/>
        </w:rPr>
      </w:pPr>
      <w:r w:rsidRPr="007B73D4">
        <w:t>A.8.3.11.1</w:t>
      </w:r>
      <w:r w:rsidRPr="007B73D4">
        <w:rPr>
          <w:rFonts w:asciiTheme="minorHAnsi" w:eastAsiaTheme="minorEastAsia" w:hAnsiTheme="minorHAnsi" w:cstheme="minorBidi"/>
          <w:sz w:val="22"/>
          <w:szCs w:val="22"/>
        </w:rPr>
        <w:tab/>
      </w:r>
      <w:r w:rsidRPr="002D7B17">
        <w:rPr>
          <w:snapToGrid w:val="0"/>
        </w:rPr>
        <w:t>Test Purpose and Environment</w:t>
      </w:r>
      <w:r>
        <w:tab/>
        <w:t>1828</w:t>
      </w:r>
    </w:p>
    <w:p w:rsidR="007B73D4" w:rsidRDefault="007B73D4">
      <w:pPr>
        <w:pStyle w:val="TOC4"/>
        <w:rPr>
          <w:rFonts w:asciiTheme="minorHAnsi" w:eastAsiaTheme="minorEastAsia" w:hAnsiTheme="minorHAnsi" w:cstheme="minorBidi"/>
          <w:sz w:val="22"/>
          <w:szCs w:val="22"/>
        </w:rPr>
      </w:pPr>
      <w:r w:rsidRPr="007B73D4">
        <w:t>A.8.3.11.2</w:t>
      </w:r>
      <w:r w:rsidRPr="007B73D4">
        <w:rPr>
          <w:rFonts w:asciiTheme="minorHAnsi" w:eastAsiaTheme="minorEastAsia" w:hAnsiTheme="minorHAnsi" w:cstheme="minorBidi"/>
          <w:sz w:val="22"/>
          <w:szCs w:val="22"/>
        </w:rPr>
        <w:tab/>
      </w:r>
      <w:r w:rsidRPr="002D7B17">
        <w:rPr>
          <w:snapToGrid w:val="0"/>
        </w:rPr>
        <w:t>Test Requirement</w:t>
      </w:r>
      <w:r>
        <w:tab/>
        <w:t>1830</w:t>
      </w:r>
    </w:p>
    <w:p w:rsidR="007B73D4" w:rsidRDefault="007B73D4">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1831</w:t>
      </w:r>
    </w:p>
    <w:p w:rsidR="007B73D4" w:rsidRDefault="007B73D4">
      <w:pPr>
        <w:pStyle w:val="TOC4"/>
        <w:rPr>
          <w:rFonts w:asciiTheme="minorHAnsi" w:eastAsiaTheme="minorEastAsia" w:hAnsiTheme="minorHAnsi" w:cstheme="minorBidi"/>
          <w:sz w:val="22"/>
          <w:szCs w:val="22"/>
        </w:rPr>
      </w:pPr>
      <w:r w:rsidRPr="007B73D4">
        <w:t>A.8.3.12.1</w:t>
      </w:r>
      <w:r w:rsidRPr="007B73D4">
        <w:rPr>
          <w:rFonts w:asciiTheme="minorHAnsi" w:eastAsiaTheme="minorEastAsia" w:hAnsiTheme="minorHAnsi" w:cstheme="minorBidi"/>
          <w:sz w:val="22"/>
          <w:szCs w:val="22"/>
        </w:rPr>
        <w:tab/>
      </w:r>
      <w:r w:rsidRPr="002D7B17">
        <w:rPr>
          <w:snapToGrid w:val="0"/>
        </w:rPr>
        <w:t>Test Purpose and Environment</w:t>
      </w:r>
      <w:r>
        <w:tab/>
        <w:t>1831</w:t>
      </w:r>
    </w:p>
    <w:p w:rsidR="007B73D4" w:rsidRDefault="007B73D4">
      <w:pPr>
        <w:pStyle w:val="TOC4"/>
        <w:rPr>
          <w:rFonts w:asciiTheme="minorHAnsi" w:eastAsiaTheme="minorEastAsia" w:hAnsiTheme="minorHAnsi" w:cstheme="minorBidi"/>
          <w:sz w:val="22"/>
          <w:szCs w:val="22"/>
        </w:rPr>
      </w:pPr>
      <w:r w:rsidRPr="007B73D4">
        <w:t>A.8.3.12.2</w:t>
      </w:r>
      <w:r w:rsidRPr="007B73D4">
        <w:rPr>
          <w:rFonts w:asciiTheme="minorHAnsi" w:eastAsiaTheme="minorEastAsia" w:hAnsiTheme="minorHAnsi" w:cstheme="minorBidi"/>
          <w:sz w:val="22"/>
          <w:szCs w:val="22"/>
        </w:rPr>
        <w:tab/>
      </w:r>
      <w:r w:rsidRPr="002D7B17">
        <w:rPr>
          <w:snapToGrid w:val="0"/>
        </w:rPr>
        <w:t>Test Requirement</w:t>
      </w:r>
      <w:r>
        <w:tab/>
        <w:t>1832</w:t>
      </w:r>
    </w:p>
    <w:p w:rsidR="007B73D4" w:rsidRDefault="007B73D4">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1833</w:t>
      </w:r>
    </w:p>
    <w:p w:rsidR="007B73D4" w:rsidRDefault="007B73D4">
      <w:pPr>
        <w:pStyle w:val="TOC4"/>
        <w:rPr>
          <w:rFonts w:asciiTheme="minorHAnsi" w:eastAsiaTheme="minorEastAsia" w:hAnsiTheme="minorHAnsi" w:cstheme="minorBidi"/>
          <w:sz w:val="22"/>
          <w:szCs w:val="22"/>
        </w:rPr>
      </w:pPr>
      <w:r w:rsidRPr="007B73D4">
        <w:t>A.8.3.13.1</w:t>
      </w:r>
      <w:r w:rsidRPr="007B73D4">
        <w:rPr>
          <w:rFonts w:asciiTheme="minorHAnsi" w:eastAsiaTheme="minorEastAsia" w:hAnsiTheme="minorHAnsi" w:cstheme="minorBidi"/>
          <w:sz w:val="22"/>
          <w:szCs w:val="22"/>
        </w:rPr>
        <w:tab/>
      </w:r>
      <w:r w:rsidRPr="002D7B17">
        <w:rPr>
          <w:snapToGrid w:val="0"/>
        </w:rPr>
        <w:t>Test Purpose and Environment</w:t>
      </w:r>
      <w:r>
        <w:tab/>
        <w:t>1833</w:t>
      </w:r>
    </w:p>
    <w:p w:rsidR="007B73D4" w:rsidRDefault="007B73D4">
      <w:pPr>
        <w:pStyle w:val="TOC4"/>
        <w:rPr>
          <w:rFonts w:asciiTheme="minorHAnsi" w:eastAsiaTheme="minorEastAsia" w:hAnsiTheme="minorHAnsi" w:cstheme="minorBidi"/>
          <w:sz w:val="22"/>
          <w:szCs w:val="22"/>
        </w:rPr>
      </w:pPr>
      <w:r w:rsidRPr="007B73D4">
        <w:t>A.8.3.13.2</w:t>
      </w:r>
      <w:r w:rsidRPr="007B73D4">
        <w:rPr>
          <w:rFonts w:asciiTheme="minorHAnsi" w:eastAsiaTheme="minorEastAsia" w:hAnsiTheme="minorHAnsi" w:cstheme="minorBidi"/>
          <w:sz w:val="22"/>
          <w:szCs w:val="22"/>
        </w:rPr>
        <w:tab/>
      </w:r>
      <w:r w:rsidRPr="002D7B17">
        <w:rPr>
          <w:snapToGrid w:val="0"/>
        </w:rPr>
        <w:t>Test Requirement</w:t>
      </w:r>
      <w:r>
        <w:tab/>
        <w:t>1834</w:t>
      </w:r>
    </w:p>
    <w:p w:rsidR="007B73D4" w:rsidRDefault="007B73D4">
      <w:pPr>
        <w:pStyle w:val="TOC3"/>
        <w:rPr>
          <w:rFonts w:asciiTheme="minorHAnsi" w:eastAsiaTheme="minorEastAsia" w:hAnsiTheme="minorHAnsi" w:cstheme="minorBidi"/>
          <w:sz w:val="22"/>
          <w:szCs w:val="22"/>
        </w:rPr>
      </w:pPr>
      <w:r>
        <w:lastRenderedPageBreak/>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1835</w:t>
      </w:r>
    </w:p>
    <w:p w:rsidR="007B73D4" w:rsidRDefault="007B73D4">
      <w:pPr>
        <w:pStyle w:val="TOC4"/>
        <w:rPr>
          <w:rFonts w:asciiTheme="minorHAnsi" w:eastAsiaTheme="minorEastAsia" w:hAnsiTheme="minorHAnsi" w:cstheme="minorBidi"/>
          <w:sz w:val="22"/>
          <w:szCs w:val="22"/>
        </w:rPr>
      </w:pPr>
      <w:r w:rsidRPr="007B73D4">
        <w:t>A.8.3.14.1</w:t>
      </w:r>
      <w:r w:rsidRPr="007B73D4">
        <w:rPr>
          <w:rFonts w:asciiTheme="minorHAnsi" w:eastAsiaTheme="minorEastAsia" w:hAnsiTheme="minorHAnsi" w:cstheme="minorBidi"/>
          <w:sz w:val="22"/>
          <w:szCs w:val="22"/>
        </w:rPr>
        <w:tab/>
      </w:r>
      <w:r w:rsidRPr="002D7B17">
        <w:rPr>
          <w:snapToGrid w:val="0"/>
        </w:rPr>
        <w:t>Test Purpose and Environment</w:t>
      </w:r>
      <w:r>
        <w:tab/>
        <w:t>1835</w:t>
      </w:r>
    </w:p>
    <w:p w:rsidR="007B73D4" w:rsidRDefault="007B73D4">
      <w:pPr>
        <w:pStyle w:val="TOC4"/>
        <w:rPr>
          <w:rFonts w:asciiTheme="minorHAnsi" w:eastAsiaTheme="minorEastAsia" w:hAnsiTheme="minorHAnsi" w:cstheme="minorBidi"/>
          <w:sz w:val="22"/>
          <w:szCs w:val="22"/>
        </w:rPr>
      </w:pPr>
      <w:r w:rsidRPr="007B73D4">
        <w:t>A.8.3.14.2</w:t>
      </w:r>
      <w:r w:rsidRPr="007B73D4">
        <w:rPr>
          <w:rFonts w:asciiTheme="minorHAnsi" w:eastAsiaTheme="minorEastAsia" w:hAnsiTheme="minorHAnsi" w:cstheme="minorBidi"/>
          <w:sz w:val="22"/>
          <w:szCs w:val="22"/>
        </w:rPr>
        <w:tab/>
      </w:r>
      <w:r w:rsidRPr="002D7B17">
        <w:rPr>
          <w:snapToGrid w:val="0"/>
        </w:rPr>
        <w:t>Test Requirement</w:t>
      </w:r>
      <w:r>
        <w:tab/>
        <w:t>1836</w:t>
      </w:r>
    </w:p>
    <w:p w:rsidR="007B73D4" w:rsidRDefault="007B73D4">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1837</w:t>
      </w:r>
    </w:p>
    <w:p w:rsidR="007B73D4" w:rsidRDefault="007B73D4">
      <w:pPr>
        <w:pStyle w:val="TOC4"/>
        <w:rPr>
          <w:rFonts w:asciiTheme="minorHAnsi" w:eastAsiaTheme="minorEastAsia" w:hAnsiTheme="minorHAnsi" w:cstheme="minorBidi"/>
          <w:sz w:val="22"/>
          <w:szCs w:val="22"/>
        </w:rPr>
      </w:pPr>
      <w:r w:rsidRPr="007B73D4">
        <w:t>A.8.3.15.1</w:t>
      </w:r>
      <w:r w:rsidRPr="007B73D4">
        <w:rPr>
          <w:rFonts w:asciiTheme="minorHAnsi" w:eastAsiaTheme="minorEastAsia" w:hAnsiTheme="minorHAnsi" w:cstheme="minorBidi"/>
          <w:sz w:val="22"/>
          <w:szCs w:val="22"/>
        </w:rPr>
        <w:tab/>
      </w:r>
      <w:r w:rsidRPr="002D7B17">
        <w:rPr>
          <w:snapToGrid w:val="0"/>
        </w:rPr>
        <w:t>Test Purpose and Environment</w:t>
      </w:r>
      <w:r>
        <w:tab/>
        <w:t>1837</w:t>
      </w:r>
    </w:p>
    <w:p w:rsidR="007B73D4" w:rsidRDefault="007B73D4">
      <w:pPr>
        <w:pStyle w:val="TOC4"/>
        <w:rPr>
          <w:rFonts w:asciiTheme="minorHAnsi" w:eastAsiaTheme="minorEastAsia" w:hAnsiTheme="minorHAnsi" w:cstheme="minorBidi"/>
          <w:sz w:val="22"/>
          <w:szCs w:val="22"/>
        </w:rPr>
      </w:pPr>
      <w:r w:rsidRPr="007B73D4">
        <w:t>A.8.3.15.2</w:t>
      </w:r>
      <w:r w:rsidRPr="007B73D4">
        <w:rPr>
          <w:rFonts w:asciiTheme="minorHAnsi" w:eastAsiaTheme="minorEastAsia" w:hAnsiTheme="minorHAnsi" w:cstheme="minorBidi"/>
          <w:sz w:val="22"/>
          <w:szCs w:val="22"/>
        </w:rPr>
        <w:tab/>
      </w:r>
      <w:r w:rsidRPr="002D7B17">
        <w:rPr>
          <w:snapToGrid w:val="0"/>
        </w:rPr>
        <w:t>Test Requirement</w:t>
      </w:r>
      <w:r>
        <w:tab/>
        <w:t>1838</w:t>
      </w:r>
    </w:p>
    <w:p w:rsidR="007B73D4" w:rsidRDefault="007B73D4">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1839</w:t>
      </w:r>
    </w:p>
    <w:p w:rsidR="007B73D4" w:rsidRDefault="007B73D4">
      <w:pPr>
        <w:pStyle w:val="TOC4"/>
        <w:rPr>
          <w:rFonts w:asciiTheme="minorHAnsi" w:eastAsiaTheme="minorEastAsia" w:hAnsiTheme="minorHAnsi" w:cstheme="minorBidi"/>
          <w:sz w:val="22"/>
          <w:szCs w:val="22"/>
        </w:rPr>
      </w:pPr>
      <w:r w:rsidRPr="007B73D4">
        <w:t>A.8.3.16.1</w:t>
      </w:r>
      <w:r w:rsidRPr="007B73D4">
        <w:rPr>
          <w:rFonts w:asciiTheme="minorHAnsi" w:eastAsiaTheme="minorEastAsia" w:hAnsiTheme="minorHAnsi" w:cstheme="minorBidi"/>
          <w:sz w:val="22"/>
          <w:szCs w:val="22"/>
        </w:rPr>
        <w:tab/>
      </w:r>
      <w:r w:rsidRPr="002D7B17">
        <w:rPr>
          <w:snapToGrid w:val="0"/>
        </w:rPr>
        <w:t>Test Purpose and Environment</w:t>
      </w:r>
      <w:r>
        <w:tab/>
        <w:t>1839</w:t>
      </w:r>
    </w:p>
    <w:p w:rsidR="007B73D4" w:rsidRDefault="007B73D4">
      <w:pPr>
        <w:pStyle w:val="TOC4"/>
        <w:rPr>
          <w:rFonts w:asciiTheme="minorHAnsi" w:eastAsiaTheme="minorEastAsia" w:hAnsiTheme="minorHAnsi" w:cstheme="minorBidi"/>
          <w:sz w:val="22"/>
          <w:szCs w:val="22"/>
        </w:rPr>
      </w:pPr>
      <w:r w:rsidRPr="007B73D4">
        <w:t>A.8.3.16.2</w:t>
      </w:r>
      <w:r w:rsidRPr="007B73D4">
        <w:rPr>
          <w:rFonts w:asciiTheme="minorHAnsi" w:eastAsiaTheme="minorEastAsia" w:hAnsiTheme="minorHAnsi" w:cstheme="minorBidi"/>
          <w:sz w:val="22"/>
          <w:szCs w:val="22"/>
        </w:rPr>
        <w:tab/>
      </w:r>
      <w:r w:rsidRPr="002D7B17">
        <w:rPr>
          <w:snapToGrid w:val="0"/>
        </w:rPr>
        <w:t>Test Requirement</w:t>
      </w:r>
      <w:r>
        <w:tab/>
        <w:t>1841</w:t>
      </w:r>
    </w:p>
    <w:p w:rsidR="007B73D4" w:rsidRDefault="007B73D4">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1841</w:t>
      </w:r>
    </w:p>
    <w:p w:rsidR="007B73D4" w:rsidRDefault="007B73D4">
      <w:pPr>
        <w:pStyle w:val="TOC4"/>
        <w:rPr>
          <w:rFonts w:asciiTheme="minorHAnsi" w:eastAsiaTheme="minorEastAsia" w:hAnsiTheme="minorHAnsi" w:cstheme="minorBidi"/>
          <w:sz w:val="22"/>
          <w:szCs w:val="22"/>
        </w:rPr>
      </w:pPr>
      <w:r w:rsidRPr="007B73D4">
        <w:t>A.8.3.17.1</w:t>
      </w:r>
      <w:r w:rsidRPr="007B73D4">
        <w:rPr>
          <w:rFonts w:asciiTheme="minorHAnsi" w:eastAsiaTheme="minorEastAsia" w:hAnsiTheme="minorHAnsi" w:cstheme="minorBidi"/>
          <w:sz w:val="22"/>
          <w:szCs w:val="22"/>
        </w:rPr>
        <w:tab/>
      </w:r>
      <w:r w:rsidRPr="002D7B17">
        <w:rPr>
          <w:snapToGrid w:val="0"/>
        </w:rPr>
        <w:t>Test Purpose and Environment</w:t>
      </w:r>
      <w:r>
        <w:tab/>
        <w:t>1841</w:t>
      </w:r>
    </w:p>
    <w:p w:rsidR="007B73D4" w:rsidRDefault="007B73D4">
      <w:pPr>
        <w:pStyle w:val="TOC4"/>
        <w:rPr>
          <w:rFonts w:asciiTheme="minorHAnsi" w:eastAsiaTheme="minorEastAsia" w:hAnsiTheme="minorHAnsi" w:cstheme="minorBidi"/>
          <w:sz w:val="22"/>
          <w:szCs w:val="22"/>
        </w:rPr>
      </w:pPr>
      <w:r w:rsidRPr="007B73D4">
        <w:t>A.8.3.17.2</w:t>
      </w:r>
      <w:r w:rsidRPr="007B73D4">
        <w:rPr>
          <w:rFonts w:asciiTheme="minorHAnsi" w:eastAsiaTheme="minorEastAsia" w:hAnsiTheme="minorHAnsi" w:cstheme="minorBidi"/>
          <w:sz w:val="22"/>
          <w:szCs w:val="22"/>
        </w:rPr>
        <w:tab/>
      </w:r>
      <w:r w:rsidRPr="002D7B17">
        <w:rPr>
          <w:snapToGrid w:val="0"/>
        </w:rPr>
        <w:t>Test Requirement</w:t>
      </w:r>
      <w:r>
        <w:tab/>
        <w:t>1844</w:t>
      </w:r>
    </w:p>
    <w:p w:rsidR="007B73D4" w:rsidRDefault="007B73D4">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1844</w:t>
      </w:r>
    </w:p>
    <w:p w:rsidR="007B73D4" w:rsidRDefault="007B73D4">
      <w:pPr>
        <w:pStyle w:val="TOC4"/>
        <w:rPr>
          <w:rFonts w:asciiTheme="minorHAnsi" w:eastAsiaTheme="minorEastAsia" w:hAnsiTheme="minorHAnsi" w:cstheme="minorBidi"/>
          <w:sz w:val="22"/>
          <w:szCs w:val="22"/>
        </w:rPr>
      </w:pPr>
      <w:r w:rsidRPr="007B73D4">
        <w:t>A.8.3.18.1</w:t>
      </w:r>
      <w:r w:rsidRPr="007B73D4">
        <w:rPr>
          <w:rFonts w:asciiTheme="minorHAnsi" w:eastAsiaTheme="minorEastAsia" w:hAnsiTheme="minorHAnsi" w:cstheme="minorBidi"/>
          <w:sz w:val="22"/>
          <w:szCs w:val="22"/>
        </w:rPr>
        <w:tab/>
      </w:r>
      <w:r w:rsidRPr="002D7B17">
        <w:rPr>
          <w:snapToGrid w:val="0"/>
        </w:rPr>
        <w:t>Test Purpose and Environment</w:t>
      </w:r>
      <w:r>
        <w:tab/>
        <w:t>1844</w:t>
      </w:r>
    </w:p>
    <w:p w:rsidR="007B73D4" w:rsidRDefault="007B73D4">
      <w:pPr>
        <w:pStyle w:val="TOC4"/>
        <w:rPr>
          <w:rFonts w:asciiTheme="minorHAnsi" w:eastAsiaTheme="minorEastAsia" w:hAnsiTheme="minorHAnsi" w:cstheme="minorBidi"/>
          <w:sz w:val="22"/>
          <w:szCs w:val="22"/>
        </w:rPr>
      </w:pPr>
      <w:r w:rsidRPr="007B73D4">
        <w:t>A.8.3.18.2</w:t>
      </w:r>
      <w:r w:rsidRPr="007B73D4">
        <w:rPr>
          <w:rFonts w:asciiTheme="minorHAnsi" w:eastAsiaTheme="minorEastAsia" w:hAnsiTheme="minorHAnsi" w:cstheme="minorBidi"/>
          <w:sz w:val="22"/>
          <w:szCs w:val="22"/>
        </w:rPr>
        <w:tab/>
      </w:r>
      <w:r w:rsidRPr="002D7B17">
        <w:rPr>
          <w:snapToGrid w:val="0"/>
        </w:rPr>
        <w:t>Test Requirement</w:t>
      </w:r>
      <w:r>
        <w:tab/>
        <w:t>1847</w:t>
      </w:r>
    </w:p>
    <w:p w:rsidR="007B73D4" w:rsidRDefault="007B73D4">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1847</w:t>
      </w:r>
    </w:p>
    <w:p w:rsidR="007B73D4" w:rsidRDefault="007B73D4">
      <w:pPr>
        <w:pStyle w:val="TOC4"/>
        <w:rPr>
          <w:rFonts w:asciiTheme="minorHAnsi" w:eastAsiaTheme="minorEastAsia" w:hAnsiTheme="minorHAnsi" w:cstheme="minorBidi"/>
          <w:sz w:val="22"/>
          <w:szCs w:val="22"/>
        </w:rPr>
      </w:pPr>
      <w:r w:rsidRPr="007B73D4">
        <w:t>A.8.3.19.1</w:t>
      </w:r>
      <w:r w:rsidRPr="007B73D4">
        <w:rPr>
          <w:rFonts w:asciiTheme="minorHAnsi" w:eastAsiaTheme="minorEastAsia" w:hAnsiTheme="minorHAnsi" w:cstheme="minorBidi"/>
          <w:sz w:val="22"/>
          <w:szCs w:val="22"/>
        </w:rPr>
        <w:tab/>
      </w:r>
      <w:r w:rsidRPr="002D7B17">
        <w:rPr>
          <w:snapToGrid w:val="0"/>
        </w:rPr>
        <w:t>Test Purpose and Environment</w:t>
      </w:r>
      <w:r>
        <w:tab/>
        <w:t>1847</w:t>
      </w:r>
    </w:p>
    <w:p w:rsidR="007B73D4" w:rsidRDefault="007B73D4">
      <w:pPr>
        <w:pStyle w:val="TOC4"/>
        <w:rPr>
          <w:rFonts w:asciiTheme="minorHAnsi" w:eastAsiaTheme="minorEastAsia" w:hAnsiTheme="minorHAnsi" w:cstheme="minorBidi"/>
          <w:sz w:val="22"/>
          <w:szCs w:val="22"/>
        </w:rPr>
      </w:pPr>
      <w:r w:rsidRPr="007B73D4">
        <w:t>A.8.3.19.2</w:t>
      </w:r>
      <w:r w:rsidRPr="007B73D4">
        <w:rPr>
          <w:rFonts w:asciiTheme="minorHAnsi" w:eastAsiaTheme="minorEastAsia" w:hAnsiTheme="minorHAnsi" w:cstheme="minorBidi"/>
          <w:sz w:val="22"/>
          <w:szCs w:val="22"/>
        </w:rPr>
        <w:tab/>
      </w:r>
      <w:r w:rsidRPr="002D7B17">
        <w:rPr>
          <w:snapToGrid w:val="0"/>
        </w:rPr>
        <w:t>Test Requirement</w:t>
      </w:r>
      <w:r>
        <w:tab/>
        <w:t>1850</w:t>
      </w:r>
    </w:p>
    <w:p w:rsidR="007B73D4" w:rsidRDefault="007B73D4">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1850</w:t>
      </w:r>
    </w:p>
    <w:p w:rsidR="007B73D4" w:rsidRDefault="007B73D4">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1850</w:t>
      </w:r>
    </w:p>
    <w:p w:rsidR="007B73D4" w:rsidRDefault="007B73D4">
      <w:pPr>
        <w:pStyle w:val="TOC4"/>
        <w:rPr>
          <w:rFonts w:asciiTheme="minorHAnsi" w:eastAsiaTheme="minorEastAsia" w:hAnsiTheme="minorHAnsi" w:cstheme="minorBidi"/>
          <w:sz w:val="22"/>
          <w:szCs w:val="22"/>
        </w:rPr>
      </w:pPr>
      <w:r w:rsidRPr="007B73D4">
        <w:t>A.8.4.1.1</w:t>
      </w:r>
      <w:r w:rsidRPr="007B73D4">
        <w:rPr>
          <w:rFonts w:asciiTheme="minorHAnsi" w:eastAsiaTheme="minorEastAsia" w:hAnsiTheme="minorHAnsi"/>
          <w:sz w:val="22"/>
          <w:szCs w:val="22"/>
        </w:rPr>
        <w:tab/>
      </w:r>
      <w:r w:rsidRPr="002D7B17">
        <w:rPr>
          <w:rFonts w:cs="v4.2.0"/>
          <w:snapToGrid w:val="0"/>
        </w:rPr>
        <w:t>Test Purpose and Environment</w:t>
      </w:r>
      <w:r>
        <w:tab/>
        <w:t>1850</w:t>
      </w:r>
    </w:p>
    <w:p w:rsidR="007B73D4" w:rsidRDefault="007B73D4">
      <w:pPr>
        <w:pStyle w:val="TOC4"/>
        <w:rPr>
          <w:rFonts w:asciiTheme="minorHAnsi" w:eastAsiaTheme="minorEastAsia" w:hAnsiTheme="minorHAnsi" w:cstheme="minorBidi"/>
          <w:sz w:val="22"/>
          <w:szCs w:val="22"/>
        </w:rPr>
      </w:pPr>
      <w:r w:rsidRPr="007B73D4">
        <w:t>A.8.4.1.2</w:t>
      </w:r>
      <w:r w:rsidRPr="007B73D4">
        <w:rPr>
          <w:rFonts w:asciiTheme="minorHAnsi" w:eastAsiaTheme="minorEastAsia" w:hAnsiTheme="minorHAnsi"/>
          <w:sz w:val="22"/>
          <w:szCs w:val="22"/>
        </w:rPr>
        <w:tab/>
      </w:r>
      <w:r w:rsidRPr="002D7B17">
        <w:rPr>
          <w:rFonts w:cs="v4.2.0"/>
          <w:snapToGrid w:val="0"/>
        </w:rPr>
        <w:t>Test Requirements</w:t>
      </w:r>
      <w:r>
        <w:tab/>
        <w:t>1852</w:t>
      </w:r>
    </w:p>
    <w:p w:rsidR="007B73D4" w:rsidRDefault="007B73D4">
      <w:pPr>
        <w:pStyle w:val="TOC3"/>
        <w:rPr>
          <w:rFonts w:asciiTheme="minorHAnsi" w:eastAsiaTheme="minorEastAsia" w:hAnsiTheme="minorHAnsi" w:cstheme="minorBidi"/>
          <w:sz w:val="22"/>
          <w:szCs w:val="22"/>
        </w:rPr>
      </w:pPr>
      <w:r w:rsidRPr="007B73D4">
        <w:t>A.8.4.2</w:t>
      </w:r>
      <w:r w:rsidRPr="007B73D4">
        <w:rPr>
          <w:rFonts w:asciiTheme="minorHAnsi" w:eastAsiaTheme="minorEastAsia" w:hAnsiTheme="minorHAnsi"/>
          <w:sz w:val="22"/>
          <w:szCs w:val="22"/>
        </w:rPr>
        <w:tab/>
      </w:r>
      <w:r w:rsidRPr="002D7B17">
        <w:rPr>
          <w:rFonts w:cs="v4.2.0"/>
        </w:rPr>
        <w:t>E-UTRAN TDD-TDD Inter-frequency event triggered reporting when DRX is used under fading propagation conditions in synchronous cells</w:t>
      </w:r>
      <w:r>
        <w:tab/>
        <w:t>1852</w:t>
      </w:r>
    </w:p>
    <w:p w:rsidR="007B73D4" w:rsidRDefault="007B73D4">
      <w:pPr>
        <w:pStyle w:val="TOC4"/>
        <w:rPr>
          <w:rFonts w:asciiTheme="minorHAnsi" w:eastAsiaTheme="minorEastAsia" w:hAnsiTheme="minorHAnsi" w:cstheme="minorBidi"/>
          <w:sz w:val="22"/>
          <w:szCs w:val="22"/>
        </w:rPr>
      </w:pPr>
      <w:r w:rsidRPr="007B73D4">
        <w:t>A.8.4.2.1</w:t>
      </w:r>
      <w:r w:rsidRPr="007B73D4">
        <w:rPr>
          <w:rFonts w:asciiTheme="minorHAnsi" w:eastAsiaTheme="minorEastAsia" w:hAnsiTheme="minorHAnsi"/>
          <w:sz w:val="22"/>
          <w:szCs w:val="22"/>
        </w:rPr>
        <w:tab/>
      </w:r>
      <w:r w:rsidRPr="002D7B17">
        <w:rPr>
          <w:rFonts w:cs="v4.2.0"/>
          <w:snapToGrid w:val="0"/>
        </w:rPr>
        <w:t>Test Purpose and Environment</w:t>
      </w:r>
      <w:r>
        <w:tab/>
        <w:t>1852</w:t>
      </w:r>
    </w:p>
    <w:p w:rsidR="007B73D4" w:rsidRDefault="007B73D4">
      <w:pPr>
        <w:pStyle w:val="TOC4"/>
        <w:rPr>
          <w:rFonts w:asciiTheme="minorHAnsi" w:eastAsiaTheme="minorEastAsia" w:hAnsiTheme="minorHAnsi" w:cstheme="minorBidi"/>
          <w:sz w:val="22"/>
          <w:szCs w:val="22"/>
        </w:rPr>
      </w:pPr>
      <w:r w:rsidRPr="007B73D4">
        <w:t>A.8.4.2.2</w:t>
      </w:r>
      <w:r w:rsidRPr="007B73D4">
        <w:rPr>
          <w:rFonts w:asciiTheme="minorHAnsi" w:eastAsiaTheme="minorEastAsia" w:hAnsiTheme="minorHAnsi"/>
          <w:sz w:val="22"/>
          <w:szCs w:val="22"/>
        </w:rPr>
        <w:tab/>
      </w:r>
      <w:r w:rsidRPr="002D7B17">
        <w:rPr>
          <w:rFonts w:cs="v4.2.0"/>
          <w:snapToGrid w:val="0"/>
        </w:rPr>
        <w:t>Test Requirements</w:t>
      </w:r>
      <w:r>
        <w:tab/>
        <w:t>1855</w:t>
      </w:r>
    </w:p>
    <w:p w:rsidR="007B73D4" w:rsidRDefault="007B73D4">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1855</w:t>
      </w:r>
    </w:p>
    <w:p w:rsidR="007B73D4" w:rsidRDefault="007B73D4">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1855</w:t>
      </w:r>
    </w:p>
    <w:p w:rsidR="007B73D4" w:rsidRDefault="007B73D4">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1857</w:t>
      </w:r>
    </w:p>
    <w:p w:rsidR="007B73D4" w:rsidRDefault="007B73D4">
      <w:pPr>
        <w:pStyle w:val="TOC3"/>
        <w:rPr>
          <w:rFonts w:asciiTheme="minorHAnsi" w:eastAsiaTheme="minorEastAsia" w:hAnsiTheme="minorHAnsi" w:cstheme="minorBidi"/>
          <w:sz w:val="22"/>
          <w:szCs w:val="22"/>
        </w:rPr>
      </w:pPr>
      <w:r w:rsidRPr="007B73D4">
        <w:t>A.8.4.</w:t>
      </w:r>
      <w:r w:rsidRPr="007B73D4">
        <w:rPr>
          <w:lang w:eastAsia="zh-CN"/>
        </w:rPr>
        <w:t>4</w:t>
      </w:r>
      <w:r w:rsidRPr="007B73D4">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2D7B17">
        <w:rPr>
          <w:lang w:val="en-US"/>
        </w:rPr>
        <w:t>using autonomous gaps</w:t>
      </w:r>
      <w:r>
        <w:tab/>
        <w:t>1858</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4</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1858</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4</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1860</w:t>
      </w:r>
    </w:p>
    <w:p w:rsidR="007B73D4" w:rsidRDefault="007B73D4">
      <w:pPr>
        <w:pStyle w:val="TOC3"/>
        <w:rPr>
          <w:rFonts w:asciiTheme="minorHAnsi" w:eastAsiaTheme="minorEastAsia" w:hAnsiTheme="minorHAnsi" w:cstheme="minorBidi"/>
          <w:sz w:val="22"/>
          <w:szCs w:val="22"/>
        </w:rPr>
      </w:pPr>
      <w:r w:rsidRPr="007B73D4">
        <w:t>A.8.4.</w:t>
      </w:r>
      <w:r w:rsidRPr="007B73D4">
        <w:rPr>
          <w:lang w:eastAsia="zh-CN"/>
        </w:rPr>
        <w:t>5</w:t>
      </w:r>
      <w:r w:rsidRPr="007B73D4">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2D7B17">
        <w:rPr>
          <w:lang w:val="en-US"/>
        </w:rPr>
        <w:t>using autonomous gaps</w:t>
      </w:r>
      <w:r w:rsidRPr="002D7B17">
        <w:rPr>
          <w:lang w:val="en-US" w:eastAsia="zh-CN"/>
        </w:rPr>
        <w:t xml:space="preserve"> with DRX</w:t>
      </w:r>
      <w:r>
        <w:tab/>
        <w:t>1861</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1861</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1863</w:t>
      </w:r>
    </w:p>
    <w:p w:rsidR="007B73D4" w:rsidRDefault="007B73D4">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1863</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6</w:t>
      </w:r>
      <w:r w:rsidRPr="007B73D4">
        <w:t>.1</w:t>
      </w:r>
      <w:r w:rsidRPr="007B73D4">
        <w:rPr>
          <w:rFonts w:asciiTheme="minorHAnsi" w:eastAsiaTheme="minorEastAsia" w:hAnsiTheme="minorHAnsi"/>
          <w:sz w:val="22"/>
          <w:szCs w:val="22"/>
        </w:rPr>
        <w:tab/>
      </w:r>
      <w:r w:rsidRPr="002D7B17">
        <w:rPr>
          <w:rFonts w:cs="v4.2.0"/>
          <w:snapToGrid w:val="0"/>
        </w:rPr>
        <w:t>Test Purpose and Environment</w:t>
      </w:r>
      <w:r>
        <w:tab/>
        <w:t>1863</w:t>
      </w:r>
    </w:p>
    <w:p w:rsidR="007B73D4" w:rsidRDefault="007B73D4">
      <w:pPr>
        <w:pStyle w:val="TOC4"/>
        <w:rPr>
          <w:rFonts w:asciiTheme="minorHAnsi" w:eastAsiaTheme="minorEastAsia" w:hAnsiTheme="minorHAnsi" w:cstheme="minorBidi"/>
          <w:sz w:val="22"/>
          <w:szCs w:val="22"/>
        </w:rPr>
      </w:pPr>
      <w:r w:rsidRPr="007B73D4">
        <w:t>A.8.4.</w:t>
      </w:r>
      <w:r w:rsidRPr="007B73D4">
        <w:rPr>
          <w:lang w:eastAsia="zh-CN"/>
        </w:rPr>
        <w:t>6</w:t>
      </w:r>
      <w:r w:rsidRPr="007B73D4">
        <w:t>.2</w:t>
      </w:r>
      <w:r w:rsidRPr="007B73D4">
        <w:rPr>
          <w:rFonts w:asciiTheme="minorHAnsi" w:eastAsiaTheme="minorEastAsia" w:hAnsiTheme="minorHAnsi"/>
          <w:sz w:val="22"/>
          <w:szCs w:val="22"/>
        </w:rPr>
        <w:tab/>
      </w:r>
      <w:r w:rsidRPr="002D7B17">
        <w:rPr>
          <w:rFonts w:cs="v4.2.0"/>
          <w:snapToGrid w:val="0"/>
        </w:rPr>
        <w:t>Test Requirements</w:t>
      </w:r>
      <w:r>
        <w:tab/>
        <w:t>1864</w:t>
      </w:r>
    </w:p>
    <w:p w:rsidR="007B73D4" w:rsidRDefault="007B73D4">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1864</w:t>
      </w:r>
    </w:p>
    <w:p w:rsidR="007B73D4" w:rsidRDefault="007B73D4">
      <w:pPr>
        <w:pStyle w:val="TOC4"/>
        <w:rPr>
          <w:rFonts w:asciiTheme="minorHAnsi" w:eastAsiaTheme="minorEastAsia" w:hAnsiTheme="minorHAnsi" w:cstheme="minorBidi"/>
          <w:sz w:val="22"/>
          <w:szCs w:val="22"/>
        </w:rPr>
      </w:pPr>
      <w:r w:rsidRPr="007B73D4">
        <w:t>A.8.4.7.1</w:t>
      </w:r>
      <w:r w:rsidRPr="007B73D4">
        <w:rPr>
          <w:rFonts w:asciiTheme="minorHAnsi" w:eastAsiaTheme="minorEastAsia" w:hAnsiTheme="minorHAnsi" w:cstheme="minorBidi"/>
          <w:sz w:val="22"/>
          <w:szCs w:val="22"/>
        </w:rPr>
        <w:tab/>
      </w:r>
      <w:r w:rsidRPr="002D7B17">
        <w:rPr>
          <w:snapToGrid w:val="0"/>
        </w:rPr>
        <w:t>Test Purpose and Environment</w:t>
      </w:r>
      <w:r>
        <w:tab/>
        <w:t>1864</w:t>
      </w:r>
    </w:p>
    <w:p w:rsidR="007B73D4" w:rsidRDefault="007B73D4">
      <w:pPr>
        <w:pStyle w:val="TOC4"/>
        <w:rPr>
          <w:rFonts w:asciiTheme="minorHAnsi" w:eastAsiaTheme="minorEastAsia" w:hAnsiTheme="minorHAnsi" w:cstheme="minorBidi"/>
          <w:sz w:val="22"/>
          <w:szCs w:val="22"/>
        </w:rPr>
      </w:pPr>
      <w:r w:rsidRPr="007B73D4">
        <w:t>A.8.4.7.2</w:t>
      </w:r>
      <w:r w:rsidRPr="007B73D4">
        <w:rPr>
          <w:rFonts w:asciiTheme="minorHAnsi" w:eastAsiaTheme="minorEastAsia" w:hAnsiTheme="minorHAnsi"/>
          <w:sz w:val="22"/>
          <w:szCs w:val="22"/>
        </w:rPr>
        <w:tab/>
      </w:r>
      <w:r w:rsidRPr="002D7B17">
        <w:rPr>
          <w:rFonts w:cs="v4.2.0"/>
          <w:snapToGrid w:val="0"/>
        </w:rPr>
        <w:t>Test Requirements</w:t>
      </w:r>
      <w:r>
        <w:tab/>
        <w:t>1868</w:t>
      </w:r>
    </w:p>
    <w:p w:rsidR="007B73D4" w:rsidRDefault="007B73D4">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1868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4</w:t>
      </w:r>
      <w:r w:rsidRPr="007B73D4">
        <w:t>.</w:t>
      </w:r>
      <w:r w:rsidRPr="007B73D4">
        <w:rPr>
          <w:lang w:eastAsia="zh-CN"/>
        </w:rPr>
        <w:t>8</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1868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4</w:t>
      </w:r>
      <w:r w:rsidRPr="007B73D4">
        <w:t>.</w:t>
      </w:r>
      <w:r w:rsidRPr="007B73D4">
        <w:rPr>
          <w:lang w:eastAsia="zh-CN"/>
        </w:rPr>
        <w:t>8</w:t>
      </w:r>
      <w:r w:rsidRPr="007B73D4">
        <w:t>.2</w:t>
      </w:r>
      <w:r w:rsidRPr="007B73D4">
        <w:rPr>
          <w:rFonts w:asciiTheme="minorHAnsi" w:eastAsiaTheme="minorEastAsia" w:hAnsiTheme="minorHAnsi" w:cstheme="minorBidi"/>
          <w:sz w:val="22"/>
          <w:szCs w:val="22"/>
        </w:rPr>
        <w:tab/>
      </w:r>
      <w:r w:rsidRPr="002D7B17">
        <w:rPr>
          <w:snapToGrid w:val="0"/>
        </w:rPr>
        <w:t>Test Requirements</w:t>
      </w:r>
      <w:r>
        <w:tab/>
        <w:t>1871</w:t>
      </w:r>
    </w:p>
    <w:p w:rsidR="007B73D4" w:rsidRDefault="007B73D4">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1871</w:t>
      </w:r>
    </w:p>
    <w:p w:rsidR="007B73D4" w:rsidRDefault="007B73D4">
      <w:pPr>
        <w:pStyle w:val="TOC4"/>
        <w:rPr>
          <w:rFonts w:asciiTheme="minorHAnsi" w:eastAsiaTheme="minorEastAsia" w:hAnsiTheme="minorHAnsi" w:cstheme="minorBidi"/>
          <w:sz w:val="22"/>
          <w:szCs w:val="22"/>
        </w:rPr>
      </w:pPr>
      <w:r w:rsidRPr="007B73D4">
        <w:t>A.8.4.9.1</w:t>
      </w:r>
      <w:r w:rsidRPr="007B73D4">
        <w:rPr>
          <w:rFonts w:asciiTheme="minorHAnsi" w:eastAsiaTheme="minorEastAsia" w:hAnsiTheme="minorHAnsi" w:cstheme="minorBidi"/>
          <w:sz w:val="22"/>
          <w:szCs w:val="22"/>
        </w:rPr>
        <w:tab/>
      </w:r>
      <w:r w:rsidRPr="002D7B17">
        <w:rPr>
          <w:snapToGrid w:val="0"/>
        </w:rPr>
        <w:t>Test Purpose and Environment</w:t>
      </w:r>
      <w:r>
        <w:tab/>
        <w:t>1871</w:t>
      </w:r>
    </w:p>
    <w:p w:rsidR="007B73D4" w:rsidRDefault="007B73D4">
      <w:pPr>
        <w:pStyle w:val="TOC4"/>
        <w:rPr>
          <w:rFonts w:asciiTheme="minorHAnsi" w:eastAsiaTheme="minorEastAsia" w:hAnsiTheme="minorHAnsi" w:cstheme="minorBidi"/>
          <w:sz w:val="22"/>
          <w:szCs w:val="22"/>
        </w:rPr>
      </w:pPr>
      <w:r w:rsidRPr="007B73D4">
        <w:t>A.8.4.9.2</w:t>
      </w:r>
      <w:r w:rsidRPr="007B73D4">
        <w:rPr>
          <w:rFonts w:asciiTheme="minorHAnsi" w:eastAsiaTheme="minorEastAsia" w:hAnsiTheme="minorHAnsi" w:cstheme="minorBidi"/>
          <w:sz w:val="22"/>
          <w:szCs w:val="22"/>
        </w:rPr>
        <w:tab/>
      </w:r>
      <w:r w:rsidRPr="002D7B17">
        <w:rPr>
          <w:snapToGrid w:val="0"/>
        </w:rPr>
        <w:t>Test Requirements</w:t>
      </w:r>
      <w:r>
        <w:tab/>
        <w:t>1875</w:t>
      </w:r>
    </w:p>
    <w:p w:rsidR="007B73D4" w:rsidRDefault="007B73D4">
      <w:pPr>
        <w:pStyle w:val="TOC3"/>
        <w:rPr>
          <w:rFonts w:asciiTheme="minorHAnsi" w:eastAsiaTheme="minorEastAsia" w:hAnsiTheme="minorHAnsi" w:cstheme="minorBidi"/>
          <w:sz w:val="22"/>
          <w:szCs w:val="22"/>
        </w:rPr>
      </w:pPr>
      <w:r>
        <w:lastRenderedPageBreak/>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1875</w:t>
      </w:r>
    </w:p>
    <w:p w:rsidR="007B73D4" w:rsidRDefault="007B73D4">
      <w:pPr>
        <w:pStyle w:val="TOC4"/>
        <w:rPr>
          <w:rFonts w:asciiTheme="minorHAnsi" w:eastAsiaTheme="minorEastAsia" w:hAnsiTheme="minorHAnsi" w:cstheme="minorBidi"/>
          <w:sz w:val="22"/>
          <w:szCs w:val="22"/>
        </w:rPr>
      </w:pPr>
      <w:r w:rsidRPr="007B73D4">
        <w:t>A.8.4.10.1</w:t>
      </w:r>
      <w:r w:rsidRPr="007B73D4">
        <w:rPr>
          <w:rFonts w:asciiTheme="minorHAnsi" w:eastAsiaTheme="minorEastAsia" w:hAnsiTheme="minorHAnsi"/>
          <w:sz w:val="22"/>
          <w:szCs w:val="22"/>
        </w:rPr>
        <w:tab/>
      </w:r>
      <w:r w:rsidRPr="002D7B17">
        <w:rPr>
          <w:rFonts w:cs="v4.2.0"/>
          <w:snapToGrid w:val="0"/>
        </w:rPr>
        <w:t>Test Purpose and Environment</w:t>
      </w:r>
      <w:r>
        <w:tab/>
        <w:t>1875</w:t>
      </w:r>
    </w:p>
    <w:p w:rsidR="007B73D4" w:rsidRDefault="007B73D4">
      <w:pPr>
        <w:pStyle w:val="TOC4"/>
        <w:rPr>
          <w:rFonts w:asciiTheme="minorHAnsi" w:eastAsiaTheme="minorEastAsia" w:hAnsiTheme="minorHAnsi" w:cstheme="minorBidi"/>
          <w:sz w:val="22"/>
          <w:szCs w:val="22"/>
        </w:rPr>
      </w:pPr>
      <w:r w:rsidRPr="007B73D4">
        <w:t>A.8.4.10.2</w:t>
      </w:r>
      <w:r w:rsidRPr="007B73D4">
        <w:rPr>
          <w:rFonts w:asciiTheme="minorHAnsi" w:eastAsiaTheme="minorEastAsia" w:hAnsiTheme="minorHAnsi"/>
          <w:sz w:val="22"/>
          <w:szCs w:val="22"/>
        </w:rPr>
        <w:tab/>
      </w:r>
      <w:r w:rsidRPr="002D7B17">
        <w:rPr>
          <w:rFonts w:cs="v4.2.0"/>
          <w:snapToGrid w:val="0"/>
        </w:rPr>
        <w:t>Test Requirements</w:t>
      </w:r>
      <w:r>
        <w:tab/>
        <w:t>1877</w:t>
      </w:r>
    </w:p>
    <w:p w:rsidR="007B73D4" w:rsidRDefault="007B73D4">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1877</w:t>
      </w:r>
    </w:p>
    <w:p w:rsidR="007B73D4" w:rsidRDefault="007B73D4">
      <w:pPr>
        <w:pStyle w:val="TOC4"/>
        <w:rPr>
          <w:rFonts w:asciiTheme="minorHAnsi" w:eastAsiaTheme="minorEastAsia" w:hAnsiTheme="minorHAnsi" w:cstheme="minorBidi"/>
          <w:sz w:val="22"/>
          <w:szCs w:val="22"/>
        </w:rPr>
      </w:pPr>
      <w:r w:rsidRPr="007B73D4">
        <w:t>A.8.4.11.1</w:t>
      </w:r>
      <w:r w:rsidRPr="007B73D4">
        <w:rPr>
          <w:rFonts w:asciiTheme="minorHAnsi" w:eastAsiaTheme="minorEastAsia" w:hAnsiTheme="minorHAnsi" w:cstheme="minorBidi"/>
          <w:sz w:val="22"/>
          <w:szCs w:val="22"/>
        </w:rPr>
        <w:tab/>
      </w:r>
      <w:r w:rsidRPr="002D7B17">
        <w:rPr>
          <w:snapToGrid w:val="0"/>
        </w:rPr>
        <w:t>Test Purpose and Environment</w:t>
      </w:r>
      <w:r>
        <w:tab/>
        <w:t>1877</w:t>
      </w:r>
    </w:p>
    <w:p w:rsidR="007B73D4" w:rsidRDefault="007B73D4">
      <w:pPr>
        <w:pStyle w:val="TOC4"/>
        <w:rPr>
          <w:rFonts w:asciiTheme="minorHAnsi" w:eastAsiaTheme="minorEastAsia" w:hAnsiTheme="minorHAnsi" w:cstheme="minorBidi"/>
          <w:sz w:val="22"/>
          <w:szCs w:val="22"/>
        </w:rPr>
      </w:pPr>
      <w:r w:rsidRPr="007B73D4">
        <w:t>A.8.4.11.2</w:t>
      </w:r>
      <w:r w:rsidRPr="007B73D4">
        <w:rPr>
          <w:rFonts w:asciiTheme="minorHAnsi" w:eastAsiaTheme="minorEastAsia" w:hAnsiTheme="minorHAnsi" w:cstheme="minorBidi"/>
          <w:sz w:val="22"/>
          <w:szCs w:val="22"/>
        </w:rPr>
        <w:tab/>
      </w:r>
      <w:r w:rsidRPr="002D7B17">
        <w:rPr>
          <w:snapToGrid w:val="0"/>
        </w:rPr>
        <w:t>Test Requirement</w:t>
      </w:r>
      <w:r>
        <w:tab/>
        <w:t>1879</w:t>
      </w:r>
    </w:p>
    <w:p w:rsidR="007B73D4" w:rsidRDefault="007B73D4">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1879</w:t>
      </w:r>
    </w:p>
    <w:p w:rsidR="007B73D4" w:rsidRDefault="007B73D4">
      <w:pPr>
        <w:pStyle w:val="TOC4"/>
        <w:rPr>
          <w:rFonts w:asciiTheme="minorHAnsi" w:eastAsiaTheme="minorEastAsia" w:hAnsiTheme="minorHAnsi" w:cstheme="minorBidi"/>
          <w:sz w:val="22"/>
          <w:szCs w:val="22"/>
        </w:rPr>
      </w:pPr>
      <w:r w:rsidRPr="007B73D4">
        <w:t>A.8.4.12.1</w:t>
      </w:r>
      <w:r w:rsidRPr="007B73D4">
        <w:rPr>
          <w:rFonts w:asciiTheme="minorHAnsi" w:eastAsiaTheme="minorEastAsia" w:hAnsiTheme="minorHAnsi" w:cstheme="minorBidi"/>
          <w:sz w:val="22"/>
          <w:szCs w:val="22"/>
        </w:rPr>
        <w:tab/>
      </w:r>
      <w:r w:rsidRPr="002D7B17">
        <w:rPr>
          <w:snapToGrid w:val="0"/>
        </w:rPr>
        <w:t>Test Purpose and Environment</w:t>
      </w:r>
      <w:r>
        <w:tab/>
        <w:t>1879</w:t>
      </w:r>
    </w:p>
    <w:p w:rsidR="007B73D4" w:rsidRDefault="007B73D4">
      <w:pPr>
        <w:pStyle w:val="TOC4"/>
        <w:rPr>
          <w:rFonts w:asciiTheme="minorHAnsi" w:eastAsiaTheme="minorEastAsia" w:hAnsiTheme="minorHAnsi" w:cstheme="minorBidi"/>
          <w:sz w:val="22"/>
          <w:szCs w:val="22"/>
        </w:rPr>
      </w:pPr>
      <w:r w:rsidRPr="007B73D4">
        <w:t>A.8.4.12.2</w:t>
      </w:r>
      <w:r w:rsidRPr="007B73D4">
        <w:rPr>
          <w:rFonts w:asciiTheme="minorHAnsi" w:eastAsiaTheme="minorEastAsia" w:hAnsiTheme="minorHAnsi" w:cstheme="minorBidi"/>
          <w:sz w:val="22"/>
          <w:szCs w:val="22"/>
        </w:rPr>
        <w:tab/>
      </w:r>
      <w:r w:rsidRPr="002D7B17">
        <w:rPr>
          <w:snapToGrid w:val="0"/>
        </w:rPr>
        <w:t>Test Requirement</w:t>
      </w:r>
      <w:r>
        <w:tab/>
        <w:t>1881</w:t>
      </w:r>
    </w:p>
    <w:p w:rsidR="007B73D4" w:rsidRDefault="007B73D4">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1882</w:t>
      </w:r>
    </w:p>
    <w:p w:rsidR="007B73D4" w:rsidRDefault="007B73D4">
      <w:pPr>
        <w:pStyle w:val="TOC4"/>
        <w:rPr>
          <w:rFonts w:asciiTheme="minorHAnsi" w:eastAsiaTheme="minorEastAsia" w:hAnsiTheme="minorHAnsi" w:cstheme="minorBidi"/>
          <w:sz w:val="22"/>
          <w:szCs w:val="22"/>
        </w:rPr>
      </w:pPr>
      <w:r w:rsidRPr="007B73D4">
        <w:t>A.8.4.13.1</w:t>
      </w:r>
      <w:r w:rsidRPr="007B73D4">
        <w:rPr>
          <w:rFonts w:asciiTheme="minorHAnsi" w:eastAsiaTheme="minorEastAsia" w:hAnsiTheme="minorHAnsi" w:cstheme="minorBidi"/>
          <w:sz w:val="22"/>
          <w:szCs w:val="22"/>
        </w:rPr>
        <w:tab/>
      </w:r>
      <w:r w:rsidRPr="002D7B17">
        <w:rPr>
          <w:snapToGrid w:val="0"/>
        </w:rPr>
        <w:t>Test Purpose and Environment</w:t>
      </w:r>
      <w:r>
        <w:tab/>
        <w:t>1882</w:t>
      </w:r>
    </w:p>
    <w:p w:rsidR="007B73D4" w:rsidRDefault="007B73D4">
      <w:pPr>
        <w:pStyle w:val="TOC4"/>
        <w:rPr>
          <w:rFonts w:asciiTheme="minorHAnsi" w:eastAsiaTheme="minorEastAsia" w:hAnsiTheme="minorHAnsi" w:cstheme="minorBidi"/>
          <w:sz w:val="22"/>
          <w:szCs w:val="22"/>
        </w:rPr>
      </w:pPr>
      <w:r w:rsidRPr="007B73D4">
        <w:t>A.8.4.13.2</w:t>
      </w:r>
      <w:r w:rsidRPr="007B73D4">
        <w:rPr>
          <w:rFonts w:asciiTheme="minorHAnsi" w:eastAsiaTheme="minorEastAsia" w:hAnsiTheme="minorHAnsi" w:cstheme="minorBidi"/>
          <w:sz w:val="22"/>
          <w:szCs w:val="22"/>
        </w:rPr>
        <w:tab/>
      </w:r>
      <w:r w:rsidRPr="002D7B17">
        <w:rPr>
          <w:snapToGrid w:val="0"/>
        </w:rPr>
        <w:t>Test Requirement</w:t>
      </w:r>
      <w:r>
        <w:tab/>
        <w:t>1883</w:t>
      </w:r>
    </w:p>
    <w:p w:rsidR="007B73D4" w:rsidRDefault="007B73D4">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1884</w:t>
      </w:r>
    </w:p>
    <w:p w:rsidR="007B73D4" w:rsidRDefault="007B73D4">
      <w:pPr>
        <w:pStyle w:val="TOC4"/>
        <w:rPr>
          <w:rFonts w:asciiTheme="minorHAnsi" w:eastAsiaTheme="minorEastAsia" w:hAnsiTheme="minorHAnsi" w:cstheme="minorBidi"/>
          <w:sz w:val="22"/>
          <w:szCs w:val="22"/>
        </w:rPr>
      </w:pPr>
      <w:r w:rsidRPr="007B73D4">
        <w:t>A.8.4.14.1</w:t>
      </w:r>
      <w:r w:rsidRPr="007B73D4">
        <w:rPr>
          <w:rFonts w:asciiTheme="minorHAnsi" w:eastAsiaTheme="minorEastAsia" w:hAnsiTheme="minorHAnsi" w:cstheme="minorBidi"/>
          <w:sz w:val="22"/>
          <w:szCs w:val="22"/>
        </w:rPr>
        <w:tab/>
      </w:r>
      <w:r w:rsidRPr="002D7B17">
        <w:rPr>
          <w:snapToGrid w:val="0"/>
        </w:rPr>
        <w:t>Test Purpose and Environment</w:t>
      </w:r>
      <w:r>
        <w:tab/>
        <w:t>1884</w:t>
      </w:r>
    </w:p>
    <w:p w:rsidR="007B73D4" w:rsidRDefault="007B73D4">
      <w:pPr>
        <w:pStyle w:val="TOC4"/>
        <w:rPr>
          <w:rFonts w:asciiTheme="minorHAnsi" w:eastAsiaTheme="minorEastAsia" w:hAnsiTheme="minorHAnsi" w:cstheme="minorBidi"/>
          <w:sz w:val="22"/>
          <w:szCs w:val="22"/>
        </w:rPr>
      </w:pPr>
      <w:r w:rsidRPr="007B73D4">
        <w:t>A.8.4.14.2</w:t>
      </w:r>
      <w:r w:rsidRPr="007B73D4">
        <w:rPr>
          <w:rFonts w:asciiTheme="minorHAnsi" w:eastAsiaTheme="minorEastAsia" w:hAnsiTheme="minorHAnsi" w:cstheme="minorBidi"/>
          <w:sz w:val="22"/>
          <w:szCs w:val="22"/>
        </w:rPr>
        <w:tab/>
      </w:r>
      <w:r w:rsidRPr="002D7B17">
        <w:rPr>
          <w:snapToGrid w:val="0"/>
        </w:rPr>
        <w:t>Test Requirement</w:t>
      </w:r>
      <w:r>
        <w:tab/>
        <w:t>1886</w:t>
      </w:r>
    </w:p>
    <w:p w:rsidR="007B73D4" w:rsidRDefault="007B73D4">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1886</w:t>
      </w:r>
    </w:p>
    <w:p w:rsidR="007B73D4" w:rsidRDefault="007B73D4">
      <w:pPr>
        <w:pStyle w:val="TOC4"/>
        <w:rPr>
          <w:rFonts w:asciiTheme="minorHAnsi" w:eastAsiaTheme="minorEastAsia" w:hAnsiTheme="minorHAnsi" w:cstheme="minorBidi"/>
          <w:sz w:val="22"/>
          <w:szCs w:val="22"/>
        </w:rPr>
      </w:pPr>
      <w:r w:rsidRPr="007B73D4">
        <w:t>A.8.4.15.1</w:t>
      </w:r>
      <w:r w:rsidRPr="007B73D4">
        <w:rPr>
          <w:rFonts w:asciiTheme="minorHAnsi" w:eastAsiaTheme="minorEastAsia" w:hAnsiTheme="minorHAnsi" w:cstheme="minorBidi"/>
          <w:sz w:val="22"/>
          <w:szCs w:val="22"/>
        </w:rPr>
        <w:tab/>
      </w:r>
      <w:r w:rsidRPr="002D7B17">
        <w:rPr>
          <w:snapToGrid w:val="0"/>
        </w:rPr>
        <w:t>Test Purpose and Environment</w:t>
      </w:r>
      <w:r>
        <w:tab/>
        <w:t>1886</w:t>
      </w:r>
    </w:p>
    <w:p w:rsidR="007B73D4" w:rsidRDefault="007B73D4">
      <w:pPr>
        <w:pStyle w:val="TOC4"/>
        <w:rPr>
          <w:rFonts w:asciiTheme="minorHAnsi" w:eastAsiaTheme="minorEastAsia" w:hAnsiTheme="minorHAnsi" w:cstheme="minorBidi"/>
          <w:sz w:val="22"/>
          <w:szCs w:val="22"/>
        </w:rPr>
      </w:pPr>
      <w:r w:rsidRPr="007B73D4">
        <w:t>A.8.4.15.2</w:t>
      </w:r>
      <w:r w:rsidRPr="007B73D4">
        <w:rPr>
          <w:rFonts w:asciiTheme="minorHAnsi" w:eastAsiaTheme="minorEastAsia" w:hAnsiTheme="minorHAnsi" w:cstheme="minorBidi"/>
          <w:sz w:val="22"/>
          <w:szCs w:val="22"/>
        </w:rPr>
        <w:tab/>
      </w:r>
      <w:r w:rsidRPr="002D7B17">
        <w:rPr>
          <w:snapToGrid w:val="0"/>
        </w:rPr>
        <w:t>Test Requirement</w:t>
      </w:r>
      <w:r>
        <w:tab/>
        <w:t>1889</w:t>
      </w:r>
    </w:p>
    <w:p w:rsidR="007B73D4" w:rsidRDefault="007B73D4">
      <w:pPr>
        <w:pStyle w:val="TOC2"/>
        <w:rPr>
          <w:rFonts w:asciiTheme="minorHAnsi" w:eastAsiaTheme="minorEastAsia" w:hAnsiTheme="minorHAnsi" w:cstheme="minorBidi"/>
          <w:sz w:val="22"/>
          <w:szCs w:val="22"/>
        </w:rPr>
      </w:pPr>
      <w:r w:rsidRPr="007B73D4">
        <w:t>A.8.5</w:t>
      </w:r>
      <w:r w:rsidRPr="007B73D4">
        <w:rPr>
          <w:rFonts w:asciiTheme="minorHAnsi" w:eastAsiaTheme="minorEastAsia" w:hAnsiTheme="minorHAnsi" w:cstheme="minorBidi"/>
          <w:sz w:val="22"/>
          <w:szCs w:val="22"/>
        </w:rPr>
        <w:tab/>
      </w:r>
      <w:r w:rsidRPr="002D7B17">
        <w:rPr>
          <w:lang w:val="sv-SE"/>
        </w:rPr>
        <w:t>E-UTRAN FDD - UTRAN FDD Measurements</w:t>
      </w:r>
      <w:r>
        <w:tab/>
        <w:t>1889</w:t>
      </w:r>
    </w:p>
    <w:p w:rsidR="007B73D4" w:rsidRDefault="007B73D4">
      <w:pPr>
        <w:pStyle w:val="TOC3"/>
        <w:rPr>
          <w:rFonts w:asciiTheme="minorHAnsi" w:eastAsiaTheme="minorEastAsia" w:hAnsiTheme="minorHAnsi" w:cstheme="minorBidi"/>
          <w:sz w:val="22"/>
          <w:szCs w:val="22"/>
        </w:rPr>
      </w:pPr>
      <w:r w:rsidRPr="007B73D4">
        <w:t>A.8.5.1</w:t>
      </w:r>
      <w:r w:rsidRPr="007B73D4">
        <w:rPr>
          <w:rFonts w:asciiTheme="minorHAnsi" w:eastAsiaTheme="minorEastAsia" w:hAnsiTheme="minorHAnsi"/>
          <w:sz w:val="22"/>
          <w:szCs w:val="22"/>
        </w:rPr>
        <w:tab/>
      </w:r>
      <w:r w:rsidRPr="002D7B17">
        <w:rPr>
          <w:rFonts w:cs="v4.2.0"/>
        </w:rPr>
        <w:t>E-UTRAN FDD - UTRAN FDD event triggered reporting under fading propagation conditions</w:t>
      </w:r>
      <w:r>
        <w:tab/>
        <w:t>1889</w:t>
      </w:r>
    </w:p>
    <w:p w:rsidR="007B73D4" w:rsidRDefault="007B73D4">
      <w:pPr>
        <w:pStyle w:val="TOC4"/>
        <w:rPr>
          <w:rFonts w:asciiTheme="minorHAnsi" w:eastAsiaTheme="minorEastAsia" w:hAnsiTheme="minorHAnsi" w:cstheme="minorBidi"/>
          <w:sz w:val="22"/>
          <w:szCs w:val="22"/>
        </w:rPr>
      </w:pPr>
      <w:r w:rsidRPr="007B73D4">
        <w:t>A.8.5.1.1</w:t>
      </w:r>
      <w:r w:rsidRPr="007B73D4">
        <w:rPr>
          <w:rFonts w:asciiTheme="minorHAnsi" w:eastAsiaTheme="minorEastAsia" w:hAnsiTheme="minorHAnsi"/>
          <w:sz w:val="22"/>
          <w:szCs w:val="22"/>
        </w:rPr>
        <w:tab/>
      </w:r>
      <w:r w:rsidRPr="002D7B17">
        <w:rPr>
          <w:rFonts w:cs="v4.2.0"/>
          <w:snapToGrid w:val="0"/>
        </w:rPr>
        <w:t>Test Purpose and Environment</w:t>
      </w:r>
      <w:r>
        <w:tab/>
        <w:t>1889</w:t>
      </w:r>
    </w:p>
    <w:p w:rsidR="007B73D4" w:rsidRDefault="007B73D4">
      <w:pPr>
        <w:pStyle w:val="TOC4"/>
        <w:rPr>
          <w:rFonts w:asciiTheme="minorHAnsi" w:eastAsiaTheme="minorEastAsia" w:hAnsiTheme="minorHAnsi" w:cstheme="minorBidi"/>
          <w:sz w:val="22"/>
          <w:szCs w:val="22"/>
        </w:rPr>
      </w:pPr>
      <w:r w:rsidRPr="007B73D4">
        <w:t>A.8.5.1.2</w:t>
      </w:r>
      <w:r w:rsidRPr="007B73D4">
        <w:rPr>
          <w:rFonts w:asciiTheme="minorHAnsi" w:eastAsiaTheme="minorEastAsia" w:hAnsiTheme="minorHAnsi"/>
          <w:sz w:val="22"/>
          <w:szCs w:val="22"/>
        </w:rPr>
        <w:tab/>
      </w:r>
      <w:r w:rsidRPr="002D7B17">
        <w:rPr>
          <w:rFonts w:cs="v4.2.0"/>
          <w:snapToGrid w:val="0"/>
        </w:rPr>
        <w:t>Test Requirements</w:t>
      </w:r>
      <w:r>
        <w:tab/>
        <w:t>1891</w:t>
      </w:r>
    </w:p>
    <w:p w:rsidR="007B73D4" w:rsidRDefault="007B73D4">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1891</w:t>
      </w:r>
    </w:p>
    <w:p w:rsidR="007B73D4" w:rsidRDefault="007B73D4">
      <w:pPr>
        <w:pStyle w:val="TOC4"/>
        <w:rPr>
          <w:rFonts w:asciiTheme="minorHAnsi" w:eastAsiaTheme="minorEastAsia" w:hAnsiTheme="minorHAnsi" w:cstheme="minorBidi"/>
          <w:sz w:val="22"/>
          <w:szCs w:val="22"/>
        </w:rPr>
      </w:pPr>
      <w:r w:rsidRPr="007B73D4">
        <w:t>A.8.5.2.1</w:t>
      </w:r>
      <w:r w:rsidRPr="007B73D4">
        <w:rPr>
          <w:rFonts w:asciiTheme="minorHAnsi" w:eastAsiaTheme="minorEastAsia" w:hAnsiTheme="minorHAnsi"/>
          <w:sz w:val="22"/>
          <w:szCs w:val="22"/>
        </w:rPr>
        <w:tab/>
      </w:r>
      <w:r w:rsidRPr="002D7B17">
        <w:rPr>
          <w:rFonts w:cs="v4.2.0"/>
          <w:snapToGrid w:val="0"/>
        </w:rPr>
        <w:t>Test Purpose and Environment</w:t>
      </w:r>
      <w:r>
        <w:tab/>
        <w:t>1891</w:t>
      </w:r>
    </w:p>
    <w:p w:rsidR="007B73D4" w:rsidRDefault="007B73D4">
      <w:pPr>
        <w:pStyle w:val="TOC4"/>
        <w:rPr>
          <w:rFonts w:asciiTheme="minorHAnsi" w:eastAsiaTheme="minorEastAsia" w:hAnsiTheme="minorHAnsi" w:cstheme="minorBidi"/>
          <w:sz w:val="22"/>
          <w:szCs w:val="22"/>
        </w:rPr>
      </w:pPr>
      <w:r w:rsidRPr="007B73D4">
        <w:t>A.8.5.2.2</w:t>
      </w:r>
      <w:r w:rsidRPr="007B73D4">
        <w:rPr>
          <w:rFonts w:asciiTheme="minorHAnsi" w:eastAsiaTheme="minorEastAsia" w:hAnsiTheme="minorHAnsi"/>
          <w:sz w:val="22"/>
          <w:szCs w:val="22"/>
        </w:rPr>
        <w:tab/>
      </w:r>
      <w:r w:rsidRPr="002D7B17">
        <w:rPr>
          <w:rFonts w:cs="v4.2.0"/>
          <w:snapToGrid w:val="0"/>
        </w:rPr>
        <w:t>Test Requirements</w:t>
      </w:r>
      <w:r>
        <w:tab/>
        <w:t>1893</w:t>
      </w:r>
    </w:p>
    <w:p w:rsidR="007B73D4" w:rsidRDefault="007B73D4">
      <w:pPr>
        <w:pStyle w:val="TOC3"/>
        <w:rPr>
          <w:rFonts w:asciiTheme="minorHAnsi" w:eastAsiaTheme="minorEastAsia" w:hAnsiTheme="minorHAnsi" w:cstheme="minorBidi"/>
          <w:sz w:val="22"/>
          <w:szCs w:val="22"/>
        </w:rPr>
      </w:pPr>
      <w:r w:rsidRPr="007B73D4">
        <w:t>A.8.5.3</w:t>
      </w:r>
      <w:r w:rsidRPr="007B73D4">
        <w:rPr>
          <w:rFonts w:asciiTheme="minorHAnsi" w:eastAsiaTheme="minorEastAsia" w:hAnsiTheme="minorHAnsi"/>
          <w:sz w:val="22"/>
          <w:szCs w:val="22"/>
        </w:rPr>
        <w:tab/>
      </w:r>
      <w:r w:rsidRPr="002D7B17">
        <w:rPr>
          <w:rFonts w:cs="v4.2.0"/>
        </w:rPr>
        <w:t>E-UTRAN FDD-UTRAN FDD event triggered reporting when DRX is used under fading propagation conditions</w:t>
      </w:r>
      <w:r>
        <w:tab/>
        <w:t>1893</w:t>
      </w:r>
    </w:p>
    <w:p w:rsidR="007B73D4" w:rsidRDefault="007B73D4">
      <w:pPr>
        <w:pStyle w:val="TOC4"/>
        <w:rPr>
          <w:rFonts w:asciiTheme="minorHAnsi" w:eastAsiaTheme="minorEastAsia" w:hAnsiTheme="minorHAnsi" w:cstheme="minorBidi"/>
          <w:sz w:val="22"/>
          <w:szCs w:val="22"/>
        </w:rPr>
      </w:pPr>
      <w:r w:rsidRPr="007B73D4">
        <w:t>A.8.5.3.1</w:t>
      </w:r>
      <w:r w:rsidRPr="007B73D4">
        <w:rPr>
          <w:rFonts w:asciiTheme="minorHAnsi" w:eastAsiaTheme="minorEastAsia" w:hAnsiTheme="minorHAnsi"/>
          <w:sz w:val="22"/>
          <w:szCs w:val="22"/>
        </w:rPr>
        <w:tab/>
      </w:r>
      <w:r w:rsidRPr="002D7B17">
        <w:rPr>
          <w:rFonts w:cs="v4.2.0"/>
          <w:snapToGrid w:val="0"/>
        </w:rPr>
        <w:t>Test Purpose and Environment</w:t>
      </w:r>
      <w:r>
        <w:tab/>
        <w:t>1893</w:t>
      </w:r>
    </w:p>
    <w:p w:rsidR="007B73D4" w:rsidRDefault="007B73D4">
      <w:pPr>
        <w:pStyle w:val="TOC4"/>
        <w:rPr>
          <w:rFonts w:asciiTheme="minorHAnsi" w:eastAsiaTheme="minorEastAsia" w:hAnsiTheme="minorHAnsi" w:cstheme="minorBidi"/>
          <w:sz w:val="22"/>
          <w:szCs w:val="22"/>
        </w:rPr>
      </w:pPr>
      <w:r w:rsidRPr="007B73D4">
        <w:t>A.8.5.3.2</w:t>
      </w:r>
      <w:r w:rsidRPr="007B73D4">
        <w:rPr>
          <w:rFonts w:asciiTheme="minorHAnsi" w:eastAsiaTheme="minorEastAsia" w:hAnsiTheme="minorHAnsi"/>
          <w:sz w:val="22"/>
          <w:szCs w:val="22"/>
        </w:rPr>
        <w:tab/>
      </w:r>
      <w:r w:rsidRPr="002D7B17">
        <w:rPr>
          <w:rFonts w:cs="v4.2.0"/>
          <w:snapToGrid w:val="0"/>
        </w:rPr>
        <w:t>Test Requirements</w:t>
      </w:r>
      <w:r>
        <w:tab/>
        <w:t>1896</w:t>
      </w:r>
    </w:p>
    <w:p w:rsidR="007B73D4" w:rsidRDefault="007B73D4">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1896</w:t>
      </w:r>
    </w:p>
    <w:p w:rsidR="007B73D4" w:rsidRDefault="007B73D4">
      <w:pPr>
        <w:pStyle w:val="TOC4"/>
        <w:rPr>
          <w:rFonts w:asciiTheme="minorHAnsi" w:eastAsiaTheme="minorEastAsia" w:hAnsiTheme="minorHAnsi" w:cstheme="minorBidi"/>
          <w:sz w:val="22"/>
          <w:szCs w:val="22"/>
        </w:rPr>
      </w:pPr>
      <w:r w:rsidRPr="007B73D4">
        <w:t>A.8.5.4.1</w:t>
      </w:r>
      <w:r w:rsidRPr="007B73D4">
        <w:rPr>
          <w:rFonts w:asciiTheme="minorHAnsi" w:eastAsiaTheme="minorEastAsia" w:hAnsiTheme="minorHAnsi" w:cstheme="minorBidi"/>
          <w:sz w:val="22"/>
          <w:szCs w:val="22"/>
        </w:rPr>
        <w:tab/>
      </w:r>
      <w:r w:rsidRPr="002D7B17">
        <w:rPr>
          <w:snapToGrid w:val="0"/>
        </w:rPr>
        <w:t>Test Purpose and Environment</w:t>
      </w:r>
      <w:r>
        <w:tab/>
        <w:t>1896</w:t>
      </w:r>
    </w:p>
    <w:p w:rsidR="007B73D4" w:rsidRDefault="007B73D4">
      <w:pPr>
        <w:pStyle w:val="TOC4"/>
        <w:rPr>
          <w:rFonts w:asciiTheme="minorHAnsi" w:eastAsiaTheme="minorEastAsia" w:hAnsiTheme="minorHAnsi" w:cstheme="minorBidi"/>
          <w:sz w:val="22"/>
          <w:szCs w:val="22"/>
        </w:rPr>
      </w:pPr>
      <w:r w:rsidRPr="007B73D4">
        <w:t>A.8.5.4.2</w:t>
      </w:r>
      <w:r w:rsidRPr="007B73D4">
        <w:rPr>
          <w:rFonts w:asciiTheme="minorHAnsi" w:eastAsiaTheme="minorEastAsia" w:hAnsiTheme="minorHAnsi" w:cstheme="minorBidi"/>
          <w:sz w:val="22"/>
          <w:szCs w:val="22"/>
        </w:rPr>
        <w:tab/>
      </w:r>
      <w:r w:rsidRPr="002D7B17">
        <w:rPr>
          <w:snapToGrid w:val="0"/>
        </w:rPr>
        <w:t>Test Requirements</w:t>
      </w:r>
      <w:r>
        <w:tab/>
        <w:t>1898</w:t>
      </w:r>
    </w:p>
    <w:p w:rsidR="007B73D4" w:rsidRDefault="007B73D4">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1898</w:t>
      </w:r>
    </w:p>
    <w:p w:rsidR="007B73D4" w:rsidRDefault="007B73D4">
      <w:pPr>
        <w:pStyle w:val="TOC4"/>
        <w:rPr>
          <w:rFonts w:asciiTheme="minorHAnsi" w:eastAsiaTheme="minorEastAsia" w:hAnsiTheme="minorHAnsi" w:cstheme="minorBidi"/>
          <w:sz w:val="22"/>
          <w:szCs w:val="22"/>
        </w:rPr>
      </w:pPr>
      <w:r w:rsidRPr="007B73D4">
        <w:t>A.8.5.</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1898</w:t>
      </w:r>
    </w:p>
    <w:p w:rsidR="007B73D4" w:rsidRDefault="007B73D4">
      <w:pPr>
        <w:pStyle w:val="TOC4"/>
        <w:rPr>
          <w:rFonts w:asciiTheme="minorHAnsi" w:eastAsiaTheme="minorEastAsia" w:hAnsiTheme="minorHAnsi" w:cstheme="minorBidi"/>
          <w:sz w:val="22"/>
          <w:szCs w:val="22"/>
        </w:rPr>
      </w:pPr>
      <w:r w:rsidRPr="007B73D4">
        <w:t>A.8.5.</w:t>
      </w:r>
      <w:r w:rsidRPr="007B73D4">
        <w:rPr>
          <w:lang w:eastAsia="zh-CN"/>
        </w:rPr>
        <w:t>5</w:t>
      </w:r>
      <w:r w:rsidRPr="007B73D4">
        <w:t>.2</w:t>
      </w:r>
      <w:r w:rsidRPr="007B73D4">
        <w:rPr>
          <w:rFonts w:asciiTheme="minorHAnsi" w:eastAsiaTheme="minorEastAsia" w:hAnsiTheme="minorHAnsi" w:cstheme="minorBidi"/>
          <w:sz w:val="22"/>
          <w:szCs w:val="22"/>
        </w:rPr>
        <w:tab/>
      </w:r>
      <w:r w:rsidRPr="002D7B17">
        <w:rPr>
          <w:snapToGrid w:val="0"/>
        </w:rPr>
        <w:t>Test Requirements</w:t>
      </w:r>
      <w:r>
        <w:tab/>
        <w:t>1901</w:t>
      </w:r>
    </w:p>
    <w:p w:rsidR="007B73D4" w:rsidRDefault="007B73D4">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1901</w:t>
      </w:r>
    </w:p>
    <w:p w:rsidR="007B73D4" w:rsidRDefault="007B73D4">
      <w:pPr>
        <w:pStyle w:val="TOC4"/>
        <w:rPr>
          <w:rFonts w:asciiTheme="minorHAnsi" w:eastAsiaTheme="minorEastAsia" w:hAnsiTheme="minorHAnsi" w:cstheme="minorBidi"/>
          <w:sz w:val="22"/>
          <w:szCs w:val="22"/>
        </w:rPr>
      </w:pPr>
      <w:r w:rsidRPr="007B73D4">
        <w:t>A.8.5.6.1</w:t>
      </w:r>
      <w:r w:rsidRPr="007B73D4">
        <w:rPr>
          <w:rFonts w:asciiTheme="minorHAnsi" w:eastAsiaTheme="minorEastAsia" w:hAnsiTheme="minorHAnsi" w:cstheme="minorBidi"/>
          <w:sz w:val="22"/>
          <w:szCs w:val="22"/>
        </w:rPr>
        <w:tab/>
      </w:r>
      <w:r w:rsidRPr="002D7B17">
        <w:rPr>
          <w:snapToGrid w:val="0"/>
        </w:rPr>
        <w:t>Test Purpose and Environment</w:t>
      </w:r>
      <w:r>
        <w:tab/>
        <w:t>1901</w:t>
      </w:r>
    </w:p>
    <w:p w:rsidR="007B73D4" w:rsidRDefault="007B73D4">
      <w:pPr>
        <w:pStyle w:val="TOC4"/>
        <w:rPr>
          <w:rFonts w:asciiTheme="minorHAnsi" w:eastAsiaTheme="minorEastAsia" w:hAnsiTheme="minorHAnsi" w:cstheme="minorBidi"/>
          <w:sz w:val="22"/>
          <w:szCs w:val="22"/>
        </w:rPr>
      </w:pPr>
      <w:r w:rsidRPr="007B73D4">
        <w:t>A.8.5.6.2</w:t>
      </w:r>
      <w:r w:rsidRPr="007B73D4">
        <w:rPr>
          <w:rFonts w:asciiTheme="minorHAnsi" w:eastAsiaTheme="minorEastAsia" w:hAnsiTheme="minorHAnsi" w:cstheme="minorBidi"/>
          <w:sz w:val="22"/>
          <w:szCs w:val="22"/>
        </w:rPr>
        <w:tab/>
      </w:r>
      <w:r w:rsidRPr="002D7B17">
        <w:rPr>
          <w:snapToGrid w:val="0"/>
        </w:rPr>
        <w:t>Test Requirements</w:t>
      </w:r>
      <w:r>
        <w:tab/>
        <w:t>1902</w:t>
      </w:r>
    </w:p>
    <w:p w:rsidR="007B73D4" w:rsidRDefault="007B73D4">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1903</w:t>
      </w:r>
    </w:p>
    <w:p w:rsidR="007B73D4" w:rsidRDefault="007B73D4">
      <w:pPr>
        <w:pStyle w:val="TOC4"/>
        <w:rPr>
          <w:rFonts w:asciiTheme="minorHAnsi" w:eastAsiaTheme="minorEastAsia" w:hAnsiTheme="minorHAnsi" w:cstheme="minorBidi"/>
          <w:sz w:val="22"/>
          <w:szCs w:val="22"/>
        </w:rPr>
      </w:pPr>
      <w:r w:rsidRPr="007B73D4">
        <w:t>A.8.5.7.1</w:t>
      </w:r>
      <w:r w:rsidRPr="007B73D4">
        <w:rPr>
          <w:rFonts w:asciiTheme="minorHAnsi" w:eastAsiaTheme="minorEastAsia" w:hAnsiTheme="minorHAnsi" w:cstheme="minorBidi"/>
          <w:sz w:val="22"/>
          <w:szCs w:val="22"/>
        </w:rPr>
        <w:tab/>
      </w:r>
      <w:r w:rsidRPr="002D7B17">
        <w:rPr>
          <w:snapToGrid w:val="0"/>
        </w:rPr>
        <w:t>Test Purpose and Environment</w:t>
      </w:r>
      <w:r>
        <w:tab/>
        <w:t>1903</w:t>
      </w:r>
    </w:p>
    <w:p w:rsidR="007B73D4" w:rsidRDefault="007B73D4">
      <w:pPr>
        <w:pStyle w:val="TOC4"/>
        <w:rPr>
          <w:rFonts w:asciiTheme="minorHAnsi" w:eastAsiaTheme="minorEastAsia" w:hAnsiTheme="minorHAnsi" w:cstheme="minorBidi"/>
          <w:sz w:val="22"/>
          <w:szCs w:val="22"/>
        </w:rPr>
      </w:pPr>
      <w:r w:rsidRPr="007B73D4">
        <w:t>A.8.5.7.2</w:t>
      </w:r>
      <w:r w:rsidRPr="007B73D4">
        <w:rPr>
          <w:rFonts w:asciiTheme="minorHAnsi" w:eastAsiaTheme="minorEastAsia" w:hAnsiTheme="minorHAnsi" w:cstheme="minorBidi"/>
          <w:sz w:val="22"/>
          <w:szCs w:val="22"/>
        </w:rPr>
        <w:tab/>
      </w:r>
      <w:r w:rsidRPr="002D7B17">
        <w:rPr>
          <w:snapToGrid w:val="0"/>
        </w:rPr>
        <w:t>Test Requirements</w:t>
      </w:r>
      <w:r>
        <w:tab/>
        <w:t>1903</w:t>
      </w:r>
    </w:p>
    <w:p w:rsidR="007B73D4" w:rsidRDefault="007B73D4">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1903</w:t>
      </w:r>
    </w:p>
    <w:p w:rsidR="007B73D4" w:rsidRDefault="007B73D4">
      <w:pPr>
        <w:pStyle w:val="TOC4"/>
        <w:rPr>
          <w:rFonts w:asciiTheme="minorHAnsi" w:eastAsiaTheme="minorEastAsia" w:hAnsiTheme="minorHAnsi" w:cstheme="minorBidi"/>
          <w:sz w:val="22"/>
          <w:szCs w:val="22"/>
        </w:rPr>
      </w:pPr>
      <w:r w:rsidRPr="007B73D4">
        <w:t>A.8.5.8.1</w:t>
      </w:r>
      <w:r w:rsidRPr="007B73D4">
        <w:rPr>
          <w:rFonts w:asciiTheme="minorHAnsi" w:eastAsiaTheme="minorEastAsia" w:hAnsiTheme="minorHAnsi" w:cstheme="minorBidi"/>
          <w:sz w:val="22"/>
          <w:szCs w:val="22"/>
        </w:rPr>
        <w:tab/>
      </w:r>
      <w:r w:rsidRPr="002D7B17">
        <w:rPr>
          <w:snapToGrid w:val="0"/>
        </w:rPr>
        <w:t>Test Purpose and Environment</w:t>
      </w:r>
      <w:r>
        <w:tab/>
        <w:t>1903</w:t>
      </w:r>
    </w:p>
    <w:p w:rsidR="007B73D4" w:rsidRDefault="007B73D4">
      <w:pPr>
        <w:pStyle w:val="TOC4"/>
        <w:rPr>
          <w:rFonts w:asciiTheme="minorHAnsi" w:eastAsiaTheme="minorEastAsia" w:hAnsiTheme="minorHAnsi" w:cstheme="minorBidi"/>
          <w:sz w:val="22"/>
          <w:szCs w:val="22"/>
        </w:rPr>
      </w:pPr>
      <w:r w:rsidRPr="007B73D4">
        <w:t>A.8.5.8.2</w:t>
      </w:r>
      <w:r w:rsidRPr="007B73D4">
        <w:rPr>
          <w:rFonts w:asciiTheme="minorHAnsi" w:eastAsiaTheme="minorEastAsia" w:hAnsiTheme="minorHAnsi" w:cstheme="minorBidi"/>
          <w:sz w:val="22"/>
          <w:szCs w:val="22"/>
        </w:rPr>
        <w:tab/>
      </w:r>
      <w:r w:rsidRPr="002D7B17">
        <w:rPr>
          <w:snapToGrid w:val="0"/>
        </w:rPr>
        <w:t>Test Requirements</w:t>
      </w:r>
      <w:r>
        <w:tab/>
        <w:t>1906</w:t>
      </w:r>
    </w:p>
    <w:p w:rsidR="007B73D4" w:rsidRDefault="007B73D4">
      <w:pPr>
        <w:pStyle w:val="TOC2"/>
        <w:rPr>
          <w:rFonts w:asciiTheme="minorHAnsi" w:eastAsiaTheme="minorEastAsia" w:hAnsiTheme="minorHAnsi" w:cstheme="minorBidi"/>
          <w:sz w:val="22"/>
          <w:szCs w:val="22"/>
        </w:rPr>
      </w:pPr>
      <w:r w:rsidRPr="007B73D4">
        <w:t>A.8.6</w:t>
      </w:r>
      <w:r w:rsidRPr="007B73D4">
        <w:rPr>
          <w:rFonts w:asciiTheme="minorHAnsi" w:eastAsiaTheme="minorEastAsia" w:hAnsiTheme="minorHAnsi" w:cstheme="minorBidi"/>
          <w:sz w:val="22"/>
          <w:szCs w:val="22"/>
        </w:rPr>
        <w:tab/>
      </w:r>
      <w:r w:rsidRPr="002D7B17">
        <w:rPr>
          <w:lang w:val="sv-SE"/>
        </w:rPr>
        <w:t>E-UTRAN TDD - UTRAN FDD Measurements</w:t>
      </w:r>
      <w:r>
        <w:tab/>
        <w:t>1906</w:t>
      </w:r>
    </w:p>
    <w:p w:rsidR="007B73D4" w:rsidRDefault="007B73D4">
      <w:pPr>
        <w:pStyle w:val="TOC3"/>
        <w:rPr>
          <w:rFonts w:asciiTheme="minorHAnsi" w:eastAsiaTheme="minorEastAsia" w:hAnsiTheme="minorHAnsi" w:cstheme="minorBidi"/>
          <w:sz w:val="22"/>
          <w:szCs w:val="22"/>
        </w:rPr>
      </w:pPr>
      <w:r w:rsidRPr="007B73D4">
        <w:t>A.8.6.1</w:t>
      </w:r>
      <w:r w:rsidRPr="007B73D4">
        <w:rPr>
          <w:rFonts w:asciiTheme="minorHAnsi" w:eastAsiaTheme="minorEastAsia" w:hAnsiTheme="minorHAnsi"/>
          <w:sz w:val="22"/>
          <w:szCs w:val="22"/>
        </w:rPr>
        <w:tab/>
      </w:r>
      <w:r w:rsidRPr="002D7B17">
        <w:rPr>
          <w:rFonts w:cs="v4.2.0"/>
        </w:rPr>
        <w:t>E-UTRAN TDD - UTRAN FDD event triggered reporting under fading propagation conditions</w:t>
      </w:r>
      <w:r>
        <w:tab/>
        <w:t>1906</w:t>
      </w:r>
    </w:p>
    <w:p w:rsidR="007B73D4" w:rsidRDefault="007B73D4">
      <w:pPr>
        <w:pStyle w:val="TOC4"/>
        <w:rPr>
          <w:rFonts w:asciiTheme="minorHAnsi" w:eastAsiaTheme="minorEastAsia" w:hAnsiTheme="minorHAnsi" w:cstheme="minorBidi"/>
          <w:sz w:val="22"/>
          <w:szCs w:val="22"/>
        </w:rPr>
      </w:pPr>
      <w:r w:rsidRPr="007B73D4">
        <w:t>A.8.6.1.1</w:t>
      </w:r>
      <w:r w:rsidRPr="007B73D4">
        <w:rPr>
          <w:rFonts w:asciiTheme="minorHAnsi" w:eastAsiaTheme="minorEastAsia" w:hAnsiTheme="minorHAnsi"/>
          <w:sz w:val="22"/>
          <w:szCs w:val="22"/>
        </w:rPr>
        <w:tab/>
      </w:r>
      <w:r w:rsidRPr="002D7B17">
        <w:rPr>
          <w:rFonts w:cs="v4.2.0"/>
          <w:snapToGrid w:val="0"/>
        </w:rPr>
        <w:t>Test Purpose and Environment</w:t>
      </w:r>
      <w:r>
        <w:tab/>
        <w:t>1906</w:t>
      </w:r>
    </w:p>
    <w:p w:rsidR="007B73D4" w:rsidRDefault="007B73D4">
      <w:pPr>
        <w:pStyle w:val="TOC4"/>
        <w:rPr>
          <w:rFonts w:asciiTheme="minorHAnsi" w:eastAsiaTheme="minorEastAsia" w:hAnsiTheme="minorHAnsi" w:cstheme="minorBidi"/>
          <w:sz w:val="22"/>
          <w:szCs w:val="22"/>
        </w:rPr>
      </w:pPr>
      <w:r w:rsidRPr="007B73D4">
        <w:t>A.8.6.1.2</w:t>
      </w:r>
      <w:r w:rsidRPr="007B73D4">
        <w:rPr>
          <w:rFonts w:asciiTheme="minorHAnsi" w:eastAsiaTheme="minorEastAsia" w:hAnsiTheme="minorHAnsi"/>
          <w:sz w:val="22"/>
          <w:szCs w:val="22"/>
        </w:rPr>
        <w:tab/>
      </w:r>
      <w:r w:rsidRPr="002D7B17">
        <w:rPr>
          <w:rFonts w:cs="v4.2.0"/>
          <w:snapToGrid w:val="0"/>
        </w:rPr>
        <w:t>Test Requirements</w:t>
      </w:r>
      <w:r>
        <w:tab/>
        <w:t>1908</w:t>
      </w:r>
    </w:p>
    <w:p w:rsidR="007B73D4" w:rsidRDefault="007B73D4">
      <w:pPr>
        <w:pStyle w:val="TOC3"/>
        <w:rPr>
          <w:rFonts w:asciiTheme="minorHAnsi" w:eastAsiaTheme="minorEastAsia" w:hAnsiTheme="minorHAnsi" w:cstheme="minorBidi"/>
          <w:sz w:val="22"/>
          <w:szCs w:val="22"/>
        </w:rPr>
      </w:pPr>
      <w:r>
        <w:lastRenderedPageBreak/>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1908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6</w:t>
      </w:r>
      <w:r w:rsidRPr="007B73D4">
        <w:t>.</w:t>
      </w:r>
      <w:r w:rsidRPr="007B73D4">
        <w:rPr>
          <w:lang w:eastAsia="zh-CN"/>
        </w:rPr>
        <w:t>2</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1908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6.2</w:t>
      </w:r>
      <w:r w:rsidRPr="007B73D4">
        <w:t>.2</w:t>
      </w:r>
      <w:r w:rsidRPr="007B73D4">
        <w:rPr>
          <w:rFonts w:asciiTheme="minorHAnsi" w:eastAsiaTheme="minorEastAsia" w:hAnsiTheme="minorHAnsi" w:cstheme="minorBidi"/>
          <w:sz w:val="22"/>
          <w:szCs w:val="22"/>
        </w:rPr>
        <w:tab/>
      </w:r>
      <w:r w:rsidRPr="002D7B17">
        <w:rPr>
          <w:snapToGrid w:val="0"/>
        </w:rPr>
        <w:t>Test Requirements</w:t>
      </w:r>
      <w:r>
        <w:tab/>
        <w:t>1911</w:t>
      </w:r>
    </w:p>
    <w:p w:rsidR="007B73D4" w:rsidRDefault="007B73D4">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1911</w:t>
      </w:r>
    </w:p>
    <w:p w:rsidR="007B73D4" w:rsidRDefault="007B73D4">
      <w:pPr>
        <w:pStyle w:val="TOC4"/>
        <w:rPr>
          <w:rFonts w:asciiTheme="minorHAnsi" w:eastAsiaTheme="minorEastAsia" w:hAnsiTheme="minorHAnsi" w:cstheme="minorBidi"/>
          <w:sz w:val="22"/>
          <w:szCs w:val="22"/>
        </w:rPr>
      </w:pPr>
      <w:r w:rsidRPr="007B73D4">
        <w:t>A.8.6.3.1</w:t>
      </w:r>
      <w:r w:rsidRPr="007B73D4">
        <w:rPr>
          <w:rFonts w:asciiTheme="minorHAnsi" w:eastAsiaTheme="minorEastAsia" w:hAnsiTheme="minorHAnsi" w:cstheme="minorBidi"/>
          <w:sz w:val="22"/>
          <w:szCs w:val="22"/>
        </w:rPr>
        <w:tab/>
      </w:r>
      <w:r w:rsidRPr="002D7B17">
        <w:rPr>
          <w:snapToGrid w:val="0"/>
        </w:rPr>
        <w:t>Test Purpose and Environment</w:t>
      </w:r>
      <w:r>
        <w:tab/>
        <w:t>1911</w:t>
      </w:r>
    </w:p>
    <w:p w:rsidR="007B73D4" w:rsidRDefault="007B73D4">
      <w:pPr>
        <w:pStyle w:val="TOC4"/>
        <w:rPr>
          <w:rFonts w:asciiTheme="minorHAnsi" w:eastAsiaTheme="minorEastAsia" w:hAnsiTheme="minorHAnsi" w:cstheme="minorBidi"/>
          <w:sz w:val="22"/>
          <w:szCs w:val="22"/>
        </w:rPr>
      </w:pPr>
      <w:r w:rsidRPr="007B73D4">
        <w:t>A.8.6.3.2</w:t>
      </w:r>
      <w:r w:rsidRPr="007B73D4">
        <w:rPr>
          <w:rFonts w:asciiTheme="minorHAnsi" w:eastAsiaTheme="minorEastAsia" w:hAnsiTheme="minorHAnsi" w:cstheme="minorBidi"/>
          <w:sz w:val="22"/>
          <w:szCs w:val="22"/>
        </w:rPr>
        <w:tab/>
      </w:r>
      <w:r w:rsidRPr="002D7B17">
        <w:rPr>
          <w:snapToGrid w:val="0"/>
        </w:rPr>
        <w:t>Test Requirements</w:t>
      </w:r>
      <w:r>
        <w:tab/>
        <w:t>1914</w:t>
      </w:r>
    </w:p>
    <w:p w:rsidR="007B73D4" w:rsidRDefault="007B73D4">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1914</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1</w:t>
      </w:r>
      <w:r w:rsidRPr="007B73D4">
        <w:rPr>
          <w:rFonts w:asciiTheme="minorHAnsi" w:eastAsiaTheme="minorEastAsia" w:hAnsiTheme="minorHAnsi"/>
          <w:sz w:val="22"/>
          <w:szCs w:val="22"/>
        </w:rPr>
        <w:tab/>
      </w:r>
      <w:r w:rsidRPr="002D7B17">
        <w:rPr>
          <w:rFonts w:cs="v4.2.0"/>
        </w:rPr>
        <w:t>E-UTRA</w:t>
      </w:r>
      <w:r w:rsidRPr="002D7B17">
        <w:rPr>
          <w:rFonts w:cs="v4.2.0"/>
          <w:lang w:eastAsia="zh-CN"/>
        </w:rPr>
        <w:t>N</w:t>
      </w:r>
      <w:r w:rsidRPr="002D7B17">
        <w:rPr>
          <w:rFonts w:cs="v4.2.0"/>
        </w:rPr>
        <w:t xml:space="preserve"> TDD to UTRA</w:t>
      </w:r>
      <w:r w:rsidRPr="002D7B17">
        <w:rPr>
          <w:rFonts w:cs="v4.2.0"/>
          <w:lang w:eastAsia="zh-CN"/>
        </w:rPr>
        <w:t>N</w:t>
      </w:r>
      <w:r w:rsidRPr="002D7B17">
        <w:rPr>
          <w:rFonts w:cs="v4.2.0"/>
        </w:rPr>
        <w:t xml:space="preserve"> TDD cell search under fading propagation conditions</w:t>
      </w:r>
      <w:r>
        <w:tab/>
        <w:t>1914</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.1.1</w:t>
      </w:r>
      <w:r w:rsidRPr="007B73D4">
        <w:rPr>
          <w:rFonts w:asciiTheme="minorHAnsi" w:eastAsiaTheme="minorEastAsia" w:hAnsiTheme="minorHAnsi"/>
          <w:sz w:val="22"/>
          <w:szCs w:val="22"/>
        </w:rPr>
        <w:tab/>
      </w:r>
      <w:r w:rsidRPr="002D7B17">
        <w:rPr>
          <w:rFonts w:cs="v4.2.0"/>
        </w:rPr>
        <w:t>Test Purpose and Environment</w:t>
      </w:r>
      <w:r>
        <w:tab/>
        <w:t>1914</w:t>
      </w:r>
    </w:p>
    <w:p w:rsidR="007B73D4" w:rsidRDefault="007B73D4">
      <w:pPr>
        <w:pStyle w:val="TOC5"/>
        <w:rPr>
          <w:rFonts w:asciiTheme="minorHAnsi" w:eastAsiaTheme="minorEastAsia" w:hAnsiTheme="minorHAnsi" w:cstheme="minorBidi"/>
          <w:sz w:val="22"/>
          <w:szCs w:val="22"/>
        </w:rPr>
      </w:pPr>
      <w:r w:rsidRPr="007B73D4">
        <w:t>A.8.</w:t>
      </w:r>
      <w:r w:rsidRPr="007B73D4">
        <w:rPr>
          <w:lang w:eastAsia="zh-CN"/>
        </w:rPr>
        <w:t>7</w:t>
      </w:r>
      <w:r w:rsidRPr="007B73D4">
        <w:t>.1.1.1</w:t>
      </w:r>
      <w:r w:rsidRPr="007B73D4">
        <w:rPr>
          <w:rFonts w:asciiTheme="minorHAnsi" w:eastAsiaTheme="minorEastAsia" w:hAnsiTheme="minorHAnsi"/>
          <w:sz w:val="22"/>
          <w:szCs w:val="22"/>
        </w:rPr>
        <w:tab/>
      </w:r>
      <w:r w:rsidRPr="002D7B17">
        <w:rPr>
          <w:rFonts w:cs="v4.2.0"/>
        </w:rPr>
        <w:t>Void</w:t>
      </w:r>
      <w:r>
        <w:tab/>
        <w:t>1914</w:t>
      </w:r>
    </w:p>
    <w:p w:rsidR="007B73D4" w:rsidRDefault="007B73D4">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1914</w:t>
      </w:r>
    </w:p>
    <w:p w:rsidR="007B73D4" w:rsidRDefault="007B73D4">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1916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.1.2</w:t>
      </w:r>
      <w:r w:rsidRPr="007B73D4">
        <w:rPr>
          <w:rFonts w:asciiTheme="minorHAnsi" w:eastAsiaTheme="minorEastAsia" w:hAnsiTheme="minorHAnsi"/>
          <w:sz w:val="22"/>
          <w:szCs w:val="22"/>
        </w:rPr>
        <w:tab/>
      </w:r>
      <w:r w:rsidRPr="002D7B17">
        <w:rPr>
          <w:rFonts w:cs="v4.2.0"/>
        </w:rPr>
        <w:t>Test Requirements</w:t>
      </w:r>
      <w:r>
        <w:tab/>
        <w:t>1916</w:t>
      </w:r>
    </w:p>
    <w:p w:rsidR="007B73D4" w:rsidRDefault="007B73D4">
      <w:pPr>
        <w:pStyle w:val="TOC5"/>
        <w:rPr>
          <w:rFonts w:asciiTheme="minorHAnsi" w:eastAsiaTheme="minorEastAsia" w:hAnsiTheme="minorHAnsi" w:cstheme="minorBidi"/>
          <w:sz w:val="22"/>
          <w:szCs w:val="22"/>
        </w:rPr>
      </w:pPr>
      <w:r w:rsidRPr="007B73D4">
        <w:t>A.8.</w:t>
      </w:r>
      <w:r w:rsidRPr="007B73D4">
        <w:rPr>
          <w:lang w:eastAsia="zh-CN"/>
        </w:rPr>
        <w:t>7</w:t>
      </w:r>
      <w:r w:rsidRPr="007B73D4">
        <w:t>.1.</w:t>
      </w:r>
      <w:r w:rsidRPr="007B73D4">
        <w:rPr>
          <w:lang w:eastAsia="zh-CN"/>
        </w:rPr>
        <w:t>2</w:t>
      </w:r>
      <w:r w:rsidRPr="007B73D4">
        <w:t>.1</w:t>
      </w:r>
      <w:r w:rsidRPr="007B73D4">
        <w:rPr>
          <w:rFonts w:asciiTheme="minorHAnsi" w:eastAsiaTheme="minorEastAsia" w:hAnsiTheme="minorHAnsi"/>
          <w:sz w:val="22"/>
          <w:szCs w:val="22"/>
        </w:rPr>
        <w:tab/>
      </w:r>
      <w:r w:rsidRPr="002D7B17">
        <w:rPr>
          <w:rFonts w:cs="v4.2.0"/>
        </w:rPr>
        <w:t>Void</w:t>
      </w:r>
      <w:r>
        <w:tab/>
        <w:t>1916</w:t>
      </w:r>
    </w:p>
    <w:p w:rsidR="007B73D4" w:rsidRDefault="007B73D4">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1916</w:t>
      </w:r>
    </w:p>
    <w:p w:rsidR="007B73D4" w:rsidRDefault="007B73D4">
      <w:pPr>
        <w:pStyle w:val="TOC5"/>
        <w:rPr>
          <w:rFonts w:asciiTheme="minorHAnsi" w:eastAsiaTheme="minorEastAsia" w:hAnsiTheme="minorHAnsi" w:cstheme="minorBidi"/>
          <w:sz w:val="22"/>
          <w:szCs w:val="22"/>
        </w:rPr>
      </w:pPr>
      <w:r w:rsidRPr="007B73D4">
        <w:t>A.8.</w:t>
      </w:r>
      <w:r w:rsidRPr="007B73D4">
        <w:rPr>
          <w:lang w:eastAsia="zh-CN"/>
        </w:rPr>
        <w:t>7</w:t>
      </w:r>
      <w:r w:rsidRPr="007B73D4">
        <w:t>.1.</w:t>
      </w:r>
      <w:r w:rsidRPr="007B73D4">
        <w:rPr>
          <w:lang w:eastAsia="zh-CN"/>
        </w:rPr>
        <w:t>2</w:t>
      </w:r>
      <w:r w:rsidRPr="007B73D4">
        <w:t>.</w:t>
      </w:r>
      <w:r w:rsidRPr="007B73D4">
        <w:rPr>
          <w:lang w:eastAsia="zh-CN"/>
        </w:rPr>
        <w:t>3</w:t>
      </w:r>
      <w:r w:rsidRPr="007B73D4">
        <w:rPr>
          <w:rFonts w:asciiTheme="minorHAnsi" w:eastAsiaTheme="minorEastAsia" w:hAnsiTheme="minorHAnsi"/>
          <w:sz w:val="22"/>
          <w:szCs w:val="22"/>
        </w:rPr>
        <w:tab/>
      </w:r>
      <w:r w:rsidRPr="002D7B17">
        <w:rPr>
          <w:rFonts w:cs="v4.2.0"/>
          <w:lang w:eastAsia="zh-CN"/>
        </w:rPr>
        <w:t>Void</w:t>
      </w:r>
      <w:r>
        <w:tab/>
        <w:t>1916</w:t>
      </w:r>
    </w:p>
    <w:p w:rsidR="007B73D4" w:rsidRDefault="007B73D4">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1916</w:t>
      </w:r>
    </w:p>
    <w:p w:rsidR="007B73D4" w:rsidRDefault="007B73D4">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1916</w:t>
      </w:r>
    </w:p>
    <w:p w:rsidR="007B73D4" w:rsidRDefault="007B73D4">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1919</w:t>
      </w:r>
    </w:p>
    <w:p w:rsidR="007B73D4" w:rsidRDefault="007B73D4">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1920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3</w:t>
      </w:r>
      <w:r w:rsidRPr="007B73D4">
        <w:t>.1</w:t>
      </w:r>
      <w:r w:rsidRPr="007B73D4">
        <w:rPr>
          <w:rFonts w:asciiTheme="minorHAnsi" w:eastAsiaTheme="minorEastAsia" w:hAnsiTheme="minorHAnsi"/>
          <w:sz w:val="22"/>
          <w:szCs w:val="22"/>
        </w:rPr>
        <w:tab/>
      </w:r>
      <w:r w:rsidRPr="002D7B17">
        <w:rPr>
          <w:rFonts w:cs="v4.2.0"/>
          <w:snapToGrid w:val="0"/>
        </w:rPr>
        <w:t>Test Purpose and Environment</w:t>
      </w:r>
      <w:r>
        <w:tab/>
        <w:t>1920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3</w:t>
      </w:r>
      <w:r w:rsidRPr="007B73D4">
        <w:t>.</w:t>
      </w:r>
      <w:r w:rsidRPr="007B73D4">
        <w:rPr>
          <w:lang w:eastAsia="zh-CN"/>
        </w:rPr>
        <w:t>2</w:t>
      </w:r>
      <w:r w:rsidRPr="007B73D4">
        <w:rPr>
          <w:rFonts w:asciiTheme="minorHAnsi" w:eastAsiaTheme="minorEastAsia" w:hAnsiTheme="minorHAnsi"/>
          <w:sz w:val="22"/>
          <w:szCs w:val="22"/>
        </w:rPr>
        <w:tab/>
      </w:r>
      <w:r w:rsidRPr="002D7B17">
        <w:rPr>
          <w:rFonts w:cs="v4.2.0"/>
          <w:snapToGrid w:val="0"/>
        </w:rPr>
        <w:t>Test P</w:t>
      </w:r>
      <w:r w:rsidRPr="002D7B17">
        <w:rPr>
          <w:rFonts w:cs="v4.2.0"/>
          <w:snapToGrid w:val="0"/>
          <w:lang w:eastAsia="zh-CN"/>
        </w:rPr>
        <w:t>arameters</w:t>
      </w:r>
      <w:r>
        <w:tab/>
        <w:t>1920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3</w:t>
      </w:r>
      <w:r w:rsidRPr="007B73D4">
        <w:t>.</w:t>
      </w:r>
      <w:r w:rsidRPr="007B73D4">
        <w:rPr>
          <w:lang w:eastAsia="zh-CN"/>
        </w:rPr>
        <w:t>3</w:t>
      </w:r>
      <w:r w:rsidRPr="007B73D4">
        <w:rPr>
          <w:rFonts w:asciiTheme="minorHAnsi" w:eastAsiaTheme="minorEastAsia" w:hAnsiTheme="minorHAnsi"/>
          <w:sz w:val="22"/>
          <w:szCs w:val="22"/>
        </w:rPr>
        <w:tab/>
      </w:r>
      <w:r w:rsidRPr="002D7B17">
        <w:rPr>
          <w:rFonts w:cs="v4.2.0"/>
          <w:snapToGrid w:val="0"/>
        </w:rPr>
        <w:t>Test Requirements</w:t>
      </w:r>
      <w:r>
        <w:tab/>
        <w:t>1921</w:t>
      </w:r>
    </w:p>
    <w:p w:rsidR="007B73D4" w:rsidRDefault="007B73D4">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1922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.4.1</w:t>
      </w:r>
      <w:r w:rsidRPr="007B73D4">
        <w:rPr>
          <w:rFonts w:asciiTheme="minorHAnsi" w:eastAsiaTheme="minorEastAsia" w:hAnsiTheme="minorHAnsi" w:cstheme="minorBidi"/>
          <w:sz w:val="22"/>
          <w:szCs w:val="22"/>
        </w:rPr>
        <w:tab/>
      </w:r>
      <w:r w:rsidRPr="002D7B17">
        <w:rPr>
          <w:snapToGrid w:val="0"/>
        </w:rPr>
        <w:t>Test Purpose and Environment</w:t>
      </w:r>
      <w:r>
        <w:tab/>
        <w:t>1922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1924</w:t>
      </w:r>
    </w:p>
    <w:p w:rsidR="007B73D4" w:rsidRDefault="007B73D4">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1924</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7</w:t>
      </w:r>
      <w:r w:rsidRPr="007B73D4">
        <w:t>.</w:t>
      </w:r>
      <w:r w:rsidRPr="007B73D4">
        <w:rPr>
          <w:lang w:eastAsia="zh-CN"/>
        </w:rPr>
        <w:t>5</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1924</w:t>
      </w:r>
    </w:p>
    <w:p w:rsidR="007B73D4" w:rsidRDefault="007B73D4">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1926</w:t>
      </w:r>
    </w:p>
    <w:p w:rsidR="007B73D4" w:rsidRDefault="007B73D4">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1926</w:t>
      </w:r>
    </w:p>
    <w:p w:rsidR="007B73D4" w:rsidRDefault="007B73D4">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1926</w:t>
      </w:r>
    </w:p>
    <w:p w:rsidR="007B73D4" w:rsidRDefault="007B73D4">
      <w:pPr>
        <w:pStyle w:val="TOC4"/>
        <w:rPr>
          <w:rFonts w:asciiTheme="minorHAnsi" w:eastAsiaTheme="minorEastAsia" w:hAnsiTheme="minorHAnsi" w:cstheme="minorBidi"/>
          <w:sz w:val="22"/>
          <w:szCs w:val="22"/>
        </w:rPr>
      </w:pPr>
      <w:r w:rsidRPr="007B73D4">
        <w:t>A.8.7A.1.1</w:t>
      </w:r>
      <w:r w:rsidRPr="007B73D4">
        <w:rPr>
          <w:rFonts w:asciiTheme="minorHAnsi" w:eastAsiaTheme="minorEastAsia" w:hAnsiTheme="minorHAnsi" w:cstheme="minorBidi"/>
          <w:sz w:val="22"/>
          <w:szCs w:val="22"/>
        </w:rPr>
        <w:tab/>
      </w:r>
      <w:r w:rsidRPr="002D7B17">
        <w:rPr>
          <w:snapToGrid w:val="0"/>
        </w:rPr>
        <w:t>Test Purpose and Environment</w:t>
      </w:r>
      <w:r>
        <w:tab/>
        <w:t>1926</w:t>
      </w:r>
    </w:p>
    <w:p w:rsidR="007B73D4" w:rsidRDefault="007B73D4">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1929</w:t>
      </w:r>
    </w:p>
    <w:p w:rsidR="007B73D4" w:rsidRDefault="007B73D4">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1929</w:t>
      </w:r>
    </w:p>
    <w:p w:rsidR="007B73D4" w:rsidRDefault="007B73D4">
      <w:pPr>
        <w:pStyle w:val="TOC3"/>
        <w:rPr>
          <w:rFonts w:asciiTheme="minorHAnsi" w:eastAsiaTheme="minorEastAsia" w:hAnsiTheme="minorHAnsi" w:cstheme="minorBidi"/>
          <w:sz w:val="22"/>
          <w:szCs w:val="22"/>
        </w:rPr>
      </w:pPr>
      <w:r w:rsidRPr="007B73D4">
        <w:t>A.8.8.1</w:t>
      </w:r>
      <w:r w:rsidRPr="007B73D4">
        <w:rPr>
          <w:rFonts w:asciiTheme="minorHAnsi" w:eastAsiaTheme="minorEastAsia" w:hAnsiTheme="minorHAnsi"/>
          <w:sz w:val="22"/>
          <w:szCs w:val="22"/>
        </w:rPr>
        <w:tab/>
      </w:r>
      <w:r w:rsidRPr="002D7B17">
        <w:rPr>
          <w:rFonts w:cs="v4.2.0"/>
        </w:rPr>
        <w:t>E-UTRAN FDD – GSM event triggered reporting in AWGN</w:t>
      </w:r>
      <w:r>
        <w:tab/>
        <w:t>1929</w:t>
      </w:r>
    </w:p>
    <w:p w:rsidR="007B73D4" w:rsidRDefault="007B73D4">
      <w:pPr>
        <w:pStyle w:val="TOC4"/>
        <w:rPr>
          <w:rFonts w:asciiTheme="minorHAnsi" w:eastAsiaTheme="minorEastAsia" w:hAnsiTheme="minorHAnsi" w:cstheme="minorBidi"/>
          <w:sz w:val="22"/>
          <w:szCs w:val="22"/>
        </w:rPr>
      </w:pPr>
      <w:r w:rsidRPr="007B73D4">
        <w:t>A.8.8.1.1</w:t>
      </w:r>
      <w:r w:rsidRPr="007B73D4">
        <w:rPr>
          <w:rFonts w:asciiTheme="minorHAnsi" w:eastAsiaTheme="minorEastAsia" w:hAnsiTheme="minorHAnsi"/>
          <w:sz w:val="22"/>
          <w:szCs w:val="22"/>
        </w:rPr>
        <w:tab/>
      </w:r>
      <w:r w:rsidRPr="002D7B17">
        <w:rPr>
          <w:rFonts w:cs="v4.2.0"/>
          <w:snapToGrid w:val="0"/>
        </w:rPr>
        <w:t>Test Purpose and Environment</w:t>
      </w:r>
      <w:r>
        <w:tab/>
        <w:t>1929</w:t>
      </w:r>
    </w:p>
    <w:p w:rsidR="007B73D4" w:rsidRDefault="007B73D4">
      <w:pPr>
        <w:pStyle w:val="TOC4"/>
        <w:rPr>
          <w:rFonts w:asciiTheme="minorHAnsi" w:eastAsiaTheme="minorEastAsia" w:hAnsiTheme="minorHAnsi" w:cstheme="minorBidi"/>
          <w:sz w:val="22"/>
          <w:szCs w:val="22"/>
        </w:rPr>
      </w:pPr>
      <w:r w:rsidRPr="007B73D4">
        <w:t>A.8.8.1.2</w:t>
      </w:r>
      <w:r w:rsidRPr="007B73D4">
        <w:rPr>
          <w:rFonts w:asciiTheme="minorHAnsi" w:eastAsiaTheme="minorEastAsia" w:hAnsiTheme="minorHAnsi"/>
          <w:sz w:val="22"/>
          <w:szCs w:val="22"/>
        </w:rPr>
        <w:tab/>
      </w:r>
      <w:r w:rsidRPr="002D7B17">
        <w:rPr>
          <w:rFonts w:cs="v4.2.0"/>
          <w:snapToGrid w:val="0"/>
        </w:rPr>
        <w:t>Test Requirements</w:t>
      </w:r>
      <w:r>
        <w:tab/>
        <w:t>1931</w:t>
      </w:r>
    </w:p>
    <w:p w:rsidR="007B73D4" w:rsidRDefault="007B73D4">
      <w:pPr>
        <w:pStyle w:val="TOC3"/>
        <w:rPr>
          <w:rFonts w:asciiTheme="minorHAnsi" w:eastAsiaTheme="minorEastAsia" w:hAnsiTheme="minorHAnsi" w:cstheme="minorBidi"/>
          <w:sz w:val="22"/>
          <w:szCs w:val="22"/>
        </w:rPr>
      </w:pPr>
      <w:r w:rsidRPr="007B73D4">
        <w:t>A.8.8.2</w:t>
      </w:r>
      <w:r w:rsidRPr="007B73D4">
        <w:rPr>
          <w:rFonts w:asciiTheme="minorHAnsi" w:eastAsiaTheme="minorEastAsia" w:hAnsiTheme="minorHAnsi"/>
          <w:sz w:val="22"/>
          <w:szCs w:val="22"/>
        </w:rPr>
        <w:tab/>
      </w:r>
      <w:r w:rsidRPr="002D7B17">
        <w:rPr>
          <w:rFonts w:cs="v4.2.0"/>
        </w:rPr>
        <w:t>E-UTRAN FDD-GSM event triggered reporting when DRX is used in AWGN</w:t>
      </w:r>
      <w:r>
        <w:tab/>
        <w:t>1931</w:t>
      </w:r>
    </w:p>
    <w:p w:rsidR="007B73D4" w:rsidRDefault="007B73D4">
      <w:pPr>
        <w:pStyle w:val="TOC4"/>
        <w:rPr>
          <w:rFonts w:asciiTheme="minorHAnsi" w:eastAsiaTheme="minorEastAsia" w:hAnsiTheme="minorHAnsi" w:cstheme="minorBidi"/>
          <w:sz w:val="22"/>
          <w:szCs w:val="22"/>
        </w:rPr>
      </w:pPr>
      <w:r w:rsidRPr="007B73D4">
        <w:t>A.8.8.2.1</w:t>
      </w:r>
      <w:r w:rsidRPr="007B73D4">
        <w:rPr>
          <w:rFonts w:asciiTheme="minorHAnsi" w:eastAsiaTheme="minorEastAsia" w:hAnsiTheme="minorHAnsi"/>
          <w:sz w:val="22"/>
          <w:szCs w:val="22"/>
        </w:rPr>
        <w:tab/>
      </w:r>
      <w:r w:rsidRPr="002D7B17">
        <w:rPr>
          <w:rFonts w:cs="v4.2.0"/>
          <w:snapToGrid w:val="0"/>
        </w:rPr>
        <w:t>Test Purpose and Environment</w:t>
      </w:r>
      <w:r>
        <w:tab/>
        <w:t>1931</w:t>
      </w:r>
    </w:p>
    <w:p w:rsidR="007B73D4" w:rsidRDefault="007B73D4">
      <w:pPr>
        <w:pStyle w:val="TOC4"/>
        <w:rPr>
          <w:rFonts w:asciiTheme="minorHAnsi" w:eastAsiaTheme="minorEastAsia" w:hAnsiTheme="minorHAnsi" w:cstheme="minorBidi"/>
          <w:sz w:val="22"/>
          <w:szCs w:val="22"/>
        </w:rPr>
      </w:pPr>
      <w:r w:rsidRPr="007B73D4">
        <w:t>A.8.8.2.2</w:t>
      </w:r>
      <w:r w:rsidRPr="007B73D4">
        <w:rPr>
          <w:rFonts w:asciiTheme="minorHAnsi" w:eastAsiaTheme="minorEastAsia" w:hAnsiTheme="minorHAnsi" w:cstheme="minorBidi"/>
          <w:sz w:val="22"/>
          <w:szCs w:val="22"/>
        </w:rPr>
        <w:tab/>
      </w:r>
      <w:r w:rsidRPr="002D7B17">
        <w:rPr>
          <w:snapToGrid w:val="0"/>
        </w:rPr>
        <w:t>Test Requirements</w:t>
      </w:r>
      <w:r>
        <w:tab/>
        <w:t>1933</w:t>
      </w:r>
    </w:p>
    <w:p w:rsidR="007B73D4" w:rsidRDefault="007B73D4">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1934</w:t>
      </w:r>
    </w:p>
    <w:p w:rsidR="007B73D4" w:rsidRDefault="007B73D4">
      <w:pPr>
        <w:pStyle w:val="TOC4"/>
        <w:rPr>
          <w:rFonts w:asciiTheme="minorHAnsi" w:eastAsiaTheme="minorEastAsia" w:hAnsiTheme="minorHAnsi" w:cstheme="minorBidi"/>
          <w:sz w:val="22"/>
          <w:szCs w:val="22"/>
        </w:rPr>
      </w:pPr>
      <w:r w:rsidRPr="007B73D4">
        <w:t>A.8.8.3.1</w:t>
      </w:r>
      <w:r w:rsidRPr="007B73D4">
        <w:rPr>
          <w:rFonts w:asciiTheme="minorHAnsi" w:eastAsiaTheme="minorEastAsia" w:hAnsiTheme="minorHAnsi" w:cstheme="minorBidi"/>
          <w:sz w:val="22"/>
          <w:szCs w:val="22"/>
        </w:rPr>
        <w:tab/>
      </w:r>
      <w:r w:rsidRPr="002D7B17">
        <w:rPr>
          <w:snapToGrid w:val="0"/>
        </w:rPr>
        <w:t>Test Purpose and Environment</w:t>
      </w:r>
      <w:r>
        <w:tab/>
        <w:t>1934</w:t>
      </w:r>
    </w:p>
    <w:p w:rsidR="007B73D4" w:rsidRDefault="007B73D4">
      <w:pPr>
        <w:pStyle w:val="TOC4"/>
        <w:rPr>
          <w:rFonts w:asciiTheme="minorHAnsi" w:eastAsiaTheme="minorEastAsia" w:hAnsiTheme="minorHAnsi" w:cstheme="minorBidi"/>
          <w:sz w:val="22"/>
          <w:szCs w:val="22"/>
        </w:rPr>
      </w:pPr>
      <w:r w:rsidRPr="007B73D4">
        <w:t>A.8.8.3.2</w:t>
      </w:r>
      <w:r w:rsidRPr="007B73D4">
        <w:rPr>
          <w:rFonts w:asciiTheme="minorHAnsi" w:eastAsiaTheme="minorEastAsia" w:hAnsiTheme="minorHAnsi" w:cstheme="minorBidi"/>
          <w:sz w:val="22"/>
          <w:szCs w:val="22"/>
        </w:rPr>
        <w:tab/>
      </w:r>
      <w:r w:rsidRPr="002D7B17">
        <w:rPr>
          <w:snapToGrid w:val="0"/>
        </w:rPr>
        <w:t>Test Requirements</w:t>
      </w:r>
      <w:r>
        <w:tab/>
        <w:t>1935</w:t>
      </w:r>
    </w:p>
    <w:p w:rsidR="007B73D4" w:rsidRDefault="007B73D4">
      <w:pPr>
        <w:pStyle w:val="TOC2"/>
        <w:rPr>
          <w:rFonts w:asciiTheme="minorHAnsi" w:eastAsiaTheme="minorEastAsia" w:hAnsiTheme="minorHAnsi" w:cstheme="minorBidi"/>
          <w:sz w:val="22"/>
          <w:szCs w:val="22"/>
        </w:rPr>
      </w:pPr>
      <w:r w:rsidRPr="007B73D4">
        <w:t>A.8.</w:t>
      </w:r>
      <w:r w:rsidRPr="007B73D4">
        <w:rPr>
          <w:lang w:eastAsia="zh-CN"/>
        </w:rPr>
        <w:t>9</w:t>
      </w:r>
      <w:r w:rsidRPr="007B73D4">
        <w:rPr>
          <w:rFonts w:asciiTheme="minorHAnsi" w:eastAsiaTheme="minorEastAsia" w:hAnsiTheme="minorHAnsi" w:cstheme="minorBidi"/>
          <w:sz w:val="22"/>
          <w:szCs w:val="22"/>
        </w:rPr>
        <w:tab/>
      </w:r>
      <w:r w:rsidRPr="002D7B17">
        <w:rPr>
          <w:lang w:val="sv-SE" w:eastAsia="zh-CN"/>
        </w:rPr>
        <w:t>E-UTRAN F</w:t>
      </w:r>
      <w:r w:rsidRPr="002D7B17">
        <w:rPr>
          <w:lang w:val="sv-SE"/>
        </w:rPr>
        <w:t>DD</w:t>
      </w:r>
      <w:r w:rsidRPr="002D7B17">
        <w:rPr>
          <w:lang w:val="sv-SE" w:eastAsia="zh-CN"/>
        </w:rPr>
        <w:t xml:space="preserve"> </w:t>
      </w:r>
      <w:r w:rsidRPr="002D7B17">
        <w:rPr>
          <w:lang w:val="sv-SE"/>
        </w:rPr>
        <w:t>-</w:t>
      </w:r>
      <w:r w:rsidRPr="002D7B17">
        <w:rPr>
          <w:lang w:val="sv-SE" w:eastAsia="zh-CN"/>
        </w:rPr>
        <w:t xml:space="preserve"> UTRAN T</w:t>
      </w:r>
      <w:r w:rsidRPr="002D7B17">
        <w:rPr>
          <w:lang w:val="sv-SE"/>
        </w:rPr>
        <w:t>DD measurements</w:t>
      </w:r>
      <w:r>
        <w:tab/>
        <w:t>1936</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9</w:t>
      </w:r>
      <w:r w:rsidRPr="007B73D4">
        <w:t>.1</w:t>
      </w:r>
      <w:r w:rsidRPr="007B73D4">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2D7B17">
        <w:rPr>
          <w:rFonts w:cs="v4.2.0"/>
        </w:rPr>
        <w:t xml:space="preserve"> </w:t>
      </w:r>
      <w:r w:rsidRPr="002D7B17">
        <w:rPr>
          <w:rFonts w:cs="v4.2.0"/>
          <w:lang w:eastAsia="zh-CN"/>
        </w:rPr>
        <w:t>e</w:t>
      </w:r>
      <w:r w:rsidRPr="002D7B17">
        <w:rPr>
          <w:rFonts w:cs="v4.2.0"/>
        </w:rPr>
        <w:t>vent triggered reporting in fading propagation conditions</w:t>
      </w:r>
      <w:r>
        <w:tab/>
        <w:t>1936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9</w:t>
      </w:r>
      <w:r w:rsidRPr="007B73D4">
        <w:t>.1.1</w:t>
      </w:r>
      <w:r w:rsidRPr="007B73D4">
        <w:rPr>
          <w:rFonts w:asciiTheme="minorHAnsi" w:eastAsiaTheme="minorEastAsia" w:hAnsiTheme="minorHAnsi"/>
          <w:sz w:val="22"/>
          <w:szCs w:val="22"/>
        </w:rPr>
        <w:tab/>
      </w:r>
      <w:r w:rsidRPr="002D7B17">
        <w:rPr>
          <w:rFonts w:cs="v4.2.0"/>
          <w:snapToGrid w:val="0"/>
        </w:rPr>
        <w:t>Test Purpose and Environment</w:t>
      </w:r>
      <w:r>
        <w:tab/>
        <w:t>1936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9</w:t>
      </w:r>
      <w:r w:rsidRPr="007B73D4">
        <w:t>.1.2</w:t>
      </w:r>
      <w:r w:rsidRPr="007B73D4">
        <w:rPr>
          <w:rFonts w:asciiTheme="minorHAnsi" w:eastAsiaTheme="minorEastAsia" w:hAnsiTheme="minorHAnsi"/>
          <w:sz w:val="22"/>
          <w:szCs w:val="22"/>
        </w:rPr>
        <w:tab/>
      </w:r>
      <w:r w:rsidRPr="002D7B17">
        <w:rPr>
          <w:rFonts w:cs="v4.2.0"/>
          <w:snapToGrid w:val="0"/>
        </w:rPr>
        <w:t>Test Requirements</w:t>
      </w:r>
      <w:r>
        <w:tab/>
        <w:t>1937</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9</w:t>
      </w:r>
      <w:r w:rsidRPr="007B73D4">
        <w:t>.</w:t>
      </w:r>
      <w:r w:rsidRPr="007B73D4">
        <w:rPr>
          <w:lang w:eastAsia="zh-CN"/>
        </w:rPr>
        <w:t>2</w:t>
      </w:r>
      <w:r w:rsidRPr="007B73D4">
        <w:rPr>
          <w:rFonts w:asciiTheme="minorHAnsi" w:eastAsiaTheme="minorEastAsia" w:hAnsiTheme="minorHAnsi"/>
          <w:sz w:val="22"/>
          <w:szCs w:val="22"/>
        </w:rPr>
        <w:tab/>
      </w:r>
      <w:r w:rsidRPr="002D7B17">
        <w:rPr>
          <w:rFonts w:cs="v4.2.0"/>
        </w:rPr>
        <w:t>E-UTRA</w:t>
      </w:r>
      <w:r w:rsidRPr="002D7B17">
        <w:rPr>
          <w:rFonts w:cs="v4.2.0"/>
          <w:lang w:eastAsia="zh-CN"/>
        </w:rPr>
        <w:t>N</w:t>
      </w:r>
      <w:r w:rsidRPr="002D7B17">
        <w:rPr>
          <w:rFonts w:cs="v4.2.0"/>
        </w:rPr>
        <w:t xml:space="preserve"> </w:t>
      </w:r>
      <w:r w:rsidRPr="002D7B17">
        <w:rPr>
          <w:rFonts w:cs="v4.2.0"/>
          <w:lang w:eastAsia="zh-CN"/>
        </w:rPr>
        <w:t>F</w:t>
      </w:r>
      <w:r w:rsidRPr="002D7B17">
        <w:rPr>
          <w:rFonts w:cs="v4.2.0"/>
        </w:rPr>
        <w:t xml:space="preserve">DD </w:t>
      </w:r>
      <w:r w:rsidRPr="002D7B17">
        <w:rPr>
          <w:rFonts w:cs="v4.2.0"/>
          <w:lang w:eastAsia="zh-CN"/>
        </w:rPr>
        <w:t xml:space="preserve">- </w:t>
      </w:r>
      <w:r w:rsidRPr="002D7B17">
        <w:rPr>
          <w:rFonts w:cs="v4.2.0"/>
        </w:rPr>
        <w:t>UTRA</w:t>
      </w:r>
      <w:r w:rsidRPr="002D7B17">
        <w:rPr>
          <w:rFonts w:cs="v4.2.0"/>
          <w:lang w:eastAsia="zh-CN"/>
        </w:rPr>
        <w:t>N</w:t>
      </w:r>
      <w:r w:rsidRPr="002D7B17">
        <w:rPr>
          <w:rFonts w:cs="v4.2.0"/>
        </w:rPr>
        <w:t xml:space="preserve"> TDD </w:t>
      </w:r>
      <w:r>
        <w:t>enhanced cell identification under AWGN propagation conditions</w:t>
      </w:r>
      <w:r>
        <w:tab/>
        <w:t>1938</w:t>
      </w:r>
    </w:p>
    <w:p w:rsidR="007B73D4" w:rsidRDefault="007B73D4">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1938</w:t>
      </w:r>
    </w:p>
    <w:p w:rsidR="007B73D4" w:rsidRDefault="007B73D4">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1940</w:t>
      </w:r>
    </w:p>
    <w:p w:rsidR="007B73D4" w:rsidRDefault="007B73D4">
      <w:pPr>
        <w:pStyle w:val="TOC3"/>
        <w:rPr>
          <w:rFonts w:asciiTheme="minorHAnsi" w:eastAsiaTheme="minorEastAsia" w:hAnsiTheme="minorHAnsi" w:cstheme="minorBidi"/>
          <w:sz w:val="22"/>
          <w:szCs w:val="22"/>
        </w:rPr>
      </w:pPr>
      <w:r w:rsidRPr="007B73D4">
        <w:t>A.8.10</w:t>
      </w:r>
      <w:r w:rsidRPr="007B73D4">
        <w:rPr>
          <w:rFonts w:asciiTheme="minorHAnsi" w:eastAsiaTheme="minorEastAsia" w:hAnsiTheme="minorHAnsi"/>
          <w:sz w:val="22"/>
          <w:szCs w:val="22"/>
        </w:rPr>
        <w:tab/>
      </w:r>
      <w:r w:rsidRPr="002D7B17">
        <w:rPr>
          <w:rFonts w:cs="v4.2.0"/>
        </w:rPr>
        <w:t>E-UTRAN TDD – GSM Measurements</w:t>
      </w:r>
      <w:r>
        <w:tab/>
        <w:t>1940</w:t>
      </w:r>
    </w:p>
    <w:p w:rsidR="007B73D4" w:rsidRDefault="007B73D4">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1940</w:t>
      </w:r>
    </w:p>
    <w:p w:rsidR="007B73D4" w:rsidRDefault="007B73D4">
      <w:pPr>
        <w:pStyle w:val="TOC4"/>
        <w:rPr>
          <w:rFonts w:asciiTheme="minorHAnsi" w:eastAsiaTheme="minorEastAsia" w:hAnsiTheme="minorHAnsi" w:cstheme="minorBidi"/>
          <w:sz w:val="22"/>
          <w:szCs w:val="22"/>
        </w:rPr>
      </w:pPr>
      <w:r w:rsidRPr="007B73D4">
        <w:t>A.8.10.1.1</w:t>
      </w:r>
      <w:r w:rsidRPr="007B73D4">
        <w:rPr>
          <w:rFonts w:asciiTheme="minorHAnsi" w:eastAsiaTheme="minorEastAsia" w:hAnsiTheme="minorHAnsi"/>
          <w:sz w:val="22"/>
          <w:szCs w:val="22"/>
        </w:rPr>
        <w:tab/>
      </w:r>
      <w:r w:rsidRPr="002D7B17">
        <w:rPr>
          <w:rFonts w:cs="v4.2.0"/>
          <w:snapToGrid w:val="0"/>
        </w:rPr>
        <w:t>Test Purpose and Environment</w:t>
      </w:r>
      <w:r>
        <w:tab/>
        <w:t>1940</w:t>
      </w:r>
    </w:p>
    <w:p w:rsidR="007B73D4" w:rsidRDefault="007B73D4">
      <w:pPr>
        <w:pStyle w:val="TOC4"/>
        <w:rPr>
          <w:rFonts w:asciiTheme="minorHAnsi" w:eastAsiaTheme="minorEastAsia" w:hAnsiTheme="minorHAnsi" w:cstheme="minorBidi"/>
          <w:sz w:val="22"/>
          <w:szCs w:val="22"/>
        </w:rPr>
      </w:pPr>
      <w:r w:rsidRPr="007B73D4">
        <w:t>A.8.10.1.2</w:t>
      </w:r>
      <w:r w:rsidRPr="007B73D4">
        <w:rPr>
          <w:rFonts w:asciiTheme="minorHAnsi" w:eastAsiaTheme="minorEastAsia" w:hAnsiTheme="minorHAnsi"/>
          <w:sz w:val="22"/>
          <w:szCs w:val="22"/>
        </w:rPr>
        <w:tab/>
      </w:r>
      <w:r w:rsidRPr="002D7B17">
        <w:rPr>
          <w:rFonts w:cs="v4.2.0"/>
          <w:snapToGrid w:val="0"/>
        </w:rPr>
        <w:t>Test Requirements</w:t>
      </w:r>
      <w:r>
        <w:tab/>
        <w:t>1941</w:t>
      </w:r>
    </w:p>
    <w:p w:rsidR="007B73D4" w:rsidRDefault="007B73D4">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1942</w:t>
      </w:r>
    </w:p>
    <w:p w:rsidR="007B73D4" w:rsidRDefault="007B73D4">
      <w:pPr>
        <w:pStyle w:val="TOC4"/>
        <w:rPr>
          <w:rFonts w:asciiTheme="minorHAnsi" w:eastAsiaTheme="minorEastAsia" w:hAnsiTheme="minorHAnsi" w:cstheme="minorBidi"/>
          <w:sz w:val="22"/>
          <w:szCs w:val="22"/>
        </w:rPr>
      </w:pPr>
      <w:r w:rsidRPr="007B73D4">
        <w:t>A.8.10.2.1</w:t>
      </w:r>
      <w:r w:rsidRPr="007B73D4">
        <w:rPr>
          <w:rFonts w:asciiTheme="minorHAnsi" w:eastAsiaTheme="minorEastAsia" w:hAnsiTheme="minorHAnsi"/>
          <w:sz w:val="22"/>
          <w:szCs w:val="22"/>
        </w:rPr>
        <w:tab/>
      </w:r>
      <w:r w:rsidRPr="002D7B17">
        <w:rPr>
          <w:rFonts w:cs="v4.2.0"/>
          <w:snapToGrid w:val="0"/>
        </w:rPr>
        <w:t>Test Purpose and Environment</w:t>
      </w:r>
      <w:r>
        <w:tab/>
        <w:t>1942</w:t>
      </w:r>
    </w:p>
    <w:p w:rsidR="007B73D4" w:rsidRDefault="007B73D4">
      <w:pPr>
        <w:pStyle w:val="TOC4"/>
        <w:rPr>
          <w:rFonts w:asciiTheme="minorHAnsi" w:eastAsiaTheme="minorEastAsia" w:hAnsiTheme="minorHAnsi" w:cstheme="minorBidi"/>
          <w:sz w:val="22"/>
          <w:szCs w:val="22"/>
        </w:rPr>
      </w:pPr>
      <w:r w:rsidRPr="007B73D4">
        <w:t>A.8.10.2.2</w:t>
      </w:r>
      <w:r w:rsidRPr="007B73D4">
        <w:rPr>
          <w:rFonts w:asciiTheme="minorHAnsi" w:eastAsiaTheme="minorEastAsia" w:hAnsiTheme="minorHAnsi"/>
          <w:sz w:val="22"/>
          <w:szCs w:val="22"/>
        </w:rPr>
        <w:tab/>
      </w:r>
      <w:r w:rsidRPr="002D7B17">
        <w:rPr>
          <w:rFonts w:cs="v4.2.0"/>
          <w:snapToGrid w:val="0"/>
        </w:rPr>
        <w:t>Test Requirements</w:t>
      </w:r>
      <w:r>
        <w:tab/>
        <w:t>1944</w:t>
      </w:r>
    </w:p>
    <w:p w:rsidR="007B73D4" w:rsidRDefault="007B73D4">
      <w:pPr>
        <w:pStyle w:val="TOC2"/>
        <w:rPr>
          <w:rFonts w:asciiTheme="minorHAnsi" w:eastAsiaTheme="minorEastAsia" w:hAnsiTheme="minorHAnsi" w:cstheme="minorBidi"/>
          <w:sz w:val="22"/>
          <w:szCs w:val="22"/>
        </w:rPr>
      </w:pPr>
      <w:r w:rsidRPr="007B73D4">
        <w:t>A.8.11</w:t>
      </w:r>
      <w:r w:rsidRPr="007B73D4">
        <w:rPr>
          <w:rFonts w:asciiTheme="minorHAnsi" w:hAnsiTheme="minorHAnsi" w:cstheme="minorBidi"/>
          <w:sz w:val="22"/>
          <w:szCs w:val="22"/>
        </w:rPr>
        <w:tab/>
      </w:r>
      <w:r w:rsidRPr="002D7B17">
        <w:rPr>
          <w:rFonts w:eastAsia="SimSun"/>
        </w:rPr>
        <w:t>Monitoring of Multiple Layers</w:t>
      </w:r>
      <w:r>
        <w:tab/>
        <w:t>1944</w:t>
      </w:r>
    </w:p>
    <w:p w:rsidR="007B73D4" w:rsidRDefault="007B73D4">
      <w:pPr>
        <w:pStyle w:val="TOC3"/>
        <w:rPr>
          <w:rFonts w:asciiTheme="minorHAnsi" w:eastAsiaTheme="minorEastAsia" w:hAnsiTheme="minorHAnsi" w:cstheme="minorBidi"/>
          <w:sz w:val="22"/>
          <w:szCs w:val="22"/>
        </w:rPr>
      </w:pPr>
      <w:r>
        <w:lastRenderedPageBreak/>
        <w:t>A.8.11.1</w:t>
      </w:r>
      <w:r>
        <w:rPr>
          <w:rFonts w:asciiTheme="minorHAnsi" w:eastAsiaTheme="minorEastAsia" w:hAnsiTheme="minorHAnsi" w:cstheme="minorBidi"/>
          <w:sz w:val="22"/>
          <w:szCs w:val="22"/>
        </w:rPr>
        <w:tab/>
      </w:r>
      <w:r>
        <w:t>Multiple E-UTRAN FDD-FDD Inter-frequency event triggered reporting under fading propagation conditions</w:t>
      </w:r>
      <w:r>
        <w:tab/>
        <w:t>1944</w:t>
      </w:r>
    </w:p>
    <w:p w:rsidR="007B73D4" w:rsidRDefault="007B73D4">
      <w:pPr>
        <w:pStyle w:val="TOC4"/>
        <w:rPr>
          <w:rFonts w:asciiTheme="minorHAnsi" w:eastAsiaTheme="minorEastAsia" w:hAnsiTheme="minorHAnsi" w:cstheme="minorBidi"/>
          <w:sz w:val="22"/>
          <w:szCs w:val="22"/>
        </w:rPr>
      </w:pPr>
      <w:r w:rsidRPr="007B73D4">
        <w:t>A.8.11.1.1</w:t>
      </w:r>
      <w:r w:rsidRPr="007B73D4">
        <w:rPr>
          <w:rFonts w:asciiTheme="minorHAnsi" w:eastAsiaTheme="minorEastAsia" w:hAnsiTheme="minorHAnsi" w:cstheme="minorBidi"/>
          <w:sz w:val="22"/>
          <w:szCs w:val="22"/>
        </w:rPr>
        <w:tab/>
      </w:r>
      <w:r w:rsidRPr="002D7B17">
        <w:rPr>
          <w:snapToGrid w:val="0"/>
        </w:rPr>
        <w:t>Test Purpose and Environment</w:t>
      </w:r>
      <w:r>
        <w:tab/>
        <w:t>1944</w:t>
      </w:r>
    </w:p>
    <w:p w:rsidR="007B73D4" w:rsidRDefault="007B73D4">
      <w:pPr>
        <w:pStyle w:val="TOC4"/>
        <w:rPr>
          <w:rFonts w:asciiTheme="minorHAnsi" w:eastAsiaTheme="minorEastAsia" w:hAnsiTheme="minorHAnsi" w:cstheme="minorBidi"/>
          <w:sz w:val="22"/>
          <w:szCs w:val="22"/>
        </w:rPr>
      </w:pPr>
      <w:r w:rsidRPr="007B73D4">
        <w:t>A.8.11.1.2</w:t>
      </w:r>
      <w:r w:rsidRPr="007B73D4">
        <w:rPr>
          <w:rFonts w:asciiTheme="minorHAnsi" w:eastAsiaTheme="minorEastAsia" w:hAnsiTheme="minorHAnsi" w:cstheme="minorBidi"/>
          <w:sz w:val="22"/>
          <w:szCs w:val="22"/>
        </w:rPr>
        <w:tab/>
      </w:r>
      <w:r w:rsidRPr="002D7B17">
        <w:rPr>
          <w:snapToGrid w:val="0"/>
        </w:rPr>
        <w:t>Test Requirements</w:t>
      </w:r>
      <w:r>
        <w:tab/>
        <w:t>1946</w:t>
      </w:r>
    </w:p>
    <w:p w:rsidR="007B73D4" w:rsidRDefault="007B73D4">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1947</w:t>
      </w:r>
    </w:p>
    <w:p w:rsidR="007B73D4" w:rsidRDefault="007B73D4">
      <w:pPr>
        <w:pStyle w:val="TOC4"/>
        <w:rPr>
          <w:rFonts w:asciiTheme="minorHAnsi" w:eastAsiaTheme="minorEastAsia" w:hAnsiTheme="minorHAnsi" w:cstheme="minorBidi"/>
          <w:sz w:val="22"/>
          <w:szCs w:val="22"/>
        </w:rPr>
      </w:pPr>
      <w:r w:rsidRPr="007B73D4">
        <w:t>A.8.11.2.1</w:t>
      </w:r>
      <w:r w:rsidRPr="007B73D4">
        <w:rPr>
          <w:rFonts w:asciiTheme="minorHAnsi" w:eastAsiaTheme="minorEastAsia" w:hAnsiTheme="minorHAnsi"/>
          <w:sz w:val="22"/>
          <w:szCs w:val="22"/>
        </w:rPr>
        <w:tab/>
      </w:r>
      <w:r w:rsidRPr="002D7B17">
        <w:rPr>
          <w:rFonts w:cs="v4.2.0"/>
          <w:snapToGrid w:val="0"/>
        </w:rPr>
        <w:t>Test Purpose and Environment</w:t>
      </w:r>
      <w:r>
        <w:tab/>
        <w:t>1947</w:t>
      </w:r>
    </w:p>
    <w:p w:rsidR="007B73D4" w:rsidRDefault="007B73D4">
      <w:pPr>
        <w:pStyle w:val="TOC4"/>
        <w:rPr>
          <w:rFonts w:asciiTheme="minorHAnsi" w:eastAsiaTheme="minorEastAsia" w:hAnsiTheme="minorHAnsi" w:cstheme="minorBidi"/>
          <w:sz w:val="22"/>
          <w:szCs w:val="22"/>
        </w:rPr>
      </w:pPr>
      <w:r w:rsidRPr="007B73D4">
        <w:t>A.8.11.2.2</w:t>
      </w:r>
      <w:r w:rsidRPr="007B73D4">
        <w:rPr>
          <w:rFonts w:asciiTheme="minorHAnsi" w:eastAsiaTheme="minorEastAsia" w:hAnsiTheme="minorHAnsi"/>
          <w:sz w:val="22"/>
          <w:szCs w:val="22"/>
        </w:rPr>
        <w:tab/>
      </w:r>
      <w:r w:rsidRPr="002D7B17">
        <w:rPr>
          <w:rFonts w:cs="v4.2.0"/>
          <w:snapToGrid w:val="0"/>
        </w:rPr>
        <w:t>Test Requirements</w:t>
      </w:r>
      <w:r>
        <w:tab/>
        <w:t>1948</w:t>
      </w:r>
    </w:p>
    <w:p w:rsidR="007B73D4" w:rsidRDefault="007B73D4">
      <w:pPr>
        <w:pStyle w:val="TOC3"/>
        <w:rPr>
          <w:rFonts w:asciiTheme="minorHAnsi" w:eastAsiaTheme="minorEastAsia" w:hAnsiTheme="minorHAnsi" w:cstheme="minorBidi"/>
          <w:sz w:val="22"/>
          <w:szCs w:val="22"/>
        </w:rPr>
      </w:pPr>
      <w:r w:rsidRPr="007B73D4">
        <w:t>A.8.11.3</w:t>
      </w:r>
      <w:r w:rsidRPr="007B73D4">
        <w:rPr>
          <w:rFonts w:asciiTheme="minorHAnsi" w:eastAsiaTheme="minorEastAsia" w:hAnsiTheme="minorHAnsi"/>
          <w:sz w:val="22"/>
          <w:szCs w:val="22"/>
        </w:rPr>
        <w:tab/>
      </w:r>
      <w:r w:rsidRPr="002D7B17">
        <w:rPr>
          <w:rFonts w:cs="v4.2.0"/>
        </w:rPr>
        <w:t>E-UTRAN FDD-FDD Inter-frequency and UTRAN FDD event triggered reporting under fading propagation conditions</w:t>
      </w:r>
      <w:r>
        <w:tab/>
        <w:t>1948</w:t>
      </w:r>
    </w:p>
    <w:p w:rsidR="007B73D4" w:rsidRDefault="007B73D4">
      <w:pPr>
        <w:pStyle w:val="TOC4"/>
        <w:rPr>
          <w:rFonts w:asciiTheme="minorHAnsi" w:eastAsiaTheme="minorEastAsia" w:hAnsiTheme="minorHAnsi" w:cstheme="minorBidi"/>
          <w:sz w:val="22"/>
          <w:szCs w:val="22"/>
        </w:rPr>
      </w:pPr>
      <w:r w:rsidRPr="007B73D4">
        <w:t>A.8.11.3.1</w:t>
      </w:r>
      <w:r w:rsidRPr="007B73D4">
        <w:rPr>
          <w:rFonts w:asciiTheme="minorHAnsi" w:eastAsiaTheme="minorEastAsia" w:hAnsiTheme="minorHAnsi"/>
          <w:sz w:val="22"/>
          <w:szCs w:val="22"/>
        </w:rPr>
        <w:tab/>
      </w:r>
      <w:r w:rsidRPr="002D7B17">
        <w:rPr>
          <w:rFonts w:cs="v4.2.0"/>
          <w:snapToGrid w:val="0"/>
        </w:rPr>
        <w:t>Test Purpose and Environment</w:t>
      </w:r>
      <w:r>
        <w:tab/>
        <w:t>1948</w:t>
      </w:r>
    </w:p>
    <w:p w:rsidR="007B73D4" w:rsidRDefault="007B73D4">
      <w:pPr>
        <w:pStyle w:val="TOC4"/>
        <w:rPr>
          <w:rFonts w:asciiTheme="minorHAnsi" w:eastAsiaTheme="minorEastAsia" w:hAnsiTheme="minorHAnsi" w:cstheme="minorBidi"/>
          <w:sz w:val="22"/>
          <w:szCs w:val="22"/>
        </w:rPr>
      </w:pPr>
      <w:r w:rsidRPr="007B73D4">
        <w:t>A.8.11.3.2</w:t>
      </w:r>
      <w:r w:rsidRPr="007B73D4">
        <w:rPr>
          <w:rFonts w:asciiTheme="minorHAnsi" w:eastAsiaTheme="minorEastAsia" w:hAnsiTheme="minorHAnsi"/>
          <w:sz w:val="22"/>
          <w:szCs w:val="22"/>
        </w:rPr>
        <w:tab/>
      </w:r>
      <w:r w:rsidRPr="002D7B17">
        <w:rPr>
          <w:rFonts w:cs="v4.2.0"/>
          <w:snapToGrid w:val="0"/>
        </w:rPr>
        <w:t>Test Requirements</w:t>
      </w:r>
      <w:r>
        <w:tab/>
        <w:t>1951</w:t>
      </w:r>
    </w:p>
    <w:p w:rsidR="007B73D4" w:rsidRDefault="007B73D4">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1951</w:t>
      </w:r>
    </w:p>
    <w:p w:rsidR="007B73D4" w:rsidRDefault="007B73D4">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1951</w:t>
      </w:r>
    </w:p>
    <w:p w:rsidR="007B73D4" w:rsidRDefault="007B73D4">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1954</w:t>
      </w:r>
    </w:p>
    <w:p w:rsidR="007B73D4" w:rsidRDefault="007B73D4">
      <w:pPr>
        <w:pStyle w:val="TOC3"/>
        <w:rPr>
          <w:rFonts w:asciiTheme="minorHAnsi" w:eastAsiaTheme="minorEastAsia" w:hAnsiTheme="minorHAnsi" w:cstheme="minorBidi"/>
          <w:sz w:val="22"/>
          <w:szCs w:val="22"/>
        </w:rPr>
      </w:pPr>
      <w:r w:rsidRPr="007B73D4">
        <w:t>A.8.11.5</w:t>
      </w:r>
      <w:r w:rsidRPr="007B73D4">
        <w:rPr>
          <w:rFonts w:asciiTheme="minorHAnsi" w:eastAsiaTheme="minorEastAsia" w:hAnsiTheme="minorHAnsi"/>
          <w:sz w:val="22"/>
          <w:szCs w:val="22"/>
        </w:rPr>
        <w:tab/>
      </w:r>
      <w:r w:rsidRPr="002D7B17">
        <w:rPr>
          <w:rFonts w:cs="v4.2.0"/>
        </w:rPr>
        <w:t>Combined E-UTRAN FDD – E-UTRA FDD and GSM cell search. E-UTRA cells in fading; GSM cell in static propagation conditions</w:t>
      </w:r>
      <w:r>
        <w:tab/>
        <w:t>1954</w:t>
      </w:r>
    </w:p>
    <w:p w:rsidR="007B73D4" w:rsidRDefault="007B73D4">
      <w:pPr>
        <w:pStyle w:val="TOC4"/>
        <w:rPr>
          <w:rFonts w:asciiTheme="minorHAnsi" w:eastAsiaTheme="minorEastAsia" w:hAnsiTheme="minorHAnsi" w:cstheme="minorBidi"/>
          <w:sz w:val="22"/>
          <w:szCs w:val="22"/>
        </w:rPr>
      </w:pPr>
      <w:r w:rsidRPr="007B73D4">
        <w:t>A.8.11.5.1</w:t>
      </w:r>
      <w:r w:rsidRPr="007B73D4">
        <w:rPr>
          <w:rFonts w:asciiTheme="minorHAnsi" w:eastAsiaTheme="minorEastAsia" w:hAnsiTheme="minorHAnsi"/>
          <w:sz w:val="22"/>
          <w:szCs w:val="22"/>
        </w:rPr>
        <w:tab/>
      </w:r>
      <w:r w:rsidRPr="002D7B17">
        <w:rPr>
          <w:rFonts w:cs="v4.2.0"/>
          <w:snapToGrid w:val="0"/>
        </w:rPr>
        <w:t>Test Purpose and Environment</w:t>
      </w:r>
      <w:r>
        <w:tab/>
        <w:t>1954</w:t>
      </w:r>
    </w:p>
    <w:p w:rsidR="007B73D4" w:rsidRDefault="007B73D4">
      <w:pPr>
        <w:pStyle w:val="TOC4"/>
        <w:rPr>
          <w:rFonts w:asciiTheme="minorHAnsi" w:eastAsiaTheme="minorEastAsia" w:hAnsiTheme="minorHAnsi" w:cstheme="minorBidi"/>
          <w:sz w:val="22"/>
          <w:szCs w:val="22"/>
        </w:rPr>
      </w:pPr>
      <w:r w:rsidRPr="007B73D4">
        <w:t>A.8.11.5.2</w:t>
      </w:r>
      <w:r w:rsidRPr="007B73D4">
        <w:rPr>
          <w:rFonts w:asciiTheme="minorHAnsi" w:eastAsiaTheme="minorEastAsia" w:hAnsiTheme="minorHAnsi"/>
          <w:sz w:val="22"/>
          <w:szCs w:val="22"/>
        </w:rPr>
        <w:tab/>
      </w:r>
      <w:r w:rsidRPr="002D7B17">
        <w:rPr>
          <w:rFonts w:cs="v4.2.0"/>
          <w:snapToGrid w:val="0"/>
        </w:rPr>
        <w:t>Test Requirements</w:t>
      </w:r>
      <w:r>
        <w:tab/>
        <w:t>1956</w:t>
      </w:r>
    </w:p>
    <w:p w:rsidR="007B73D4" w:rsidRDefault="007B73D4">
      <w:pPr>
        <w:pStyle w:val="TOC3"/>
        <w:rPr>
          <w:rFonts w:asciiTheme="minorHAnsi" w:eastAsiaTheme="minorEastAsia" w:hAnsiTheme="minorHAnsi" w:cstheme="minorBidi"/>
          <w:sz w:val="22"/>
          <w:szCs w:val="22"/>
        </w:rPr>
      </w:pPr>
      <w:r w:rsidRPr="007B73D4">
        <w:t>A.8.11.6</w:t>
      </w:r>
      <w:r w:rsidRPr="007B73D4">
        <w:rPr>
          <w:rFonts w:asciiTheme="minorHAnsi" w:eastAsiaTheme="minorEastAsia" w:hAnsiTheme="minorHAnsi"/>
          <w:sz w:val="22"/>
          <w:szCs w:val="22"/>
        </w:rPr>
        <w:tab/>
      </w:r>
      <w:r w:rsidRPr="002D7B17">
        <w:rPr>
          <w:rFonts w:cs="v4.2.0"/>
        </w:rPr>
        <w:t>Combined E-UTRAN TDD – E-UTRA TDD and GSM cell search. E-UTRA cells in fading; GSM cell in static propagation conditions</w:t>
      </w:r>
      <w:r>
        <w:tab/>
        <w:t>1957</w:t>
      </w:r>
    </w:p>
    <w:p w:rsidR="007B73D4" w:rsidRDefault="007B73D4">
      <w:pPr>
        <w:pStyle w:val="TOC4"/>
        <w:rPr>
          <w:rFonts w:asciiTheme="minorHAnsi" w:eastAsiaTheme="minorEastAsia" w:hAnsiTheme="minorHAnsi" w:cstheme="minorBidi"/>
          <w:sz w:val="22"/>
          <w:szCs w:val="22"/>
        </w:rPr>
      </w:pPr>
      <w:r w:rsidRPr="007B73D4">
        <w:t>A.8.11.6.1</w:t>
      </w:r>
      <w:r w:rsidRPr="007B73D4">
        <w:rPr>
          <w:rFonts w:asciiTheme="minorHAnsi" w:eastAsiaTheme="minorEastAsia" w:hAnsiTheme="minorHAnsi"/>
          <w:sz w:val="22"/>
          <w:szCs w:val="22"/>
        </w:rPr>
        <w:tab/>
      </w:r>
      <w:r w:rsidRPr="002D7B17">
        <w:rPr>
          <w:rFonts w:cs="v4.2.0"/>
          <w:snapToGrid w:val="0"/>
        </w:rPr>
        <w:t>Test Purpose and Environment</w:t>
      </w:r>
      <w:r>
        <w:tab/>
        <w:t>1957</w:t>
      </w:r>
    </w:p>
    <w:p w:rsidR="007B73D4" w:rsidRDefault="007B73D4">
      <w:pPr>
        <w:pStyle w:val="TOC4"/>
        <w:rPr>
          <w:rFonts w:asciiTheme="minorHAnsi" w:eastAsiaTheme="minorEastAsia" w:hAnsiTheme="minorHAnsi" w:cstheme="minorBidi"/>
          <w:sz w:val="22"/>
          <w:szCs w:val="22"/>
        </w:rPr>
      </w:pPr>
      <w:r w:rsidRPr="007B73D4">
        <w:t>A.8.11.6.2</w:t>
      </w:r>
      <w:r w:rsidRPr="007B73D4">
        <w:rPr>
          <w:rFonts w:asciiTheme="minorHAnsi" w:eastAsiaTheme="minorEastAsia" w:hAnsiTheme="minorHAnsi"/>
          <w:sz w:val="22"/>
          <w:szCs w:val="22"/>
        </w:rPr>
        <w:tab/>
      </w:r>
      <w:r w:rsidRPr="002D7B17">
        <w:rPr>
          <w:rFonts w:cs="v4.2.0"/>
          <w:snapToGrid w:val="0"/>
        </w:rPr>
        <w:t>Test Requirements</w:t>
      </w:r>
      <w:r>
        <w:tab/>
        <w:t>1959</w:t>
      </w:r>
    </w:p>
    <w:p w:rsidR="007B73D4" w:rsidRDefault="007B73D4">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1960</w:t>
      </w:r>
    </w:p>
    <w:p w:rsidR="007B73D4" w:rsidRDefault="007B73D4">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1960</w:t>
      </w:r>
    </w:p>
    <w:p w:rsidR="007B73D4" w:rsidRDefault="007B73D4">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1960</w:t>
      </w:r>
    </w:p>
    <w:p w:rsidR="007B73D4" w:rsidRDefault="007B73D4">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1963</w:t>
      </w:r>
    </w:p>
    <w:p w:rsidR="007B73D4" w:rsidRDefault="007B73D4">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1964</w:t>
      </w:r>
    </w:p>
    <w:p w:rsidR="007B73D4" w:rsidRDefault="007B73D4">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1964</w:t>
      </w:r>
    </w:p>
    <w:p w:rsidR="007B73D4" w:rsidRDefault="007B73D4">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1964</w:t>
      </w:r>
    </w:p>
    <w:p w:rsidR="007B73D4" w:rsidRDefault="007B73D4">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1968</w:t>
      </w:r>
    </w:p>
    <w:p w:rsidR="007B73D4" w:rsidRDefault="007B73D4">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1969</w:t>
      </w:r>
    </w:p>
    <w:p w:rsidR="007B73D4" w:rsidRDefault="007B73D4">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1969</w:t>
      </w:r>
    </w:p>
    <w:p w:rsidR="007B73D4" w:rsidRDefault="007B73D4">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1969</w:t>
      </w:r>
    </w:p>
    <w:p w:rsidR="007B73D4" w:rsidRDefault="007B73D4">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1973</w:t>
      </w:r>
    </w:p>
    <w:p w:rsidR="007B73D4" w:rsidRDefault="007B73D4">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1974</w:t>
      </w:r>
    </w:p>
    <w:p w:rsidR="007B73D4" w:rsidRDefault="007B73D4">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1974</w:t>
      </w:r>
    </w:p>
    <w:p w:rsidR="007B73D4" w:rsidRDefault="007B73D4">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1977</w:t>
      </w:r>
    </w:p>
    <w:p w:rsidR="007B73D4" w:rsidRDefault="007B73D4">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1978</w:t>
      </w:r>
    </w:p>
    <w:p w:rsidR="007B73D4" w:rsidRDefault="007B73D4">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1978</w:t>
      </w:r>
    </w:p>
    <w:p w:rsidR="007B73D4" w:rsidRDefault="007B73D4">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1981</w:t>
      </w:r>
    </w:p>
    <w:p w:rsidR="007B73D4" w:rsidRDefault="007B73D4">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1982</w:t>
      </w:r>
    </w:p>
    <w:p w:rsidR="007B73D4" w:rsidRDefault="007B73D4">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1982</w:t>
      </w:r>
    </w:p>
    <w:p w:rsidR="007B73D4" w:rsidRDefault="007B73D4">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1985</w:t>
      </w:r>
    </w:p>
    <w:p w:rsidR="007B73D4" w:rsidRDefault="007B73D4">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1986</w:t>
      </w:r>
    </w:p>
    <w:p w:rsidR="007B73D4" w:rsidRDefault="007B73D4">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1986</w:t>
      </w:r>
    </w:p>
    <w:p w:rsidR="007B73D4" w:rsidRDefault="007B73D4">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1989</w:t>
      </w:r>
    </w:p>
    <w:p w:rsidR="007B73D4" w:rsidRDefault="007B73D4">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1990</w:t>
      </w:r>
    </w:p>
    <w:p w:rsidR="007B73D4" w:rsidRDefault="007B73D4">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1990</w:t>
      </w:r>
    </w:p>
    <w:p w:rsidR="007B73D4" w:rsidRDefault="007B73D4">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1993</w:t>
      </w:r>
    </w:p>
    <w:p w:rsidR="007B73D4" w:rsidRDefault="007B73D4">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1994</w:t>
      </w:r>
    </w:p>
    <w:p w:rsidR="007B73D4" w:rsidRDefault="007B73D4">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1994</w:t>
      </w:r>
    </w:p>
    <w:p w:rsidR="007B73D4" w:rsidRDefault="007B73D4">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1997</w:t>
      </w:r>
    </w:p>
    <w:p w:rsidR="007B73D4" w:rsidRDefault="007B73D4">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1998</w:t>
      </w:r>
    </w:p>
    <w:p w:rsidR="007B73D4" w:rsidRDefault="007B73D4">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1998</w:t>
      </w:r>
    </w:p>
    <w:p w:rsidR="007B73D4" w:rsidRDefault="007B73D4">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2001</w:t>
      </w:r>
    </w:p>
    <w:p w:rsidR="007B73D4" w:rsidRDefault="007B73D4">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2002</w:t>
      </w:r>
    </w:p>
    <w:p w:rsidR="007B73D4" w:rsidRDefault="007B73D4">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2002</w:t>
      </w:r>
    </w:p>
    <w:p w:rsidR="007B73D4" w:rsidRDefault="007B73D4">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2006</w:t>
      </w:r>
    </w:p>
    <w:p w:rsidR="007B73D4" w:rsidRDefault="007B73D4">
      <w:pPr>
        <w:pStyle w:val="TOC3"/>
        <w:rPr>
          <w:rFonts w:asciiTheme="minorHAnsi" w:eastAsiaTheme="minorEastAsia" w:hAnsiTheme="minorHAnsi" w:cstheme="minorBidi"/>
          <w:sz w:val="22"/>
          <w:szCs w:val="22"/>
        </w:rPr>
      </w:pPr>
      <w:r>
        <w:lastRenderedPageBreak/>
        <w:t>A.8.12.12</w:t>
      </w:r>
      <w:r>
        <w:rPr>
          <w:rFonts w:asciiTheme="minorHAnsi" w:eastAsiaTheme="minorEastAsia" w:hAnsiTheme="minorHAnsi" w:cstheme="minorBidi"/>
          <w:sz w:val="22"/>
          <w:szCs w:val="22"/>
        </w:rPr>
        <w:tab/>
      </w:r>
      <w:r>
        <w:t>E-UTRAN FDD intra-frequency RSTD measurement period test case in CE Mode B with longer PRS occasions</w:t>
      </w:r>
      <w:r>
        <w:tab/>
        <w:t>2007</w:t>
      </w:r>
    </w:p>
    <w:p w:rsidR="007B73D4" w:rsidRDefault="007B73D4">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2007</w:t>
      </w:r>
    </w:p>
    <w:p w:rsidR="007B73D4" w:rsidRDefault="007B73D4">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2010</w:t>
      </w:r>
    </w:p>
    <w:p w:rsidR="007B73D4" w:rsidRDefault="007B73D4">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2011</w:t>
      </w:r>
    </w:p>
    <w:p w:rsidR="007B73D4" w:rsidRDefault="007B73D4">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2011</w:t>
      </w:r>
    </w:p>
    <w:p w:rsidR="007B73D4" w:rsidRDefault="007B73D4">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2014</w:t>
      </w:r>
    </w:p>
    <w:p w:rsidR="007B73D4" w:rsidRDefault="007B73D4">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2015</w:t>
      </w:r>
    </w:p>
    <w:p w:rsidR="007B73D4" w:rsidRDefault="007B73D4">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2015</w:t>
      </w:r>
    </w:p>
    <w:p w:rsidR="007B73D4" w:rsidRDefault="007B73D4">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2019</w:t>
      </w:r>
    </w:p>
    <w:p w:rsidR="007B73D4" w:rsidRDefault="007B73D4">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2020</w:t>
      </w:r>
    </w:p>
    <w:p w:rsidR="007B73D4" w:rsidRDefault="007B73D4">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2020</w:t>
      </w:r>
    </w:p>
    <w:p w:rsidR="007B73D4" w:rsidRDefault="007B73D4">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2020</w:t>
      </w:r>
    </w:p>
    <w:p w:rsidR="007B73D4" w:rsidRDefault="007B73D4">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2023</w:t>
      </w:r>
    </w:p>
    <w:p w:rsidR="007B73D4" w:rsidRDefault="007B73D4">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2024</w:t>
      </w:r>
    </w:p>
    <w:p w:rsidR="007B73D4" w:rsidRDefault="007B73D4">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2024</w:t>
      </w:r>
    </w:p>
    <w:p w:rsidR="007B73D4" w:rsidRDefault="007B73D4">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2024</w:t>
      </w:r>
    </w:p>
    <w:p w:rsidR="007B73D4" w:rsidRDefault="007B73D4">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2028</w:t>
      </w:r>
    </w:p>
    <w:p w:rsidR="007B73D4" w:rsidRDefault="007B73D4">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2029</w:t>
      </w:r>
    </w:p>
    <w:p w:rsidR="007B73D4" w:rsidRDefault="007B73D4">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2029</w:t>
      </w:r>
    </w:p>
    <w:p w:rsidR="007B73D4" w:rsidRDefault="007B73D4">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2029</w:t>
      </w:r>
    </w:p>
    <w:p w:rsidR="007B73D4" w:rsidRDefault="007B73D4">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2033</w:t>
      </w:r>
    </w:p>
    <w:p w:rsidR="007B73D4" w:rsidRDefault="007B73D4">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2034</w:t>
      </w:r>
    </w:p>
    <w:p w:rsidR="007B73D4" w:rsidRDefault="007B73D4">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2034</w:t>
      </w:r>
    </w:p>
    <w:p w:rsidR="007B73D4" w:rsidRDefault="007B73D4">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2037</w:t>
      </w:r>
    </w:p>
    <w:p w:rsidR="007B73D4" w:rsidRDefault="007B73D4">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2038</w:t>
      </w:r>
    </w:p>
    <w:p w:rsidR="007B73D4" w:rsidRDefault="007B73D4">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2038</w:t>
      </w:r>
    </w:p>
    <w:p w:rsidR="007B73D4" w:rsidRDefault="007B73D4">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2042</w:t>
      </w:r>
    </w:p>
    <w:p w:rsidR="007B73D4" w:rsidRDefault="007B73D4">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2043</w:t>
      </w:r>
    </w:p>
    <w:p w:rsidR="007B73D4" w:rsidRDefault="007B73D4">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2043</w:t>
      </w:r>
    </w:p>
    <w:p w:rsidR="007B73D4" w:rsidRDefault="007B73D4">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2046</w:t>
      </w:r>
    </w:p>
    <w:p w:rsidR="007B73D4" w:rsidRDefault="007B73D4">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2047</w:t>
      </w:r>
    </w:p>
    <w:p w:rsidR="007B73D4" w:rsidRDefault="007B73D4">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2047</w:t>
      </w:r>
    </w:p>
    <w:p w:rsidR="007B73D4" w:rsidRDefault="007B73D4">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2050</w:t>
      </w:r>
    </w:p>
    <w:p w:rsidR="007B73D4" w:rsidRDefault="007B73D4">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2051</w:t>
      </w:r>
    </w:p>
    <w:p w:rsidR="007B73D4" w:rsidRDefault="007B73D4">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2051</w:t>
      </w:r>
    </w:p>
    <w:p w:rsidR="007B73D4" w:rsidRDefault="007B73D4">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2055</w:t>
      </w:r>
    </w:p>
    <w:p w:rsidR="007B73D4" w:rsidRDefault="007B73D4">
      <w:pPr>
        <w:pStyle w:val="TOC3"/>
        <w:rPr>
          <w:rFonts w:asciiTheme="minorHAnsi" w:eastAsiaTheme="minorEastAsia" w:hAnsiTheme="minorHAnsi" w:cstheme="minorBidi"/>
          <w:sz w:val="22"/>
          <w:szCs w:val="22"/>
        </w:rPr>
      </w:pPr>
      <w:r>
        <w:t>A.8.13.9</w:t>
      </w:r>
      <w:r>
        <w:rPr>
          <w:rFonts w:asciiTheme="minorHAnsi" w:eastAsiaTheme="minorEastAsia" w:hAnsiTheme="minorHAnsi" w:cstheme="minorBidi"/>
          <w:sz w:val="22"/>
          <w:szCs w:val="22"/>
        </w:rPr>
        <w:tab/>
      </w:r>
      <w:r>
        <w:t>E-UTRAN FDD inter-frequency RSTD measurement period test case in CE Mode A with longer PRS occasions</w:t>
      </w:r>
      <w:r>
        <w:tab/>
        <w:t>2056</w:t>
      </w:r>
    </w:p>
    <w:p w:rsidR="007B73D4" w:rsidRDefault="007B73D4">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2056</w:t>
      </w:r>
    </w:p>
    <w:p w:rsidR="007B73D4" w:rsidRDefault="007B73D4">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2060</w:t>
      </w:r>
    </w:p>
    <w:p w:rsidR="007B73D4" w:rsidRDefault="007B73D4">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2061</w:t>
      </w:r>
    </w:p>
    <w:p w:rsidR="007B73D4" w:rsidRDefault="007B73D4">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2061</w:t>
      </w:r>
    </w:p>
    <w:p w:rsidR="007B73D4" w:rsidRDefault="007B73D4">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2065</w:t>
      </w:r>
    </w:p>
    <w:p w:rsidR="007B73D4" w:rsidRDefault="007B73D4">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2066</w:t>
      </w:r>
    </w:p>
    <w:p w:rsidR="007B73D4" w:rsidRDefault="007B73D4">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2066</w:t>
      </w:r>
    </w:p>
    <w:p w:rsidR="007B73D4" w:rsidRDefault="007B73D4">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2070</w:t>
      </w:r>
    </w:p>
    <w:p w:rsidR="007B73D4" w:rsidRDefault="007B73D4">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2071</w:t>
      </w:r>
    </w:p>
    <w:p w:rsidR="007B73D4" w:rsidRDefault="007B73D4">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2071</w:t>
      </w:r>
    </w:p>
    <w:p w:rsidR="007B73D4" w:rsidRDefault="007B73D4">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2075</w:t>
      </w:r>
    </w:p>
    <w:p w:rsidR="007B73D4" w:rsidRDefault="007B73D4">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2076</w:t>
      </w:r>
    </w:p>
    <w:p w:rsidR="007B73D4" w:rsidRDefault="007B73D4">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2076</w:t>
      </w:r>
    </w:p>
    <w:p w:rsidR="007B73D4" w:rsidRDefault="007B73D4">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2080</w:t>
      </w:r>
    </w:p>
    <w:p w:rsidR="007B73D4" w:rsidRDefault="007B73D4">
      <w:pPr>
        <w:pStyle w:val="TOC3"/>
        <w:rPr>
          <w:rFonts w:asciiTheme="minorHAnsi" w:eastAsiaTheme="minorEastAsia" w:hAnsiTheme="minorHAnsi" w:cstheme="minorBidi"/>
          <w:sz w:val="22"/>
          <w:szCs w:val="22"/>
        </w:rPr>
      </w:pPr>
      <w:r>
        <w:lastRenderedPageBreak/>
        <w:t>A.8.13.14</w:t>
      </w:r>
      <w:r>
        <w:rPr>
          <w:rFonts w:asciiTheme="minorHAnsi" w:eastAsiaTheme="minorEastAsia" w:hAnsiTheme="minorHAnsi" w:cstheme="minorBidi"/>
          <w:sz w:val="22"/>
          <w:szCs w:val="22"/>
        </w:rPr>
        <w:tab/>
      </w:r>
      <w:r>
        <w:t>E-UTRAN TDD inter-frequency RSTD measurement period test case in CE Mode B with longer PRS occasions</w:t>
      </w:r>
      <w:r>
        <w:tab/>
        <w:t>2081</w:t>
      </w:r>
    </w:p>
    <w:p w:rsidR="007B73D4" w:rsidRDefault="007B73D4">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2081</w:t>
      </w:r>
    </w:p>
    <w:p w:rsidR="007B73D4" w:rsidRDefault="007B73D4">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2085</w:t>
      </w:r>
    </w:p>
    <w:p w:rsidR="007B73D4" w:rsidRDefault="007B73D4">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2086</w:t>
      </w:r>
    </w:p>
    <w:p w:rsidR="007B73D4" w:rsidRDefault="007B73D4">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2086</w:t>
      </w:r>
    </w:p>
    <w:p w:rsidR="007B73D4" w:rsidRDefault="007B73D4">
      <w:pPr>
        <w:pStyle w:val="TOC4"/>
        <w:rPr>
          <w:rFonts w:asciiTheme="minorHAnsi" w:eastAsiaTheme="minorEastAsia" w:hAnsiTheme="minorHAnsi" w:cstheme="minorBidi"/>
          <w:sz w:val="22"/>
          <w:szCs w:val="22"/>
        </w:rPr>
      </w:pPr>
      <w:r w:rsidRPr="007B73D4">
        <w:t>A.8.14.1</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2086</w:t>
      </w:r>
    </w:p>
    <w:p w:rsidR="007B73D4" w:rsidRDefault="007B73D4">
      <w:pPr>
        <w:pStyle w:val="TOC4"/>
        <w:rPr>
          <w:rFonts w:asciiTheme="minorHAnsi" w:eastAsiaTheme="minorEastAsia" w:hAnsiTheme="minorHAnsi" w:cstheme="minorBidi"/>
          <w:sz w:val="22"/>
          <w:szCs w:val="22"/>
        </w:rPr>
      </w:pPr>
      <w:r w:rsidRPr="007B73D4">
        <w:t>A.8.14.1.2</w:t>
      </w:r>
      <w:r w:rsidRPr="007B73D4">
        <w:rPr>
          <w:rFonts w:asciiTheme="minorHAnsi" w:eastAsiaTheme="minorEastAsia" w:hAnsiTheme="minorHAnsi" w:cstheme="minorBidi"/>
          <w:sz w:val="22"/>
          <w:szCs w:val="22"/>
        </w:rPr>
        <w:tab/>
      </w:r>
      <w:r w:rsidRPr="002D7B17">
        <w:rPr>
          <w:snapToGrid w:val="0"/>
        </w:rPr>
        <w:t>Test Requirements</w:t>
      </w:r>
      <w:r>
        <w:tab/>
        <w:t>2088</w:t>
      </w:r>
    </w:p>
    <w:p w:rsidR="007B73D4" w:rsidRDefault="007B73D4">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2088</w:t>
      </w:r>
    </w:p>
    <w:p w:rsidR="007B73D4" w:rsidRDefault="007B73D4">
      <w:pPr>
        <w:pStyle w:val="TOC4"/>
        <w:rPr>
          <w:rFonts w:asciiTheme="minorHAnsi" w:eastAsiaTheme="minorEastAsia" w:hAnsiTheme="minorHAnsi" w:cstheme="minorBidi"/>
          <w:sz w:val="22"/>
          <w:szCs w:val="22"/>
        </w:rPr>
      </w:pPr>
      <w:r w:rsidRPr="007B73D4">
        <w:t>A.8.14.2.1</w:t>
      </w:r>
      <w:r w:rsidRPr="007B73D4">
        <w:rPr>
          <w:rFonts w:asciiTheme="minorHAnsi" w:eastAsiaTheme="minorEastAsia" w:hAnsiTheme="minorHAnsi" w:cstheme="minorBidi"/>
          <w:sz w:val="22"/>
          <w:szCs w:val="22"/>
        </w:rPr>
        <w:tab/>
      </w:r>
      <w:r w:rsidRPr="002D7B17">
        <w:rPr>
          <w:snapToGrid w:val="0"/>
        </w:rPr>
        <w:t>Test Purpose and Environment</w:t>
      </w:r>
      <w:r>
        <w:tab/>
        <w:t>2088</w:t>
      </w:r>
    </w:p>
    <w:p w:rsidR="007B73D4" w:rsidRDefault="007B73D4">
      <w:pPr>
        <w:pStyle w:val="TOC4"/>
        <w:rPr>
          <w:rFonts w:asciiTheme="minorHAnsi" w:eastAsiaTheme="minorEastAsia" w:hAnsiTheme="minorHAnsi" w:cstheme="minorBidi"/>
          <w:sz w:val="22"/>
          <w:szCs w:val="22"/>
        </w:rPr>
      </w:pPr>
      <w:r w:rsidRPr="007B73D4">
        <w:t>A.8.14.2.2</w:t>
      </w:r>
      <w:r w:rsidRPr="007B73D4">
        <w:rPr>
          <w:rFonts w:asciiTheme="minorHAnsi" w:eastAsiaTheme="minorEastAsia" w:hAnsiTheme="minorHAnsi" w:cstheme="minorBidi"/>
          <w:sz w:val="22"/>
          <w:szCs w:val="22"/>
        </w:rPr>
        <w:tab/>
      </w:r>
      <w:r w:rsidRPr="002D7B17">
        <w:rPr>
          <w:snapToGrid w:val="0"/>
        </w:rPr>
        <w:t>Test Requirements</w:t>
      </w:r>
      <w:r>
        <w:tab/>
        <w:t>2091</w:t>
      </w:r>
    </w:p>
    <w:p w:rsidR="007B73D4" w:rsidRDefault="007B73D4">
      <w:pPr>
        <w:pStyle w:val="TOC3"/>
        <w:rPr>
          <w:rFonts w:asciiTheme="minorHAnsi" w:eastAsiaTheme="minorEastAsia" w:hAnsiTheme="minorHAnsi" w:cstheme="minorBidi"/>
          <w:sz w:val="22"/>
          <w:szCs w:val="22"/>
        </w:rPr>
      </w:pPr>
      <w:r w:rsidRPr="007B73D4">
        <w:t>A.8.14.3</w:t>
      </w:r>
      <w:r w:rsidRPr="007B73D4">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2091</w:t>
      </w:r>
    </w:p>
    <w:p w:rsidR="007B73D4" w:rsidRDefault="007B73D4">
      <w:pPr>
        <w:pStyle w:val="TOC4"/>
        <w:rPr>
          <w:rFonts w:asciiTheme="minorHAnsi" w:eastAsiaTheme="minorEastAsia" w:hAnsiTheme="minorHAnsi" w:cstheme="minorBidi"/>
          <w:sz w:val="22"/>
          <w:szCs w:val="22"/>
        </w:rPr>
      </w:pPr>
      <w:r w:rsidRPr="007B73D4">
        <w:t>A.8.14.3.</w:t>
      </w:r>
      <w:r w:rsidRPr="007B73D4">
        <w:rPr>
          <w:lang w:eastAsia="zh-CN"/>
        </w:rPr>
        <w:t>1</w:t>
      </w:r>
      <w:r w:rsidRPr="007B73D4">
        <w:rPr>
          <w:rFonts w:asciiTheme="minorHAnsi" w:eastAsiaTheme="minorEastAsia" w:hAnsiTheme="minorHAnsi" w:cstheme="minorBidi"/>
          <w:sz w:val="22"/>
          <w:szCs w:val="22"/>
        </w:rPr>
        <w:tab/>
      </w:r>
      <w:r w:rsidRPr="002D7B17">
        <w:rPr>
          <w:snapToGrid w:val="0"/>
        </w:rPr>
        <w:t xml:space="preserve">Test </w:t>
      </w:r>
      <w:r w:rsidRPr="002D7B17">
        <w:rPr>
          <w:snapToGrid w:val="0"/>
          <w:lang w:eastAsia="zh-CN"/>
        </w:rPr>
        <w:t>Purpose and Environment</w:t>
      </w:r>
      <w:r>
        <w:tab/>
        <w:t>2091</w:t>
      </w:r>
    </w:p>
    <w:p w:rsidR="007B73D4" w:rsidRDefault="007B73D4">
      <w:pPr>
        <w:pStyle w:val="TOC4"/>
        <w:rPr>
          <w:rFonts w:asciiTheme="minorHAnsi" w:eastAsiaTheme="minorEastAsia" w:hAnsiTheme="minorHAnsi" w:cstheme="minorBidi"/>
          <w:sz w:val="22"/>
          <w:szCs w:val="22"/>
        </w:rPr>
      </w:pPr>
      <w:r w:rsidRPr="007B73D4">
        <w:t>A.8.14.3.2</w:t>
      </w:r>
      <w:r w:rsidRPr="007B73D4">
        <w:rPr>
          <w:rFonts w:asciiTheme="minorHAnsi" w:eastAsiaTheme="minorEastAsia" w:hAnsiTheme="minorHAnsi" w:cstheme="minorBidi"/>
          <w:sz w:val="22"/>
          <w:szCs w:val="22"/>
        </w:rPr>
        <w:tab/>
      </w:r>
      <w:r w:rsidRPr="002D7B17">
        <w:rPr>
          <w:snapToGrid w:val="0"/>
        </w:rPr>
        <w:t>Test Requirements</w:t>
      </w:r>
      <w:r>
        <w:tab/>
        <w:t>2093</w:t>
      </w:r>
    </w:p>
    <w:p w:rsidR="007B73D4" w:rsidRDefault="007B73D4">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2094</w:t>
      </w:r>
    </w:p>
    <w:p w:rsidR="007B73D4" w:rsidRDefault="007B73D4">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2094</w:t>
      </w:r>
    </w:p>
    <w:p w:rsidR="007B73D4" w:rsidRDefault="007B73D4">
      <w:pPr>
        <w:pStyle w:val="TOC4"/>
        <w:rPr>
          <w:rFonts w:asciiTheme="minorHAnsi" w:eastAsiaTheme="minorEastAsia" w:hAnsiTheme="minorHAnsi" w:cstheme="minorBidi"/>
          <w:sz w:val="22"/>
          <w:szCs w:val="22"/>
        </w:rPr>
      </w:pPr>
      <w:r w:rsidRPr="007B73D4">
        <w:t>A.8.15.1.1</w:t>
      </w:r>
      <w:r w:rsidRPr="007B73D4">
        <w:rPr>
          <w:rFonts w:asciiTheme="minorHAnsi" w:eastAsiaTheme="minorEastAsia" w:hAnsiTheme="minorHAnsi" w:cstheme="minorBidi"/>
          <w:sz w:val="22"/>
          <w:szCs w:val="22"/>
        </w:rPr>
        <w:tab/>
      </w:r>
      <w:r w:rsidRPr="002D7B17">
        <w:rPr>
          <w:snapToGrid w:val="0"/>
        </w:rPr>
        <w:t>Test Purpose and Environment</w:t>
      </w:r>
      <w:r>
        <w:tab/>
        <w:t>2094</w:t>
      </w:r>
    </w:p>
    <w:p w:rsidR="007B73D4" w:rsidRDefault="007B73D4">
      <w:pPr>
        <w:pStyle w:val="TOC4"/>
        <w:rPr>
          <w:rFonts w:asciiTheme="minorHAnsi" w:eastAsiaTheme="minorEastAsia" w:hAnsiTheme="minorHAnsi" w:cstheme="minorBidi"/>
          <w:sz w:val="22"/>
          <w:szCs w:val="22"/>
        </w:rPr>
      </w:pPr>
      <w:r w:rsidRPr="007B73D4">
        <w:t>A.8.15.1.2</w:t>
      </w:r>
      <w:r w:rsidRPr="007B73D4">
        <w:rPr>
          <w:rFonts w:asciiTheme="minorHAnsi" w:eastAsiaTheme="minorEastAsia" w:hAnsiTheme="minorHAnsi" w:cstheme="minorBidi"/>
          <w:sz w:val="22"/>
          <w:szCs w:val="22"/>
        </w:rPr>
        <w:tab/>
      </w:r>
      <w:r w:rsidRPr="002D7B17">
        <w:rPr>
          <w:snapToGrid w:val="0"/>
        </w:rPr>
        <w:t>Test Requirements</w:t>
      </w:r>
      <w:r>
        <w:tab/>
        <w:t>2095</w:t>
      </w:r>
    </w:p>
    <w:p w:rsidR="007B73D4" w:rsidRDefault="007B73D4">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2095</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.2.1</w:t>
      </w:r>
      <w:r w:rsidRPr="007B73D4">
        <w:rPr>
          <w:rFonts w:asciiTheme="minorHAnsi" w:eastAsiaTheme="minorEastAsia" w:hAnsiTheme="minorHAnsi" w:cstheme="minorBidi"/>
          <w:sz w:val="22"/>
          <w:szCs w:val="22"/>
        </w:rPr>
        <w:tab/>
      </w:r>
      <w:r w:rsidRPr="002D7B17">
        <w:rPr>
          <w:snapToGrid w:val="0"/>
        </w:rPr>
        <w:t>Test Purpose and Environment</w:t>
      </w:r>
      <w:r>
        <w:tab/>
        <w:t>2095</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.2.2</w:t>
      </w:r>
      <w:r w:rsidRPr="007B73D4">
        <w:rPr>
          <w:rFonts w:asciiTheme="minorHAnsi" w:eastAsiaTheme="minorEastAsia" w:hAnsiTheme="minorHAnsi" w:cstheme="minorBidi"/>
          <w:sz w:val="22"/>
          <w:szCs w:val="22"/>
        </w:rPr>
        <w:tab/>
      </w:r>
      <w:r w:rsidRPr="002D7B17">
        <w:rPr>
          <w:snapToGrid w:val="0"/>
        </w:rPr>
        <w:t>Test Requirements</w:t>
      </w:r>
      <w:r>
        <w:tab/>
        <w:t>2098</w:t>
      </w:r>
    </w:p>
    <w:p w:rsidR="007B73D4" w:rsidRDefault="007B73D4">
      <w:pPr>
        <w:pStyle w:val="TOC3"/>
        <w:rPr>
          <w:rFonts w:asciiTheme="minorHAnsi" w:eastAsiaTheme="minorEastAsia" w:hAnsiTheme="minorHAnsi" w:cstheme="minorBidi"/>
          <w:sz w:val="22"/>
          <w:szCs w:val="22"/>
        </w:rPr>
      </w:pPr>
      <w:r w:rsidRPr="007B73D4">
        <w:t>A.8.</w:t>
      </w:r>
      <w:r w:rsidRPr="007B73D4">
        <w:rPr>
          <w:lang w:eastAsia="zh-CN"/>
        </w:rPr>
        <w:t>15.3</w:t>
      </w:r>
      <w:r w:rsidRPr="007B73D4">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2098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w:t>
      </w:r>
      <w:r w:rsidRPr="007B73D4">
        <w:rPr>
          <w:lang w:eastAsia="zh-CN"/>
        </w:rPr>
        <w:t>3</w:t>
      </w:r>
      <w:r w:rsidRPr="007B73D4">
        <w:t>.</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2098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15</w:t>
      </w:r>
      <w:r w:rsidRPr="007B73D4">
        <w:t>.</w:t>
      </w:r>
      <w:r w:rsidRPr="007B73D4">
        <w:rPr>
          <w:lang w:eastAsia="zh-CN"/>
        </w:rPr>
        <w:t>3</w:t>
      </w:r>
      <w:r w:rsidRPr="007B73D4">
        <w:t>.</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2100</w:t>
      </w:r>
    </w:p>
    <w:p w:rsidR="007B73D4" w:rsidRDefault="007B73D4">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2101</w:t>
      </w:r>
    </w:p>
    <w:p w:rsidR="007B73D4" w:rsidRDefault="007B73D4">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2101</w:t>
      </w:r>
    </w:p>
    <w:p w:rsidR="007B73D4" w:rsidRDefault="007B73D4">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2101</w:t>
      </w:r>
    </w:p>
    <w:p w:rsidR="007B73D4" w:rsidRDefault="007B73D4">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2103</w:t>
      </w:r>
    </w:p>
    <w:p w:rsidR="007B73D4" w:rsidRDefault="007B73D4">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2103</w:t>
      </w:r>
    </w:p>
    <w:p w:rsidR="007B73D4" w:rsidRDefault="007B73D4">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2103</w:t>
      </w:r>
    </w:p>
    <w:p w:rsidR="007B73D4" w:rsidRDefault="007B73D4">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2105</w:t>
      </w:r>
    </w:p>
    <w:p w:rsidR="007B73D4" w:rsidRDefault="007B73D4">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2105</w:t>
      </w:r>
    </w:p>
    <w:p w:rsidR="007B73D4" w:rsidRDefault="007B73D4">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2105</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3.2</w:t>
      </w:r>
      <w:r w:rsidRPr="007B73D4">
        <w:rPr>
          <w:rFonts w:asciiTheme="minorHAnsi" w:eastAsiaTheme="minorEastAsia" w:hAnsiTheme="minorHAnsi" w:cstheme="minorBidi"/>
          <w:sz w:val="22"/>
          <w:szCs w:val="22"/>
        </w:rPr>
        <w:tab/>
      </w:r>
      <w:r w:rsidRPr="002D7B17">
        <w:rPr>
          <w:snapToGrid w:val="0"/>
        </w:rPr>
        <w:t>Test Requirements</w:t>
      </w:r>
      <w:r>
        <w:tab/>
        <w:t>2107</w:t>
      </w:r>
    </w:p>
    <w:p w:rsidR="007B73D4" w:rsidRDefault="007B73D4">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2108</w:t>
      </w:r>
    </w:p>
    <w:p w:rsidR="007B73D4" w:rsidRDefault="007B73D4">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2108</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3A.2</w:t>
      </w:r>
      <w:r w:rsidRPr="007B73D4">
        <w:rPr>
          <w:rFonts w:asciiTheme="minorHAnsi" w:eastAsiaTheme="minorEastAsia" w:hAnsiTheme="minorHAnsi" w:cstheme="minorBidi"/>
          <w:sz w:val="22"/>
          <w:szCs w:val="22"/>
        </w:rPr>
        <w:tab/>
      </w:r>
      <w:r w:rsidRPr="002D7B17">
        <w:rPr>
          <w:snapToGrid w:val="0"/>
        </w:rPr>
        <w:t>Test Requirements</w:t>
      </w:r>
      <w:r>
        <w:tab/>
        <w:t>2109</w:t>
      </w:r>
    </w:p>
    <w:p w:rsidR="007B73D4" w:rsidRDefault="007B73D4">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2110</w:t>
      </w:r>
    </w:p>
    <w:p w:rsidR="007B73D4" w:rsidRDefault="007B73D4">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2110</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4.2</w:t>
      </w:r>
      <w:r w:rsidRPr="007B73D4">
        <w:rPr>
          <w:rFonts w:asciiTheme="minorHAnsi" w:eastAsiaTheme="minorEastAsia" w:hAnsiTheme="minorHAnsi" w:cstheme="minorBidi"/>
          <w:sz w:val="22"/>
          <w:szCs w:val="22"/>
        </w:rPr>
        <w:tab/>
      </w:r>
      <w:r w:rsidRPr="002D7B17">
        <w:rPr>
          <w:snapToGrid w:val="0"/>
        </w:rPr>
        <w:t>Test Requirements</w:t>
      </w:r>
      <w:r>
        <w:tab/>
        <w:t>2111</w:t>
      </w:r>
    </w:p>
    <w:p w:rsidR="007B73D4" w:rsidRDefault="007B73D4">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2112</w:t>
      </w:r>
    </w:p>
    <w:p w:rsidR="007B73D4" w:rsidRDefault="007B73D4">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2112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16</w:t>
      </w:r>
      <w:r w:rsidRPr="007B73D4">
        <w:t>.</w:t>
      </w:r>
      <w:r w:rsidRPr="007B73D4">
        <w:rPr>
          <w:lang w:eastAsia="zh-CN"/>
        </w:rPr>
        <w:t>4A.2</w:t>
      </w:r>
      <w:r w:rsidRPr="007B73D4">
        <w:rPr>
          <w:rFonts w:asciiTheme="minorHAnsi" w:eastAsiaTheme="minorEastAsia" w:hAnsiTheme="minorHAnsi" w:cstheme="minorBidi"/>
          <w:sz w:val="22"/>
          <w:szCs w:val="22"/>
        </w:rPr>
        <w:tab/>
      </w:r>
      <w:r w:rsidRPr="002D7B17">
        <w:rPr>
          <w:snapToGrid w:val="0"/>
        </w:rPr>
        <w:t>Test Requirements</w:t>
      </w:r>
      <w:r>
        <w:tab/>
        <w:t>2114</w:t>
      </w:r>
    </w:p>
    <w:p w:rsidR="007B73D4" w:rsidRDefault="007B73D4">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2115</w:t>
      </w:r>
    </w:p>
    <w:p w:rsidR="007B73D4" w:rsidRDefault="007B73D4">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2115</w:t>
      </w:r>
    </w:p>
    <w:p w:rsidR="007B73D4" w:rsidRDefault="007B73D4">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2115</w:t>
      </w:r>
    </w:p>
    <w:p w:rsidR="007B73D4" w:rsidRDefault="007B73D4">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2115</w:t>
      </w:r>
    </w:p>
    <w:p w:rsidR="007B73D4" w:rsidRDefault="007B73D4">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2115</w:t>
      </w:r>
    </w:p>
    <w:p w:rsidR="007B73D4" w:rsidRDefault="007B73D4">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2116</w:t>
      </w:r>
    </w:p>
    <w:p w:rsidR="007B73D4" w:rsidRDefault="007B73D4">
      <w:pPr>
        <w:pStyle w:val="TOC3"/>
        <w:rPr>
          <w:rFonts w:asciiTheme="minorHAnsi" w:eastAsiaTheme="minorEastAsia" w:hAnsiTheme="minorHAnsi" w:cstheme="minorBidi"/>
          <w:sz w:val="22"/>
          <w:szCs w:val="22"/>
        </w:rPr>
      </w:pPr>
      <w:r>
        <w:lastRenderedPageBreak/>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2116</w:t>
      </w:r>
    </w:p>
    <w:p w:rsidR="007B73D4" w:rsidRDefault="007B73D4">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2116</w:t>
      </w:r>
    </w:p>
    <w:p w:rsidR="007B73D4" w:rsidRDefault="007B73D4">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2117</w:t>
      </w:r>
    </w:p>
    <w:p w:rsidR="007B73D4" w:rsidRDefault="007B73D4">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2117</w:t>
      </w:r>
    </w:p>
    <w:p w:rsidR="007B73D4" w:rsidRDefault="007B73D4">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2117</w:t>
      </w:r>
    </w:p>
    <w:p w:rsidR="007B73D4" w:rsidRDefault="007B73D4">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2118</w:t>
      </w:r>
    </w:p>
    <w:p w:rsidR="007B73D4" w:rsidRDefault="007B73D4">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2118</w:t>
      </w:r>
    </w:p>
    <w:p w:rsidR="007B73D4" w:rsidRDefault="007B73D4">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rsidR="007B73D4" w:rsidRDefault="007B73D4">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2119</w:t>
      </w:r>
    </w:p>
    <w:p w:rsidR="007B73D4" w:rsidRDefault="007B73D4">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2119</w:t>
      </w:r>
    </w:p>
    <w:p w:rsidR="007B73D4" w:rsidRDefault="007B73D4">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2119</w:t>
      </w:r>
    </w:p>
    <w:p w:rsidR="007B73D4" w:rsidRDefault="007B73D4">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2120</w:t>
      </w:r>
    </w:p>
    <w:p w:rsidR="007B73D4" w:rsidRDefault="007B73D4">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2120</w:t>
      </w:r>
    </w:p>
    <w:p w:rsidR="007B73D4" w:rsidRDefault="007B73D4">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2120</w:t>
      </w:r>
    </w:p>
    <w:p w:rsidR="007B73D4" w:rsidRDefault="007B73D4">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2121</w:t>
      </w:r>
    </w:p>
    <w:p w:rsidR="007B73D4" w:rsidRDefault="007B73D4">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2121</w:t>
      </w:r>
    </w:p>
    <w:p w:rsidR="007B73D4" w:rsidRDefault="007B73D4">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2121</w:t>
      </w:r>
    </w:p>
    <w:p w:rsidR="007B73D4" w:rsidRDefault="007B73D4">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2121</w:t>
      </w:r>
    </w:p>
    <w:p w:rsidR="007B73D4" w:rsidRDefault="007B73D4">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2121</w:t>
      </w:r>
    </w:p>
    <w:p w:rsidR="007B73D4" w:rsidRDefault="007B73D4">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2121</w:t>
      </w:r>
    </w:p>
    <w:p w:rsidR="007B73D4" w:rsidRDefault="007B73D4">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2122</w:t>
      </w:r>
    </w:p>
    <w:p w:rsidR="007B73D4" w:rsidRDefault="007B73D4">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2122</w:t>
      </w:r>
    </w:p>
    <w:p w:rsidR="007B73D4" w:rsidRDefault="007B73D4">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2122</w:t>
      </w:r>
    </w:p>
    <w:p w:rsidR="007B73D4" w:rsidRDefault="007B73D4">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2123</w:t>
      </w:r>
    </w:p>
    <w:p w:rsidR="007B73D4" w:rsidRDefault="007B73D4">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2123</w:t>
      </w:r>
    </w:p>
    <w:p w:rsidR="007B73D4" w:rsidRDefault="007B73D4">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2123</w:t>
      </w:r>
    </w:p>
    <w:p w:rsidR="007B73D4" w:rsidRDefault="007B73D4">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2123</w:t>
      </w:r>
    </w:p>
    <w:p w:rsidR="007B73D4" w:rsidRDefault="007B73D4">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2123</w:t>
      </w:r>
    </w:p>
    <w:p w:rsidR="007B73D4" w:rsidRDefault="007B73D4">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2123</w:t>
      </w:r>
    </w:p>
    <w:p w:rsidR="007B73D4" w:rsidRDefault="007B73D4">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2124</w:t>
      </w:r>
    </w:p>
    <w:p w:rsidR="007B73D4" w:rsidRDefault="007B73D4">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2124</w:t>
      </w:r>
    </w:p>
    <w:p w:rsidR="007B73D4" w:rsidRDefault="007B73D4">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2124</w:t>
      </w:r>
    </w:p>
    <w:p w:rsidR="007B73D4" w:rsidRDefault="007B73D4">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2126</w:t>
      </w:r>
    </w:p>
    <w:p w:rsidR="007B73D4" w:rsidRDefault="007B73D4">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2127</w:t>
      </w:r>
    </w:p>
    <w:p w:rsidR="007B73D4" w:rsidRDefault="007B73D4">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rsidR="007B73D4" w:rsidRDefault="007B73D4">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2127</w:t>
      </w:r>
    </w:p>
    <w:p w:rsidR="007B73D4" w:rsidRDefault="007B73D4">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2127</w:t>
      </w:r>
    </w:p>
    <w:p w:rsidR="007B73D4" w:rsidRDefault="007B73D4">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2127</w:t>
      </w:r>
    </w:p>
    <w:p w:rsidR="007B73D4" w:rsidRDefault="007B73D4">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2128</w:t>
      </w:r>
    </w:p>
    <w:p w:rsidR="007B73D4" w:rsidRDefault="007B73D4">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2128</w:t>
      </w:r>
    </w:p>
    <w:p w:rsidR="007B73D4" w:rsidRDefault="007B73D4">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rsidR="007B73D4" w:rsidRDefault="007B73D4">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2128</w:t>
      </w:r>
    </w:p>
    <w:p w:rsidR="007B73D4" w:rsidRDefault="007B73D4">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2128</w:t>
      </w:r>
    </w:p>
    <w:p w:rsidR="007B73D4" w:rsidRDefault="007B73D4">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rsidR="007B73D4" w:rsidRDefault="007B73D4">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2130</w:t>
      </w:r>
    </w:p>
    <w:p w:rsidR="007B73D4" w:rsidRDefault="007B73D4">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2131</w:t>
      </w:r>
    </w:p>
    <w:p w:rsidR="007B73D4" w:rsidRDefault="007B73D4">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2131</w:t>
      </w:r>
    </w:p>
    <w:p w:rsidR="007B73D4" w:rsidRDefault="007B73D4">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2131</w:t>
      </w:r>
    </w:p>
    <w:p w:rsidR="007B73D4" w:rsidRDefault="007B73D4">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2131</w:t>
      </w:r>
    </w:p>
    <w:p w:rsidR="007B73D4" w:rsidRDefault="007B73D4">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2131</w:t>
      </w:r>
    </w:p>
    <w:p w:rsidR="007B73D4" w:rsidRDefault="007B73D4">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2132</w:t>
      </w:r>
    </w:p>
    <w:p w:rsidR="007B73D4" w:rsidRDefault="007B73D4">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2132</w:t>
      </w:r>
    </w:p>
    <w:p w:rsidR="007B73D4" w:rsidRDefault="007B73D4">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2132</w:t>
      </w:r>
    </w:p>
    <w:p w:rsidR="007B73D4" w:rsidRDefault="007B73D4">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2132</w:t>
      </w:r>
    </w:p>
    <w:p w:rsidR="007B73D4" w:rsidRDefault="007B73D4">
      <w:pPr>
        <w:pStyle w:val="TOC3"/>
        <w:rPr>
          <w:rFonts w:asciiTheme="minorHAnsi" w:eastAsiaTheme="minorEastAsia" w:hAnsiTheme="minorHAnsi" w:cstheme="minorBidi"/>
          <w:sz w:val="22"/>
          <w:szCs w:val="22"/>
        </w:rPr>
      </w:pPr>
      <w:r>
        <w:lastRenderedPageBreak/>
        <w:t>A.8.16.18D</w:t>
      </w:r>
      <w:r>
        <w:rPr>
          <w:rFonts w:asciiTheme="minorHAnsi" w:eastAsiaTheme="minorEastAsia" w:hAnsiTheme="minorHAnsi" w:cstheme="minorBidi"/>
          <w:sz w:val="22"/>
          <w:szCs w:val="22"/>
        </w:rPr>
        <w:tab/>
      </w:r>
      <w:r>
        <w:t>E-UTRAN TDD activation and deactivation of known SCell in non-DRX for 20MHz + 10MHz</w:t>
      </w:r>
      <w:r>
        <w:tab/>
        <w:t>2132</w:t>
      </w:r>
    </w:p>
    <w:p w:rsidR="007B73D4" w:rsidRDefault="007B73D4">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2132</w:t>
      </w:r>
    </w:p>
    <w:p w:rsidR="007B73D4" w:rsidRDefault="007B73D4">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2133</w:t>
      </w:r>
    </w:p>
    <w:p w:rsidR="007B73D4" w:rsidRDefault="007B73D4">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2133</w:t>
      </w:r>
    </w:p>
    <w:p w:rsidR="007B73D4" w:rsidRDefault="007B73D4">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rsidR="007B73D4" w:rsidRDefault="007B73D4">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2135</w:t>
      </w:r>
    </w:p>
    <w:p w:rsidR="007B73D4" w:rsidRDefault="007B73D4">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2135</w:t>
      </w:r>
    </w:p>
    <w:p w:rsidR="007B73D4" w:rsidRDefault="007B73D4">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2135</w:t>
      </w:r>
    </w:p>
    <w:p w:rsidR="007B73D4" w:rsidRDefault="007B73D4">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2136</w:t>
      </w:r>
    </w:p>
    <w:p w:rsidR="007B73D4" w:rsidRDefault="007B73D4">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2136</w:t>
      </w:r>
    </w:p>
    <w:p w:rsidR="007B73D4" w:rsidRDefault="007B73D4">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2136</w:t>
      </w:r>
    </w:p>
    <w:p w:rsidR="007B73D4" w:rsidRDefault="007B73D4">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2136</w:t>
      </w:r>
    </w:p>
    <w:p w:rsidR="007B73D4" w:rsidRDefault="007B73D4">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2136</w:t>
      </w:r>
    </w:p>
    <w:p w:rsidR="007B73D4" w:rsidRDefault="007B73D4">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2136</w:t>
      </w:r>
    </w:p>
    <w:p w:rsidR="007B73D4" w:rsidRDefault="007B73D4">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2137</w:t>
      </w:r>
    </w:p>
    <w:p w:rsidR="007B73D4" w:rsidRDefault="007B73D4">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2137</w:t>
      </w:r>
    </w:p>
    <w:p w:rsidR="007B73D4" w:rsidRDefault="007B73D4">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2137</w:t>
      </w:r>
    </w:p>
    <w:p w:rsidR="007B73D4" w:rsidRDefault="007B73D4">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2139</w:t>
      </w:r>
    </w:p>
    <w:p w:rsidR="007B73D4" w:rsidRDefault="007B73D4">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2140</w:t>
      </w:r>
    </w:p>
    <w:p w:rsidR="007B73D4" w:rsidRDefault="007B73D4">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rsidR="007B73D4" w:rsidRDefault="007B73D4">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2140</w:t>
      </w:r>
    </w:p>
    <w:p w:rsidR="007B73D4" w:rsidRDefault="007B73D4">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2140</w:t>
      </w:r>
    </w:p>
    <w:p w:rsidR="007B73D4" w:rsidRDefault="007B73D4">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rsidR="007B73D4" w:rsidRDefault="007B73D4">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2141</w:t>
      </w:r>
    </w:p>
    <w:p w:rsidR="007B73D4" w:rsidRDefault="007B73D4">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2141</w:t>
      </w:r>
    </w:p>
    <w:p w:rsidR="007B73D4" w:rsidRDefault="007B73D4">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7B73D4" w:rsidRDefault="007B73D4">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2141</w:t>
      </w:r>
    </w:p>
    <w:p w:rsidR="007B73D4" w:rsidRDefault="007B73D4">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2141</w:t>
      </w:r>
    </w:p>
    <w:p w:rsidR="007B73D4" w:rsidRDefault="007B73D4">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2141</w:t>
      </w:r>
    </w:p>
    <w:p w:rsidR="007B73D4" w:rsidRDefault="007B73D4">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2142</w:t>
      </w:r>
    </w:p>
    <w:p w:rsidR="007B73D4" w:rsidRDefault="007B73D4">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2142</w:t>
      </w:r>
    </w:p>
    <w:p w:rsidR="007B73D4" w:rsidRDefault="007B73D4">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rsidR="007B73D4" w:rsidRDefault="007B73D4">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2144</w:t>
      </w:r>
    </w:p>
    <w:p w:rsidR="007B73D4" w:rsidRDefault="007B73D4">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2144</w:t>
      </w:r>
    </w:p>
    <w:p w:rsidR="007B73D4" w:rsidRDefault="007B73D4">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2144</w:t>
      </w:r>
    </w:p>
    <w:p w:rsidR="007B73D4" w:rsidRDefault="007B73D4">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2146</w:t>
      </w:r>
    </w:p>
    <w:p w:rsidR="007B73D4" w:rsidRDefault="007B73D4">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2146</w:t>
      </w:r>
    </w:p>
    <w:p w:rsidR="007B73D4" w:rsidRDefault="007B73D4">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2146</w:t>
      </w:r>
    </w:p>
    <w:p w:rsidR="007B73D4" w:rsidRDefault="007B73D4">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2149</w:t>
      </w:r>
    </w:p>
    <w:p w:rsidR="007B73D4" w:rsidRDefault="007B73D4">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2149</w:t>
      </w:r>
    </w:p>
    <w:p w:rsidR="007B73D4" w:rsidRDefault="007B73D4">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2149</w:t>
      </w:r>
    </w:p>
    <w:p w:rsidR="007B73D4" w:rsidRDefault="007B73D4">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2152</w:t>
      </w:r>
    </w:p>
    <w:p w:rsidR="007B73D4" w:rsidRDefault="007B73D4">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2152</w:t>
      </w:r>
    </w:p>
    <w:p w:rsidR="007B73D4" w:rsidRDefault="007B73D4">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2152</w:t>
      </w:r>
    </w:p>
    <w:p w:rsidR="007B73D4" w:rsidRDefault="007B73D4">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2154</w:t>
      </w:r>
    </w:p>
    <w:p w:rsidR="007B73D4" w:rsidRDefault="007B73D4">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2154</w:t>
      </w:r>
    </w:p>
    <w:p w:rsidR="007B73D4" w:rsidRDefault="007B73D4">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rsidR="007B73D4" w:rsidRDefault="007B73D4">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2157</w:t>
      </w:r>
    </w:p>
    <w:p w:rsidR="007B73D4" w:rsidRDefault="007B73D4">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2157</w:t>
      </w:r>
    </w:p>
    <w:p w:rsidR="007B73D4" w:rsidRDefault="007B73D4">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rsidR="007B73D4" w:rsidRDefault="007B73D4">
      <w:pPr>
        <w:pStyle w:val="TOC4"/>
        <w:rPr>
          <w:rFonts w:asciiTheme="minorHAnsi" w:eastAsiaTheme="minorEastAsia" w:hAnsiTheme="minorHAnsi" w:cstheme="minorBidi"/>
          <w:sz w:val="22"/>
          <w:szCs w:val="22"/>
        </w:rPr>
      </w:pPr>
      <w:r w:rsidRPr="007B73D4">
        <w:t>A.8.16.27.2</w:t>
      </w:r>
      <w:r w:rsidRPr="007B73D4">
        <w:rPr>
          <w:rFonts w:asciiTheme="minorHAnsi" w:hAnsiTheme="minorHAnsi" w:cstheme="minorBidi"/>
          <w:sz w:val="22"/>
          <w:szCs w:val="22"/>
        </w:rPr>
        <w:tab/>
      </w:r>
      <w:r w:rsidRPr="002D7B17">
        <w:rPr>
          <w:rFonts w:eastAsia="SimSun"/>
          <w:lang w:eastAsia="zh-CN"/>
        </w:rPr>
        <w:t>Test Requirements</w:t>
      </w:r>
      <w:r>
        <w:tab/>
        <w:t>2161</w:t>
      </w:r>
    </w:p>
    <w:p w:rsidR="007B73D4" w:rsidRDefault="007B73D4">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2161</w:t>
      </w:r>
    </w:p>
    <w:p w:rsidR="007B73D4" w:rsidRDefault="007B73D4">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rsidR="007B73D4" w:rsidRDefault="007B73D4">
      <w:pPr>
        <w:pStyle w:val="TOC4"/>
        <w:rPr>
          <w:rFonts w:asciiTheme="minorHAnsi" w:eastAsiaTheme="minorEastAsia" w:hAnsiTheme="minorHAnsi" w:cstheme="minorBidi"/>
          <w:sz w:val="22"/>
          <w:szCs w:val="22"/>
        </w:rPr>
      </w:pPr>
      <w:r w:rsidRPr="007B73D4">
        <w:t>A.8.16.28.2</w:t>
      </w:r>
      <w:r w:rsidRPr="007B73D4">
        <w:rPr>
          <w:rFonts w:asciiTheme="minorHAnsi" w:hAnsiTheme="minorHAnsi" w:cstheme="minorBidi"/>
          <w:sz w:val="22"/>
          <w:szCs w:val="22"/>
        </w:rPr>
        <w:tab/>
      </w:r>
      <w:r w:rsidRPr="002D7B17">
        <w:rPr>
          <w:rFonts w:eastAsia="SimSun"/>
          <w:lang w:eastAsia="zh-CN"/>
        </w:rPr>
        <w:t>Test Requirements</w:t>
      </w:r>
      <w:r>
        <w:tab/>
        <w:t>2165</w:t>
      </w:r>
    </w:p>
    <w:p w:rsidR="007B73D4" w:rsidRDefault="007B73D4">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2165</w:t>
      </w:r>
    </w:p>
    <w:p w:rsidR="007B73D4" w:rsidRDefault="007B73D4">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2165</w:t>
      </w:r>
    </w:p>
    <w:p w:rsidR="007B73D4" w:rsidRDefault="007B73D4">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2169</w:t>
      </w:r>
    </w:p>
    <w:p w:rsidR="007B73D4" w:rsidRDefault="007B73D4">
      <w:pPr>
        <w:pStyle w:val="TOC3"/>
        <w:rPr>
          <w:rFonts w:asciiTheme="minorHAnsi" w:eastAsiaTheme="minorEastAsia" w:hAnsiTheme="minorHAnsi" w:cstheme="minorBidi"/>
          <w:sz w:val="22"/>
          <w:szCs w:val="22"/>
        </w:rPr>
      </w:pPr>
      <w:r>
        <w:lastRenderedPageBreak/>
        <w:t>A.8.16.30</w:t>
      </w:r>
      <w:r>
        <w:rPr>
          <w:rFonts w:asciiTheme="minorHAnsi" w:eastAsiaTheme="minorEastAsia" w:hAnsiTheme="minorHAnsi" w:cstheme="minorBidi"/>
          <w:sz w:val="22"/>
          <w:szCs w:val="22"/>
        </w:rPr>
        <w:tab/>
      </w:r>
      <w:r>
        <w:t>3 DL TDD CA Event Triggered Reporting under Deactivated SCells in Non-DRX</w:t>
      </w:r>
      <w:r>
        <w:tab/>
        <w:t>2169</w:t>
      </w:r>
    </w:p>
    <w:p w:rsidR="007B73D4" w:rsidRDefault="007B73D4">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rsidR="007B73D4" w:rsidRDefault="007B73D4">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2173</w:t>
      </w:r>
    </w:p>
    <w:p w:rsidR="007B73D4" w:rsidRDefault="007B73D4">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2173</w:t>
      </w:r>
    </w:p>
    <w:p w:rsidR="007B73D4" w:rsidRDefault="007B73D4">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2173</w:t>
      </w:r>
    </w:p>
    <w:p w:rsidR="007B73D4" w:rsidRDefault="007B73D4">
      <w:pPr>
        <w:pStyle w:val="TOC4"/>
        <w:rPr>
          <w:rFonts w:asciiTheme="minorHAnsi" w:eastAsiaTheme="minorEastAsia" w:hAnsiTheme="minorHAnsi" w:cstheme="minorBidi"/>
          <w:sz w:val="22"/>
          <w:szCs w:val="22"/>
        </w:rPr>
      </w:pPr>
      <w:r w:rsidRPr="007B73D4">
        <w:t>A.8.16.31</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2177</w:t>
      </w:r>
    </w:p>
    <w:p w:rsidR="007B73D4" w:rsidRDefault="007B73D4">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2177</w:t>
      </w:r>
    </w:p>
    <w:p w:rsidR="007B73D4" w:rsidRDefault="007B73D4">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2177</w:t>
      </w:r>
    </w:p>
    <w:p w:rsidR="007B73D4" w:rsidRDefault="007B73D4">
      <w:pPr>
        <w:pStyle w:val="TOC4"/>
        <w:rPr>
          <w:rFonts w:asciiTheme="minorHAnsi" w:eastAsiaTheme="minorEastAsia" w:hAnsiTheme="minorHAnsi" w:cstheme="minorBidi"/>
          <w:sz w:val="22"/>
          <w:szCs w:val="22"/>
        </w:rPr>
      </w:pPr>
      <w:r w:rsidRPr="007B73D4">
        <w:t>A.8.16.32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2181</w:t>
      </w:r>
    </w:p>
    <w:p w:rsidR="007B73D4" w:rsidRDefault="007B73D4">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2181</w:t>
      </w:r>
    </w:p>
    <w:p w:rsidR="007B73D4" w:rsidRDefault="007B73D4">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2181</w:t>
      </w:r>
    </w:p>
    <w:p w:rsidR="007B73D4" w:rsidRDefault="007B73D4">
      <w:pPr>
        <w:pStyle w:val="TOC4"/>
        <w:rPr>
          <w:rFonts w:asciiTheme="minorHAnsi" w:eastAsiaTheme="minorEastAsia" w:hAnsiTheme="minorHAnsi" w:cstheme="minorBidi"/>
          <w:sz w:val="22"/>
          <w:szCs w:val="22"/>
        </w:rPr>
      </w:pPr>
      <w:r w:rsidRPr="007B73D4">
        <w:t>A.8.16.33</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2185</w:t>
      </w:r>
    </w:p>
    <w:p w:rsidR="007B73D4" w:rsidRDefault="007B73D4">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2185</w:t>
      </w:r>
    </w:p>
    <w:p w:rsidR="007B73D4" w:rsidRDefault="007B73D4">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2185</w:t>
      </w:r>
    </w:p>
    <w:p w:rsidR="007B73D4" w:rsidRDefault="007B73D4">
      <w:pPr>
        <w:pStyle w:val="TOC4"/>
        <w:rPr>
          <w:rFonts w:asciiTheme="minorHAnsi" w:eastAsiaTheme="minorEastAsia" w:hAnsiTheme="minorHAnsi" w:cstheme="minorBidi"/>
          <w:sz w:val="22"/>
          <w:szCs w:val="22"/>
        </w:rPr>
      </w:pPr>
      <w:r w:rsidRPr="007B73D4">
        <w:t>A.8.16.34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2189</w:t>
      </w:r>
    </w:p>
    <w:p w:rsidR="007B73D4" w:rsidRDefault="007B73D4">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2189</w:t>
      </w:r>
    </w:p>
    <w:p w:rsidR="007B73D4" w:rsidRDefault="007B73D4">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2189</w:t>
      </w:r>
    </w:p>
    <w:p w:rsidR="007B73D4" w:rsidRDefault="007B73D4">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2191</w:t>
      </w:r>
    </w:p>
    <w:p w:rsidR="007B73D4" w:rsidRDefault="007B73D4">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2192</w:t>
      </w:r>
    </w:p>
    <w:p w:rsidR="007B73D4" w:rsidRDefault="007B73D4">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2192</w:t>
      </w:r>
    </w:p>
    <w:p w:rsidR="007B73D4" w:rsidRDefault="007B73D4">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2194</w:t>
      </w:r>
    </w:p>
    <w:p w:rsidR="007B73D4" w:rsidRDefault="007B73D4">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2195</w:t>
      </w:r>
    </w:p>
    <w:p w:rsidR="007B73D4" w:rsidRDefault="007B73D4">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2195</w:t>
      </w:r>
    </w:p>
    <w:p w:rsidR="007B73D4" w:rsidRDefault="007B73D4">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2197</w:t>
      </w:r>
    </w:p>
    <w:p w:rsidR="007B73D4" w:rsidRDefault="007B73D4">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2198</w:t>
      </w:r>
    </w:p>
    <w:p w:rsidR="007B73D4" w:rsidRDefault="007B73D4">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2198</w:t>
      </w:r>
    </w:p>
    <w:p w:rsidR="007B73D4" w:rsidRDefault="007B73D4">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2200</w:t>
      </w:r>
    </w:p>
    <w:p w:rsidR="007B73D4" w:rsidRDefault="007B73D4">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2201</w:t>
      </w:r>
    </w:p>
    <w:p w:rsidR="007B73D4" w:rsidRDefault="007B73D4">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2201</w:t>
      </w:r>
    </w:p>
    <w:p w:rsidR="007B73D4" w:rsidRDefault="007B73D4">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2204</w:t>
      </w:r>
    </w:p>
    <w:p w:rsidR="007B73D4" w:rsidRDefault="007B73D4">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2204</w:t>
      </w:r>
    </w:p>
    <w:p w:rsidR="007B73D4" w:rsidRDefault="007B73D4">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rsidR="007B73D4" w:rsidRDefault="007B73D4">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2207</w:t>
      </w:r>
    </w:p>
    <w:p w:rsidR="007B73D4" w:rsidRDefault="007B73D4">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2207</w:t>
      </w:r>
    </w:p>
    <w:p w:rsidR="007B73D4" w:rsidRDefault="007B73D4">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rsidR="007B73D4" w:rsidRDefault="007B73D4">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2209</w:t>
      </w:r>
    </w:p>
    <w:p w:rsidR="007B73D4" w:rsidRDefault="007B73D4">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2210</w:t>
      </w:r>
    </w:p>
    <w:p w:rsidR="007B73D4" w:rsidRDefault="007B73D4">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2210</w:t>
      </w:r>
    </w:p>
    <w:p w:rsidR="007B73D4" w:rsidRDefault="007B73D4">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2212</w:t>
      </w:r>
    </w:p>
    <w:p w:rsidR="007B73D4" w:rsidRDefault="007B73D4">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2213</w:t>
      </w:r>
    </w:p>
    <w:p w:rsidR="007B73D4" w:rsidRDefault="007B73D4">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2213</w:t>
      </w:r>
    </w:p>
    <w:p w:rsidR="007B73D4" w:rsidRDefault="007B73D4">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2216</w:t>
      </w:r>
    </w:p>
    <w:p w:rsidR="007B73D4" w:rsidRDefault="007B73D4">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2216</w:t>
      </w:r>
    </w:p>
    <w:p w:rsidR="007B73D4" w:rsidRDefault="007B73D4">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2216</w:t>
      </w:r>
    </w:p>
    <w:p w:rsidR="007B73D4" w:rsidRDefault="007B73D4">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2219</w:t>
      </w:r>
    </w:p>
    <w:p w:rsidR="007B73D4" w:rsidRDefault="007B73D4">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2219</w:t>
      </w:r>
    </w:p>
    <w:p w:rsidR="007B73D4" w:rsidRDefault="007B73D4">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rsidR="007B73D4" w:rsidRDefault="007B73D4">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2222</w:t>
      </w:r>
    </w:p>
    <w:p w:rsidR="007B73D4" w:rsidRDefault="007B73D4">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2222</w:t>
      </w:r>
    </w:p>
    <w:p w:rsidR="007B73D4" w:rsidRDefault="007B73D4">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2222</w:t>
      </w:r>
    </w:p>
    <w:p w:rsidR="007B73D4" w:rsidRDefault="007B73D4">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2224</w:t>
      </w:r>
    </w:p>
    <w:p w:rsidR="007B73D4" w:rsidRDefault="007B73D4">
      <w:pPr>
        <w:pStyle w:val="TOC3"/>
        <w:rPr>
          <w:rFonts w:asciiTheme="minorHAnsi" w:eastAsiaTheme="minorEastAsia" w:hAnsiTheme="minorHAnsi" w:cstheme="minorBidi"/>
          <w:sz w:val="22"/>
          <w:szCs w:val="22"/>
        </w:rPr>
      </w:pPr>
      <w:r>
        <w:lastRenderedPageBreak/>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2225</w:t>
      </w:r>
    </w:p>
    <w:p w:rsidR="007B73D4" w:rsidRDefault="007B73D4">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rsidR="007B73D4" w:rsidRDefault="007B73D4">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2227</w:t>
      </w:r>
    </w:p>
    <w:p w:rsidR="007B73D4" w:rsidRDefault="007B73D4">
      <w:pPr>
        <w:pStyle w:val="TOC3"/>
        <w:rPr>
          <w:rFonts w:asciiTheme="minorHAnsi" w:eastAsiaTheme="minorEastAsia" w:hAnsiTheme="minorHAnsi" w:cstheme="minorBidi"/>
          <w:sz w:val="22"/>
          <w:szCs w:val="22"/>
        </w:rPr>
      </w:pPr>
      <w:r w:rsidRPr="007B73D4">
        <w:t>A.8.16.48</w:t>
      </w:r>
      <w:r w:rsidRPr="007B73D4">
        <w:rPr>
          <w:rFonts w:asciiTheme="minorHAnsi" w:hAnsiTheme="minorHAnsi" w:cstheme="minorBidi"/>
          <w:sz w:val="22"/>
          <w:szCs w:val="22"/>
        </w:rPr>
        <w:tab/>
      </w:r>
      <w:r w:rsidRPr="002D7B17">
        <w:rPr>
          <w:rFonts w:eastAsia="MS Mincho"/>
          <w:lang w:eastAsia="zh-CN"/>
        </w:rPr>
        <w:t>2DL/2UL TDD CA activation and deactivation of known PUCCH SCell without valid TA in non-DRX</w:t>
      </w:r>
      <w:r>
        <w:tab/>
        <w:t>2228</w:t>
      </w:r>
    </w:p>
    <w:p w:rsidR="007B73D4" w:rsidRDefault="007B73D4">
      <w:pPr>
        <w:pStyle w:val="TOC4"/>
        <w:rPr>
          <w:rFonts w:asciiTheme="minorHAnsi" w:eastAsiaTheme="minorEastAsia" w:hAnsiTheme="minorHAnsi" w:cstheme="minorBidi"/>
          <w:sz w:val="22"/>
          <w:szCs w:val="22"/>
        </w:rPr>
      </w:pPr>
      <w:r w:rsidRPr="007B73D4">
        <w:t>A.8.16.48</w:t>
      </w:r>
      <w:r w:rsidRPr="007B73D4">
        <w:rPr>
          <w:lang w:eastAsia="zh-CN"/>
        </w:rPr>
        <w:t>.1</w:t>
      </w:r>
      <w:r w:rsidRPr="007B73D4">
        <w:rPr>
          <w:rFonts w:asciiTheme="minorHAnsi" w:hAnsiTheme="minorHAnsi" w:cstheme="minorBidi"/>
          <w:sz w:val="22"/>
          <w:szCs w:val="22"/>
        </w:rPr>
        <w:tab/>
      </w:r>
      <w:r w:rsidRPr="002D7B17">
        <w:rPr>
          <w:rFonts w:eastAsia="MS Mincho"/>
        </w:rPr>
        <w:t xml:space="preserve">Test </w:t>
      </w:r>
      <w:r w:rsidRPr="002D7B17">
        <w:rPr>
          <w:rFonts w:eastAsia="MS Mincho"/>
          <w:lang w:eastAsia="zh-CN"/>
        </w:rPr>
        <w:t>Purpose and Environment</w:t>
      </w:r>
      <w:r>
        <w:tab/>
        <w:t>2228</w:t>
      </w:r>
    </w:p>
    <w:p w:rsidR="007B73D4" w:rsidRDefault="007B73D4">
      <w:pPr>
        <w:pStyle w:val="TOC4"/>
        <w:rPr>
          <w:rFonts w:asciiTheme="minorHAnsi" w:eastAsiaTheme="minorEastAsia" w:hAnsiTheme="minorHAnsi" w:cstheme="minorBidi"/>
          <w:sz w:val="22"/>
          <w:szCs w:val="22"/>
        </w:rPr>
      </w:pPr>
      <w:r w:rsidRPr="007B73D4">
        <w:t>A.8.16.48.2</w:t>
      </w:r>
      <w:r w:rsidRPr="007B73D4">
        <w:rPr>
          <w:rFonts w:asciiTheme="minorHAnsi" w:hAnsiTheme="minorHAnsi" w:cstheme="minorBidi"/>
          <w:sz w:val="22"/>
          <w:szCs w:val="22"/>
        </w:rPr>
        <w:tab/>
      </w:r>
      <w:r w:rsidRPr="002D7B17">
        <w:rPr>
          <w:rFonts w:eastAsia="MS Mincho"/>
        </w:rPr>
        <w:t>Test Requirements</w:t>
      </w:r>
      <w:r>
        <w:tab/>
        <w:t>2230</w:t>
      </w:r>
    </w:p>
    <w:p w:rsidR="007B73D4" w:rsidRDefault="007B73D4">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2D7B17">
        <w:rPr>
          <w:lang w:val="en-US"/>
        </w:rPr>
        <w:t>2DL/2UL TDD-FDD CA (FDD PCell) activation and deactivation of known PUCCH SCell without valid TA in non-DRX</w:t>
      </w:r>
      <w:r>
        <w:tab/>
        <w:t>2231</w:t>
      </w:r>
    </w:p>
    <w:p w:rsidR="007B73D4" w:rsidRDefault="007B73D4">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rsidR="007B73D4" w:rsidRDefault="007B73D4">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2234</w:t>
      </w:r>
    </w:p>
    <w:p w:rsidR="007B73D4" w:rsidRDefault="007B73D4">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2234</w:t>
      </w:r>
    </w:p>
    <w:p w:rsidR="007B73D4" w:rsidRDefault="007B73D4">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rsidR="007B73D4" w:rsidRDefault="007B73D4">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2236</w:t>
      </w:r>
    </w:p>
    <w:p w:rsidR="007B73D4" w:rsidRDefault="007B73D4">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2237</w:t>
      </w:r>
    </w:p>
    <w:p w:rsidR="007B73D4" w:rsidRDefault="007B73D4">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2237</w:t>
      </w:r>
    </w:p>
    <w:p w:rsidR="007B73D4" w:rsidRDefault="007B73D4">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2241</w:t>
      </w:r>
    </w:p>
    <w:p w:rsidR="007B73D4" w:rsidRDefault="007B73D4">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2241</w:t>
      </w:r>
    </w:p>
    <w:p w:rsidR="007B73D4" w:rsidRDefault="007B73D4">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2241</w:t>
      </w:r>
    </w:p>
    <w:p w:rsidR="007B73D4" w:rsidRDefault="007B73D4">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2245</w:t>
      </w:r>
    </w:p>
    <w:p w:rsidR="007B73D4" w:rsidRDefault="007B73D4">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2245</w:t>
      </w:r>
    </w:p>
    <w:p w:rsidR="007B73D4" w:rsidRDefault="007B73D4">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2245</w:t>
      </w:r>
    </w:p>
    <w:p w:rsidR="007B73D4" w:rsidRDefault="007B73D4">
      <w:pPr>
        <w:pStyle w:val="TOC4"/>
        <w:rPr>
          <w:rFonts w:asciiTheme="minorHAnsi" w:eastAsiaTheme="minorEastAsia" w:hAnsiTheme="minorHAnsi" w:cstheme="minorBidi"/>
          <w:sz w:val="22"/>
          <w:szCs w:val="22"/>
        </w:rPr>
      </w:pPr>
      <w:r w:rsidRPr="007B73D4">
        <w:t>A.8.16.53.2</w:t>
      </w:r>
      <w:r w:rsidRPr="007B73D4">
        <w:rPr>
          <w:rFonts w:asciiTheme="minorHAnsi" w:hAnsiTheme="minorHAnsi" w:cstheme="minorBidi"/>
          <w:sz w:val="22"/>
          <w:szCs w:val="22"/>
        </w:rPr>
        <w:tab/>
      </w:r>
      <w:r w:rsidRPr="002D7B17">
        <w:rPr>
          <w:rFonts w:eastAsia="SimSun"/>
          <w:lang w:eastAsia="zh-CN"/>
        </w:rPr>
        <w:t>Test Requirements</w:t>
      </w:r>
      <w:r>
        <w:tab/>
        <w:t>2249</w:t>
      </w:r>
    </w:p>
    <w:p w:rsidR="007B73D4" w:rsidRDefault="007B73D4">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2249</w:t>
      </w:r>
    </w:p>
    <w:p w:rsidR="007B73D4" w:rsidRDefault="007B73D4">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2249</w:t>
      </w:r>
    </w:p>
    <w:p w:rsidR="007B73D4" w:rsidRDefault="007B73D4">
      <w:pPr>
        <w:pStyle w:val="TOC4"/>
        <w:rPr>
          <w:rFonts w:asciiTheme="minorHAnsi" w:eastAsiaTheme="minorEastAsia" w:hAnsiTheme="minorHAnsi" w:cstheme="minorBidi"/>
          <w:sz w:val="22"/>
          <w:szCs w:val="22"/>
        </w:rPr>
      </w:pPr>
      <w:r w:rsidRPr="007B73D4">
        <w:t>A.8.16.54.2</w:t>
      </w:r>
      <w:r w:rsidRPr="007B73D4">
        <w:rPr>
          <w:rFonts w:asciiTheme="minorHAnsi" w:hAnsiTheme="minorHAnsi" w:cstheme="minorBidi"/>
          <w:sz w:val="22"/>
          <w:szCs w:val="22"/>
        </w:rPr>
        <w:tab/>
      </w:r>
      <w:r w:rsidRPr="002D7B17">
        <w:rPr>
          <w:rFonts w:eastAsia="SimSun"/>
          <w:lang w:eastAsia="zh-CN"/>
        </w:rPr>
        <w:t>Test Requirements</w:t>
      </w:r>
      <w:r>
        <w:tab/>
        <w:t>2253</w:t>
      </w:r>
    </w:p>
    <w:p w:rsidR="007B73D4" w:rsidRDefault="007B73D4">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2253</w:t>
      </w:r>
    </w:p>
    <w:p w:rsidR="007B73D4" w:rsidRDefault="007B73D4">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2253</w:t>
      </w:r>
    </w:p>
    <w:p w:rsidR="007B73D4" w:rsidRDefault="007B73D4">
      <w:pPr>
        <w:pStyle w:val="TOC4"/>
        <w:rPr>
          <w:rFonts w:asciiTheme="minorHAnsi" w:eastAsiaTheme="minorEastAsia" w:hAnsiTheme="minorHAnsi" w:cstheme="minorBidi"/>
          <w:sz w:val="22"/>
          <w:szCs w:val="22"/>
        </w:rPr>
      </w:pPr>
      <w:r w:rsidRPr="007B73D4">
        <w:t>A.8.16.55</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2258</w:t>
      </w:r>
    </w:p>
    <w:p w:rsidR="007B73D4" w:rsidRDefault="007B73D4">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2258</w:t>
      </w:r>
    </w:p>
    <w:p w:rsidR="007B73D4" w:rsidRDefault="007B73D4">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2258</w:t>
      </w:r>
    </w:p>
    <w:p w:rsidR="007B73D4" w:rsidRDefault="007B73D4">
      <w:pPr>
        <w:pStyle w:val="TOC4"/>
        <w:rPr>
          <w:rFonts w:asciiTheme="minorHAnsi" w:eastAsiaTheme="minorEastAsia" w:hAnsiTheme="minorHAnsi" w:cstheme="minorBidi"/>
          <w:sz w:val="22"/>
          <w:szCs w:val="22"/>
        </w:rPr>
      </w:pPr>
      <w:r w:rsidRPr="007B73D4">
        <w:t>A.8.16.56</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2263</w:t>
      </w:r>
    </w:p>
    <w:p w:rsidR="007B73D4" w:rsidRDefault="007B73D4">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2263</w:t>
      </w:r>
    </w:p>
    <w:p w:rsidR="007B73D4" w:rsidRDefault="007B73D4">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2263</w:t>
      </w:r>
    </w:p>
    <w:p w:rsidR="007B73D4" w:rsidRDefault="007B73D4">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2265</w:t>
      </w:r>
    </w:p>
    <w:p w:rsidR="007B73D4" w:rsidRDefault="007B73D4">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2266</w:t>
      </w:r>
    </w:p>
    <w:p w:rsidR="007B73D4" w:rsidRDefault="007B73D4">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2266</w:t>
      </w:r>
    </w:p>
    <w:p w:rsidR="007B73D4" w:rsidRDefault="007B73D4">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2268</w:t>
      </w:r>
    </w:p>
    <w:p w:rsidR="007B73D4" w:rsidRDefault="007B73D4">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2269</w:t>
      </w:r>
    </w:p>
    <w:p w:rsidR="007B73D4" w:rsidRDefault="007B73D4">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2269</w:t>
      </w:r>
    </w:p>
    <w:p w:rsidR="007B73D4" w:rsidRDefault="007B73D4">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2272</w:t>
      </w:r>
    </w:p>
    <w:p w:rsidR="007B73D4" w:rsidRDefault="007B73D4">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2273</w:t>
      </w:r>
    </w:p>
    <w:p w:rsidR="007B73D4" w:rsidRDefault="007B73D4">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rsidR="007B73D4" w:rsidRDefault="007B73D4">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2276</w:t>
      </w:r>
    </w:p>
    <w:p w:rsidR="007B73D4" w:rsidRDefault="007B73D4">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2277</w:t>
      </w:r>
    </w:p>
    <w:p w:rsidR="007B73D4" w:rsidRDefault="007B73D4">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2277</w:t>
      </w:r>
    </w:p>
    <w:p w:rsidR="007B73D4" w:rsidRDefault="007B73D4">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2280</w:t>
      </w:r>
    </w:p>
    <w:p w:rsidR="007B73D4" w:rsidRDefault="007B73D4">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2280</w:t>
      </w:r>
    </w:p>
    <w:p w:rsidR="007B73D4" w:rsidRDefault="007B73D4">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2280</w:t>
      </w:r>
    </w:p>
    <w:p w:rsidR="007B73D4" w:rsidRDefault="007B73D4">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2282</w:t>
      </w:r>
    </w:p>
    <w:p w:rsidR="007B73D4" w:rsidRDefault="007B73D4">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2283</w:t>
      </w:r>
    </w:p>
    <w:p w:rsidR="007B73D4" w:rsidRDefault="007B73D4">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2283</w:t>
      </w:r>
    </w:p>
    <w:p w:rsidR="007B73D4" w:rsidRDefault="007B73D4">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2286</w:t>
      </w:r>
    </w:p>
    <w:p w:rsidR="007B73D4" w:rsidRDefault="007B73D4">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2287</w:t>
      </w:r>
    </w:p>
    <w:p w:rsidR="007B73D4" w:rsidRDefault="007B73D4">
      <w:pPr>
        <w:pStyle w:val="TOC4"/>
        <w:rPr>
          <w:rFonts w:asciiTheme="minorHAnsi" w:eastAsiaTheme="minorEastAsia" w:hAnsiTheme="minorHAnsi" w:cstheme="minorBidi"/>
          <w:sz w:val="22"/>
          <w:szCs w:val="22"/>
        </w:rPr>
      </w:pPr>
      <w:r>
        <w:lastRenderedPageBreak/>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rsidR="007B73D4" w:rsidRDefault="007B73D4">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2291</w:t>
      </w:r>
    </w:p>
    <w:p w:rsidR="007B73D4" w:rsidRDefault="007B73D4">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2291</w:t>
      </w:r>
    </w:p>
    <w:p w:rsidR="007B73D4" w:rsidRDefault="007B73D4">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2291</w:t>
      </w:r>
    </w:p>
    <w:p w:rsidR="007B73D4" w:rsidRDefault="007B73D4">
      <w:pPr>
        <w:pStyle w:val="TOC4"/>
        <w:rPr>
          <w:rFonts w:asciiTheme="minorHAnsi" w:eastAsiaTheme="minorEastAsia" w:hAnsiTheme="minorHAnsi" w:cstheme="minorBidi"/>
          <w:sz w:val="22"/>
          <w:szCs w:val="22"/>
        </w:rPr>
      </w:pPr>
      <w:r w:rsidRPr="007B73D4">
        <w:t>A.8.16.65.2</w:t>
      </w:r>
      <w:r w:rsidRPr="007B73D4">
        <w:rPr>
          <w:rFonts w:asciiTheme="minorHAnsi" w:hAnsiTheme="minorHAnsi" w:cstheme="minorBidi"/>
          <w:sz w:val="22"/>
          <w:szCs w:val="22"/>
        </w:rPr>
        <w:tab/>
      </w:r>
      <w:r w:rsidRPr="002D7B17">
        <w:rPr>
          <w:rFonts w:eastAsia="SimSun"/>
          <w:lang w:eastAsia="zh-CN"/>
        </w:rPr>
        <w:t>Test Requirements</w:t>
      </w:r>
      <w:r>
        <w:tab/>
        <w:t>2296</w:t>
      </w:r>
    </w:p>
    <w:p w:rsidR="007B73D4" w:rsidRDefault="007B73D4">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2296</w:t>
      </w:r>
    </w:p>
    <w:p w:rsidR="007B73D4" w:rsidRDefault="007B73D4">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2296</w:t>
      </w:r>
    </w:p>
    <w:p w:rsidR="007B73D4" w:rsidRDefault="007B73D4">
      <w:pPr>
        <w:pStyle w:val="TOC4"/>
        <w:rPr>
          <w:rFonts w:asciiTheme="minorHAnsi" w:eastAsiaTheme="minorEastAsia" w:hAnsiTheme="minorHAnsi" w:cstheme="minorBidi"/>
          <w:sz w:val="22"/>
          <w:szCs w:val="22"/>
        </w:rPr>
      </w:pPr>
      <w:r w:rsidRPr="007B73D4">
        <w:t>A.8.16.66.2</w:t>
      </w:r>
      <w:r w:rsidRPr="007B73D4">
        <w:rPr>
          <w:rFonts w:asciiTheme="minorHAnsi" w:hAnsiTheme="minorHAnsi" w:cstheme="minorBidi"/>
          <w:sz w:val="22"/>
          <w:szCs w:val="22"/>
        </w:rPr>
        <w:tab/>
      </w:r>
      <w:r w:rsidRPr="002D7B17">
        <w:rPr>
          <w:rFonts w:eastAsia="SimSun"/>
          <w:lang w:eastAsia="zh-CN"/>
        </w:rPr>
        <w:t>Test Requirements</w:t>
      </w:r>
      <w:r>
        <w:tab/>
        <w:t>2301</w:t>
      </w:r>
    </w:p>
    <w:p w:rsidR="007B73D4" w:rsidRDefault="007B73D4">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2301</w:t>
      </w:r>
    </w:p>
    <w:p w:rsidR="007B73D4" w:rsidRDefault="007B73D4">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rsidR="007B73D4" w:rsidRDefault="007B73D4">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2306</w:t>
      </w:r>
    </w:p>
    <w:p w:rsidR="007B73D4" w:rsidRDefault="007B73D4">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2306</w:t>
      </w:r>
    </w:p>
    <w:p w:rsidR="007B73D4" w:rsidRDefault="007B73D4">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rsidR="007B73D4" w:rsidRDefault="007B73D4">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2311</w:t>
      </w:r>
    </w:p>
    <w:p w:rsidR="007B73D4" w:rsidRDefault="007B73D4">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2311</w:t>
      </w:r>
    </w:p>
    <w:p w:rsidR="007B73D4" w:rsidRDefault="007B73D4">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2311</w:t>
      </w:r>
    </w:p>
    <w:p w:rsidR="007B73D4" w:rsidRDefault="007B73D4">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2314</w:t>
      </w:r>
    </w:p>
    <w:p w:rsidR="007B73D4" w:rsidRDefault="007B73D4">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2314</w:t>
      </w:r>
    </w:p>
    <w:p w:rsidR="007B73D4" w:rsidRDefault="007B73D4">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2314</w:t>
      </w:r>
    </w:p>
    <w:p w:rsidR="007B73D4" w:rsidRDefault="007B73D4">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2317</w:t>
      </w:r>
    </w:p>
    <w:p w:rsidR="007B73D4" w:rsidRDefault="007B73D4">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2317</w:t>
      </w:r>
    </w:p>
    <w:p w:rsidR="007B73D4" w:rsidRDefault="007B73D4">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2317</w:t>
      </w:r>
    </w:p>
    <w:p w:rsidR="007B73D4" w:rsidRDefault="007B73D4">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2321</w:t>
      </w:r>
    </w:p>
    <w:p w:rsidR="007B73D4" w:rsidRDefault="007B73D4">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2321</w:t>
      </w:r>
    </w:p>
    <w:p w:rsidR="007B73D4" w:rsidRDefault="007B73D4">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2321</w:t>
      </w:r>
    </w:p>
    <w:p w:rsidR="007B73D4" w:rsidRDefault="007B73D4">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2325</w:t>
      </w:r>
    </w:p>
    <w:p w:rsidR="007B73D4" w:rsidRDefault="007B73D4">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2325</w:t>
      </w:r>
    </w:p>
    <w:p w:rsidR="007B73D4" w:rsidRDefault="007B73D4">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2325</w:t>
      </w:r>
    </w:p>
    <w:p w:rsidR="007B73D4" w:rsidRDefault="007B73D4">
      <w:pPr>
        <w:pStyle w:val="TOC4"/>
        <w:rPr>
          <w:rFonts w:asciiTheme="minorHAnsi" w:eastAsiaTheme="minorEastAsia" w:hAnsiTheme="minorHAnsi" w:cstheme="minorBidi"/>
          <w:sz w:val="22"/>
          <w:szCs w:val="22"/>
        </w:rPr>
      </w:pPr>
      <w:r w:rsidRPr="007B73D4">
        <w:t>A.8.16.73</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2330</w:t>
      </w:r>
    </w:p>
    <w:p w:rsidR="007B73D4" w:rsidRDefault="007B73D4">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2330</w:t>
      </w:r>
    </w:p>
    <w:p w:rsidR="007B73D4" w:rsidRDefault="007B73D4">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2330</w:t>
      </w:r>
    </w:p>
    <w:p w:rsidR="007B73D4" w:rsidRDefault="007B73D4">
      <w:pPr>
        <w:pStyle w:val="TOC4"/>
        <w:rPr>
          <w:rFonts w:asciiTheme="minorHAnsi" w:eastAsiaTheme="minorEastAsia" w:hAnsiTheme="minorHAnsi" w:cstheme="minorBidi"/>
          <w:sz w:val="22"/>
          <w:szCs w:val="22"/>
        </w:rPr>
      </w:pPr>
      <w:r w:rsidRPr="007B73D4">
        <w:t>A.8.16.74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2335</w:t>
      </w:r>
    </w:p>
    <w:p w:rsidR="007B73D4" w:rsidRDefault="007B73D4">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2335</w:t>
      </w:r>
    </w:p>
    <w:p w:rsidR="007B73D4" w:rsidRDefault="007B73D4">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rsidR="007B73D4" w:rsidRDefault="007B73D4">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2340</w:t>
      </w:r>
    </w:p>
    <w:p w:rsidR="007B73D4" w:rsidRDefault="007B73D4">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2340</w:t>
      </w:r>
    </w:p>
    <w:p w:rsidR="007B73D4" w:rsidRDefault="007B73D4">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rsidR="007B73D4" w:rsidRDefault="007B73D4">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2345</w:t>
      </w:r>
    </w:p>
    <w:p w:rsidR="007B73D4" w:rsidRDefault="007B73D4">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2345</w:t>
      </w:r>
    </w:p>
    <w:p w:rsidR="007B73D4" w:rsidRDefault="007B73D4">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2345</w:t>
      </w:r>
    </w:p>
    <w:p w:rsidR="007B73D4" w:rsidRDefault="007B73D4">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2348</w:t>
      </w:r>
    </w:p>
    <w:p w:rsidR="007B73D4" w:rsidRDefault="007B73D4">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2348</w:t>
      </w:r>
    </w:p>
    <w:p w:rsidR="007B73D4" w:rsidRDefault="007B73D4">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2348</w:t>
      </w:r>
    </w:p>
    <w:p w:rsidR="007B73D4" w:rsidRDefault="007B73D4">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2351</w:t>
      </w:r>
    </w:p>
    <w:p w:rsidR="007B73D4" w:rsidRDefault="007B73D4">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2352</w:t>
      </w:r>
    </w:p>
    <w:p w:rsidR="007B73D4" w:rsidRDefault="007B73D4">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2352</w:t>
      </w:r>
    </w:p>
    <w:p w:rsidR="007B73D4" w:rsidRDefault="007B73D4">
      <w:pPr>
        <w:pStyle w:val="TOC4"/>
        <w:rPr>
          <w:rFonts w:asciiTheme="minorHAnsi" w:eastAsiaTheme="minorEastAsia" w:hAnsiTheme="minorHAnsi" w:cstheme="minorBidi"/>
          <w:sz w:val="22"/>
          <w:szCs w:val="22"/>
        </w:rPr>
      </w:pPr>
      <w:r w:rsidRPr="007B73D4">
        <w:t>A.8.16.79</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2357</w:t>
      </w:r>
    </w:p>
    <w:p w:rsidR="007B73D4" w:rsidRDefault="007B73D4">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2357</w:t>
      </w:r>
    </w:p>
    <w:p w:rsidR="007B73D4" w:rsidRDefault="007B73D4">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2357</w:t>
      </w:r>
    </w:p>
    <w:p w:rsidR="007B73D4" w:rsidRDefault="007B73D4">
      <w:pPr>
        <w:pStyle w:val="TOC4"/>
        <w:rPr>
          <w:rFonts w:asciiTheme="minorHAnsi" w:eastAsiaTheme="minorEastAsia" w:hAnsiTheme="minorHAnsi" w:cstheme="minorBidi"/>
          <w:sz w:val="22"/>
          <w:szCs w:val="22"/>
        </w:rPr>
      </w:pPr>
      <w:r w:rsidRPr="007B73D4">
        <w:t>A.8.16.80</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2362</w:t>
      </w:r>
    </w:p>
    <w:p w:rsidR="007B73D4" w:rsidRDefault="007B73D4">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2362</w:t>
      </w:r>
    </w:p>
    <w:p w:rsidR="007B73D4" w:rsidRDefault="007B73D4">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2362</w:t>
      </w:r>
    </w:p>
    <w:p w:rsidR="007B73D4" w:rsidRDefault="007B73D4">
      <w:pPr>
        <w:pStyle w:val="TOC4"/>
        <w:rPr>
          <w:rFonts w:asciiTheme="minorHAnsi" w:eastAsiaTheme="minorEastAsia" w:hAnsiTheme="minorHAnsi" w:cstheme="minorBidi"/>
          <w:sz w:val="22"/>
          <w:szCs w:val="22"/>
        </w:rPr>
      </w:pPr>
      <w:r w:rsidRPr="007B73D4">
        <w:t>A.8.16.81</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2367</w:t>
      </w:r>
    </w:p>
    <w:p w:rsidR="007B73D4" w:rsidRDefault="007B73D4">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2367</w:t>
      </w:r>
    </w:p>
    <w:p w:rsidR="007B73D4" w:rsidRDefault="007B73D4">
      <w:pPr>
        <w:pStyle w:val="TOC4"/>
        <w:rPr>
          <w:rFonts w:asciiTheme="minorHAnsi" w:eastAsiaTheme="minorEastAsia" w:hAnsiTheme="minorHAnsi" w:cstheme="minorBidi"/>
          <w:sz w:val="22"/>
          <w:szCs w:val="22"/>
        </w:rPr>
      </w:pPr>
      <w:r>
        <w:lastRenderedPageBreak/>
        <w:t>A.8.16.82</w:t>
      </w:r>
      <w:r>
        <w:rPr>
          <w:lang w:eastAsia="zh-CN"/>
        </w:rPr>
        <w:t>.1</w:t>
      </w:r>
      <w:r>
        <w:rPr>
          <w:rFonts w:asciiTheme="minorHAnsi" w:eastAsiaTheme="minorEastAsia" w:hAnsiTheme="minorHAnsi" w:cstheme="minorBidi"/>
          <w:sz w:val="22"/>
          <w:szCs w:val="22"/>
        </w:rPr>
        <w:tab/>
      </w:r>
      <w:r>
        <w:t>Test Purpose and Environment</w:t>
      </w:r>
      <w:r>
        <w:tab/>
        <w:t>2367</w:t>
      </w:r>
    </w:p>
    <w:p w:rsidR="007B73D4" w:rsidRDefault="007B73D4">
      <w:pPr>
        <w:pStyle w:val="TOC4"/>
        <w:rPr>
          <w:rFonts w:asciiTheme="minorHAnsi" w:eastAsiaTheme="minorEastAsia" w:hAnsiTheme="minorHAnsi" w:cstheme="minorBidi"/>
          <w:sz w:val="22"/>
          <w:szCs w:val="22"/>
        </w:rPr>
      </w:pPr>
      <w:r w:rsidRPr="007B73D4">
        <w:t>A.8.16.82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2372</w:t>
      </w:r>
    </w:p>
    <w:p w:rsidR="007B73D4" w:rsidRDefault="007B73D4">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2372</w:t>
      </w:r>
    </w:p>
    <w:p w:rsidR="007B73D4" w:rsidRDefault="007B73D4">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2372</w:t>
      </w:r>
    </w:p>
    <w:p w:rsidR="007B73D4" w:rsidRDefault="007B73D4">
      <w:pPr>
        <w:pStyle w:val="TOC4"/>
        <w:rPr>
          <w:rFonts w:asciiTheme="minorHAnsi" w:eastAsiaTheme="minorEastAsia" w:hAnsiTheme="minorHAnsi" w:cstheme="minorBidi"/>
          <w:sz w:val="22"/>
          <w:szCs w:val="22"/>
        </w:rPr>
      </w:pPr>
      <w:r w:rsidRPr="007B73D4">
        <w:t>A.8.16.83.2</w:t>
      </w:r>
      <w:r w:rsidRPr="007B73D4">
        <w:rPr>
          <w:rFonts w:asciiTheme="minorHAnsi" w:hAnsiTheme="minorHAnsi" w:cstheme="minorBidi"/>
          <w:sz w:val="22"/>
          <w:szCs w:val="22"/>
        </w:rPr>
        <w:tab/>
      </w:r>
      <w:r w:rsidRPr="002D7B17">
        <w:rPr>
          <w:rFonts w:eastAsia="SimSun"/>
          <w:lang w:eastAsia="zh-CN"/>
        </w:rPr>
        <w:t>Test Requirements</w:t>
      </w:r>
      <w:r>
        <w:tab/>
        <w:t>2377</w:t>
      </w:r>
    </w:p>
    <w:p w:rsidR="007B73D4" w:rsidRDefault="007B73D4">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2377</w:t>
      </w:r>
    </w:p>
    <w:p w:rsidR="007B73D4" w:rsidRDefault="007B73D4">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2377</w:t>
      </w:r>
    </w:p>
    <w:p w:rsidR="007B73D4" w:rsidRDefault="007B73D4">
      <w:pPr>
        <w:pStyle w:val="TOC4"/>
        <w:rPr>
          <w:rFonts w:asciiTheme="minorHAnsi" w:eastAsiaTheme="minorEastAsia" w:hAnsiTheme="minorHAnsi" w:cstheme="minorBidi"/>
          <w:sz w:val="22"/>
          <w:szCs w:val="22"/>
        </w:rPr>
      </w:pPr>
      <w:r w:rsidRPr="007B73D4">
        <w:t>A.8.16.84</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2383</w:t>
      </w:r>
    </w:p>
    <w:p w:rsidR="007B73D4" w:rsidRDefault="007B73D4">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2383</w:t>
      </w:r>
    </w:p>
    <w:p w:rsidR="007B73D4" w:rsidRDefault="007B73D4">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2383</w:t>
      </w:r>
    </w:p>
    <w:p w:rsidR="007B73D4" w:rsidRDefault="007B73D4">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2386</w:t>
      </w:r>
    </w:p>
    <w:p w:rsidR="007B73D4" w:rsidRDefault="007B73D4">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2386</w:t>
      </w:r>
    </w:p>
    <w:p w:rsidR="007B73D4" w:rsidRDefault="007B73D4">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2386</w:t>
      </w:r>
    </w:p>
    <w:p w:rsidR="007B73D4" w:rsidRDefault="007B73D4">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2389</w:t>
      </w:r>
    </w:p>
    <w:p w:rsidR="007B73D4" w:rsidRDefault="007B73D4">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2389</w:t>
      </w:r>
    </w:p>
    <w:p w:rsidR="007B73D4" w:rsidRDefault="007B73D4">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2389</w:t>
      </w:r>
    </w:p>
    <w:p w:rsidR="007B73D4" w:rsidRDefault="007B73D4">
      <w:pPr>
        <w:pStyle w:val="TOC4"/>
        <w:rPr>
          <w:rFonts w:asciiTheme="minorHAnsi" w:eastAsiaTheme="minorEastAsia" w:hAnsiTheme="minorHAnsi" w:cstheme="minorBidi"/>
          <w:sz w:val="22"/>
          <w:szCs w:val="22"/>
        </w:rPr>
      </w:pPr>
      <w:r w:rsidRPr="007B73D4">
        <w:t>A.8.16.87.2</w:t>
      </w:r>
      <w:r w:rsidRPr="007B73D4">
        <w:rPr>
          <w:rFonts w:asciiTheme="minorHAnsi" w:hAnsiTheme="minorHAnsi" w:cstheme="minorBidi"/>
          <w:sz w:val="22"/>
          <w:szCs w:val="22"/>
        </w:rPr>
        <w:tab/>
      </w:r>
      <w:r w:rsidRPr="002D7B17">
        <w:rPr>
          <w:rFonts w:eastAsia="SimSun"/>
          <w:lang w:eastAsia="zh-CN"/>
        </w:rPr>
        <w:t>Test Requirements</w:t>
      </w:r>
      <w:r>
        <w:tab/>
        <w:t>2394</w:t>
      </w:r>
    </w:p>
    <w:p w:rsidR="007B73D4" w:rsidRDefault="007B73D4">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2D7B17">
        <w:rPr>
          <w:rFonts w:cs="Arial"/>
          <w:lang w:eastAsia="ja-JP"/>
        </w:rPr>
        <w:t>4 DL CA Event Triggered Reporting on Deactivated SCell with PCell and SCell Interruptions in Non-DRX with generic duplex modes</w:t>
      </w:r>
      <w:r>
        <w:tab/>
        <w:t>2394</w:t>
      </w:r>
    </w:p>
    <w:p w:rsidR="007B73D4" w:rsidRDefault="007B73D4">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2394</w:t>
      </w:r>
    </w:p>
    <w:p w:rsidR="007B73D4" w:rsidRDefault="007B73D4">
      <w:pPr>
        <w:pStyle w:val="TOC4"/>
        <w:rPr>
          <w:rFonts w:asciiTheme="minorHAnsi" w:eastAsiaTheme="minorEastAsia" w:hAnsiTheme="minorHAnsi" w:cstheme="minorBidi"/>
          <w:sz w:val="22"/>
          <w:szCs w:val="22"/>
        </w:rPr>
      </w:pPr>
      <w:r w:rsidRPr="007B73D4">
        <w:t>A.8.16.88</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2402</w:t>
      </w:r>
    </w:p>
    <w:p w:rsidR="007B73D4" w:rsidRDefault="007B73D4">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2402</w:t>
      </w:r>
    </w:p>
    <w:p w:rsidR="007B73D4" w:rsidRDefault="007B73D4">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rsidR="007B73D4" w:rsidRDefault="007B73D4">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2407</w:t>
      </w:r>
    </w:p>
    <w:p w:rsidR="007B73D4" w:rsidRDefault="007B73D4">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2407</w:t>
      </w:r>
    </w:p>
    <w:p w:rsidR="007B73D4" w:rsidRDefault="007B73D4">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2407</w:t>
      </w:r>
    </w:p>
    <w:p w:rsidR="007B73D4" w:rsidRDefault="007B73D4">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2412</w:t>
      </w:r>
    </w:p>
    <w:p w:rsidR="007B73D4" w:rsidRDefault="007B73D4">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2412</w:t>
      </w:r>
    </w:p>
    <w:p w:rsidR="007B73D4" w:rsidRDefault="007B73D4">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2412</w:t>
      </w:r>
    </w:p>
    <w:p w:rsidR="007B73D4" w:rsidRDefault="007B73D4">
      <w:pPr>
        <w:pStyle w:val="TOC4"/>
        <w:rPr>
          <w:rFonts w:asciiTheme="minorHAnsi" w:eastAsiaTheme="minorEastAsia" w:hAnsiTheme="minorHAnsi" w:cstheme="minorBidi"/>
          <w:sz w:val="22"/>
          <w:szCs w:val="22"/>
        </w:rPr>
      </w:pPr>
      <w:r w:rsidRPr="007B73D4">
        <w:t>A.8.16.91.2</w:t>
      </w:r>
      <w:r w:rsidRPr="007B73D4">
        <w:rPr>
          <w:rFonts w:asciiTheme="minorHAnsi" w:hAnsiTheme="minorHAnsi" w:cstheme="minorBidi"/>
          <w:sz w:val="22"/>
          <w:szCs w:val="22"/>
        </w:rPr>
        <w:tab/>
      </w:r>
      <w:r w:rsidRPr="002D7B17">
        <w:rPr>
          <w:rFonts w:eastAsia="SimSun"/>
          <w:lang w:eastAsia="zh-CN"/>
        </w:rPr>
        <w:t>Test Requirements</w:t>
      </w:r>
      <w:r>
        <w:tab/>
        <w:t>2418</w:t>
      </w:r>
    </w:p>
    <w:p w:rsidR="007B73D4" w:rsidRDefault="007B73D4">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2418</w:t>
      </w:r>
    </w:p>
    <w:p w:rsidR="007B73D4" w:rsidRDefault="007B73D4">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2418</w:t>
      </w:r>
    </w:p>
    <w:p w:rsidR="007B73D4" w:rsidRDefault="007B73D4">
      <w:pPr>
        <w:pStyle w:val="TOC4"/>
        <w:rPr>
          <w:rFonts w:asciiTheme="minorHAnsi" w:eastAsiaTheme="minorEastAsia" w:hAnsiTheme="minorHAnsi" w:cstheme="minorBidi"/>
          <w:sz w:val="22"/>
          <w:szCs w:val="22"/>
        </w:rPr>
      </w:pPr>
      <w:r w:rsidRPr="007B73D4">
        <w:t>A.8.16.92</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2426</w:t>
      </w:r>
    </w:p>
    <w:p w:rsidR="007B73D4" w:rsidRDefault="007B73D4">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2426</w:t>
      </w:r>
    </w:p>
    <w:p w:rsidR="007B73D4" w:rsidRDefault="007B73D4">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2426</w:t>
      </w:r>
    </w:p>
    <w:p w:rsidR="007B73D4" w:rsidRDefault="007B73D4">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2431</w:t>
      </w:r>
    </w:p>
    <w:p w:rsidR="007B73D4" w:rsidRDefault="007B73D4">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2431</w:t>
      </w:r>
    </w:p>
    <w:p w:rsidR="007B73D4" w:rsidRDefault="007B73D4">
      <w:pPr>
        <w:pStyle w:val="TOC4"/>
        <w:rPr>
          <w:rFonts w:asciiTheme="minorHAnsi" w:eastAsiaTheme="minorEastAsia" w:hAnsiTheme="minorHAnsi" w:cstheme="minorBidi"/>
          <w:sz w:val="22"/>
          <w:szCs w:val="22"/>
        </w:rPr>
      </w:pPr>
      <w:r>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2431</w:t>
      </w:r>
    </w:p>
    <w:p w:rsidR="007B73D4" w:rsidRDefault="007B73D4">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2436</w:t>
      </w:r>
    </w:p>
    <w:p w:rsidR="007B73D4" w:rsidRDefault="007B73D4">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2436</w:t>
      </w:r>
    </w:p>
    <w:p w:rsidR="007B73D4" w:rsidRDefault="007B73D4">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2436</w:t>
      </w:r>
    </w:p>
    <w:p w:rsidR="007B73D4" w:rsidRDefault="007B73D4">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2444</w:t>
      </w:r>
    </w:p>
    <w:p w:rsidR="007B73D4" w:rsidRDefault="007B73D4">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2444</w:t>
      </w:r>
    </w:p>
    <w:p w:rsidR="007B73D4" w:rsidRDefault="007B73D4">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2444</w:t>
      </w:r>
    </w:p>
    <w:p w:rsidR="007B73D4" w:rsidRDefault="007B73D4">
      <w:pPr>
        <w:pStyle w:val="TOC4"/>
        <w:rPr>
          <w:rFonts w:asciiTheme="minorHAnsi" w:eastAsiaTheme="minorEastAsia" w:hAnsiTheme="minorHAnsi" w:cstheme="minorBidi"/>
          <w:sz w:val="22"/>
          <w:szCs w:val="22"/>
        </w:rPr>
      </w:pPr>
      <w:r w:rsidRPr="007B73D4">
        <w:t>A.8.16.96</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2452</w:t>
      </w:r>
    </w:p>
    <w:p w:rsidR="007B73D4" w:rsidRDefault="007B73D4">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2452</w:t>
      </w:r>
    </w:p>
    <w:p w:rsidR="007B73D4" w:rsidRDefault="007B73D4">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2452</w:t>
      </w:r>
    </w:p>
    <w:p w:rsidR="007B73D4" w:rsidRDefault="007B73D4">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2457</w:t>
      </w:r>
    </w:p>
    <w:p w:rsidR="007B73D4" w:rsidRDefault="007B73D4">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2457</w:t>
      </w:r>
    </w:p>
    <w:p w:rsidR="007B73D4" w:rsidRDefault="007B73D4">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2457</w:t>
      </w:r>
    </w:p>
    <w:p w:rsidR="007B73D4" w:rsidRDefault="007B73D4">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2463</w:t>
      </w:r>
    </w:p>
    <w:p w:rsidR="007B73D4" w:rsidRDefault="007B73D4">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2463</w:t>
      </w:r>
    </w:p>
    <w:p w:rsidR="007B73D4" w:rsidRDefault="007B73D4">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2463</w:t>
      </w:r>
    </w:p>
    <w:p w:rsidR="007B73D4" w:rsidRDefault="007B73D4">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2470</w:t>
      </w:r>
    </w:p>
    <w:p w:rsidR="007B73D4" w:rsidRDefault="007B73D4">
      <w:pPr>
        <w:pStyle w:val="TOC3"/>
        <w:rPr>
          <w:rFonts w:asciiTheme="minorHAnsi" w:eastAsiaTheme="minorEastAsia" w:hAnsiTheme="minorHAnsi" w:cstheme="minorBidi"/>
          <w:sz w:val="22"/>
          <w:szCs w:val="22"/>
        </w:rPr>
      </w:pPr>
      <w:r>
        <w:lastRenderedPageBreak/>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2470</w:t>
      </w:r>
    </w:p>
    <w:p w:rsidR="007B73D4" w:rsidRDefault="007B73D4">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2470</w:t>
      </w:r>
    </w:p>
    <w:p w:rsidR="007B73D4" w:rsidRDefault="007B73D4">
      <w:pPr>
        <w:pStyle w:val="TOC4"/>
        <w:rPr>
          <w:rFonts w:asciiTheme="minorHAnsi" w:eastAsiaTheme="minorEastAsia" w:hAnsiTheme="minorHAnsi" w:cstheme="minorBidi"/>
          <w:sz w:val="22"/>
          <w:szCs w:val="22"/>
        </w:rPr>
      </w:pPr>
      <w:r w:rsidRPr="007B73D4">
        <w:t>A.8.16.100</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2478</w:t>
      </w:r>
    </w:p>
    <w:p w:rsidR="007B73D4" w:rsidRDefault="007B73D4">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2478</w:t>
      </w:r>
    </w:p>
    <w:p w:rsidR="007B73D4" w:rsidRDefault="007B73D4">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2478</w:t>
      </w:r>
    </w:p>
    <w:p w:rsidR="007B73D4" w:rsidRDefault="007B73D4">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2485</w:t>
      </w:r>
    </w:p>
    <w:p w:rsidR="007B73D4" w:rsidRDefault="007B73D4">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2485</w:t>
      </w:r>
    </w:p>
    <w:p w:rsidR="007B73D4" w:rsidRDefault="007B73D4">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2485</w:t>
      </w:r>
    </w:p>
    <w:p w:rsidR="007B73D4" w:rsidRDefault="007B73D4">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2493</w:t>
      </w:r>
    </w:p>
    <w:p w:rsidR="007B73D4" w:rsidRDefault="007B73D4">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2493</w:t>
      </w:r>
    </w:p>
    <w:p w:rsidR="007B73D4" w:rsidRDefault="007B73D4">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2493</w:t>
      </w:r>
    </w:p>
    <w:p w:rsidR="007B73D4" w:rsidRDefault="007B73D4">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2497</w:t>
      </w:r>
    </w:p>
    <w:p w:rsidR="007B73D4" w:rsidRDefault="007B73D4">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2498</w:t>
      </w:r>
    </w:p>
    <w:p w:rsidR="007B73D4" w:rsidRDefault="007B73D4">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2498</w:t>
      </w:r>
    </w:p>
    <w:p w:rsidR="007B73D4" w:rsidRDefault="007B73D4">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2501</w:t>
      </w:r>
    </w:p>
    <w:p w:rsidR="007B73D4" w:rsidRDefault="007B73D4">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2502</w:t>
      </w:r>
    </w:p>
    <w:p w:rsidR="007B73D4" w:rsidRDefault="007B73D4">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2502</w:t>
      </w:r>
    </w:p>
    <w:p w:rsidR="007B73D4" w:rsidRDefault="007B73D4">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2502</w:t>
      </w:r>
    </w:p>
    <w:p w:rsidR="007B73D4" w:rsidRDefault="007B73D4">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2507</w:t>
      </w:r>
    </w:p>
    <w:p w:rsidR="007B73D4" w:rsidRDefault="007B73D4">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2507</w:t>
      </w:r>
    </w:p>
    <w:p w:rsidR="007B73D4" w:rsidRDefault="007B73D4">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2507</w:t>
      </w:r>
    </w:p>
    <w:p w:rsidR="007B73D4" w:rsidRDefault="007B73D4">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2513</w:t>
      </w:r>
    </w:p>
    <w:p w:rsidR="007B73D4" w:rsidRDefault="007B73D4">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2513</w:t>
      </w:r>
    </w:p>
    <w:p w:rsidR="007B73D4" w:rsidRDefault="007B73D4">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2513</w:t>
      </w:r>
    </w:p>
    <w:p w:rsidR="007B73D4" w:rsidRDefault="007B73D4">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2514</w:t>
      </w:r>
    </w:p>
    <w:p w:rsidR="007B73D4" w:rsidRDefault="007B73D4">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2514</w:t>
      </w:r>
    </w:p>
    <w:p w:rsidR="007B73D4" w:rsidRDefault="007B73D4">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2514</w:t>
      </w:r>
    </w:p>
    <w:p w:rsidR="007B73D4" w:rsidRDefault="007B73D4">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2515</w:t>
      </w:r>
    </w:p>
    <w:p w:rsidR="007B73D4" w:rsidRDefault="007B73D4">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2515</w:t>
      </w:r>
    </w:p>
    <w:p w:rsidR="007B73D4" w:rsidRDefault="007B73D4">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2515</w:t>
      </w:r>
    </w:p>
    <w:p w:rsidR="007B73D4" w:rsidRDefault="007B73D4">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2516</w:t>
      </w:r>
    </w:p>
    <w:p w:rsidR="007B73D4" w:rsidRDefault="007B73D4">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2516</w:t>
      </w:r>
    </w:p>
    <w:p w:rsidR="007B73D4" w:rsidRDefault="007B73D4">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2516</w:t>
      </w:r>
    </w:p>
    <w:p w:rsidR="007B73D4" w:rsidRDefault="007B73D4">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2517</w:t>
      </w:r>
    </w:p>
    <w:p w:rsidR="007B73D4" w:rsidRDefault="007B73D4">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2518</w:t>
      </w:r>
    </w:p>
    <w:p w:rsidR="007B73D4" w:rsidRDefault="007B73D4">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2518</w:t>
      </w:r>
    </w:p>
    <w:p w:rsidR="007B73D4" w:rsidRDefault="007B73D4">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2518</w:t>
      </w:r>
    </w:p>
    <w:p w:rsidR="007B73D4" w:rsidRDefault="007B73D4">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2519</w:t>
      </w:r>
    </w:p>
    <w:p w:rsidR="007B73D4" w:rsidRDefault="007B73D4">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2519</w:t>
      </w:r>
    </w:p>
    <w:p w:rsidR="007B73D4" w:rsidRDefault="007B73D4">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2519</w:t>
      </w:r>
    </w:p>
    <w:p w:rsidR="007B73D4" w:rsidRDefault="007B73D4">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2520</w:t>
      </w:r>
    </w:p>
    <w:p w:rsidR="007B73D4" w:rsidRDefault="007B73D4">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2520</w:t>
      </w:r>
    </w:p>
    <w:p w:rsidR="007B73D4" w:rsidRDefault="007B73D4">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2521</w:t>
      </w:r>
    </w:p>
    <w:p w:rsidR="007B73D4" w:rsidRDefault="007B73D4">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2521</w:t>
      </w:r>
    </w:p>
    <w:p w:rsidR="007B73D4" w:rsidRDefault="007B73D4">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2521</w:t>
      </w:r>
    </w:p>
    <w:p w:rsidR="007B73D4" w:rsidRDefault="007B73D4">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2526</w:t>
      </w:r>
    </w:p>
    <w:p w:rsidR="007B73D4" w:rsidRDefault="007B73D4">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2527</w:t>
      </w:r>
    </w:p>
    <w:p w:rsidR="007B73D4" w:rsidRDefault="007B73D4">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2527</w:t>
      </w:r>
    </w:p>
    <w:p w:rsidR="007B73D4" w:rsidRDefault="007B73D4">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2533</w:t>
      </w:r>
    </w:p>
    <w:p w:rsidR="007B73D4" w:rsidRDefault="007B73D4">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2534</w:t>
      </w:r>
    </w:p>
    <w:p w:rsidR="007B73D4" w:rsidRDefault="007B73D4">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2534</w:t>
      </w:r>
    </w:p>
    <w:p w:rsidR="007B73D4" w:rsidRDefault="007B73D4">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2534</w:t>
      </w:r>
    </w:p>
    <w:p w:rsidR="007B73D4" w:rsidRDefault="007B73D4">
      <w:pPr>
        <w:pStyle w:val="TOC4"/>
        <w:rPr>
          <w:rFonts w:asciiTheme="minorHAnsi" w:eastAsiaTheme="minorEastAsia" w:hAnsiTheme="minorHAnsi" w:cstheme="minorBidi"/>
          <w:sz w:val="22"/>
          <w:szCs w:val="22"/>
        </w:rPr>
      </w:pPr>
      <w:r w:rsidRPr="007B73D4">
        <w:t>A.8.18.1.2</w:t>
      </w:r>
      <w:r w:rsidRPr="007B73D4">
        <w:rPr>
          <w:rFonts w:asciiTheme="minorHAnsi" w:eastAsiaTheme="minorEastAsia" w:hAnsiTheme="minorHAnsi" w:cstheme="minorBidi"/>
          <w:sz w:val="22"/>
          <w:szCs w:val="22"/>
        </w:rPr>
        <w:tab/>
      </w:r>
      <w:r w:rsidRPr="002D7B17">
        <w:rPr>
          <w:snapToGrid w:val="0"/>
        </w:rPr>
        <w:t>Test Requirements</w:t>
      </w:r>
      <w:r>
        <w:tab/>
        <w:t>2536</w:t>
      </w:r>
    </w:p>
    <w:p w:rsidR="007B73D4" w:rsidRDefault="007B73D4">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2536</w:t>
      </w:r>
    </w:p>
    <w:p w:rsidR="007B73D4" w:rsidRDefault="007B73D4">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2536</w:t>
      </w:r>
    </w:p>
    <w:p w:rsidR="007B73D4" w:rsidRDefault="007B73D4">
      <w:pPr>
        <w:pStyle w:val="TOC4"/>
        <w:rPr>
          <w:rFonts w:asciiTheme="minorHAnsi" w:eastAsiaTheme="minorEastAsia" w:hAnsiTheme="minorHAnsi" w:cstheme="minorBidi"/>
          <w:sz w:val="22"/>
          <w:szCs w:val="22"/>
        </w:rPr>
      </w:pPr>
      <w:r w:rsidRPr="007B73D4">
        <w:t>A.8.19.1.1</w:t>
      </w:r>
      <w:r w:rsidRPr="007B73D4">
        <w:rPr>
          <w:rFonts w:asciiTheme="minorHAnsi" w:eastAsiaTheme="minorEastAsia" w:hAnsiTheme="minorHAnsi" w:cstheme="minorBidi"/>
          <w:sz w:val="22"/>
          <w:szCs w:val="22"/>
        </w:rPr>
        <w:tab/>
      </w:r>
      <w:r w:rsidRPr="002D7B17">
        <w:rPr>
          <w:snapToGrid w:val="0"/>
        </w:rPr>
        <w:t>Test Purpose and Environment</w:t>
      </w:r>
      <w:r>
        <w:tab/>
        <w:t>2536</w:t>
      </w:r>
    </w:p>
    <w:p w:rsidR="007B73D4" w:rsidRDefault="007B73D4">
      <w:pPr>
        <w:pStyle w:val="TOC4"/>
        <w:rPr>
          <w:rFonts w:asciiTheme="minorHAnsi" w:eastAsiaTheme="minorEastAsia" w:hAnsiTheme="minorHAnsi" w:cstheme="minorBidi"/>
          <w:sz w:val="22"/>
          <w:szCs w:val="22"/>
        </w:rPr>
      </w:pPr>
      <w:r w:rsidRPr="007B73D4">
        <w:t>A.8.19.1.2</w:t>
      </w:r>
      <w:r w:rsidRPr="007B73D4">
        <w:rPr>
          <w:rFonts w:asciiTheme="minorHAnsi" w:eastAsiaTheme="minorEastAsia" w:hAnsiTheme="minorHAnsi" w:cstheme="minorBidi"/>
          <w:sz w:val="22"/>
          <w:szCs w:val="22"/>
        </w:rPr>
        <w:tab/>
      </w:r>
      <w:r w:rsidRPr="002D7B17">
        <w:rPr>
          <w:snapToGrid w:val="0"/>
        </w:rPr>
        <w:t>Test Requirements</w:t>
      </w:r>
      <w:r>
        <w:tab/>
        <w:t>2537</w:t>
      </w:r>
    </w:p>
    <w:p w:rsidR="007B73D4" w:rsidRDefault="007B73D4">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2538</w:t>
      </w:r>
    </w:p>
    <w:p w:rsidR="007B73D4" w:rsidRDefault="007B73D4">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2538</w:t>
      </w:r>
    </w:p>
    <w:p w:rsidR="007B73D4" w:rsidRDefault="007B73D4">
      <w:pPr>
        <w:pStyle w:val="TOC4"/>
        <w:rPr>
          <w:rFonts w:asciiTheme="minorHAnsi" w:eastAsiaTheme="minorEastAsia" w:hAnsiTheme="minorHAnsi" w:cstheme="minorBidi"/>
          <w:sz w:val="22"/>
          <w:szCs w:val="22"/>
        </w:rPr>
      </w:pPr>
      <w:r w:rsidRPr="007B73D4">
        <w:t>A.8.20.1.1</w:t>
      </w:r>
      <w:r w:rsidRPr="007B73D4">
        <w:rPr>
          <w:rFonts w:asciiTheme="minorHAnsi" w:eastAsiaTheme="minorEastAsia" w:hAnsiTheme="minorHAnsi" w:cstheme="minorBidi"/>
          <w:sz w:val="22"/>
          <w:szCs w:val="22"/>
        </w:rPr>
        <w:tab/>
      </w:r>
      <w:r w:rsidRPr="002D7B17">
        <w:rPr>
          <w:snapToGrid w:val="0"/>
        </w:rPr>
        <w:t>Test Purpose and Environment</w:t>
      </w:r>
      <w:r>
        <w:tab/>
        <w:t>2538</w:t>
      </w:r>
    </w:p>
    <w:p w:rsidR="007B73D4" w:rsidRDefault="007B73D4">
      <w:pPr>
        <w:pStyle w:val="TOC4"/>
        <w:rPr>
          <w:rFonts w:asciiTheme="minorHAnsi" w:eastAsiaTheme="minorEastAsia" w:hAnsiTheme="minorHAnsi" w:cstheme="minorBidi"/>
          <w:sz w:val="22"/>
          <w:szCs w:val="22"/>
        </w:rPr>
      </w:pPr>
      <w:r w:rsidRPr="007B73D4">
        <w:lastRenderedPageBreak/>
        <w:t>A.8.20.1.2</w:t>
      </w:r>
      <w:r w:rsidRPr="007B73D4">
        <w:rPr>
          <w:rFonts w:asciiTheme="minorHAnsi" w:eastAsiaTheme="minorEastAsia" w:hAnsiTheme="minorHAnsi" w:cstheme="minorBidi"/>
          <w:sz w:val="22"/>
          <w:szCs w:val="22"/>
        </w:rPr>
        <w:tab/>
      </w:r>
      <w:r w:rsidRPr="002D7B17">
        <w:rPr>
          <w:snapToGrid w:val="0"/>
        </w:rPr>
        <w:t>Test Requirements</w:t>
      </w:r>
      <w:r>
        <w:tab/>
        <w:t>2539</w:t>
      </w:r>
    </w:p>
    <w:p w:rsidR="007B73D4" w:rsidRDefault="007B73D4">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2539</w:t>
      </w:r>
    </w:p>
    <w:p w:rsidR="007B73D4" w:rsidRDefault="007B73D4">
      <w:pPr>
        <w:pStyle w:val="TOC4"/>
        <w:rPr>
          <w:rFonts w:asciiTheme="minorHAnsi" w:eastAsiaTheme="minorEastAsia" w:hAnsiTheme="minorHAnsi" w:cstheme="minorBidi"/>
          <w:sz w:val="22"/>
          <w:szCs w:val="22"/>
        </w:rPr>
      </w:pPr>
      <w:r w:rsidRPr="007B73D4">
        <w:t>A.8.20.2.1</w:t>
      </w:r>
      <w:r w:rsidRPr="007B73D4">
        <w:rPr>
          <w:rFonts w:asciiTheme="minorHAnsi" w:eastAsiaTheme="minorEastAsia" w:hAnsiTheme="minorHAnsi" w:cstheme="minorBidi"/>
          <w:sz w:val="22"/>
          <w:szCs w:val="22"/>
        </w:rPr>
        <w:tab/>
      </w:r>
      <w:r w:rsidRPr="002D7B17">
        <w:rPr>
          <w:snapToGrid w:val="0"/>
        </w:rPr>
        <w:t>Test Purpose and Environment</w:t>
      </w:r>
      <w:r>
        <w:tab/>
        <w:t>2540</w:t>
      </w:r>
    </w:p>
    <w:p w:rsidR="007B73D4" w:rsidRDefault="007B73D4">
      <w:pPr>
        <w:pStyle w:val="TOC4"/>
        <w:rPr>
          <w:rFonts w:asciiTheme="minorHAnsi" w:eastAsiaTheme="minorEastAsia" w:hAnsiTheme="minorHAnsi" w:cstheme="minorBidi"/>
          <w:sz w:val="22"/>
          <w:szCs w:val="22"/>
        </w:rPr>
      </w:pPr>
      <w:r w:rsidRPr="007B73D4">
        <w:t>A.8.20.2.2</w:t>
      </w:r>
      <w:r w:rsidRPr="007B73D4">
        <w:rPr>
          <w:rFonts w:asciiTheme="minorHAnsi" w:eastAsiaTheme="minorEastAsia" w:hAnsiTheme="minorHAnsi" w:cstheme="minorBidi"/>
          <w:sz w:val="22"/>
          <w:szCs w:val="22"/>
        </w:rPr>
        <w:tab/>
      </w:r>
      <w:r w:rsidRPr="002D7B17">
        <w:rPr>
          <w:snapToGrid w:val="0"/>
        </w:rPr>
        <w:t>Test Requirements</w:t>
      </w:r>
      <w:r>
        <w:tab/>
        <w:t>2541</w:t>
      </w:r>
    </w:p>
    <w:p w:rsidR="007B73D4" w:rsidRDefault="007B73D4">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2542</w:t>
      </w:r>
    </w:p>
    <w:p w:rsidR="007B73D4" w:rsidRDefault="007B73D4">
      <w:pPr>
        <w:pStyle w:val="TOC4"/>
        <w:rPr>
          <w:rFonts w:asciiTheme="minorHAnsi" w:eastAsiaTheme="minorEastAsia" w:hAnsiTheme="minorHAnsi" w:cstheme="minorBidi"/>
          <w:sz w:val="22"/>
          <w:szCs w:val="22"/>
        </w:rPr>
      </w:pPr>
      <w:r w:rsidRPr="007B73D4">
        <w:t>A.8.20.</w:t>
      </w:r>
      <w:r w:rsidRPr="007B73D4">
        <w:rPr>
          <w:lang w:eastAsia="zh-CN"/>
        </w:rPr>
        <w:t>2A</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2542</w:t>
      </w:r>
    </w:p>
    <w:p w:rsidR="007B73D4" w:rsidRDefault="007B73D4">
      <w:pPr>
        <w:pStyle w:val="TOC4"/>
        <w:rPr>
          <w:rFonts w:asciiTheme="minorHAnsi" w:eastAsiaTheme="minorEastAsia" w:hAnsiTheme="minorHAnsi" w:cstheme="minorBidi"/>
          <w:sz w:val="22"/>
          <w:szCs w:val="22"/>
        </w:rPr>
      </w:pPr>
      <w:r w:rsidRPr="007B73D4">
        <w:t>A.8.20.2</w:t>
      </w:r>
      <w:r w:rsidRPr="007B73D4">
        <w:rPr>
          <w:lang w:eastAsia="zh-CN"/>
        </w:rPr>
        <w:t>A</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2542</w:t>
      </w:r>
    </w:p>
    <w:p w:rsidR="007B73D4" w:rsidRDefault="007B73D4">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2542</w:t>
      </w:r>
    </w:p>
    <w:p w:rsidR="007B73D4" w:rsidRDefault="007B73D4">
      <w:pPr>
        <w:pStyle w:val="TOC4"/>
        <w:rPr>
          <w:rFonts w:asciiTheme="minorHAnsi" w:eastAsiaTheme="minorEastAsia" w:hAnsiTheme="minorHAnsi" w:cstheme="minorBidi"/>
          <w:sz w:val="22"/>
          <w:szCs w:val="22"/>
        </w:rPr>
      </w:pPr>
      <w:r w:rsidRPr="007B73D4">
        <w:t>A.8.20.</w:t>
      </w:r>
      <w:r w:rsidRPr="007B73D4">
        <w:rPr>
          <w:lang w:eastAsia="zh-CN"/>
        </w:rPr>
        <w:t>2B</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2542</w:t>
      </w:r>
    </w:p>
    <w:p w:rsidR="007B73D4" w:rsidRDefault="007B73D4">
      <w:pPr>
        <w:pStyle w:val="TOC4"/>
        <w:rPr>
          <w:rFonts w:asciiTheme="minorHAnsi" w:eastAsiaTheme="minorEastAsia" w:hAnsiTheme="minorHAnsi" w:cstheme="minorBidi"/>
          <w:sz w:val="22"/>
          <w:szCs w:val="22"/>
        </w:rPr>
      </w:pPr>
      <w:r w:rsidRPr="007B73D4">
        <w:t>A.8.20.2</w:t>
      </w:r>
      <w:r w:rsidRPr="007B73D4">
        <w:rPr>
          <w:lang w:eastAsia="zh-CN"/>
        </w:rPr>
        <w:t>B</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2545</w:t>
      </w:r>
    </w:p>
    <w:p w:rsidR="007B73D4" w:rsidRDefault="007B73D4">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2545</w:t>
      </w:r>
    </w:p>
    <w:p w:rsidR="007B73D4" w:rsidRDefault="007B73D4">
      <w:pPr>
        <w:pStyle w:val="TOC4"/>
        <w:rPr>
          <w:rFonts w:asciiTheme="minorHAnsi" w:eastAsiaTheme="minorEastAsia" w:hAnsiTheme="minorHAnsi" w:cstheme="minorBidi"/>
          <w:sz w:val="22"/>
          <w:szCs w:val="22"/>
        </w:rPr>
      </w:pPr>
      <w:r w:rsidRPr="007B73D4">
        <w:t>A.8.20.3.1</w:t>
      </w:r>
      <w:r w:rsidRPr="007B73D4">
        <w:rPr>
          <w:rFonts w:asciiTheme="minorHAnsi" w:eastAsiaTheme="minorEastAsia" w:hAnsiTheme="minorHAnsi" w:cstheme="minorBidi"/>
          <w:sz w:val="22"/>
          <w:szCs w:val="22"/>
        </w:rPr>
        <w:tab/>
      </w:r>
      <w:r w:rsidRPr="002D7B17">
        <w:rPr>
          <w:snapToGrid w:val="0"/>
        </w:rPr>
        <w:t>Test Purpose and Environment</w:t>
      </w:r>
      <w:r>
        <w:tab/>
        <w:t>2545</w:t>
      </w:r>
    </w:p>
    <w:p w:rsidR="007B73D4" w:rsidRDefault="007B73D4">
      <w:pPr>
        <w:pStyle w:val="TOC4"/>
        <w:rPr>
          <w:rFonts w:asciiTheme="minorHAnsi" w:eastAsiaTheme="minorEastAsia" w:hAnsiTheme="minorHAnsi" w:cstheme="minorBidi"/>
          <w:sz w:val="22"/>
          <w:szCs w:val="22"/>
        </w:rPr>
      </w:pPr>
      <w:r w:rsidRPr="007B73D4">
        <w:t>A.8.20.3.2</w:t>
      </w:r>
      <w:r w:rsidRPr="007B73D4">
        <w:rPr>
          <w:rFonts w:asciiTheme="minorHAnsi" w:eastAsiaTheme="minorEastAsia" w:hAnsiTheme="minorHAnsi" w:cstheme="minorBidi"/>
          <w:sz w:val="22"/>
          <w:szCs w:val="22"/>
        </w:rPr>
        <w:tab/>
      </w:r>
      <w:r w:rsidRPr="002D7B17">
        <w:rPr>
          <w:snapToGrid w:val="0"/>
        </w:rPr>
        <w:t>Test Requirements</w:t>
      </w:r>
      <w:r>
        <w:tab/>
        <w:t>2547</w:t>
      </w:r>
    </w:p>
    <w:p w:rsidR="007B73D4" w:rsidRDefault="007B73D4">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2547</w:t>
      </w:r>
    </w:p>
    <w:p w:rsidR="007B73D4" w:rsidRDefault="007B73D4">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2547</w:t>
      </w:r>
    </w:p>
    <w:p w:rsidR="007B73D4" w:rsidRDefault="007B73D4">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2547</w:t>
      </w:r>
    </w:p>
    <w:p w:rsidR="007B73D4" w:rsidRDefault="007B73D4">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2549</w:t>
      </w:r>
    </w:p>
    <w:p w:rsidR="007B73D4" w:rsidRDefault="007B73D4">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2549</w:t>
      </w:r>
    </w:p>
    <w:p w:rsidR="007B73D4" w:rsidRDefault="007B73D4">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2549</w:t>
      </w:r>
    </w:p>
    <w:p w:rsidR="007B73D4" w:rsidRDefault="007B73D4">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2549</w:t>
      </w:r>
    </w:p>
    <w:p w:rsidR="007B73D4" w:rsidRDefault="007B73D4">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2549</w:t>
      </w:r>
    </w:p>
    <w:p w:rsidR="007B73D4" w:rsidRDefault="007B73D4">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2549</w:t>
      </w:r>
    </w:p>
    <w:p w:rsidR="007B73D4" w:rsidRDefault="007B73D4">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2549</w:t>
      </w:r>
    </w:p>
    <w:p w:rsidR="007B73D4" w:rsidRDefault="007B73D4">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2550</w:t>
      </w:r>
    </w:p>
    <w:p w:rsidR="007B73D4" w:rsidRDefault="007B73D4">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2550</w:t>
      </w:r>
    </w:p>
    <w:p w:rsidR="007B73D4" w:rsidRDefault="007B73D4">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2550</w:t>
      </w:r>
    </w:p>
    <w:p w:rsidR="007B73D4" w:rsidRDefault="007B73D4">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2552</w:t>
      </w:r>
    </w:p>
    <w:p w:rsidR="007B73D4" w:rsidRDefault="007B73D4">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2552</w:t>
      </w:r>
    </w:p>
    <w:p w:rsidR="007B73D4" w:rsidRDefault="007B73D4">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2552</w:t>
      </w:r>
    </w:p>
    <w:p w:rsidR="007B73D4" w:rsidRDefault="007B73D4">
      <w:pPr>
        <w:pStyle w:val="TOC4"/>
        <w:rPr>
          <w:rFonts w:asciiTheme="minorHAnsi" w:eastAsiaTheme="minorEastAsia" w:hAnsiTheme="minorHAnsi" w:cstheme="minorBidi"/>
          <w:sz w:val="22"/>
          <w:szCs w:val="22"/>
        </w:rPr>
      </w:pPr>
      <w:r w:rsidRPr="007B73D4">
        <w:t>A.8.21.1</w:t>
      </w:r>
      <w:r w:rsidRPr="007B73D4">
        <w:rPr>
          <w:rFonts w:asciiTheme="minorHAnsi" w:eastAsiaTheme="minorEastAsia" w:hAnsiTheme="minorHAnsi"/>
          <w:sz w:val="22"/>
          <w:szCs w:val="22"/>
        </w:rPr>
        <w:tab/>
      </w:r>
      <w:r w:rsidRPr="002D7B17">
        <w:rPr>
          <w:rFonts w:cs="v4.2.0"/>
        </w:rPr>
        <w:t>Test Purpose and Environment</w:t>
      </w:r>
      <w:r>
        <w:tab/>
        <w:t>2552</w:t>
      </w:r>
    </w:p>
    <w:p w:rsidR="007B73D4" w:rsidRDefault="007B73D4">
      <w:pPr>
        <w:pStyle w:val="TOC3"/>
        <w:rPr>
          <w:rFonts w:asciiTheme="minorHAnsi" w:eastAsiaTheme="minorEastAsia" w:hAnsiTheme="minorHAnsi" w:cstheme="minorBidi"/>
          <w:sz w:val="22"/>
          <w:szCs w:val="22"/>
        </w:rPr>
      </w:pPr>
      <w:r>
        <w:t>A.8.21.2 Test Requirements</w:t>
      </w:r>
      <w:r>
        <w:tab/>
        <w:t>2556</w:t>
      </w:r>
    </w:p>
    <w:p w:rsidR="007B73D4" w:rsidRDefault="007B73D4">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2556</w:t>
      </w:r>
    </w:p>
    <w:p w:rsidR="007B73D4" w:rsidRDefault="007B73D4">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2556</w:t>
      </w:r>
    </w:p>
    <w:p w:rsidR="007B73D4" w:rsidRDefault="007B73D4">
      <w:pPr>
        <w:pStyle w:val="TOC4"/>
        <w:rPr>
          <w:rFonts w:asciiTheme="minorHAnsi" w:eastAsiaTheme="minorEastAsia" w:hAnsiTheme="minorHAnsi" w:cstheme="minorBidi"/>
          <w:sz w:val="22"/>
          <w:szCs w:val="22"/>
        </w:rPr>
      </w:pPr>
      <w:r w:rsidRPr="007B73D4">
        <w:t>A.8.22.1.</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2556</w:t>
      </w:r>
    </w:p>
    <w:p w:rsidR="007B73D4" w:rsidRDefault="007B73D4">
      <w:pPr>
        <w:pStyle w:val="TOC4"/>
        <w:rPr>
          <w:rFonts w:asciiTheme="minorHAnsi" w:eastAsiaTheme="minorEastAsia" w:hAnsiTheme="minorHAnsi" w:cstheme="minorBidi"/>
          <w:sz w:val="22"/>
          <w:szCs w:val="22"/>
        </w:rPr>
      </w:pPr>
      <w:r w:rsidRPr="007B73D4">
        <w:t>A.8.22.1.2</w:t>
      </w:r>
      <w:r w:rsidRPr="007B73D4">
        <w:rPr>
          <w:rFonts w:asciiTheme="minorHAnsi" w:eastAsiaTheme="minorEastAsia" w:hAnsiTheme="minorHAnsi" w:cstheme="minorBidi"/>
          <w:sz w:val="22"/>
          <w:szCs w:val="22"/>
        </w:rPr>
        <w:tab/>
      </w:r>
      <w:r w:rsidRPr="002D7B17">
        <w:rPr>
          <w:snapToGrid w:val="0"/>
        </w:rPr>
        <w:t>Test Requirements</w:t>
      </w:r>
      <w:r>
        <w:tab/>
        <w:t>2559</w:t>
      </w:r>
    </w:p>
    <w:p w:rsidR="007B73D4" w:rsidRDefault="007B73D4">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2559</w:t>
      </w:r>
    </w:p>
    <w:p w:rsidR="007B73D4" w:rsidRDefault="007B73D4">
      <w:pPr>
        <w:pStyle w:val="TOC4"/>
        <w:rPr>
          <w:rFonts w:asciiTheme="minorHAnsi" w:eastAsiaTheme="minorEastAsia" w:hAnsiTheme="minorHAnsi" w:cstheme="minorBidi"/>
          <w:sz w:val="22"/>
          <w:szCs w:val="22"/>
        </w:rPr>
      </w:pPr>
      <w:r w:rsidRPr="007B73D4">
        <w:t>A.8.22.2.</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2559</w:t>
      </w:r>
    </w:p>
    <w:p w:rsidR="007B73D4" w:rsidRDefault="007B73D4">
      <w:pPr>
        <w:pStyle w:val="TOC4"/>
        <w:rPr>
          <w:rFonts w:asciiTheme="minorHAnsi" w:eastAsiaTheme="minorEastAsia" w:hAnsiTheme="minorHAnsi" w:cstheme="minorBidi"/>
          <w:sz w:val="22"/>
          <w:szCs w:val="22"/>
        </w:rPr>
      </w:pPr>
      <w:r w:rsidRPr="007B73D4">
        <w:t>A.8.22.2.2</w:t>
      </w:r>
      <w:r w:rsidRPr="007B73D4">
        <w:rPr>
          <w:rFonts w:asciiTheme="minorHAnsi" w:eastAsiaTheme="minorEastAsia" w:hAnsiTheme="minorHAnsi" w:cstheme="minorBidi"/>
          <w:sz w:val="22"/>
          <w:szCs w:val="22"/>
        </w:rPr>
        <w:tab/>
      </w:r>
      <w:r w:rsidRPr="002D7B17">
        <w:rPr>
          <w:snapToGrid w:val="0"/>
        </w:rPr>
        <w:t>Test Requirements</w:t>
      </w:r>
      <w:r>
        <w:tab/>
        <w:t>2562</w:t>
      </w:r>
    </w:p>
    <w:p w:rsidR="007B73D4" w:rsidRDefault="007B73D4">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2562</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3</w:t>
      </w:r>
      <w:r w:rsidRPr="007B73D4">
        <w:t>.</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2562</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3</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2565</w:t>
      </w:r>
    </w:p>
    <w:p w:rsidR="007B73D4" w:rsidRDefault="007B73D4">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2565</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4</w:t>
      </w:r>
      <w:r w:rsidRPr="007B73D4">
        <w:t>.</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2565</w:t>
      </w:r>
    </w:p>
    <w:p w:rsidR="007B73D4" w:rsidRDefault="007B73D4">
      <w:pPr>
        <w:pStyle w:val="TOC4"/>
        <w:rPr>
          <w:rFonts w:asciiTheme="minorHAnsi" w:eastAsiaTheme="minorEastAsia" w:hAnsiTheme="minorHAnsi" w:cstheme="minorBidi"/>
          <w:sz w:val="22"/>
          <w:szCs w:val="22"/>
        </w:rPr>
      </w:pPr>
      <w:r w:rsidRPr="007B73D4">
        <w:t>A.8.22.</w:t>
      </w:r>
      <w:r w:rsidRPr="007B73D4">
        <w:rPr>
          <w:lang w:eastAsia="zh-CN"/>
        </w:rPr>
        <w:t>4</w:t>
      </w:r>
      <w:r w:rsidRPr="007B73D4">
        <w:t>.2</w:t>
      </w:r>
      <w:r w:rsidRPr="007B73D4">
        <w:rPr>
          <w:rFonts w:asciiTheme="minorHAnsi" w:eastAsiaTheme="minorEastAsia" w:hAnsiTheme="minorHAnsi" w:cstheme="minorBidi"/>
          <w:sz w:val="22"/>
          <w:szCs w:val="22"/>
        </w:rPr>
        <w:tab/>
      </w:r>
      <w:r w:rsidRPr="002D7B17">
        <w:rPr>
          <w:snapToGrid w:val="0"/>
        </w:rPr>
        <w:t>Test Requirements</w:t>
      </w:r>
      <w:r>
        <w:tab/>
        <w:t>2568</w:t>
      </w:r>
    </w:p>
    <w:p w:rsidR="007B73D4" w:rsidRDefault="007B73D4">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2D7B17">
        <w:rPr>
          <w:rFonts w:cs="v4.2.0"/>
        </w:rPr>
        <w:t>in DRX based on</w:t>
      </w:r>
      <w:r>
        <w:t xml:space="preserve"> CSI-RS based discovery signal</w:t>
      </w:r>
      <w:r>
        <w:tab/>
        <w:t>2568</w:t>
      </w:r>
    </w:p>
    <w:p w:rsidR="007B73D4" w:rsidRDefault="007B73D4">
      <w:pPr>
        <w:pStyle w:val="TOC4"/>
        <w:rPr>
          <w:rFonts w:asciiTheme="minorHAnsi" w:eastAsiaTheme="minorEastAsia" w:hAnsiTheme="minorHAnsi" w:cstheme="minorBidi"/>
          <w:sz w:val="22"/>
          <w:szCs w:val="22"/>
        </w:rPr>
      </w:pPr>
      <w:r w:rsidRPr="007B73D4">
        <w:t>A.8.22.5.1</w:t>
      </w:r>
      <w:r w:rsidRPr="007B73D4">
        <w:rPr>
          <w:rFonts w:asciiTheme="minorHAnsi" w:eastAsiaTheme="minorEastAsia" w:hAnsiTheme="minorHAnsi" w:cstheme="minorBidi"/>
          <w:sz w:val="22"/>
          <w:szCs w:val="22"/>
        </w:rPr>
        <w:tab/>
      </w:r>
      <w:r w:rsidRPr="002D7B17">
        <w:rPr>
          <w:snapToGrid w:val="0"/>
        </w:rPr>
        <w:t>Test Purpose and Environment</w:t>
      </w:r>
      <w:r>
        <w:tab/>
        <w:t>2568</w:t>
      </w:r>
    </w:p>
    <w:p w:rsidR="007B73D4" w:rsidRDefault="007B73D4">
      <w:pPr>
        <w:pStyle w:val="TOC4"/>
        <w:rPr>
          <w:rFonts w:asciiTheme="minorHAnsi" w:eastAsiaTheme="minorEastAsia" w:hAnsiTheme="minorHAnsi" w:cstheme="minorBidi"/>
          <w:sz w:val="22"/>
          <w:szCs w:val="22"/>
        </w:rPr>
      </w:pPr>
      <w:r w:rsidRPr="007B73D4">
        <w:t>A.8.22.5.2</w:t>
      </w:r>
      <w:r w:rsidRPr="007B73D4">
        <w:rPr>
          <w:rFonts w:asciiTheme="minorHAnsi" w:eastAsiaTheme="minorEastAsia" w:hAnsiTheme="minorHAnsi" w:cstheme="minorBidi"/>
          <w:sz w:val="22"/>
          <w:szCs w:val="22"/>
        </w:rPr>
        <w:tab/>
      </w:r>
      <w:r w:rsidRPr="002D7B17">
        <w:rPr>
          <w:snapToGrid w:val="0"/>
        </w:rPr>
        <w:t>Test Requirements</w:t>
      </w:r>
      <w:r>
        <w:tab/>
        <w:t>2571</w:t>
      </w:r>
    </w:p>
    <w:p w:rsidR="007B73D4" w:rsidRDefault="007B73D4">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2D7B17">
        <w:rPr>
          <w:rFonts w:cs="v4.2.0"/>
        </w:rPr>
        <w:t>in DRX based on</w:t>
      </w:r>
      <w:r>
        <w:t xml:space="preserve"> CSI-RS based discovery signal</w:t>
      </w:r>
      <w:r>
        <w:tab/>
        <w:t>2571</w:t>
      </w:r>
    </w:p>
    <w:p w:rsidR="007B73D4" w:rsidRDefault="007B73D4">
      <w:pPr>
        <w:pStyle w:val="TOC4"/>
        <w:rPr>
          <w:rFonts w:asciiTheme="minorHAnsi" w:eastAsiaTheme="minorEastAsia" w:hAnsiTheme="minorHAnsi" w:cstheme="minorBidi"/>
          <w:sz w:val="22"/>
          <w:szCs w:val="22"/>
        </w:rPr>
      </w:pPr>
      <w:r w:rsidRPr="007B73D4">
        <w:t>A.8.22.6.1</w:t>
      </w:r>
      <w:r w:rsidRPr="007B73D4">
        <w:rPr>
          <w:rFonts w:asciiTheme="minorHAnsi" w:eastAsiaTheme="minorEastAsia" w:hAnsiTheme="minorHAnsi" w:cstheme="minorBidi"/>
          <w:sz w:val="22"/>
          <w:szCs w:val="22"/>
        </w:rPr>
        <w:tab/>
      </w:r>
      <w:r w:rsidRPr="002D7B17">
        <w:rPr>
          <w:snapToGrid w:val="0"/>
        </w:rPr>
        <w:t>Test Purpose and Environment</w:t>
      </w:r>
      <w:r>
        <w:tab/>
        <w:t>2571</w:t>
      </w:r>
    </w:p>
    <w:p w:rsidR="007B73D4" w:rsidRDefault="007B73D4">
      <w:pPr>
        <w:pStyle w:val="TOC4"/>
        <w:rPr>
          <w:rFonts w:asciiTheme="minorHAnsi" w:eastAsiaTheme="minorEastAsia" w:hAnsiTheme="minorHAnsi" w:cstheme="minorBidi"/>
          <w:sz w:val="22"/>
          <w:szCs w:val="22"/>
        </w:rPr>
      </w:pPr>
      <w:r w:rsidRPr="007B73D4">
        <w:t>A.8.22.6.2</w:t>
      </w:r>
      <w:r w:rsidRPr="007B73D4">
        <w:rPr>
          <w:rFonts w:asciiTheme="minorHAnsi" w:eastAsiaTheme="minorEastAsia" w:hAnsiTheme="minorHAnsi"/>
          <w:sz w:val="22"/>
          <w:szCs w:val="22"/>
        </w:rPr>
        <w:tab/>
      </w:r>
      <w:r w:rsidRPr="002D7B17">
        <w:rPr>
          <w:rFonts w:cs="v4.2.0"/>
          <w:snapToGrid w:val="0"/>
        </w:rPr>
        <w:t>Test Requirements</w:t>
      </w:r>
      <w:r>
        <w:tab/>
        <w:t>2574</w:t>
      </w:r>
    </w:p>
    <w:p w:rsidR="007B73D4" w:rsidRDefault="007B73D4">
      <w:pPr>
        <w:pStyle w:val="TOC3"/>
        <w:rPr>
          <w:rFonts w:asciiTheme="minorHAnsi" w:eastAsiaTheme="minorEastAsia" w:hAnsiTheme="minorHAnsi" w:cstheme="minorBidi"/>
          <w:sz w:val="22"/>
          <w:szCs w:val="22"/>
        </w:rPr>
      </w:pPr>
      <w:r>
        <w:lastRenderedPageBreak/>
        <w:t>A.8.22.7</w:t>
      </w:r>
      <w:r>
        <w:rPr>
          <w:rFonts w:asciiTheme="minorHAnsi" w:eastAsiaTheme="minorEastAsia" w:hAnsiTheme="minorHAnsi" w:cstheme="minorBidi"/>
          <w:sz w:val="22"/>
          <w:szCs w:val="22"/>
        </w:rPr>
        <w:tab/>
      </w:r>
      <w:r>
        <w:t>E-UTRAN FDD-FDD Inter-frequency event triggered reporting in DRX based on</w:t>
      </w:r>
      <w:r w:rsidRPr="002D7B17">
        <w:rPr>
          <w:bCs/>
        </w:rPr>
        <w:t xml:space="preserve"> CSI-RS based discovery signal</w:t>
      </w:r>
      <w:r>
        <w:tab/>
        <w:t>2574</w:t>
      </w:r>
    </w:p>
    <w:p w:rsidR="007B73D4" w:rsidRDefault="007B73D4">
      <w:pPr>
        <w:pStyle w:val="TOC4"/>
        <w:rPr>
          <w:rFonts w:asciiTheme="minorHAnsi" w:eastAsiaTheme="minorEastAsia" w:hAnsiTheme="minorHAnsi" w:cstheme="minorBidi"/>
          <w:sz w:val="22"/>
          <w:szCs w:val="22"/>
        </w:rPr>
      </w:pPr>
      <w:r w:rsidRPr="007B73D4">
        <w:t>A.8.22.7.1</w:t>
      </w:r>
      <w:r w:rsidRPr="007B73D4">
        <w:rPr>
          <w:rFonts w:asciiTheme="minorHAnsi" w:eastAsiaTheme="minorEastAsia" w:hAnsiTheme="minorHAnsi" w:cstheme="minorBidi"/>
          <w:sz w:val="22"/>
          <w:szCs w:val="22"/>
        </w:rPr>
        <w:tab/>
      </w:r>
      <w:r w:rsidRPr="002D7B17">
        <w:rPr>
          <w:snapToGrid w:val="0"/>
        </w:rPr>
        <w:t>Test Purpose and Environment</w:t>
      </w:r>
      <w:r>
        <w:tab/>
        <w:t>2574</w:t>
      </w:r>
    </w:p>
    <w:p w:rsidR="007B73D4" w:rsidRDefault="007B73D4">
      <w:pPr>
        <w:pStyle w:val="TOC4"/>
        <w:rPr>
          <w:rFonts w:asciiTheme="minorHAnsi" w:eastAsiaTheme="minorEastAsia" w:hAnsiTheme="minorHAnsi" w:cstheme="minorBidi"/>
          <w:sz w:val="22"/>
          <w:szCs w:val="22"/>
        </w:rPr>
      </w:pPr>
      <w:r w:rsidRPr="007B73D4">
        <w:t>A.8.22.7.2</w:t>
      </w:r>
      <w:r w:rsidRPr="007B73D4">
        <w:rPr>
          <w:rFonts w:asciiTheme="minorHAnsi" w:eastAsiaTheme="minorEastAsia" w:hAnsiTheme="minorHAnsi" w:cstheme="minorBidi"/>
          <w:sz w:val="22"/>
          <w:szCs w:val="22"/>
        </w:rPr>
        <w:tab/>
      </w:r>
      <w:r w:rsidRPr="002D7B17">
        <w:rPr>
          <w:snapToGrid w:val="0"/>
        </w:rPr>
        <w:t>Test Requirements</w:t>
      </w:r>
      <w:r>
        <w:tab/>
        <w:t>2577</w:t>
      </w:r>
    </w:p>
    <w:p w:rsidR="007B73D4" w:rsidRDefault="007B73D4">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2D7B17">
        <w:rPr>
          <w:bCs/>
        </w:rPr>
        <w:t>E-UTRAN TDD-TDD inter-frequency event triggered reporting under fading propagation condition in DRX based on CSI-RS based discovery signal</w:t>
      </w:r>
      <w:r>
        <w:tab/>
        <w:t>2577</w:t>
      </w:r>
    </w:p>
    <w:p w:rsidR="007B73D4" w:rsidRDefault="007B73D4">
      <w:pPr>
        <w:pStyle w:val="TOC4"/>
        <w:rPr>
          <w:rFonts w:asciiTheme="minorHAnsi" w:eastAsiaTheme="minorEastAsia" w:hAnsiTheme="minorHAnsi" w:cstheme="minorBidi"/>
          <w:sz w:val="22"/>
          <w:szCs w:val="22"/>
        </w:rPr>
      </w:pPr>
      <w:r w:rsidRPr="007B73D4">
        <w:t>A.8.22.8.1</w:t>
      </w:r>
      <w:r w:rsidRPr="007B73D4">
        <w:rPr>
          <w:rFonts w:asciiTheme="minorHAnsi" w:eastAsiaTheme="minorEastAsia" w:hAnsiTheme="minorHAnsi"/>
          <w:sz w:val="22"/>
          <w:szCs w:val="22"/>
        </w:rPr>
        <w:tab/>
      </w:r>
      <w:r w:rsidRPr="002D7B17">
        <w:rPr>
          <w:rFonts w:cs="v4.2.0"/>
          <w:snapToGrid w:val="0"/>
        </w:rPr>
        <w:t>Test Purpose and Environment</w:t>
      </w:r>
      <w:r>
        <w:tab/>
        <w:t>2577</w:t>
      </w:r>
    </w:p>
    <w:p w:rsidR="007B73D4" w:rsidRDefault="007B73D4">
      <w:pPr>
        <w:pStyle w:val="TOC4"/>
        <w:rPr>
          <w:rFonts w:asciiTheme="minorHAnsi" w:eastAsiaTheme="minorEastAsia" w:hAnsiTheme="minorHAnsi" w:cstheme="minorBidi"/>
          <w:sz w:val="22"/>
          <w:szCs w:val="22"/>
        </w:rPr>
      </w:pPr>
      <w:r w:rsidRPr="007B73D4">
        <w:t>A.8.22.8.2</w:t>
      </w:r>
      <w:r w:rsidRPr="007B73D4">
        <w:rPr>
          <w:rFonts w:asciiTheme="minorHAnsi" w:eastAsiaTheme="minorEastAsia" w:hAnsiTheme="minorHAnsi" w:cstheme="minorBidi"/>
          <w:sz w:val="22"/>
          <w:szCs w:val="22"/>
        </w:rPr>
        <w:tab/>
      </w:r>
      <w:r w:rsidRPr="002D7B17">
        <w:rPr>
          <w:snapToGrid w:val="0"/>
        </w:rPr>
        <w:t>Test Requirements</w:t>
      </w:r>
      <w:r>
        <w:tab/>
        <w:t>2580</w:t>
      </w:r>
    </w:p>
    <w:p w:rsidR="007B73D4" w:rsidRDefault="007B73D4">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2580</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2580</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2582</w:t>
      </w:r>
    </w:p>
    <w:p w:rsidR="007B73D4" w:rsidRDefault="007B73D4">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2583</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2583</w:t>
      </w:r>
    </w:p>
    <w:p w:rsidR="007B73D4" w:rsidRDefault="007B73D4">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2585</w:t>
      </w:r>
    </w:p>
    <w:p w:rsidR="007B73D4" w:rsidRDefault="007B73D4">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2D7B17">
        <w:rPr>
          <w:bCs/>
        </w:rPr>
        <w:t>E-UTRAN FDD event triggered reporting under deactivated SCell in non-DRX based on CSI-RS based discovery signal</w:t>
      </w:r>
      <w:r>
        <w:tab/>
        <w:t>2586</w:t>
      </w:r>
    </w:p>
    <w:p w:rsidR="007B73D4" w:rsidRDefault="007B73D4">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2586</w:t>
      </w:r>
    </w:p>
    <w:p w:rsidR="007B73D4" w:rsidRDefault="007B73D4">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2588</w:t>
      </w:r>
    </w:p>
    <w:p w:rsidR="007B73D4" w:rsidRDefault="007B73D4">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2D7B17">
        <w:rPr>
          <w:bCs/>
        </w:rPr>
        <w:t>E-UTRAN TDD event triggered reporting under deactivated SCell in non-DRX based on CSI-RS based discovery signal</w:t>
      </w:r>
      <w:r>
        <w:tab/>
        <w:t>2588</w:t>
      </w:r>
    </w:p>
    <w:p w:rsidR="007B73D4" w:rsidRDefault="007B73D4">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2588</w:t>
      </w:r>
    </w:p>
    <w:p w:rsidR="007B73D4" w:rsidRDefault="007B73D4">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2591</w:t>
      </w:r>
    </w:p>
    <w:p w:rsidR="007B73D4" w:rsidRDefault="007B73D4">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2591</w:t>
      </w:r>
    </w:p>
    <w:p w:rsidR="007B73D4" w:rsidRDefault="007B73D4">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2591</w:t>
      </w:r>
    </w:p>
    <w:p w:rsidR="007B73D4" w:rsidRDefault="007B73D4">
      <w:pPr>
        <w:pStyle w:val="TOC4"/>
        <w:rPr>
          <w:rFonts w:asciiTheme="minorHAnsi" w:eastAsiaTheme="minorEastAsia" w:hAnsiTheme="minorHAnsi" w:cstheme="minorBidi"/>
          <w:sz w:val="22"/>
          <w:szCs w:val="22"/>
        </w:rPr>
      </w:pPr>
      <w:r w:rsidRPr="007B73D4">
        <w:t>A.8.23.1.1</w:t>
      </w:r>
      <w:r w:rsidRPr="007B73D4">
        <w:rPr>
          <w:rFonts w:asciiTheme="minorHAnsi" w:eastAsiaTheme="minorEastAsia" w:hAnsiTheme="minorHAnsi" w:cstheme="minorBidi"/>
          <w:sz w:val="22"/>
          <w:szCs w:val="22"/>
        </w:rPr>
        <w:tab/>
      </w:r>
      <w:r w:rsidRPr="002D7B17">
        <w:rPr>
          <w:snapToGrid w:val="0"/>
        </w:rPr>
        <w:t>Test Purpose and Environment</w:t>
      </w:r>
      <w:r>
        <w:tab/>
        <w:t>2591</w:t>
      </w:r>
    </w:p>
    <w:p w:rsidR="007B73D4" w:rsidRDefault="007B73D4">
      <w:pPr>
        <w:pStyle w:val="TOC4"/>
        <w:rPr>
          <w:rFonts w:asciiTheme="minorHAnsi" w:eastAsiaTheme="minorEastAsia" w:hAnsiTheme="minorHAnsi" w:cstheme="minorBidi"/>
          <w:sz w:val="22"/>
          <w:szCs w:val="22"/>
        </w:rPr>
      </w:pPr>
      <w:r w:rsidRPr="007B73D4">
        <w:t>A.8.23.1.2</w:t>
      </w:r>
      <w:r w:rsidRPr="007B73D4">
        <w:rPr>
          <w:rFonts w:asciiTheme="minorHAnsi" w:eastAsiaTheme="minorEastAsia" w:hAnsiTheme="minorHAnsi" w:cstheme="minorBidi"/>
          <w:sz w:val="22"/>
          <w:szCs w:val="22"/>
        </w:rPr>
        <w:tab/>
      </w:r>
      <w:r w:rsidRPr="002D7B17">
        <w:rPr>
          <w:snapToGrid w:val="0"/>
        </w:rPr>
        <w:t>Test Requirements</w:t>
      </w:r>
      <w:r>
        <w:tab/>
        <w:t>2594</w:t>
      </w:r>
    </w:p>
    <w:p w:rsidR="007B73D4" w:rsidRDefault="007B73D4">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2594</w:t>
      </w:r>
    </w:p>
    <w:p w:rsidR="007B73D4" w:rsidRDefault="007B73D4">
      <w:pPr>
        <w:pStyle w:val="TOC4"/>
        <w:rPr>
          <w:rFonts w:asciiTheme="minorHAnsi" w:eastAsiaTheme="minorEastAsia" w:hAnsiTheme="minorHAnsi" w:cstheme="minorBidi"/>
          <w:sz w:val="22"/>
          <w:szCs w:val="22"/>
        </w:rPr>
      </w:pPr>
      <w:r w:rsidRPr="007B73D4">
        <w:t>A.8.23.2.1</w:t>
      </w:r>
      <w:r w:rsidRPr="007B73D4">
        <w:rPr>
          <w:rFonts w:asciiTheme="minorHAnsi" w:eastAsiaTheme="minorEastAsia" w:hAnsiTheme="minorHAnsi" w:cstheme="minorBidi"/>
          <w:sz w:val="22"/>
          <w:szCs w:val="22"/>
        </w:rPr>
        <w:tab/>
      </w:r>
      <w:r w:rsidRPr="002D7B17">
        <w:rPr>
          <w:snapToGrid w:val="0"/>
        </w:rPr>
        <w:t>Test Purpose and Environment</w:t>
      </w:r>
      <w:r>
        <w:tab/>
        <w:t>2594</w:t>
      </w:r>
    </w:p>
    <w:p w:rsidR="007B73D4" w:rsidRDefault="007B73D4">
      <w:pPr>
        <w:pStyle w:val="TOC4"/>
        <w:rPr>
          <w:rFonts w:asciiTheme="minorHAnsi" w:eastAsiaTheme="minorEastAsia" w:hAnsiTheme="minorHAnsi" w:cstheme="minorBidi"/>
          <w:sz w:val="22"/>
          <w:szCs w:val="22"/>
        </w:rPr>
      </w:pPr>
      <w:r w:rsidRPr="007B73D4">
        <w:t>A.8.23.2.2</w:t>
      </w:r>
      <w:r w:rsidRPr="007B73D4">
        <w:rPr>
          <w:rFonts w:asciiTheme="minorHAnsi" w:eastAsiaTheme="minorEastAsia" w:hAnsiTheme="minorHAnsi" w:cstheme="minorBidi"/>
          <w:sz w:val="22"/>
          <w:szCs w:val="22"/>
        </w:rPr>
        <w:tab/>
      </w:r>
      <w:r w:rsidRPr="002D7B17">
        <w:rPr>
          <w:snapToGrid w:val="0"/>
        </w:rPr>
        <w:t>Test Requirements</w:t>
      </w:r>
      <w:r>
        <w:tab/>
        <w:t>2597</w:t>
      </w:r>
    </w:p>
    <w:p w:rsidR="007B73D4" w:rsidRDefault="007B73D4">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2597</w:t>
      </w:r>
    </w:p>
    <w:p w:rsidR="007B73D4" w:rsidRDefault="007B73D4">
      <w:pPr>
        <w:pStyle w:val="TOC4"/>
        <w:rPr>
          <w:rFonts w:asciiTheme="minorHAnsi" w:eastAsiaTheme="minorEastAsia" w:hAnsiTheme="minorHAnsi" w:cstheme="minorBidi"/>
          <w:sz w:val="22"/>
          <w:szCs w:val="22"/>
        </w:rPr>
      </w:pPr>
      <w:r w:rsidRPr="007B73D4">
        <w:t>A.8.23.3.1</w:t>
      </w:r>
      <w:r w:rsidRPr="007B73D4">
        <w:rPr>
          <w:rFonts w:asciiTheme="minorHAnsi" w:eastAsiaTheme="minorEastAsia" w:hAnsiTheme="minorHAnsi" w:cstheme="minorBidi"/>
          <w:sz w:val="22"/>
          <w:szCs w:val="22"/>
        </w:rPr>
        <w:tab/>
      </w:r>
      <w:r w:rsidRPr="002D7B17">
        <w:rPr>
          <w:snapToGrid w:val="0"/>
        </w:rPr>
        <w:t>Test Purpose and Environment</w:t>
      </w:r>
      <w:r>
        <w:tab/>
        <w:t>2597</w:t>
      </w:r>
    </w:p>
    <w:p w:rsidR="007B73D4" w:rsidRDefault="007B73D4">
      <w:pPr>
        <w:pStyle w:val="TOC4"/>
        <w:rPr>
          <w:rFonts w:asciiTheme="minorHAnsi" w:eastAsiaTheme="minorEastAsia" w:hAnsiTheme="minorHAnsi" w:cstheme="minorBidi"/>
          <w:sz w:val="22"/>
          <w:szCs w:val="22"/>
        </w:rPr>
      </w:pPr>
      <w:r w:rsidRPr="007B73D4">
        <w:t>A.8.23.3.2</w:t>
      </w:r>
      <w:r w:rsidRPr="007B73D4">
        <w:rPr>
          <w:rFonts w:asciiTheme="minorHAnsi" w:eastAsiaTheme="minorEastAsia" w:hAnsiTheme="minorHAnsi" w:cstheme="minorBidi"/>
          <w:sz w:val="22"/>
          <w:szCs w:val="22"/>
        </w:rPr>
        <w:tab/>
      </w:r>
      <w:r w:rsidRPr="002D7B17">
        <w:rPr>
          <w:snapToGrid w:val="0"/>
        </w:rPr>
        <w:t>Test Requirements</w:t>
      </w:r>
      <w:r>
        <w:tab/>
        <w:t>2600</w:t>
      </w:r>
    </w:p>
    <w:p w:rsidR="007B73D4" w:rsidRDefault="007B73D4">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2600</w:t>
      </w:r>
    </w:p>
    <w:p w:rsidR="007B73D4" w:rsidRDefault="007B73D4">
      <w:pPr>
        <w:pStyle w:val="TOC4"/>
        <w:rPr>
          <w:rFonts w:asciiTheme="minorHAnsi" w:eastAsiaTheme="minorEastAsia" w:hAnsiTheme="minorHAnsi" w:cstheme="minorBidi"/>
          <w:sz w:val="22"/>
          <w:szCs w:val="22"/>
        </w:rPr>
      </w:pPr>
      <w:r w:rsidRPr="007B73D4">
        <w:t>A.8.23.4.1</w:t>
      </w:r>
      <w:r w:rsidRPr="007B73D4">
        <w:rPr>
          <w:rFonts w:asciiTheme="minorHAnsi" w:eastAsiaTheme="minorEastAsia" w:hAnsiTheme="minorHAnsi" w:cstheme="minorBidi"/>
          <w:sz w:val="22"/>
          <w:szCs w:val="22"/>
        </w:rPr>
        <w:tab/>
      </w:r>
      <w:r w:rsidRPr="002D7B17">
        <w:rPr>
          <w:snapToGrid w:val="0"/>
        </w:rPr>
        <w:t>Test Purpose and Environment</w:t>
      </w:r>
      <w:r>
        <w:tab/>
        <w:t>2600</w:t>
      </w:r>
    </w:p>
    <w:p w:rsidR="007B73D4" w:rsidRDefault="007B73D4">
      <w:pPr>
        <w:pStyle w:val="TOC4"/>
        <w:rPr>
          <w:rFonts w:asciiTheme="minorHAnsi" w:eastAsiaTheme="minorEastAsia" w:hAnsiTheme="minorHAnsi" w:cstheme="minorBidi"/>
          <w:sz w:val="22"/>
          <w:szCs w:val="22"/>
        </w:rPr>
      </w:pPr>
      <w:r w:rsidRPr="007B73D4">
        <w:t>A.8.23.4.2</w:t>
      </w:r>
      <w:r w:rsidRPr="007B73D4">
        <w:rPr>
          <w:rFonts w:asciiTheme="minorHAnsi" w:eastAsiaTheme="minorEastAsia" w:hAnsiTheme="minorHAnsi" w:cstheme="minorBidi"/>
          <w:sz w:val="22"/>
          <w:szCs w:val="22"/>
        </w:rPr>
        <w:tab/>
      </w:r>
      <w:r w:rsidRPr="002D7B17">
        <w:rPr>
          <w:snapToGrid w:val="0"/>
        </w:rPr>
        <w:t>Test Requirements</w:t>
      </w:r>
      <w:r>
        <w:tab/>
        <w:t>2603</w:t>
      </w:r>
    </w:p>
    <w:p w:rsidR="007B73D4" w:rsidRDefault="007B73D4">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2603</w:t>
      </w:r>
    </w:p>
    <w:p w:rsidR="007B73D4" w:rsidRDefault="007B73D4">
      <w:pPr>
        <w:pStyle w:val="TOC4"/>
        <w:rPr>
          <w:rFonts w:asciiTheme="minorHAnsi" w:eastAsiaTheme="minorEastAsia" w:hAnsiTheme="minorHAnsi" w:cstheme="minorBidi"/>
          <w:sz w:val="22"/>
          <w:szCs w:val="22"/>
        </w:rPr>
      </w:pPr>
      <w:r w:rsidRPr="007B73D4">
        <w:t>A.8.23.5.1</w:t>
      </w:r>
      <w:r w:rsidRPr="007B73D4">
        <w:rPr>
          <w:rFonts w:asciiTheme="minorHAnsi" w:eastAsiaTheme="minorEastAsia" w:hAnsiTheme="minorHAnsi" w:cstheme="minorBidi"/>
          <w:sz w:val="22"/>
          <w:szCs w:val="22"/>
        </w:rPr>
        <w:tab/>
      </w:r>
      <w:r w:rsidRPr="002D7B17">
        <w:rPr>
          <w:snapToGrid w:val="0"/>
        </w:rPr>
        <w:t>Test Purpose and Environment</w:t>
      </w:r>
      <w:r>
        <w:tab/>
        <w:t>2603</w:t>
      </w:r>
    </w:p>
    <w:p w:rsidR="007B73D4" w:rsidRDefault="007B73D4">
      <w:pPr>
        <w:pStyle w:val="TOC4"/>
        <w:rPr>
          <w:rFonts w:asciiTheme="minorHAnsi" w:eastAsiaTheme="minorEastAsia" w:hAnsiTheme="minorHAnsi" w:cstheme="minorBidi"/>
          <w:sz w:val="22"/>
          <w:szCs w:val="22"/>
        </w:rPr>
      </w:pPr>
      <w:r w:rsidRPr="007B73D4">
        <w:t>A.8.23.5.2</w:t>
      </w:r>
      <w:r w:rsidRPr="007B73D4">
        <w:rPr>
          <w:rFonts w:asciiTheme="minorHAnsi" w:eastAsiaTheme="minorEastAsia" w:hAnsiTheme="minorHAnsi" w:cstheme="minorBidi"/>
          <w:sz w:val="22"/>
          <w:szCs w:val="22"/>
        </w:rPr>
        <w:tab/>
      </w:r>
      <w:r w:rsidRPr="002D7B17">
        <w:rPr>
          <w:snapToGrid w:val="0"/>
        </w:rPr>
        <w:t>Test Requirements</w:t>
      </w:r>
      <w:r>
        <w:tab/>
        <w:t>2606</w:t>
      </w:r>
    </w:p>
    <w:p w:rsidR="007B73D4" w:rsidRDefault="007B73D4">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2606</w:t>
      </w:r>
    </w:p>
    <w:p w:rsidR="007B73D4" w:rsidRDefault="007B73D4">
      <w:pPr>
        <w:pStyle w:val="TOC4"/>
        <w:rPr>
          <w:rFonts w:asciiTheme="minorHAnsi" w:eastAsiaTheme="minorEastAsia" w:hAnsiTheme="minorHAnsi" w:cstheme="minorBidi"/>
          <w:sz w:val="22"/>
          <w:szCs w:val="22"/>
        </w:rPr>
      </w:pPr>
      <w:r w:rsidRPr="007B73D4">
        <w:t>A.8.23.6.1</w:t>
      </w:r>
      <w:r w:rsidRPr="007B73D4">
        <w:rPr>
          <w:rFonts w:asciiTheme="minorHAnsi" w:eastAsiaTheme="minorEastAsia" w:hAnsiTheme="minorHAnsi" w:cstheme="minorBidi"/>
          <w:sz w:val="22"/>
          <w:szCs w:val="22"/>
        </w:rPr>
        <w:tab/>
      </w:r>
      <w:r w:rsidRPr="002D7B17">
        <w:rPr>
          <w:snapToGrid w:val="0"/>
        </w:rPr>
        <w:t>Test Purpose and Environment</w:t>
      </w:r>
      <w:r>
        <w:tab/>
        <w:t>2606</w:t>
      </w:r>
    </w:p>
    <w:p w:rsidR="007B73D4" w:rsidRDefault="007B73D4">
      <w:pPr>
        <w:pStyle w:val="TOC4"/>
        <w:rPr>
          <w:rFonts w:asciiTheme="minorHAnsi" w:eastAsiaTheme="minorEastAsia" w:hAnsiTheme="minorHAnsi" w:cstheme="minorBidi"/>
          <w:sz w:val="22"/>
          <w:szCs w:val="22"/>
        </w:rPr>
      </w:pPr>
      <w:r w:rsidRPr="007B73D4">
        <w:t>A.8.23.6.2</w:t>
      </w:r>
      <w:r w:rsidRPr="007B73D4">
        <w:rPr>
          <w:rFonts w:asciiTheme="minorHAnsi" w:eastAsiaTheme="minorEastAsia" w:hAnsiTheme="minorHAnsi" w:cstheme="minorBidi"/>
          <w:sz w:val="22"/>
          <w:szCs w:val="22"/>
        </w:rPr>
        <w:tab/>
      </w:r>
      <w:r w:rsidRPr="002D7B17">
        <w:rPr>
          <w:snapToGrid w:val="0"/>
        </w:rPr>
        <w:t>Test Requirements</w:t>
      </w:r>
      <w:r>
        <w:tab/>
        <w:t>2609</w:t>
      </w:r>
    </w:p>
    <w:p w:rsidR="007B73D4" w:rsidRDefault="007B73D4">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2609</w:t>
      </w:r>
    </w:p>
    <w:p w:rsidR="007B73D4" w:rsidRDefault="007B73D4">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2609</w:t>
      </w:r>
    </w:p>
    <w:p w:rsidR="007B73D4" w:rsidRDefault="007B73D4">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2611</w:t>
      </w:r>
    </w:p>
    <w:p w:rsidR="007B73D4" w:rsidRDefault="007B73D4">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2612</w:t>
      </w:r>
    </w:p>
    <w:p w:rsidR="007B73D4" w:rsidRDefault="007B73D4">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2612</w:t>
      </w:r>
    </w:p>
    <w:p w:rsidR="007B73D4" w:rsidRDefault="007B73D4">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2614</w:t>
      </w:r>
    </w:p>
    <w:p w:rsidR="007B73D4" w:rsidRDefault="007B73D4">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2615</w:t>
      </w:r>
    </w:p>
    <w:p w:rsidR="007B73D4" w:rsidRDefault="007B73D4">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2615</w:t>
      </w:r>
    </w:p>
    <w:p w:rsidR="007B73D4" w:rsidRDefault="007B73D4">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2618</w:t>
      </w:r>
    </w:p>
    <w:p w:rsidR="007B73D4" w:rsidRDefault="007B73D4">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2618</w:t>
      </w:r>
    </w:p>
    <w:p w:rsidR="007B73D4" w:rsidRDefault="007B73D4">
      <w:pPr>
        <w:pStyle w:val="TOC4"/>
        <w:rPr>
          <w:rFonts w:asciiTheme="minorHAnsi" w:eastAsiaTheme="minorEastAsia" w:hAnsiTheme="minorHAnsi" w:cstheme="minorBidi"/>
          <w:sz w:val="22"/>
          <w:szCs w:val="22"/>
        </w:rPr>
      </w:pPr>
      <w:r w:rsidRPr="007B73D4">
        <w:t>A.8.23.10.1</w:t>
      </w:r>
      <w:r w:rsidRPr="007B73D4">
        <w:rPr>
          <w:rFonts w:asciiTheme="minorHAnsi" w:eastAsiaTheme="minorEastAsia" w:hAnsiTheme="minorHAnsi" w:cstheme="minorBidi"/>
          <w:sz w:val="22"/>
          <w:szCs w:val="22"/>
        </w:rPr>
        <w:tab/>
      </w:r>
      <w:r w:rsidRPr="002D7B17">
        <w:rPr>
          <w:snapToGrid w:val="0"/>
        </w:rPr>
        <w:t>Test Purpose and Environment</w:t>
      </w:r>
      <w:r>
        <w:tab/>
        <w:t>2618</w:t>
      </w:r>
    </w:p>
    <w:p w:rsidR="007B73D4" w:rsidRDefault="007B73D4">
      <w:pPr>
        <w:pStyle w:val="TOC4"/>
        <w:rPr>
          <w:rFonts w:asciiTheme="minorHAnsi" w:eastAsiaTheme="minorEastAsia" w:hAnsiTheme="minorHAnsi" w:cstheme="minorBidi"/>
          <w:sz w:val="22"/>
          <w:szCs w:val="22"/>
        </w:rPr>
      </w:pPr>
      <w:r w:rsidRPr="007B73D4">
        <w:t>A.8.23.10.2</w:t>
      </w:r>
      <w:r w:rsidRPr="007B73D4">
        <w:rPr>
          <w:rFonts w:asciiTheme="minorHAnsi" w:eastAsiaTheme="minorEastAsia" w:hAnsiTheme="minorHAnsi" w:cstheme="minorBidi"/>
          <w:sz w:val="22"/>
          <w:szCs w:val="22"/>
        </w:rPr>
        <w:tab/>
      </w:r>
      <w:r w:rsidRPr="002D7B17">
        <w:rPr>
          <w:snapToGrid w:val="0"/>
        </w:rPr>
        <w:t>Test Requirements</w:t>
      </w:r>
      <w:r>
        <w:tab/>
        <w:t>2621</w:t>
      </w:r>
    </w:p>
    <w:p w:rsidR="007B73D4" w:rsidRDefault="007B73D4">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2621</w:t>
      </w:r>
    </w:p>
    <w:p w:rsidR="007B73D4" w:rsidRDefault="007B73D4">
      <w:pPr>
        <w:pStyle w:val="TOC4"/>
        <w:rPr>
          <w:rFonts w:asciiTheme="minorHAnsi" w:eastAsiaTheme="minorEastAsia" w:hAnsiTheme="minorHAnsi" w:cstheme="minorBidi"/>
          <w:sz w:val="22"/>
          <w:szCs w:val="22"/>
        </w:rPr>
      </w:pPr>
      <w:r w:rsidRPr="007B73D4">
        <w:t>A.8.23.11.1</w:t>
      </w:r>
      <w:r w:rsidRPr="007B73D4">
        <w:rPr>
          <w:rFonts w:asciiTheme="minorHAnsi" w:eastAsiaTheme="minorEastAsia" w:hAnsiTheme="minorHAnsi" w:cstheme="minorBidi"/>
          <w:sz w:val="22"/>
          <w:szCs w:val="22"/>
        </w:rPr>
        <w:tab/>
      </w:r>
      <w:r w:rsidRPr="002D7B17">
        <w:rPr>
          <w:snapToGrid w:val="0"/>
        </w:rPr>
        <w:t>Test Purpose and Environment</w:t>
      </w:r>
      <w:r>
        <w:tab/>
        <w:t>2621</w:t>
      </w:r>
    </w:p>
    <w:p w:rsidR="007B73D4" w:rsidRDefault="007B73D4">
      <w:pPr>
        <w:pStyle w:val="TOC4"/>
        <w:rPr>
          <w:rFonts w:asciiTheme="minorHAnsi" w:eastAsiaTheme="minorEastAsia" w:hAnsiTheme="minorHAnsi" w:cstheme="minorBidi"/>
          <w:sz w:val="22"/>
          <w:szCs w:val="22"/>
        </w:rPr>
      </w:pPr>
      <w:r w:rsidRPr="007B73D4">
        <w:t>A.8.23.11.2</w:t>
      </w:r>
      <w:r w:rsidRPr="007B73D4">
        <w:rPr>
          <w:rFonts w:asciiTheme="minorHAnsi" w:eastAsiaTheme="minorEastAsia" w:hAnsiTheme="minorHAnsi" w:cstheme="minorBidi"/>
          <w:sz w:val="22"/>
          <w:szCs w:val="22"/>
        </w:rPr>
        <w:tab/>
      </w:r>
      <w:r w:rsidRPr="002D7B17">
        <w:rPr>
          <w:snapToGrid w:val="0"/>
        </w:rPr>
        <w:t>Test Requirements</w:t>
      </w:r>
      <w:r>
        <w:tab/>
        <w:t>2624</w:t>
      </w:r>
    </w:p>
    <w:p w:rsidR="007B73D4" w:rsidRDefault="007B73D4">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2624</w:t>
      </w:r>
    </w:p>
    <w:p w:rsidR="007B73D4" w:rsidRDefault="007B73D4">
      <w:pPr>
        <w:pStyle w:val="TOC4"/>
        <w:rPr>
          <w:rFonts w:asciiTheme="minorHAnsi" w:eastAsiaTheme="minorEastAsia" w:hAnsiTheme="minorHAnsi" w:cstheme="minorBidi"/>
          <w:sz w:val="22"/>
          <w:szCs w:val="22"/>
        </w:rPr>
      </w:pPr>
      <w:r w:rsidRPr="007B73D4">
        <w:lastRenderedPageBreak/>
        <w:t>A.8.23.12.1</w:t>
      </w:r>
      <w:r w:rsidRPr="007B73D4">
        <w:rPr>
          <w:rFonts w:asciiTheme="minorHAnsi" w:eastAsiaTheme="minorEastAsia" w:hAnsiTheme="minorHAnsi" w:cstheme="minorBidi"/>
          <w:sz w:val="22"/>
          <w:szCs w:val="22"/>
        </w:rPr>
        <w:tab/>
      </w:r>
      <w:r w:rsidRPr="002D7B17">
        <w:rPr>
          <w:snapToGrid w:val="0"/>
        </w:rPr>
        <w:t>Test Purpose and Environment</w:t>
      </w:r>
      <w:r>
        <w:tab/>
        <w:t>2624</w:t>
      </w:r>
    </w:p>
    <w:p w:rsidR="007B73D4" w:rsidRDefault="007B73D4">
      <w:pPr>
        <w:pStyle w:val="TOC4"/>
        <w:rPr>
          <w:rFonts w:asciiTheme="minorHAnsi" w:eastAsiaTheme="minorEastAsia" w:hAnsiTheme="minorHAnsi" w:cstheme="minorBidi"/>
          <w:sz w:val="22"/>
          <w:szCs w:val="22"/>
        </w:rPr>
      </w:pPr>
      <w:r w:rsidRPr="007B73D4">
        <w:t>A.8.23.12.2</w:t>
      </w:r>
      <w:r w:rsidRPr="007B73D4">
        <w:rPr>
          <w:rFonts w:asciiTheme="minorHAnsi" w:eastAsiaTheme="minorEastAsia" w:hAnsiTheme="minorHAnsi" w:cstheme="minorBidi"/>
          <w:sz w:val="22"/>
          <w:szCs w:val="22"/>
        </w:rPr>
        <w:tab/>
      </w:r>
      <w:r w:rsidRPr="002D7B17">
        <w:rPr>
          <w:snapToGrid w:val="0"/>
        </w:rPr>
        <w:t>Test Requirements</w:t>
      </w:r>
      <w:r>
        <w:tab/>
        <w:t>2627</w:t>
      </w:r>
    </w:p>
    <w:p w:rsidR="007B73D4" w:rsidRDefault="007B73D4">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2627</w:t>
      </w:r>
    </w:p>
    <w:p w:rsidR="007B73D4" w:rsidRDefault="007B73D4">
      <w:pPr>
        <w:pStyle w:val="TOC4"/>
        <w:rPr>
          <w:rFonts w:asciiTheme="minorHAnsi" w:eastAsiaTheme="minorEastAsia" w:hAnsiTheme="minorHAnsi" w:cstheme="minorBidi"/>
          <w:sz w:val="22"/>
          <w:szCs w:val="22"/>
        </w:rPr>
      </w:pPr>
      <w:r w:rsidRPr="007B73D4">
        <w:t>A.8.23.13.1</w:t>
      </w:r>
      <w:r w:rsidRPr="007B73D4">
        <w:rPr>
          <w:rFonts w:asciiTheme="minorHAnsi" w:eastAsiaTheme="minorEastAsia" w:hAnsiTheme="minorHAnsi" w:cstheme="minorBidi"/>
          <w:sz w:val="22"/>
          <w:szCs w:val="22"/>
        </w:rPr>
        <w:tab/>
      </w:r>
      <w:r w:rsidRPr="002D7B17">
        <w:rPr>
          <w:snapToGrid w:val="0"/>
        </w:rPr>
        <w:t>Test Purpose and Environment</w:t>
      </w:r>
      <w:r>
        <w:tab/>
        <w:t>2627</w:t>
      </w:r>
    </w:p>
    <w:p w:rsidR="007B73D4" w:rsidRDefault="007B73D4">
      <w:pPr>
        <w:pStyle w:val="TOC4"/>
        <w:rPr>
          <w:rFonts w:asciiTheme="minorHAnsi" w:eastAsiaTheme="minorEastAsia" w:hAnsiTheme="minorHAnsi" w:cstheme="minorBidi"/>
          <w:sz w:val="22"/>
          <w:szCs w:val="22"/>
        </w:rPr>
      </w:pPr>
      <w:r w:rsidRPr="007B73D4">
        <w:t>A.8.23.13.2</w:t>
      </w:r>
      <w:r w:rsidRPr="007B73D4">
        <w:rPr>
          <w:rFonts w:asciiTheme="minorHAnsi" w:eastAsiaTheme="minorEastAsia" w:hAnsiTheme="minorHAnsi" w:cstheme="minorBidi"/>
          <w:sz w:val="22"/>
          <w:szCs w:val="22"/>
        </w:rPr>
        <w:tab/>
      </w:r>
      <w:r w:rsidRPr="002D7B17">
        <w:rPr>
          <w:snapToGrid w:val="0"/>
        </w:rPr>
        <w:t>Test Requirements</w:t>
      </w:r>
      <w:r>
        <w:tab/>
        <w:t>2630</w:t>
      </w:r>
    </w:p>
    <w:p w:rsidR="007B73D4" w:rsidRDefault="007B73D4">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2630</w:t>
      </w:r>
    </w:p>
    <w:p w:rsidR="007B73D4" w:rsidRDefault="007B73D4">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2630</w:t>
      </w:r>
    </w:p>
    <w:p w:rsidR="007B73D4" w:rsidRDefault="007B73D4">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2633</w:t>
      </w:r>
    </w:p>
    <w:p w:rsidR="007B73D4" w:rsidRDefault="007B73D4">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2633</w:t>
      </w:r>
    </w:p>
    <w:p w:rsidR="007B73D4" w:rsidRDefault="007B73D4">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2633</w:t>
      </w:r>
    </w:p>
    <w:p w:rsidR="007B73D4" w:rsidRDefault="007B73D4">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2636</w:t>
      </w:r>
    </w:p>
    <w:p w:rsidR="007B73D4" w:rsidRDefault="007B73D4">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2636</w:t>
      </w:r>
    </w:p>
    <w:p w:rsidR="007B73D4" w:rsidRDefault="007B73D4">
      <w:pPr>
        <w:pStyle w:val="TOC4"/>
        <w:rPr>
          <w:rFonts w:asciiTheme="minorHAnsi" w:eastAsiaTheme="minorEastAsia" w:hAnsiTheme="minorHAnsi" w:cstheme="minorBidi"/>
          <w:sz w:val="22"/>
          <w:szCs w:val="22"/>
        </w:rPr>
      </w:pPr>
      <w:r w:rsidRPr="007B73D4">
        <w:t>A.8.23.16.1</w:t>
      </w:r>
      <w:r w:rsidRPr="007B73D4">
        <w:rPr>
          <w:rFonts w:asciiTheme="minorHAnsi" w:eastAsiaTheme="minorEastAsia" w:hAnsiTheme="minorHAnsi" w:cstheme="minorBidi"/>
          <w:sz w:val="22"/>
          <w:szCs w:val="22"/>
        </w:rPr>
        <w:tab/>
      </w:r>
      <w:r w:rsidRPr="002D7B17">
        <w:rPr>
          <w:snapToGrid w:val="0"/>
        </w:rPr>
        <w:t>Test Purpose and Environment</w:t>
      </w:r>
      <w:r>
        <w:tab/>
        <w:t>2636</w:t>
      </w:r>
    </w:p>
    <w:p w:rsidR="007B73D4" w:rsidRDefault="007B73D4">
      <w:pPr>
        <w:pStyle w:val="TOC4"/>
        <w:rPr>
          <w:rFonts w:asciiTheme="minorHAnsi" w:eastAsiaTheme="minorEastAsia" w:hAnsiTheme="minorHAnsi" w:cstheme="minorBidi"/>
          <w:sz w:val="22"/>
          <w:szCs w:val="22"/>
        </w:rPr>
      </w:pPr>
      <w:r w:rsidRPr="007B73D4">
        <w:t>A.8.23.16.2</w:t>
      </w:r>
      <w:r w:rsidRPr="007B73D4">
        <w:rPr>
          <w:rFonts w:asciiTheme="minorHAnsi" w:eastAsiaTheme="minorEastAsia" w:hAnsiTheme="minorHAnsi" w:cstheme="minorBidi"/>
          <w:sz w:val="22"/>
          <w:szCs w:val="22"/>
        </w:rPr>
        <w:tab/>
      </w:r>
      <w:r w:rsidRPr="002D7B17">
        <w:rPr>
          <w:snapToGrid w:val="0"/>
        </w:rPr>
        <w:t>Test Requirements</w:t>
      </w:r>
      <w:r>
        <w:tab/>
        <w:t>2637</w:t>
      </w:r>
    </w:p>
    <w:p w:rsidR="007B73D4" w:rsidRDefault="007B73D4">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2638</w:t>
      </w:r>
    </w:p>
    <w:p w:rsidR="007B73D4" w:rsidRDefault="007B73D4">
      <w:pPr>
        <w:pStyle w:val="TOC4"/>
        <w:rPr>
          <w:rFonts w:asciiTheme="minorHAnsi" w:eastAsiaTheme="minorEastAsia" w:hAnsiTheme="minorHAnsi" w:cstheme="minorBidi"/>
          <w:sz w:val="22"/>
          <w:szCs w:val="22"/>
        </w:rPr>
      </w:pPr>
      <w:r w:rsidRPr="007B73D4">
        <w:t>A.8.23.17.1</w:t>
      </w:r>
      <w:r w:rsidRPr="007B73D4">
        <w:rPr>
          <w:rFonts w:asciiTheme="minorHAnsi" w:eastAsiaTheme="minorEastAsia" w:hAnsiTheme="minorHAnsi" w:cstheme="minorBidi"/>
          <w:sz w:val="22"/>
          <w:szCs w:val="22"/>
        </w:rPr>
        <w:tab/>
      </w:r>
      <w:r w:rsidRPr="002D7B17">
        <w:rPr>
          <w:snapToGrid w:val="0"/>
        </w:rPr>
        <w:t>Test Purpose and Environment</w:t>
      </w:r>
      <w:r>
        <w:tab/>
        <w:t>2638</w:t>
      </w:r>
    </w:p>
    <w:p w:rsidR="007B73D4" w:rsidRDefault="007B73D4">
      <w:pPr>
        <w:pStyle w:val="TOC4"/>
        <w:rPr>
          <w:rFonts w:asciiTheme="minorHAnsi" w:eastAsiaTheme="minorEastAsia" w:hAnsiTheme="minorHAnsi" w:cstheme="minorBidi"/>
          <w:sz w:val="22"/>
          <w:szCs w:val="22"/>
        </w:rPr>
      </w:pPr>
      <w:r w:rsidRPr="007B73D4">
        <w:t>A.8.23.17.2</w:t>
      </w:r>
      <w:r w:rsidRPr="007B73D4">
        <w:rPr>
          <w:rFonts w:asciiTheme="minorHAnsi" w:eastAsiaTheme="minorEastAsia" w:hAnsiTheme="minorHAnsi" w:cstheme="minorBidi"/>
          <w:sz w:val="22"/>
          <w:szCs w:val="22"/>
        </w:rPr>
        <w:tab/>
      </w:r>
      <w:r w:rsidRPr="002D7B17">
        <w:rPr>
          <w:snapToGrid w:val="0"/>
        </w:rPr>
        <w:t>Test Requirements</w:t>
      </w:r>
      <w:r>
        <w:tab/>
        <w:t>2640</w:t>
      </w:r>
    </w:p>
    <w:p w:rsidR="007B73D4" w:rsidRDefault="007B73D4">
      <w:pPr>
        <w:pStyle w:val="TOC3"/>
        <w:rPr>
          <w:rFonts w:asciiTheme="minorHAnsi" w:eastAsiaTheme="minorEastAsia" w:hAnsiTheme="minorHAnsi" w:cstheme="minorBidi"/>
          <w:sz w:val="22"/>
          <w:szCs w:val="22"/>
        </w:rPr>
      </w:pPr>
      <w:r w:rsidRPr="007B73D4">
        <w:t>A.8.23.18</w:t>
      </w:r>
      <w:r w:rsidRPr="007B73D4">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2640</w:t>
      </w:r>
    </w:p>
    <w:p w:rsidR="007B73D4" w:rsidRDefault="007B73D4">
      <w:pPr>
        <w:pStyle w:val="TOC4"/>
        <w:rPr>
          <w:rFonts w:asciiTheme="minorHAnsi" w:eastAsiaTheme="minorEastAsia" w:hAnsiTheme="minorHAnsi" w:cstheme="minorBidi"/>
          <w:sz w:val="22"/>
          <w:szCs w:val="22"/>
        </w:rPr>
      </w:pPr>
      <w:r w:rsidRPr="007B73D4">
        <w:t>A.8.23.18.1</w:t>
      </w:r>
      <w:r w:rsidRPr="007B73D4">
        <w:rPr>
          <w:rFonts w:asciiTheme="minorHAnsi" w:eastAsiaTheme="minorEastAsia" w:hAnsiTheme="minorHAnsi" w:cstheme="minorBidi"/>
          <w:sz w:val="22"/>
          <w:szCs w:val="22"/>
        </w:rPr>
        <w:tab/>
      </w:r>
      <w:r w:rsidRPr="002D7B17">
        <w:rPr>
          <w:snapToGrid w:val="0"/>
        </w:rPr>
        <w:t>Test Purpose and Environment</w:t>
      </w:r>
      <w:r>
        <w:tab/>
        <w:t>2640</w:t>
      </w:r>
    </w:p>
    <w:p w:rsidR="007B73D4" w:rsidRDefault="007B73D4">
      <w:pPr>
        <w:pStyle w:val="TOC4"/>
        <w:rPr>
          <w:rFonts w:asciiTheme="minorHAnsi" w:eastAsiaTheme="minorEastAsia" w:hAnsiTheme="minorHAnsi" w:cstheme="minorBidi"/>
          <w:sz w:val="22"/>
          <w:szCs w:val="22"/>
        </w:rPr>
      </w:pPr>
      <w:r w:rsidRPr="007B73D4">
        <w:t>A.8.23.18.2</w:t>
      </w:r>
      <w:r w:rsidRPr="007B73D4">
        <w:rPr>
          <w:rFonts w:asciiTheme="minorHAnsi" w:eastAsiaTheme="minorEastAsia" w:hAnsiTheme="minorHAnsi" w:cstheme="minorBidi"/>
          <w:sz w:val="22"/>
          <w:szCs w:val="22"/>
        </w:rPr>
        <w:tab/>
      </w:r>
      <w:r w:rsidRPr="002D7B17">
        <w:rPr>
          <w:snapToGrid w:val="0"/>
        </w:rPr>
        <w:t>Test Requirements</w:t>
      </w:r>
      <w:r>
        <w:tab/>
        <w:t>2641</w:t>
      </w:r>
    </w:p>
    <w:p w:rsidR="007B73D4" w:rsidRDefault="007B73D4">
      <w:pPr>
        <w:pStyle w:val="TOC3"/>
        <w:rPr>
          <w:rFonts w:asciiTheme="minorHAnsi" w:eastAsiaTheme="minorEastAsia" w:hAnsiTheme="minorHAnsi" w:cstheme="minorBidi"/>
          <w:sz w:val="22"/>
          <w:szCs w:val="22"/>
        </w:rPr>
      </w:pPr>
      <w:r w:rsidRPr="007B73D4">
        <w:t>A.8.23.19</w:t>
      </w:r>
      <w:r w:rsidRPr="007B73D4">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2642</w:t>
      </w:r>
    </w:p>
    <w:p w:rsidR="007B73D4" w:rsidRDefault="007B73D4">
      <w:pPr>
        <w:pStyle w:val="TOC4"/>
        <w:rPr>
          <w:rFonts w:asciiTheme="minorHAnsi" w:eastAsiaTheme="minorEastAsia" w:hAnsiTheme="minorHAnsi" w:cstheme="minorBidi"/>
          <w:sz w:val="22"/>
          <w:szCs w:val="22"/>
        </w:rPr>
      </w:pPr>
      <w:r w:rsidRPr="007B73D4">
        <w:t>A.8.23.19.1</w:t>
      </w:r>
      <w:r w:rsidRPr="007B73D4">
        <w:rPr>
          <w:rFonts w:asciiTheme="minorHAnsi" w:eastAsiaTheme="minorEastAsia" w:hAnsiTheme="minorHAnsi" w:cstheme="minorBidi"/>
          <w:sz w:val="22"/>
          <w:szCs w:val="22"/>
        </w:rPr>
        <w:tab/>
      </w:r>
      <w:r w:rsidRPr="002D7B17">
        <w:rPr>
          <w:snapToGrid w:val="0"/>
        </w:rPr>
        <w:t>Test Purpose and Environment</w:t>
      </w:r>
      <w:r>
        <w:tab/>
        <w:t>2642</w:t>
      </w:r>
    </w:p>
    <w:p w:rsidR="007B73D4" w:rsidRDefault="007B73D4">
      <w:pPr>
        <w:pStyle w:val="TOC4"/>
        <w:rPr>
          <w:rFonts w:asciiTheme="minorHAnsi" w:eastAsiaTheme="minorEastAsia" w:hAnsiTheme="minorHAnsi" w:cstheme="minorBidi"/>
          <w:sz w:val="22"/>
          <w:szCs w:val="22"/>
        </w:rPr>
      </w:pPr>
      <w:r w:rsidRPr="007B73D4">
        <w:t>A.8.23.19.2</w:t>
      </w:r>
      <w:r w:rsidRPr="007B73D4">
        <w:rPr>
          <w:rFonts w:asciiTheme="minorHAnsi" w:eastAsiaTheme="minorEastAsia" w:hAnsiTheme="minorHAnsi" w:cstheme="minorBidi"/>
          <w:sz w:val="22"/>
          <w:szCs w:val="22"/>
        </w:rPr>
        <w:tab/>
      </w:r>
      <w:r w:rsidRPr="002D7B17">
        <w:rPr>
          <w:snapToGrid w:val="0"/>
        </w:rPr>
        <w:t>Test Requirements</w:t>
      </w:r>
      <w:r>
        <w:tab/>
        <w:t>2643</w:t>
      </w:r>
    </w:p>
    <w:p w:rsidR="007B73D4" w:rsidRDefault="007B73D4">
      <w:pPr>
        <w:pStyle w:val="TOC3"/>
        <w:rPr>
          <w:rFonts w:asciiTheme="minorHAnsi" w:eastAsiaTheme="minorEastAsia" w:hAnsiTheme="minorHAnsi" w:cstheme="minorBidi"/>
          <w:sz w:val="22"/>
          <w:szCs w:val="22"/>
        </w:rPr>
      </w:pPr>
      <w:r w:rsidRPr="007B73D4">
        <w:t>A.8.23.20</w:t>
      </w:r>
      <w:r w:rsidRPr="007B73D4">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2644</w:t>
      </w:r>
    </w:p>
    <w:p w:rsidR="007B73D4" w:rsidRDefault="007B73D4">
      <w:pPr>
        <w:pStyle w:val="TOC4"/>
        <w:rPr>
          <w:rFonts w:asciiTheme="minorHAnsi" w:eastAsiaTheme="minorEastAsia" w:hAnsiTheme="minorHAnsi" w:cstheme="minorBidi"/>
          <w:sz w:val="22"/>
          <w:szCs w:val="22"/>
        </w:rPr>
      </w:pPr>
      <w:r w:rsidRPr="007B73D4">
        <w:t>A.8.23.20.1</w:t>
      </w:r>
      <w:r w:rsidRPr="007B73D4">
        <w:rPr>
          <w:rFonts w:asciiTheme="minorHAnsi" w:eastAsiaTheme="minorEastAsia" w:hAnsiTheme="minorHAnsi" w:cstheme="minorBidi"/>
          <w:sz w:val="22"/>
          <w:szCs w:val="22"/>
        </w:rPr>
        <w:tab/>
      </w:r>
      <w:r w:rsidRPr="002D7B17">
        <w:rPr>
          <w:snapToGrid w:val="0"/>
        </w:rPr>
        <w:t>Test Purpose and Environment</w:t>
      </w:r>
      <w:r>
        <w:tab/>
        <w:t>2644</w:t>
      </w:r>
    </w:p>
    <w:p w:rsidR="007B73D4" w:rsidRDefault="007B73D4">
      <w:pPr>
        <w:pStyle w:val="TOC4"/>
        <w:rPr>
          <w:rFonts w:asciiTheme="minorHAnsi" w:eastAsiaTheme="minorEastAsia" w:hAnsiTheme="minorHAnsi" w:cstheme="minorBidi"/>
          <w:sz w:val="22"/>
          <w:szCs w:val="22"/>
        </w:rPr>
      </w:pPr>
      <w:r w:rsidRPr="007B73D4">
        <w:t>A.8.23.20.2</w:t>
      </w:r>
      <w:r w:rsidRPr="007B73D4">
        <w:rPr>
          <w:rFonts w:asciiTheme="minorHAnsi" w:eastAsiaTheme="minorEastAsia" w:hAnsiTheme="minorHAnsi" w:cstheme="minorBidi"/>
          <w:sz w:val="22"/>
          <w:szCs w:val="22"/>
        </w:rPr>
        <w:tab/>
      </w:r>
      <w:r w:rsidRPr="002D7B17">
        <w:rPr>
          <w:snapToGrid w:val="0"/>
        </w:rPr>
        <w:t>Test Requirements</w:t>
      </w:r>
      <w:r>
        <w:tab/>
        <w:t>2645</w:t>
      </w:r>
    </w:p>
    <w:p w:rsidR="007B73D4" w:rsidRDefault="007B73D4">
      <w:pPr>
        <w:pStyle w:val="TOC3"/>
        <w:rPr>
          <w:rFonts w:asciiTheme="minorHAnsi" w:eastAsiaTheme="minorEastAsia" w:hAnsiTheme="minorHAnsi" w:cstheme="minorBidi"/>
          <w:sz w:val="22"/>
          <w:szCs w:val="22"/>
        </w:rPr>
      </w:pPr>
      <w:r w:rsidRPr="007B73D4">
        <w:t>A.8.23.21</w:t>
      </w:r>
      <w:r w:rsidRPr="007B73D4">
        <w:rPr>
          <w:rFonts w:asciiTheme="minorHAnsi" w:eastAsiaTheme="minorEastAsia" w:hAnsiTheme="minorHAnsi" w:cstheme="minorBidi"/>
          <w:sz w:val="22"/>
          <w:szCs w:val="22"/>
        </w:rPr>
        <w:tab/>
      </w:r>
      <w:r>
        <w:t>E-UTRAN FDD - FDD DC Inter-frequency identification of a new CGI of E-UTRA cell using autonomous gaps in synchronous DC</w:t>
      </w:r>
      <w:r>
        <w:tab/>
        <w:t>2646</w:t>
      </w:r>
    </w:p>
    <w:p w:rsidR="007B73D4" w:rsidRDefault="007B73D4">
      <w:pPr>
        <w:pStyle w:val="TOC4"/>
        <w:rPr>
          <w:rFonts w:asciiTheme="minorHAnsi" w:eastAsiaTheme="minorEastAsia" w:hAnsiTheme="minorHAnsi" w:cstheme="minorBidi"/>
          <w:sz w:val="22"/>
          <w:szCs w:val="22"/>
        </w:rPr>
      </w:pPr>
      <w:r w:rsidRPr="007B73D4">
        <w:t>A.8.23.21.1</w:t>
      </w:r>
      <w:r w:rsidRPr="007B73D4">
        <w:rPr>
          <w:rFonts w:asciiTheme="minorHAnsi" w:eastAsiaTheme="minorEastAsia" w:hAnsiTheme="minorHAnsi" w:cstheme="minorBidi"/>
          <w:sz w:val="22"/>
          <w:szCs w:val="22"/>
        </w:rPr>
        <w:tab/>
      </w:r>
      <w:r w:rsidRPr="002D7B17">
        <w:rPr>
          <w:snapToGrid w:val="0"/>
        </w:rPr>
        <w:t>Test Purpose and Environment</w:t>
      </w:r>
      <w:r>
        <w:tab/>
        <w:t>2646</w:t>
      </w:r>
    </w:p>
    <w:p w:rsidR="007B73D4" w:rsidRDefault="007B73D4">
      <w:pPr>
        <w:pStyle w:val="TOC4"/>
        <w:rPr>
          <w:rFonts w:asciiTheme="minorHAnsi" w:eastAsiaTheme="minorEastAsia" w:hAnsiTheme="minorHAnsi" w:cstheme="minorBidi"/>
          <w:sz w:val="22"/>
          <w:szCs w:val="22"/>
        </w:rPr>
      </w:pPr>
      <w:r w:rsidRPr="007B73D4">
        <w:t>A.8.23.21</w:t>
      </w:r>
      <w:r w:rsidRPr="007B73D4">
        <w:rPr>
          <w:snapToGrid w:val="0"/>
        </w:rPr>
        <w:t>.2</w:t>
      </w:r>
      <w:r w:rsidRPr="007B73D4">
        <w:rPr>
          <w:rFonts w:asciiTheme="minorHAnsi" w:eastAsiaTheme="minorEastAsia" w:hAnsiTheme="minorHAnsi"/>
          <w:sz w:val="22"/>
          <w:szCs w:val="22"/>
        </w:rPr>
        <w:tab/>
      </w:r>
      <w:r w:rsidRPr="002D7B17">
        <w:rPr>
          <w:snapToGrid w:val="0"/>
        </w:rPr>
        <w:t>Test Requirements</w:t>
      </w:r>
      <w:r>
        <w:tab/>
        <w:t>2647</w:t>
      </w:r>
    </w:p>
    <w:p w:rsidR="007B73D4" w:rsidRDefault="007B73D4">
      <w:pPr>
        <w:pStyle w:val="TOC3"/>
        <w:rPr>
          <w:rFonts w:asciiTheme="minorHAnsi" w:eastAsiaTheme="minorEastAsia" w:hAnsiTheme="minorHAnsi" w:cstheme="minorBidi"/>
          <w:sz w:val="22"/>
          <w:szCs w:val="22"/>
        </w:rPr>
      </w:pPr>
      <w:r w:rsidRPr="007B73D4">
        <w:t>A.8.23.22</w:t>
      </w:r>
      <w:r w:rsidRPr="007B73D4">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2648</w:t>
      </w:r>
    </w:p>
    <w:p w:rsidR="007B73D4" w:rsidRDefault="007B73D4">
      <w:pPr>
        <w:pStyle w:val="TOC4"/>
        <w:rPr>
          <w:rFonts w:asciiTheme="minorHAnsi" w:eastAsiaTheme="minorEastAsia" w:hAnsiTheme="minorHAnsi" w:cstheme="minorBidi"/>
          <w:sz w:val="22"/>
          <w:szCs w:val="22"/>
        </w:rPr>
      </w:pPr>
      <w:r w:rsidRPr="007B73D4">
        <w:t>A.8.23.22.1</w:t>
      </w:r>
      <w:r w:rsidRPr="007B73D4">
        <w:rPr>
          <w:rFonts w:asciiTheme="minorHAnsi" w:eastAsiaTheme="minorEastAsia" w:hAnsiTheme="minorHAnsi" w:cstheme="minorBidi"/>
          <w:sz w:val="22"/>
          <w:szCs w:val="22"/>
        </w:rPr>
        <w:tab/>
      </w:r>
      <w:r w:rsidRPr="002D7B17">
        <w:rPr>
          <w:snapToGrid w:val="0"/>
        </w:rPr>
        <w:t>Test Purpose and Environment</w:t>
      </w:r>
      <w:r>
        <w:tab/>
        <w:t>2648</w:t>
      </w:r>
    </w:p>
    <w:p w:rsidR="007B73D4" w:rsidRDefault="007B73D4">
      <w:pPr>
        <w:pStyle w:val="TOC4"/>
        <w:rPr>
          <w:rFonts w:asciiTheme="minorHAnsi" w:eastAsiaTheme="minorEastAsia" w:hAnsiTheme="minorHAnsi" w:cstheme="minorBidi"/>
          <w:sz w:val="22"/>
          <w:szCs w:val="22"/>
        </w:rPr>
      </w:pPr>
      <w:r w:rsidRPr="007B73D4">
        <w:t>A.8.23.22</w:t>
      </w:r>
      <w:r w:rsidRPr="007B73D4">
        <w:rPr>
          <w:snapToGrid w:val="0"/>
        </w:rPr>
        <w:t>.2</w:t>
      </w:r>
      <w:r w:rsidRPr="007B73D4">
        <w:rPr>
          <w:rFonts w:asciiTheme="minorHAnsi" w:eastAsiaTheme="minorEastAsia" w:hAnsiTheme="minorHAnsi"/>
          <w:sz w:val="22"/>
          <w:szCs w:val="22"/>
        </w:rPr>
        <w:tab/>
      </w:r>
      <w:r w:rsidRPr="002D7B17">
        <w:rPr>
          <w:snapToGrid w:val="0"/>
        </w:rPr>
        <w:t>Test Requirements</w:t>
      </w:r>
      <w:r>
        <w:tab/>
        <w:t>2649</w:t>
      </w:r>
    </w:p>
    <w:p w:rsidR="007B73D4" w:rsidRDefault="007B73D4">
      <w:pPr>
        <w:pStyle w:val="TOC3"/>
        <w:rPr>
          <w:rFonts w:asciiTheme="minorHAnsi" w:eastAsiaTheme="minorEastAsia" w:hAnsiTheme="minorHAnsi" w:cstheme="minorBidi"/>
          <w:sz w:val="22"/>
          <w:szCs w:val="22"/>
        </w:rPr>
      </w:pPr>
      <w:r w:rsidRPr="007B73D4">
        <w:t>A.8.23.23</w:t>
      </w:r>
      <w:r w:rsidRPr="007B73D4">
        <w:rPr>
          <w:rFonts w:asciiTheme="minorHAnsi" w:eastAsiaTheme="minorEastAsia" w:hAnsiTheme="minorHAnsi" w:cstheme="minorBidi"/>
          <w:sz w:val="22"/>
          <w:szCs w:val="22"/>
        </w:rPr>
        <w:tab/>
      </w:r>
      <w:r>
        <w:t>E-UTRAN TDD - TDD DC Inter-frequency identification of a new CGI of E-UTRA cell using autonomous gaps in synchronous DC</w:t>
      </w:r>
      <w:r>
        <w:tab/>
        <w:t>2650</w:t>
      </w:r>
    </w:p>
    <w:p w:rsidR="007B73D4" w:rsidRDefault="007B73D4">
      <w:pPr>
        <w:pStyle w:val="TOC4"/>
        <w:rPr>
          <w:rFonts w:asciiTheme="minorHAnsi" w:eastAsiaTheme="minorEastAsia" w:hAnsiTheme="minorHAnsi" w:cstheme="minorBidi"/>
          <w:sz w:val="22"/>
          <w:szCs w:val="22"/>
        </w:rPr>
      </w:pPr>
      <w:r w:rsidRPr="007B73D4">
        <w:t>A.8.23.23.1</w:t>
      </w:r>
      <w:r w:rsidRPr="007B73D4">
        <w:rPr>
          <w:rFonts w:asciiTheme="minorHAnsi" w:eastAsiaTheme="minorEastAsia" w:hAnsiTheme="minorHAnsi" w:cstheme="minorBidi"/>
          <w:sz w:val="22"/>
          <w:szCs w:val="22"/>
        </w:rPr>
        <w:tab/>
      </w:r>
      <w:r w:rsidRPr="002D7B17">
        <w:rPr>
          <w:snapToGrid w:val="0"/>
        </w:rPr>
        <w:t>Test Purpose and Environment</w:t>
      </w:r>
      <w:r>
        <w:tab/>
        <w:t>2650</w:t>
      </w:r>
    </w:p>
    <w:p w:rsidR="007B73D4" w:rsidRDefault="007B73D4">
      <w:pPr>
        <w:pStyle w:val="TOC4"/>
        <w:rPr>
          <w:rFonts w:asciiTheme="minorHAnsi" w:eastAsiaTheme="minorEastAsia" w:hAnsiTheme="minorHAnsi" w:cstheme="minorBidi"/>
          <w:sz w:val="22"/>
          <w:szCs w:val="22"/>
        </w:rPr>
      </w:pPr>
      <w:r w:rsidRPr="007B73D4">
        <w:t>A.8.23.23.2</w:t>
      </w:r>
      <w:r w:rsidRPr="007B73D4">
        <w:rPr>
          <w:rFonts w:asciiTheme="minorHAnsi" w:eastAsiaTheme="minorEastAsia" w:hAnsiTheme="minorHAnsi" w:cstheme="minorBidi"/>
          <w:sz w:val="22"/>
          <w:szCs w:val="22"/>
        </w:rPr>
        <w:tab/>
      </w:r>
      <w:r w:rsidRPr="002D7B17">
        <w:rPr>
          <w:snapToGrid w:val="0"/>
        </w:rPr>
        <w:t>Test Requirements</w:t>
      </w:r>
      <w:r>
        <w:tab/>
        <w:t>2651</w:t>
      </w:r>
    </w:p>
    <w:p w:rsidR="007B73D4" w:rsidRDefault="007B73D4">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2652</w:t>
      </w:r>
    </w:p>
    <w:p w:rsidR="007B73D4" w:rsidRDefault="007B73D4">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2652</w:t>
      </w:r>
    </w:p>
    <w:p w:rsidR="007B73D4" w:rsidRDefault="007B73D4">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2654</w:t>
      </w:r>
    </w:p>
    <w:p w:rsidR="007B73D4" w:rsidRDefault="007B73D4">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2655</w:t>
      </w:r>
    </w:p>
    <w:p w:rsidR="007B73D4" w:rsidRDefault="007B73D4">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rsidR="007B73D4" w:rsidRDefault="007B73D4">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2657</w:t>
      </w:r>
    </w:p>
    <w:p w:rsidR="007B73D4" w:rsidRDefault="007B73D4">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2658</w:t>
      </w:r>
    </w:p>
    <w:p w:rsidR="007B73D4" w:rsidRDefault="007B73D4">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rsidR="007B73D4" w:rsidRDefault="007B73D4">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2660</w:t>
      </w:r>
    </w:p>
    <w:p w:rsidR="007B73D4" w:rsidRDefault="007B73D4">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2661</w:t>
      </w:r>
    </w:p>
    <w:p w:rsidR="007B73D4" w:rsidRDefault="007B73D4">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rsidR="007B73D4" w:rsidRDefault="007B73D4">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2664</w:t>
      </w:r>
    </w:p>
    <w:p w:rsidR="007B73D4" w:rsidRDefault="007B73D4">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2664</w:t>
      </w:r>
    </w:p>
    <w:p w:rsidR="007B73D4" w:rsidRDefault="007B73D4">
      <w:pPr>
        <w:pStyle w:val="TOC4"/>
        <w:rPr>
          <w:rFonts w:asciiTheme="minorHAnsi" w:eastAsiaTheme="minorEastAsia" w:hAnsiTheme="minorHAnsi" w:cstheme="minorBidi"/>
          <w:sz w:val="22"/>
          <w:szCs w:val="22"/>
        </w:rPr>
      </w:pPr>
      <w:r>
        <w:lastRenderedPageBreak/>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2664</w:t>
      </w:r>
    </w:p>
    <w:p w:rsidR="007B73D4" w:rsidRDefault="007B73D4">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2667</w:t>
      </w:r>
    </w:p>
    <w:p w:rsidR="007B73D4" w:rsidRDefault="007B73D4">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2667</w:t>
      </w:r>
    </w:p>
    <w:p w:rsidR="007B73D4" w:rsidRDefault="007B73D4">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2667</w:t>
      </w:r>
    </w:p>
    <w:p w:rsidR="007B73D4" w:rsidRDefault="007B73D4">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2670</w:t>
      </w:r>
    </w:p>
    <w:p w:rsidR="007B73D4" w:rsidRDefault="007B73D4">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2670</w:t>
      </w:r>
    </w:p>
    <w:p w:rsidR="007B73D4" w:rsidRDefault="007B73D4">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2670</w:t>
      </w:r>
    </w:p>
    <w:p w:rsidR="007B73D4" w:rsidRDefault="007B73D4">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2670</w:t>
      </w:r>
    </w:p>
    <w:p w:rsidR="007B73D4" w:rsidRDefault="007B73D4">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2671</w:t>
      </w:r>
    </w:p>
    <w:p w:rsidR="007B73D4" w:rsidRDefault="007B73D4">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2672</w:t>
      </w:r>
    </w:p>
    <w:p w:rsidR="007B73D4" w:rsidRDefault="007B73D4">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2672</w:t>
      </w:r>
    </w:p>
    <w:p w:rsidR="007B73D4" w:rsidRDefault="007B73D4">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2673</w:t>
      </w:r>
    </w:p>
    <w:p w:rsidR="007B73D4" w:rsidRDefault="007B73D4">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2673</w:t>
      </w:r>
    </w:p>
    <w:p w:rsidR="007B73D4" w:rsidRDefault="007B73D4">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2674</w:t>
      </w:r>
    </w:p>
    <w:p w:rsidR="007B73D4" w:rsidRDefault="007B73D4">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2675</w:t>
      </w:r>
    </w:p>
    <w:p w:rsidR="007B73D4" w:rsidRDefault="007B73D4">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2676</w:t>
      </w:r>
    </w:p>
    <w:p w:rsidR="007B73D4" w:rsidRDefault="007B73D4">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2676</w:t>
      </w:r>
    </w:p>
    <w:p w:rsidR="007B73D4" w:rsidRDefault="007B73D4">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rsidR="007B73D4" w:rsidRDefault="007B73D4">
      <w:pPr>
        <w:pStyle w:val="TOC4"/>
        <w:rPr>
          <w:rFonts w:asciiTheme="minorHAnsi" w:eastAsiaTheme="minorEastAsia" w:hAnsiTheme="minorHAnsi" w:cstheme="minorBidi"/>
          <w:sz w:val="22"/>
          <w:szCs w:val="22"/>
        </w:rPr>
      </w:pPr>
      <w:r w:rsidRPr="007B73D4">
        <w:t>A.8.25.1.2</w:t>
      </w:r>
      <w:r w:rsidRPr="007B73D4">
        <w:rPr>
          <w:rFonts w:asciiTheme="minorHAnsi" w:hAnsiTheme="minorHAnsi" w:cstheme="minorBidi"/>
          <w:sz w:val="22"/>
          <w:szCs w:val="22"/>
        </w:rPr>
        <w:tab/>
      </w:r>
      <w:r w:rsidRPr="002D7B17">
        <w:rPr>
          <w:rFonts w:eastAsia="SimSun"/>
          <w:lang w:eastAsia="zh-CN"/>
        </w:rPr>
        <w:t>Test Requirements</w:t>
      </w:r>
      <w:r>
        <w:tab/>
        <w:t>2678</w:t>
      </w:r>
    </w:p>
    <w:p w:rsidR="007B73D4" w:rsidRDefault="007B73D4">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2678</w:t>
      </w:r>
    </w:p>
    <w:p w:rsidR="007B73D4" w:rsidRDefault="007B73D4">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2678</w:t>
      </w:r>
    </w:p>
    <w:p w:rsidR="007B73D4" w:rsidRDefault="007B73D4">
      <w:pPr>
        <w:pStyle w:val="TOC4"/>
        <w:rPr>
          <w:rFonts w:asciiTheme="minorHAnsi" w:eastAsiaTheme="minorEastAsia" w:hAnsiTheme="minorHAnsi" w:cstheme="minorBidi"/>
          <w:sz w:val="22"/>
          <w:szCs w:val="22"/>
        </w:rPr>
      </w:pPr>
      <w:r w:rsidRPr="007B73D4">
        <w:t>A.8.25.2.2</w:t>
      </w:r>
      <w:r w:rsidRPr="007B73D4">
        <w:rPr>
          <w:rFonts w:asciiTheme="minorHAnsi" w:hAnsiTheme="minorHAnsi" w:cstheme="minorBidi"/>
          <w:sz w:val="22"/>
          <w:szCs w:val="22"/>
        </w:rPr>
        <w:tab/>
      </w:r>
      <w:r w:rsidRPr="002D7B17">
        <w:rPr>
          <w:rFonts w:eastAsia="SimSun"/>
          <w:lang w:eastAsia="zh-CN"/>
        </w:rPr>
        <w:t>Test Requirements</w:t>
      </w:r>
      <w:r>
        <w:tab/>
        <w:t>2680</w:t>
      </w:r>
    </w:p>
    <w:p w:rsidR="007B73D4" w:rsidRDefault="007B73D4">
      <w:pPr>
        <w:pStyle w:val="TOC2"/>
        <w:rPr>
          <w:rFonts w:asciiTheme="minorHAnsi" w:eastAsiaTheme="minorEastAsia" w:hAnsiTheme="minorHAnsi" w:cstheme="minorBidi"/>
          <w:sz w:val="22"/>
          <w:szCs w:val="22"/>
        </w:rPr>
      </w:pPr>
      <w:r>
        <w:t>A.8.</w:t>
      </w:r>
      <w:r>
        <w:rPr>
          <w:lang w:eastAsia="zh-CN"/>
        </w:rPr>
        <w:t>26 Frame Structure 3 (FS3)</w:t>
      </w:r>
      <w:r>
        <w:tab/>
        <w:t>2680</w:t>
      </w:r>
    </w:p>
    <w:p w:rsidR="007B73D4" w:rsidRDefault="007B73D4">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2680</w:t>
      </w:r>
    </w:p>
    <w:p w:rsidR="007B73D4" w:rsidRDefault="007B73D4">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2680</w:t>
      </w:r>
    </w:p>
    <w:p w:rsidR="007B73D4" w:rsidRDefault="007B73D4">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2682</w:t>
      </w:r>
    </w:p>
    <w:p w:rsidR="007B73D4" w:rsidRDefault="007B73D4">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2683</w:t>
      </w:r>
    </w:p>
    <w:p w:rsidR="007B73D4" w:rsidRDefault="007B73D4">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2683</w:t>
      </w:r>
    </w:p>
    <w:p w:rsidR="007B73D4" w:rsidRDefault="007B73D4">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2685</w:t>
      </w:r>
    </w:p>
    <w:p w:rsidR="007B73D4" w:rsidRDefault="007B73D4">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2686</w:t>
      </w:r>
    </w:p>
    <w:p w:rsidR="007B73D4" w:rsidRDefault="007B73D4">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2686</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26</w:t>
      </w:r>
      <w:r w:rsidRPr="007B73D4">
        <w:t>.</w:t>
      </w:r>
      <w:r w:rsidRPr="007B73D4">
        <w:rPr>
          <w:lang w:eastAsia="zh-CN"/>
        </w:rPr>
        <w:t>3.2</w:t>
      </w:r>
      <w:r w:rsidRPr="007B73D4">
        <w:rPr>
          <w:rFonts w:asciiTheme="minorHAnsi" w:eastAsiaTheme="minorEastAsia" w:hAnsiTheme="minorHAnsi" w:cstheme="minorBidi"/>
          <w:sz w:val="22"/>
          <w:szCs w:val="22"/>
        </w:rPr>
        <w:tab/>
      </w:r>
      <w:r w:rsidRPr="002D7B17">
        <w:rPr>
          <w:snapToGrid w:val="0"/>
        </w:rPr>
        <w:t>Test Requirements</w:t>
      </w:r>
      <w:r>
        <w:tab/>
        <w:t>2689</w:t>
      </w:r>
    </w:p>
    <w:p w:rsidR="007B73D4" w:rsidRDefault="007B73D4">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2689</w:t>
      </w:r>
    </w:p>
    <w:p w:rsidR="007B73D4" w:rsidRDefault="007B73D4">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2689</w:t>
      </w:r>
    </w:p>
    <w:p w:rsidR="007B73D4" w:rsidRDefault="007B73D4">
      <w:pPr>
        <w:pStyle w:val="TOC4"/>
        <w:rPr>
          <w:rFonts w:asciiTheme="minorHAnsi" w:eastAsiaTheme="minorEastAsia" w:hAnsiTheme="minorHAnsi" w:cstheme="minorBidi"/>
          <w:sz w:val="22"/>
          <w:szCs w:val="22"/>
        </w:rPr>
      </w:pPr>
      <w:r w:rsidRPr="007B73D4">
        <w:t>A.8.26.3A</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2692</w:t>
      </w:r>
    </w:p>
    <w:p w:rsidR="007B73D4" w:rsidRDefault="007B73D4">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2692</w:t>
      </w:r>
    </w:p>
    <w:p w:rsidR="007B73D4" w:rsidRDefault="007B73D4">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2692</w:t>
      </w:r>
    </w:p>
    <w:p w:rsidR="007B73D4" w:rsidRDefault="007B73D4">
      <w:pPr>
        <w:pStyle w:val="TOC4"/>
        <w:rPr>
          <w:rFonts w:asciiTheme="minorHAnsi" w:eastAsiaTheme="minorEastAsia" w:hAnsiTheme="minorHAnsi" w:cstheme="minorBidi"/>
          <w:sz w:val="22"/>
          <w:szCs w:val="22"/>
        </w:rPr>
      </w:pPr>
      <w:r w:rsidRPr="007B73D4">
        <w:t>A.8.</w:t>
      </w:r>
      <w:r w:rsidRPr="007B73D4">
        <w:rPr>
          <w:lang w:eastAsia="zh-CN"/>
        </w:rPr>
        <w:t>26</w:t>
      </w:r>
      <w:r w:rsidRPr="007B73D4">
        <w:t>.</w:t>
      </w:r>
      <w:r w:rsidRPr="007B73D4">
        <w:rPr>
          <w:lang w:eastAsia="zh-CN"/>
        </w:rPr>
        <w:t>4.2</w:t>
      </w:r>
      <w:r w:rsidRPr="007B73D4">
        <w:rPr>
          <w:rFonts w:asciiTheme="minorHAnsi" w:eastAsiaTheme="minorEastAsia" w:hAnsiTheme="minorHAnsi" w:cstheme="minorBidi"/>
          <w:sz w:val="22"/>
          <w:szCs w:val="22"/>
        </w:rPr>
        <w:tab/>
      </w:r>
      <w:r w:rsidRPr="002D7B17">
        <w:rPr>
          <w:snapToGrid w:val="0"/>
        </w:rPr>
        <w:t>Test Requirements</w:t>
      </w:r>
      <w:r>
        <w:tab/>
        <w:t>2695</w:t>
      </w:r>
    </w:p>
    <w:p w:rsidR="007B73D4" w:rsidRDefault="007B73D4">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2695</w:t>
      </w:r>
    </w:p>
    <w:p w:rsidR="007B73D4" w:rsidRDefault="007B73D4">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2695</w:t>
      </w:r>
    </w:p>
    <w:p w:rsidR="007B73D4" w:rsidRDefault="007B73D4">
      <w:pPr>
        <w:pStyle w:val="TOC4"/>
        <w:rPr>
          <w:rFonts w:asciiTheme="minorHAnsi" w:eastAsiaTheme="minorEastAsia" w:hAnsiTheme="minorHAnsi" w:cstheme="minorBidi"/>
          <w:sz w:val="22"/>
          <w:szCs w:val="22"/>
        </w:rPr>
      </w:pPr>
      <w:r w:rsidRPr="007B73D4">
        <w:t>A.8.26.4A</w:t>
      </w:r>
      <w:r w:rsidRPr="007B73D4">
        <w:rPr>
          <w:lang w:eastAsia="zh-CN"/>
        </w:rPr>
        <w:t>.2</w:t>
      </w:r>
      <w:r w:rsidRPr="007B73D4">
        <w:rPr>
          <w:rFonts w:asciiTheme="minorHAnsi" w:eastAsiaTheme="minorEastAsia" w:hAnsiTheme="minorHAnsi" w:cstheme="minorBidi"/>
          <w:sz w:val="22"/>
          <w:szCs w:val="22"/>
        </w:rPr>
        <w:tab/>
      </w:r>
      <w:r w:rsidRPr="002D7B17">
        <w:rPr>
          <w:snapToGrid w:val="0"/>
        </w:rPr>
        <w:t>Test Requirements</w:t>
      </w:r>
      <w:r>
        <w:tab/>
        <w:t>2698</w:t>
      </w:r>
    </w:p>
    <w:p w:rsidR="007B73D4" w:rsidRDefault="007B73D4">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2698</w:t>
      </w:r>
    </w:p>
    <w:p w:rsidR="007B73D4" w:rsidRDefault="007B73D4">
      <w:pPr>
        <w:pStyle w:val="TOC4"/>
        <w:rPr>
          <w:rFonts w:asciiTheme="minorHAnsi" w:eastAsiaTheme="minorEastAsia" w:hAnsiTheme="minorHAnsi" w:cstheme="minorBidi"/>
          <w:sz w:val="22"/>
          <w:szCs w:val="22"/>
        </w:rPr>
      </w:pPr>
      <w:r w:rsidRPr="007B73D4">
        <w:t>A.8.26.5.</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2698</w:t>
      </w:r>
    </w:p>
    <w:p w:rsidR="007B73D4" w:rsidRDefault="007B73D4">
      <w:pPr>
        <w:pStyle w:val="TOC4"/>
        <w:rPr>
          <w:rFonts w:asciiTheme="minorHAnsi" w:eastAsiaTheme="minorEastAsia" w:hAnsiTheme="minorHAnsi" w:cstheme="minorBidi"/>
          <w:sz w:val="22"/>
          <w:szCs w:val="22"/>
        </w:rPr>
      </w:pPr>
      <w:r w:rsidRPr="007B73D4">
        <w:t>A.8.26.5.2</w:t>
      </w:r>
      <w:r w:rsidRPr="007B73D4">
        <w:rPr>
          <w:rFonts w:asciiTheme="minorHAnsi" w:eastAsiaTheme="minorEastAsia" w:hAnsiTheme="minorHAnsi" w:cstheme="minorBidi"/>
          <w:sz w:val="22"/>
          <w:szCs w:val="22"/>
        </w:rPr>
        <w:tab/>
      </w:r>
      <w:r w:rsidRPr="002D7B17">
        <w:rPr>
          <w:snapToGrid w:val="0"/>
        </w:rPr>
        <w:t>Test Requirements</w:t>
      </w:r>
      <w:r>
        <w:tab/>
        <w:t>2701</w:t>
      </w:r>
    </w:p>
    <w:p w:rsidR="007B73D4" w:rsidRDefault="007B73D4">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2701</w:t>
      </w:r>
    </w:p>
    <w:p w:rsidR="007B73D4" w:rsidRDefault="007B73D4">
      <w:pPr>
        <w:pStyle w:val="TOC4"/>
        <w:rPr>
          <w:rFonts w:asciiTheme="minorHAnsi" w:eastAsiaTheme="minorEastAsia" w:hAnsiTheme="minorHAnsi" w:cstheme="minorBidi"/>
          <w:sz w:val="22"/>
          <w:szCs w:val="22"/>
        </w:rPr>
      </w:pPr>
      <w:r w:rsidRPr="007B73D4">
        <w:t>A.8.26.5A.</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2701</w:t>
      </w:r>
    </w:p>
    <w:p w:rsidR="007B73D4" w:rsidRDefault="007B73D4">
      <w:pPr>
        <w:pStyle w:val="TOC4"/>
        <w:rPr>
          <w:rFonts w:asciiTheme="minorHAnsi" w:eastAsiaTheme="minorEastAsia" w:hAnsiTheme="minorHAnsi" w:cstheme="minorBidi"/>
          <w:sz w:val="22"/>
          <w:szCs w:val="22"/>
        </w:rPr>
      </w:pPr>
      <w:r w:rsidRPr="007B73D4">
        <w:t>A.8.26.5A.2</w:t>
      </w:r>
      <w:r w:rsidRPr="007B73D4">
        <w:rPr>
          <w:rFonts w:asciiTheme="minorHAnsi" w:eastAsiaTheme="minorEastAsia" w:hAnsiTheme="minorHAnsi" w:cstheme="minorBidi"/>
          <w:sz w:val="22"/>
          <w:szCs w:val="22"/>
        </w:rPr>
        <w:tab/>
      </w:r>
      <w:r w:rsidRPr="002D7B17">
        <w:rPr>
          <w:snapToGrid w:val="0"/>
        </w:rPr>
        <w:t>Test Requirements</w:t>
      </w:r>
      <w:r>
        <w:tab/>
        <w:t>2704</w:t>
      </w:r>
    </w:p>
    <w:p w:rsidR="007B73D4" w:rsidRDefault="007B73D4">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2704</w:t>
      </w:r>
    </w:p>
    <w:p w:rsidR="007B73D4" w:rsidRDefault="007B73D4">
      <w:pPr>
        <w:pStyle w:val="TOC4"/>
        <w:rPr>
          <w:rFonts w:asciiTheme="minorHAnsi" w:eastAsiaTheme="minorEastAsia" w:hAnsiTheme="minorHAnsi" w:cstheme="minorBidi"/>
          <w:sz w:val="22"/>
          <w:szCs w:val="22"/>
        </w:rPr>
      </w:pPr>
      <w:r w:rsidRPr="007B73D4">
        <w:t>A.8.26.6.</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2704</w:t>
      </w:r>
    </w:p>
    <w:p w:rsidR="007B73D4" w:rsidRDefault="007B73D4">
      <w:pPr>
        <w:pStyle w:val="TOC4"/>
        <w:rPr>
          <w:rFonts w:asciiTheme="minorHAnsi" w:eastAsiaTheme="minorEastAsia" w:hAnsiTheme="minorHAnsi" w:cstheme="minorBidi"/>
          <w:sz w:val="22"/>
          <w:szCs w:val="22"/>
        </w:rPr>
      </w:pPr>
      <w:r w:rsidRPr="007B73D4">
        <w:t>A.8.26.6.2</w:t>
      </w:r>
      <w:r w:rsidRPr="007B73D4">
        <w:rPr>
          <w:rFonts w:asciiTheme="minorHAnsi" w:eastAsiaTheme="minorEastAsia" w:hAnsiTheme="minorHAnsi" w:cstheme="minorBidi"/>
          <w:sz w:val="22"/>
          <w:szCs w:val="22"/>
        </w:rPr>
        <w:tab/>
      </w:r>
      <w:r w:rsidRPr="002D7B17">
        <w:rPr>
          <w:snapToGrid w:val="0"/>
        </w:rPr>
        <w:t>Test Requirements</w:t>
      </w:r>
      <w:r>
        <w:tab/>
        <w:t>2707</w:t>
      </w:r>
    </w:p>
    <w:p w:rsidR="007B73D4" w:rsidRDefault="007B73D4">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2707</w:t>
      </w:r>
    </w:p>
    <w:p w:rsidR="007B73D4" w:rsidRDefault="007B73D4">
      <w:pPr>
        <w:pStyle w:val="TOC4"/>
        <w:rPr>
          <w:rFonts w:asciiTheme="minorHAnsi" w:eastAsiaTheme="minorEastAsia" w:hAnsiTheme="minorHAnsi" w:cstheme="minorBidi"/>
          <w:sz w:val="22"/>
          <w:szCs w:val="22"/>
        </w:rPr>
      </w:pPr>
      <w:r w:rsidRPr="007B73D4">
        <w:t>A.8.26.6A.</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2707</w:t>
      </w:r>
    </w:p>
    <w:p w:rsidR="007B73D4" w:rsidRDefault="007B73D4">
      <w:pPr>
        <w:pStyle w:val="TOC4"/>
        <w:rPr>
          <w:rFonts w:asciiTheme="minorHAnsi" w:eastAsiaTheme="minorEastAsia" w:hAnsiTheme="minorHAnsi" w:cstheme="minorBidi"/>
          <w:sz w:val="22"/>
          <w:szCs w:val="22"/>
        </w:rPr>
      </w:pPr>
      <w:r w:rsidRPr="007B73D4">
        <w:t>A.8.26.6A.2</w:t>
      </w:r>
      <w:r w:rsidRPr="007B73D4">
        <w:rPr>
          <w:rFonts w:asciiTheme="minorHAnsi" w:eastAsiaTheme="minorEastAsia" w:hAnsiTheme="minorHAnsi" w:cstheme="minorBidi"/>
          <w:sz w:val="22"/>
          <w:szCs w:val="22"/>
        </w:rPr>
        <w:tab/>
      </w:r>
      <w:r w:rsidRPr="002D7B17">
        <w:rPr>
          <w:snapToGrid w:val="0"/>
        </w:rPr>
        <w:t>Test Requirements</w:t>
      </w:r>
      <w:r>
        <w:tab/>
        <w:t>2710</w:t>
      </w:r>
    </w:p>
    <w:p w:rsidR="007B73D4" w:rsidRDefault="007B73D4">
      <w:pPr>
        <w:pStyle w:val="TOC3"/>
        <w:rPr>
          <w:rFonts w:asciiTheme="minorHAnsi" w:eastAsiaTheme="minorEastAsia" w:hAnsiTheme="minorHAnsi" w:cstheme="minorBidi"/>
          <w:sz w:val="22"/>
          <w:szCs w:val="22"/>
        </w:rPr>
      </w:pPr>
      <w:r>
        <w:lastRenderedPageBreak/>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2710</w:t>
      </w:r>
    </w:p>
    <w:p w:rsidR="007B73D4" w:rsidRDefault="007B73D4">
      <w:pPr>
        <w:pStyle w:val="TOC4"/>
        <w:rPr>
          <w:rFonts w:asciiTheme="minorHAnsi" w:eastAsiaTheme="minorEastAsia" w:hAnsiTheme="minorHAnsi" w:cstheme="minorBidi"/>
          <w:sz w:val="22"/>
          <w:szCs w:val="22"/>
        </w:rPr>
      </w:pPr>
      <w:r w:rsidRPr="007B73D4">
        <w:t>A.8.26.7.</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2710</w:t>
      </w:r>
    </w:p>
    <w:p w:rsidR="007B73D4" w:rsidRDefault="007B73D4">
      <w:pPr>
        <w:pStyle w:val="TOC4"/>
        <w:rPr>
          <w:rFonts w:asciiTheme="minorHAnsi" w:eastAsiaTheme="minorEastAsia" w:hAnsiTheme="minorHAnsi" w:cstheme="minorBidi"/>
          <w:sz w:val="22"/>
          <w:szCs w:val="22"/>
        </w:rPr>
      </w:pPr>
      <w:r w:rsidRPr="007B73D4">
        <w:t>A.8.26.7.2</w:t>
      </w:r>
      <w:r w:rsidRPr="007B73D4">
        <w:rPr>
          <w:rFonts w:asciiTheme="minorHAnsi" w:eastAsiaTheme="minorEastAsia" w:hAnsiTheme="minorHAnsi" w:cstheme="minorBidi"/>
          <w:sz w:val="22"/>
          <w:szCs w:val="22"/>
        </w:rPr>
        <w:tab/>
      </w:r>
      <w:r w:rsidRPr="002D7B17">
        <w:rPr>
          <w:snapToGrid w:val="0"/>
        </w:rPr>
        <w:t>Test Requirements</w:t>
      </w:r>
      <w:r>
        <w:tab/>
        <w:t>2713</w:t>
      </w:r>
    </w:p>
    <w:p w:rsidR="007B73D4" w:rsidRDefault="007B73D4">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2713</w:t>
      </w:r>
    </w:p>
    <w:p w:rsidR="007B73D4" w:rsidRDefault="007B73D4">
      <w:pPr>
        <w:pStyle w:val="TOC4"/>
        <w:rPr>
          <w:rFonts w:asciiTheme="minorHAnsi" w:eastAsiaTheme="minorEastAsia" w:hAnsiTheme="minorHAnsi" w:cstheme="minorBidi"/>
          <w:sz w:val="22"/>
          <w:szCs w:val="22"/>
        </w:rPr>
      </w:pPr>
      <w:r w:rsidRPr="007B73D4">
        <w:t>A.8.26.8.</w:t>
      </w:r>
      <w:r w:rsidRPr="007B73D4">
        <w:rPr>
          <w:lang w:eastAsia="zh-CN"/>
        </w:rPr>
        <w:t>1</w:t>
      </w:r>
      <w:r w:rsidRPr="007B73D4">
        <w:rPr>
          <w:rFonts w:asciiTheme="minorHAnsi" w:eastAsiaTheme="minorEastAsia" w:hAnsiTheme="minorHAnsi" w:cstheme="minorBidi"/>
          <w:sz w:val="22"/>
          <w:szCs w:val="22"/>
        </w:rPr>
        <w:tab/>
      </w:r>
      <w:r w:rsidRPr="002D7B17">
        <w:rPr>
          <w:snapToGrid w:val="0"/>
        </w:rPr>
        <w:t>Test Purpose and Environment</w:t>
      </w:r>
      <w:r>
        <w:tab/>
        <w:t>2713</w:t>
      </w:r>
    </w:p>
    <w:p w:rsidR="007B73D4" w:rsidRDefault="007B73D4">
      <w:pPr>
        <w:pStyle w:val="TOC4"/>
        <w:rPr>
          <w:rFonts w:asciiTheme="minorHAnsi" w:eastAsiaTheme="minorEastAsia" w:hAnsiTheme="minorHAnsi" w:cstheme="minorBidi"/>
          <w:sz w:val="22"/>
          <w:szCs w:val="22"/>
        </w:rPr>
      </w:pPr>
      <w:r w:rsidRPr="007B73D4">
        <w:t>A.8.26.8.2</w:t>
      </w:r>
      <w:r w:rsidRPr="007B73D4">
        <w:rPr>
          <w:rFonts w:asciiTheme="minorHAnsi" w:eastAsiaTheme="minorEastAsia" w:hAnsiTheme="minorHAnsi" w:cstheme="minorBidi"/>
          <w:sz w:val="22"/>
          <w:szCs w:val="22"/>
        </w:rPr>
        <w:tab/>
      </w:r>
      <w:r w:rsidRPr="002D7B17">
        <w:rPr>
          <w:snapToGrid w:val="0"/>
        </w:rPr>
        <w:t>Test Requirements</w:t>
      </w:r>
      <w:r>
        <w:tab/>
        <w:t>2716</w:t>
      </w:r>
    </w:p>
    <w:p w:rsidR="007B73D4" w:rsidRDefault="007B73D4">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2716</w:t>
      </w:r>
    </w:p>
    <w:p w:rsidR="007B73D4" w:rsidRDefault="007B73D4">
      <w:pPr>
        <w:pStyle w:val="TOC4"/>
        <w:rPr>
          <w:rFonts w:asciiTheme="minorHAnsi" w:eastAsiaTheme="minorEastAsia" w:hAnsiTheme="minorHAnsi" w:cstheme="minorBidi"/>
          <w:sz w:val="22"/>
          <w:szCs w:val="22"/>
        </w:rPr>
      </w:pPr>
      <w:r w:rsidRPr="007B73D4">
        <w:t>A.8.26.9.1</w:t>
      </w:r>
      <w:r w:rsidRPr="007B73D4">
        <w:rPr>
          <w:rFonts w:asciiTheme="minorHAnsi" w:eastAsiaTheme="minorEastAsia" w:hAnsiTheme="minorHAnsi"/>
          <w:sz w:val="22"/>
          <w:szCs w:val="22"/>
        </w:rPr>
        <w:tab/>
      </w:r>
      <w:r w:rsidRPr="002D7B17">
        <w:rPr>
          <w:rFonts w:cs="v4.2.0"/>
          <w:snapToGrid w:val="0"/>
        </w:rPr>
        <w:t>Test Purpose and Environment</w:t>
      </w:r>
      <w:r>
        <w:tab/>
        <w:t>2716</w:t>
      </w:r>
    </w:p>
    <w:p w:rsidR="007B73D4" w:rsidRDefault="007B73D4">
      <w:pPr>
        <w:pStyle w:val="TOC4"/>
        <w:rPr>
          <w:rFonts w:asciiTheme="minorHAnsi" w:eastAsiaTheme="minorEastAsia" w:hAnsiTheme="minorHAnsi" w:cstheme="minorBidi"/>
          <w:sz w:val="22"/>
          <w:szCs w:val="22"/>
        </w:rPr>
      </w:pPr>
      <w:r w:rsidRPr="007B73D4">
        <w:t>A.8.26.9.2</w:t>
      </w:r>
      <w:r w:rsidRPr="007B73D4">
        <w:rPr>
          <w:rFonts w:asciiTheme="minorHAnsi" w:eastAsiaTheme="minorEastAsia" w:hAnsiTheme="minorHAnsi"/>
          <w:sz w:val="22"/>
          <w:szCs w:val="22"/>
        </w:rPr>
        <w:tab/>
      </w:r>
      <w:r w:rsidRPr="002D7B17">
        <w:rPr>
          <w:rFonts w:cs="v4.2.0"/>
          <w:snapToGrid w:val="0"/>
        </w:rPr>
        <w:t>Test Requirements</w:t>
      </w:r>
      <w:r>
        <w:tab/>
        <w:t>2719</w:t>
      </w:r>
    </w:p>
    <w:p w:rsidR="007B73D4" w:rsidRDefault="007B73D4">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2719</w:t>
      </w:r>
    </w:p>
    <w:p w:rsidR="007B73D4" w:rsidRDefault="007B73D4">
      <w:pPr>
        <w:pStyle w:val="TOC4"/>
        <w:rPr>
          <w:rFonts w:asciiTheme="minorHAnsi" w:eastAsiaTheme="minorEastAsia" w:hAnsiTheme="minorHAnsi" w:cstheme="minorBidi"/>
          <w:sz w:val="22"/>
          <w:szCs w:val="22"/>
        </w:rPr>
      </w:pPr>
      <w:r w:rsidRPr="007B73D4">
        <w:t>A.8.26.10.1</w:t>
      </w:r>
      <w:r w:rsidRPr="007B73D4">
        <w:rPr>
          <w:rFonts w:asciiTheme="minorHAnsi" w:eastAsiaTheme="minorEastAsia" w:hAnsiTheme="minorHAnsi" w:cstheme="minorBidi"/>
          <w:sz w:val="22"/>
          <w:szCs w:val="22"/>
        </w:rPr>
        <w:tab/>
      </w:r>
      <w:r w:rsidRPr="002D7B17">
        <w:rPr>
          <w:snapToGrid w:val="0"/>
        </w:rPr>
        <w:t>Test Purpose and Environment</w:t>
      </w:r>
      <w:r>
        <w:tab/>
        <w:t>2719</w:t>
      </w:r>
    </w:p>
    <w:p w:rsidR="007B73D4" w:rsidRDefault="007B73D4">
      <w:pPr>
        <w:pStyle w:val="TOC4"/>
        <w:rPr>
          <w:rFonts w:asciiTheme="minorHAnsi" w:eastAsiaTheme="minorEastAsia" w:hAnsiTheme="minorHAnsi" w:cstheme="minorBidi"/>
          <w:sz w:val="22"/>
          <w:szCs w:val="22"/>
        </w:rPr>
      </w:pPr>
      <w:r w:rsidRPr="007B73D4">
        <w:t>A.8.26.10.2</w:t>
      </w:r>
      <w:r w:rsidRPr="007B73D4">
        <w:rPr>
          <w:rFonts w:asciiTheme="minorHAnsi" w:eastAsiaTheme="minorEastAsia" w:hAnsiTheme="minorHAnsi"/>
          <w:sz w:val="22"/>
          <w:szCs w:val="22"/>
        </w:rPr>
        <w:tab/>
      </w:r>
      <w:r w:rsidRPr="002D7B17">
        <w:rPr>
          <w:rFonts w:cs="v4.2.0"/>
          <w:snapToGrid w:val="0"/>
        </w:rPr>
        <w:t>Test Requirements</w:t>
      </w:r>
      <w:r>
        <w:tab/>
        <w:t>2721</w:t>
      </w:r>
    </w:p>
    <w:p w:rsidR="007B73D4" w:rsidRDefault="007B73D4">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2722</w:t>
      </w:r>
    </w:p>
    <w:p w:rsidR="007B73D4" w:rsidRDefault="007B73D4">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2722</w:t>
      </w:r>
    </w:p>
    <w:p w:rsidR="007B73D4" w:rsidRDefault="007B73D4">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2722</w:t>
      </w:r>
    </w:p>
    <w:p w:rsidR="007B73D4" w:rsidRDefault="007B73D4">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2722</w:t>
      </w:r>
    </w:p>
    <w:p w:rsidR="007B73D4" w:rsidRDefault="007B73D4">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2722</w:t>
      </w:r>
    </w:p>
    <w:p w:rsidR="007B73D4" w:rsidRDefault="007B73D4">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2725</w:t>
      </w:r>
    </w:p>
    <w:p w:rsidR="007B73D4" w:rsidRDefault="007B73D4">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2725</w:t>
      </w:r>
    </w:p>
    <w:p w:rsidR="007B73D4" w:rsidRDefault="007B73D4">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2725</w:t>
      </w:r>
    </w:p>
    <w:p w:rsidR="007B73D4" w:rsidRDefault="007B73D4">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2725</w:t>
      </w:r>
    </w:p>
    <w:p w:rsidR="007B73D4" w:rsidRDefault="007B73D4">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2726</w:t>
      </w:r>
    </w:p>
    <w:p w:rsidR="007B73D4" w:rsidRDefault="007B73D4">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2727</w:t>
      </w:r>
    </w:p>
    <w:p w:rsidR="007B73D4" w:rsidRDefault="007B73D4">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2727</w:t>
      </w:r>
    </w:p>
    <w:p w:rsidR="007B73D4" w:rsidRDefault="007B73D4">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2727</w:t>
      </w:r>
    </w:p>
    <w:p w:rsidR="007B73D4" w:rsidRDefault="007B73D4">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2730</w:t>
      </w:r>
    </w:p>
    <w:p w:rsidR="007B73D4" w:rsidRDefault="007B73D4">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2730</w:t>
      </w:r>
    </w:p>
    <w:p w:rsidR="007B73D4" w:rsidRDefault="007B73D4">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2730</w:t>
      </w:r>
    </w:p>
    <w:p w:rsidR="007B73D4" w:rsidRDefault="007B73D4">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2730</w:t>
      </w:r>
    </w:p>
    <w:p w:rsidR="007B73D4" w:rsidRDefault="007B73D4">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2732</w:t>
      </w:r>
    </w:p>
    <w:p w:rsidR="007B73D4" w:rsidRDefault="007B73D4">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2733</w:t>
      </w:r>
    </w:p>
    <w:p w:rsidR="007B73D4" w:rsidRDefault="007B73D4">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2733</w:t>
      </w:r>
    </w:p>
    <w:p w:rsidR="007B73D4" w:rsidRDefault="007B73D4">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2733</w:t>
      </w:r>
    </w:p>
    <w:p w:rsidR="007B73D4" w:rsidRDefault="007B73D4">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2734</w:t>
      </w:r>
    </w:p>
    <w:p w:rsidR="007B73D4" w:rsidRDefault="007B73D4">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2735</w:t>
      </w:r>
    </w:p>
    <w:p w:rsidR="007B73D4" w:rsidRDefault="007B73D4">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2735</w:t>
      </w:r>
    </w:p>
    <w:p w:rsidR="007B73D4" w:rsidRDefault="007B73D4">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2735</w:t>
      </w:r>
    </w:p>
    <w:p w:rsidR="007B73D4" w:rsidRDefault="007B73D4">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2738</w:t>
      </w:r>
    </w:p>
    <w:p w:rsidR="007B73D4" w:rsidRDefault="007B73D4">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2738</w:t>
      </w:r>
    </w:p>
    <w:p w:rsidR="007B73D4" w:rsidRDefault="007B73D4">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2738</w:t>
      </w:r>
    </w:p>
    <w:p w:rsidR="007B73D4" w:rsidRDefault="007B73D4">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2738</w:t>
      </w:r>
    </w:p>
    <w:p w:rsidR="007B73D4" w:rsidRDefault="007B73D4">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2741</w:t>
      </w:r>
    </w:p>
    <w:p w:rsidR="007B73D4" w:rsidRDefault="007B73D4">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2741</w:t>
      </w:r>
    </w:p>
    <w:p w:rsidR="007B73D4" w:rsidRDefault="007B73D4">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2741</w:t>
      </w:r>
    </w:p>
    <w:p w:rsidR="007B73D4" w:rsidRDefault="007B73D4">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2741</w:t>
      </w:r>
    </w:p>
    <w:p w:rsidR="007B73D4" w:rsidRDefault="007B73D4">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2745</w:t>
      </w:r>
    </w:p>
    <w:p w:rsidR="007B73D4" w:rsidRDefault="007B73D4">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2745</w:t>
      </w:r>
    </w:p>
    <w:p w:rsidR="007B73D4" w:rsidRDefault="007B73D4">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2745</w:t>
      </w:r>
    </w:p>
    <w:p w:rsidR="007B73D4" w:rsidRDefault="007B73D4">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2745</w:t>
      </w:r>
    </w:p>
    <w:p w:rsidR="007B73D4" w:rsidRDefault="007B73D4">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2747</w:t>
      </w:r>
    </w:p>
    <w:p w:rsidR="007B73D4" w:rsidRDefault="007B73D4">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2748</w:t>
      </w:r>
    </w:p>
    <w:p w:rsidR="007B73D4" w:rsidRDefault="007B73D4">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2748</w:t>
      </w:r>
    </w:p>
    <w:p w:rsidR="007B73D4" w:rsidRDefault="007B73D4">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2748</w:t>
      </w:r>
    </w:p>
    <w:p w:rsidR="007B73D4" w:rsidRDefault="007B73D4">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2751</w:t>
      </w:r>
    </w:p>
    <w:p w:rsidR="007B73D4" w:rsidRDefault="007B73D4">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2751</w:t>
      </w:r>
    </w:p>
    <w:p w:rsidR="007B73D4" w:rsidRDefault="007B73D4">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2751</w:t>
      </w:r>
    </w:p>
    <w:p w:rsidR="007B73D4" w:rsidRDefault="007B73D4">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2751</w:t>
      </w:r>
    </w:p>
    <w:p w:rsidR="007B73D4" w:rsidRDefault="007B73D4">
      <w:pPr>
        <w:pStyle w:val="TOC4"/>
        <w:rPr>
          <w:rFonts w:asciiTheme="minorHAnsi" w:eastAsiaTheme="minorEastAsia" w:hAnsiTheme="minorHAnsi" w:cstheme="minorBidi"/>
          <w:sz w:val="22"/>
          <w:szCs w:val="22"/>
        </w:rPr>
      </w:pPr>
      <w:r>
        <w:lastRenderedPageBreak/>
        <w:t>A.9.1.11.3</w:t>
      </w:r>
      <w:r>
        <w:rPr>
          <w:rFonts w:asciiTheme="minorHAnsi" w:eastAsiaTheme="minorEastAsia" w:hAnsiTheme="minorHAnsi" w:cstheme="minorBidi"/>
          <w:sz w:val="22"/>
          <w:szCs w:val="22"/>
        </w:rPr>
        <w:tab/>
      </w:r>
      <w:r>
        <w:t>Test Requirements</w:t>
      </w:r>
      <w:r>
        <w:tab/>
        <w:t>2755</w:t>
      </w:r>
    </w:p>
    <w:p w:rsidR="007B73D4" w:rsidRDefault="007B73D4">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2755</w:t>
      </w:r>
    </w:p>
    <w:p w:rsidR="007B73D4" w:rsidRDefault="007B73D4">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2755</w:t>
      </w:r>
    </w:p>
    <w:p w:rsidR="007B73D4" w:rsidRDefault="007B73D4">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2755</w:t>
      </w:r>
    </w:p>
    <w:p w:rsidR="007B73D4" w:rsidRDefault="007B73D4">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2756</w:t>
      </w:r>
    </w:p>
    <w:p w:rsidR="007B73D4" w:rsidRDefault="007B73D4">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2756</w:t>
      </w:r>
    </w:p>
    <w:p w:rsidR="007B73D4" w:rsidRDefault="007B73D4">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2756</w:t>
      </w:r>
    </w:p>
    <w:p w:rsidR="007B73D4" w:rsidRDefault="007B73D4">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2756</w:t>
      </w:r>
    </w:p>
    <w:p w:rsidR="007B73D4" w:rsidRDefault="007B73D4">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2757</w:t>
      </w:r>
    </w:p>
    <w:p w:rsidR="007B73D4" w:rsidRDefault="007B73D4">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2757</w:t>
      </w:r>
    </w:p>
    <w:p w:rsidR="007B73D4" w:rsidRDefault="007B73D4">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2757</w:t>
      </w:r>
    </w:p>
    <w:p w:rsidR="007B73D4" w:rsidRDefault="007B73D4">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2757</w:t>
      </w:r>
    </w:p>
    <w:p w:rsidR="007B73D4" w:rsidRDefault="007B73D4">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2761</w:t>
      </w:r>
    </w:p>
    <w:p w:rsidR="007B73D4" w:rsidRDefault="007B73D4">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2761</w:t>
      </w:r>
    </w:p>
    <w:p w:rsidR="007B73D4" w:rsidRDefault="007B73D4">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2761</w:t>
      </w:r>
    </w:p>
    <w:p w:rsidR="007B73D4" w:rsidRDefault="007B73D4">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2761</w:t>
      </w:r>
    </w:p>
    <w:p w:rsidR="007B73D4" w:rsidRDefault="007B73D4">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2763</w:t>
      </w:r>
    </w:p>
    <w:p w:rsidR="007B73D4" w:rsidRDefault="007B73D4">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2764</w:t>
      </w:r>
    </w:p>
    <w:p w:rsidR="007B73D4" w:rsidRDefault="007B73D4">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2764</w:t>
      </w:r>
    </w:p>
    <w:p w:rsidR="007B73D4" w:rsidRDefault="007B73D4">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2764</w:t>
      </w:r>
    </w:p>
    <w:p w:rsidR="007B73D4" w:rsidRDefault="007B73D4">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2765</w:t>
      </w:r>
    </w:p>
    <w:p w:rsidR="007B73D4" w:rsidRDefault="007B73D4">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2765</w:t>
      </w:r>
    </w:p>
    <w:p w:rsidR="007B73D4" w:rsidRDefault="007B73D4">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2765</w:t>
      </w:r>
    </w:p>
    <w:p w:rsidR="007B73D4" w:rsidRDefault="007B73D4">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2766</w:t>
      </w:r>
    </w:p>
    <w:p w:rsidR="007B73D4" w:rsidRDefault="007B73D4">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2767</w:t>
      </w:r>
    </w:p>
    <w:p w:rsidR="007B73D4" w:rsidRDefault="007B73D4">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2767</w:t>
      </w:r>
    </w:p>
    <w:p w:rsidR="007B73D4" w:rsidRDefault="007B73D4">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2767</w:t>
      </w:r>
    </w:p>
    <w:p w:rsidR="007B73D4" w:rsidRDefault="007B73D4">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2767</w:t>
      </w:r>
    </w:p>
    <w:p w:rsidR="007B73D4" w:rsidRDefault="007B73D4">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2768</w:t>
      </w:r>
    </w:p>
    <w:p w:rsidR="007B73D4" w:rsidRDefault="007B73D4">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2769</w:t>
      </w:r>
    </w:p>
    <w:p w:rsidR="007B73D4" w:rsidRDefault="007B73D4">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2769</w:t>
      </w:r>
    </w:p>
    <w:p w:rsidR="007B73D4" w:rsidRDefault="007B73D4">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2769</w:t>
      </w:r>
    </w:p>
    <w:p w:rsidR="007B73D4" w:rsidRDefault="007B73D4">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2769</w:t>
      </w:r>
    </w:p>
    <w:p w:rsidR="007B73D4" w:rsidRDefault="007B73D4">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2769</w:t>
      </w:r>
    </w:p>
    <w:p w:rsidR="007B73D4" w:rsidRDefault="007B73D4">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2769</w:t>
      </w:r>
    </w:p>
    <w:p w:rsidR="007B73D4" w:rsidRDefault="007B73D4">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2769</w:t>
      </w:r>
    </w:p>
    <w:p w:rsidR="007B73D4" w:rsidRDefault="007B73D4">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2771</w:t>
      </w:r>
    </w:p>
    <w:p w:rsidR="007B73D4" w:rsidRDefault="007B73D4">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2771</w:t>
      </w:r>
    </w:p>
    <w:p w:rsidR="007B73D4" w:rsidRDefault="007B73D4">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2771</w:t>
      </w:r>
    </w:p>
    <w:p w:rsidR="007B73D4" w:rsidRDefault="007B73D4">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rsidR="007B73D4" w:rsidRDefault="007B73D4">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2771</w:t>
      </w:r>
    </w:p>
    <w:p w:rsidR="007B73D4" w:rsidRDefault="007B73D4">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2771</w:t>
      </w:r>
    </w:p>
    <w:p w:rsidR="007B73D4" w:rsidRDefault="007B73D4">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2771</w:t>
      </w:r>
    </w:p>
    <w:p w:rsidR="007B73D4" w:rsidRDefault="007B73D4">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2772</w:t>
      </w:r>
    </w:p>
    <w:p w:rsidR="007B73D4" w:rsidRDefault="007B73D4">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2776</w:t>
      </w:r>
    </w:p>
    <w:p w:rsidR="007B73D4" w:rsidRDefault="007B73D4">
      <w:pPr>
        <w:pStyle w:val="TOC3"/>
        <w:rPr>
          <w:rFonts w:asciiTheme="minorHAnsi" w:eastAsiaTheme="minorEastAsia" w:hAnsiTheme="minorHAnsi" w:cstheme="minorBidi"/>
          <w:sz w:val="22"/>
          <w:szCs w:val="22"/>
        </w:rPr>
      </w:pPr>
      <w:r>
        <w:t>A.9.1.23 RSRP for E-UTRAN TDD-FDD Carrier Aggregation with PCell in TDD</w:t>
      </w:r>
      <w:r>
        <w:tab/>
        <w:t>2776</w:t>
      </w:r>
    </w:p>
    <w:p w:rsidR="007B73D4" w:rsidRDefault="007B73D4">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2776</w:t>
      </w:r>
    </w:p>
    <w:p w:rsidR="007B73D4" w:rsidRDefault="007B73D4">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2776</w:t>
      </w:r>
    </w:p>
    <w:p w:rsidR="007B73D4" w:rsidRDefault="007B73D4">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2780</w:t>
      </w:r>
    </w:p>
    <w:p w:rsidR="007B73D4" w:rsidRDefault="007B73D4">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2780</w:t>
      </w:r>
    </w:p>
    <w:p w:rsidR="007B73D4" w:rsidRDefault="007B73D4">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2780</w:t>
      </w:r>
    </w:p>
    <w:p w:rsidR="007B73D4" w:rsidRDefault="007B73D4">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2780</w:t>
      </w:r>
    </w:p>
    <w:p w:rsidR="007B73D4" w:rsidRDefault="007B73D4">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2781</w:t>
      </w:r>
    </w:p>
    <w:p w:rsidR="007B73D4" w:rsidRDefault="007B73D4">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2781</w:t>
      </w:r>
    </w:p>
    <w:p w:rsidR="007B73D4" w:rsidRDefault="007B73D4">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2781</w:t>
      </w:r>
    </w:p>
    <w:p w:rsidR="007B73D4" w:rsidRDefault="007B73D4">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2781</w:t>
      </w:r>
    </w:p>
    <w:p w:rsidR="007B73D4" w:rsidRDefault="007B73D4">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2784</w:t>
      </w:r>
    </w:p>
    <w:p w:rsidR="007B73D4" w:rsidRDefault="007B73D4">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2784</w:t>
      </w:r>
    </w:p>
    <w:p w:rsidR="007B73D4" w:rsidRDefault="007B73D4">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2784</w:t>
      </w:r>
    </w:p>
    <w:p w:rsidR="007B73D4" w:rsidRDefault="007B73D4">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2784</w:t>
      </w:r>
    </w:p>
    <w:p w:rsidR="007B73D4" w:rsidRDefault="007B73D4">
      <w:pPr>
        <w:pStyle w:val="TOC4"/>
        <w:rPr>
          <w:rFonts w:asciiTheme="minorHAnsi" w:eastAsiaTheme="minorEastAsia" w:hAnsiTheme="minorHAnsi" w:cstheme="minorBidi"/>
          <w:sz w:val="22"/>
          <w:szCs w:val="22"/>
        </w:rPr>
      </w:pPr>
      <w:r>
        <w:lastRenderedPageBreak/>
        <w:t>A.9.1.26.3</w:t>
      </w:r>
      <w:r>
        <w:rPr>
          <w:rFonts w:asciiTheme="minorHAnsi" w:eastAsiaTheme="minorEastAsia" w:hAnsiTheme="minorHAnsi" w:cstheme="minorBidi"/>
          <w:sz w:val="22"/>
          <w:szCs w:val="22"/>
        </w:rPr>
        <w:tab/>
      </w:r>
      <w:r>
        <w:t>Test Requirements</w:t>
      </w:r>
      <w:r>
        <w:tab/>
        <w:t>2787</w:t>
      </w:r>
    </w:p>
    <w:p w:rsidR="007B73D4" w:rsidRDefault="007B73D4">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2787</w:t>
      </w:r>
    </w:p>
    <w:p w:rsidR="007B73D4" w:rsidRDefault="007B73D4">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2787</w:t>
      </w:r>
    </w:p>
    <w:p w:rsidR="007B73D4" w:rsidRDefault="007B73D4">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2787</w:t>
      </w:r>
    </w:p>
    <w:p w:rsidR="007B73D4" w:rsidRDefault="007B73D4">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2790</w:t>
      </w:r>
    </w:p>
    <w:p w:rsidR="007B73D4" w:rsidRDefault="007B73D4">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2790</w:t>
      </w:r>
    </w:p>
    <w:p w:rsidR="007B73D4" w:rsidRDefault="007B73D4">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2790</w:t>
      </w:r>
    </w:p>
    <w:p w:rsidR="007B73D4" w:rsidRDefault="007B73D4">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2790</w:t>
      </w:r>
    </w:p>
    <w:p w:rsidR="007B73D4" w:rsidRDefault="007B73D4">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2793</w:t>
      </w:r>
    </w:p>
    <w:p w:rsidR="007B73D4" w:rsidRDefault="007B73D4">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2793</w:t>
      </w:r>
    </w:p>
    <w:p w:rsidR="007B73D4" w:rsidRDefault="007B73D4">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2793</w:t>
      </w:r>
    </w:p>
    <w:p w:rsidR="007B73D4" w:rsidRDefault="007B73D4">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2793</w:t>
      </w:r>
    </w:p>
    <w:p w:rsidR="007B73D4" w:rsidRDefault="007B73D4">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2796</w:t>
      </w:r>
    </w:p>
    <w:p w:rsidR="007B73D4" w:rsidRDefault="007B73D4">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2796</w:t>
      </w:r>
    </w:p>
    <w:p w:rsidR="007B73D4" w:rsidRDefault="007B73D4">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2796</w:t>
      </w:r>
    </w:p>
    <w:p w:rsidR="007B73D4" w:rsidRDefault="007B73D4">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2797</w:t>
      </w:r>
    </w:p>
    <w:p w:rsidR="007B73D4" w:rsidRDefault="007B73D4">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2800</w:t>
      </w:r>
    </w:p>
    <w:p w:rsidR="007B73D4" w:rsidRDefault="007B73D4">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2800</w:t>
      </w:r>
    </w:p>
    <w:p w:rsidR="007B73D4" w:rsidRDefault="007B73D4">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2800</w:t>
      </w:r>
    </w:p>
    <w:p w:rsidR="007B73D4" w:rsidRDefault="007B73D4">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2800</w:t>
      </w:r>
    </w:p>
    <w:p w:rsidR="007B73D4" w:rsidRDefault="007B73D4">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2803</w:t>
      </w:r>
    </w:p>
    <w:p w:rsidR="007B73D4" w:rsidRDefault="007B73D4">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2803</w:t>
      </w:r>
    </w:p>
    <w:p w:rsidR="007B73D4" w:rsidRDefault="007B73D4">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2803</w:t>
      </w:r>
    </w:p>
    <w:p w:rsidR="007B73D4" w:rsidRDefault="007B73D4">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2804</w:t>
      </w:r>
    </w:p>
    <w:p w:rsidR="007B73D4" w:rsidRDefault="007B73D4">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2807</w:t>
      </w:r>
    </w:p>
    <w:p w:rsidR="007B73D4" w:rsidRDefault="007B73D4">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2807</w:t>
      </w:r>
    </w:p>
    <w:p w:rsidR="007B73D4" w:rsidRDefault="007B73D4">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2807</w:t>
      </w:r>
    </w:p>
    <w:p w:rsidR="007B73D4" w:rsidRDefault="007B73D4">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2807</w:t>
      </w:r>
    </w:p>
    <w:p w:rsidR="007B73D4" w:rsidRDefault="007B73D4">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2810</w:t>
      </w:r>
    </w:p>
    <w:p w:rsidR="007B73D4" w:rsidRDefault="007B73D4">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2810</w:t>
      </w:r>
    </w:p>
    <w:p w:rsidR="007B73D4" w:rsidRDefault="007B73D4">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2810</w:t>
      </w:r>
    </w:p>
    <w:p w:rsidR="007B73D4" w:rsidRDefault="007B73D4">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2810</w:t>
      </w:r>
    </w:p>
    <w:p w:rsidR="007B73D4" w:rsidRDefault="007B73D4">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2813</w:t>
      </w:r>
    </w:p>
    <w:p w:rsidR="007B73D4" w:rsidRDefault="007B73D4">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2813</w:t>
      </w:r>
    </w:p>
    <w:p w:rsidR="007B73D4" w:rsidRDefault="007B73D4">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2813</w:t>
      </w:r>
    </w:p>
    <w:p w:rsidR="007B73D4" w:rsidRDefault="007B73D4">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2813</w:t>
      </w:r>
    </w:p>
    <w:p w:rsidR="007B73D4" w:rsidRDefault="007B73D4">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2816</w:t>
      </w:r>
    </w:p>
    <w:p w:rsidR="007B73D4" w:rsidRDefault="007B73D4">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2817</w:t>
      </w:r>
    </w:p>
    <w:p w:rsidR="007B73D4" w:rsidRDefault="007B73D4">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2817</w:t>
      </w:r>
    </w:p>
    <w:p w:rsidR="007B73D4" w:rsidRDefault="007B73D4">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2817</w:t>
      </w:r>
    </w:p>
    <w:p w:rsidR="007B73D4" w:rsidRDefault="007B73D4">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2820</w:t>
      </w:r>
    </w:p>
    <w:p w:rsidR="007B73D4" w:rsidRDefault="007B73D4">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2820</w:t>
      </w:r>
    </w:p>
    <w:p w:rsidR="007B73D4" w:rsidRDefault="007B73D4">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2820</w:t>
      </w:r>
    </w:p>
    <w:p w:rsidR="007B73D4" w:rsidRDefault="007B73D4">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2820</w:t>
      </w:r>
    </w:p>
    <w:p w:rsidR="007B73D4" w:rsidRDefault="007B73D4">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2823</w:t>
      </w:r>
    </w:p>
    <w:p w:rsidR="007B73D4" w:rsidRDefault="007B73D4">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2824</w:t>
      </w:r>
    </w:p>
    <w:p w:rsidR="007B73D4" w:rsidRDefault="007B73D4">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2824</w:t>
      </w:r>
    </w:p>
    <w:p w:rsidR="007B73D4" w:rsidRDefault="007B73D4">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2824</w:t>
      </w:r>
    </w:p>
    <w:p w:rsidR="007B73D4" w:rsidRDefault="007B73D4">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2827</w:t>
      </w:r>
    </w:p>
    <w:p w:rsidR="007B73D4" w:rsidRDefault="007B73D4">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2828</w:t>
      </w:r>
    </w:p>
    <w:p w:rsidR="007B73D4" w:rsidRDefault="007B73D4">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2828</w:t>
      </w:r>
    </w:p>
    <w:p w:rsidR="007B73D4" w:rsidRDefault="007B73D4">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2828</w:t>
      </w:r>
    </w:p>
    <w:p w:rsidR="007B73D4" w:rsidRDefault="007B73D4">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2834</w:t>
      </w:r>
    </w:p>
    <w:p w:rsidR="007B73D4" w:rsidRDefault="007B73D4">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2834</w:t>
      </w:r>
    </w:p>
    <w:p w:rsidR="007B73D4" w:rsidRDefault="007B73D4">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2834</w:t>
      </w:r>
    </w:p>
    <w:p w:rsidR="007B73D4" w:rsidRDefault="007B73D4">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2835</w:t>
      </w:r>
    </w:p>
    <w:p w:rsidR="007B73D4" w:rsidRDefault="007B73D4">
      <w:pPr>
        <w:pStyle w:val="TOC4"/>
        <w:rPr>
          <w:rFonts w:asciiTheme="minorHAnsi" w:eastAsiaTheme="minorEastAsia" w:hAnsiTheme="minorHAnsi" w:cstheme="minorBidi"/>
          <w:sz w:val="22"/>
          <w:szCs w:val="22"/>
        </w:rPr>
      </w:pPr>
      <w:r>
        <w:lastRenderedPageBreak/>
        <w:t>A.9.1.40.</w:t>
      </w:r>
      <w:r>
        <w:rPr>
          <w:lang w:eastAsia="zh-CN"/>
        </w:rPr>
        <w:t>3</w:t>
      </w:r>
      <w:r>
        <w:rPr>
          <w:rFonts w:asciiTheme="minorHAnsi" w:eastAsiaTheme="minorEastAsia" w:hAnsiTheme="minorHAnsi" w:cstheme="minorBidi"/>
          <w:sz w:val="22"/>
          <w:szCs w:val="22"/>
        </w:rPr>
        <w:tab/>
      </w:r>
      <w:r>
        <w:t>Test Requirements</w:t>
      </w:r>
      <w:r>
        <w:tab/>
        <w:t>2841</w:t>
      </w:r>
    </w:p>
    <w:p w:rsidR="007B73D4" w:rsidRDefault="007B73D4">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2841</w:t>
      </w:r>
    </w:p>
    <w:p w:rsidR="007B73D4" w:rsidRDefault="007B73D4">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2841</w:t>
      </w:r>
    </w:p>
    <w:p w:rsidR="007B73D4" w:rsidRDefault="007B73D4">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2841</w:t>
      </w:r>
    </w:p>
    <w:p w:rsidR="007B73D4" w:rsidRDefault="007B73D4">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2844</w:t>
      </w:r>
    </w:p>
    <w:p w:rsidR="007B73D4" w:rsidRDefault="007B73D4">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2844</w:t>
      </w:r>
    </w:p>
    <w:p w:rsidR="007B73D4" w:rsidRDefault="007B73D4">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2844</w:t>
      </w:r>
    </w:p>
    <w:p w:rsidR="007B73D4" w:rsidRDefault="007B73D4">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2844</w:t>
      </w:r>
    </w:p>
    <w:p w:rsidR="007B73D4" w:rsidRDefault="007B73D4">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2847</w:t>
      </w:r>
    </w:p>
    <w:p w:rsidR="007B73D4" w:rsidRDefault="007B73D4">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2847</w:t>
      </w:r>
    </w:p>
    <w:p w:rsidR="007B73D4" w:rsidRDefault="007B73D4">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2847</w:t>
      </w:r>
    </w:p>
    <w:p w:rsidR="007B73D4" w:rsidRDefault="007B73D4">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2847</w:t>
      </w:r>
    </w:p>
    <w:p w:rsidR="007B73D4" w:rsidRDefault="007B73D4">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2848</w:t>
      </w:r>
    </w:p>
    <w:p w:rsidR="007B73D4" w:rsidRDefault="007B73D4">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2849</w:t>
      </w:r>
    </w:p>
    <w:p w:rsidR="007B73D4" w:rsidRDefault="007B73D4">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2849</w:t>
      </w:r>
    </w:p>
    <w:p w:rsidR="007B73D4" w:rsidRDefault="007B73D4">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2849</w:t>
      </w:r>
    </w:p>
    <w:p w:rsidR="007B73D4" w:rsidRDefault="007B73D4">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2854</w:t>
      </w:r>
    </w:p>
    <w:p w:rsidR="007B73D4" w:rsidRDefault="007B73D4">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2854</w:t>
      </w:r>
    </w:p>
    <w:p w:rsidR="007B73D4" w:rsidRDefault="007B73D4">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2854</w:t>
      </w:r>
    </w:p>
    <w:p w:rsidR="007B73D4" w:rsidRDefault="007B73D4">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2854</w:t>
      </w:r>
    </w:p>
    <w:p w:rsidR="007B73D4" w:rsidRDefault="007B73D4">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rsidR="007B73D4" w:rsidRDefault="007B73D4">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rsidR="007B73D4" w:rsidRDefault="007B73D4">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rsidR="007B73D4" w:rsidRDefault="007B73D4">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rsidR="007B73D4" w:rsidRDefault="007B73D4">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rsidR="007B73D4" w:rsidRDefault="007B73D4">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rsidR="007B73D4" w:rsidRDefault="007B73D4">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rsidR="007B73D4" w:rsidRDefault="007B73D4">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rsidR="007B73D4" w:rsidRDefault="007B73D4">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rsidR="007B73D4" w:rsidRDefault="007B73D4">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rsidR="007B73D4" w:rsidRDefault="007B73D4">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rsidR="007B73D4" w:rsidRDefault="007B73D4">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rsidR="007B73D4" w:rsidRDefault="007B73D4">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rsidR="007B73D4" w:rsidRDefault="007B73D4">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rsidR="007B73D4" w:rsidRDefault="007B73D4">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rsidR="007B73D4" w:rsidRDefault="007B73D4">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rsidR="007B73D4" w:rsidRDefault="007B73D4">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2457</w:t>
      </w:r>
    </w:p>
    <w:p w:rsidR="007B73D4" w:rsidRDefault="007B73D4">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rsidR="007B73D4" w:rsidRDefault="007B73D4">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rsidR="007B73D4" w:rsidRDefault="007B73D4">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rsidR="007B73D4" w:rsidRDefault="007B73D4">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rsidR="007B73D4" w:rsidRDefault="007B73D4">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rsidR="007B73D4" w:rsidRDefault="007B73D4">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rsidR="007B73D4" w:rsidRDefault="007B73D4">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rsidR="007B73D4" w:rsidRDefault="007B73D4">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rsidR="007B73D4" w:rsidRDefault="007B73D4">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rsidR="007B73D4" w:rsidRDefault="007B73D4">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rsidR="007B73D4" w:rsidRDefault="007B73D4">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rsidR="007B73D4" w:rsidRDefault="007B73D4">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rsidR="007B73D4" w:rsidRDefault="007B73D4">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rsidR="007B73D4" w:rsidRDefault="007B73D4">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rsidR="007B73D4" w:rsidRDefault="007B73D4">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rsidR="007B73D4" w:rsidRDefault="007B73D4">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rsidR="007B73D4" w:rsidRDefault="007B73D4">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rsidR="007B73D4" w:rsidRDefault="007B73D4">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rsidR="007B73D4" w:rsidRDefault="007B73D4">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rsidR="007B73D4" w:rsidRDefault="007B73D4">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rsidR="007B73D4" w:rsidRDefault="007B73D4">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rsidR="007B73D4" w:rsidRDefault="007B73D4">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rsidR="007B73D4" w:rsidRDefault="007B73D4">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rsidR="007B73D4" w:rsidRDefault="007B73D4">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rsidR="007B73D4" w:rsidRDefault="007B73D4">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rsidR="007B73D4" w:rsidRDefault="007B73D4">
      <w:pPr>
        <w:pStyle w:val="TOC4"/>
        <w:rPr>
          <w:rFonts w:asciiTheme="minorHAnsi" w:eastAsiaTheme="minorEastAsia" w:hAnsiTheme="minorHAnsi" w:cstheme="minorBidi"/>
          <w:sz w:val="22"/>
          <w:szCs w:val="22"/>
        </w:rPr>
      </w:pPr>
      <w:r>
        <w:lastRenderedPageBreak/>
        <w:t>A.9.1.54.1</w:t>
      </w:r>
      <w:r>
        <w:rPr>
          <w:rFonts w:asciiTheme="minorHAnsi" w:eastAsiaTheme="minorEastAsia" w:hAnsiTheme="minorHAnsi" w:cstheme="minorBidi"/>
          <w:sz w:val="22"/>
          <w:szCs w:val="22"/>
        </w:rPr>
        <w:tab/>
      </w:r>
      <w:r>
        <w:t>Test Purpose and Environment</w:t>
      </w:r>
      <w:r>
        <w:tab/>
        <w:t>2482</w:t>
      </w:r>
    </w:p>
    <w:p w:rsidR="007B73D4" w:rsidRDefault="007B73D4">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rsidR="007B73D4" w:rsidRDefault="007B73D4">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rsidR="007B73D4" w:rsidRDefault="007B73D4">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rsidR="007B73D4" w:rsidRDefault="007B73D4">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rsidR="007B73D4" w:rsidRDefault="007B73D4">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rsidR="007B73D4" w:rsidRDefault="007B73D4">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rsidR="007B73D4" w:rsidRDefault="007B73D4">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rsidR="007B73D4" w:rsidRDefault="007B73D4">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rsidR="007B73D4" w:rsidRDefault="007B73D4">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rsidR="007B73D4" w:rsidRDefault="007B73D4">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rsidR="007B73D4" w:rsidRDefault="007B73D4">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rsidR="007B73D4" w:rsidRDefault="007B73D4">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2493</w:t>
      </w:r>
    </w:p>
    <w:p w:rsidR="007B73D4" w:rsidRDefault="007B73D4">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rsidR="007B73D4" w:rsidRDefault="007B73D4">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rsidR="007B73D4" w:rsidRDefault="007B73D4">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rsidR="007B73D4" w:rsidRDefault="007B73D4">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rsidR="007B73D4" w:rsidRDefault="007B73D4">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rsidR="007B73D4" w:rsidRDefault="007B73D4">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rsidR="007B73D4" w:rsidRDefault="007B73D4">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rsidR="007B73D4" w:rsidRDefault="007B73D4">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rsidR="007B73D4" w:rsidRDefault="007B73D4">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rsidR="007B73D4" w:rsidRDefault="007B73D4">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rsidR="007B73D4" w:rsidRDefault="007B73D4">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rsidR="007B73D4" w:rsidRDefault="007B73D4">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rsidR="007B73D4" w:rsidRDefault="007B73D4">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rsidR="007B73D4" w:rsidRDefault="007B73D4">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rsidR="007B73D4" w:rsidRDefault="007B73D4">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rsidR="007B73D4" w:rsidRDefault="007B73D4">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rsidR="007B73D4" w:rsidRDefault="007B73D4">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rsidR="007B73D4" w:rsidRDefault="007B73D4">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rsidR="007B73D4" w:rsidRDefault="007B73D4">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rsidR="007B73D4" w:rsidRDefault="007B73D4">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rsidR="007B73D4" w:rsidRDefault="007B73D4">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rsidR="007B73D4" w:rsidRDefault="007B73D4">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rsidR="007B73D4" w:rsidRDefault="007B73D4">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rsidR="007B73D4" w:rsidRDefault="007B73D4">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2509</w:t>
      </w:r>
    </w:p>
    <w:p w:rsidR="007B73D4" w:rsidRDefault="007B73D4">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rsidR="007B73D4" w:rsidRDefault="007B73D4">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rsidR="007B73D4" w:rsidRDefault="007B73D4">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rsidR="007B73D4" w:rsidRDefault="007B73D4">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rsidR="007B73D4" w:rsidRDefault="007B73D4">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rsidR="007B73D4" w:rsidRDefault="007B73D4">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rsidR="007B73D4" w:rsidRDefault="007B73D4">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rsidR="007B73D4" w:rsidRDefault="007B73D4">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rsidR="007B73D4" w:rsidRDefault="007B73D4">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rsidR="007B73D4" w:rsidRDefault="007B73D4">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rsidR="007B73D4" w:rsidRDefault="007B73D4">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rsidR="007B73D4" w:rsidRDefault="007B73D4">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rsidR="007B73D4" w:rsidRDefault="007B73D4">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rsidR="007B73D4" w:rsidRDefault="007B73D4">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rsidR="007B73D4" w:rsidRDefault="007B73D4">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rsidR="007B73D4" w:rsidRDefault="007B73D4">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rsidR="007B73D4" w:rsidRDefault="007B73D4">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rsidR="007B73D4" w:rsidRDefault="007B73D4">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rsidR="007B73D4" w:rsidRDefault="007B73D4">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rsidR="007B73D4" w:rsidRDefault="007B73D4">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rsidR="007B73D4" w:rsidRDefault="007B73D4">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rsidR="007B73D4" w:rsidRDefault="007B73D4">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rsidR="007B73D4" w:rsidRDefault="007B73D4">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rsidR="007B73D4" w:rsidRDefault="007B73D4">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rsidR="007B73D4" w:rsidRDefault="007B73D4">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rsidR="007B73D4" w:rsidRDefault="007B73D4">
      <w:pPr>
        <w:pStyle w:val="TOC4"/>
        <w:rPr>
          <w:rFonts w:asciiTheme="minorHAnsi" w:eastAsiaTheme="minorEastAsia" w:hAnsiTheme="minorHAnsi" w:cstheme="minorBidi"/>
          <w:sz w:val="22"/>
          <w:szCs w:val="22"/>
        </w:rPr>
      </w:pPr>
      <w:r>
        <w:lastRenderedPageBreak/>
        <w:t>A.9.1.67.3</w:t>
      </w:r>
      <w:r>
        <w:rPr>
          <w:rFonts w:asciiTheme="minorHAnsi" w:eastAsiaTheme="minorEastAsia" w:hAnsiTheme="minorHAnsi" w:cstheme="minorBidi"/>
          <w:sz w:val="22"/>
          <w:szCs w:val="22"/>
        </w:rPr>
        <w:tab/>
      </w:r>
      <w:r>
        <w:t>Test Requirements</w:t>
      </w:r>
      <w:r>
        <w:tab/>
        <w:t>2533</w:t>
      </w:r>
    </w:p>
    <w:p w:rsidR="007B73D4" w:rsidRDefault="007B73D4">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rsidR="007B73D4" w:rsidRDefault="007B73D4">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rsidR="007B73D4" w:rsidRDefault="007B73D4">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rsidR="007B73D4" w:rsidRDefault="007B73D4">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rsidR="007B73D4" w:rsidRDefault="007B73D4">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rsidR="007B73D4" w:rsidRDefault="007B73D4">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rsidR="007B73D4" w:rsidRDefault="007B73D4">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rsidR="007B73D4" w:rsidRDefault="007B73D4">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rsidR="007B73D4" w:rsidRDefault="007B73D4">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rsidR="007B73D4" w:rsidRDefault="007B73D4">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rsidR="007B73D4" w:rsidRDefault="007B73D4">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rsidR="007B73D4" w:rsidRDefault="007B73D4">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2555</w:t>
      </w:r>
    </w:p>
    <w:p w:rsidR="007B73D4" w:rsidRDefault="007B73D4">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rsidR="007B73D4" w:rsidRDefault="007B73D4">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rsidR="007B73D4" w:rsidRDefault="007B73D4">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rsidR="007B73D4" w:rsidRDefault="007B73D4">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rsidR="007B73D4" w:rsidRDefault="007B73D4">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rsidR="007B73D4" w:rsidRDefault="007B73D4">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rsidR="007B73D4" w:rsidRDefault="007B73D4">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rsidR="007B73D4" w:rsidRDefault="007B73D4">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rsidR="007B73D4" w:rsidRDefault="007B73D4">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rsidR="007B73D4" w:rsidRDefault="007B73D4">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rsidR="007B73D4" w:rsidRDefault="007B73D4">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rsidR="007B73D4" w:rsidRDefault="007B73D4">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rsidR="007B73D4" w:rsidRDefault="007B73D4">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rsidR="007B73D4" w:rsidRDefault="007B73D4">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rsidR="007B73D4" w:rsidRDefault="007B73D4">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rsidR="007B73D4" w:rsidRDefault="007B73D4">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rsidR="007B73D4" w:rsidRDefault="007B73D4">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rsidR="007B73D4" w:rsidRDefault="007B73D4">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rsidR="007B73D4" w:rsidRDefault="007B73D4">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rsidR="007B73D4" w:rsidRDefault="007B73D4">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rsidR="007B73D4" w:rsidRDefault="007B73D4">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rsidR="007B73D4" w:rsidRDefault="007B73D4">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rsidR="007B73D4" w:rsidRDefault="007B73D4">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rsidR="007B73D4" w:rsidRDefault="007B73D4">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2590</w:t>
      </w:r>
    </w:p>
    <w:p w:rsidR="007B73D4" w:rsidRDefault="007B73D4">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rsidR="007B73D4" w:rsidRDefault="007B73D4">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rsidR="007B73D4" w:rsidRDefault="007B73D4">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rsidR="007B73D4" w:rsidRDefault="007B73D4">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rsidR="007B73D4" w:rsidRDefault="007B73D4">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rsidR="007B73D4" w:rsidRDefault="007B73D4">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rsidR="007B73D4" w:rsidRDefault="007B73D4">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rsidR="007B73D4" w:rsidRDefault="007B73D4">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rsidR="007B73D4" w:rsidRDefault="007B73D4">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rsidR="007B73D4" w:rsidRDefault="007B73D4">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rsidR="007B73D4" w:rsidRDefault="007B73D4">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rsidR="007B73D4" w:rsidRDefault="007B73D4">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rsidR="007B73D4" w:rsidRDefault="007B73D4">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rsidR="007B73D4" w:rsidRDefault="007B73D4">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rsidR="007B73D4" w:rsidRDefault="007B73D4">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rsidR="007B73D4" w:rsidRDefault="007B73D4">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rsidR="007B73D4" w:rsidRDefault="007B73D4">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rsidR="007B73D4" w:rsidRDefault="007B73D4">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rsidR="007B73D4" w:rsidRDefault="007B73D4">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rsidR="007B73D4" w:rsidRDefault="007B73D4">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rsidR="007B73D4" w:rsidRDefault="007B73D4">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rsidR="007B73D4" w:rsidRDefault="007B73D4">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rsidR="007B73D4" w:rsidRDefault="007B73D4">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rsidR="007B73D4" w:rsidRDefault="007B73D4">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rsidR="007B73D4" w:rsidRDefault="007B73D4">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rsidR="007B73D4" w:rsidRDefault="007B73D4">
      <w:pPr>
        <w:pStyle w:val="TOC3"/>
        <w:rPr>
          <w:rFonts w:asciiTheme="minorHAnsi" w:eastAsiaTheme="minorEastAsia" w:hAnsiTheme="minorHAnsi" w:cstheme="minorBidi"/>
          <w:sz w:val="22"/>
          <w:szCs w:val="22"/>
        </w:rPr>
      </w:pPr>
      <w:r>
        <w:lastRenderedPageBreak/>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rsidR="007B73D4" w:rsidRDefault="007B73D4">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rsidR="007B73D4" w:rsidRDefault="007B73D4">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rsidR="007B73D4" w:rsidRDefault="007B73D4">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rsidR="007B73D4" w:rsidRDefault="007B73D4">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rsidR="007B73D4" w:rsidRDefault="007B73D4">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rsidR="007B73D4" w:rsidRDefault="007B73D4">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rsidR="007B73D4" w:rsidRDefault="007B73D4">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rsidR="007B73D4" w:rsidRDefault="007B73D4">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rsidR="007B73D4" w:rsidRDefault="007B73D4">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rsidR="007B73D4" w:rsidRDefault="007B73D4">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rsidR="007B73D4" w:rsidRDefault="007B73D4">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rsidR="007B73D4" w:rsidRDefault="007B73D4">
      <w:pPr>
        <w:pStyle w:val="TOC3"/>
        <w:rPr>
          <w:rFonts w:asciiTheme="minorHAnsi" w:eastAsiaTheme="minorEastAsia" w:hAnsiTheme="minorHAnsi" w:cstheme="minorBidi"/>
          <w:sz w:val="22"/>
          <w:szCs w:val="22"/>
        </w:rPr>
      </w:pPr>
      <w:r w:rsidRPr="007B73D4">
        <w:t>A.9.2.13</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A.9.2.13.1</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A.9.2.13.2</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A.9.2.13.3</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3"/>
        <w:rPr>
          <w:rFonts w:asciiTheme="minorHAnsi" w:eastAsiaTheme="minorEastAsia" w:hAnsiTheme="minorHAnsi" w:cstheme="minorBidi"/>
          <w:sz w:val="22"/>
          <w:szCs w:val="22"/>
        </w:rPr>
      </w:pPr>
      <w:r w:rsidRPr="007B73D4">
        <w:t>A.9.2.14</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A.9.2.14.1</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rsidRPr="007B73D4">
        <w:t>A.9.2.14.2</w:t>
      </w:r>
      <w:r w:rsidRPr="007B73D4">
        <w:rPr>
          <w:rFonts w:asciiTheme="minorHAnsi" w:eastAsiaTheme="minorEastAsia" w:hAnsiTheme="minorHAnsi" w:cstheme="minorBidi"/>
          <w:sz w:val="22"/>
          <w:szCs w:val="22"/>
        </w:rPr>
        <w:tab/>
      </w:r>
      <w:r w:rsidRPr="002D7B17">
        <w:rPr>
          <w:lang w:val="fi-FI"/>
        </w:rPr>
        <w:t>Void</w:t>
      </w:r>
      <w:r>
        <w:tab/>
        <w:t>2620</w:t>
      </w:r>
    </w:p>
    <w:p w:rsidR="007B73D4" w:rsidRDefault="007B73D4">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rsidR="007B73D4" w:rsidRDefault="007B73D4">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rsidR="007B73D4" w:rsidRDefault="007B73D4">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rsidR="007B73D4" w:rsidRDefault="007B73D4">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rsidR="007B73D4" w:rsidRDefault="007B73D4">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rsidR="007B73D4" w:rsidRDefault="007B73D4">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rsidR="007B73D4" w:rsidRDefault="007B73D4">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rsidR="007B73D4" w:rsidRDefault="007B73D4">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rsidR="007B73D4" w:rsidRDefault="007B73D4">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rsidR="007B73D4" w:rsidRDefault="007B73D4">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rsidR="007B73D4" w:rsidRDefault="007B73D4">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rsidR="007B73D4" w:rsidRDefault="007B73D4">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rsidR="007B73D4" w:rsidRDefault="007B73D4">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rsidR="007B73D4" w:rsidRDefault="007B73D4">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rsidR="007B73D4" w:rsidRDefault="007B73D4">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rsidR="007B73D4" w:rsidRDefault="007B73D4">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2631</w:t>
      </w:r>
    </w:p>
    <w:p w:rsidR="007B73D4" w:rsidRDefault="007B73D4">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rsidR="007B73D4" w:rsidRDefault="007B73D4">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rsidR="007B73D4" w:rsidRDefault="007B73D4">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rsidR="007B73D4" w:rsidRDefault="007B73D4">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rsidR="007B73D4" w:rsidRDefault="007B73D4">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rsidR="007B73D4" w:rsidRDefault="007B73D4">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rsidR="007B73D4" w:rsidRDefault="007B73D4">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rsidR="007B73D4" w:rsidRDefault="007B73D4">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rsidR="007B73D4" w:rsidRDefault="007B73D4">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rsidR="007B73D4" w:rsidRDefault="007B73D4">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rsidR="007B73D4" w:rsidRDefault="007B73D4">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rsidR="007B73D4" w:rsidRDefault="007B73D4">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rsidR="007B73D4" w:rsidRDefault="007B73D4">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rsidR="007B73D4" w:rsidRDefault="007B73D4">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rsidR="007B73D4" w:rsidRDefault="007B73D4">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rsidR="007B73D4" w:rsidRDefault="007B73D4">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rsidR="007B73D4" w:rsidRDefault="007B73D4">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rsidR="007B73D4" w:rsidRDefault="007B73D4">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rsidR="007B73D4" w:rsidRDefault="007B73D4">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rsidR="007B73D4" w:rsidRDefault="007B73D4">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rsidR="007B73D4" w:rsidRDefault="007B73D4">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rsidR="007B73D4" w:rsidRDefault="007B73D4">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rsidR="007B73D4" w:rsidRDefault="007B73D4">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rsidR="007B73D4" w:rsidRDefault="007B73D4">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rsidR="007B73D4" w:rsidRDefault="007B73D4">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rsidR="007B73D4" w:rsidRDefault="007B73D4">
      <w:pPr>
        <w:pStyle w:val="TOC3"/>
        <w:rPr>
          <w:rFonts w:asciiTheme="minorHAnsi" w:eastAsiaTheme="minorEastAsia" w:hAnsiTheme="minorHAnsi" w:cstheme="minorBidi"/>
          <w:sz w:val="22"/>
          <w:szCs w:val="22"/>
        </w:rPr>
      </w:pPr>
      <w:r>
        <w:lastRenderedPageBreak/>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rsidR="007B73D4" w:rsidRDefault="007B73D4">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rsidR="007B73D4" w:rsidRDefault="007B73D4">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rsidR="007B73D4" w:rsidRDefault="007B73D4">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rsidR="007B73D4" w:rsidRDefault="007B73D4">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rsidR="007B73D4" w:rsidRDefault="007B73D4">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rsidR="007B73D4" w:rsidRDefault="007B73D4">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rsidR="007B73D4" w:rsidRDefault="007B73D4">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rsidR="007B73D4" w:rsidRDefault="007B73D4">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rsidR="007B73D4" w:rsidRDefault="007B73D4">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rsidR="007B73D4" w:rsidRDefault="007B73D4">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rsidR="007B73D4" w:rsidRDefault="007B73D4">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rsidR="007B73D4" w:rsidRDefault="007B73D4">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2657</w:t>
      </w:r>
    </w:p>
    <w:p w:rsidR="007B73D4" w:rsidRDefault="007B73D4">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rsidR="007B73D4" w:rsidRDefault="007B73D4">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rsidR="007B73D4" w:rsidRDefault="007B73D4">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rsidR="007B73D4" w:rsidRDefault="007B73D4">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rsidR="007B73D4" w:rsidRDefault="007B73D4">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rsidR="007B73D4" w:rsidRDefault="007B73D4">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rsidR="007B73D4" w:rsidRDefault="007B73D4">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rsidR="007B73D4" w:rsidRDefault="007B73D4">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rsidR="007B73D4" w:rsidRDefault="007B73D4">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rsidR="007B73D4" w:rsidRDefault="007B73D4">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rsidR="007B73D4" w:rsidRDefault="007B73D4">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rsidR="007B73D4" w:rsidRDefault="007B73D4">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rsidR="007B73D4" w:rsidRDefault="007B73D4">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rsidR="007B73D4" w:rsidRDefault="007B73D4">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rsidR="007B73D4" w:rsidRDefault="007B73D4">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rsidR="007B73D4" w:rsidRDefault="007B73D4">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rsidR="007B73D4" w:rsidRDefault="007B73D4">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rsidR="007B73D4" w:rsidRDefault="007B73D4">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rsidR="007B73D4" w:rsidRDefault="007B73D4">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rsidR="007B73D4" w:rsidRDefault="007B73D4">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rsidR="007B73D4" w:rsidRDefault="007B73D4">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rsidR="007B73D4" w:rsidRDefault="007B73D4">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2672</w:t>
      </w:r>
    </w:p>
    <w:p w:rsidR="007B73D4" w:rsidRDefault="007B73D4">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rsidR="007B73D4" w:rsidRDefault="007B73D4">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rsidR="007B73D4" w:rsidRDefault="007B73D4">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rsidR="007B73D4" w:rsidRDefault="007B73D4">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rsidR="007B73D4" w:rsidRDefault="007B73D4">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rsidR="007B73D4" w:rsidRDefault="007B73D4">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rsidR="007B73D4" w:rsidRDefault="007B73D4">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rsidR="007B73D4" w:rsidRDefault="007B73D4">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rsidR="007B73D4" w:rsidRDefault="007B73D4">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rsidR="007B73D4" w:rsidRDefault="007B73D4">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rsidR="007B73D4" w:rsidRDefault="007B73D4">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rsidR="007B73D4" w:rsidRDefault="007B73D4">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rsidR="007B73D4" w:rsidRDefault="007B73D4">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rsidR="007B73D4" w:rsidRDefault="007B73D4">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rsidR="007B73D4" w:rsidRDefault="007B73D4">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rsidR="007B73D4" w:rsidRDefault="007B73D4">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rsidR="007B73D4" w:rsidRDefault="007B73D4">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rsidR="007B73D4" w:rsidRDefault="007B73D4">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rsidR="007B73D4" w:rsidRDefault="007B73D4">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rsidR="007B73D4" w:rsidRDefault="007B73D4">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rsidR="007B73D4" w:rsidRDefault="007B73D4">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rsidR="007B73D4" w:rsidRDefault="007B73D4">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rsidR="007B73D4" w:rsidRDefault="007B73D4">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rsidR="007B73D4" w:rsidRDefault="007B73D4">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rsidR="007B73D4" w:rsidRDefault="007B73D4">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rsidR="007B73D4" w:rsidRDefault="007B73D4">
      <w:pPr>
        <w:pStyle w:val="TOC3"/>
        <w:rPr>
          <w:rFonts w:asciiTheme="minorHAnsi" w:eastAsiaTheme="minorEastAsia" w:hAnsiTheme="minorHAnsi" w:cstheme="minorBidi"/>
          <w:sz w:val="22"/>
          <w:szCs w:val="22"/>
        </w:rPr>
      </w:pPr>
      <w:r>
        <w:lastRenderedPageBreak/>
        <w:t>A.9.2.40</w:t>
      </w:r>
      <w:r>
        <w:rPr>
          <w:rFonts w:asciiTheme="minorHAnsi" w:eastAsiaTheme="minorEastAsia" w:hAnsiTheme="minorHAnsi" w:cstheme="minorBidi"/>
          <w:sz w:val="22"/>
          <w:szCs w:val="22"/>
        </w:rPr>
        <w:tab/>
      </w:r>
      <w:r>
        <w:t>3 DL FDD RSRQ for E-UTRAN in Carrier Aggregation</w:t>
      </w:r>
      <w:r>
        <w:tab/>
        <w:t>2694</w:t>
      </w:r>
    </w:p>
    <w:p w:rsidR="007B73D4" w:rsidRDefault="007B73D4">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rsidR="007B73D4" w:rsidRDefault="007B73D4">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rsidR="007B73D4" w:rsidRDefault="007B73D4">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rsidR="007B73D4" w:rsidRDefault="007B73D4">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2698</w:t>
      </w:r>
    </w:p>
    <w:p w:rsidR="007B73D4" w:rsidRDefault="007B73D4">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rsidR="007B73D4" w:rsidRDefault="007B73D4">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rsidR="007B73D4" w:rsidRDefault="007B73D4">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rsidR="007B73D4" w:rsidRDefault="007B73D4">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rsidR="007B73D4" w:rsidRDefault="007B73D4">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rsidR="007B73D4" w:rsidRDefault="007B73D4">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rsidR="007B73D4" w:rsidRDefault="007B73D4">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rsidR="007B73D4" w:rsidRDefault="007B73D4">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rsidR="007B73D4" w:rsidRDefault="007B73D4">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rsidR="007B73D4" w:rsidRDefault="007B73D4">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rsidR="007B73D4" w:rsidRDefault="007B73D4">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rsidR="007B73D4" w:rsidRDefault="007B73D4">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rsidR="007B73D4" w:rsidRDefault="007B73D4">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rsidR="007B73D4" w:rsidRDefault="007B73D4">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rsidR="007B73D4" w:rsidRDefault="007B73D4">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rsidR="007B73D4" w:rsidRDefault="007B73D4">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rsidR="007B73D4" w:rsidRDefault="007B73D4">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rsidR="007B73D4" w:rsidRDefault="007B73D4">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rsidR="007B73D4" w:rsidRDefault="007B73D4">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rsidR="007B73D4" w:rsidRDefault="007B73D4">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rsidR="007B73D4" w:rsidRDefault="007B73D4">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rsidR="007B73D4" w:rsidRDefault="007B73D4">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rsidR="007B73D4" w:rsidRDefault="007B73D4">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rsidR="007B73D4" w:rsidRDefault="007B73D4">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rsidR="007B73D4" w:rsidRDefault="007B73D4">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rsidR="007B73D4" w:rsidRDefault="007B73D4">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rsidR="007B73D4" w:rsidRDefault="007B73D4">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rsidR="007B73D4" w:rsidRDefault="007B73D4">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rsidR="007B73D4" w:rsidRDefault="007B73D4">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rsidR="007B73D4" w:rsidRDefault="007B73D4">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rsidR="007B73D4" w:rsidRDefault="007B73D4">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rsidR="007B73D4" w:rsidRDefault="007B73D4">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2729</w:t>
      </w:r>
    </w:p>
    <w:p w:rsidR="007B73D4" w:rsidRDefault="007B73D4">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rsidR="007B73D4" w:rsidRDefault="007B73D4">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rsidR="007B73D4" w:rsidRDefault="007B73D4">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rsidR="007B73D4" w:rsidRDefault="007B73D4">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2736</w:t>
      </w:r>
    </w:p>
    <w:p w:rsidR="007B73D4" w:rsidRDefault="007B73D4">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rsidR="007B73D4" w:rsidRDefault="007B73D4">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rsidR="007B73D4" w:rsidRDefault="007B73D4">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rsidR="007B73D4" w:rsidRDefault="007B73D4">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2742</w:t>
      </w:r>
    </w:p>
    <w:p w:rsidR="007B73D4" w:rsidRDefault="007B73D4">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rsidR="007B73D4" w:rsidRDefault="007B73D4">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rsidR="007B73D4" w:rsidRDefault="007B73D4">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rsidR="007B73D4" w:rsidRDefault="007B73D4">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2747</w:t>
      </w:r>
    </w:p>
    <w:p w:rsidR="007B73D4" w:rsidRDefault="007B73D4">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rsidR="007B73D4" w:rsidRDefault="007B73D4">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rsidR="007B73D4" w:rsidRDefault="007B73D4">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rsidR="007B73D4" w:rsidRDefault="007B73D4">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2751</w:t>
      </w:r>
    </w:p>
    <w:p w:rsidR="007B73D4" w:rsidRDefault="007B73D4">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rsidR="007B73D4" w:rsidRDefault="007B73D4">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rsidR="007B73D4" w:rsidRDefault="007B73D4">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rsidR="007B73D4" w:rsidRDefault="007B73D4">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2758</w:t>
      </w:r>
    </w:p>
    <w:p w:rsidR="007B73D4" w:rsidRDefault="007B73D4">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rsidR="007B73D4" w:rsidRDefault="007B73D4">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rsidR="007B73D4" w:rsidRDefault="007B73D4">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rsidR="007B73D4" w:rsidRDefault="007B73D4">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rsidR="007B73D4" w:rsidRDefault="007B73D4">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rsidR="007B73D4" w:rsidRDefault="007B73D4">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rsidR="007B73D4" w:rsidRDefault="007B73D4">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rsidR="007B73D4" w:rsidRDefault="007B73D4">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rsidR="007B73D4" w:rsidRDefault="007B73D4">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rsidR="007B73D4" w:rsidRDefault="007B73D4">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rsidR="007B73D4" w:rsidRDefault="007B73D4">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rsidR="007B73D4" w:rsidRDefault="007B73D4">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rsidR="007B73D4" w:rsidRDefault="007B73D4">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rsidR="007B73D4" w:rsidRDefault="007B73D4">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rsidR="007B73D4" w:rsidRDefault="007B73D4">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rsidR="007B73D4" w:rsidRDefault="007B73D4">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rsidR="007B73D4" w:rsidRDefault="007B73D4">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rsidR="007B73D4" w:rsidRDefault="007B73D4">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rsidR="007B73D4" w:rsidRDefault="007B73D4">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rsidR="007B73D4" w:rsidRDefault="007B73D4">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rsidR="007B73D4" w:rsidRDefault="007B73D4">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rsidR="007B73D4" w:rsidRDefault="007B73D4">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rsidR="007B73D4" w:rsidRDefault="007B73D4">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rsidR="007B73D4" w:rsidRDefault="007B73D4">
      <w:pPr>
        <w:pStyle w:val="TOC2"/>
        <w:rPr>
          <w:rFonts w:asciiTheme="minorHAnsi" w:eastAsiaTheme="minorEastAsia" w:hAnsiTheme="minorHAnsi" w:cstheme="minorBidi"/>
          <w:sz w:val="22"/>
          <w:szCs w:val="22"/>
        </w:rPr>
      </w:pPr>
      <w:r w:rsidRPr="007B73D4">
        <w:t>A.9.3</w:t>
      </w:r>
      <w:r w:rsidRPr="007B73D4">
        <w:rPr>
          <w:rFonts w:asciiTheme="minorHAnsi" w:hAnsiTheme="minorHAnsi" w:cstheme="minorBidi"/>
          <w:sz w:val="22"/>
          <w:szCs w:val="22"/>
        </w:rPr>
        <w:tab/>
      </w:r>
      <w:r w:rsidRPr="002D7B17">
        <w:rPr>
          <w:rFonts w:eastAsia="SimSun"/>
          <w:lang w:val="sv-SE" w:eastAsia="zh-CN"/>
        </w:rPr>
        <w:t>UTRAN FDD CPICH RSCP</w:t>
      </w:r>
      <w:r>
        <w:tab/>
        <w:t>2792</w:t>
      </w:r>
    </w:p>
    <w:p w:rsidR="007B73D4" w:rsidRDefault="007B73D4">
      <w:pPr>
        <w:pStyle w:val="TOC3"/>
        <w:rPr>
          <w:rFonts w:asciiTheme="minorHAnsi" w:eastAsiaTheme="minorEastAsia" w:hAnsiTheme="minorHAnsi" w:cstheme="minorBidi"/>
          <w:sz w:val="22"/>
          <w:szCs w:val="22"/>
        </w:rPr>
      </w:pPr>
      <w:r w:rsidRPr="007B73D4">
        <w:t>A.9.3.1</w:t>
      </w:r>
      <w:r w:rsidRPr="007B73D4">
        <w:rPr>
          <w:rFonts w:asciiTheme="minorHAnsi" w:eastAsiaTheme="minorEastAsia" w:hAnsiTheme="minorHAnsi" w:cstheme="minorBidi"/>
          <w:sz w:val="22"/>
          <w:szCs w:val="22"/>
        </w:rPr>
        <w:tab/>
      </w:r>
      <w:r w:rsidRPr="002D7B17">
        <w:rPr>
          <w:bCs/>
          <w:lang w:val="sv-SE"/>
        </w:rPr>
        <w:t>E-UTRAN FDD</w:t>
      </w:r>
      <w:r>
        <w:tab/>
        <w:t>2792</w:t>
      </w:r>
    </w:p>
    <w:p w:rsidR="007B73D4" w:rsidRDefault="007B73D4">
      <w:pPr>
        <w:pStyle w:val="TOC4"/>
        <w:rPr>
          <w:rFonts w:asciiTheme="minorHAnsi" w:eastAsiaTheme="minorEastAsia" w:hAnsiTheme="minorHAnsi" w:cstheme="minorBidi"/>
          <w:sz w:val="22"/>
          <w:szCs w:val="22"/>
        </w:rPr>
      </w:pPr>
      <w:r w:rsidRPr="007B73D4">
        <w:t>A.9.3.1.1</w:t>
      </w:r>
      <w:r w:rsidRPr="007B73D4">
        <w:rPr>
          <w:rFonts w:asciiTheme="minorHAnsi" w:eastAsiaTheme="minorEastAsia" w:hAnsiTheme="minorHAnsi"/>
          <w:sz w:val="22"/>
          <w:szCs w:val="22"/>
        </w:rPr>
        <w:tab/>
      </w:r>
      <w:r w:rsidRPr="002D7B17">
        <w:rPr>
          <w:rFonts w:cs="v4.2.0"/>
          <w:snapToGrid w:val="0"/>
        </w:rPr>
        <w:t>Test Purpose and Environment</w:t>
      </w:r>
      <w:r>
        <w:tab/>
        <w:t>2792</w:t>
      </w:r>
    </w:p>
    <w:p w:rsidR="007B73D4" w:rsidRDefault="007B73D4">
      <w:pPr>
        <w:pStyle w:val="TOC4"/>
        <w:rPr>
          <w:rFonts w:asciiTheme="minorHAnsi" w:eastAsiaTheme="minorEastAsia" w:hAnsiTheme="minorHAnsi" w:cstheme="minorBidi"/>
          <w:sz w:val="22"/>
          <w:szCs w:val="22"/>
        </w:rPr>
      </w:pPr>
      <w:r w:rsidRPr="007B73D4">
        <w:t>A.9.3.1.2</w:t>
      </w:r>
      <w:r w:rsidRPr="007B73D4">
        <w:rPr>
          <w:rFonts w:asciiTheme="minorHAnsi" w:eastAsiaTheme="minorEastAsia" w:hAnsiTheme="minorHAnsi" w:cstheme="minorBidi"/>
          <w:sz w:val="22"/>
          <w:szCs w:val="22"/>
        </w:rPr>
        <w:tab/>
      </w:r>
      <w:r w:rsidRPr="002D7B17">
        <w:rPr>
          <w:snapToGrid w:val="0"/>
        </w:rPr>
        <w:t>Parameters</w:t>
      </w:r>
      <w:r>
        <w:tab/>
        <w:t>2792</w:t>
      </w:r>
    </w:p>
    <w:p w:rsidR="007B73D4" w:rsidRDefault="007B73D4">
      <w:pPr>
        <w:pStyle w:val="TOC4"/>
        <w:rPr>
          <w:rFonts w:asciiTheme="minorHAnsi" w:eastAsiaTheme="minorEastAsia" w:hAnsiTheme="minorHAnsi" w:cstheme="minorBidi"/>
          <w:sz w:val="22"/>
          <w:szCs w:val="22"/>
        </w:rPr>
      </w:pPr>
      <w:r w:rsidRPr="007B73D4">
        <w:t>A.9.3.1.3</w:t>
      </w:r>
      <w:r w:rsidRPr="007B73D4">
        <w:rPr>
          <w:rFonts w:asciiTheme="minorHAnsi" w:eastAsiaTheme="minorEastAsia" w:hAnsiTheme="minorHAnsi"/>
          <w:sz w:val="22"/>
          <w:szCs w:val="22"/>
        </w:rPr>
        <w:tab/>
      </w:r>
      <w:r w:rsidRPr="002D7B17">
        <w:rPr>
          <w:rFonts w:cs="v4.2.0"/>
          <w:snapToGrid w:val="0"/>
        </w:rPr>
        <w:t>Test Requirements</w:t>
      </w:r>
      <w:r>
        <w:tab/>
        <w:t>2794</w:t>
      </w:r>
    </w:p>
    <w:p w:rsidR="007B73D4" w:rsidRDefault="007B73D4">
      <w:pPr>
        <w:pStyle w:val="TOC4"/>
        <w:rPr>
          <w:rFonts w:asciiTheme="minorHAnsi" w:eastAsiaTheme="minorEastAsia" w:hAnsiTheme="minorHAnsi" w:cstheme="minorBidi"/>
          <w:sz w:val="22"/>
          <w:szCs w:val="22"/>
        </w:rPr>
      </w:pPr>
      <w:r>
        <w:t xml:space="preserve">A.9.3.2 </w:t>
      </w:r>
      <w:r w:rsidRPr="002D7B17">
        <w:rPr>
          <w:bCs/>
        </w:rPr>
        <w:t>E-UTRAN TDD</w:t>
      </w:r>
      <w:r>
        <w:tab/>
        <w:t>2794</w:t>
      </w:r>
    </w:p>
    <w:p w:rsidR="007B73D4" w:rsidRDefault="007B73D4">
      <w:pPr>
        <w:pStyle w:val="TOC4"/>
        <w:rPr>
          <w:rFonts w:asciiTheme="minorHAnsi" w:eastAsiaTheme="minorEastAsia" w:hAnsiTheme="minorHAnsi" w:cstheme="minorBidi"/>
          <w:sz w:val="22"/>
          <w:szCs w:val="22"/>
        </w:rPr>
      </w:pPr>
      <w:r w:rsidRPr="007B73D4">
        <w:t>A.9.3.2.1</w:t>
      </w:r>
      <w:r w:rsidRPr="007B73D4">
        <w:rPr>
          <w:rFonts w:asciiTheme="minorHAnsi" w:eastAsiaTheme="minorEastAsia" w:hAnsiTheme="minorHAnsi"/>
          <w:sz w:val="22"/>
          <w:szCs w:val="22"/>
        </w:rPr>
        <w:tab/>
      </w:r>
      <w:r w:rsidRPr="002D7B17">
        <w:rPr>
          <w:rFonts w:cs="v4.2.0"/>
          <w:snapToGrid w:val="0"/>
        </w:rPr>
        <w:t>Test Purpose and Environment</w:t>
      </w:r>
      <w:r>
        <w:tab/>
        <w:t>2794</w:t>
      </w:r>
    </w:p>
    <w:p w:rsidR="007B73D4" w:rsidRDefault="007B73D4">
      <w:pPr>
        <w:pStyle w:val="TOC4"/>
        <w:rPr>
          <w:rFonts w:asciiTheme="minorHAnsi" w:eastAsiaTheme="minorEastAsia" w:hAnsiTheme="minorHAnsi" w:cstheme="minorBidi"/>
          <w:sz w:val="22"/>
          <w:szCs w:val="22"/>
        </w:rPr>
      </w:pPr>
      <w:r w:rsidRPr="007B73D4">
        <w:t>A.9.3.2.2</w:t>
      </w:r>
      <w:r w:rsidRPr="007B73D4">
        <w:rPr>
          <w:rFonts w:asciiTheme="minorHAnsi" w:eastAsiaTheme="minorEastAsia" w:hAnsiTheme="minorHAnsi" w:cstheme="minorBidi"/>
          <w:sz w:val="22"/>
          <w:szCs w:val="22"/>
        </w:rPr>
        <w:tab/>
      </w:r>
      <w:r w:rsidRPr="002D7B17">
        <w:rPr>
          <w:snapToGrid w:val="0"/>
        </w:rPr>
        <w:t>Parameters</w:t>
      </w:r>
      <w:r>
        <w:tab/>
        <w:t>2794</w:t>
      </w:r>
    </w:p>
    <w:p w:rsidR="007B73D4" w:rsidRDefault="007B73D4">
      <w:pPr>
        <w:pStyle w:val="TOC4"/>
        <w:rPr>
          <w:rFonts w:asciiTheme="minorHAnsi" w:eastAsiaTheme="minorEastAsia" w:hAnsiTheme="minorHAnsi" w:cstheme="minorBidi"/>
          <w:sz w:val="22"/>
          <w:szCs w:val="22"/>
        </w:rPr>
      </w:pPr>
      <w:r w:rsidRPr="007B73D4">
        <w:t>A.9.3.2.3</w:t>
      </w:r>
      <w:r w:rsidRPr="007B73D4">
        <w:rPr>
          <w:rFonts w:asciiTheme="minorHAnsi" w:eastAsiaTheme="minorEastAsia" w:hAnsiTheme="minorHAnsi"/>
          <w:sz w:val="22"/>
          <w:szCs w:val="22"/>
        </w:rPr>
        <w:tab/>
      </w:r>
      <w:r w:rsidRPr="002D7B17">
        <w:rPr>
          <w:rFonts w:cs="v4.2.0"/>
          <w:snapToGrid w:val="0"/>
        </w:rPr>
        <w:t>Test Requirements</w:t>
      </w:r>
      <w:r>
        <w:tab/>
        <w:t>2797</w:t>
      </w:r>
    </w:p>
    <w:p w:rsidR="007B73D4" w:rsidRDefault="007B73D4">
      <w:pPr>
        <w:pStyle w:val="TOC3"/>
        <w:rPr>
          <w:rFonts w:asciiTheme="minorHAnsi" w:eastAsiaTheme="minorEastAsia" w:hAnsiTheme="minorHAnsi" w:cstheme="minorBidi"/>
          <w:sz w:val="22"/>
          <w:szCs w:val="22"/>
        </w:rPr>
      </w:pPr>
      <w:r w:rsidRPr="007B73D4">
        <w:t>A.9.3.</w:t>
      </w:r>
      <w:r w:rsidRPr="007B73D4">
        <w:rPr>
          <w:lang w:eastAsia="zh-CN"/>
        </w:rPr>
        <w:t>3</w:t>
      </w:r>
      <w:r w:rsidRPr="007B73D4">
        <w:rPr>
          <w:rFonts w:asciiTheme="minorHAnsi" w:eastAsiaTheme="minorEastAsia" w:hAnsiTheme="minorHAnsi" w:cstheme="minorBidi"/>
          <w:sz w:val="22"/>
          <w:szCs w:val="22"/>
        </w:rPr>
        <w:tab/>
      </w:r>
      <w:r w:rsidRPr="002D7B17">
        <w:rPr>
          <w:lang w:val="de-DE"/>
        </w:rPr>
        <w:t>E-UTRAN FDD</w:t>
      </w:r>
      <w:r w:rsidRPr="002D7B17">
        <w:rPr>
          <w:lang w:val="de-DE" w:eastAsia="zh-CN"/>
        </w:rPr>
        <w:t xml:space="preserve"> for 5MHz Bandwidth</w:t>
      </w:r>
      <w:r>
        <w:tab/>
        <w:t>2797</w:t>
      </w:r>
    </w:p>
    <w:p w:rsidR="007B73D4" w:rsidRDefault="007B73D4">
      <w:pPr>
        <w:pStyle w:val="TOC4"/>
        <w:rPr>
          <w:rFonts w:asciiTheme="minorHAnsi" w:eastAsiaTheme="minorEastAsia" w:hAnsiTheme="minorHAnsi" w:cstheme="minorBidi"/>
          <w:sz w:val="22"/>
          <w:szCs w:val="22"/>
        </w:rPr>
      </w:pPr>
      <w:r w:rsidRPr="007B73D4">
        <w:t>A.9.3.</w:t>
      </w:r>
      <w:r w:rsidRPr="007B73D4">
        <w:rPr>
          <w:lang w:eastAsia="zh-CN"/>
        </w:rPr>
        <w:t>3</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2797</w:t>
      </w:r>
    </w:p>
    <w:p w:rsidR="007B73D4" w:rsidRDefault="007B73D4">
      <w:pPr>
        <w:pStyle w:val="TOC4"/>
        <w:rPr>
          <w:rFonts w:asciiTheme="minorHAnsi" w:eastAsiaTheme="minorEastAsia" w:hAnsiTheme="minorHAnsi" w:cstheme="minorBidi"/>
          <w:sz w:val="22"/>
          <w:szCs w:val="22"/>
        </w:rPr>
      </w:pPr>
      <w:r w:rsidRPr="007B73D4">
        <w:t>A.9.3.</w:t>
      </w:r>
      <w:r w:rsidRPr="007B73D4">
        <w:rPr>
          <w:lang w:eastAsia="zh-CN"/>
        </w:rPr>
        <w:t>3</w:t>
      </w:r>
      <w:r w:rsidRPr="007B73D4">
        <w:t>.2</w:t>
      </w:r>
      <w:r w:rsidRPr="007B73D4">
        <w:rPr>
          <w:rFonts w:asciiTheme="minorHAnsi" w:eastAsiaTheme="minorEastAsia" w:hAnsiTheme="minorHAnsi" w:cstheme="minorBidi"/>
          <w:sz w:val="22"/>
          <w:szCs w:val="22"/>
        </w:rPr>
        <w:tab/>
      </w:r>
      <w:r w:rsidRPr="002D7B17">
        <w:rPr>
          <w:snapToGrid w:val="0"/>
        </w:rPr>
        <w:t>Parameters</w:t>
      </w:r>
      <w:r>
        <w:tab/>
        <w:t>2797</w:t>
      </w:r>
    </w:p>
    <w:p w:rsidR="007B73D4" w:rsidRDefault="007B73D4">
      <w:pPr>
        <w:pStyle w:val="TOC4"/>
        <w:rPr>
          <w:rFonts w:asciiTheme="minorHAnsi" w:eastAsiaTheme="minorEastAsia" w:hAnsiTheme="minorHAnsi" w:cstheme="minorBidi"/>
          <w:sz w:val="22"/>
          <w:szCs w:val="22"/>
        </w:rPr>
      </w:pPr>
      <w:r w:rsidRPr="007B73D4">
        <w:t>A.9.3.</w:t>
      </w:r>
      <w:r w:rsidRPr="007B73D4">
        <w:rPr>
          <w:lang w:eastAsia="zh-CN"/>
        </w:rPr>
        <w:t>3</w:t>
      </w:r>
      <w:r w:rsidRPr="007B73D4">
        <w:t>.3</w:t>
      </w:r>
      <w:r w:rsidRPr="007B73D4">
        <w:rPr>
          <w:rFonts w:asciiTheme="minorHAnsi" w:eastAsiaTheme="minorEastAsia" w:hAnsiTheme="minorHAnsi" w:cstheme="minorBidi"/>
          <w:sz w:val="22"/>
          <w:szCs w:val="22"/>
        </w:rPr>
        <w:tab/>
      </w:r>
      <w:r w:rsidRPr="002D7B17">
        <w:rPr>
          <w:snapToGrid w:val="0"/>
        </w:rPr>
        <w:t>Test Requirements</w:t>
      </w:r>
      <w:r>
        <w:tab/>
        <w:t>2798</w:t>
      </w:r>
    </w:p>
    <w:p w:rsidR="007B73D4" w:rsidRDefault="007B73D4">
      <w:pPr>
        <w:pStyle w:val="TOC2"/>
        <w:rPr>
          <w:rFonts w:asciiTheme="minorHAnsi" w:eastAsiaTheme="minorEastAsia" w:hAnsiTheme="minorHAnsi" w:cstheme="minorBidi"/>
          <w:sz w:val="22"/>
          <w:szCs w:val="22"/>
        </w:rPr>
      </w:pPr>
      <w:r w:rsidRPr="007B73D4">
        <w:t>A.9.4</w:t>
      </w:r>
      <w:r w:rsidRPr="007B73D4">
        <w:rPr>
          <w:rFonts w:asciiTheme="minorHAnsi" w:hAnsiTheme="minorHAnsi" w:cstheme="minorBidi"/>
          <w:sz w:val="22"/>
          <w:szCs w:val="22"/>
        </w:rPr>
        <w:tab/>
      </w:r>
      <w:r w:rsidRPr="002D7B17">
        <w:rPr>
          <w:rFonts w:eastAsia="SimSun"/>
        </w:rPr>
        <w:t>UTRAN FDD CPICH Ec/No</w:t>
      </w:r>
      <w:r>
        <w:tab/>
        <w:t>2799</w:t>
      </w:r>
    </w:p>
    <w:p w:rsidR="007B73D4" w:rsidRDefault="007B73D4">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rsidR="007B73D4" w:rsidRDefault="007B73D4">
      <w:pPr>
        <w:pStyle w:val="TOC4"/>
        <w:rPr>
          <w:rFonts w:asciiTheme="minorHAnsi" w:eastAsiaTheme="minorEastAsia" w:hAnsiTheme="minorHAnsi" w:cstheme="minorBidi"/>
          <w:sz w:val="22"/>
          <w:szCs w:val="22"/>
        </w:rPr>
      </w:pPr>
      <w:r w:rsidRPr="007B73D4">
        <w:t>A.9.4.1.1</w:t>
      </w:r>
      <w:r w:rsidRPr="007B73D4">
        <w:rPr>
          <w:rFonts w:asciiTheme="minorHAnsi" w:eastAsiaTheme="minorEastAsia" w:hAnsiTheme="minorHAnsi"/>
          <w:sz w:val="22"/>
          <w:szCs w:val="22"/>
        </w:rPr>
        <w:tab/>
      </w:r>
      <w:r w:rsidRPr="002D7B17">
        <w:rPr>
          <w:rFonts w:cs="v4.2.0"/>
          <w:snapToGrid w:val="0"/>
        </w:rPr>
        <w:t>Test Purpose and Environment</w:t>
      </w:r>
      <w:r>
        <w:tab/>
        <w:t>2799</w:t>
      </w:r>
    </w:p>
    <w:p w:rsidR="007B73D4" w:rsidRDefault="007B73D4">
      <w:pPr>
        <w:pStyle w:val="TOC4"/>
        <w:rPr>
          <w:rFonts w:asciiTheme="minorHAnsi" w:eastAsiaTheme="minorEastAsia" w:hAnsiTheme="minorHAnsi" w:cstheme="minorBidi"/>
          <w:sz w:val="22"/>
          <w:szCs w:val="22"/>
        </w:rPr>
      </w:pPr>
      <w:r w:rsidRPr="007B73D4">
        <w:t>A.9.4.1.2</w:t>
      </w:r>
      <w:r w:rsidRPr="007B73D4">
        <w:rPr>
          <w:rFonts w:asciiTheme="minorHAnsi" w:eastAsiaTheme="minorEastAsia" w:hAnsiTheme="minorHAnsi" w:cstheme="minorBidi"/>
          <w:sz w:val="22"/>
          <w:szCs w:val="22"/>
        </w:rPr>
        <w:tab/>
      </w:r>
      <w:r w:rsidRPr="002D7B17">
        <w:rPr>
          <w:snapToGrid w:val="0"/>
        </w:rPr>
        <w:t>Parameters</w:t>
      </w:r>
      <w:r>
        <w:tab/>
        <w:t>2799</w:t>
      </w:r>
    </w:p>
    <w:p w:rsidR="007B73D4" w:rsidRDefault="007B73D4">
      <w:pPr>
        <w:pStyle w:val="TOC4"/>
        <w:rPr>
          <w:rFonts w:asciiTheme="minorHAnsi" w:eastAsiaTheme="minorEastAsia" w:hAnsiTheme="minorHAnsi" w:cstheme="minorBidi"/>
          <w:sz w:val="22"/>
          <w:szCs w:val="22"/>
        </w:rPr>
      </w:pPr>
      <w:r w:rsidRPr="007B73D4">
        <w:t>A.9.4.1.3</w:t>
      </w:r>
      <w:r w:rsidRPr="007B73D4">
        <w:rPr>
          <w:rFonts w:asciiTheme="minorHAnsi" w:eastAsiaTheme="minorEastAsia" w:hAnsiTheme="minorHAnsi"/>
          <w:sz w:val="22"/>
          <w:szCs w:val="22"/>
        </w:rPr>
        <w:tab/>
      </w:r>
      <w:r w:rsidRPr="002D7B17">
        <w:rPr>
          <w:rFonts w:cs="v4.2.0"/>
          <w:snapToGrid w:val="0"/>
        </w:rPr>
        <w:t>Test Requirements</w:t>
      </w:r>
      <w:r>
        <w:tab/>
        <w:t>2801</w:t>
      </w:r>
    </w:p>
    <w:p w:rsidR="007B73D4" w:rsidRDefault="007B73D4">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2802</w:t>
      </w:r>
    </w:p>
    <w:p w:rsidR="007B73D4" w:rsidRDefault="007B73D4">
      <w:pPr>
        <w:pStyle w:val="TOC4"/>
        <w:rPr>
          <w:rFonts w:asciiTheme="minorHAnsi" w:eastAsiaTheme="minorEastAsia" w:hAnsiTheme="minorHAnsi" w:cstheme="minorBidi"/>
          <w:sz w:val="22"/>
          <w:szCs w:val="22"/>
        </w:rPr>
      </w:pPr>
      <w:r w:rsidRPr="007B73D4">
        <w:t>A.9.4.2.1</w:t>
      </w:r>
      <w:r w:rsidRPr="007B73D4">
        <w:rPr>
          <w:rFonts w:asciiTheme="minorHAnsi" w:eastAsiaTheme="minorEastAsia" w:hAnsiTheme="minorHAnsi"/>
          <w:sz w:val="22"/>
          <w:szCs w:val="22"/>
        </w:rPr>
        <w:tab/>
      </w:r>
      <w:r w:rsidRPr="002D7B17">
        <w:rPr>
          <w:rFonts w:cs="v4.2.0"/>
          <w:snapToGrid w:val="0"/>
        </w:rPr>
        <w:t>Test Purpose and Environment</w:t>
      </w:r>
      <w:r>
        <w:tab/>
        <w:t>2802</w:t>
      </w:r>
    </w:p>
    <w:p w:rsidR="007B73D4" w:rsidRDefault="007B73D4">
      <w:pPr>
        <w:pStyle w:val="TOC4"/>
        <w:rPr>
          <w:rFonts w:asciiTheme="minorHAnsi" w:eastAsiaTheme="minorEastAsia" w:hAnsiTheme="minorHAnsi" w:cstheme="minorBidi"/>
          <w:sz w:val="22"/>
          <w:szCs w:val="22"/>
        </w:rPr>
      </w:pPr>
      <w:r w:rsidRPr="007B73D4">
        <w:t>A.9.4.2.2</w:t>
      </w:r>
      <w:r w:rsidRPr="007B73D4">
        <w:rPr>
          <w:rFonts w:asciiTheme="minorHAnsi" w:eastAsiaTheme="minorEastAsia" w:hAnsiTheme="minorHAnsi" w:cstheme="minorBidi"/>
          <w:sz w:val="22"/>
          <w:szCs w:val="22"/>
        </w:rPr>
        <w:tab/>
      </w:r>
      <w:r w:rsidRPr="002D7B17">
        <w:rPr>
          <w:snapToGrid w:val="0"/>
        </w:rPr>
        <w:t>Parameters</w:t>
      </w:r>
      <w:r>
        <w:tab/>
        <w:t>2802</w:t>
      </w:r>
    </w:p>
    <w:p w:rsidR="007B73D4" w:rsidRDefault="007B73D4">
      <w:pPr>
        <w:pStyle w:val="TOC4"/>
        <w:rPr>
          <w:rFonts w:asciiTheme="minorHAnsi" w:eastAsiaTheme="minorEastAsia" w:hAnsiTheme="minorHAnsi" w:cstheme="minorBidi"/>
          <w:sz w:val="22"/>
          <w:szCs w:val="22"/>
        </w:rPr>
      </w:pPr>
      <w:r w:rsidRPr="007B73D4">
        <w:t>A.9.4.2.3</w:t>
      </w:r>
      <w:r w:rsidRPr="007B73D4">
        <w:rPr>
          <w:rFonts w:asciiTheme="minorHAnsi" w:eastAsiaTheme="minorEastAsia" w:hAnsiTheme="minorHAnsi"/>
          <w:sz w:val="22"/>
          <w:szCs w:val="22"/>
        </w:rPr>
        <w:tab/>
      </w:r>
      <w:r w:rsidRPr="002D7B17">
        <w:rPr>
          <w:rFonts w:cs="v4.2.0"/>
          <w:snapToGrid w:val="0"/>
        </w:rPr>
        <w:t>Test Requirements</w:t>
      </w:r>
      <w:r>
        <w:tab/>
        <w:t>2804</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de-DE"/>
        </w:rPr>
        <w:t>E-UTRAN FDD</w:t>
      </w:r>
      <w:r w:rsidRPr="002D7B17">
        <w:rPr>
          <w:lang w:val="de-DE" w:eastAsia="zh-CN"/>
        </w:rPr>
        <w:t xml:space="preserve"> for 5MHz Bandwidth</w:t>
      </w:r>
      <w:r>
        <w:tab/>
        <w:t>2805</w:t>
      </w:r>
    </w:p>
    <w:p w:rsidR="007B73D4" w:rsidRDefault="007B73D4">
      <w:pPr>
        <w:pStyle w:val="TOC4"/>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t>.1</w:t>
      </w:r>
      <w:r w:rsidRPr="007B73D4">
        <w:rPr>
          <w:rFonts w:asciiTheme="minorHAnsi" w:eastAsiaTheme="minorEastAsia" w:hAnsiTheme="minorHAnsi" w:cstheme="minorBidi"/>
          <w:sz w:val="22"/>
          <w:szCs w:val="22"/>
        </w:rPr>
        <w:tab/>
      </w:r>
      <w:r w:rsidRPr="002D7B17">
        <w:rPr>
          <w:snapToGrid w:val="0"/>
        </w:rPr>
        <w:t>Test Purpose and Environment</w:t>
      </w:r>
      <w:r>
        <w:tab/>
        <w:t>2805</w:t>
      </w:r>
    </w:p>
    <w:p w:rsidR="007B73D4" w:rsidRDefault="007B73D4">
      <w:pPr>
        <w:pStyle w:val="TOC4"/>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t>.2</w:t>
      </w:r>
      <w:r w:rsidRPr="007B73D4">
        <w:rPr>
          <w:rFonts w:asciiTheme="minorHAnsi" w:eastAsiaTheme="minorEastAsia" w:hAnsiTheme="minorHAnsi" w:cstheme="minorBidi"/>
          <w:sz w:val="22"/>
          <w:szCs w:val="22"/>
        </w:rPr>
        <w:tab/>
      </w:r>
      <w:r w:rsidRPr="002D7B17">
        <w:rPr>
          <w:snapToGrid w:val="0"/>
        </w:rPr>
        <w:t>Parameters</w:t>
      </w:r>
      <w:r>
        <w:tab/>
        <w:t>2805</w:t>
      </w:r>
    </w:p>
    <w:p w:rsidR="007B73D4" w:rsidRDefault="007B73D4">
      <w:pPr>
        <w:pStyle w:val="TOC4"/>
        <w:rPr>
          <w:rFonts w:asciiTheme="minorHAnsi" w:eastAsiaTheme="minorEastAsia" w:hAnsiTheme="minorHAnsi" w:cstheme="minorBidi"/>
          <w:sz w:val="22"/>
          <w:szCs w:val="22"/>
        </w:rPr>
      </w:pPr>
      <w:r w:rsidRPr="007B73D4">
        <w:t>A.9.</w:t>
      </w:r>
      <w:r w:rsidRPr="007B73D4">
        <w:rPr>
          <w:lang w:eastAsia="zh-CN"/>
        </w:rPr>
        <w:t>4</w:t>
      </w:r>
      <w:r w:rsidRPr="007B73D4">
        <w:t>.</w:t>
      </w:r>
      <w:r w:rsidRPr="007B73D4">
        <w:rPr>
          <w:lang w:eastAsia="zh-CN"/>
        </w:rPr>
        <w:t>3</w:t>
      </w:r>
      <w:r w:rsidRPr="007B73D4">
        <w:t>.3</w:t>
      </w:r>
      <w:r w:rsidRPr="007B73D4">
        <w:rPr>
          <w:rFonts w:asciiTheme="minorHAnsi" w:eastAsiaTheme="minorEastAsia" w:hAnsiTheme="minorHAnsi" w:cstheme="minorBidi"/>
          <w:sz w:val="22"/>
          <w:szCs w:val="22"/>
        </w:rPr>
        <w:tab/>
      </w:r>
      <w:r w:rsidRPr="002D7B17">
        <w:rPr>
          <w:snapToGrid w:val="0"/>
        </w:rPr>
        <w:t>Test Requirements</w:t>
      </w:r>
      <w:r>
        <w:tab/>
        <w:t>2806</w:t>
      </w:r>
    </w:p>
    <w:p w:rsidR="007B73D4" w:rsidRDefault="007B73D4">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rsidR="007B73D4" w:rsidRDefault="007B73D4">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rsidR="007B73D4" w:rsidRDefault="007B73D4">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rsidR="007B73D4" w:rsidRDefault="007B73D4">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rsidR="007B73D4" w:rsidRDefault="007B73D4">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rsidR="007B73D4" w:rsidRDefault="007B73D4">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rsidR="007B73D4" w:rsidRDefault="007B73D4">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rsidR="007B73D4" w:rsidRDefault="007B73D4">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rsidR="007B73D4" w:rsidRDefault="007B73D4">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rsidR="007B73D4" w:rsidRDefault="007B73D4">
      <w:pPr>
        <w:pStyle w:val="TOC2"/>
        <w:rPr>
          <w:rFonts w:asciiTheme="minorHAnsi" w:eastAsiaTheme="minorEastAsia" w:hAnsiTheme="minorHAnsi" w:cstheme="minorBidi"/>
          <w:sz w:val="22"/>
          <w:szCs w:val="22"/>
        </w:rPr>
      </w:pPr>
      <w:r w:rsidRPr="007B73D4">
        <w:t>A.9.6</w:t>
      </w:r>
      <w:r w:rsidRPr="007B73D4">
        <w:rPr>
          <w:rFonts w:asciiTheme="minorHAnsi" w:eastAsiaTheme="minorEastAsia" w:hAnsiTheme="minorHAnsi" w:cstheme="minorBidi"/>
          <w:sz w:val="22"/>
          <w:szCs w:val="22"/>
        </w:rPr>
        <w:tab/>
      </w:r>
      <w:r w:rsidRPr="002D7B17">
        <w:rPr>
          <w:lang w:val="it-IT"/>
        </w:rPr>
        <w:t>GSM Carrier RSSI</w:t>
      </w:r>
      <w:r>
        <w:tab/>
        <w:t>2811</w:t>
      </w:r>
    </w:p>
    <w:p w:rsidR="007B73D4" w:rsidRDefault="007B73D4">
      <w:pPr>
        <w:pStyle w:val="TOC3"/>
        <w:rPr>
          <w:rFonts w:asciiTheme="minorHAnsi" w:eastAsiaTheme="minorEastAsia" w:hAnsiTheme="minorHAnsi" w:cstheme="minorBidi"/>
          <w:sz w:val="22"/>
          <w:szCs w:val="22"/>
        </w:rPr>
      </w:pPr>
      <w:r w:rsidRPr="007B73D4">
        <w:t>A.9.6.1</w:t>
      </w:r>
      <w:r w:rsidRPr="007B73D4">
        <w:rPr>
          <w:rFonts w:asciiTheme="minorHAnsi" w:eastAsiaTheme="minorEastAsia" w:hAnsiTheme="minorHAnsi" w:cstheme="minorBidi"/>
          <w:sz w:val="22"/>
          <w:szCs w:val="22"/>
        </w:rPr>
        <w:tab/>
      </w:r>
      <w:r w:rsidRPr="002D7B17">
        <w:rPr>
          <w:bCs/>
          <w:lang w:val="it-IT"/>
        </w:rPr>
        <w:t>E-UTRAN FDD</w:t>
      </w:r>
      <w:r>
        <w:tab/>
        <w:t>2811</w:t>
      </w:r>
    </w:p>
    <w:p w:rsidR="007B73D4" w:rsidRDefault="007B73D4">
      <w:pPr>
        <w:pStyle w:val="TOC4"/>
        <w:rPr>
          <w:rFonts w:asciiTheme="minorHAnsi" w:eastAsiaTheme="minorEastAsia" w:hAnsiTheme="minorHAnsi" w:cstheme="minorBidi"/>
          <w:sz w:val="22"/>
          <w:szCs w:val="22"/>
        </w:rPr>
      </w:pPr>
      <w:r w:rsidRPr="007B73D4">
        <w:t>A.9.6.1.1</w:t>
      </w:r>
      <w:r w:rsidRPr="007B73D4">
        <w:rPr>
          <w:rFonts w:asciiTheme="minorHAnsi" w:eastAsiaTheme="minorEastAsia" w:hAnsiTheme="minorHAnsi" w:cstheme="minorBidi"/>
          <w:sz w:val="22"/>
          <w:szCs w:val="22"/>
        </w:rPr>
        <w:tab/>
      </w:r>
      <w:r w:rsidRPr="002D7B17">
        <w:rPr>
          <w:bCs/>
        </w:rPr>
        <w:t>Test Purpose and Environment</w:t>
      </w:r>
      <w:r>
        <w:tab/>
        <w:t>2811</w:t>
      </w:r>
    </w:p>
    <w:p w:rsidR="007B73D4" w:rsidRDefault="007B73D4">
      <w:pPr>
        <w:pStyle w:val="TOC4"/>
        <w:rPr>
          <w:rFonts w:asciiTheme="minorHAnsi" w:eastAsiaTheme="minorEastAsia" w:hAnsiTheme="minorHAnsi" w:cstheme="minorBidi"/>
          <w:sz w:val="22"/>
          <w:szCs w:val="22"/>
        </w:rPr>
      </w:pPr>
      <w:r w:rsidRPr="007B73D4">
        <w:t>A.9.6.1.2</w:t>
      </w:r>
      <w:r w:rsidRPr="007B73D4">
        <w:rPr>
          <w:rFonts w:asciiTheme="minorHAnsi" w:eastAsiaTheme="minorEastAsia" w:hAnsiTheme="minorHAnsi" w:cstheme="minorBidi"/>
          <w:sz w:val="22"/>
          <w:szCs w:val="22"/>
        </w:rPr>
        <w:tab/>
      </w:r>
      <w:r w:rsidRPr="002D7B17">
        <w:rPr>
          <w:bCs/>
        </w:rPr>
        <w:t>Test Requirements</w:t>
      </w:r>
      <w:r>
        <w:tab/>
        <w:t>2812</w:t>
      </w:r>
    </w:p>
    <w:p w:rsidR="007B73D4" w:rsidRDefault="007B73D4">
      <w:pPr>
        <w:pStyle w:val="TOC3"/>
        <w:rPr>
          <w:rFonts w:asciiTheme="minorHAnsi" w:eastAsiaTheme="minorEastAsia" w:hAnsiTheme="minorHAnsi" w:cstheme="minorBidi"/>
          <w:sz w:val="22"/>
          <w:szCs w:val="22"/>
        </w:rPr>
      </w:pPr>
      <w:r w:rsidRPr="007B73D4">
        <w:t>A.9.6.2</w:t>
      </w:r>
      <w:r w:rsidRPr="007B73D4">
        <w:rPr>
          <w:rFonts w:asciiTheme="minorHAnsi" w:eastAsiaTheme="minorEastAsia" w:hAnsiTheme="minorHAnsi" w:cstheme="minorBidi"/>
          <w:sz w:val="22"/>
          <w:szCs w:val="22"/>
        </w:rPr>
        <w:tab/>
      </w:r>
      <w:r w:rsidRPr="002D7B17">
        <w:rPr>
          <w:bCs/>
        </w:rPr>
        <w:t>E-UTRAN TDD</w:t>
      </w:r>
      <w:r>
        <w:tab/>
        <w:t>2812</w:t>
      </w:r>
    </w:p>
    <w:p w:rsidR="007B73D4" w:rsidRDefault="007B73D4">
      <w:pPr>
        <w:pStyle w:val="TOC4"/>
        <w:rPr>
          <w:rFonts w:asciiTheme="minorHAnsi" w:eastAsiaTheme="minorEastAsia" w:hAnsiTheme="minorHAnsi" w:cstheme="minorBidi"/>
          <w:sz w:val="22"/>
          <w:szCs w:val="22"/>
        </w:rPr>
      </w:pPr>
      <w:r w:rsidRPr="007B73D4">
        <w:t>A.9.6.2.1</w:t>
      </w:r>
      <w:r w:rsidRPr="007B73D4">
        <w:rPr>
          <w:rFonts w:asciiTheme="minorHAnsi" w:eastAsiaTheme="minorEastAsia" w:hAnsiTheme="minorHAnsi" w:cstheme="minorBidi"/>
          <w:sz w:val="22"/>
          <w:szCs w:val="22"/>
        </w:rPr>
        <w:tab/>
      </w:r>
      <w:r w:rsidRPr="002D7B17">
        <w:rPr>
          <w:bCs/>
        </w:rPr>
        <w:t>Test Purpose and Environment</w:t>
      </w:r>
      <w:r>
        <w:tab/>
        <w:t>2812</w:t>
      </w:r>
    </w:p>
    <w:p w:rsidR="007B73D4" w:rsidRDefault="007B73D4">
      <w:pPr>
        <w:pStyle w:val="TOC4"/>
        <w:rPr>
          <w:rFonts w:asciiTheme="minorHAnsi" w:eastAsiaTheme="minorEastAsia" w:hAnsiTheme="minorHAnsi" w:cstheme="minorBidi"/>
          <w:sz w:val="22"/>
          <w:szCs w:val="22"/>
        </w:rPr>
      </w:pPr>
      <w:r w:rsidRPr="007B73D4">
        <w:t>A.9.6.2.2</w:t>
      </w:r>
      <w:r w:rsidRPr="007B73D4">
        <w:rPr>
          <w:rFonts w:asciiTheme="minorHAnsi" w:eastAsiaTheme="minorEastAsia" w:hAnsiTheme="minorHAnsi" w:cstheme="minorBidi"/>
          <w:sz w:val="22"/>
          <w:szCs w:val="22"/>
        </w:rPr>
        <w:tab/>
      </w:r>
      <w:r w:rsidRPr="002D7B17">
        <w:rPr>
          <w:bCs/>
        </w:rPr>
        <w:t>Test Requirements</w:t>
      </w:r>
      <w:r>
        <w:tab/>
        <w:t>2814</w:t>
      </w:r>
    </w:p>
    <w:p w:rsidR="007B73D4" w:rsidRDefault="007B73D4">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2D7B17">
        <w:rPr>
          <w:b/>
        </w:rPr>
        <w:t>–</w:t>
      </w:r>
      <w:r w:rsidRPr="002D7B17">
        <w:rPr>
          <w:b/>
          <w:lang w:eastAsia="zh-CN"/>
        </w:rPr>
        <w:t xml:space="preserve"> </w:t>
      </w:r>
      <w:r>
        <w:rPr>
          <w:lang w:eastAsia="zh-CN"/>
        </w:rPr>
        <w:t>Tx Time Difference</w:t>
      </w:r>
      <w:r>
        <w:tab/>
        <w:t>2815</w:t>
      </w:r>
    </w:p>
    <w:p w:rsidR="007B73D4" w:rsidRDefault="007B73D4">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2D7B17">
        <w:rPr>
          <w:b/>
        </w:rPr>
        <w:t>–</w:t>
      </w:r>
      <w:r w:rsidRPr="002D7B17">
        <w:rPr>
          <w:b/>
          <w:lang w:eastAsia="zh-CN"/>
        </w:rPr>
        <w:t xml:space="preserve"> </w:t>
      </w:r>
      <w:r>
        <w:rPr>
          <w:lang w:eastAsia="zh-CN"/>
        </w:rPr>
        <w:t>Tx time difference</w:t>
      </w:r>
      <w:r>
        <w:t xml:space="preserve"> case</w:t>
      </w:r>
      <w:r>
        <w:tab/>
        <w:t>2815</w:t>
      </w:r>
    </w:p>
    <w:p w:rsidR="007B73D4" w:rsidRDefault="007B73D4">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2815</w:t>
      </w:r>
    </w:p>
    <w:p w:rsidR="007B73D4" w:rsidRDefault="007B73D4">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rsidR="007B73D4" w:rsidRDefault="007B73D4">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rsidR="007B73D4" w:rsidRDefault="007B73D4">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2816</w:t>
      </w:r>
    </w:p>
    <w:p w:rsidR="007B73D4" w:rsidRDefault="007B73D4">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2816</w:t>
      </w:r>
    </w:p>
    <w:p w:rsidR="007B73D4" w:rsidRDefault="007B73D4">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2816</w:t>
      </w:r>
    </w:p>
    <w:p w:rsidR="007B73D4" w:rsidRDefault="007B73D4">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2818</w:t>
      </w:r>
    </w:p>
    <w:p w:rsidR="007B73D4" w:rsidRDefault="007B73D4">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rsidR="007B73D4" w:rsidRDefault="007B73D4">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rsidR="007B73D4" w:rsidRDefault="007B73D4">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rsidR="007B73D4" w:rsidRDefault="007B73D4">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rsidR="007B73D4" w:rsidRDefault="007B73D4">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rsidR="007B73D4" w:rsidRDefault="007B73D4">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2D7B17">
        <w:rPr>
          <w:b/>
        </w:rPr>
        <w:t>–</w:t>
      </w:r>
      <w:r>
        <w:rPr>
          <w:lang w:eastAsia="zh-CN"/>
        </w:rPr>
        <w:t>Tx time difference</w:t>
      </w:r>
      <w:r>
        <w:t xml:space="preserve"> under Time Domain Measurement Resource Restriction with CRS Assistance Information and Non-MBSFN ABS</w:t>
      </w:r>
      <w:r>
        <w:tab/>
        <w:t>2824</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rsidR="007B73D4" w:rsidRDefault="007B73D4">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rsidR="007B73D4" w:rsidRDefault="007B73D4">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rsidR="007B73D4" w:rsidRDefault="007B73D4">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rsidR="007B73D4" w:rsidRDefault="007B73D4">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rsidR="007B73D4" w:rsidRDefault="007B73D4">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rsidR="007B73D4" w:rsidRDefault="007B73D4">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rsidR="007B73D4" w:rsidRDefault="007B73D4">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rsidR="007B73D4" w:rsidRDefault="007B73D4">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rsidR="007B73D4" w:rsidRDefault="007B73D4">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rsidR="007B73D4" w:rsidRDefault="007B73D4">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rsidR="007B73D4" w:rsidRDefault="007B73D4">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rsidR="007B73D4" w:rsidRDefault="007B73D4">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2833</w:t>
      </w:r>
    </w:p>
    <w:p w:rsidR="007B73D4" w:rsidRDefault="007B73D4">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rsidR="007B73D4" w:rsidRDefault="007B73D4">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rsidR="007B73D4" w:rsidRDefault="007B73D4">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rsidR="007B73D4" w:rsidRDefault="007B73D4">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rsidR="007B73D4" w:rsidRDefault="007B73D4">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3</w:t>
      </w:r>
      <w:r w:rsidRPr="007B73D4">
        <w:rPr>
          <w:rFonts w:asciiTheme="minorHAnsi" w:eastAsiaTheme="minorEastAsia" w:hAnsiTheme="minorHAnsi" w:cstheme="minorBidi"/>
          <w:sz w:val="22"/>
          <w:szCs w:val="22"/>
        </w:rPr>
        <w:tab/>
      </w:r>
      <w:r w:rsidRPr="002D7B17">
        <w:rPr>
          <w:lang w:val="en-US" w:eastAsia="zh-CN"/>
        </w:rPr>
        <w:t>E-UTRAN FDD-FDD RSTD inter frequency case</w:t>
      </w:r>
      <w:r>
        <w:tab/>
        <w:t>2842</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4</w:t>
      </w:r>
      <w:r w:rsidRPr="007B73D4">
        <w:rPr>
          <w:rFonts w:asciiTheme="minorHAnsi" w:eastAsiaTheme="minorEastAsia" w:hAnsiTheme="minorHAnsi" w:cstheme="minorBidi"/>
          <w:sz w:val="22"/>
          <w:szCs w:val="22"/>
        </w:rPr>
        <w:tab/>
      </w:r>
      <w:r w:rsidRPr="002D7B17">
        <w:rPr>
          <w:lang w:val="en-US" w:eastAsia="zh-CN"/>
        </w:rPr>
        <w:t>E-UTRAN TDD-TDD RSTD inter frequency case</w:t>
      </w:r>
      <w:r>
        <w:tab/>
        <w:t>2845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5</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w:t>
      </w:r>
      <w:r>
        <w:tab/>
        <w:t>2848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6</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w:t>
      </w:r>
      <w:r>
        <w:tab/>
        <w:t>2850</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7</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 for 20MHz bandwidth</w:t>
      </w:r>
      <w:r>
        <w:tab/>
        <w:t>2853</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8</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 for 20MHz bandwidth</w:t>
      </w:r>
      <w:r>
        <w:tab/>
        <w:t>2854</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9</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 for 10MHz+5MHz</w:t>
      </w:r>
      <w:r>
        <w:tab/>
        <w:t>2855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rsidR="007B73D4" w:rsidRDefault="007B73D4">
      <w:pPr>
        <w:pStyle w:val="TOC3"/>
        <w:rPr>
          <w:rFonts w:asciiTheme="minorHAnsi" w:eastAsiaTheme="minorEastAsia" w:hAnsiTheme="minorHAnsi" w:cstheme="minorBidi"/>
          <w:sz w:val="22"/>
          <w:szCs w:val="22"/>
        </w:rPr>
      </w:pPr>
      <w:r w:rsidRPr="007B73D4">
        <w:t>A.9.</w:t>
      </w:r>
      <w:r w:rsidRPr="007B73D4">
        <w:rPr>
          <w:lang w:eastAsia="zh-CN"/>
        </w:rPr>
        <w:t>8</w:t>
      </w:r>
      <w:r w:rsidRPr="007B73D4">
        <w:t>.</w:t>
      </w:r>
      <w:r w:rsidRPr="007B73D4">
        <w:rPr>
          <w:lang w:eastAsia="zh-CN"/>
        </w:rPr>
        <w:t>10</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 for 10MHz+5MHz</w:t>
      </w:r>
      <w:r>
        <w:tab/>
        <w:t>2856</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rsidR="007B73D4" w:rsidRDefault="007B73D4">
      <w:pPr>
        <w:pStyle w:val="TOC3"/>
        <w:rPr>
          <w:rFonts w:asciiTheme="minorHAnsi" w:eastAsiaTheme="minorEastAsia" w:hAnsiTheme="minorHAnsi" w:cstheme="minorBidi"/>
          <w:sz w:val="22"/>
          <w:szCs w:val="22"/>
        </w:rPr>
      </w:pPr>
      <w:r w:rsidRPr="007B73D4">
        <w:t>A.9.8.11</w:t>
      </w:r>
      <w:r w:rsidRPr="007B73D4">
        <w:rPr>
          <w:rFonts w:asciiTheme="minorHAnsi" w:eastAsiaTheme="minorEastAsia" w:hAnsiTheme="minorHAnsi" w:cstheme="minorBidi"/>
          <w:sz w:val="22"/>
          <w:szCs w:val="22"/>
        </w:rPr>
        <w:tab/>
      </w:r>
      <w:r w:rsidRPr="002D7B17">
        <w:rPr>
          <w:lang w:val="en-US" w:eastAsia="zh-CN"/>
        </w:rPr>
        <w:t>E-UTRAN FDD RSTD Measurement Accuracy in Carrier Aggregation for 5 + 5MHz bandwidth</w:t>
      </w:r>
      <w:r>
        <w:tab/>
        <w:t>2857</w:t>
      </w:r>
    </w:p>
    <w:p w:rsidR="007B73D4" w:rsidRDefault="007B73D4">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rsidR="007B73D4" w:rsidRDefault="007B73D4">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rsidR="007B73D4" w:rsidRDefault="007B73D4">
      <w:pPr>
        <w:pStyle w:val="TOC3"/>
        <w:rPr>
          <w:rFonts w:asciiTheme="minorHAnsi" w:eastAsiaTheme="minorEastAsia" w:hAnsiTheme="minorHAnsi" w:cstheme="minorBidi"/>
          <w:sz w:val="22"/>
          <w:szCs w:val="22"/>
        </w:rPr>
      </w:pPr>
      <w:r w:rsidRPr="007B73D4">
        <w:t>A.9.8.12</w:t>
      </w:r>
      <w:r w:rsidRPr="007B73D4">
        <w:rPr>
          <w:rFonts w:asciiTheme="minorHAnsi" w:eastAsiaTheme="minorEastAsia" w:hAnsiTheme="minorHAnsi" w:cstheme="minorBidi"/>
          <w:sz w:val="22"/>
          <w:szCs w:val="22"/>
        </w:rPr>
        <w:tab/>
      </w:r>
      <w:r w:rsidRPr="002D7B17">
        <w:rPr>
          <w:lang w:val="en-US" w:eastAsia="zh-CN"/>
        </w:rPr>
        <w:t>E-UTRAN TDD RSTD Measurement Accuracy in Carrier Aggregation for 5+5MHz bandwidth</w:t>
      </w:r>
      <w:r>
        <w:tab/>
        <w:t>2858</w:t>
      </w:r>
    </w:p>
    <w:p w:rsidR="007B73D4" w:rsidRDefault="007B73D4">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rsidR="007B73D4" w:rsidRDefault="007B73D4">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rsidR="007B73D4" w:rsidRDefault="007B73D4">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rsidR="007B73D4" w:rsidRDefault="007B73D4">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rsidR="007B73D4" w:rsidRDefault="007B73D4">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rsidR="007B73D4" w:rsidRDefault="007B73D4">
      <w:pPr>
        <w:pStyle w:val="TOC3"/>
        <w:rPr>
          <w:rFonts w:asciiTheme="minorHAnsi" w:eastAsiaTheme="minorEastAsia" w:hAnsiTheme="minorHAnsi" w:cstheme="minorBidi"/>
          <w:sz w:val="22"/>
          <w:szCs w:val="22"/>
        </w:rPr>
      </w:pPr>
      <w:r w:rsidRPr="007B73D4">
        <w:t>A.9.8.14</w:t>
      </w:r>
      <w:r w:rsidRPr="007B73D4">
        <w:rPr>
          <w:rFonts w:asciiTheme="minorHAnsi" w:eastAsiaTheme="minorEastAsia" w:hAnsiTheme="minorHAnsi" w:cstheme="minorBidi"/>
          <w:sz w:val="22"/>
          <w:szCs w:val="22"/>
        </w:rPr>
        <w:tab/>
      </w:r>
      <w:r w:rsidRPr="002D7B17">
        <w:rPr>
          <w:lang w:val="en-US" w:eastAsia="zh-CN"/>
        </w:rPr>
        <w:t>E-UTRAN FDD RSTD Measurement Accuracy in 3DL Carrier Aggregation</w:t>
      </w:r>
      <w:r>
        <w:tab/>
        <w:t>2860</w:t>
      </w:r>
    </w:p>
    <w:p w:rsidR="007B73D4" w:rsidRDefault="007B73D4">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rsidR="007B73D4" w:rsidRDefault="007B73D4">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rsidR="007B73D4" w:rsidRDefault="007B73D4">
      <w:pPr>
        <w:pStyle w:val="TOC3"/>
        <w:rPr>
          <w:rFonts w:asciiTheme="minorHAnsi" w:eastAsiaTheme="minorEastAsia" w:hAnsiTheme="minorHAnsi" w:cstheme="minorBidi"/>
          <w:sz w:val="22"/>
          <w:szCs w:val="22"/>
        </w:rPr>
      </w:pPr>
      <w:r w:rsidRPr="007B73D4">
        <w:t>A.9.8.15</w:t>
      </w:r>
      <w:r w:rsidRPr="007B73D4">
        <w:rPr>
          <w:rFonts w:asciiTheme="minorHAnsi" w:eastAsiaTheme="minorEastAsia" w:hAnsiTheme="minorHAnsi" w:cstheme="minorBidi"/>
          <w:sz w:val="22"/>
          <w:szCs w:val="22"/>
        </w:rPr>
        <w:tab/>
      </w:r>
      <w:r w:rsidRPr="002D7B17">
        <w:rPr>
          <w:lang w:val="en-US" w:eastAsia="zh-CN"/>
        </w:rPr>
        <w:t>E-UTRAN TDD RSTD Measurement Accuracy in 3DL Carrier Aggregation</w:t>
      </w:r>
      <w:r>
        <w:tab/>
        <w:t>2867</w:t>
      </w:r>
    </w:p>
    <w:p w:rsidR="007B73D4" w:rsidRDefault="007B73D4">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rsidR="007B73D4" w:rsidRDefault="007B73D4">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rsidR="007B73D4" w:rsidRDefault="007B73D4">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rsidR="007B73D4" w:rsidRDefault="007B73D4">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rsidR="007B73D4" w:rsidRDefault="007B73D4">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rsidR="007B73D4" w:rsidRDefault="007B73D4">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rsidR="007B73D4" w:rsidRDefault="007B73D4">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rsidR="007B73D4" w:rsidRDefault="007B73D4">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rsidR="007B73D4" w:rsidRDefault="007B73D4">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rsidR="007B73D4" w:rsidRDefault="007B73D4">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rsidR="007B73D4" w:rsidRDefault="007B73D4">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rsidR="007B73D4" w:rsidRDefault="007B73D4">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rsidR="007B73D4" w:rsidRDefault="007B73D4">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rsidR="007B73D4" w:rsidRDefault="007B73D4">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rsidR="007B73D4" w:rsidRDefault="007B73D4">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2888</w:t>
      </w:r>
    </w:p>
    <w:p w:rsidR="007B73D4" w:rsidRDefault="007B73D4">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2888</w:t>
      </w:r>
    </w:p>
    <w:p w:rsidR="007B73D4" w:rsidRDefault="007B73D4">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rsidR="007B73D4" w:rsidRDefault="007B73D4">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rsidR="007B73D4" w:rsidRDefault="007B73D4">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rsidR="007B73D4" w:rsidRDefault="007B73D4">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rsidR="007B73D4" w:rsidRDefault="007B73D4">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rsidR="007B73D4" w:rsidRDefault="007B73D4">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rsidR="007B73D4" w:rsidRDefault="007B73D4">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rsidR="007B73D4" w:rsidRDefault="007B73D4">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rsidR="007B73D4" w:rsidRDefault="007B73D4">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rsidR="007B73D4" w:rsidRDefault="007B73D4">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rsidR="007B73D4" w:rsidRDefault="007B73D4">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2904</w:t>
      </w:r>
    </w:p>
    <w:p w:rsidR="007B73D4" w:rsidRDefault="007B73D4">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2904</w:t>
      </w:r>
    </w:p>
    <w:p w:rsidR="007B73D4" w:rsidRDefault="007B73D4">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rsidR="007B73D4" w:rsidRDefault="007B73D4">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rsidR="007B73D4" w:rsidRDefault="007B73D4">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rsidR="007B73D4" w:rsidRDefault="007B73D4">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rsidR="007B73D4" w:rsidRDefault="007B73D4">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rsidR="007B73D4" w:rsidRDefault="007B73D4">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rsidR="007B73D4" w:rsidRDefault="007B73D4">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rsidR="007B73D4" w:rsidRDefault="007B73D4">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rsidR="007B73D4" w:rsidRDefault="007B73D4">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rsidR="007B73D4" w:rsidRDefault="007B73D4">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rsidR="007B73D4" w:rsidRDefault="007B73D4">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rsidR="007B73D4" w:rsidRDefault="007B73D4">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rsidR="007B73D4" w:rsidRDefault="007B73D4">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rsidR="007B73D4" w:rsidRDefault="007B73D4">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rsidR="007B73D4" w:rsidRDefault="007B73D4">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rsidR="007B73D4" w:rsidRDefault="007B73D4">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rsidR="007B73D4" w:rsidRDefault="007B73D4">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rsidR="007B73D4" w:rsidRDefault="007B73D4">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rsidR="007B73D4" w:rsidRDefault="007B73D4">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2930</w:t>
      </w:r>
    </w:p>
    <w:p w:rsidR="007B73D4" w:rsidRDefault="007B73D4">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rsidR="007B73D4" w:rsidRDefault="007B73D4">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rsidR="007B73D4" w:rsidRDefault="007B73D4">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rsidR="007B73D4" w:rsidRDefault="007B73D4">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rsidR="007B73D4" w:rsidRDefault="007B73D4">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rsidR="007B73D4" w:rsidRDefault="007B73D4">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rsidR="007B73D4" w:rsidRDefault="007B73D4">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rsidR="007B73D4" w:rsidRDefault="007B73D4">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rsidR="007B73D4" w:rsidRDefault="007B73D4">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rsidR="007B73D4" w:rsidRDefault="007B73D4">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rsidR="007B73D4" w:rsidRDefault="007B73D4">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rsidR="007B73D4" w:rsidRDefault="007B73D4">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rsidR="007B73D4" w:rsidRDefault="007B73D4">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rsidR="007B73D4" w:rsidRDefault="007B73D4">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rsidR="007B73D4" w:rsidRDefault="007B73D4">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rsidR="007B73D4" w:rsidRDefault="007B73D4">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rsidR="007B73D4" w:rsidRDefault="007B73D4">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rsidR="007B73D4" w:rsidRDefault="007B73D4">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rsidR="007B73D4" w:rsidRDefault="007B73D4">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rsidR="007B73D4" w:rsidRDefault="007B73D4">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rsidR="007B73D4" w:rsidRDefault="007B73D4">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rsidR="007B73D4" w:rsidRDefault="007B73D4">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rsidR="007B73D4" w:rsidRDefault="007B73D4">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rsidR="007B73D4" w:rsidRDefault="007B73D4">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2947</w:t>
      </w:r>
    </w:p>
    <w:p w:rsidR="007B73D4" w:rsidRDefault="007B73D4">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rsidR="007B73D4" w:rsidRDefault="007B73D4">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2D7B17">
        <w:rPr>
          <w:snapToGrid w:val="0"/>
        </w:rPr>
        <w:t>Test Requirements</w:t>
      </w:r>
      <w:r>
        <w:tab/>
        <w:t>2949</w:t>
      </w:r>
    </w:p>
    <w:p w:rsidR="007B73D4" w:rsidRDefault="007B73D4">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2949</w:t>
      </w:r>
    </w:p>
    <w:p w:rsidR="007B73D4" w:rsidRDefault="007B73D4">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2949</w:t>
      </w:r>
    </w:p>
    <w:p w:rsidR="007B73D4" w:rsidRDefault="007B73D4">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2949</w:t>
      </w:r>
    </w:p>
    <w:p w:rsidR="007B73D4" w:rsidRDefault="007B73D4">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2955</w:t>
      </w:r>
    </w:p>
    <w:p w:rsidR="007B73D4" w:rsidRDefault="007B73D4">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2955</w:t>
      </w:r>
    </w:p>
    <w:p w:rsidR="007B73D4" w:rsidRDefault="007B73D4">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2955</w:t>
      </w:r>
    </w:p>
    <w:p w:rsidR="007B73D4" w:rsidRDefault="007B73D4">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2955</w:t>
      </w:r>
    </w:p>
    <w:p w:rsidR="007B73D4" w:rsidRDefault="007B73D4">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2961</w:t>
      </w:r>
    </w:p>
    <w:p w:rsidR="007B73D4" w:rsidRDefault="007B73D4">
      <w:pPr>
        <w:pStyle w:val="TOC2"/>
        <w:rPr>
          <w:rFonts w:asciiTheme="minorHAnsi" w:eastAsiaTheme="minorEastAsia" w:hAnsiTheme="minorHAnsi" w:cstheme="minorBidi"/>
          <w:sz w:val="22"/>
          <w:szCs w:val="22"/>
        </w:rPr>
      </w:pPr>
      <w:r>
        <w:t>A.9.11 RSSI</w:t>
      </w:r>
      <w:r>
        <w:tab/>
        <w:t>2961</w:t>
      </w:r>
    </w:p>
    <w:p w:rsidR="007B73D4" w:rsidRDefault="007B73D4">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2961</w:t>
      </w:r>
    </w:p>
    <w:p w:rsidR="007B73D4" w:rsidRDefault="007B73D4">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2961</w:t>
      </w:r>
    </w:p>
    <w:p w:rsidR="007B73D4" w:rsidRDefault="007B73D4">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2961</w:t>
      </w:r>
    </w:p>
    <w:p w:rsidR="007B73D4" w:rsidRDefault="007B73D4">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2964</w:t>
      </w:r>
    </w:p>
    <w:p w:rsidR="007B73D4" w:rsidRDefault="007B73D4">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2964</w:t>
      </w:r>
    </w:p>
    <w:p w:rsidR="007B73D4" w:rsidRDefault="007B73D4">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2964</w:t>
      </w:r>
    </w:p>
    <w:p w:rsidR="007B73D4" w:rsidRDefault="007B73D4">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2964</w:t>
      </w:r>
    </w:p>
    <w:p w:rsidR="007B73D4" w:rsidRDefault="007B73D4">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2967</w:t>
      </w:r>
    </w:p>
    <w:p w:rsidR="007B73D4" w:rsidRDefault="007B73D4">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2967</w:t>
      </w:r>
    </w:p>
    <w:p w:rsidR="007B73D4" w:rsidRDefault="007B73D4">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2967</w:t>
      </w:r>
    </w:p>
    <w:p w:rsidR="007B73D4" w:rsidRDefault="007B73D4">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2967</w:t>
      </w:r>
    </w:p>
    <w:p w:rsidR="007B73D4" w:rsidRDefault="007B73D4">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2970</w:t>
      </w:r>
    </w:p>
    <w:p w:rsidR="007B73D4" w:rsidRDefault="007B73D4">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2970</w:t>
      </w:r>
    </w:p>
    <w:p w:rsidR="007B73D4" w:rsidRDefault="007B73D4">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2970</w:t>
      </w:r>
    </w:p>
    <w:p w:rsidR="007B73D4" w:rsidRDefault="007B73D4">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2970</w:t>
      </w:r>
    </w:p>
    <w:p w:rsidR="007B73D4" w:rsidRDefault="007B73D4">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2973</w:t>
      </w:r>
    </w:p>
    <w:p w:rsidR="007B73D4" w:rsidRDefault="007B73D4">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2973</w:t>
      </w:r>
    </w:p>
    <w:p w:rsidR="007B73D4" w:rsidRDefault="007B73D4">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2973</w:t>
      </w:r>
    </w:p>
    <w:p w:rsidR="007B73D4" w:rsidRDefault="007B73D4">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2973</w:t>
      </w:r>
    </w:p>
    <w:p w:rsidR="007B73D4" w:rsidRDefault="007B73D4">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2973</w:t>
      </w:r>
    </w:p>
    <w:p w:rsidR="007B73D4" w:rsidRDefault="007B73D4">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2976</w:t>
      </w:r>
    </w:p>
    <w:p w:rsidR="007B73D4" w:rsidRDefault="007B73D4">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2976</w:t>
      </w:r>
    </w:p>
    <w:p w:rsidR="007B73D4" w:rsidRDefault="007B73D4">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2976</w:t>
      </w:r>
    </w:p>
    <w:p w:rsidR="007B73D4" w:rsidRDefault="007B73D4">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2976</w:t>
      </w:r>
    </w:p>
    <w:p w:rsidR="007B73D4" w:rsidRDefault="007B73D4">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2979</w:t>
      </w:r>
    </w:p>
    <w:p w:rsidR="007B73D4" w:rsidRDefault="007B73D4">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2979</w:t>
      </w:r>
    </w:p>
    <w:p w:rsidR="007B73D4" w:rsidRDefault="007B73D4">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2979</w:t>
      </w:r>
    </w:p>
    <w:p w:rsidR="007B73D4" w:rsidRDefault="007B73D4">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2979</w:t>
      </w:r>
    </w:p>
    <w:p w:rsidR="007B73D4" w:rsidRDefault="007B73D4">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2985</w:t>
      </w:r>
    </w:p>
    <w:p w:rsidR="007B73D4" w:rsidRDefault="007B73D4">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2985</w:t>
      </w:r>
    </w:p>
    <w:p w:rsidR="007B73D4" w:rsidRDefault="007B73D4">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2985</w:t>
      </w:r>
    </w:p>
    <w:p w:rsidR="007B73D4" w:rsidRDefault="007B73D4">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2985</w:t>
      </w:r>
    </w:p>
    <w:p w:rsidR="007B73D4" w:rsidRDefault="007B73D4">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2989</w:t>
      </w:r>
    </w:p>
    <w:p w:rsidR="007B73D4" w:rsidRDefault="007B73D4">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2989</w:t>
      </w:r>
    </w:p>
    <w:p w:rsidR="007B73D4" w:rsidRDefault="007B73D4">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2989</w:t>
      </w:r>
    </w:p>
    <w:p w:rsidR="007B73D4" w:rsidRDefault="007B73D4">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2989</w:t>
      </w:r>
    </w:p>
    <w:p w:rsidR="007B73D4" w:rsidRDefault="007B73D4">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2990</w:t>
      </w:r>
    </w:p>
    <w:p w:rsidR="007B73D4" w:rsidRDefault="007B73D4">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2990</w:t>
      </w:r>
    </w:p>
    <w:p w:rsidR="007B73D4" w:rsidRDefault="007B73D4">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2991</w:t>
      </w:r>
    </w:p>
    <w:p w:rsidR="007B73D4" w:rsidRDefault="007B73D4">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2991</w:t>
      </w:r>
    </w:p>
    <w:p w:rsidR="007B73D4" w:rsidRDefault="007B73D4">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2991</w:t>
      </w:r>
    </w:p>
    <w:p w:rsidR="007B73D4" w:rsidRDefault="007B73D4">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2992</w:t>
      </w:r>
    </w:p>
    <w:p w:rsidR="007B73D4" w:rsidRDefault="007B73D4">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2992</w:t>
      </w:r>
    </w:p>
    <w:p w:rsidR="007B73D4" w:rsidRDefault="007B73D4">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2992</w:t>
      </w:r>
    </w:p>
    <w:p w:rsidR="007B73D4" w:rsidRDefault="007B73D4">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2992</w:t>
      </w:r>
    </w:p>
    <w:p w:rsidR="007B73D4" w:rsidRDefault="007B73D4">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2993</w:t>
      </w:r>
    </w:p>
    <w:p w:rsidR="007B73D4" w:rsidRDefault="007B73D4">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2994</w:t>
      </w:r>
    </w:p>
    <w:p w:rsidR="007B73D4" w:rsidRDefault="007B73D4">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2994</w:t>
      </w:r>
    </w:p>
    <w:p w:rsidR="007B73D4" w:rsidRDefault="007B73D4">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2995</w:t>
      </w:r>
    </w:p>
    <w:p w:rsidR="007B73D4" w:rsidRDefault="007B73D4">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2995</w:t>
      </w:r>
    </w:p>
    <w:p w:rsidR="007B73D4" w:rsidRDefault="007B73D4">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2995</w:t>
      </w:r>
    </w:p>
    <w:p w:rsidR="007B73D4" w:rsidRDefault="007B73D4">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2997</w:t>
      </w:r>
    </w:p>
    <w:p w:rsidR="007B73D4" w:rsidRDefault="007B73D4">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2998</w:t>
      </w:r>
    </w:p>
    <w:p w:rsidR="007B73D4" w:rsidRDefault="007B73D4">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2998</w:t>
      </w:r>
    </w:p>
    <w:p w:rsidR="007B73D4" w:rsidRDefault="007B73D4">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3000</w:t>
      </w:r>
    </w:p>
    <w:p w:rsidR="007B73D4" w:rsidRDefault="007B73D4">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3000</w:t>
      </w:r>
    </w:p>
    <w:p w:rsidR="007B73D4" w:rsidRDefault="007B73D4">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3000</w:t>
      </w:r>
    </w:p>
    <w:p w:rsidR="007B73D4" w:rsidRDefault="007B73D4">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3000</w:t>
      </w:r>
    </w:p>
    <w:p w:rsidR="007B73D4" w:rsidRDefault="007B73D4">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3001</w:t>
      </w:r>
    </w:p>
    <w:p w:rsidR="007B73D4" w:rsidRDefault="007B73D4">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2D7B17">
        <w:rPr>
          <w:lang w:val="en-US"/>
        </w:rPr>
        <w:t>Interruptions due to V2V sidelink communication</w:t>
      </w:r>
      <w:r>
        <w:tab/>
        <w:t>3001</w:t>
      </w:r>
    </w:p>
    <w:p w:rsidR="007B73D4" w:rsidRDefault="007B73D4">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3001</w:t>
      </w:r>
    </w:p>
    <w:p w:rsidR="007B73D4" w:rsidRDefault="007B73D4">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3003</w:t>
      </w:r>
    </w:p>
    <w:p w:rsidR="007B73D4" w:rsidRDefault="007B73D4">
      <w:pPr>
        <w:pStyle w:val="TOC1"/>
        <w:rPr>
          <w:rFonts w:asciiTheme="minorHAnsi" w:eastAsiaTheme="minorEastAsia" w:hAnsiTheme="minorHAnsi" w:cstheme="minorBidi"/>
          <w:szCs w:val="22"/>
        </w:rPr>
      </w:pPr>
      <w:r>
        <w:t>A.12</w:t>
      </w:r>
      <w:r>
        <w:tab/>
        <w:t>3003</w:t>
      </w:r>
    </w:p>
    <w:p w:rsidR="007B73D4" w:rsidRDefault="007B73D4">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3003</w:t>
      </w:r>
    </w:p>
    <w:p w:rsidR="007B73D4" w:rsidRDefault="007B73D4">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3003</w:t>
      </w:r>
    </w:p>
    <w:p w:rsidR="007B73D4" w:rsidRDefault="007B73D4">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3003</w:t>
      </w:r>
    </w:p>
    <w:p w:rsidR="007B73D4" w:rsidRDefault="007B73D4">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3004</w:t>
      </w:r>
    </w:p>
    <w:p w:rsidR="007B73D4" w:rsidRDefault="007B73D4">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3005</w:t>
      </w:r>
    </w:p>
    <w:p w:rsidR="007B73D4" w:rsidRDefault="007B73D4">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3005</w:t>
      </w:r>
    </w:p>
    <w:p w:rsidR="007B73D4" w:rsidRDefault="007B73D4">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3005</w:t>
      </w:r>
    </w:p>
    <w:p w:rsidR="007B73D4" w:rsidRDefault="007B73D4">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3006</w:t>
      </w:r>
    </w:p>
    <w:p w:rsidR="007B73D4" w:rsidRDefault="007B73D4">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3006</w:t>
      </w:r>
    </w:p>
    <w:p w:rsidR="007B73D4" w:rsidRDefault="007B73D4">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3006</w:t>
      </w:r>
    </w:p>
    <w:p w:rsidR="007B73D4" w:rsidRDefault="007B73D4">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3007</w:t>
      </w:r>
    </w:p>
    <w:p w:rsidR="007B73D4" w:rsidRDefault="007B73D4">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3008</w:t>
      </w:r>
    </w:p>
    <w:p w:rsidR="007B73D4" w:rsidRDefault="007B73D4">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3008</w:t>
      </w:r>
    </w:p>
    <w:p w:rsidR="007B73D4" w:rsidRDefault="007B73D4">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3009</w:t>
      </w:r>
    </w:p>
    <w:p w:rsidR="007B73D4" w:rsidRDefault="007B73D4">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3009</w:t>
      </w:r>
    </w:p>
    <w:p w:rsidR="007B73D4" w:rsidRDefault="007B73D4">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3009</w:t>
      </w:r>
    </w:p>
    <w:p w:rsidR="007B73D4" w:rsidRDefault="007B73D4">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3009</w:t>
      </w:r>
    </w:p>
    <w:p w:rsidR="007B73D4" w:rsidRDefault="007B73D4">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rsidR="007B73D4" w:rsidRDefault="007B73D4">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3013</w:t>
      </w:r>
    </w:p>
    <w:p w:rsidR="007B73D4" w:rsidRDefault="007B73D4">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3013</w:t>
      </w:r>
    </w:p>
    <w:p w:rsidR="007B73D4" w:rsidRDefault="007B73D4">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3015</w:t>
      </w:r>
    </w:p>
    <w:p w:rsidR="007B73D4" w:rsidRDefault="007B73D4">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3015</w:t>
      </w:r>
    </w:p>
    <w:p w:rsidR="007B73D4" w:rsidRDefault="007B73D4">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3015</w:t>
      </w:r>
    </w:p>
    <w:p w:rsidR="007B73D4" w:rsidRDefault="007B73D4">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3017</w:t>
      </w:r>
    </w:p>
    <w:p w:rsidR="007B73D4" w:rsidRDefault="007B73D4">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3017</w:t>
      </w:r>
    </w:p>
    <w:p w:rsidR="007B73D4" w:rsidRDefault="007B73D4">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3017</w:t>
      </w:r>
    </w:p>
    <w:p w:rsidR="007B73D4" w:rsidRDefault="007B73D4">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3019</w:t>
      </w:r>
    </w:p>
    <w:p w:rsidR="007B73D4" w:rsidRDefault="007B73D4">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3019</w:t>
      </w:r>
    </w:p>
    <w:p w:rsidR="007B73D4" w:rsidRDefault="007B73D4">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3019</w:t>
      </w:r>
    </w:p>
    <w:p w:rsidR="007B73D4" w:rsidRDefault="007B73D4">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3019</w:t>
      </w:r>
    </w:p>
    <w:p w:rsidR="007B73D4" w:rsidRDefault="007B73D4">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3021</w:t>
      </w:r>
    </w:p>
    <w:p w:rsidR="007B73D4" w:rsidRDefault="007B73D4">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3021</w:t>
      </w:r>
    </w:p>
    <w:p w:rsidR="007B73D4" w:rsidRDefault="007B73D4">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3021</w:t>
      </w:r>
    </w:p>
    <w:p w:rsidR="007B73D4" w:rsidRDefault="007B73D4">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3023</w:t>
      </w:r>
    </w:p>
    <w:p w:rsidR="007B73D4" w:rsidRDefault="007B73D4">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3023</w:t>
      </w:r>
    </w:p>
    <w:p w:rsidR="007B73D4" w:rsidRDefault="007B73D4">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3023</w:t>
      </w:r>
    </w:p>
    <w:p w:rsidR="007B73D4" w:rsidRDefault="007B73D4">
      <w:pPr>
        <w:pStyle w:val="TOC3"/>
        <w:rPr>
          <w:rFonts w:asciiTheme="minorHAnsi" w:eastAsiaTheme="minorEastAsia" w:hAnsiTheme="minorHAnsi" w:cstheme="minorBidi"/>
          <w:sz w:val="22"/>
          <w:szCs w:val="22"/>
        </w:rPr>
      </w:pPr>
      <w:r>
        <w:t>A.12.7.2</w:t>
      </w:r>
      <w:r>
        <w:rPr>
          <w:rFonts w:asciiTheme="minorHAnsi" w:eastAsiaTheme="minorEastAsia" w:hAnsiTheme="minorHAnsi" w:cstheme="minorBidi"/>
          <w:sz w:val="22"/>
          <w:szCs w:val="22"/>
        </w:rPr>
        <w:tab/>
      </w:r>
      <w:r>
        <w:t>Test Requirements</w:t>
      </w:r>
      <w:r>
        <w:tab/>
        <w:t>3026</w:t>
      </w:r>
    </w:p>
    <w:p w:rsidR="007B73D4" w:rsidRDefault="007B73D4">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3027</w:t>
      </w:r>
    </w:p>
    <w:p w:rsidR="007B73D4" w:rsidRDefault="007B73D4">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3027</w:t>
      </w:r>
    </w:p>
    <w:p w:rsidR="007B73D4" w:rsidRDefault="007B73D4">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3027</w:t>
      </w:r>
    </w:p>
    <w:p w:rsidR="007B73D4" w:rsidRDefault="007B73D4">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3028</w:t>
      </w:r>
    </w:p>
    <w:p w:rsidR="007B73D4" w:rsidRDefault="007B73D4">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3028</w:t>
      </w:r>
    </w:p>
    <w:p w:rsidR="007B73D4" w:rsidRDefault="007B73D4">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3028</w:t>
      </w:r>
    </w:p>
    <w:p w:rsidR="007B73D4" w:rsidRDefault="007B73D4">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3030</w:t>
      </w:r>
    </w:p>
    <w:p w:rsidR="007B73D4" w:rsidRDefault="007B73D4" w:rsidP="007B73D4">
      <w:pPr>
        <w:pStyle w:val="TOC8"/>
        <w:rPr>
          <w:rFonts w:asciiTheme="minorHAnsi" w:eastAsiaTheme="minorEastAsia" w:hAnsiTheme="minorHAnsi" w:cstheme="minorBidi"/>
          <w:b w:val="0"/>
          <w:szCs w:val="22"/>
        </w:rPr>
      </w:pPr>
      <w:r>
        <w:t>Annex B (normative):</w:t>
      </w:r>
      <w:r>
        <w:tab/>
        <w:t>Conditions for RRM requirements applicability for operating bands</w:t>
      </w:r>
      <w:r>
        <w:tab/>
        <w:t>3031</w:t>
      </w:r>
    </w:p>
    <w:p w:rsidR="007B73D4" w:rsidRDefault="007B73D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3031</w:t>
      </w:r>
    </w:p>
    <w:p w:rsidR="007B73D4" w:rsidRDefault="007B73D4">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3031</w:t>
      </w:r>
    </w:p>
    <w:p w:rsidR="007B73D4" w:rsidRDefault="007B73D4">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3031</w:t>
      </w:r>
    </w:p>
    <w:p w:rsidR="007B73D4" w:rsidRDefault="007B73D4">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3031</w:t>
      </w:r>
    </w:p>
    <w:p w:rsidR="007B73D4" w:rsidRDefault="007B73D4">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3033</w:t>
      </w:r>
    </w:p>
    <w:p w:rsidR="007B73D4" w:rsidRDefault="007B73D4">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3034</w:t>
      </w:r>
    </w:p>
    <w:p w:rsidR="007B73D4" w:rsidRDefault="007B73D4">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3034</w:t>
      </w:r>
    </w:p>
    <w:p w:rsidR="007B73D4" w:rsidRDefault="007B73D4">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3034</w:t>
      </w:r>
    </w:p>
    <w:p w:rsidR="007B73D4" w:rsidRDefault="007B73D4">
      <w:pPr>
        <w:pStyle w:val="TOC3"/>
        <w:rPr>
          <w:rFonts w:asciiTheme="minorHAnsi" w:eastAsiaTheme="minorEastAsia" w:hAnsiTheme="minorHAnsi" w:cstheme="minorBidi"/>
          <w:sz w:val="22"/>
          <w:szCs w:val="22"/>
        </w:rPr>
      </w:pPr>
      <w:r>
        <w:t>B.1.7.1 Conditions for measurements of intra-frequence E-UTRAN cells for cell selection</w:t>
      </w:r>
      <w:r>
        <w:tab/>
        <w:t>3034</w:t>
      </w:r>
    </w:p>
    <w:p w:rsidR="007B73D4" w:rsidRDefault="007B73D4">
      <w:pPr>
        <w:pStyle w:val="TOC3"/>
        <w:rPr>
          <w:rFonts w:asciiTheme="minorHAnsi" w:eastAsiaTheme="minorEastAsia" w:hAnsiTheme="minorHAnsi" w:cstheme="minorBidi"/>
          <w:sz w:val="22"/>
          <w:szCs w:val="22"/>
        </w:rPr>
      </w:pPr>
      <w:r>
        <w:t>B.1.7.2 Condition for measurements of inter-frequence E-UTRAN cells for cell selection</w:t>
      </w:r>
      <w:r>
        <w:tab/>
        <w:t>3036</w:t>
      </w:r>
    </w:p>
    <w:p w:rsidR="007B73D4" w:rsidRDefault="007B73D4">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3037</w:t>
      </w:r>
    </w:p>
    <w:p w:rsidR="007B73D4" w:rsidRDefault="007B73D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3037</w:t>
      </w:r>
    </w:p>
    <w:p w:rsidR="007B73D4" w:rsidRDefault="007B73D4">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3037</w:t>
      </w:r>
    </w:p>
    <w:p w:rsidR="007B73D4" w:rsidRDefault="007B73D4">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3038</w:t>
      </w:r>
    </w:p>
    <w:p w:rsidR="007B73D4" w:rsidRDefault="007B73D4">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3038</w:t>
      </w:r>
    </w:p>
    <w:p w:rsidR="007B73D4" w:rsidRDefault="007B73D4">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3039</w:t>
      </w:r>
    </w:p>
    <w:p w:rsidR="007B73D4" w:rsidRDefault="007B73D4">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3039</w:t>
      </w:r>
    </w:p>
    <w:p w:rsidR="007B73D4" w:rsidRDefault="007B73D4">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3039</w:t>
      </w:r>
    </w:p>
    <w:p w:rsidR="007B73D4" w:rsidRDefault="007B73D4">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3040</w:t>
      </w:r>
    </w:p>
    <w:p w:rsidR="007B73D4" w:rsidRDefault="007B73D4">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3040</w:t>
      </w:r>
    </w:p>
    <w:p w:rsidR="007B73D4" w:rsidRDefault="007B73D4">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3041</w:t>
      </w:r>
    </w:p>
    <w:p w:rsidR="007B73D4" w:rsidRDefault="007B73D4">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3041</w:t>
      </w:r>
    </w:p>
    <w:p w:rsidR="007B73D4" w:rsidRDefault="007B73D4">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3041</w:t>
      </w:r>
    </w:p>
    <w:p w:rsidR="007B73D4" w:rsidRDefault="007B73D4">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3041</w:t>
      </w:r>
    </w:p>
    <w:p w:rsidR="007B73D4" w:rsidRDefault="007B73D4">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3042</w:t>
      </w:r>
    </w:p>
    <w:p w:rsidR="007B73D4" w:rsidRDefault="007B73D4">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3042</w:t>
      </w:r>
    </w:p>
    <w:p w:rsidR="007B73D4" w:rsidRDefault="007B73D4">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3042</w:t>
      </w:r>
    </w:p>
    <w:p w:rsidR="007B73D4" w:rsidRDefault="007B73D4">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3043</w:t>
      </w:r>
    </w:p>
    <w:p w:rsidR="007B73D4" w:rsidRDefault="007B73D4">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3043</w:t>
      </w:r>
    </w:p>
    <w:p w:rsidR="007B73D4" w:rsidRDefault="007B73D4">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3043</w:t>
      </w:r>
    </w:p>
    <w:p w:rsidR="007B73D4" w:rsidRDefault="007B73D4">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3044</w:t>
      </w:r>
    </w:p>
    <w:p w:rsidR="007B73D4" w:rsidRDefault="007B73D4">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3044</w:t>
      </w:r>
    </w:p>
    <w:p w:rsidR="007B73D4" w:rsidRDefault="007B73D4">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3045</w:t>
      </w:r>
    </w:p>
    <w:p w:rsidR="007B73D4" w:rsidRDefault="007B73D4">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3046</w:t>
      </w:r>
    </w:p>
    <w:p w:rsidR="007B73D4" w:rsidRDefault="007B73D4">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3047</w:t>
      </w:r>
    </w:p>
    <w:p w:rsidR="007B73D4" w:rsidRDefault="007B73D4">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3048</w:t>
      </w:r>
    </w:p>
    <w:p w:rsidR="007B73D4" w:rsidRDefault="007B73D4">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3049</w:t>
      </w:r>
    </w:p>
    <w:p w:rsidR="007B73D4" w:rsidRDefault="007B73D4">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3049</w:t>
      </w:r>
    </w:p>
    <w:p w:rsidR="007B73D4" w:rsidRDefault="007B73D4">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3049</w:t>
      </w:r>
    </w:p>
    <w:p w:rsidR="007B73D4" w:rsidRDefault="007B73D4">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3049</w:t>
      </w:r>
    </w:p>
    <w:p w:rsidR="007B73D4" w:rsidRDefault="007B73D4">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3050</w:t>
      </w:r>
    </w:p>
    <w:p w:rsidR="007B73D4" w:rsidRDefault="007B73D4">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3050</w:t>
      </w:r>
    </w:p>
    <w:p w:rsidR="007B73D4" w:rsidRDefault="007B73D4">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3052</w:t>
      </w:r>
    </w:p>
    <w:p w:rsidR="007B73D4" w:rsidRDefault="007B73D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3052</w:t>
      </w:r>
    </w:p>
    <w:p w:rsidR="007B73D4" w:rsidRDefault="007B73D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3052</w:t>
      </w:r>
    </w:p>
    <w:p w:rsidR="007B73D4" w:rsidRDefault="007B73D4">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3052</w:t>
      </w:r>
    </w:p>
    <w:p w:rsidR="007B73D4" w:rsidRDefault="007B73D4">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3052</w:t>
      </w:r>
    </w:p>
    <w:p w:rsidR="007B73D4" w:rsidRDefault="007B73D4">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3052</w:t>
      </w:r>
    </w:p>
    <w:p w:rsidR="007B73D4" w:rsidRDefault="007B73D4">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3052</w:t>
      </w:r>
    </w:p>
    <w:p w:rsidR="007B73D4" w:rsidRDefault="007B73D4">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3053</w:t>
      </w:r>
    </w:p>
    <w:p w:rsidR="007B73D4" w:rsidRDefault="007B73D4">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3053</w:t>
      </w:r>
    </w:p>
    <w:p w:rsidR="007B73D4" w:rsidRDefault="007B73D4">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3053</w:t>
      </w:r>
    </w:p>
    <w:p w:rsidR="007B73D4" w:rsidRDefault="007B73D4">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3053</w:t>
      </w:r>
    </w:p>
    <w:p w:rsidR="007B73D4" w:rsidRDefault="007B73D4">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3053</w:t>
      </w:r>
    </w:p>
    <w:p w:rsidR="007B73D4" w:rsidRDefault="007B73D4">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3054</w:t>
      </w:r>
    </w:p>
    <w:p w:rsidR="007B73D4" w:rsidRDefault="007B73D4">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3054</w:t>
      </w:r>
    </w:p>
    <w:p w:rsidR="007B73D4" w:rsidRDefault="007B73D4">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3054</w:t>
      </w:r>
    </w:p>
    <w:p w:rsidR="007B73D4" w:rsidRDefault="007B73D4">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3054</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3054</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3054</w:t>
      </w:r>
    </w:p>
    <w:p w:rsidR="007B73D4" w:rsidRDefault="007B73D4">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3055</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3055</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3055</w:t>
      </w:r>
    </w:p>
    <w:p w:rsidR="007B73D4" w:rsidRDefault="007B73D4">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3056</w:t>
      </w:r>
    </w:p>
    <w:p w:rsidR="007B73D4" w:rsidRDefault="007B73D4">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3056</w:t>
      </w:r>
    </w:p>
    <w:p w:rsidR="007B73D4" w:rsidRDefault="007B73D4">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3056</w:t>
      </w:r>
    </w:p>
    <w:p w:rsidR="007B73D4" w:rsidRDefault="007B73D4">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3056</w:t>
      </w:r>
    </w:p>
    <w:p w:rsidR="007B73D4" w:rsidRDefault="007B73D4">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3056</w:t>
      </w:r>
    </w:p>
    <w:p w:rsidR="007B73D4" w:rsidRDefault="007B73D4">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3056</w:t>
      </w:r>
    </w:p>
    <w:p w:rsidR="007B73D4" w:rsidRDefault="007B73D4">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3057</w:t>
      </w:r>
    </w:p>
    <w:p w:rsidR="007B73D4" w:rsidRDefault="007B73D4">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3057</w:t>
      </w:r>
    </w:p>
    <w:p w:rsidR="007B73D4" w:rsidRDefault="007B73D4">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3057</w:t>
      </w:r>
    </w:p>
    <w:p w:rsidR="007B73D4" w:rsidRDefault="007B73D4">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3057</w:t>
      </w:r>
    </w:p>
    <w:p w:rsidR="007B73D4" w:rsidRDefault="007B73D4">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3057</w:t>
      </w:r>
    </w:p>
    <w:p w:rsidR="007B73D4" w:rsidRDefault="007B73D4">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3057</w:t>
      </w:r>
    </w:p>
    <w:p w:rsidR="007B73D4" w:rsidRDefault="007B73D4">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3058</w:t>
      </w:r>
    </w:p>
    <w:p w:rsidR="007B73D4" w:rsidRDefault="007B73D4">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3058</w:t>
      </w:r>
    </w:p>
    <w:p w:rsidR="007B73D4" w:rsidRDefault="007B73D4">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3058</w:t>
      </w:r>
    </w:p>
    <w:p w:rsidR="007B73D4" w:rsidRDefault="007B73D4">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3058</w:t>
      </w:r>
    </w:p>
    <w:p w:rsidR="007B73D4" w:rsidRDefault="007B73D4">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3058</w:t>
      </w:r>
    </w:p>
    <w:p w:rsidR="007B73D4" w:rsidRDefault="007B73D4">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3058</w:t>
      </w:r>
    </w:p>
    <w:p w:rsidR="007B73D4" w:rsidRDefault="007B73D4">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3059</w:t>
      </w:r>
    </w:p>
    <w:p w:rsidR="007B73D4" w:rsidRDefault="007B73D4">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3059</w:t>
      </w:r>
    </w:p>
    <w:p w:rsidR="007B73D4" w:rsidRDefault="007B73D4">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3059</w:t>
      </w:r>
    </w:p>
    <w:p w:rsidR="007B73D4" w:rsidRDefault="007B73D4">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3059</w:t>
      </w:r>
    </w:p>
    <w:p w:rsidR="007B73D4" w:rsidRDefault="007B73D4">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3059</w:t>
      </w:r>
    </w:p>
    <w:p w:rsidR="007B73D4" w:rsidRDefault="007B73D4">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3059</w:t>
      </w:r>
    </w:p>
    <w:p w:rsidR="007B73D4" w:rsidRDefault="007B73D4">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3059</w:t>
      </w:r>
    </w:p>
    <w:p w:rsidR="007B73D4" w:rsidRDefault="007B73D4">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3060</w:t>
      </w:r>
    </w:p>
    <w:p w:rsidR="007B73D4" w:rsidRDefault="007B73D4">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3060</w:t>
      </w:r>
    </w:p>
    <w:p w:rsidR="007B73D4" w:rsidRDefault="007B73D4">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3060</w:t>
      </w:r>
    </w:p>
    <w:p w:rsidR="007B73D4" w:rsidRDefault="007B73D4">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3060</w:t>
      </w:r>
    </w:p>
    <w:p w:rsidR="007B73D4" w:rsidRDefault="007B73D4">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3060</w:t>
      </w:r>
    </w:p>
    <w:p w:rsidR="007B73D4" w:rsidRDefault="007B73D4">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3061</w:t>
      </w:r>
    </w:p>
    <w:p w:rsidR="007B73D4" w:rsidRDefault="007B73D4">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3061</w:t>
      </w:r>
    </w:p>
    <w:p w:rsidR="007B73D4" w:rsidRDefault="007B73D4">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3061</w:t>
      </w:r>
    </w:p>
    <w:p w:rsidR="007B73D4" w:rsidRDefault="007B73D4">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3061</w:t>
      </w:r>
    </w:p>
    <w:p w:rsidR="007B73D4" w:rsidRDefault="007B73D4">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3061</w:t>
      </w:r>
    </w:p>
    <w:p w:rsidR="007B73D4" w:rsidRDefault="007B73D4">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3061</w:t>
      </w:r>
    </w:p>
    <w:p w:rsidR="007B73D4" w:rsidRDefault="007B73D4">
      <w:pPr>
        <w:pStyle w:val="TOC3"/>
        <w:rPr>
          <w:rFonts w:asciiTheme="minorHAnsi" w:eastAsiaTheme="minorEastAsia" w:hAnsiTheme="minorHAnsi" w:cstheme="minorBidi"/>
          <w:sz w:val="22"/>
          <w:szCs w:val="22"/>
        </w:rPr>
      </w:pPr>
      <w:r w:rsidRPr="007B73D4">
        <w:t>B.4.3.1</w:t>
      </w:r>
      <w:r w:rsidRPr="007B73D4">
        <w:rPr>
          <w:rFonts w:asciiTheme="minorHAnsi" w:hAnsiTheme="minorHAnsi" w:cstheme="minorBidi"/>
          <w:sz w:val="22"/>
          <w:szCs w:val="22"/>
        </w:rPr>
        <w:tab/>
      </w:r>
      <w:r w:rsidRPr="002D7B17">
        <w:rPr>
          <w:rFonts w:eastAsia="MS Mincho"/>
        </w:rPr>
        <w:t>Inter-band carrier aggregation</w:t>
      </w:r>
      <w:r>
        <w:tab/>
        <w:t>3061</w:t>
      </w:r>
    </w:p>
    <w:p w:rsidR="007B73D4" w:rsidRDefault="007B73D4">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3061</w:t>
      </w:r>
    </w:p>
    <w:p w:rsidR="007B73D4" w:rsidRDefault="007B73D4">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3062</w:t>
      </w:r>
    </w:p>
    <w:p w:rsidR="007B73D4" w:rsidRDefault="007B73D4">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3062</w:t>
      </w:r>
    </w:p>
    <w:p w:rsidR="007B73D4" w:rsidRDefault="007B73D4">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3062</w:t>
      </w:r>
    </w:p>
    <w:p w:rsidR="007B73D4" w:rsidRDefault="007B73D4">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3062</w:t>
      </w:r>
    </w:p>
    <w:p w:rsidR="007B73D4" w:rsidRDefault="007B73D4">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3063</w:t>
      </w:r>
    </w:p>
    <w:p w:rsidR="007B73D4" w:rsidRDefault="007B73D4">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3063</w:t>
      </w:r>
    </w:p>
    <w:p w:rsidR="007B73D4" w:rsidRDefault="007B73D4">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3064</w:t>
      </w:r>
    </w:p>
    <w:p w:rsidR="007B73D4" w:rsidRDefault="007B73D4">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3064</w:t>
      </w:r>
    </w:p>
    <w:p w:rsidR="007B73D4" w:rsidRDefault="007B73D4">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3064</w:t>
      </w:r>
    </w:p>
    <w:p w:rsidR="007B73D4" w:rsidRDefault="007B73D4">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3064</w:t>
      </w:r>
    </w:p>
    <w:p w:rsidR="007B73D4" w:rsidRDefault="007B73D4">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3064</w:t>
      </w:r>
    </w:p>
    <w:p w:rsidR="007B73D4" w:rsidRDefault="007B73D4">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3065</w:t>
      </w:r>
    </w:p>
    <w:p w:rsidR="007B73D4" w:rsidRDefault="007B73D4">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3065</w:t>
      </w:r>
    </w:p>
    <w:p w:rsidR="007B73D4" w:rsidRDefault="007B73D4">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3065</w:t>
      </w:r>
    </w:p>
    <w:p w:rsidR="007B73D4" w:rsidRDefault="007B73D4">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3065</w:t>
      </w:r>
    </w:p>
    <w:p w:rsidR="007B73D4" w:rsidRDefault="007B73D4" w:rsidP="007B73D4">
      <w:pPr>
        <w:pStyle w:val="TOC8"/>
        <w:rPr>
          <w:rFonts w:asciiTheme="minorHAnsi" w:eastAsiaTheme="minorEastAsia" w:hAnsiTheme="minorHAnsi" w:cstheme="minorBidi"/>
          <w:b w:val="0"/>
          <w:szCs w:val="22"/>
        </w:rPr>
      </w:pPr>
      <w:r>
        <w:t>Annex C (informative):</w:t>
      </w:r>
      <w:r>
        <w:tab/>
        <w:t>Change history:</w:t>
      </w:r>
      <w:r>
        <w:tab/>
        <w:t>3067</w:t>
      </w:r>
    </w:p>
    <w:p w:rsidR="004D51F6" w:rsidRDefault="007B73D4" w:rsidP="005F6A6A">
      <w:pPr>
        <w:rPr>
          <w:rFonts w:cs="v4.2.0"/>
          <w:noProof/>
          <w:sz w:val="22"/>
          <w:szCs w:val="22"/>
          <w:lang w:val="en-US"/>
        </w:rPr>
      </w:pPr>
      <w:r>
        <w:rPr>
          <w:rFonts w:cs="v4.2.0"/>
          <w:noProof/>
          <w:sz w:val="22"/>
        </w:rPr>
        <w:fldChar w:fldCharType="end"/>
      </w:r>
    </w:p>
    <w:p w:rsidR="001B39DE" w:rsidRPr="008337D1" w:rsidRDefault="00F74631" w:rsidP="005F6A6A">
      <w:pPr>
        <w:rPr>
          <w:rFonts w:cs="v4.2.0"/>
          <w:noProof/>
          <w:sz w:val="22"/>
          <w:lang w:val="en-US"/>
        </w:rPr>
      </w:pPr>
      <w:r>
        <w:rPr>
          <w:noProof/>
        </w:rPr>
        <w:fldChar w:fldCharType="begin"/>
      </w:r>
      <w:r w:rsidR="00A962A1">
        <w:rPr>
          <w:noProof/>
        </w:rPr>
        <w:instrText xml:space="preserve"> RD "36133-</w:instrText>
      </w:r>
      <w:r w:rsidR="00A962A1">
        <w:rPr>
          <w:rFonts w:eastAsiaTheme="minorEastAsia" w:hint="eastAsia"/>
          <w:noProof/>
        </w:rPr>
        <w:instrText>f</w:instrText>
      </w:r>
      <w:r w:rsidR="00CD71E8">
        <w:rPr>
          <w:rFonts w:eastAsiaTheme="minorEastAsia"/>
          <w:noProof/>
        </w:rPr>
        <w:instrText>5</w:instrText>
      </w:r>
      <w:r w:rsidR="00A962A1" w:rsidRPr="00733A08">
        <w:rPr>
          <w:noProof/>
        </w:rPr>
        <w:instrText>0_s00-11</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CD71E8">
        <w:rPr>
          <w:rFonts w:eastAsiaTheme="minorEastAsia"/>
          <w:noProof/>
        </w:rPr>
        <w:instrText>5</w:instrText>
      </w:r>
      <w:r w:rsidR="00A962A1" w:rsidRPr="00733A08">
        <w:rPr>
          <w:noProof/>
        </w:rPr>
        <w:instrText>0_sA.1-A.6</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CD71E8">
        <w:rPr>
          <w:rFonts w:eastAsiaTheme="minorEastAsia" w:hint="eastAsia"/>
          <w:noProof/>
        </w:rPr>
        <w:instrText>5</w:instrText>
      </w:r>
      <w:r w:rsidR="00A962A1" w:rsidRPr="00733A08">
        <w:rPr>
          <w:noProof/>
        </w:rPr>
        <w:instrText>0_sA.7-A.8</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r>
        <w:rPr>
          <w:noProof/>
        </w:rPr>
        <w:fldChar w:fldCharType="begin"/>
      </w:r>
      <w:r w:rsidR="00A962A1">
        <w:rPr>
          <w:noProof/>
        </w:rPr>
        <w:instrText xml:space="preserve"> RD "36133-</w:instrText>
      </w:r>
      <w:r w:rsidR="00A962A1">
        <w:rPr>
          <w:rFonts w:eastAsiaTheme="minorEastAsia" w:hint="eastAsia"/>
          <w:noProof/>
        </w:rPr>
        <w:instrText>f</w:instrText>
      </w:r>
      <w:r w:rsidR="00CD71E8">
        <w:rPr>
          <w:rFonts w:eastAsiaTheme="minorEastAsia" w:hint="eastAsia"/>
          <w:noProof/>
        </w:rPr>
        <w:instrText>5</w:instrText>
      </w:r>
      <w:r w:rsidR="00A962A1" w:rsidRPr="00733A08">
        <w:rPr>
          <w:noProof/>
        </w:rPr>
        <w:instrText>0_sA.9-XX</w:instrText>
      </w:r>
      <w:r w:rsidR="00A962A1">
        <w:rPr>
          <w:noProof/>
        </w:rPr>
        <w:instrText>.doc</w:instrText>
      </w:r>
      <w:r w:rsidR="00A962A1">
        <w:rPr>
          <w:rFonts w:eastAsiaTheme="minorEastAsia" w:hint="eastAsia"/>
          <w:noProof/>
        </w:rPr>
        <w:instrText>x</w:instrText>
      </w:r>
      <w:r w:rsidR="00A962A1">
        <w:rPr>
          <w:noProof/>
        </w:rPr>
        <w:instrText xml:space="preserve">" \f  </w:instrText>
      </w:r>
      <w:r>
        <w:rPr>
          <w:noProof/>
        </w:rPr>
        <w:fldChar w:fldCharType="end"/>
      </w: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05F3" w:rsidRDefault="004605F3">
      <w:r>
        <w:separator/>
      </w:r>
    </w:p>
  </w:endnote>
  <w:endnote w:type="continuationSeparator" w:id="0">
    <w:p w:rsidR="004605F3" w:rsidRDefault="00460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Pr="00FD21B3" w:rsidRDefault="00A70F25"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05F3" w:rsidRDefault="004605F3">
      <w:r>
        <w:separator/>
      </w:r>
    </w:p>
  </w:footnote>
  <w:footnote w:type="continuationSeparator" w:id="0">
    <w:p w:rsidR="004605F3" w:rsidRDefault="00460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267940">
    <w:pPr>
      <w:framePr w:wrap="auto" w:vAnchor="text" w:hAnchor="margin" w:xAlign="center" w:y="1"/>
    </w:pPr>
    <w:r>
      <w:fldChar w:fldCharType="begin"/>
    </w:r>
    <w:r>
      <w:instrText xml:space="preserve"> PAGE </w:instrText>
    </w:r>
    <w:r>
      <w:fldChar w:fldCharType="separate"/>
    </w:r>
    <w:r w:rsidR="00A77783">
      <w:rPr>
        <w:noProof/>
      </w:rPr>
      <w:t>3</w:t>
    </w:r>
    <w:r>
      <w:rPr>
        <w:noProof/>
      </w:rPr>
      <w:fldChar w:fldCharType="end"/>
    </w:r>
  </w:p>
  <w:p w:rsidR="00A70F25" w:rsidRDefault="00267940" w:rsidP="00C334F6">
    <w:pPr>
      <w:framePr w:wrap="auto" w:vAnchor="text" w:hAnchor="page" w:x="1162" w:y="51"/>
    </w:pPr>
    <w:r>
      <w:fldChar w:fldCharType="begin"/>
    </w:r>
    <w:r>
      <w:instrText xml:space="preserve"> styleref ZGSM </w:instrText>
    </w:r>
    <w:r>
      <w:fldChar w:fldCharType="separate"/>
    </w:r>
    <w:r w:rsidR="000D6B77">
      <w:rPr>
        <w:noProof/>
      </w:rPr>
      <w:t>Release 15</w:t>
    </w:r>
    <w:r>
      <w:rPr>
        <w:noProof/>
      </w:rPr>
      <w:fldChar w:fldCharType="end"/>
    </w:r>
  </w:p>
  <w:p w:rsidR="00A70F25" w:rsidRDefault="00267940">
    <w:pPr>
      <w:framePr w:wrap="auto" w:vAnchor="text" w:hAnchor="margin" w:xAlign="right" w:y="1"/>
    </w:pPr>
    <w:r>
      <w:fldChar w:fldCharType="begin"/>
    </w:r>
    <w:r>
      <w:instrText xml:space="preserve"> STYLEREF ZA </w:instrText>
    </w:r>
    <w:r>
      <w:fldChar w:fldCharType="separate"/>
    </w:r>
    <w:r w:rsidR="000D6B77">
      <w:rPr>
        <w:noProof/>
      </w:rPr>
      <w:t>3GPP TS 36.133 V15.6.0 (2019-03)</w:t>
    </w:r>
    <w:r>
      <w:rPr>
        <w:noProof/>
      </w:rPr>
      <w:fldChar w:fldCharType="end"/>
    </w:r>
  </w:p>
  <w:p w:rsidR="00A70F25" w:rsidRDefault="00A70F25">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F25" w:rsidRDefault="00A70F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doNotDisplayPageBoundaries/>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62786"/>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1A4"/>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371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C371A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371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371A4"/>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C371A4"/>
    <w:pPr>
      <w:ind w:left="1701" w:hanging="1701"/>
      <w:outlineLvl w:val="4"/>
    </w:pPr>
    <w:rPr>
      <w:sz w:val="22"/>
    </w:rPr>
  </w:style>
  <w:style w:type="paragraph" w:styleId="Heading6">
    <w:name w:val="heading 6"/>
    <w:aliases w:val="T1,Header 6"/>
    <w:basedOn w:val="H6"/>
    <w:next w:val="Normal"/>
    <w:link w:val="Heading6Char"/>
    <w:qFormat/>
    <w:rsid w:val="00C371A4"/>
    <w:pPr>
      <w:outlineLvl w:val="5"/>
    </w:pPr>
  </w:style>
  <w:style w:type="paragraph" w:styleId="Heading7">
    <w:name w:val="heading 7"/>
    <w:basedOn w:val="H6"/>
    <w:next w:val="Normal"/>
    <w:link w:val="Heading7Char"/>
    <w:qFormat/>
    <w:rsid w:val="00C371A4"/>
    <w:pPr>
      <w:outlineLvl w:val="6"/>
    </w:pPr>
  </w:style>
  <w:style w:type="paragraph" w:styleId="Heading8">
    <w:name w:val="heading 8"/>
    <w:basedOn w:val="Heading1"/>
    <w:next w:val="Normal"/>
    <w:link w:val="Heading8Char"/>
    <w:qFormat/>
    <w:rsid w:val="00C371A4"/>
    <w:pPr>
      <w:ind w:left="0" w:firstLine="0"/>
      <w:outlineLvl w:val="7"/>
    </w:pPr>
  </w:style>
  <w:style w:type="paragraph" w:styleId="Heading9">
    <w:name w:val="heading 9"/>
    <w:aliases w:val="Figure Heading,FH"/>
    <w:basedOn w:val="Heading8"/>
    <w:next w:val="Normal"/>
    <w:link w:val="Heading9Char"/>
    <w:qFormat/>
    <w:rsid w:val="00C371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C371A4"/>
    <w:pPr>
      <w:ind w:left="1985" w:hanging="1985"/>
      <w:outlineLvl w:val="9"/>
    </w:pPr>
    <w:rPr>
      <w:sz w:val="20"/>
    </w:rPr>
  </w:style>
  <w:style w:type="paragraph" w:customStyle="1" w:styleId="B1">
    <w:name w:val="B1"/>
    <w:basedOn w:val="List"/>
    <w:link w:val="B1Char"/>
    <w:rsid w:val="00C371A4"/>
  </w:style>
  <w:style w:type="paragraph" w:styleId="List">
    <w:name w:val="List"/>
    <w:basedOn w:val="Normal"/>
    <w:rsid w:val="00C371A4"/>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C371A4"/>
  </w:style>
  <w:style w:type="paragraph" w:customStyle="1" w:styleId="ZA">
    <w:name w:val="ZA"/>
    <w:rsid w:val="00C37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C37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C371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C37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C371A4"/>
    <w:pPr>
      <w:framePr w:wrap="notBeside" w:y="16161"/>
    </w:pPr>
  </w:style>
  <w:style w:type="paragraph" w:customStyle="1" w:styleId="FP">
    <w:name w:val="FP"/>
    <w:basedOn w:val="Normal"/>
    <w:rsid w:val="00C371A4"/>
    <w:pPr>
      <w:spacing w:after="0"/>
    </w:pPr>
  </w:style>
  <w:style w:type="paragraph" w:customStyle="1" w:styleId="TT">
    <w:name w:val="TT"/>
    <w:basedOn w:val="Heading1"/>
    <w:next w:val="Normal"/>
    <w:rsid w:val="00C371A4"/>
    <w:pPr>
      <w:outlineLvl w:val="9"/>
    </w:pPr>
  </w:style>
  <w:style w:type="paragraph" w:styleId="TOC1">
    <w:name w:val="toc 1"/>
    <w:rsid w:val="00C371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C371A4"/>
    <w:pPr>
      <w:keepNext w:val="0"/>
      <w:spacing w:before="0"/>
      <w:ind w:left="851" w:hanging="851"/>
    </w:pPr>
    <w:rPr>
      <w:sz w:val="20"/>
    </w:rPr>
  </w:style>
  <w:style w:type="paragraph" w:styleId="TOC3">
    <w:name w:val="toc 3"/>
    <w:basedOn w:val="TOC2"/>
    <w:rsid w:val="00C371A4"/>
    <w:pPr>
      <w:ind w:left="1134" w:hanging="1134"/>
    </w:pPr>
  </w:style>
  <w:style w:type="paragraph" w:styleId="TOC4">
    <w:name w:val="toc 4"/>
    <w:basedOn w:val="TOC3"/>
    <w:rsid w:val="00C371A4"/>
    <w:pPr>
      <w:ind w:left="1418" w:hanging="1418"/>
    </w:pPr>
  </w:style>
  <w:style w:type="paragraph" w:customStyle="1" w:styleId="B2">
    <w:name w:val="B2"/>
    <w:basedOn w:val="List2"/>
    <w:link w:val="B2Char"/>
    <w:rsid w:val="00C371A4"/>
  </w:style>
  <w:style w:type="paragraph" w:styleId="List2">
    <w:name w:val="List 2"/>
    <w:basedOn w:val="List"/>
    <w:rsid w:val="00C371A4"/>
    <w:pPr>
      <w:ind w:left="851"/>
    </w:pPr>
  </w:style>
  <w:style w:type="paragraph" w:customStyle="1" w:styleId="B3">
    <w:name w:val="B3"/>
    <w:basedOn w:val="List3"/>
    <w:link w:val="B3Char"/>
    <w:rsid w:val="00C371A4"/>
  </w:style>
  <w:style w:type="paragraph" w:styleId="List3">
    <w:name w:val="List 3"/>
    <w:basedOn w:val="List2"/>
    <w:rsid w:val="00C371A4"/>
    <w:pPr>
      <w:ind w:left="1135"/>
    </w:pPr>
  </w:style>
  <w:style w:type="paragraph" w:customStyle="1" w:styleId="NO">
    <w:name w:val="NO"/>
    <w:basedOn w:val="Normal"/>
    <w:link w:val="NOChar"/>
    <w:rsid w:val="00C371A4"/>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C371A4"/>
    <w:pPr>
      <w:ind w:left="1418"/>
    </w:pPr>
  </w:style>
  <w:style w:type="paragraph" w:styleId="List5">
    <w:name w:val="List 5"/>
    <w:basedOn w:val="List4"/>
    <w:rsid w:val="00C371A4"/>
    <w:pPr>
      <w:ind w:left="1702"/>
    </w:pPr>
  </w:style>
  <w:style w:type="paragraph" w:customStyle="1" w:styleId="EX">
    <w:name w:val="EX"/>
    <w:basedOn w:val="Normal"/>
    <w:rsid w:val="00C371A4"/>
    <w:pPr>
      <w:keepLines/>
      <w:ind w:left="1702" w:hanging="1418"/>
    </w:pPr>
  </w:style>
  <w:style w:type="paragraph" w:customStyle="1" w:styleId="EW">
    <w:name w:val="EW"/>
    <w:basedOn w:val="EX"/>
    <w:rsid w:val="00C371A4"/>
    <w:pPr>
      <w:spacing w:after="0"/>
    </w:pPr>
  </w:style>
  <w:style w:type="paragraph" w:customStyle="1" w:styleId="TAC">
    <w:name w:val="TAC"/>
    <w:basedOn w:val="TAL"/>
    <w:link w:val="TACChar"/>
    <w:rsid w:val="00C371A4"/>
    <w:pPr>
      <w:jc w:val="center"/>
    </w:pPr>
  </w:style>
  <w:style w:type="paragraph" w:customStyle="1" w:styleId="TAL">
    <w:name w:val="TAL"/>
    <w:basedOn w:val="Normal"/>
    <w:link w:val="TALCar"/>
    <w:rsid w:val="00C371A4"/>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C371A4"/>
    <w:rPr>
      <w:color w:val="FF0000"/>
    </w:rPr>
  </w:style>
  <w:style w:type="paragraph" w:customStyle="1" w:styleId="EQ">
    <w:name w:val="EQ"/>
    <w:basedOn w:val="Normal"/>
    <w:next w:val="Normal"/>
    <w:rsid w:val="00C371A4"/>
    <w:pPr>
      <w:keepLines/>
      <w:tabs>
        <w:tab w:val="center" w:pos="4536"/>
        <w:tab w:val="right" w:pos="9072"/>
      </w:tabs>
    </w:pPr>
    <w:rPr>
      <w:noProof/>
    </w:rPr>
  </w:style>
  <w:style w:type="paragraph" w:customStyle="1" w:styleId="TF">
    <w:name w:val="TF"/>
    <w:basedOn w:val="TH"/>
    <w:link w:val="TFChar"/>
    <w:rsid w:val="00C371A4"/>
    <w:pPr>
      <w:keepNext w:val="0"/>
      <w:spacing w:before="0" w:after="240"/>
    </w:pPr>
  </w:style>
  <w:style w:type="paragraph" w:customStyle="1" w:styleId="TH">
    <w:name w:val="TH"/>
    <w:basedOn w:val="Normal"/>
    <w:link w:val="THChar"/>
    <w:rsid w:val="00C371A4"/>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C371A4"/>
    <w:pPr>
      <w:spacing w:before="180"/>
      <w:ind w:left="2693" w:hanging="2693"/>
    </w:pPr>
    <w:rPr>
      <w:b/>
    </w:rPr>
  </w:style>
  <w:style w:type="paragraph" w:styleId="TOC5">
    <w:name w:val="toc 5"/>
    <w:basedOn w:val="TOC4"/>
    <w:rsid w:val="00C371A4"/>
    <w:pPr>
      <w:ind w:left="1701" w:hanging="1701"/>
    </w:pPr>
  </w:style>
  <w:style w:type="paragraph" w:customStyle="1" w:styleId="ZH">
    <w:name w:val="ZH"/>
    <w:rsid w:val="00C371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C371A4"/>
    <w:pPr>
      <w:ind w:left="1418" w:hanging="1418"/>
    </w:pPr>
  </w:style>
  <w:style w:type="paragraph" w:customStyle="1" w:styleId="LD">
    <w:name w:val="LD"/>
    <w:rsid w:val="00C371A4"/>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C371A4"/>
    <w:pPr>
      <w:spacing w:after="0"/>
    </w:pPr>
  </w:style>
  <w:style w:type="paragraph" w:styleId="TOC6">
    <w:name w:val="toc 6"/>
    <w:basedOn w:val="TOC5"/>
    <w:next w:val="Normal"/>
    <w:rsid w:val="00C371A4"/>
    <w:pPr>
      <w:ind w:left="1985" w:hanging="1985"/>
    </w:pPr>
  </w:style>
  <w:style w:type="paragraph" w:styleId="TOC7">
    <w:name w:val="toc 7"/>
    <w:basedOn w:val="TOC6"/>
    <w:next w:val="Normal"/>
    <w:rsid w:val="00C371A4"/>
    <w:pPr>
      <w:ind w:left="2268" w:hanging="2268"/>
    </w:pPr>
  </w:style>
  <w:style w:type="paragraph" w:customStyle="1" w:styleId="NF">
    <w:name w:val="NF"/>
    <w:basedOn w:val="NO"/>
    <w:rsid w:val="00C371A4"/>
    <w:pPr>
      <w:keepNext/>
      <w:spacing w:after="0"/>
    </w:pPr>
    <w:rPr>
      <w:rFonts w:ascii="Arial" w:hAnsi="Arial"/>
      <w:sz w:val="18"/>
    </w:rPr>
  </w:style>
  <w:style w:type="paragraph" w:customStyle="1" w:styleId="PL">
    <w:name w:val="PL"/>
    <w:link w:val="PLChar"/>
    <w:rsid w:val="00C37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C371A4"/>
    <w:pPr>
      <w:jc w:val="right"/>
    </w:pPr>
  </w:style>
  <w:style w:type="paragraph" w:customStyle="1" w:styleId="ZD">
    <w:name w:val="ZD"/>
    <w:rsid w:val="00C371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C371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C371A4"/>
  </w:style>
  <w:style w:type="paragraph" w:customStyle="1" w:styleId="B5">
    <w:name w:val="B5"/>
    <w:basedOn w:val="List5"/>
    <w:rsid w:val="00C371A4"/>
  </w:style>
  <w:style w:type="paragraph" w:customStyle="1" w:styleId="ZTD">
    <w:name w:val="ZTD"/>
    <w:basedOn w:val="ZB"/>
    <w:rsid w:val="00C371A4"/>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C371A4"/>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C371A4"/>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C371A4"/>
    <w:rPr>
      <w:b/>
      <w:position w:val="6"/>
      <w:sz w:val="16"/>
    </w:rPr>
  </w:style>
  <w:style w:type="paragraph" w:styleId="Footer">
    <w:name w:val="footer"/>
    <w:basedOn w:val="Header"/>
    <w:link w:val="FooterChar"/>
    <w:rsid w:val="00C371A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71A4"/>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C371A4"/>
  </w:style>
  <w:style w:type="paragraph" w:styleId="Index2">
    <w:name w:val="index 2"/>
    <w:basedOn w:val="Index1"/>
    <w:semiHidden/>
    <w:rsid w:val="00C371A4"/>
    <w:pPr>
      <w:ind w:left="284"/>
    </w:pPr>
  </w:style>
  <w:style w:type="paragraph" w:styleId="Index1">
    <w:name w:val="index 1"/>
    <w:basedOn w:val="Normal"/>
    <w:semiHidden/>
    <w:rsid w:val="00C371A4"/>
    <w:pPr>
      <w:keepLines/>
      <w:spacing w:after="0"/>
    </w:pPr>
  </w:style>
  <w:style w:type="paragraph" w:styleId="ListNumber2">
    <w:name w:val="List Number 2"/>
    <w:basedOn w:val="ListNumber"/>
    <w:rsid w:val="00C371A4"/>
    <w:pPr>
      <w:ind w:left="851"/>
    </w:pPr>
  </w:style>
  <w:style w:type="paragraph" w:styleId="ListNumber">
    <w:name w:val="List Number"/>
    <w:basedOn w:val="List"/>
    <w:rsid w:val="00C371A4"/>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371A4"/>
    <w:pPr>
      <w:keepLines/>
      <w:spacing w:after="0"/>
      <w:ind w:left="454" w:hanging="454"/>
    </w:pPr>
    <w:rPr>
      <w:sz w:val="16"/>
    </w:rPr>
  </w:style>
  <w:style w:type="paragraph" w:styleId="ListBullet2">
    <w:name w:val="List Bullet 2"/>
    <w:basedOn w:val="ListBullet"/>
    <w:rsid w:val="00C371A4"/>
    <w:pPr>
      <w:ind w:left="851"/>
    </w:pPr>
  </w:style>
  <w:style w:type="paragraph" w:styleId="ListBullet3">
    <w:name w:val="List Bullet 3"/>
    <w:basedOn w:val="ListBullet2"/>
    <w:rsid w:val="00C371A4"/>
    <w:pPr>
      <w:ind w:left="1135"/>
    </w:pPr>
  </w:style>
  <w:style w:type="paragraph" w:styleId="ListBullet4">
    <w:name w:val="List Bullet 4"/>
    <w:basedOn w:val="ListBullet3"/>
    <w:rsid w:val="00C371A4"/>
    <w:pPr>
      <w:ind w:left="1418"/>
    </w:pPr>
  </w:style>
  <w:style w:type="paragraph" w:styleId="ListBullet5">
    <w:name w:val="List Bullet 5"/>
    <w:basedOn w:val="ListBullet4"/>
    <w:rsid w:val="00C371A4"/>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TotalTime>
  <Pages>76</Pages>
  <Words>39464</Words>
  <Characters>224945</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263882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CR#0001r1</cp:lastModifiedBy>
  <cp:revision>13</cp:revision>
  <dcterms:created xsi:type="dcterms:W3CDTF">2018-06-19T09:40:00Z</dcterms:created>
  <dcterms:modified xsi:type="dcterms:W3CDTF">2019-03-25T21:33:00Z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