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CA67AD">
        <w:rPr>
          <w:rFonts w:cs="v5.0.0"/>
        </w:rPr>
        <w:t>5</w:t>
      </w:r>
      <w:r w:rsidRPr="00E45322">
        <w:rPr>
          <w:rFonts w:cs="v5.0.0"/>
        </w:rPr>
        <w:t>.</w:t>
      </w:r>
      <w:r w:rsidR="00CB0D54">
        <w:rPr>
          <w:rFonts w:cs="v5.0.0"/>
        </w:rPr>
        <w:t>5</w:t>
      </w:r>
      <w:r w:rsidR="00C77132" w:rsidRPr="00E45322">
        <w:rPr>
          <w:rFonts w:cs="v5.0.0"/>
        </w:rPr>
        <w:t>.</w:t>
      </w:r>
      <w:r w:rsidR="001F1CF5" w:rsidRPr="00E45322">
        <w:rPr>
          <w:rFonts w:cs="v5.0.0"/>
        </w:rPr>
        <w:t>0</w:t>
      </w:r>
      <w:bookmarkStart w:id="1" w:name="_GoBack"/>
      <w:bookmarkEnd w:id="1"/>
      <w:r w:rsidR="00FA55BB" w:rsidRPr="00E45322">
        <w:rPr>
          <w:rFonts w:cs="v5.0.0"/>
        </w:rPr>
        <w:t xml:space="preserve"> </w:t>
      </w:r>
      <w:r w:rsidR="00A81391" w:rsidRPr="00E45322">
        <w:rPr>
          <w:rFonts w:cs="v5.0.0"/>
          <w:sz w:val="32"/>
        </w:rPr>
        <w:t>(20</w:t>
      </w:r>
      <w:r w:rsidR="00923C0F" w:rsidRPr="00E45322">
        <w:rPr>
          <w:rFonts w:cs="v5.0.0"/>
          <w:sz w:val="32"/>
        </w:rPr>
        <w:t>1</w:t>
      </w:r>
      <w:r w:rsidR="00FB1F0F">
        <w:rPr>
          <w:rFonts w:cs="v5.0.0"/>
          <w:sz w:val="32"/>
        </w:rPr>
        <w:t>8</w:t>
      </w:r>
      <w:r w:rsidRPr="00E45322">
        <w:rPr>
          <w:rFonts w:cs="v5.0.0"/>
          <w:sz w:val="32"/>
        </w:rPr>
        <w:t>-</w:t>
      </w:r>
      <w:r w:rsidR="00CB0D54">
        <w:rPr>
          <w:rFonts w:cs="v5.0.0"/>
          <w:sz w:val="32"/>
        </w:rPr>
        <w:t>12</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CA67AD">
        <w:rPr>
          <w:rStyle w:val="ZGSM"/>
          <w:rFonts w:cs="v5.0.0"/>
        </w:rPr>
        <w:t>5</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FB1F0F">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AE18C6" w:rsidRDefault="00AE18C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82</w:t>
      </w:r>
    </w:p>
    <w:p w:rsidR="00AE18C6" w:rsidRDefault="00AE18C6">
      <w:pPr>
        <w:pStyle w:val="TOC1"/>
        <w:rPr>
          <w:rFonts w:asciiTheme="minorHAnsi" w:eastAsiaTheme="minorEastAsia" w:hAnsiTheme="minorHAnsi" w:cstheme="minorBidi"/>
          <w:szCs w:val="22"/>
        </w:rPr>
      </w:pPr>
      <w:r w:rsidRPr="00AE18C6">
        <w:t>1</w:t>
      </w:r>
      <w:r>
        <w:rPr>
          <w:rFonts w:asciiTheme="minorHAnsi" w:eastAsiaTheme="minorEastAsia" w:hAnsiTheme="minorHAnsi"/>
          <w:szCs w:val="22"/>
        </w:rPr>
        <w:tab/>
      </w:r>
      <w:r>
        <w:t>Scope</w:t>
      </w:r>
      <w:r>
        <w:tab/>
        <w:t>83</w:t>
      </w:r>
    </w:p>
    <w:p w:rsidR="00AE18C6" w:rsidRDefault="00AE18C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83</w:t>
      </w:r>
    </w:p>
    <w:p w:rsidR="00AE18C6" w:rsidRDefault="00AE18C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85</w:t>
      </w:r>
    </w:p>
    <w:p w:rsidR="00AE18C6" w:rsidRDefault="00AE18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85</w:t>
      </w:r>
    </w:p>
    <w:p w:rsidR="00AE18C6" w:rsidRDefault="00AE18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87</w:t>
      </w:r>
    </w:p>
    <w:p w:rsidR="00AE18C6" w:rsidRDefault="00AE18C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88</w:t>
      </w:r>
    </w:p>
    <w:p w:rsidR="00AE18C6" w:rsidRDefault="00AE18C6">
      <w:pPr>
        <w:pStyle w:val="TOC2"/>
        <w:rPr>
          <w:rFonts w:asciiTheme="minorHAnsi" w:eastAsiaTheme="minorEastAsia" w:hAnsiTheme="minorHAnsi" w:cstheme="minorBidi"/>
          <w:sz w:val="22"/>
          <w:szCs w:val="22"/>
        </w:rPr>
      </w:pPr>
      <w:r w:rsidRPr="00AE18C6">
        <w:t>3.4</w:t>
      </w:r>
      <w:r w:rsidRPr="00AE18C6">
        <w:rPr>
          <w:rFonts w:asciiTheme="minorHAnsi" w:eastAsiaTheme="minorEastAsia" w:hAnsiTheme="minorHAnsi" w:cstheme="minorBidi"/>
          <w:sz w:val="22"/>
          <w:szCs w:val="22"/>
        </w:rPr>
        <w:tab/>
      </w:r>
      <w:r w:rsidRPr="00431C0C">
        <w:rPr>
          <w:snapToGrid w:val="0"/>
        </w:rPr>
        <w:t>Test tolerances</w:t>
      </w:r>
      <w:r>
        <w:tab/>
        <w:t>90</w:t>
      </w:r>
    </w:p>
    <w:p w:rsidR="00AE18C6" w:rsidRDefault="00AE18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90</w:t>
      </w:r>
    </w:p>
    <w:p w:rsidR="00AE18C6" w:rsidRDefault="00AE18C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90</w:t>
      </w:r>
    </w:p>
    <w:p w:rsidR="00AE18C6" w:rsidRDefault="00AE18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92</w:t>
      </w:r>
    </w:p>
    <w:p w:rsidR="00AE18C6" w:rsidRDefault="00AE18C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92</w:t>
      </w:r>
    </w:p>
    <w:p w:rsidR="00AE18C6" w:rsidRDefault="00AE18C6">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99</w:t>
      </w:r>
    </w:p>
    <w:p w:rsidR="00AE18C6" w:rsidRDefault="00AE18C6">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100</w:t>
      </w:r>
    </w:p>
    <w:p w:rsidR="00AE18C6" w:rsidRDefault="00AE18C6">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101</w:t>
      </w:r>
    </w:p>
    <w:p w:rsidR="00AE18C6" w:rsidRDefault="00AE18C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102</w:t>
      </w:r>
    </w:p>
    <w:p w:rsidR="00AE18C6" w:rsidRDefault="00AE18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102</w:t>
      </w:r>
    </w:p>
    <w:p w:rsidR="00AE18C6" w:rsidRDefault="00AE18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103</w:t>
      </w:r>
    </w:p>
    <w:p w:rsidR="00AE18C6" w:rsidRDefault="00AE18C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103</w:t>
      </w:r>
    </w:p>
    <w:p w:rsidR="00AE18C6" w:rsidRDefault="00AE18C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103</w:t>
      </w:r>
    </w:p>
    <w:p w:rsidR="00AE18C6" w:rsidRDefault="00AE18C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104</w:t>
      </w:r>
    </w:p>
    <w:p w:rsidR="00AE18C6" w:rsidRDefault="00AE18C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105</w:t>
      </w:r>
    </w:p>
    <w:p w:rsidR="00AE18C6" w:rsidRDefault="00AE18C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105</w:t>
      </w:r>
    </w:p>
    <w:p w:rsidR="00AE18C6" w:rsidRDefault="00AE18C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106</w:t>
      </w:r>
    </w:p>
    <w:p w:rsidR="00AE18C6" w:rsidRDefault="00AE18C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108</w:t>
      </w:r>
    </w:p>
    <w:p w:rsidR="00AE18C6" w:rsidRDefault="00AE18C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109</w:t>
      </w:r>
    </w:p>
    <w:p w:rsidR="00AE18C6" w:rsidRDefault="00AE18C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110</w:t>
      </w:r>
    </w:p>
    <w:p w:rsidR="00AE18C6" w:rsidRDefault="00AE18C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111</w:t>
      </w:r>
    </w:p>
    <w:p w:rsidR="00AE18C6" w:rsidRDefault="00AE18C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112</w:t>
      </w:r>
    </w:p>
    <w:p w:rsidR="00AE18C6" w:rsidRDefault="00AE18C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113</w:t>
      </w:r>
    </w:p>
    <w:p w:rsidR="00AE18C6" w:rsidRDefault="00AE18C6">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114</w:t>
      </w:r>
    </w:p>
    <w:p w:rsidR="00AE18C6" w:rsidRDefault="00AE18C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115</w:t>
      </w:r>
    </w:p>
    <w:p w:rsidR="00AE18C6" w:rsidRDefault="00AE18C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116</w:t>
      </w:r>
    </w:p>
    <w:p w:rsidR="00AE18C6" w:rsidRDefault="00AE18C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116</w:t>
      </w:r>
    </w:p>
    <w:p w:rsidR="00AE18C6" w:rsidRDefault="00AE18C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116</w:t>
      </w:r>
    </w:p>
    <w:p w:rsidR="00AE18C6" w:rsidRDefault="00AE18C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117</w:t>
      </w:r>
    </w:p>
    <w:p w:rsidR="00AE18C6" w:rsidRDefault="00AE18C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117</w:t>
      </w:r>
    </w:p>
    <w:p w:rsidR="00AE18C6" w:rsidRDefault="00AE18C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117</w:t>
      </w:r>
    </w:p>
    <w:p w:rsidR="00AE18C6" w:rsidRDefault="00AE18C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118</w:t>
      </w:r>
    </w:p>
    <w:p w:rsidR="00AE18C6" w:rsidRDefault="00AE18C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119</w:t>
      </w:r>
    </w:p>
    <w:p w:rsidR="00AE18C6" w:rsidRDefault="00AE18C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119</w:t>
      </w:r>
    </w:p>
    <w:p w:rsidR="00AE18C6" w:rsidRDefault="00AE18C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119</w:t>
      </w:r>
    </w:p>
    <w:p w:rsidR="00AE18C6" w:rsidRDefault="00AE18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119</w:t>
      </w:r>
    </w:p>
    <w:p w:rsidR="00AE18C6" w:rsidRDefault="00AE18C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120</w:t>
      </w:r>
    </w:p>
    <w:p w:rsidR="00AE18C6" w:rsidRDefault="00AE18C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120</w:t>
      </w:r>
    </w:p>
    <w:p w:rsidR="00AE18C6" w:rsidRDefault="00AE18C6">
      <w:pPr>
        <w:pStyle w:val="TOC4"/>
        <w:rPr>
          <w:rFonts w:asciiTheme="minorHAnsi" w:eastAsiaTheme="minorEastAsia" w:hAnsiTheme="minorHAnsi" w:cstheme="minorBidi"/>
          <w:sz w:val="22"/>
          <w:szCs w:val="22"/>
        </w:rPr>
      </w:pPr>
      <w:r w:rsidRPr="00AE18C6">
        <w:t>4.3.2.1</w:t>
      </w:r>
      <w:r w:rsidRPr="00AE18C6">
        <w:rPr>
          <w:rFonts w:asciiTheme="minorHAnsi" w:hAnsiTheme="minorHAnsi" w:cstheme="minorBidi"/>
          <w:sz w:val="22"/>
          <w:szCs w:val="22"/>
        </w:rPr>
        <w:tab/>
      </w:r>
      <w:r w:rsidRPr="00431C0C">
        <w:rPr>
          <w:rFonts w:eastAsia="?? ??"/>
        </w:rPr>
        <w:t>Requirements</w:t>
      </w:r>
      <w:r>
        <w:tab/>
        <w:t>120</w:t>
      </w:r>
    </w:p>
    <w:p w:rsidR="00AE18C6" w:rsidRDefault="00AE18C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120</w:t>
      </w:r>
    </w:p>
    <w:p w:rsidR="00AE18C6" w:rsidRDefault="00AE18C6">
      <w:pPr>
        <w:pStyle w:val="TOC4"/>
        <w:rPr>
          <w:rFonts w:asciiTheme="minorHAnsi" w:eastAsiaTheme="minorEastAsia" w:hAnsiTheme="minorHAnsi" w:cstheme="minorBidi"/>
          <w:sz w:val="22"/>
          <w:szCs w:val="22"/>
        </w:rPr>
      </w:pPr>
      <w:r w:rsidRPr="00AE18C6">
        <w:t>4.3.3.1</w:t>
      </w:r>
      <w:r w:rsidRPr="00AE18C6">
        <w:rPr>
          <w:rFonts w:asciiTheme="minorHAnsi" w:hAnsiTheme="minorHAnsi" w:cstheme="minorBidi"/>
          <w:sz w:val="22"/>
          <w:szCs w:val="22"/>
        </w:rPr>
        <w:tab/>
      </w:r>
      <w:r>
        <w:t>Requirements</w:t>
      </w:r>
      <w:r>
        <w:tab/>
        <w:t>120</w:t>
      </w:r>
    </w:p>
    <w:p w:rsidR="00AE18C6" w:rsidRDefault="00AE18C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120</w:t>
      </w:r>
    </w:p>
    <w:p w:rsidR="00AE18C6" w:rsidRDefault="00AE18C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120</w:t>
      </w:r>
    </w:p>
    <w:p w:rsidR="00AE18C6" w:rsidRDefault="00AE18C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121</w:t>
      </w:r>
    </w:p>
    <w:p w:rsidR="00AE18C6" w:rsidRDefault="00AE18C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431C0C">
        <w:rPr>
          <w:i/>
        </w:rPr>
        <w:t>timeSinceFailure</w:t>
      </w:r>
      <w:r>
        <w:tab/>
        <w:t>121</w:t>
      </w:r>
    </w:p>
    <w:p w:rsidR="00AE18C6" w:rsidRDefault="00AE18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121</w:t>
      </w:r>
    </w:p>
    <w:p w:rsidR="00AE18C6" w:rsidRDefault="00AE18C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121</w:t>
      </w:r>
    </w:p>
    <w:p w:rsidR="00AE18C6" w:rsidRDefault="00AE18C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121</w:t>
      </w:r>
    </w:p>
    <w:p w:rsidR="00AE18C6" w:rsidRDefault="00AE18C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121</w:t>
      </w:r>
    </w:p>
    <w:p w:rsidR="00AE18C6" w:rsidRDefault="00AE18C6">
      <w:pPr>
        <w:pStyle w:val="TOC3"/>
        <w:rPr>
          <w:rFonts w:asciiTheme="minorHAnsi" w:eastAsiaTheme="minorEastAsia" w:hAnsiTheme="minorHAnsi" w:cstheme="minorBidi"/>
          <w:sz w:val="22"/>
          <w:szCs w:val="22"/>
        </w:rPr>
      </w:pPr>
      <w:r>
        <w:lastRenderedPageBreak/>
        <w:t>4.4.4</w:t>
      </w:r>
      <w:r>
        <w:rPr>
          <w:rFonts w:asciiTheme="minorHAnsi" w:eastAsiaTheme="minorEastAsia" w:hAnsiTheme="minorHAnsi" w:cstheme="minorBidi"/>
          <w:sz w:val="22"/>
          <w:szCs w:val="22"/>
        </w:rPr>
        <w:tab/>
      </w:r>
      <w:r>
        <w:t>MCH BLER measurements</w:t>
      </w:r>
      <w:r>
        <w:tab/>
        <w:t>122</w:t>
      </w:r>
    </w:p>
    <w:p w:rsidR="00AE18C6" w:rsidRDefault="00AE18C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122</w:t>
      </w:r>
    </w:p>
    <w:p w:rsidR="00AE18C6" w:rsidRDefault="00AE18C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122</w:t>
      </w:r>
    </w:p>
    <w:p w:rsidR="00AE18C6" w:rsidRDefault="00AE18C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122</w:t>
      </w:r>
    </w:p>
    <w:p w:rsidR="00AE18C6" w:rsidRDefault="00AE18C6">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122</w:t>
      </w:r>
    </w:p>
    <w:p w:rsidR="00AE18C6" w:rsidRDefault="00AE18C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122</w:t>
      </w:r>
    </w:p>
    <w:p w:rsidR="00AE18C6" w:rsidRDefault="00AE18C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122</w:t>
      </w:r>
    </w:p>
    <w:p w:rsidR="00AE18C6" w:rsidRDefault="00AE18C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123</w:t>
      </w:r>
    </w:p>
    <w:p w:rsidR="00AE18C6" w:rsidRDefault="00AE18C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123</w:t>
      </w:r>
    </w:p>
    <w:p w:rsidR="00AE18C6" w:rsidRDefault="00AE18C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123</w:t>
      </w:r>
    </w:p>
    <w:p w:rsidR="00AE18C6" w:rsidRDefault="00AE18C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123</w:t>
      </w:r>
    </w:p>
    <w:p w:rsidR="00AE18C6" w:rsidRDefault="00AE18C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124</w:t>
      </w:r>
    </w:p>
    <w:p w:rsidR="00AE18C6" w:rsidRDefault="00AE18C6">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124</w:t>
      </w:r>
    </w:p>
    <w:p w:rsidR="00AE18C6" w:rsidRDefault="00AE18C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125</w:t>
      </w:r>
    </w:p>
    <w:p w:rsidR="00AE18C6" w:rsidRDefault="00AE18C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127</w:t>
      </w:r>
    </w:p>
    <w:p w:rsidR="00AE18C6" w:rsidRDefault="00AE18C6">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127</w:t>
      </w:r>
    </w:p>
    <w:p w:rsidR="00AE18C6" w:rsidRDefault="00AE18C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128</w:t>
      </w:r>
    </w:p>
    <w:p w:rsidR="00AE18C6" w:rsidRDefault="00AE18C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130</w:t>
      </w:r>
    </w:p>
    <w:p w:rsidR="00AE18C6" w:rsidRDefault="00AE18C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131</w:t>
      </w:r>
    </w:p>
    <w:p w:rsidR="00AE18C6" w:rsidRDefault="00AE18C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132</w:t>
      </w:r>
    </w:p>
    <w:p w:rsidR="00AE18C6" w:rsidRDefault="00AE18C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133</w:t>
      </w:r>
    </w:p>
    <w:p w:rsidR="00AE18C6" w:rsidRDefault="00AE18C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133</w:t>
      </w:r>
    </w:p>
    <w:p w:rsidR="00AE18C6" w:rsidRDefault="00AE18C6">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133</w:t>
      </w:r>
    </w:p>
    <w:p w:rsidR="00AE18C6" w:rsidRDefault="00AE18C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133</w:t>
      </w:r>
    </w:p>
    <w:p w:rsidR="00AE18C6" w:rsidRDefault="00AE18C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133</w:t>
      </w:r>
    </w:p>
    <w:p w:rsidR="00AE18C6" w:rsidRDefault="00AE18C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133</w:t>
      </w:r>
    </w:p>
    <w:p w:rsidR="00AE18C6" w:rsidRDefault="00AE18C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134</w:t>
      </w:r>
    </w:p>
    <w:p w:rsidR="00AE18C6" w:rsidRDefault="00AE18C6">
      <w:pPr>
        <w:pStyle w:val="TOC5"/>
        <w:rPr>
          <w:rFonts w:asciiTheme="minorHAnsi" w:eastAsiaTheme="minorEastAsia" w:hAnsiTheme="minorHAnsi" w:cstheme="minorBidi"/>
          <w:sz w:val="22"/>
          <w:szCs w:val="22"/>
        </w:rPr>
      </w:pPr>
      <w:r w:rsidRPr="00AE18C6">
        <w:t>4.7.2.1.1</w:t>
      </w:r>
      <w:r w:rsidRPr="00AE18C6">
        <w:rPr>
          <w:rFonts w:asciiTheme="minorHAnsi" w:eastAsiaTheme="minorEastAsia" w:hAnsiTheme="minorHAnsi"/>
          <w:sz w:val="22"/>
          <w:szCs w:val="22"/>
        </w:rPr>
        <w:tab/>
      </w:r>
      <w:r w:rsidRPr="00431C0C">
        <w:rPr>
          <w:rFonts w:cs="Arial"/>
        </w:rPr>
        <w:t>Measurement and evaluation of serving cell for UE category M1 in normal coverage</w:t>
      </w:r>
      <w:r>
        <w:tab/>
        <w:t>134</w:t>
      </w:r>
    </w:p>
    <w:p w:rsidR="00AE18C6" w:rsidRDefault="00AE18C6">
      <w:pPr>
        <w:pStyle w:val="TOC5"/>
        <w:rPr>
          <w:rFonts w:asciiTheme="minorHAnsi" w:eastAsiaTheme="minorEastAsia" w:hAnsiTheme="minorHAnsi" w:cstheme="minorBidi"/>
          <w:sz w:val="22"/>
          <w:szCs w:val="22"/>
        </w:rPr>
      </w:pPr>
      <w:r w:rsidRPr="00AE18C6">
        <w:t>4.7.2.1.2</w:t>
      </w:r>
      <w:r w:rsidRPr="00AE18C6">
        <w:rPr>
          <w:rFonts w:asciiTheme="minorHAnsi" w:eastAsiaTheme="minorEastAsia" w:hAnsiTheme="minorHAnsi"/>
          <w:sz w:val="22"/>
          <w:szCs w:val="22"/>
        </w:rPr>
        <w:tab/>
      </w:r>
      <w:r w:rsidRPr="00431C0C">
        <w:rPr>
          <w:rFonts w:cs="Arial"/>
        </w:rPr>
        <w:t>Measurements of intra-frequency cells for UE category M1 in normal coverage</w:t>
      </w:r>
      <w:r>
        <w:tab/>
        <w:t>134</w:t>
      </w:r>
    </w:p>
    <w:p w:rsidR="00AE18C6" w:rsidRDefault="00AE18C6">
      <w:pPr>
        <w:pStyle w:val="TOC5"/>
        <w:rPr>
          <w:rFonts w:asciiTheme="minorHAnsi" w:eastAsiaTheme="minorEastAsia" w:hAnsiTheme="minorHAnsi" w:cstheme="minorBidi"/>
          <w:sz w:val="22"/>
          <w:szCs w:val="22"/>
        </w:rPr>
      </w:pPr>
      <w:r w:rsidRPr="00AE18C6">
        <w:t>4.7.2.1.3</w:t>
      </w:r>
      <w:r w:rsidRPr="00AE18C6">
        <w:rPr>
          <w:rFonts w:asciiTheme="minorHAnsi" w:eastAsiaTheme="minorEastAsia" w:hAnsiTheme="minorHAnsi"/>
          <w:sz w:val="22"/>
          <w:szCs w:val="22"/>
        </w:rPr>
        <w:tab/>
      </w:r>
      <w:r w:rsidRPr="00431C0C">
        <w:rPr>
          <w:rFonts w:cs="Arial"/>
        </w:rPr>
        <w:t>Measurements of inter-frequency cells for UE category M1 in normal coverage</w:t>
      </w:r>
      <w:r>
        <w:tab/>
        <w:t>135</w:t>
      </w:r>
    </w:p>
    <w:p w:rsidR="00AE18C6" w:rsidRDefault="00AE18C6">
      <w:pPr>
        <w:pStyle w:val="TOC5"/>
        <w:rPr>
          <w:rFonts w:asciiTheme="minorHAnsi" w:eastAsiaTheme="minorEastAsia" w:hAnsiTheme="minorHAnsi" w:cstheme="minorBidi"/>
          <w:sz w:val="22"/>
          <w:szCs w:val="22"/>
        </w:rPr>
      </w:pPr>
      <w:r w:rsidRPr="00AE18C6">
        <w:t>4.7.2.1.4</w:t>
      </w:r>
      <w:r w:rsidRPr="00AE18C6">
        <w:rPr>
          <w:rFonts w:asciiTheme="minorHAnsi" w:eastAsiaTheme="minorEastAsia" w:hAnsiTheme="minorHAnsi"/>
          <w:sz w:val="22"/>
          <w:szCs w:val="22"/>
        </w:rPr>
        <w:tab/>
      </w:r>
      <w:r w:rsidRPr="00431C0C">
        <w:rPr>
          <w:rFonts w:cs="Arial"/>
        </w:rPr>
        <w:t>Maximum allowed layers for multiple monitoring for UE category M1 in normal coverage</w:t>
      </w:r>
      <w:r>
        <w:tab/>
        <w:t>137</w:t>
      </w:r>
    </w:p>
    <w:p w:rsidR="00AE18C6" w:rsidRDefault="00AE18C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137</w:t>
      </w:r>
    </w:p>
    <w:p w:rsidR="00AE18C6" w:rsidRDefault="00AE18C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137</w:t>
      </w:r>
    </w:p>
    <w:p w:rsidR="00AE18C6" w:rsidRDefault="00AE18C6">
      <w:pPr>
        <w:pStyle w:val="TOC5"/>
        <w:rPr>
          <w:rFonts w:asciiTheme="minorHAnsi" w:eastAsiaTheme="minorEastAsia" w:hAnsiTheme="minorHAnsi" w:cstheme="minorBidi"/>
          <w:sz w:val="22"/>
          <w:szCs w:val="22"/>
        </w:rPr>
      </w:pPr>
      <w:r w:rsidRPr="00AE18C6">
        <w:t>4.7.2.2.1</w:t>
      </w:r>
      <w:r w:rsidRPr="00AE18C6">
        <w:rPr>
          <w:rFonts w:asciiTheme="minorHAnsi" w:eastAsiaTheme="minorEastAsia" w:hAnsiTheme="minorHAnsi"/>
          <w:sz w:val="22"/>
          <w:szCs w:val="22"/>
        </w:rPr>
        <w:tab/>
      </w:r>
      <w:r w:rsidRPr="00431C0C">
        <w:rPr>
          <w:rFonts w:cs="Arial"/>
        </w:rPr>
        <w:t>Measurement and evaluation of serving cell for UE category M1 in enhanced coverage</w:t>
      </w:r>
      <w:r>
        <w:tab/>
        <w:t>137</w:t>
      </w:r>
    </w:p>
    <w:p w:rsidR="00AE18C6" w:rsidRDefault="00AE18C6">
      <w:pPr>
        <w:pStyle w:val="TOC5"/>
        <w:rPr>
          <w:rFonts w:asciiTheme="minorHAnsi" w:eastAsiaTheme="minorEastAsia" w:hAnsiTheme="minorHAnsi" w:cstheme="minorBidi"/>
          <w:sz w:val="22"/>
          <w:szCs w:val="22"/>
        </w:rPr>
      </w:pPr>
      <w:r w:rsidRPr="00AE18C6">
        <w:t>4.7.2.2.2</w:t>
      </w:r>
      <w:r w:rsidRPr="00AE18C6">
        <w:rPr>
          <w:rFonts w:asciiTheme="minorHAnsi" w:eastAsiaTheme="minorEastAsia" w:hAnsiTheme="minorHAnsi"/>
          <w:sz w:val="22"/>
          <w:szCs w:val="22"/>
        </w:rPr>
        <w:tab/>
      </w:r>
      <w:r w:rsidRPr="00431C0C">
        <w:rPr>
          <w:rFonts w:cs="Arial"/>
        </w:rPr>
        <w:t>Measurements of intra-frequency cells for UE category M1 in enhanced coverage</w:t>
      </w:r>
      <w:r>
        <w:tab/>
        <w:t>138</w:t>
      </w:r>
    </w:p>
    <w:p w:rsidR="00AE18C6" w:rsidRDefault="00AE18C6">
      <w:pPr>
        <w:pStyle w:val="TOC5"/>
        <w:rPr>
          <w:rFonts w:asciiTheme="minorHAnsi" w:eastAsiaTheme="minorEastAsia" w:hAnsiTheme="minorHAnsi" w:cstheme="minorBidi"/>
          <w:sz w:val="22"/>
          <w:szCs w:val="22"/>
        </w:rPr>
      </w:pPr>
      <w:r w:rsidRPr="00AE18C6">
        <w:t>4.7.2.2.3</w:t>
      </w:r>
      <w:r w:rsidRPr="00AE18C6">
        <w:rPr>
          <w:rFonts w:asciiTheme="minorHAnsi" w:eastAsiaTheme="minorEastAsia" w:hAnsiTheme="minorHAnsi"/>
          <w:sz w:val="22"/>
          <w:szCs w:val="22"/>
        </w:rPr>
        <w:tab/>
      </w:r>
      <w:r w:rsidRPr="00431C0C">
        <w:rPr>
          <w:rFonts w:cs="Arial"/>
        </w:rPr>
        <w:t>Measurements of inter-frequency cells for UE category M1 in enhanced coverage</w:t>
      </w:r>
      <w:r>
        <w:tab/>
        <w:t>140</w:t>
      </w:r>
    </w:p>
    <w:p w:rsidR="00AE18C6" w:rsidRDefault="00AE18C6">
      <w:pPr>
        <w:pStyle w:val="TOC5"/>
        <w:rPr>
          <w:rFonts w:asciiTheme="minorHAnsi" w:eastAsiaTheme="minorEastAsia" w:hAnsiTheme="minorHAnsi" w:cstheme="minorBidi"/>
          <w:sz w:val="22"/>
          <w:szCs w:val="22"/>
        </w:rPr>
      </w:pPr>
      <w:r w:rsidRPr="00AE18C6">
        <w:t>4.7.2.2.4</w:t>
      </w:r>
      <w:r w:rsidRPr="00AE18C6">
        <w:rPr>
          <w:rFonts w:asciiTheme="minorHAnsi" w:eastAsiaTheme="minorEastAsia" w:hAnsiTheme="minorHAnsi"/>
          <w:sz w:val="22"/>
          <w:szCs w:val="22"/>
        </w:rPr>
        <w:tab/>
      </w:r>
      <w:r w:rsidRPr="00431C0C">
        <w:rPr>
          <w:rFonts w:cs="Arial"/>
        </w:rPr>
        <w:t>Maximum allowed layers for multiple monitoring for UE category M1 in enhanced coverage</w:t>
      </w:r>
      <w:r>
        <w:tab/>
        <w:t>141</w:t>
      </w:r>
    </w:p>
    <w:p w:rsidR="00AE18C6" w:rsidRDefault="00AE18C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142</w:t>
      </w:r>
    </w:p>
    <w:p w:rsidR="00AE18C6" w:rsidRDefault="00AE18C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142</w:t>
      </w:r>
    </w:p>
    <w:p w:rsidR="00AE18C6" w:rsidRDefault="00AE18C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142</w:t>
      </w:r>
    </w:p>
    <w:p w:rsidR="00AE18C6" w:rsidRDefault="00AE18C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143</w:t>
      </w:r>
    </w:p>
    <w:p w:rsidR="00AE18C6" w:rsidRDefault="00AE18C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144</w:t>
      </w:r>
    </w:p>
    <w:p w:rsidR="00AE18C6" w:rsidRDefault="00AE18C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145</w:t>
      </w:r>
    </w:p>
    <w:p w:rsidR="00AE18C6" w:rsidRDefault="00AE18C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146</w:t>
      </w:r>
    </w:p>
    <w:p w:rsidR="00AE18C6" w:rsidRDefault="00AE18C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147</w:t>
      </w:r>
    </w:p>
    <w:p w:rsidR="00AE18C6" w:rsidRDefault="00AE18C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147</w:t>
      </w:r>
    </w:p>
    <w:p w:rsidR="00AE18C6" w:rsidRDefault="00AE18C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149</w:t>
      </w:r>
    </w:p>
    <w:p w:rsidR="00AE18C6" w:rsidRDefault="00AE18C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149</w:t>
      </w:r>
    </w:p>
    <w:p w:rsidR="00AE18C6" w:rsidRDefault="00AE18C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150</w:t>
      </w:r>
    </w:p>
    <w:p w:rsidR="00AE18C6" w:rsidRDefault="00AE18C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150</w:t>
      </w:r>
    </w:p>
    <w:p w:rsidR="00AE18C6" w:rsidRDefault="00AE18C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151</w:t>
      </w:r>
    </w:p>
    <w:p w:rsidR="00AE18C6" w:rsidRDefault="00AE18C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152</w:t>
      </w:r>
    </w:p>
    <w:p w:rsidR="00AE18C6" w:rsidRDefault="00AE18C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153</w:t>
      </w:r>
    </w:p>
    <w:p w:rsidR="00AE18C6" w:rsidRDefault="00AE18C6">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153</w:t>
      </w:r>
    </w:p>
    <w:p w:rsidR="00AE18C6" w:rsidRDefault="00AE18C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154</w:t>
      </w:r>
    </w:p>
    <w:p w:rsidR="00AE18C6" w:rsidRDefault="00AE18C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155</w:t>
      </w:r>
    </w:p>
    <w:p w:rsidR="00AE18C6" w:rsidRDefault="00AE18C6">
      <w:pPr>
        <w:pStyle w:val="TOC3"/>
        <w:rPr>
          <w:rFonts w:asciiTheme="minorHAnsi" w:eastAsiaTheme="minorEastAsia" w:hAnsiTheme="minorHAnsi" w:cstheme="minorBidi"/>
          <w:sz w:val="22"/>
          <w:szCs w:val="22"/>
        </w:rPr>
      </w:pPr>
      <w:r>
        <w:lastRenderedPageBreak/>
        <w:t>4.9.1</w:t>
      </w:r>
      <w:r>
        <w:rPr>
          <w:rFonts w:asciiTheme="minorHAnsi" w:eastAsiaTheme="minorEastAsia" w:hAnsiTheme="minorHAnsi" w:cstheme="minorBidi"/>
          <w:sz w:val="22"/>
          <w:szCs w:val="22"/>
        </w:rPr>
        <w:tab/>
      </w:r>
      <w:r>
        <w:t>Introduction</w:t>
      </w:r>
      <w:r>
        <w:tab/>
        <w:t>155</w:t>
      </w:r>
    </w:p>
    <w:p w:rsidR="00AE18C6" w:rsidRDefault="00AE18C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155</w:t>
      </w:r>
    </w:p>
    <w:p w:rsidR="00AE18C6" w:rsidRDefault="00AE18C6">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155</w:t>
      </w:r>
    </w:p>
    <w:p w:rsidR="00AE18C6" w:rsidRDefault="00AE18C6">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155</w:t>
      </w:r>
    </w:p>
    <w:p w:rsidR="00AE18C6" w:rsidRDefault="00AE18C6">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156</w:t>
      </w:r>
    </w:p>
    <w:p w:rsidR="00AE18C6" w:rsidRDefault="00AE18C6">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156</w:t>
      </w:r>
    </w:p>
    <w:p w:rsidR="00AE18C6" w:rsidRDefault="00AE18C6">
      <w:pPr>
        <w:pStyle w:val="TOC3"/>
        <w:rPr>
          <w:rFonts w:asciiTheme="minorHAnsi" w:eastAsiaTheme="minorEastAsia" w:hAnsiTheme="minorHAnsi" w:cstheme="minorBidi"/>
          <w:sz w:val="22"/>
          <w:szCs w:val="22"/>
        </w:rPr>
      </w:pPr>
      <w:r w:rsidRPr="00AE18C6">
        <w:t>4A.1.1</w:t>
      </w:r>
      <w:r w:rsidRPr="00AE18C6">
        <w:rPr>
          <w:rFonts w:asciiTheme="minorHAnsi" w:eastAsiaTheme="minorEastAsia" w:hAnsiTheme="minorHAnsi" w:cstheme="minorBidi"/>
          <w:sz w:val="22"/>
          <w:szCs w:val="22"/>
        </w:rPr>
        <w:tab/>
      </w:r>
      <w:r w:rsidRPr="00431C0C">
        <w:rPr>
          <w:lang w:val="en-US"/>
        </w:rPr>
        <w:t>Introduction</w:t>
      </w:r>
      <w:r>
        <w:tab/>
        <w:t>156</w:t>
      </w:r>
    </w:p>
    <w:p w:rsidR="00AE18C6" w:rsidRDefault="00AE18C6">
      <w:pPr>
        <w:pStyle w:val="TOC3"/>
        <w:rPr>
          <w:rFonts w:asciiTheme="minorHAnsi" w:eastAsiaTheme="minorEastAsia" w:hAnsiTheme="minorHAnsi" w:cstheme="minorBidi"/>
          <w:sz w:val="22"/>
          <w:szCs w:val="22"/>
        </w:rPr>
      </w:pPr>
      <w:r w:rsidRPr="00AE18C6">
        <w:t>4A.1.2</w:t>
      </w:r>
      <w:r w:rsidRPr="00AE18C6">
        <w:rPr>
          <w:rFonts w:asciiTheme="minorHAnsi" w:eastAsiaTheme="minorEastAsia" w:hAnsiTheme="minorHAnsi" w:cstheme="minorBidi"/>
          <w:sz w:val="22"/>
          <w:szCs w:val="22"/>
        </w:rPr>
        <w:tab/>
      </w:r>
      <w:r w:rsidRPr="00431C0C">
        <w:rPr>
          <w:lang w:val="en-US"/>
        </w:rPr>
        <w:t>Requirements</w:t>
      </w:r>
      <w:r>
        <w:tab/>
        <w:t>156</w:t>
      </w:r>
    </w:p>
    <w:p w:rsidR="00AE18C6" w:rsidRDefault="00AE18C6">
      <w:pPr>
        <w:pStyle w:val="TOC4"/>
        <w:rPr>
          <w:rFonts w:asciiTheme="minorHAnsi" w:eastAsiaTheme="minorEastAsia" w:hAnsiTheme="minorHAnsi" w:cstheme="minorBidi"/>
          <w:sz w:val="22"/>
          <w:szCs w:val="22"/>
        </w:rPr>
      </w:pPr>
      <w:r w:rsidRPr="00AE18C6">
        <w:t>4A.1.2.1</w:t>
      </w:r>
      <w:r w:rsidRPr="00AE18C6">
        <w:rPr>
          <w:rFonts w:asciiTheme="minorHAnsi" w:eastAsiaTheme="minorEastAsia" w:hAnsiTheme="minorHAnsi" w:cstheme="minorBidi"/>
          <w:sz w:val="22"/>
          <w:szCs w:val="22"/>
        </w:rPr>
        <w:tab/>
      </w:r>
      <w:r w:rsidRPr="00431C0C">
        <w:rPr>
          <w:lang w:val="en-US" w:eastAsia="zh-CN"/>
        </w:rPr>
        <w:t>UE measurement capability</w:t>
      </w:r>
      <w:r>
        <w:tab/>
        <w:t>156</w:t>
      </w:r>
    </w:p>
    <w:p w:rsidR="00AE18C6" w:rsidRDefault="00AE18C6">
      <w:pPr>
        <w:pStyle w:val="TOC4"/>
        <w:rPr>
          <w:rFonts w:asciiTheme="minorHAnsi" w:eastAsiaTheme="minorEastAsia" w:hAnsiTheme="minorHAnsi" w:cstheme="minorBidi"/>
          <w:sz w:val="22"/>
          <w:szCs w:val="22"/>
        </w:rPr>
      </w:pPr>
      <w:r w:rsidRPr="00AE18C6">
        <w:t>4A.1.2.2</w:t>
      </w:r>
      <w:r w:rsidRPr="00AE18C6">
        <w:rPr>
          <w:rFonts w:asciiTheme="minorHAnsi" w:eastAsiaTheme="minorEastAsia" w:hAnsiTheme="minorHAnsi" w:cstheme="minorBidi"/>
          <w:sz w:val="22"/>
          <w:szCs w:val="22"/>
        </w:rPr>
        <w:tab/>
      </w:r>
      <w:r w:rsidRPr="00431C0C">
        <w:rPr>
          <w:lang w:val="en-US" w:eastAsia="zh-CN"/>
        </w:rPr>
        <w:t>Measurement and evaluation of serving cell</w:t>
      </w:r>
      <w:r>
        <w:tab/>
        <w:t>156</w:t>
      </w:r>
    </w:p>
    <w:p w:rsidR="00AE18C6" w:rsidRDefault="00AE18C6">
      <w:pPr>
        <w:pStyle w:val="TOC4"/>
        <w:rPr>
          <w:rFonts w:asciiTheme="minorHAnsi" w:eastAsiaTheme="minorEastAsia" w:hAnsiTheme="minorHAnsi" w:cstheme="minorBidi"/>
          <w:sz w:val="22"/>
          <w:szCs w:val="22"/>
        </w:rPr>
      </w:pPr>
      <w:r w:rsidRPr="00AE18C6">
        <w:t>4A.1.2.3</w:t>
      </w:r>
      <w:r w:rsidRPr="00AE18C6">
        <w:rPr>
          <w:rFonts w:asciiTheme="minorHAnsi" w:eastAsiaTheme="minorEastAsia" w:hAnsiTheme="minorHAnsi" w:cstheme="minorBidi"/>
          <w:sz w:val="22"/>
          <w:szCs w:val="22"/>
        </w:rPr>
        <w:tab/>
      </w:r>
      <w:r w:rsidRPr="00431C0C">
        <w:rPr>
          <w:lang w:val="en-US" w:eastAsia="zh-CN"/>
        </w:rPr>
        <w:t>Measurements of intra-frequency E-UTRAN cells</w:t>
      </w:r>
      <w:r>
        <w:tab/>
        <w:t>156</w:t>
      </w:r>
    </w:p>
    <w:p w:rsidR="00AE18C6" w:rsidRDefault="00AE18C6">
      <w:pPr>
        <w:pStyle w:val="TOC4"/>
        <w:rPr>
          <w:rFonts w:asciiTheme="minorHAnsi" w:eastAsiaTheme="minorEastAsia" w:hAnsiTheme="minorHAnsi" w:cstheme="minorBidi"/>
          <w:sz w:val="22"/>
          <w:szCs w:val="22"/>
        </w:rPr>
      </w:pPr>
      <w:r w:rsidRPr="00AE18C6">
        <w:t>4A.1.2.4</w:t>
      </w:r>
      <w:r w:rsidRPr="00AE18C6">
        <w:rPr>
          <w:rFonts w:asciiTheme="minorHAnsi" w:eastAsiaTheme="minorEastAsia" w:hAnsiTheme="minorHAnsi" w:cstheme="minorBidi"/>
          <w:sz w:val="22"/>
          <w:szCs w:val="22"/>
        </w:rPr>
        <w:tab/>
      </w:r>
      <w:r w:rsidRPr="00431C0C">
        <w:rPr>
          <w:lang w:val="en-US" w:eastAsia="zh-CN"/>
        </w:rPr>
        <w:t>Measurements of inter-frequency E-UTRAN cells</w:t>
      </w:r>
      <w:r>
        <w:tab/>
        <w:t>156</w:t>
      </w:r>
    </w:p>
    <w:p w:rsidR="00AE18C6" w:rsidRDefault="00AE18C6">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156</w:t>
      </w:r>
    </w:p>
    <w:p w:rsidR="00AE18C6" w:rsidRDefault="00AE18C6">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156</w:t>
      </w:r>
    </w:p>
    <w:p w:rsidR="00AE18C6" w:rsidRDefault="00AE18C6">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156</w:t>
      </w:r>
    </w:p>
    <w:p w:rsidR="00AE18C6" w:rsidRDefault="00AE18C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156</w:t>
      </w:r>
    </w:p>
    <w:p w:rsidR="00AE18C6" w:rsidRDefault="00AE18C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157</w:t>
      </w:r>
    </w:p>
    <w:p w:rsidR="00AE18C6" w:rsidRDefault="00AE18C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157</w:t>
      </w:r>
    </w:p>
    <w:p w:rsidR="00AE18C6" w:rsidRDefault="00AE18C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157</w:t>
      </w:r>
    </w:p>
    <w:p w:rsidR="00AE18C6" w:rsidRDefault="00AE18C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157</w:t>
      </w:r>
    </w:p>
    <w:p w:rsidR="00AE18C6" w:rsidRDefault="00AE18C6">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157</w:t>
      </w:r>
    </w:p>
    <w:p w:rsidR="00AE18C6" w:rsidRDefault="00AE18C6">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157</w:t>
      </w:r>
    </w:p>
    <w:p w:rsidR="00AE18C6" w:rsidRDefault="00AE18C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159</w:t>
      </w:r>
    </w:p>
    <w:p w:rsidR="00AE18C6" w:rsidRDefault="00AE18C6">
      <w:pPr>
        <w:pStyle w:val="TOC5"/>
        <w:rPr>
          <w:rFonts w:asciiTheme="minorHAnsi" w:eastAsiaTheme="minorEastAsia" w:hAnsiTheme="minorHAnsi" w:cstheme="minorBidi"/>
          <w:sz w:val="22"/>
          <w:szCs w:val="22"/>
        </w:rPr>
      </w:pPr>
      <w:r w:rsidRPr="00AE18C6">
        <w:t>5.2.2.2.1</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5"/>
        <w:rPr>
          <w:rFonts w:asciiTheme="minorHAnsi" w:eastAsiaTheme="minorEastAsia" w:hAnsiTheme="minorHAnsi" w:cstheme="minorBidi"/>
          <w:sz w:val="22"/>
          <w:szCs w:val="22"/>
        </w:rPr>
      </w:pPr>
      <w:r w:rsidRPr="00AE18C6">
        <w:t>5.2.2.2.2</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4"/>
        <w:rPr>
          <w:rFonts w:asciiTheme="minorHAnsi" w:eastAsiaTheme="minorEastAsia" w:hAnsiTheme="minorHAnsi" w:cstheme="minorBidi"/>
          <w:sz w:val="22"/>
          <w:szCs w:val="22"/>
        </w:rPr>
      </w:pPr>
      <w:r w:rsidRPr="00AE18C6">
        <w:t>5.2.2.3</w:t>
      </w:r>
      <w:r w:rsidRPr="00AE18C6">
        <w:rPr>
          <w:rFonts w:asciiTheme="minorHAnsi" w:eastAsiaTheme="minorEastAsia" w:hAnsiTheme="minorHAnsi" w:cstheme="minorBidi"/>
          <w:sz w:val="22"/>
          <w:szCs w:val="22"/>
        </w:rPr>
        <w:tab/>
      </w:r>
      <w:r w:rsidRPr="00431C0C">
        <w:rPr>
          <w:lang w:val="sv-SE"/>
        </w:rPr>
        <w:t>E-UTRAN TDD – FDD</w:t>
      </w:r>
      <w:r>
        <w:tab/>
        <w:t>159</w:t>
      </w:r>
    </w:p>
    <w:p w:rsidR="00AE18C6" w:rsidRDefault="00AE18C6">
      <w:pPr>
        <w:pStyle w:val="TOC5"/>
        <w:rPr>
          <w:rFonts w:asciiTheme="minorHAnsi" w:eastAsiaTheme="minorEastAsia" w:hAnsiTheme="minorHAnsi" w:cstheme="minorBidi"/>
          <w:sz w:val="22"/>
          <w:szCs w:val="22"/>
        </w:rPr>
      </w:pPr>
      <w:r w:rsidRPr="00AE18C6">
        <w:t>5.2.2.3.1</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5"/>
        <w:rPr>
          <w:rFonts w:asciiTheme="minorHAnsi" w:eastAsiaTheme="minorEastAsia" w:hAnsiTheme="minorHAnsi" w:cstheme="minorBidi"/>
          <w:sz w:val="22"/>
          <w:szCs w:val="22"/>
        </w:rPr>
      </w:pPr>
      <w:r w:rsidRPr="00AE18C6">
        <w:t>5.2.2.3.2</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4"/>
        <w:rPr>
          <w:rFonts w:asciiTheme="minorHAnsi" w:eastAsiaTheme="minorEastAsia" w:hAnsiTheme="minorHAnsi" w:cstheme="minorBidi"/>
          <w:sz w:val="22"/>
          <w:szCs w:val="22"/>
        </w:rPr>
      </w:pPr>
      <w:r w:rsidRPr="00AE18C6">
        <w:t>5.2.2.4</w:t>
      </w:r>
      <w:r w:rsidRPr="00AE18C6">
        <w:rPr>
          <w:rFonts w:asciiTheme="minorHAnsi" w:eastAsiaTheme="minorEastAsia" w:hAnsiTheme="minorHAnsi" w:cstheme="minorBidi"/>
          <w:sz w:val="22"/>
          <w:szCs w:val="22"/>
        </w:rPr>
        <w:tab/>
      </w:r>
      <w:r w:rsidRPr="00431C0C">
        <w:rPr>
          <w:lang w:val="sv-SE"/>
        </w:rPr>
        <w:t>E-UTRAN TDD – TDD</w:t>
      </w:r>
      <w:r>
        <w:tab/>
        <w:t>159</w:t>
      </w:r>
    </w:p>
    <w:p w:rsidR="00AE18C6" w:rsidRDefault="00AE18C6">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159</w:t>
      </w:r>
    </w:p>
    <w:p w:rsidR="00AE18C6" w:rsidRDefault="00AE18C6">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160</w:t>
      </w:r>
    </w:p>
    <w:p w:rsidR="00AE18C6" w:rsidRDefault="00AE18C6">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161</w:t>
      </w:r>
    </w:p>
    <w:p w:rsidR="00AE18C6" w:rsidRDefault="00AE18C6">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161</w:t>
      </w:r>
    </w:p>
    <w:p w:rsidR="00AE18C6" w:rsidRDefault="00AE18C6">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161</w:t>
      </w:r>
    </w:p>
    <w:p w:rsidR="00AE18C6" w:rsidRDefault="00AE18C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163</w:t>
      </w:r>
    </w:p>
    <w:p w:rsidR="00AE18C6" w:rsidRDefault="00AE18C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163</w:t>
      </w:r>
    </w:p>
    <w:p w:rsidR="00AE18C6" w:rsidRDefault="00AE18C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163</w:t>
      </w:r>
    </w:p>
    <w:p w:rsidR="00AE18C6" w:rsidRDefault="00AE18C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163</w:t>
      </w:r>
    </w:p>
    <w:p w:rsidR="00AE18C6" w:rsidRDefault="00AE18C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163</w:t>
      </w:r>
    </w:p>
    <w:p w:rsidR="00AE18C6" w:rsidRDefault="00AE18C6">
      <w:pPr>
        <w:pStyle w:val="TOC3"/>
        <w:rPr>
          <w:rFonts w:asciiTheme="minorHAnsi" w:eastAsiaTheme="minorEastAsia" w:hAnsiTheme="minorHAnsi" w:cstheme="minorBidi"/>
          <w:sz w:val="22"/>
          <w:szCs w:val="22"/>
        </w:rPr>
      </w:pPr>
      <w:r w:rsidRPr="00AE18C6">
        <w:t>5.3.2</w:t>
      </w:r>
      <w:r w:rsidRPr="00AE18C6">
        <w:rPr>
          <w:rFonts w:asciiTheme="minorHAnsi" w:eastAsiaTheme="minorEastAsia" w:hAnsiTheme="minorHAnsi" w:cstheme="minorBidi"/>
          <w:sz w:val="22"/>
          <w:szCs w:val="22"/>
        </w:rPr>
        <w:tab/>
      </w:r>
      <w:r w:rsidRPr="00431C0C">
        <w:rPr>
          <w:lang w:val="sv-SE"/>
        </w:rPr>
        <w:t>E-UTRAN - UTRAN TDD Handover</w:t>
      </w:r>
      <w:r>
        <w:tab/>
        <w:t>164</w:t>
      </w:r>
    </w:p>
    <w:p w:rsidR="00AE18C6" w:rsidRDefault="00AE18C6">
      <w:pPr>
        <w:pStyle w:val="TOC4"/>
        <w:rPr>
          <w:rFonts w:asciiTheme="minorHAnsi" w:eastAsiaTheme="minorEastAsia" w:hAnsiTheme="minorHAnsi" w:cstheme="minorBidi"/>
          <w:sz w:val="22"/>
          <w:szCs w:val="22"/>
        </w:rPr>
      </w:pPr>
      <w:r w:rsidRPr="00AE18C6">
        <w:t>5.3.2.1</w:t>
      </w:r>
      <w:r w:rsidRPr="00AE18C6">
        <w:rPr>
          <w:rFonts w:asciiTheme="minorHAnsi" w:eastAsiaTheme="minorEastAsia" w:hAnsiTheme="minorHAnsi" w:cstheme="minorBidi"/>
          <w:sz w:val="22"/>
          <w:szCs w:val="22"/>
        </w:rPr>
        <w:tab/>
      </w:r>
      <w:r w:rsidRPr="00431C0C">
        <w:rPr>
          <w:lang w:val="sv-SE"/>
        </w:rPr>
        <w:t>Introduction</w:t>
      </w:r>
      <w:r>
        <w:tab/>
        <w:t>164</w:t>
      </w:r>
    </w:p>
    <w:p w:rsidR="00AE18C6" w:rsidRDefault="00AE18C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164</w:t>
      </w:r>
    </w:p>
    <w:p w:rsidR="00AE18C6" w:rsidRDefault="00AE18C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164</w:t>
      </w:r>
    </w:p>
    <w:p w:rsidR="00AE18C6" w:rsidRDefault="00AE18C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164</w:t>
      </w:r>
    </w:p>
    <w:p w:rsidR="00AE18C6" w:rsidRDefault="00AE18C6">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165</w:t>
      </w:r>
    </w:p>
    <w:p w:rsidR="00AE18C6" w:rsidRDefault="00AE18C6">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165</w:t>
      </w:r>
    </w:p>
    <w:p w:rsidR="00AE18C6" w:rsidRDefault="00AE18C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165</w:t>
      </w:r>
    </w:p>
    <w:p w:rsidR="00AE18C6" w:rsidRDefault="00AE18C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165</w:t>
      </w:r>
    </w:p>
    <w:p w:rsidR="00AE18C6" w:rsidRDefault="00AE18C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165</w:t>
      </w:r>
    </w:p>
    <w:p w:rsidR="00AE18C6" w:rsidRDefault="00AE18C6">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165</w:t>
      </w:r>
    </w:p>
    <w:p w:rsidR="00AE18C6" w:rsidRDefault="00AE18C6">
      <w:pPr>
        <w:pStyle w:val="TOC4"/>
        <w:rPr>
          <w:rFonts w:asciiTheme="minorHAnsi" w:eastAsiaTheme="minorEastAsia" w:hAnsiTheme="minorHAnsi" w:cstheme="minorBidi"/>
          <w:sz w:val="22"/>
          <w:szCs w:val="22"/>
        </w:rPr>
      </w:pPr>
      <w:r w:rsidRPr="00AE18C6">
        <w:t>5.3.4.1</w:t>
      </w:r>
      <w:r w:rsidRPr="00AE18C6">
        <w:rPr>
          <w:rFonts w:asciiTheme="minorHAnsi" w:eastAsiaTheme="minorEastAsia" w:hAnsiTheme="minorHAnsi" w:cstheme="minorBidi"/>
          <w:sz w:val="22"/>
          <w:szCs w:val="22"/>
        </w:rPr>
        <w:tab/>
      </w:r>
      <w:r w:rsidRPr="00431C0C">
        <w:rPr>
          <w:lang w:val="en-US" w:eastAsia="zh-CN"/>
        </w:rPr>
        <w:t>Introduction</w:t>
      </w:r>
      <w:r>
        <w:tab/>
        <w:t>165</w:t>
      </w:r>
    </w:p>
    <w:p w:rsidR="00AE18C6" w:rsidRDefault="00AE18C6">
      <w:pPr>
        <w:pStyle w:val="TOC4"/>
        <w:rPr>
          <w:rFonts w:asciiTheme="minorHAnsi" w:eastAsiaTheme="minorEastAsia" w:hAnsiTheme="minorHAnsi" w:cstheme="minorBidi"/>
          <w:sz w:val="22"/>
          <w:szCs w:val="22"/>
        </w:rPr>
      </w:pPr>
      <w:r w:rsidRPr="00AE18C6">
        <w:t>5.3.4.2</w:t>
      </w:r>
      <w:r w:rsidRPr="00AE18C6">
        <w:rPr>
          <w:rFonts w:asciiTheme="minorHAnsi" w:eastAsiaTheme="minorEastAsia" w:hAnsiTheme="minorHAnsi" w:cstheme="minorBidi"/>
          <w:sz w:val="22"/>
          <w:szCs w:val="22"/>
        </w:rPr>
        <w:tab/>
      </w:r>
      <w:r w:rsidRPr="00431C0C">
        <w:rPr>
          <w:lang w:val="en-US" w:eastAsia="zh-CN"/>
        </w:rPr>
        <w:t>Handover delay</w:t>
      </w:r>
      <w:r>
        <w:tab/>
        <w:t>166</w:t>
      </w:r>
    </w:p>
    <w:p w:rsidR="00AE18C6" w:rsidRDefault="00AE18C6">
      <w:pPr>
        <w:pStyle w:val="TOC4"/>
        <w:rPr>
          <w:rFonts w:asciiTheme="minorHAnsi" w:eastAsiaTheme="minorEastAsia" w:hAnsiTheme="minorHAnsi" w:cstheme="minorBidi"/>
          <w:sz w:val="22"/>
          <w:szCs w:val="22"/>
        </w:rPr>
      </w:pPr>
      <w:r w:rsidRPr="00AE18C6">
        <w:t>5.3.4.3</w:t>
      </w:r>
      <w:r w:rsidRPr="00AE18C6">
        <w:rPr>
          <w:rFonts w:asciiTheme="minorHAnsi" w:eastAsiaTheme="minorEastAsia" w:hAnsiTheme="minorHAnsi" w:cstheme="minorBidi"/>
          <w:sz w:val="22"/>
          <w:szCs w:val="22"/>
        </w:rPr>
        <w:tab/>
      </w:r>
      <w:r w:rsidRPr="00431C0C">
        <w:rPr>
          <w:lang w:val="en-US" w:eastAsia="zh-CN"/>
        </w:rPr>
        <w:t>Interruption time</w:t>
      </w:r>
      <w:r>
        <w:tab/>
        <w:t>166</w:t>
      </w:r>
    </w:p>
    <w:p w:rsidR="00AE18C6" w:rsidRDefault="00AE18C6">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166</w:t>
      </w:r>
    </w:p>
    <w:p w:rsidR="00AE18C6" w:rsidRDefault="00AE18C6">
      <w:pPr>
        <w:pStyle w:val="TOC4"/>
        <w:rPr>
          <w:rFonts w:asciiTheme="minorHAnsi" w:eastAsiaTheme="minorEastAsia" w:hAnsiTheme="minorHAnsi" w:cstheme="minorBidi"/>
          <w:sz w:val="22"/>
          <w:szCs w:val="22"/>
        </w:rPr>
      </w:pPr>
      <w:r w:rsidRPr="00AE18C6">
        <w:t>5.3.5.1</w:t>
      </w:r>
      <w:r w:rsidRPr="00AE18C6">
        <w:rPr>
          <w:rFonts w:asciiTheme="minorHAnsi" w:eastAsiaTheme="minorEastAsia" w:hAnsiTheme="minorHAnsi" w:cstheme="minorBidi"/>
          <w:sz w:val="22"/>
          <w:szCs w:val="22"/>
        </w:rPr>
        <w:tab/>
      </w:r>
      <w:r w:rsidRPr="00431C0C">
        <w:rPr>
          <w:lang w:val="en-US" w:eastAsia="zh-CN"/>
        </w:rPr>
        <w:t>Introduction</w:t>
      </w:r>
      <w:r>
        <w:tab/>
        <w:t>166</w:t>
      </w:r>
    </w:p>
    <w:p w:rsidR="00AE18C6" w:rsidRDefault="00AE18C6">
      <w:pPr>
        <w:pStyle w:val="TOC4"/>
        <w:rPr>
          <w:rFonts w:asciiTheme="minorHAnsi" w:eastAsiaTheme="minorEastAsia" w:hAnsiTheme="minorHAnsi" w:cstheme="minorBidi"/>
          <w:sz w:val="22"/>
          <w:szCs w:val="22"/>
        </w:rPr>
      </w:pPr>
      <w:r w:rsidRPr="00AE18C6">
        <w:t>5.3.5.2</w:t>
      </w:r>
      <w:r w:rsidRPr="00AE18C6">
        <w:rPr>
          <w:rFonts w:asciiTheme="minorHAnsi" w:eastAsiaTheme="minorEastAsia" w:hAnsiTheme="minorHAnsi" w:cstheme="minorBidi"/>
          <w:sz w:val="22"/>
          <w:szCs w:val="22"/>
        </w:rPr>
        <w:tab/>
      </w:r>
      <w:r w:rsidRPr="00431C0C">
        <w:rPr>
          <w:lang w:val="en-US" w:eastAsia="zh-CN"/>
        </w:rPr>
        <w:t>Handover delay</w:t>
      </w:r>
      <w:r>
        <w:tab/>
        <w:t>166</w:t>
      </w:r>
    </w:p>
    <w:p w:rsidR="00AE18C6" w:rsidRDefault="00AE18C6">
      <w:pPr>
        <w:pStyle w:val="TOC4"/>
        <w:rPr>
          <w:rFonts w:asciiTheme="minorHAnsi" w:eastAsiaTheme="minorEastAsia" w:hAnsiTheme="minorHAnsi" w:cstheme="minorBidi"/>
          <w:sz w:val="22"/>
          <w:szCs w:val="22"/>
        </w:rPr>
      </w:pPr>
      <w:r w:rsidRPr="00AE18C6">
        <w:t>5.3.5.3</w:t>
      </w:r>
      <w:r w:rsidRPr="00AE18C6">
        <w:rPr>
          <w:rFonts w:asciiTheme="minorHAnsi" w:eastAsiaTheme="minorEastAsia" w:hAnsiTheme="minorHAnsi" w:cstheme="minorBidi"/>
          <w:sz w:val="22"/>
          <w:szCs w:val="22"/>
        </w:rPr>
        <w:tab/>
      </w:r>
      <w:r w:rsidRPr="00431C0C">
        <w:rPr>
          <w:lang w:val="en-US" w:eastAsia="zh-CN"/>
        </w:rPr>
        <w:t>Interruption time</w:t>
      </w:r>
      <w:r>
        <w:tab/>
        <w:t>167</w:t>
      </w:r>
    </w:p>
    <w:p w:rsidR="00AE18C6" w:rsidRDefault="00AE18C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167</w:t>
      </w:r>
    </w:p>
    <w:p w:rsidR="00AE18C6" w:rsidRDefault="00AE18C6">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167</w:t>
      </w:r>
    </w:p>
    <w:p w:rsidR="00AE18C6" w:rsidRDefault="00AE18C6">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167</w:t>
      </w:r>
    </w:p>
    <w:p w:rsidR="00AE18C6" w:rsidRDefault="00AE18C6">
      <w:pPr>
        <w:pStyle w:val="TOC5"/>
        <w:rPr>
          <w:rFonts w:asciiTheme="minorHAnsi" w:eastAsiaTheme="minorEastAsia" w:hAnsiTheme="minorHAnsi" w:cstheme="minorBidi"/>
          <w:sz w:val="22"/>
          <w:szCs w:val="22"/>
        </w:rPr>
      </w:pPr>
      <w:r>
        <w:lastRenderedPageBreak/>
        <w:t>5.4.1.1.1</w:t>
      </w:r>
      <w:r>
        <w:rPr>
          <w:rFonts w:asciiTheme="minorHAnsi" w:eastAsiaTheme="minorEastAsia" w:hAnsiTheme="minorHAnsi" w:cstheme="minorBidi"/>
          <w:sz w:val="22"/>
          <w:szCs w:val="22"/>
        </w:rPr>
        <w:tab/>
      </w:r>
      <w:r>
        <w:t>Handover delay</w:t>
      </w:r>
      <w:r>
        <w:tab/>
        <w:t>167</w:t>
      </w:r>
    </w:p>
    <w:p w:rsidR="00AE18C6" w:rsidRDefault="00AE18C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167</w:t>
      </w:r>
    </w:p>
    <w:p w:rsidR="00AE18C6" w:rsidRDefault="00AE18C6">
      <w:pPr>
        <w:pStyle w:val="TOC3"/>
        <w:rPr>
          <w:rFonts w:asciiTheme="minorHAnsi" w:eastAsiaTheme="minorEastAsia" w:hAnsiTheme="minorHAnsi" w:cstheme="minorBidi"/>
          <w:sz w:val="22"/>
          <w:szCs w:val="22"/>
        </w:rPr>
      </w:pPr>
      <w:r w:rsidRPr="00AE18C6">
        <w:t>5.4.2</w:t>
      </w:r>
      <w:r w:rsidRPr="00AE18C6">
        <w:rPr>
          <w:rFonts w:asciiTheme="minorHAnsi" w:eastAsiaTheme="minorEastAsia" w:hAnsiTheme="minorHAnsi" w:cstheme="minorBidi"/>
          <w:sz w:val="22"/>
          <w:szCs w:val="22"/>
        </w:rPr>
        <w:tab/>
      </w:r>
      <w:r w:rsidRPr="00431C0C">
        <w:rPr>
          <w:lang w:val="sv-SE"/>
        </w:rPr>
        <w:t>E-UTRAN – cdma2000 1X Handover</w:t>
      </w:r>
      <w:r>
        <w:tab/>
        <w:t>168</w:t>
      </w:r>
    </w:p>
    <w:p w:rsidR="00AE18C6" w:rsidRDefault="00AE18C6">
      <w:pPr>
        <w:pStyle w:val="TOC5"/>
        <w:rPr>
          <w:rFonts w:asciiTheme="minorHAnsi" w:eastAsiaTheme="minorEastAsia" w:hAnsiTheme="minorHAnsi" w:cstheme="minorBidi"/>
          <w:sz w:val="22"/>
          <w:szCs w:val="22"/>
        </w:rPr>
      </w:pPr>
      <w:r w:rsidRPr="00AE18C6">
        <w:t>5.4.2.1</w:t>
      </w:r>
      <w:r w:rsidRPr="00AE18C6">
        <w:rPr>
          <w:rFonts w:asciiTheme="minorHAnsi" w:eastAsiaTheme="minorEastAsia" w:hAnsiTheme="minorHAnsi" w:cstheme="minorBidi"/>
          <w:sz w:val="22"/>
          <w:szCs w:val="22"/>
        </w:rPr>
        <w:tab/>
      </w:r>
      <w:r w:rsidRPr="00431C0C">
        <w:rPr>
          <w:lang w:val="sv-SE"/>
        </w:rPr>
        <w:t>Introduction</w:t>
      </w:r>
      <w:r>
        <w:tab/>
        <w:t>168</w:t>
      </w:r>
    </w:p>
    <w:p w:rsidR="00AE18C6" w:rsidRDefault="00AE18C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168</w:t>
      </w:r>
    </w:p>
    <w:p w:rsidR="00AE18C6" w:rsidRDefault="00AE18C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168</w:t>
      </w:r>
    </w:p>
    <w:p w:rsidR="00AE18C6" w:rsidRDefault="00AE18C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169</w:t>
      </w:r>
    </w:p>
    <w:p w:rsidR="00AE18C6" w:rsidRDefault="00AE18C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169</w:t>
      </w:r>
    </w:p>
    <w:p w:rsidR="00AE18C6" w:rsidRDefault="00AE18C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169</w:t>
      </w:r>
    </w:p>
    <w:p w:rsidR="00AE18C6" w:rsidRDefault="00AE18C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169</w:t>
      </w:r>
    </w:p>
    <w:p w:rsidR="00AE18C6" w:rsidRDefault="00AE18C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169</w:t>
      </w:r>
    </w:p>
    <w:p w:rsidR="00AE18C6" w:rsidRDefault="00AE18C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169</w:t>
      </w:r>
    </w:p>
    <w:p w:rsidR="00AE18C6" w:rsidRDefault="00AE18C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170</w:t>
      </w:r>
    </w:p>
    <w:p w:rsidR="00AE18C6" w:rsidRDefault="00AE18C6">
      <w:pPr>
        <w:pStyle w:val="TOC4"/>
        <w:rPr>
          <w:rFonts w:asciiTheme="minorHAnsi" w:eastAsiaTheme="minorEastAsia" w:hAnsiTheme="minorHAnsi" w:cstheme="minorBidi"/>
          <w:sz w:val="22"/>
          <w:szCs w:val="22"/>
        </w:rPr>
      </w:pPr>
      <w:r w:rsidRPr="00AE18C6">
        <w:t>5.5.2.3</w:t>
      </w:r>
      <w:r w:rsidRPr="00AE18C6">
        <w:rPr>
          <w:rFonts w:asciiTheme="minorHAnsi" w:eastAsiaTheme="minorEastAsia" w:hAnsiTheme="minorHAnsi" w:cstheme="minorBidi"/>
          <w:sz w:val="22"/>
          <w:szCs w:val="22"/>
        </w:rPr>
        <w:tab/>
      </w:r>
      <w:r w:rsidRPr="00431C0C">
        <w:rPr>
          <w:lang w:val="sv-SE"/>
        </w:rPr>
        <w:t xml:space="preserve">E-UTRAN TDD – TDD </w:t>
      </w:r>
      <w:r>
        <w:t>for Cat-M1 TDD UEs</w:t>
      </w:r>
      <w:r>
        <w:tab/>
        <w:t>170</w:t>
      </w:r>
    </w:p>
    <w:p w:rsidR="00AE18C6" w:rsidRDefault="00AE18C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170</w:t>
      </w:r>
    </w:p>
    <w:p w:rsidR="00AE18C6" w:rsidRDefault="00AE18C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170</w:t>
      </w:r>
    </w:p>
    <w:p w:rsidR="00AE18C6" w:rsidRDefault="00AE18C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170</w:t>
      </w:r>
    </w:p>
    <w:p w:rsidR="00AE18C6" w:rsidRDefault="00AE18C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170</w:t>
      </w:r>
    </w:p>
    <w:p w:rsidR="00AE18C6" w:rsidRDefault="00AE18C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170</w:t>
      </w:r>
    </w:p>
    <w:p w:rsidR="00AE18C6" w:rsidRDefault="00AE18C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170</w:t>
      </w:r>
    </w:p>
    <w:p w:rsidR="00AE18C6" w:rsidRDefault="00AE18C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171</w:t>
      </w:r>
    </w:p>
    <w:p w:rsidR="00AE18C6" w:rsidRDefault="00AE18C6">
      <w:pPr>
        <w:pStyle w:val="TOC4"/>
        <w:rPr>
          <w:rFonts w:asciiTheme="minorHAnsi" w:eastAsiaTheme="minorEastAsia" w:hAnsiTheme="minorHAnsi" w:cstheme="minorBidi"/>
          <w:sz w:val="22"/>
          <w:szCs w:val="22"/>
        </w:rPr>
      </w:pPr>
      <w:r w:rsidRPr="00AE18C6">
        <w:t>5.5.3.3</w:t>
      </w:r>
      <w:r w:rsidRPr="00AE18C6">
        <w:rPr>
          <w:rFonts w:asciiTheme="minorHAnsi" w:eastAsiaTheme="minorEastAsia" w:hAnsiTheme="minorHAnsi" w:cstheme="minorBidi"/>
          <w:sz w:val="22"/>
          <w:szCs w:val="22"/>
        </w:rPr>
        <w:tab/>
      </w:r>
      <w:r w:rsidRPr="00431C0C">
        <w:rPr>
          <w:lang w:val="en-US" w:eastAsia="sv-SE"/>
        </w:rPr>
        <w:t xml:space="preserve">E-UTRAN TDD – TDD </w:t>
      </w:r>
      <w:r>
        <w:rPr>
          <w:lang w:eastAsia="sv-SE"/>
        </w:rPr>
        <w:t>for Cat-M1 TDD UEs</w:t>
      </w:r>
      <w:r>
        <w:tab/>
        <w:t>171</w:t>
      </w:r>
    </w:p>
    <w:p w:rsidR="00AE18C6" w:rsidRDefault="00AE18C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171</w:t>
      </w:r>
    </w:p>
    <w:p w:rsidR="00AE18C6" w:rsidRDefault="00AE18C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171</w:t>
      </w:r>
    </w:p>
    <w:p w:rsidR="00AE18C6" w:rsidRDefault="00AE18C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171</w:t>
      </w:r>
    </w:p>
    <w:p w:rsidR="00AE18C6" w:rsidRDefault="00AE18C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171</w:t>
      </w:r>
    </w:p>
    <w:p w:rsidR="00AE18C6" w:rsidRDefault="00AE18C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171</w:t>
      </w:r>
    </w:p>
    <w:p w:rsidR="00AE18C6" w:rsidRDefault="00AE18C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171</w:t>
      </w:r>
    </w:p>
    <w:p w:rsidR="00AE18C6" w:rsidRDefault="00AE18C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172</w:t>
      </w:r>
    </w:p>
    <w:p w:rsidR="00AE18C6" w:rsidRDefault="00AE18C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172</w:t>
      </w:r>
    </w:p>
    <w:p w:rsidR="00AE18C6" w:rsidRDefault="00AE18C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172</w:t>
      </w:r>
    </w:p>
    <w:p w:rsidR="00AE18C6" w:rsidRDefault="00AE18C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173</w:t>
      </w:r>
    </w:p>
    <w:p w:rsidR="00AE18C6" w:rsidRDefault="00AE18C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173</w:t>
      </w:r>
    </w:p>
    <w:p w:rsidR="00AE18C6" w:rsidRDefault="00AE18C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173</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173</w:t>
      </w:r>
    </w:p>
    <w:p w:rsidR="00AE18C6" w:rsidRDefault="00AE18C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173</w:t>
      </w:r>
    </w:p>
    <w:p w:rsidR="00AE18C6" w:rsidRDefault="00AE18C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173</w:t>
      </w:r>
    </w:p>
    <w:p w:rsidR="00AE18C6" w:rsidRDefault="00AE18C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173</w:t>
      </w:r>
    </w:p>
    <w:p w:rsidR="00AE18C6" w:rsidRDefault="00AE18C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173</w:t>
      </w:r>
    </w:p>
    <w:p w:rsidR="00AE18C6" w:rsidRDefault="00AE18C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173</w:t>
      </w:r>
    </w:p>
    <w:p w:rsidR="00AE18C6" w:rsidRDefault="00AE18C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174</w:t>
      </w:r>
    </w:p>
    <w:p w:rsidR="00AE18C6" w:rsidRDefault="00AE18C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174</w:t>
      </w:r>
    </w:p>
    <w:p w:rsidR="00AE18C6" w:rsidRDefault="00AE18C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175</w:t>
      </w:r>
    </w:p>
    <w:p w:rsidR="00AE18C6" w:rsidRDefault="00AE18C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175</w:t>
      </w:r>
    </w:p>
    <w:p w:rsidR="00AE18C6" w:rsidRDefault="00AE18C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175</w:t>
      </w:r>
    </w:p>
    <w:p w:rsidR="00AE18C6" w:rsidRDefault="00AE18C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175</w:t>
      </w:r>
    </w:p>
    <w:p w:rsidR="00AE18C6" w:rsidRDefault="00AE18C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175</w:t>
      </w:r>
    </w:p>
    <w:p w:rsidR="00AE18C6" w:rsidRDefault="00AE18C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175</w:t>
      </w:r>
    </w:p>
    <w:p w:rsidR="00AE18C6" w:rsidRDefault="00AE18C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176</w:t>
      </w:r>
    </w:p>
    <w:p w:rsidR="00AE18C6" w:rsidRDefault="00AE18C6">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176</w:t>
      </w:r>
    </w:p>
    <w:p w:rsidR="00AE18C6" w:rsidRDefault="00AE18C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176</w:t>
      </w:r>
    </w:p>
    <w:p w:rsidR="00AE18C6" w:rsidRDefault="00AE18C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176</w:t>
      </w:r>
    </w:p>
    <w:p w:rsidR="00AE18C6" w:rsidRDefault="00AE18C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177</w:t>
      </w:r>
    </w:p>
    <w:p w:rsidR="00AE18C6" w:rsidRDefault="00AE18C6">
      <w:pPr>
        <w:pStyle w:val="TOC4"/>
        <w:rPr>
          <w:rFonts w:asciiTheme="minorHAnsi" w:eastAsiaTheme="minorEastAsia" w:hAnsiTheme="minorHAnsi" w:cstheme="minorBidi"/>
          <w:sz w:val="22"/>
          <w:szCs w:val="22"/>
        </w:rPr>
      </w:pPr>
      <w:r>
        <w:lastRenderedPageBreak/>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177</w:t>
      </w:r>
    </w:p>
    <w:p w:rsidR="00AE18C6" w:rsidRDefault="00AE18C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177</w:t>
      </w:r>
    </w:p>
    <w:p w:rsidR="00AE18C6" w:rsidRDefault="00AE18C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178</w:t>
      </w:r>
    </w:p>
    <w:p w:rsidR="00AE18C6" w:rsidRDefault="00AE18C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178</w:t>
      </w:r>
    </w:p>
    <w:p w:rsidR="00AE18C6" w:rsidRDefault="00AE18C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178</w:t>
      </w:r>
    </w:p>
    <w:p w:rsidR="00AE18C6" w:rsidRDefault="00AE18C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178</w:t>
      </w:r>
    </w:p>
    <w:p w:rsidR="00AE18C6" w:rsidRDefault="00AE18C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179</w:t>
      </w:r>
    </w:p>
    <w:p w:rsidR="00AE18C6" w:rsidRDefault="00AE18C6">
      <w:pPr>
        <w:pStyle w:val="TOC4"/>
        <w:rPr>
          <w:rFonts w:asciiTheme="minorHAnsi" w:eastAsiaTheme="minorEastAsia" w:hAnsiTheme="minorHAnsi" w:cstheme="minorBidi"/>
          <w:sz w:val="22"/>
          <w:szCs w:val="22"/>
        </w:rPr>
      </w:pPr>
      <w:r w:rsidRPr="00AE18C6">
        <w:t>6.7.2.2</w:t>
      </w:r>
      <w:r w:rsidRPr="00AE18C6">
        <w:rPr>
          <w:rFonts w:asciiTheme="minorHAnsi" w:eastAsiaTheme="minorEastAsia" w:hAnsiTheme="minorHAnsi" w:cstheme="minorBidi"/>
          <w:sz w:val="22"/>
          <w:szCs w:val="22"/>
        </w:rPr>
        <w:tab/>
      </w:r>
      <w:r w:rsidRPr="00431C0C">
        <w:rPr>
          <w:lang w:val="en-US"/>
        </w:rPr>
        <w:t>UE Re-establishment delay requirement for CEModeB</w:t>
      </w:r>
      <w:r>
        <w:tab/>
        <w:t>179</w:t>
      </w:r>
    </w:p>
    <w:p w:rsidR="00AE18C6" w:rsidRDefault="00AE18C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180</w:t>
      </w:r>
    </w:p>
    <w:p w:rsidR="00AE18C6" w:rsidRDefault="00AE18C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180</w:t>
      </w:r>
    </w:p>
    <w:p w:rsidR="00AE18C6" w:rsidRDefault="00AE18C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180</w:t>
      </w:r>
    </w:p>
    <w:p w:rsidR="00AE18C6" w:rsidRDefault="00AE18C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180</w:t>
      </w:r>
    </w:p>
    <w:p w:rsidR="00AE18C6" w:rsidRDefault="00AE18C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180</w:t>
      </w:r>
    </w:p>
    <w:p w:rsidR="00AE18C6" w:rsidRDefault="00AE18C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180</w:t>
      </w:r>
    </w:p>
    <w:p w:rsidR="00AE18C6" w:rsidRDefault="00AE18C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181</w:t>
      </w:r>
    </w:p>
    <w:p w:rsidR="00AE18C6" w:rsidRDefault="00AE18C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181</w:t>
      </w:r>
    </w:p>
    <w:p w:rsidR="00AE18C6" w:rsidRDefault="00AE18C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181</w:t>
      </w:r>
    </w:p>
    <w:p w:rsidR="00AE18C6" w:rsidRDefault="00AE18C6">
      <w:pPr>
        <w:pStyle w:val="TOC3"/>
        <w:rPr>
          <w:rFonts w:asciiTheme="minorHAnsi" w:eastAsiaTheme="minorEastAsia" w:hAnsiTheme="minorHAnsi" w:cstheme="minorBidi"/>
          <w:sz w:val="22"/>
          <w:szCs w:val="22"/>
        </w:rPr>
      </w:pPr>
      <w:r w:rsidRPr="00AE18C6">
        <w:t>7.1.1</w:t>
      </w:r>
      <w:r w:rsidRPr="00AE18C6">
        <w:rPr>
          <w:rFonts w:asciiTheme="minorHAnsi" w:eastAsiaTheme="minorEastAsia" w:hAnsiTheme="minorHAnsi"/>
          <w:sz w:val="22"/>
          <w:szCs w:val="22"/>
        </w:rPr>
        <w:tab/>
      </w:r>
      <w:r w:rsidRPr="00431C0C">
        <w:rPr>
          <w:rFonts w:cs="v4.2.0"/>
        </w:rPr>
        <w:t>Introduction</w:t>
      </w:r>
      <w:r>
        <w:tab/>
        <w:t>181</w:t>
      </w:r>
    </w:p>
    <w:p w:rsidR="00AE18C6" w:rsidRDefault="00AE18C6">
      <w:pPr>
        <w:pStyle w:val="TOC3"/>
        <w:rPr>
          <w:rFonts w:asciiTheme="minorHAnsi" w:eastAsiaTheme="minorEastAsia" w:hAnsiTheme="minorHAnsi" w:cstheme="minorBidi"/>
          <w:sz w:val="22"/>
          <w:szCs w:val="22"/>
        </w:rPr>
      </w:pPr>
      <w:r w:rsidRPr="00AE18C6">
        <w:t>7.1.2</w:t>
      </w:r>
      <w:r w:rsidRPr="00AE18C6">
        <w:rPr>
          <w:rFonts w:asciiTheme="minorHAnsi" w:eastAsiaTheme="minorEastAsia" w:hAnsiTheme="minorHAnsi"/>
          <w:sz w:val="22"/>
          <w:szCs w:val="22"/>
        </w:rPr>
        <w:tab/>
      </w:r>
      <w:r w:rsidRPr="00431C0C">
        <w:rPr>
          <w:rFonts w:cs="v4.2.0"/>
        </w:rPr>
        <w:t>Requirements</w:t>
      </w:r>
      <w:r>
        <w:tab/>
        <w:t>182</w:t>
      </w:r>
    </w:p>
    <w:p w:rsidR="00AE18C6" w:rsidRDefault="00AE18C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183</w:t>
      </w:r>
    </w:p>
    <w:p w:rsidR="00AE18C6" w:rsidRDefault="00AE18C6">
      <w:pPr>
        <w:pStyle w:val="TOC3"/>
        <w:rPr>
          <w:rFonts w:asciiTheme="minorHAnsi" w:eastAsiaTheme="minorEastAsia" w:hAnsiTheme="minorHAnsi" w:cstheme="minorBidi"/>
          <w:sz w:val="22"/>
          <w:szCs w:val="22"/>
        </w:rPr>
      </w:pPr>
      <w:r w:rsidRPr="00AE18C6">
        <w:t>7.2.1</w:t>
      </w:r>
      <w:r w:rsidRPr="00AE18C6">
        <w:rPr>
          <w:rFonts w:asciiTheme="minorHAnsi" w:eastAsiaTheme="minorEastAsia" w:hAnsiTheme="minorHAnsi"/>
          <w:sz w:val="22"/>
          <w:szCs w:val="22"/>
        </w:rPr>
        <w:tab/>
      </w:r>
      <w:r w:rsidRPr="00431C0C">
        <w:rPr>
          <w:rFonts w:cs="v3.7.0"/>
        </w:rPr>
        <w:t>Introduction</w:t>
      </w:r>
      <w:r>
        <w:tab/>
        <w:t>183</w:t>
      </w:r>
    </w:p>
    <w:p w:rsidR="00AE18C6" w:rsidRDefault="00AE18C6">
      <w:pPr>
        <w:pStyle w:val="TOC3"/>
        <w:rPr>
          <w:rFonts w:asciiTheme="minorHAnsi" w:eastAsiaTheme="minorEastAsia" w:hAnsiTheme="minorHAnsi" w:cstheme="minorBidi"/>
          <w:sz w:val="22"/>
          <w:szCs w:val="22"/>
        </w:rPr>
      </w:pPr>
      <w:r w:rsidRPr="00AE18C6">
        <w:t>7.2.2</w:t>
      </w:r>
      <w:r w:rsidRPr="00AE18C6">
        <w:rPr>
          <w:rFonts w:asciiTheme="minorHAnsi" w:eastAsiaTheme="minorEastAsia" w:hAnsiTheme="minorHAnsi"/>
          <w:sz w:val="22"/>
          <w:szCs w:val="22"/>
        </w:rPr>
        <w:tab/>
      </w:r>
      <w:r w:rsidRPr="00431C0C">
        <w:rPr>
          <w:rFonts w:cs="v3.7.0"/>
        </w:rPr>
        <w:t>Requirements</w:t>
      </w:r>
      <w:r>
        <w:tab/>
        <w:t>183</w:t>
      </w:r>
    </w:p>
    <w:p w:rsidR="00AE18C6" w:rsidRDefault="00AE18C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183</w:t>
      </w:r>
    </w:p>
    <w:p w:rsidR="00AE18C6" w:rsidRDefault="00AE18C6">
      <w:pPr>
        <w:pStyle w:val="TOC3"/>
        <w:rPr>
          <w:rFonts w:asciiTheme="minorHAnsi" w:eastAsiaTheme="minorEastAsia" w:hAnsiTheme="minorHAnsi" w:cstheme="minorBidi"/>
          <w:sz w:val="22"/>
          <w:szCs w:val="22"/>
        </w:rPr>
      </w:pPr>
      <w:r w:rsidRPr="00AE18C6">
        <w:t>7.3.1</w:t>
      </w:r>
      <w:r w:rsidRPr="00AE18C6">
        <w:rPr>
          <w:rFonts w:asciiTheme="minorHAnsi" w:eastAsiaTheme="minorEastAsia" w:hAnsiTheme="minorHAnsi"/>
          <w:sz w:val="22"/>
          <w:szCs w:val="22"/>
        </w:rPr>
        <w:tab/>
      </w:r>
      <w:r w:rsidRPr="00431C0C">
        <w:rPr>
          <w:rFonts w:cs="v3.7.0"/>
        </w:rPr>
        <w:t>Introduction</w:t>
      </w:r>
      <w:r>
        <w:tab/>
        <w:t>183</w:t>
      </w:r>
    </w:p>
    <w:p w:rsidR="00AE18C6" w:rsidRDefault="00AE18C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183</w:t>
      </w:r>
    </w:p>
    <w:p w:rsidR="00AE18C6" w:rsidRDefault="00AE18C6">
      <w:pPr>
        <w:pStyle w:val="TOC4"/>
        <w:rPr>
          <w:rFonts w:asciiTheme="minorHAnsi" w:eastAsiaTheme="minorEastAsia" w:hAnsiTheme="minorHAnsi" w:cstheme="minorBidi"/>
          <w:sz w:val="22"/>
          <w:szCs w:val="22"/>
        </w:rPr>
      </w:pPr>
      <w:r w:rsidRPr="00AE18C6">
        <w:t>7.3.2.1</w:t>
      </w:r>
      <w:r w:rsidRPr="00AE18C6">
        <w:rPr>
          <w:rFonts w:asciiTheme="minorHAnsi" w:hAnsiTheme="minorHAnsi" w:cstheme="minorBidi"/>
          <w:sz w:val="22"/>
          <w:szCs w:val="22"/>
        </w:rPr>
        <w:tab/>
      </w:r>
      <w:r w:rsidRPr="00431C0C">
        <w:rPr>
          <w:rFonts w:eastAsia="?? ??"/>
        </w:rPr>
        <w:t>Timing Advance adjustment delay</w:t>
      </w:r>
      <w:r>
        <w:tab/>
        <w:t>183</w:t>
      </w:r>
    </w:p>
    <w:p w:rsidR="00AE18C6" w:rsidRDefault="00AE18C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184</w:t>
      </w:r>
    </w:p>
    <w:p w:rsidR="00AE18C6" w:rsidRDefault="00AE18C6">
      <w:pPr>
        <w:pStyle w:val="TOC2"/>
        <w:rPr>
          <w:rFonts w:asciiTheme="minorHAnsi" w:eastAsiaTheme="minorEastAsia" w:hAnsiTheme="minorHAnsi" w:cstheme="minorBidi"/>
          <w:sz w:val="22"/>
          <w:szCs w:val="22"/>
        </w:rPr>
      </w:pPr>
      <w:r w:rsidRPr="00AE18C6">
        <w:t>7.</w:t>
      </w:r>
      <w:r w:rsidRPr="00AE18C6">
        <w:rPr>
          <w:lang w:eastAsia="zh-CN"/>
        </w:rPr>
        <w:t>4</w:t>
      </w:r>
      <w:r w:rsidRPr="00AE18C6">
        <w:rPr>
          <w:rFonts w:asciiTheme="minorHAnsi" w:eastAsiaTheme="minorEastAsia" w:hAnsiTheme="minorHAnsi"/>
          <w:sz w:val="22"/>
          <w:szCs w:val="22"/>
        </w:rPr>
        <w:tab/>
      </w:r>
      <w:r w:rsidRPr="00431C0C">
        <w:rPr>
          <w:rFonts w:cs="v4.2.0"/>
        </w:rPr>
        <w:t xml:space="preserve">Cell </w:t>
      </w:r>
      <w:r w:rsidRPr="00431C0C">
        <w:rPr>
          <w:rFonts w:cs="v4.2.0"/>
          <w:lang w:eastAsia="zh-CN"/>
        </w:rPr>
        <w:t xml:space="preserve">phase </w:t>
      </w:r>
      <w:r w:rsidRPr="00431C0C">
        <w:rPr>
          <w:rFonts w:cs="v4.2.0"/>
        </w:rPr>
        <w:t>synchronization accuracy</w:t>
      </w:r>
      <w:r w:rsidRPr="00431C0C">
        <w:rPr>
          <w:rFonts w:cs="v4.2.0"/>
          <w:lang w:eastAsia="zh-CN"/>
        </w:rPr>
        <w:t xml:space="preserve"> (TDD)</w:t>
      </w:r>
      <w:r>
        <w:tab/>
        <w:t>184</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4</w:t>
      </w:r>
      <w:r w:rsidRPr="00AE18C6">
        <w:t>.1</w:t>
      </w:r>
      <w:r w:rsidRPr="00AE18C6">
        <w:rPr>
          <w:rFonts w:asciiTheme="minorHAnsi" w:eastAsiaTheme="minorEastAsia" w:hAnsiTheme="minorHAnsi"/>
          <w:sz w:val="22"/>
          <w:szCs w:val="22"/>
        </w:rPr>
        <w:tab/>
      </w:r>
      <w:r w:rsidRPr="00431C0C">
        <w:rPr>
          <w:rFonts w:cs="v4.2.0"/>
        </w:rPr>
        <w:t>Definition</w:t>
      </w:r>
      <w:r>
        <w:tab/>
        <w:t>184</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4</w:t>
      </w:r>
      <w:r w:rsidRPr="00AE18C6">
        <w:t>.2</w:t>
      </w:r>
      <w:r w:rsidRPr="00AE18C6">
        <w:rPr>
          <w:rFonts w:asciiTheme="minorHAnsi" w:eastAsiaTheme="minorEastAsia" w:hAnsiTheme="minorHAnsi"/>
          <w:sz w:val="22"/>
          <w:szCs w:val="22"/>
        </w:rPr>
        <w:tab/>
      </w:r>
      <w:r w:rsidRPr="00431C0C">
        <w:rPr>
          <w:rFonts w:cs="v4.2.0"/>
        </w:rPr>
        <w:t>Minimum requirements</w:t>
      </w:r>
      <w:r>
        <w:tab/>
        <w:t>184</w:t>
      </w:r>
    </w:p>
    <w:p w:rsidR="00AE18C6" w:rsidRDefault="00AE18C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185</w:t>
      </w:r>
    </w:p>
    <w:p w:rsidR="00AE18C6" w:rsidRDefault="00AE18C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185</w:t>
      </w:r>
    </w:p>
    <w:p w:rsidR="00AE18C6" w:rsidRDefault="00AE18C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185</w:t>
      </w:r>
    </w:p>
    <w:p w:rsidR="00AE18C6" w:rsidRDefault="00AE18C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185</w:t>
      </w:r>
    </w:p>
    <w:p w:rsidR="00AE18C6" w:rsidRDefault="00AE18C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185</w:t>
      </w:r>
    </w:p>
    <w:p w:rsidR="00AE18C6" w:rsidRDefault="00AE18C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185</w:t>
      </w:r>
    </w:p>
    <w:p w:rsidR="00AE18C6" w:rsidRDefault="00AE18C6">
      <w:pPr>
        <w:pStyle w:val="TOC3"/>
        <w:rPr>
          <w:rFonts w:asciiTheme="minorHAnsi" w:eastAsiaTheme="minorEastAsia" w:hAnsiTheme="minorHAnsi" w:cstheme="minorBidi"/>
          <w:sz w:val="22"/>
          <w:szCs w:val="22"/>
        </w:rPr>
      </w:pPr>
      <w:r w:rsidRPr="00AE18C6">
        <w:t>7.6.1</w:t>
      </w:r>
      <w:r w:rsidRPr="00AE18C6">
        <w:rPr>
          <w:rFonts w:asciiTheme="minorHAnsi" w:eastAsiaTheme="minorEastAsia" w:hAnsiTheme="minorHAnsi"/>
          <w:sz w:val="22"/>
          <w:szCs w:val="22"/>
        </w:rPr>
        <w:tab/>
      </w:r>
      <w:r w:rsidRPr="00431C0C">
        <w:rPr>
          <w:rFonts w:cs="v3.7.0"/>
        </w:rPr>
        <w:t>Introduction</w:t>
      </w:r>
      <w:r>
        <w:tab/>
        <w:t>185</w:t>
      </w:r>
    </w:p>
    <w:p w:rsidR="00AE18C6" w:rsidRDefault="00AE18C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187</w:t>
      </w:r>
    </w:p>
    <w:p w:rsidR="00AE18C6" w:rsidRDefault="00AE18C6">
      <w:pPr>
        <w:pStyle w:val="TOC4"/>
        <w:rPr>
          <w:rFonts w:asciiTheme="minorHAnsi" w:eastAsiaTheme="minorEastAsia" w:hAnsiTheme="minorHAnsi" w:cstheme="minorBidi"/>
          <w:sz w:val="22"/>
          <w:szCs w:val="22"/>
        </w:rPr>
      </w:pPr>
      <w:r w:rsidRPr="00AE18C6">
        <w:t>7.6.2.1</w:t>
      </w:r>
      <w:r w:rsidRPr="00AE18C6">
        <w:rPr>
          <w:rFonts w:asciiTheme="minorHAnsi" w:hAnsiTheme="minorHAnsi" w:cstheme="minorBidi"/>
          <w:sz w:val="22"/>
          <w:szCs w:val="22"/>
        </w:rPr>
        <w:tab/>
      </w:r>
      <w:r>
        <w:t>Minimum requirement when no DRX is used</w:t>
      </w:r>
      <w:r>
        <w:tab/>
        <w:t>187</w:t>
      </w:r>
    </w:p>
    <w:p w:rsidR="00AE18C6" w:rsidRDefault="00AE18C6">
      <w:pPr>
        <w:pStyle w:val="TOC4"/>
        <w:rPr>
          <w:rFonts w:asciiTheme="minorHAnsi" w:eastAsiaTheme="minorEastAsia" w:hAnsiTheme="minorHAnsi" w:cstheme="minorBidi"/>
          <w:sz w:val="22"/>
          <w:szCs w:val="22"/>
        </w:rPr>
      </w:pPr>
      <w:r w:rsidRPr="00AE18C6">
        <w:t>7.6.2.2</w:t>
      </w:r>
      <w:r w:rsidRPr="00AE18C6">
        <w:rPr>
          <w:rFonts w:asciiTheme="minorHAnsi" w:hAnsiTheme="minorHAnsi" w:cstheme="minorBidi"/>
          <w:sz w:val="22"/>
          <w:szCs w:val="22"/>
        </w:rPr>
        <w:tab/>
      </w:r>
      <w:r>
        <w:t>Minimum requirement when DRX is used</w:t>
      </w:r>
      <w:r>
        <w:tab/>
        <w:t>188</w:t>
      </w:r>
    </w:p>
    <w:p w:rsidR="00AE18C6" w:rsidRDefault="00AE18C6">
      <w:pPr>
        <w:pStyle w:val="TOC4"/>
        <w:rPr>
          <w:rFonts w:asciiTheme="minorHAnsi" w:eastAsiaTheme="minorEastAsia" w:hAnsiTheme="minorHAnsi" w:cstheme="minorBidi"/>
          <w:sz w:val="22"/>
          <w:szCs w:val="22"/>
        </w:rPr>
      </w:pPr>
      <w:r w:rsidRPr="00AE18C6">
        <w:t>7.6.2.3</w:t>
      </w:r>
      <w:r w:rsidRPr="00AE18C6">
        <w:rPr>
          <w:rFonts w:asciiTheme="minorHAnsi" w:hAnsiTheme="minorHAnsi" w:cstheme="minorBidi"/>
          <w:sz w:val="22"/>
          <w:szCs w:val="22"/>
        </w:rPr>
        <w:tab/>
      </w:r>
      <w:r>
        <w:t>Minimum requirement at transitions</w:t>
      </w:r>
      <w:r>
        <w:tab/>
        <w:t>189</w:t>
      </w:r>
    </w:p>
    <w:p w:rsidR="00AE18C6" w:rsidRDefault="00AE18C6">
      <w:pPr>
        <w:pStyle w:val="TOC4"/>
        <w:rPr>
          <w:rFonts w:asciiTheme="minorHAnsi" w:eastAsiaTheme="minorEastAsia" w:hAnsiTheme="minorHAnsi" w:cstheme="minorBidi"/>
          <w:sz w:val="22"/>
          <w:szCs w:val="22"/>
        </w:rPr>
      </w:pPr>
      <w:r w:rsidRPr="00AE18C6">
        <w:t>7.6.2.4</w:t>
      </w:r>
      <w:r w:rsidRPr="00AE18C6">
        <w:rPr>
          <w:rFonts w:asciiTheme="minorHAnsi" w:hAnsiTheme="minorHAnsi" w:cstheme="minorBidi"/>
          <w:sz w:val="22"/>
          <w:szCs w:val="22"/>
        </w:rPr>
        <w:tab/>
      </w:r>
      <w:r>
        <w:t>Minimum requirement during SI Acquisition with autonomous gaps</w:t>
      </w:r>
      <w:r>
        <w:tab/>
        <w:t>189</w:t>
      </w:r>
    </w:p>
    <w:p w:rsidR="00AE18C6" w:rsidRDefault="00AE18C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190</w:t>
      </w:r>
    </w:p>
    <w:p w:rsidR="00AE18C6" w:rsidRDefault="00AE18C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190</w:t>
      </w:r>
    </w:p>
    <w:p w:rsidR="00AE18C6" w:rsidRDefault="00AE18C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190</w:t>
      </w:r>
    </w:p>
    <w:p w:rsidR="00AE18C6" w:rsidRDefault="00AE18C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190</w:t>
      </w:r>
    </w:p>
    <w:p w:rsidR="00AE18C6" w:rsidRDefault="00AE18C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191</w:t>
      </w:r>
    </w:p>
    <w:p w:rsidR="00AE18C6" w:rsidRDefault="00AE18C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192</w:t>
      </w:r>
    </w:p>
    <w:p w:rsidR="00AE18C6" w:rsidRDefault="00AE18C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193</w:t>
      </w:r>
    </w:p>
    <w:p w:rsidR="00AE18C6" w:rsidRDefault="00AE18C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194</w:t>
      </w:r>
    </w:p>
    <w:p w:rsidR="00AE18C6" w:rsidRDefault="00AE18C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195</w:t>
      </w:r>
    </w:p>
    <w:p w:rsidR="00AE18C6" w:rsidRDefault="00AE18C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195</w:t>
      </w:r>
    </w:p>
    <w:p w:rsidR="00AE18C6" w:rsidRDefault="00AE18C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196</w:t>
      </w:r>
    </w:p>
    <w:p w:rsidR="00AE18C6" w:rsidRDefault="00AE18C6">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196</w:t>
      </w:r>
    </w:p>
    <w:p w:rsidR="00AE18C6" w:rsidRDefault="00AE18C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197</w:t>
      </w:r>
    </w:p>
    <w:p w:rsidR="00AE18C6" w:rsidRDefault="00AE18C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198</w:t>
      </w:r>
    </w:p>
    <w:p w:rsidR="00AE18C6" w:rsidRDefault="00AE18C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199</w:t>
      </w:r>
    </w:p>
    <w:p w:rsidR="00AE18C6" w:rsidRDefault="00AE18C6">
      <w:pPr>
        <w:pStyle w:val="TOC3"/>
        <w:rPr>
          <w:rFonts w:asciiTheme="minorHAnsi" w:eastAsiaTheme="minorEastAsia" w:hAnsiTheme="minorHAnsi" w:cstheme="minorBidi"/>
          <w:sz w:val="22"/>
          <w:szCs w:val="22"/>
        </w:rPr>
      </w:pPr>
      <w:r>
        <w:lastRenderedPageBreak/>
        <w:t>7.7.14</w:t>
      </w:r>
      <w:r>
        <w:rPr>
          <w:rFonts w:asciiTheme="minorHAnsi" w:eastAsiaTheme="minorEastAsia" w:hAnsiTheme="minorHAnsi" w:cstheme="minorBidi"/>
          <w:sz w:val="22"/>
          <w:szCs w:val="22"/>
        </w:rPr>
        <w:tab/>
      </w:r>
      <w:r>
        <w:t>SCell Activation Delay Requirement for Dormant SCell</w:t>
      </w:r>
      <w:r>
        <w:tab/>
        <w:t>199</w:t>
      </w:r>
    </w:p>
    <w:p w:rsidR="00AE18C6" w:rsidRDefault="00AE18C6">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201</w:t>
      </w:r>
    </w:p>
    <w:p w:rsidR="00AE18C6" w:rsidRDefault="00AE18C6">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201</w:t>
      </w:r>
    </w:p>
    <w:p w:rsidR="00AE18C6" w:rsidRDefault="00AE18C6">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203</w:t>
      </w:r>
    </w:p>
    <w:p w:rsidR="00AE18C6" w:rsidRDefault="00AE18C6">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203</w:t>
      </w:r>
    </w:p>
    <w:p w:rsidR="00AE18C6" w:rsidRDefault="00AE18C6">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Delay Requirement at RRC Reconfiguration during Handover</w:t>
      </w:r>
      <w:r>
        <w:tab/>
        <w:t>205</w:t>
      </w:r>
    </w:p>
    <w:p w:rsidR="00AE18C6" w:rsidRDefault="00AE18C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205</w:t>
      </w:r>
    </w:p>
    <w:p w:rsidR="00AE18C6" w:rsidRDefault="00AE18C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205</w:t>
      </w:r>
    </w:p>
    <w:p w:rsidR="00AE18C6" w:rsidRDefault="00AE18C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205</w:t>
      </w:r>
    </w:p>
    <w:p w:rsidR="00AE18C6" w:rsidRDefault="00AE18C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205</w:t>
      </w:r>
    </w:p>
    <w:p w:rsidR="00AE18C6" w:rsidRDefault="00AE18C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205</w:t>
      </w:r>
    </w:p>
    <w:p w:rsidR="00AE18C6" w:rsidRDefault="00AE18C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205</w:t>
      </w:r>
    </w:p>
    <w:p w:rsidR="00AE18C6" w:rsidRDefault="00AE18C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205</w:t>
      </w:r>
    </w:p>
    <w:p w:rsidR="00AE18C6" w:rsidRDefault="00AE18C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206</w:t>
      </w:r>
    </w:p>
    <w:p w:rsidR="00AE18C6" w:rsidRDefault="00AE18C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206</w:t>
      </w:r>
    </w:p>
    <w:p w:rsidR="00AE18C6" w:rsidRDefault="00AE18C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206</w:t>
      </w:r>
    </w:p>
    <w:p w:rsidR="00AE18C6" w:rsidRDefault="00AE18C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206</w:t>
      </w:r>
    </w:p>
    <w:p w:rsidR="00AE18C6" w:rsidRDefault="00AE18C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207</w:t>
      </w:r>
    </w:p>
    <w:p w:rsidR="00AE18C6" w:rsidRDefault="00AE18C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208</w:t>
      </w:r>
    </w:p>
    <w:p w:rsidR="00AE18C6" w:rsidRDefault="00AE18C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208</w:t>
      </w:r>
    </w:p>
    <w:p w:rsidR="00AE18C6" w:rsidRDefault="00AE18C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208</w:t>
      </w:r>
    </w:p>
    <w:p w:rsidR="00AE18C6" w:rsidRDefault="00AE18C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431C0C">
        <w:rPr>
          <w:rFonts w:ascii="Times" w:eastAsia="MS Mincho" w:hAnsi="Times"/>
        </w:rPr>
        <w:t>SRS carrier based switching</w:t>
      </w:r>
      <w:r>
        <w:tab/>
        <w:t>209</w:t>
      </w:r>
    </w:p>
    <w:p w:rsidR="00AE18C6" w:rsidRDefault="00AE18C6">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of dormant SCell for intra-band CA</w:t>
      </w:r>
      <w:r>
        <w:tab/>
        <w:t>209</w:t>
      </w:r>
    </w:p>
    <w:p w:rsidR="00AE18C6" w:rsidRDefault="00AE18C6">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of dormant SCell for inter-band CA</w:t>
      </w:r>
      <w:r>
        <w:tab/>
        <w:t>210</w:t>
      </w:r>
    </w:p>
    <w:p w:rsidR="00AE18C6" w:rsidRDefault="00AE18C6">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of multiple dormant SCells</w:t>
      </w:r>
      <w:r>
        <w:tab/>
        <w:t>210</w:t>
      </w:r>
    </w:p>
    <w:p w:rsidR="00AE18C6" w:rsidRDefault="00AE18C6">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210</w:t>
      </w:r>
    </w:p>
    <w:p w:rsidR="00AE18C6" w:rsidRDefault="00AE18C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210</w:t>
      </w:r>
    </w:p>
    <w:p w:rsidR="00AE18C6" w:rsidRDefault="00AE18C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210</w:t>
      </w:r>
    </w:p>
    <w:p w:rsidR="00AE18C6" w:rsidRDefault="00AE18C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210</w:t>
      </w:r>
    </w:p>
    <w:p w:rsidR="00AE18C6" w:rsidRDefault="00AE18C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211</w:t>
      </w:r>
    </w:p>
    <w:p w:rsidR="00AE18C6" w:rsidRDefault="00AE18C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211</w:t>
      </w:r>
    </w:p>
    <w:p w:rsidR="00AE18C6" w:rsidRDefault="00AE18C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211</w:t>
      </w:r>
    </w:p>
    <w:p w:rsidR="00AE18C6" w:rsidRDefault="00AE18C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211</w:t>
      </w:r>
    </w:p>
    <w:p w:rsidR="00AE18C6" w:rsidRDefault="00AE18C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211</w:t>
      </w:r>
    </w:p>
    <w:p w:rsidR="00AE18C6" w:rsidRDefault="00AE18C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212</w:t>
      </w:r>
    </w:p>
    <w:p w:rsidR="00AE18C6" w:rsidRDefault="00AE18C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212</w:t>
      </w:r>
    </w:p>
    <w:p w:rsidR="00AE18C6" w:rsidRDefault="00AE18C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212</w:t>
      </w:r>
    </w:p>
    <w:p w:rsidR="00AE18C6" w:rsidRDefault="00AE18C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213</w:t>
      </w:r>
    </w:p>
    <w:p w:rsidR="00AE18C6" w:rsidRDefault="00AE18C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213</w:t>
      </w:r>
    </w:p>
    <w:p w:rsidR="00AE18C6" w:rsidRDefault="00AE18C6">
      <w:pPr>
        <w:pStyle w:val="TOC3"/>
        <w:rPr>
          <w:rFonts w:asciiTheme="minorHAnsi" w:eastAsiaTheme="minorEastAsia" w:hAnsiTheme="minorHAnsi" w:cstheme="minorBidi"/>
          <w:sz w:val="22"/>
          <w:szCs w:val="22"/>
        </w:rPr>
      </w:pPr>
      <w:r w:rsidRPr="00AE18C6">
        <w:t>7.11.1</w:t>
      </w:r>
      <w:r w:rsidRPr="00AE18C6">
        <w:rPr>
          <w:rFonts w:asciiTheme="minorHAnsi" w:eastAsiaTheme="minorEastAsia" w:hAnsiTheme="minorHAnsi"/>
          <w:sz w:val="22"/>
          <w:szCs w:val="22"/>
        </w:rPr>
        <w:tab/>
      </w:r>
      <w:r w:rsidRPr="00431C0C">
        <w:rPr>
          <w:rFonts w:cs="v3.7.0"/>
        </w:rPr>
        <w:t>Introduction</w:t>
      </w:r>
      <w:r>
        <w:tab/>
        <w:t>213</w:t>
      </w:r>
    </w:p>
    <w:p w:rsidR="00AE18C6" w:rsidRDefault="00AE18C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214</w:t>
      </w:r>
    </w:p>
    <w:p w:rsidR="00AE18C6" w:rsidRDefault="00AE18C6">
      <w:pPr>
        <w:pStyle w:val="TOC4"/>
        <w:rPr>
          <w:rFonts w:asciiTheme="minorHAnsi" w:eastAsiaTheme="minorEastAsia" w:hAnsiTheme="minorHAnsi" w:cstheme="minorBidi"/>
          <w:sz w:val="22"/>
          <w:szCs w:val="22"/>
        </w:rPr>
      </w:pPr>
      <w:r w:rsidRPr="00AE18C6">
        <w:t>7.11.2.</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214</w:t>
      </w:r>
    </w:p>
    <w:p w:rsidR="00AE18C6" w:rsidRDefault="00AE18C6">
      <w:pPr>
        <w:pStyle w:val="TOC4"/>
        <w:rPr>
          <w:rFonts w:asciiTheme="minorHAnsi" w:eastAsiaTheme="minorEastAsia" w:hAnsiTheme="minorHAnsi" w:cstheme="minorBidi"/>
          <w:sz w:val="22"/>
          <w:szCs w:val="22"/>
        </w:rPr>
      </w:pPr>
      <w:r w:rsidRPr="00AE18C6">
        <w:t>7.11.2.</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215</w:t>
      </w:r>
    </w:p>
    <w:p w:rsidR="00AE18C6" w:rsidRDefault="00AE18C6">
      <w:pPr>
        <w:pStyle w:val="TOC4"/>
        <w:rPr>
          <w:rFonts w:asciiTheme="minorHAnsi" w:eastAsiaTheme="minorEastAsia" w:hAnsiTheme="minorHAnsi" w:cstheme="minorBidi"/>
          <w:sz w:val="22"/>
          <w:szCs w:val="22"/>
        </w:rPr>
      </w:pPr>
      <w:r w:rsidRPr="00AE18C6">
        <w:t>7.11.2.</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215</w:t>
      </w:r>
    </w:p>
    <w:p w:rsidR="00AE18C6" w:rsidRDefault="00AE18C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216</w:t>
      </w:r>
    </w:p>
    <w:p w:rsidR="00AE18C6" w:rsidRDefault="00AE18C6">
      <w:pPr>
        <w:pStyle w:val="TOC4"/>
        <w:rPr>
          <w:rFonts w:asciiTheme="minorHAnsi" w:eastAsiaTheme="minorEastAsia" w:hAnsiTheme="minorHAnsi" w:cstheme="minorBidi"/>
          <w:sz w:val="22"/>
          <w:szCs w:val="22"/>
        </w:rPr>
      </w:pPr>
      <w:r w:rsidRPr="00AE18C6">
        <w:t>7.11.</w:t>
      </w:r>
      <w:r w:rsidRPr="00AE18C6">
        <w:rPr>
          <w:lang w:eastAsia="zh-CN"/>
        </w:rPr>
        <w:t>3</w:t>
      </w:r>
      <w:r w:rsidRPr="00AE18C6">
        <w:t>.</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216</w:t>
      </w:r>
    </w:p>
    <w:p w:rsidR="00AE18C6" w:rsidRDefault="00AE18C6">
      <w:pPr>
        <w:pStyle w:val="TOC4"/>
        <w:rPr>
          <w:rFonts w:asciiTheme="minorHAnsi" w:eastAsiaTheme="minorEastAsia" w:hAnsiTheme="minorHAnsi" w:cstheme="minorBidi"/>
          <w:sz w:val="22"/>
          <w:szCs w:val="22"/>
        </w:rPr>
      </w:pPr>
      <w:r w:rsidRPr="00AE18C6">
        <w:t>7.11.</w:t>
      </w:r>
      <w:r w:rsidRPr="00AE18C6">
        <w:rPr>
          <w:lang w:eastAsia="zh-CN"/>
        </w:rPr>
        <w:t>3</w:t>
      </w:r>
      <w:r w:rsidRPr="00AE18C6">
        <w:t>.</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216</w:t>
      </w:r>
    </w:p>
    <w:p w:rsidR="00AE18C6" w:rsidRDefault="00AE18C6">
      <w:pPr>
        <w:pStyle w:val="TOC4"/>
        <w:rPr>
          <w:rFonts w:asciiTheme="minorHAnsi" w:eastAsiaTheme="minorEastAsia" w:hAnsiTheme="minorHAnsi" w:cstheme="minorBidi"/>
          <w:sz w:val="22"/>
          <w:szCs w:val="22"/>
        </w:rPr>
      </w:pPr>
      <w:r w:rsidRPr="00AE18C6">
        <w:t>7.11.3.</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217</w:t>
      </w:r>
    </w:p>
    <w:p w:rsidR="00AE18C6" w:rsidRDefault="00AE18C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217</w:t>
      </w:r>
    </w:p>
    <w:p w:rsidR="00AE18C6" w:rsidRDefault="00AE18C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217</w:t>
      </w:r>
    </w:p>
    <w:p w:rsidR="00AE18C6" w:rsidRDefault="00AE18C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217</w:t>
      </w:r>
    </w:p>
    <w:p w:rsidR="00AE18C6" w:rsidRDefault="00AE18C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217</w:t>
      </w:r>
    </w:p>
    <w:p w:rsidR="00AE18C6" w:rsidRDefault="00AE18C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217</w:t>
      </w:r>
    </w:p>
    <w:p w:rsidR="00AE18C6" w:rsidRDefault="00AE18C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218</w:t>
      </w:r>
    </w:p>
    <w:p w:rsidR="00AE18C6" w:rsidRDefault="00AE18C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218</w:t>
      </w:r>
    </w:p>
    <w:p w:rsidR="00AE18C6" w:rsidRDefault="00AE18C6">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218</w:t>
      </w:r>
    </w:p>
    <w:p w:rsidR="00AE18C6" w:rsidRDefault="00AE18C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219</w:t>
      </w:r>
    </w:p>
    <w:p w:rsidR="00AE18C6" w:rsidRDefault="00AE18C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219</w:t>
      </w:r>
    </w:p>
    <w:p w:rsidR="00AE18C6" w:rsidRDefault="00AE18C6">
      <w:pPr>
        <w:pStyle w:val="TOC2"/>
        <w:rPr>
          <w:rFonts w:asciiTheme="minorHAnsi" w:eastAsiaTheme="minorEastAsia" w:hAnsiTheme="minorHAnsi" w:cstheme="minorBidi"/>
          <w:sz w:val="22"/>
          <w:szCs w:val="22"/>
        </w:rPr>
      </w:pPr>
      <w:r w:rsidRPr="00AE18C6">
        <w:t>7.13</w:t>
      </w:r>
      <w:r w:rsidRPr="00AE18C6">
        <w:rPr>
          <w:rFonts w:asciiTheme="minorHAnsi" w:eastAsiaTheme="minorEastAsia" w:hAnsiTheme="minorHAnsi"/>
          <w:sz w:val="22"/>
          <w:szCs w:val="22"/>
        </w:rPr>
        <w:tab/>
      </w:r>
      <w:r w:rsidRPr="00431C0C">
        <w:rPr>
          <w:rFonts w:cs="v4.2.0"/>
        </w:rPr>
        <w:t xml:space="preserve">Cell </w:t>
      </w:r>
      <w:r w:rsidRPr="00431C0C">
        <w:rPr>
          <w:rFonts w:cs="v4.2.0"/>
          <w:lang w:eastAsia="zh-CN"/>
        </w:rPr>
        <w:t xml:space="preserve">phase </w:t>
      </w:r>
      <w:r w:rsidRPr="00431C0C">
        <w:rPr>
          <w:rFonts w:cs="v4.2.0"/>
        </w:rPr>
        <w:t>synchronization accuracy</w:t>
      </w:r>
      <w:r w:rsidRPr="00431C0C">
        <w:rPr>
          <w:rFonts w:cs="v4.2.0"/>
          <w:lang w:eastAsia="zh-CN"/>
        </w:rPr>
        <w:t xml:space="preserve"> (</w:t>
      </w:r>
      <w:r w:rsidRPr="00431C0C">
        <w:rPr>
          <w:rFonts w:cs="v4.2.0"/>
        </w:rPr>
        <w:t>Synchronized mode of dual connectivity</w:t>
      </w:r>
      <w:r w:rsidRPr="00431C0C">
        <w:rPr>
          <w:rFonts w:cs="v4.2.0"/>
          <w:lang w:eastAsia="zh-CN"/>
        </w:rPr>
        <w:t>)</w:t>
      </w:r>
      <w:r>
        <w:tab/>
        <w:t>220</w:t>
      </w:r>
    </w:p>
    <w:p w:rsidR="00AE18C6" w:rsidRDefault="00AE18C6">
      <w:pPr>
        <w:pStyle w:val="TOC3"/>
        <w:rPr>
          <w:rFonts w:asciiTheme="minorHAnsi" w:eastAsiaTheme="minorEastAsia" w:hAnsiTheme="minorHAnsi" w:cstheme="minorBidi"/>
          <w:sz w:val="22"/>
          <w:szCs w:val="22"/>
        </w:rPr>
      </w:pPr>
      <w:r w:rsidRPr="00AE18C6">
        <w:t>7.13.1</w:t>
      </w:r>
      <w:r w:rsidRPr="00AE18C6">
        <w:rPr>
          <w:rFonts w:asciiTheme="minorHAnsi" w:eastAsiaTheme="minorEastAsia" w:hAnsiTheme="minorHAnsi"/>
          <w:sz w:val="22"/>
          <w:szCs w:val="22"/>
        </w:rPr>
        <w:tab/>
      </w:r>
      <w:r w:rsidRPr="00431C0C">
        <w:rPr>
          <w:rFonts w:cs="v4.2.0"/>
        </w:rPr>
        <w:t>Definition</w:t>
      </w:r>
      <w:r>
        <w:tab/>
        <w:t>220</w:t>
      </w:r>
    </w:p>
    <w:p w:rsidR="00AE18C6" w:rsidRDefault="00AE18C6">
      <w:pPr>
        <w:pStyle w:val="TOC3"/>
        <w:rPr>
          <w:rFonts w:asciiTheme="minorHAnsi" w:eastAsiaTheme="minorEastAsia" w:hAnsiTheme="minorHAnsi" w:cstheme="minorBidi"/>
          <w:sz w:val="22"/>
          <w:szCs w:val="22"/>
        </w:rPr>
      </w:pPr>
      <w:r w:rsidRPr="00AE18C6">
        <w:t>7.13.2</w:t>
      </w:r>
      <w:r w:rsidRPr="00AE18C6">
        <w:rPr>
          <w:rFonts w:asciiTheme="minorHAnsi" w:eastAsiaTheme="minorEastAsia" w:hAnsiTheme="minorHAnsi"/>
          <w:sz w:val="22"/>
          <w:szCs w:val="22"/>
        </w:rPr>
        <w:tab/>
      </w:r>
      <w:r w:rsidRPr="00431C0C">
        <w:rPr>
          <w:rFonts w:cs="v4.2.0"/>
        </w:rPr>
        <w:t>Minimum requirements</w:t>
      </w:r>
      <w:r>
        <w:tab/>
        <w:t>220</w:t>
      </w:r>
    </w:p>
    <w:p w:rsidR="00AE18C6" w:rsidRDefault="00AE18C6">
      <w:pPr>
        <w:pStyle w:val="TOC2"/>
        <w:rPr>
          <w:rFonts w:asciiTheme="minorHAnsi" w:eastAsiaTheme="minorEastAsia" w:hAnsiTheme="minorHAnsi" w:cstheme="minorBidi"/>
          <w:sz w:val="22"/>
          <w:szCs w:val="22"/>
        </w:rPr>
      </w:pPr>
      <w:r>
        <w:lastRenderedPageBreak/>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220</w:t>
      </w:r>
    </w:p>
    <w:p w:rsidR="00AE18C6" w:rsidRDefault="00AE18C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220</w:t>
      </w:r>
    </w:p>
    <w:p w:rsidR="00AE18C6" w:rsidRDefault="00AE18C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220</w:t>
      </w:r>
    </w:p>
    <w:p w:rsidR="00AE18C6" w:rsidRDefault="00AE18C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221</w:t>
      </w:r>
    </w:p>
    <w:p w:rsidR="00AE18C6" w:rsidRDefault="00AE18C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221</w:t>
      </w:r>
    </w:p>
    <w:p w:rsidR="00AE18C6" w:rsidRDefault="00AE18C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221</w:t>
      </w:r>
    </w:p>
    <w:p w:rsidR="00AE18C6" w:rsidRDefault="00AE18C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221</w:t>
      </w:r>
    </w:p>
    <w:p w:rsidR="00AE18C6" w:rsidRDefault="00AE18C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221</w:t>
      </w:r>
    </w:p>
    <w:p w:rsidR="00AE18C6" w:rsidRDefault="00AE18C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221</w:t>
      </w:r>
    </w:p>
    <w:p w:rsidR="00AE18C6" w:rsidRDefault="00AE18C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221</w:t>
      </w:r>
    </w:p>
    <w:p w:rsidR="00AE18C6" w:rsidRDefault="00AE18C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221</w:t>
      </w:r>
    </w:p>
    <w:p w:rsidR="00AE18C6" w:rsidRDefault="00AE18C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222</w:t>
      </w:r>
    </w:p>
    <w:p w:rsidR="00AE18C6" w:rsidRDefault="00AE18C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222</w:t>
      </w:r>
    </w:p>
    <w:p w:rsidR="00AE18C6" w:rsidRDefault="00AE18C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222</w:t>
      </w:r>
    </w:p>
    <w:p w:rsidR="00AE18C6" w:rsidRDefault="00AE18C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222</w:t>
      </w:r>
    </w:p>
    <w:p w:rsidR="00AE18C6" w:rsidRDefault="00AE18C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223</w:t>
      </w:r>
    </w:p>
    <w:p w:rsidR="00AE18C6" w:rsidRDefault="00AE18C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223</w:t>
      </w:r>
    </w:p>
    <w:p w:rsidR="00AE18C6" w:rsidRDefault="00AE18C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223</w:t>
      </w:r>
    </w:p>
    <w:p w:rsidR="00AE18C6" w:rsidRDefault="00AE18C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224</w:t>
      </w:r>
    </w:p>
    <w:p w:rsidR="00AE18C6" w:rsidRDefault="00AE18C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224</w:t>
      </w:r>
    </w:p>
    <w:p w:rsidR="00AE18C6" w:rsidRDefault="00AE18C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224</w:t>
      </w:r>
    </w:p>
    <w:p w:rsidR="00AE18C6" w:rsidRDefault="00AE18C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224</w:t>
      </w:r>
    </w:p>
    <w:p w:rsidR="00AE18C6" w:rsidRDefault="00AE18C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225</w:t>
      </w:r>
    </w:p>
    <w:p w:rsidR="00AE18C6" w:rsidRDefault="00AE18C6">
      <w:pPr>
        <w:pStyle w:val="TOC3"/>
        <w:rPr>
          <w:rFonts w:asciiTheme="minorHAnsi" w:eastAsiaTheme="minorEastAsia" w:hAnsiTheme="minorHAnsi" w:cstheme="minorBidi"/>
          <w:sz w:val="22"/>
          <w:szCs w:val="22"/>
        </w:rPr>
      </w:pPr>
      <w:r w:rsidRPr="00AE18C6">
        <w:t>7.16.6</w:t>
      </w:r>
      <w:r w:rsidRPr="00AE18C6">
        <w:rPr>
          <w:rFonts w:asciiTheme="minorHAnsi" w:eastAsiaTheme="minorEastAsia" w:hAnsiTheme="minorHAnsi" w:cstheme="minorBidi"/>
          <w:sz w:val="22"/>
          <w:szCs w:val="22"/>
        </w:rPr>
        <w:tab/>
      </w:r>
      <w:r w:rsidRPr="00431C0C">
        <w:rPr>
          <w:lang w:val="sv-SE" w:eastAsia="sv-SE"/>
        </w:rPr>
        <w:t>ProSe operation under deactivated SCell</w:t>
      </w:r>
      <w:r>
        <w:tab/>
        <w:t>225</w:t>
      </w:r>
    </w:p>
    <w:p w:rsidR="00AE18C6" w:rsidRDefault="00AE18C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225</w:t>
      </w:r>
    </w:p>
    <w:p w:rsidR="00AE18C6" w:rsidRDefault="00AE18C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225</w:t>
      </w:r>
    </w:p>
    <w:p w:rsidR="00AE18C6" w:rsidRDefault="00AE18C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226</w:t>
      </w:r>
    </w:p>
    <w:p w:rsidR="00AE18C6" w:rsidRDefault="00AE18C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226</w:t>
      </w:r>
    </w:p>
    <w:p w:rsidR="00AE18C6" w:rsidRDefault="00AE18C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226</w:t>
      </w:r>
    </w:p>
    <w:p w:rsidR="00AE18C6" w:rsidRDefault="00AE18C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226</w:t>
      </w:r>
    </w:p>
    <w:p w:rsidR="00AE18C6" w:rsidRDefault="00AE18C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226</w:t>
      </w:r>
    </w:p>
    <w:p w:rsidR="00AE18C6" w:rsidRDefault="00AE18C6">
      <w:pPr>
        <w:pStyle w:val="TOC3"/>
        <w:rPr>
          <w:rFonts w:asciiTheme="minorHAnsi" w:eastAsiaTheme="minorEastAsia" w:hAnsiTheme="minorHAnsi" w:cstheme="minorBidi"/>
          <w:sz w:val="22"/>
          <w:szCs w:val="22"/>
        </w:rPr>
      </w:pPr>
      <w:r w:rsidRPr="00AE18C6">
        <w:t>7.19.1</w:t>
      </w:r>
      <w:r w:rsidRPr="00AE18C6">
        <w:rPr>
          <w:rFonts w:asciiTheme="minorHAnsi" w:eastAsiaTheme="minorEastAsia" w:hAnsiTheme="minorHAnsi"/>
          <w:sz w:val="22"/>
          <w:szCs w:val="22"/>
        </w:rPr>
        <w:tab/>
      </w:r>
      <w:r w:rsidRPr="00431C0C">
        <w:rPr>
          <w:rFonts w:cs="v3.7.0"/>
        </w:rPr>
        <w:t>Introduction</w:t>
      </w:r>
      <w:r>
        <w:tab/>
        <w:t>226</w:t>
      </w:r>
    </w:p>
    <w:p w:rsidR="00AE18C6" w:rsidRDefault="00AE18C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227</w:t>
      </w:r>
    </w:p>
    <w:p w:rsidR="00AE18C6" w:rsidRDefault="00AE18C6">
      <w:pPr>
        <w:pStyle w:val="TOC4"/>
        <w:rPr>
          <w:rFonts w:asciiTheme="minorHAnsi" w:eastAsiaTheme="minorEastAsia" w:hAnsiTheme="minorHAnsi" w:cstheme="minorBidi"/>
          <w:sz w:val="22"/>
          <w:szCs w:val="22"/>
        </w:rPr>
      </w:pPr>
      <w:r w:rsidRPr="00AE18C6">
        <w:t>7.19.2.</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228</w:t>
      </w:r>
    </w:p>
    <w:p w:rsidR="00AE18C6" w:rsidRDefault="00AE18C6">
      <w:pPr>
        <w:pStyle w:val="TOC4"/>
        <w:rPr>
          <w:rFonts w:asciiTheme="minorHAnsi" w:eastAsiaTheme="minorEastAsia" w:hAnsiTheme="minorHAnsi" w:cstheme="minorBidi"/>
          <w:sz w:val="22"/>
          <w:szCs w:val="22"/>
        </w:rPr>
      </w:pPr>
      <w:r w:rsidRPr="00AE18C6">
        <w:t>7.19.2.</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228</w:t>
      </w:r>
    </w:p>
    <w:p w:rsidR="00AE18C6" w:rsidRDefault="00AE18C6">
      <w:pPr>
        <w:pStyle w:val="TOC4"/>
        <w:rPr>
          <w:rFonts w:asciiTheme="minorHAnsi" w:eastAsiaTheme="minorEastAsia" w:hAnsiTheme="minorHAnsi" w:cstheme="minorBidi"/>
          <w:sz w:val="22"/>
          <w:szCs w:val="22"/>
        </w:rPr>
      </w:pPr>
      <w:r w:rsidRPr="00AE18C6">
        <w:t>7.19.2.</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230</w:t>
      </w:r>
    </w:p>
    <w:p w:rsidR="00AE18C6" w:rsidRDefault="00AE18C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230</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3</w:t>
      </w:r>
      <w:r w:rsidRPr="00AE18C6">
        <w:t>.</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230</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3</w:t>
      </w:r>
      <w:r w:rsidRPr="00AE18C6">
        <w:t>.</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230</w:t>
      </w:r>
    </w:p>
    <w:p w:rsidR="00AE18C6" w:rsidRDefault="00AE18C6">
      <w:pPr>
        <w:pStyle w:val="TOC4"/>
        <w:rPr>
          <w:rFonts w:asciiTheme="minorHAnsi" w:eastAsiaTheme="minorEastAsia" w:hAnsiTheme="minorHAnsi" w:cstheme="minorBidi"/>
          <w:sz w:val="22"/>
          <w:szCs w:val="22"/>
        </w:rPr>
      </w:pPr>
      <w:r w:rsidRPr="00AE18C6">
        <w:t>7.19.3.</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231</w:t>
      </w:r>
    </w:p>
    <w:p w:rsidR="00AE18C6" w:rsidRDefault="00AE18C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231</w:t>
      </w:r>
    </w:p>
    <w:p w:rsidR="00AE18C6" w:rsidRDefault="00AE18C6">
      <w:pPr>
        <w:pStyle w:val="TOC4"/>
        <w:rPr>
          <w:rFonts w:asciiTheme="minorHAnsi" w:eastAsiaTheme="minorEastAsia" w:hAnsiTheme="minorHAnsi" w:cstheme="minorBidi"/>
          <w:sz w:val="22"/>
          <w:szCs w:val="22"/>
        </w:rPr>
      </w:pPr>
      <w:r w:rsidRPr="00AE18C6">
        <w:t>7.19.4.</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232</w:t>
      </w:r>
    </w:p>
    <w:p w:rsidR="00AE18C6" w:rsidRDefault="00AE18C6">
      <w:pPr>
        <w:pStyle w:val="TOC4"/>
        <w:rPr>
          <w:rFonts w:asciiTheme="minorHAnsi" w:eastAsiaTheme="minorEastAsia" w:hAnsiTheme="minorHAnsi" w:cstheme="minorBidi"/>
          <w:sz w:val="22"/>
          <w:szCs w:val="22"/>
        </w:rPr>
      </w:pPr>
      <w:r w:rsidRPr="00AE18C6">
        <w:t>7.19.4.</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233</w:t>
      </w:r>
    </w:p>
    <w:p w:rsidR="00AE18C6" w:rsidRDefault="00AE18C6">
      <w:pPr>
        <w:pStyle w:val="TOC4"/>
        <w:rPr>
          <w:rFonts w:asciiTheme="minorHAnsi" w:eastAsiaTheme="minorEastAsia" w:hAnsiTheme="minorHAnsi" w:cstheme="minorBidi"/>
          <w:sz w:val="22"/>
          <w:szCs w:val="22"/>
        </w:rPr>
      </w:pPr>
      <w:r w:rsidRPr="00AE18C6">
        <w:t>7.19.4.3</w:t>
      </w:r>
      <w:r w:rsidRPr="00AE18C6">
        <w:rPr>
          <w:rFonts w:asciiTheme="minorHAnsi" w:hAnsiTheme="minorHAnsi" w:cstheme="minorBidi"/>
          <w:sz w:val="22"/>
          <w:szCs w:val="22"/>
        </w:rPr>
        <w:tab/>
      </w:r>
      <w:r>
        <w:rPr>
          <w:lang w:eastAsia="zh-CN"/>
        </w:rPr>
        <w:t>Minimum requirement at transitions</w:t>
      </w:r>
      <w:r>
        <w:tab/>
        <w:t>234</w:t>
      </w:r>
    </w:p>
    <w:p w:rsidR="00AE18C6" w:rsidRDefault="00AE18C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235</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5</w:t>
      </w:r>
      <w:r w:rsidRPr="00AE18C6">
        <w:t>.</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235</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5</w:t>
      </w:r>
      <w:r w:rsidRPr="00AE18C6">
        <w:t>.</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235</w:t>
      </w:r>
    </w:p>
    <w:p w:rsidR="00AE18C6" w:rsidRDefault="00AE18C6">
      <w:pPr>
        <w:pStyle w:val="TOC4"/>
        <w:rPr>
          <w:rFonts w:asciiTheme="minorHAnsi" w:eastAsiaTheme="minorEastAsia" w:hAnsiTheme="minorHAnsi" w:cstheme="minorBidi"/>
          <w:sz w:val="22"/>
          <w:szCs w:val="22"/>
        </w:rPr>
      </w:pPr>
      <w:r w:rsidRPr="00AE18C6">
        <w:t>7.19.5.</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236</w:t>
      </w:r>
    </w:p>
    <w:p w:rsidR="00AE18C6" w:rsidRDefault="00AE18C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236</w:t>
      </w:r>
    </w:p>
    <w:p w:rsidR="00AE18C6" w:rsidRDefault="00AE18C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236</w:t>
      </w:r>
    </w:p>
    <w:p w:rsidR="00AE18C6" w:rsidRDefault="00AE18C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236</w:t>
      </w:r>
    </w:p>
    <w:p w:rsidR="00AE18C6" w:rsidRDefault="00AE18C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237</w:t>
      </w:r>
    </w:p>
    <w:p w:rsidR="00AE18C6" w:rsidRDefault="00AE18C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237</w:t>
      </w:r>
    </w:p>
    <w:p w:rsidR="00AE18C6" w:rsidRDefault="00AE18C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237</w:t>
      </w:r>
    </w:p>
    <w:p w:rsidR="00AE18C6" w:rsidRDefault="00AE18C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237</w:t>
      </w:r>
    </w:p>
    <w:p w:rsidR="00AE18C6" w:rsidRDefault="00AE18C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237</w:t>
      </w:r>
    </w:p>
    <w:p w:rsidR="00AE18C6" w:rsidRDefault="00AE18C6">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237</w:t>
      </w:r>
    </w:p>
    <w:p w:rsidR="00AE18C6" w:rsidRDefault="00AE18C6">
      <w:pPr>
        <w:pStyle w:val="TOC4"/>
        <w:rPr>
          <w:rFonts w:asciiTheme="minorHAnsi" w:eastAsiaTheme="minorEastAsia" w:hAnsiTheme="minorHAnsi" w:cstheme="minorBidi"/>
          <w:sz w:val="22"/>
          <w:szCs w:val="22"/>
        </w:rPr>
      </w:pPr>
      <w:r w:rsidRPr="00AE18C6">
        <w:t>7.22.2.1</w:t>
      </w:r>
      <w:r w:rsidRPr="00AE18C6">
        <w:rPr>
          <w:rFonts w:asciiTheme="minorHAnsi" w:hAnsiTheme="minorHAnsi" w:cstheme="minorBidi"/>
          <w:sz w:val="22"/>
          <w:szCs w:val="22"/>
        </w:rPr>
        <w:tab/>
      </w:r>
      <w:r w:rsidRPr="00431C0C">
        <w:rPr>
          <w:rFonts w:eastAsia="?? ??"/>
          <w:lang w:eastAsia="zh-CN"/>
        </w:rPr>
        <w:t>Timing Advance adjustment delay</w:t>
      </w:r>
      <w:r>
        <w:tab/>
        <w:t>237</w:t>
      </w:r>
    </w:p>
    <w:p w:rsidR="00AE18C6" w:rsidRDefault="00AE18C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238</w:t>
      </w:r>
    </w:p>
    <w:p w:rsidR="00AE18C6" w:rsidRDefault="00AE18C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238</w:t>
      </w:r>
    </w:p>
    <w:p w:rsidR="00AE18C6" w:rsidRDefault="00AE18C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238</w:t>
      </w:r>
    </w:p>
    <w:p w:rsidR="00AE18C6" w:rsidRDefault="00AE18C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238</w:t>
      </w:r>
    </w:p>
    <w:p w:rsidR="00AE18C6" w:rsidRDefault="00AE18C6">
      <w:pPr>
        <w:pStyle w:val="TOC4"/>
        <w:rPr>
          <w:rFonts w:asciiTheme="minorHAnsi" w:eastAsiaTheme="minorEastAsia" w:hAnsiTheme="minorHAnsi" w:cstheme="minorBidi"/>
          <w:sz w:val="22"/>
          <w:szCs w:val="22"/>
        </w:rPr>
      </w:pPr>
      <w:r w:rsidRPr="00AE18C6">
        <w:lastRenderedPageBreak/>
        <w:t>7.23.2.</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238</w:t>
      </w:r>
    </w:p>
    <w:p w:rsidR="00AE18C6" w:rsidRDefault="00AE18C6">
      <w:pPr>
        <w:pStyle w:val="TOC4"/>
        <w:rPr>
          <w:rFonts w:asciiTheme="minorHAnsi" w:eastAsiaTheme="minorEastAsia" w:hAnsiTheme="minorHAnsi" w:cstheme="minorBidi"/>
          <w:sz w:val="22"/>
          <w:szCs w:val="22"/>
        </w:rPr>
      </w:pPr>
      <w:r w:rsidRPr="00AE18C6">
        <w:t>7.23.2.</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239</w:t>
      </w:r>
    </w:p>
    <w:p w:rsidR="00AE18C6" w:rsidRDefault="00AE18C6">
      <w:pPr>
        <w:pStyle w:val="TOC4"/>
        <w:rPr>
          <w:rFonts w:asciiTheme="minorHAnsi" w:eastAsiaTheme="minorEastAsia" w:hAnsiTheme="minorHAnsi" w:cstheme="minorBidi"/>
          <w:sz w:val="22"/>
          <w:szCs w:val="22"/>
        </w:rPr>
      </w:pPr>
      <w:r w:rsidRPr="00AE18C6">
        <w:t>7.23.2.</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239</w:t>
      </w:r>
    </w:p>
    <w:p w:rsidR="00AE18C6" w:rsidRDefault="00AE18C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240</w:t>
      </w:r>
    </w:p>
    <w:p w:rsidR="00AE18C6" w:rsidRDefault="00AE18C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240</w:t>
      </w:r>
    </w:p>
    <w:p w:rsidR="00AE18C6" w:rsidRDefault="00AE18C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240</w:t>
      </w:r>
    </w:p>
    <w:p w:rsidR="00AE18C6" w:rsidRDefault="00AE18C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241</w:t>
      </w:r>
    </w:p>
    <w:p w:rsidR="00AE18C6" w:rsidRDefault="00AE18C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241</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25</w:t>
      </w:r>
      <w:r w:rsidRPr="00AE18C6">
        <w:t>.2</w:t>
      </w:r>
      <w:r w:rsidRPr="00AE18C6">
        <w:rPr>
          <w:rFonts w:asciiTheme="minorHAnsi" w:eastAsiaTheme="minorEastAsia" w:hAnsiTheme="minorHAnsi"/>
          <w:sz w:val="22"/>
          <w:szCs w:val="22"/>
        </w:rPr>
        <w:tab/>
      </w:r>
      <w:r w:rsidRPr="00431C0C">
        <w:rPr>
          <w:rFonts w:cs="v4.2.0"/>
        </w:rPr>
        <w:t>Minimum requirements</w:t>
      </w:r>
      <w:r>
        <w:tab/>
        <w:t>241</w:t>
      </w:r>
    </w:p>
    <w:p w:rsidR="00AE18C6" w:rsidRDefault="00AE18C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241</w:t>
      </w:r>
    </w:p>
    <w:p w:rsidR="00AE18C6" w:rsidRDefault="00AE18C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241</w:t>
      </w:r>
    </w:p>
    <w:p w:rsidR="00AE18C6" w:rsidRDefault="00AE18C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241</w:t>
      </w:r>
    </w:p>
    <w:p w:rsidR="00AE18C6" w:rsidRDefault="00AE18C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242</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27</w:t>
      </w:r>
      <w:r w:rsidRPr="00AE18C6">
        <w:t>.1</w:t>
      </w:r>
      <w:r w:rsidRPr="00AE18C6">
        <w:rPr>
          <w:rFonts w:asciiTheme="minorHAnsi" w:eastAsiaTheme="minorEastAsia" w:hAnsiTheme="minorHAnsi"/>
          <w:sz w:val="22"/>
          <w:szCs w:val="22"/>
        </w:rPr>
        <w:tab/>
      </w:r>
      <w:r w:rsidRPr="00431C0C">
        <w:rPr>
          <w:rFonts w:cs="v3.7.0"/>
        </w:rPr>
        <w:t>Introduction</w:t>
      </w:r>
      <w:r>
        <w:tab/>
        <w:t>242</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27</w:t>
      </w:r>
      <w:r w:rsidRPr="00AE18C6">
        <w:t>.2</w:t>
      </w:r>
      <w:r w:rsidRPr="00AE18C6">
        <w:rPr>
          <w:rFonts w:asciiTheme="minorHAnsi" w:eastAsiaTheme="minorEastAsia" w:hAnsiTheme="minorHAnsi"/>
          <w:sz w:val="22"/>
          <w:szCs w:val="22"/>
        </w:rPr>
        <w:tab/>
      </w:r>
      <w:r w:rsidRPr="00431C0C">
        <w:rPr>
          <w:rFonts w:cs="v3.7.0"/>
        </w:rPr>
        <w:t>Requirements</w:t>
      </w:r>
      <w:r>
        <w:tab/>
        <w:t>242</w:t>
      </w:r>
    </w:p>
    <w:p w:rsidR="00AE18C6" w:rsidRDefault="00AE18C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242</w:t>
      </w:r>
    </w:p>
    <w:p w:rsidR="00AE18C6" w:rsidRDefault="00AE18C6">
      <w:pPr>
        <w:pStyle w:val="TOC3"/>
        <w:rPr>
          <w:rFonts w:asciiTheme="minorHAnsi" w:eastAsiaTheme="minorEastAsia" w:hAnsiTheme="minorHAnsi" w:cstheme="minorBidi"/>
          <w:sz w:val="22"/>
          <w:szCs w:val="22"/>
        </w:rPr>
      </w:pPr>
      <w:r w:rsidRPr="00AE18C6">
        <w:t>7.28.1</w:t>
      </w:r>
      <w:r w:rsidRPr="00AE18C6">
        <w:rPr>
          <w:rFonts w:asciiTheme="minorHAnsi" w:eastAsiaTheme="minorEastAsia" w:hAnsiTheme="minorHAnsi"/>
          <w:sz w:val="22"/>
          <w:szCs w:val="22"/>
        </w:rPr>
        <w:tab/>
      </w:r>
      <w:r w:rsidRPr="00431C0C">
        <w:rPr>
          <w:rFonts w:cs="v3.7.0"/>
        </w:rPr>
        <w:t>Introduction</w:t>
      </w:r>
      <w:r>
        <w:tab/>
        <w:t>242</w:t>
      </w:r>
    </w:p>
    <w:p w:rsidR="00AE18C6" w:rsidRDefault="00AE18C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242</w:t>
      </w:r>
    </w:p>
    <w:p w:rsidR="00AE18C6" w:rsidRDefault="00AE18C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242</w:t>
      </w:r>
    </w:p>
    <w:p w:rsidR="00AE18C6" w:rsidRDefault="00AE18C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242</w:t>
      </w:r>
    </w:p>
    <w:p w:rsidR="00AE18C6" w:rsidRDefault="00AE18C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242</w:t>
      </w:r>
    </w:p>
    <w:p w:rsidR="00AE18C6" w:rsidRDefault="00AE18C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242</w:t>
      </w:r>
    </w:p>
    <w:p w:rsidR="00AE18C6" w:rsidRDefault="00AE18C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242</w:t>
      </w:r>
    </w:p>
    <w:p w:rsidR="00AE18C6" w:rsidRDefault="00AE18C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242</w:t>
      </w:r>
    </w:p>
    <w:p w:rsidR="00AE18C6" w:rsidRDefault="00AE18C6">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243</w:t>
      </w:r>
    </w:p>
    <w:p w:rsidR="00AE18C6" w:rsidRDefault="00AE18C6">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243</w:t>
      </w:r>
    </w:p>
    <w:p w:rsidR="00AE18C6" w:rsidRDefault="00AE18C6">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243</w:t>
      </w:r>
    </w:p>
    <w:p w:rsidR="00AE18C6" w:rsidRDefault="00AE18C6">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244</w:t>
      </w:r>
    </w:p>
    <w:p w:rsidR="00AE18C6" w:rsidRDefault="00AE18C6">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244</w:t>
      </w:r>
    </w:p>
    <w:p w:rsidR="00AE18C6" w:rsidRDefault="00AE18C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244</w:t>
      </w:r>
    </w:p>
    <w:p w:rsidR="00AE18C6" w:rsidRDefault="00AE18C6">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244</w:t>
      </w:r>
    </w:p>
    <w:p w:rsidR="00AE18C6" w:rsidRDefault="00AE18C6">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244</w:t>
      </w:r>
    </w:p>
    <w:p w:rsidR="00AE18C6" w:rsidRDefault="00AE18C6">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245</w:t>
      </w:r>
    </w:p>
    <w:p w:rsidR="00AE18C6" w:rsidRDefault="00AE18C6">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245</w:t>
      </w:r>
    </w:p>
    <w:p w:rsidR="00AE18C6" w:rsidRDefault="00AE18C6">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245</w:t>
      </w:r>
    </w:p>
    <w:p w:rsidR="00AE18C6" w:rsidRDefault="00AE18C6">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245</w:t>
      </w:r>
    </w:p>
    <w:p w:rsidR="00AE18C6" w:rsidRDefault="00AE18C6">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245</w:t>
      </w:r>
    </w:p>
    <w:p w:rsidR="00AE18C6" w:rsidRDefault="00AE18C6">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245</w:t>
      </w:r>
    </w:p>
    <w:p w:rsidR="00AE18C6" w:rsidRDefault="00AE18C6">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246</w:t>
      </w:r>
    </w:p>
    <w:p w:rsidR="00AE18C6" w:rsidRDefault="00AE18C6">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246</w:t>
      </w:r>
    </w:p>
    <w:p w:rsidR="00AE18C6" w:rsidRDefault="00AE18C6">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431C0C">
        <w:rPr>
          <w:i/>
        </w:rPr>
        <w:t xml:space="preserve"> </w:t>
      </w:r>
      <w:r>
        <w:t>sTTI and 1ms-TTI with 3 subframe HARQ processing</w:t>
      </w:r>
      <w:r>
        <w:tab/>
        <w:t>246</w:t>
      </w:r>
    </w:p>
    <w:p w:rsidR="00AE18C6" w:rsidRDefault="00AE18C6">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246</w:t>
      </w:r>
    </w:p>
    <w:p w:rsidR="00AE18C6" w:rsidRDefault="00AE18C6">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246</w:t>
      </w:r>
    </w:p>
    <w:p w:rsidR="00AE18C6" w:rsidRDefault="00AE18C6">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247</w:t>
      </w:r>
    </w:p>
    <w:p w:rsidR="00AE18C6" w:rsidRDefault="00AE18C6">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247</w:t>
      </w:r>
    </w:p>
    <w:p w:rsidR="00AE18C6" w:rsidRDefault="00AE18C6">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247</w:t>
      </w:r>
    </w:p>
    <w:p w:rsidR="00AE18C6" w:rsidRDefault="00AE18C6">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247</w:t>
      </w:r>
    </w:p>
    <w:p w:rsidR="00AE18C6" w:rsidRDefault="00AE18C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247</w:t>
      </w:r>
    </w:p>
    <w:p w:rsidR="00AE18C6" w:rsidRDefault="00AE18C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247</w:t>
      </w:r>
    </w:p>
    <w:p w:rsidR="00AE18C6" w:rsidRDefault="00AE18C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247</w:t>
      </w:r>
    </w:p>
    <w:p w:rsidR="00AE18C6" w:rsidRDefault="00AE18C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248</w:t>
      </w:r>
    </w:p>
    <w:p w:rsidR="00AE18C6" w:rsidRDefault="00AE18C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248</w:t>
      </w:r>
    </w:p>
    <w:p w:rsidR="00AE18C6" w:rsidRDefault="00AE18C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253</w:t>
      </w:r>
    </w:p>
    <w:p w:rsidR="00AE18C6" w:rsidRDefault="00AE18C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254</w:t>
      </w:r>
    </w:p>
    <w:p w:rsidR="00AE18C6" w:rsidRDefault="00AE18C6">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255</w:t>
      </w:r>
    </w:p>
    <w:p w:rsidR="00AE18C6" w:rsidRDefault="00AE18C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257</w:t>
      </w:r>
    </w:p>
    <w:p w:rsidR="00AE18C6" w:rsidRDefault="00AE18C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258</w:t>
      </w:r>
    </w:p>
    <w:p w:rsidR="00AE18C6" w:rsidRDefault="00AE18C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258</w:t>
      </w:r>
    </w:p>
    <w:p w:rsidR="00AE18C6" w:rsidRDefault="00AE18C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262</w:t>
      </w:r>
    </w:p>
    <w:p w:rsidR="00AE18C6" w:rsidRDefault="00AE18C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267</w:t>
      </w:r>
    </w:p>
    <w:p w:rsidR="00AE18C6" w:rsidRDefault="00AE18C6">
      <w:pPr>
        <w:pStyle w:val="TOC5"/>
        <w:rPr>
          <w:rFonts w:asciiTheme="minorHAnsi" w:eastAsiaTheme="minorEastAsia" w:hAnsiTheme="minorHAnsi" w:cstheme="minorBidi"/>
          <w:sz w:val="22"/>
          <w:szCs w:val="22"/>
        </w:rPr>
      </w:pPr>
      <w:r>
        <w:lastRenderedPageBreak/>
        <w:t>8.1.2.2.4</w:t>
      </w:r>
      <w:r>
        <w:rPr>
          <w:rFonts w:asciiTheme="minorHAnsi" w:eastAsiaTheme="minorEastAsia" w:hAnsiTheme="minorHAnsi" w:cstheme="minorBidi"/>
          <w:sz w:val="22"/>
          <w:szCs w:val="22"/>
        </w:rPr>
        <w:tab/>
      </w:r>
      <w:r>
        <w:t>E-UTRAN TDD intra frequency measurements with autonomous gaps</w:t>
      </w:r>
      <w:r>
        <w:tab/>
        <w:t>268</w:t>
      </w:r>
    </w:p>
    <w:p w:rsidR="00AE18C6" w:rsidRDefault="00AE18C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269</w:t>
      </w:r>
    </w:p>
    <w:p w:rsidR="00AE18C6" w:rsidRDefault="00AE18C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269</w:t>
      </w:r>
    </w:p>
    <w:p w:rsidR="00AE18C6" w:rsidRDefault="00AE18C6">
      <w:pPr>
        <w:pStyle w:val="TOC5"/>
        <w:rPr>
          <w:rFonts w:asciiTheme="minorHAnsi" w:eastAsiaTheme="minorEastAsia" w:hAnsiTheme="minorHAnsi" w:cstheme="minorBidi"/>
          <w:sz w:val="22"/>
          <w:szCs w:val="22"/>
        </w:rPr>
      </w:pPr>
      <w:r w:rsidRPr="00AE18C6">
        <w:t>8.1.2.3.1</w:t>
      </w:r>
      <w:r w:rsidRPr="00AE18C6">
        <w:rPr>
          <w:rFonts w:asciiTheme="minorHAnsi" w:eastAsiaTheme="minorEastAsia" w:hAnsiTheme="minorHAnsi"/>
          <w:sz w:val="22"/>
          <w:szCs w:val="22"/>
        </w:rPr>
        <w:tab/>
      </w:r>
      <w:r>
        <w:t>E-UTRAN FDD – FDD inter frequency measurements</w:t>
      </w:r>
      <w:r>
        <w:tab/>
        <w:t>270</w:t>
      </w:r>
    </w:p>
    <w:p w:rsidR="00AE18C6" w:rsidRDefault="00AE18C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275</w:t>
      </w:r>
    </w:p>
    <w:p w:rsidR="00AE18C6" w:rsidRDefault="00AE18C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282</w:t>
      </w:r>
    </w:p>
    <w:p w:rsidR="00AE18C6" w:rsidRDefault="00AE18C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282</w:t>
      </w:r>
    </w:p>
    <w:p w:rsidR="00AE18C6" w:rsidRDefault="00AE18C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282</w:t>
      </w:r>
    </w:p>
    <w:p w:rsidR="00AE18C6" w:rsidRDefault="00AE18C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283</w:t>
      </w:r>
    </w:p>
    <w:p w:rsidR="00AE18C6" w:rsidRDefault="00AE18C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285</w:t>
      </w:r>
    </w:p>
    <w:p w:rsidR="00AE18C6" w:rsidRDefault="00AE18C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286</w:t>
      </w:r>
    </w:p>
    <w:p w:rsidR="00AE18C6" w:rsidRDefault="00AE18C6">
      <w:pPr>
        <w:pStyle w:val="TOC5"/>
        <w:rPr>
          <w:rFonts w:asciiTheme="minorHAnsi" w:eastAsiaTheme="minorEastAsia" w:hAnsiTheme="minorHAnsi" w:cstheme="minorBidi"/>
          <w:sz w:val="22"/>
          <w:szCs w:val="22"/>
        </w:rPr>
      </w:pPr>
      <w:r w:rsidRPr="00AE18C6">
        <w:t>8.1.2.3.9</w:t>
      </w:r>
      <w:r w:rsidRPr="00AE18C6">
        <w:rPr>
          <w:rFonts w:asciiTheme="minorHAnsi" w:eastAsiaTheme="minorEastAsia" w:hAnsiTheme="minorHAnsi"/>
          <w:sz w:val="22"/>
          <w:szCs w:val="22"/>
        </w:rPr>
        <w:tab/>
      </w:r>
      <w:r>
        <w:t>E-UTRAN FDD – FDD inter frequency measurements with FeMBMS/Unicast mixed cells</w:t>
      </w:r>
      <w:r>
        <w:tab/>
        <w:t>287</w:t>
      </w:r>
    </w:p>
    <w:p w:rsidR="00AE18C6" w:rsidRDefault="00AE18C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294</w:t>
      </w:r>
    </w:p>
    <w:p w:rsidR="00AE18C6" w:rsidRDefault="00AE18C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294</w:t>
      </w:r>
    </w:p>
    <w:p w:rsidR="00AE18C6" w:rsidRDefault="00AE18C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294</w:t>
      </w:r>
    </w:p>
    <w:p w:rsidR="00AE18C6" w:rsidRDefault="00AE18C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299</w:t>
      </w:r>
    </w:p>
    <w:p w:rsidR="00AE18C6" w:rsidRDefault="00AE18C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299</w:t>
      </w:r>
    </w:p>
    <w:p w:rsidR="00AE18C6" w:rsidRDefault="00AE18C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303</w:t>
      </w:r>
    </w:p>
    <w:p w:rsidR="00AE18C6" w:rsidRDefault="00AE18C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303</w:t>
      </w:r>
    </w:p>
    <w:p w:rsidR="00AE18C6" w:rsidRDefault="00AE18C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308</w:t>
      </w:r>
    </w:p>
    <w:p w:rsidR="00AE18C6" w:rsidRDefault="00AE18C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308</w:t>
      </w:r>
    </w:p>
    <w:p w:rsidR="00AE18C6" w:rsidRDefault="00AE18C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310</w:t>
      </w:r>
    </w:p>
    <w:p w:rsidR="00AE18C6" w:rsidRDefault="00AE18C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310</w:t>
      </w:r>
    </w:p>
    <w:p w:rsidR="00AE18C6" w:rsidRDefault="00AE18C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310</w:t>
      </w:r>
    </w:p>
    <w:p w:rsidR="00AE18C6" w:rsidRDefault="00AE18C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311</w:t>
      </w:r>
    </w:p>
    <w:p w:rsidR="00AE18C6" w:rsidRDefault="00AE18C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311</w:t>
      </w:r>
    </w:p>
    <w:p w:rsidR="00AE18C6" w:rsidRDefault="00AE18C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311</w:t>
      </w:r>
    </w:p>
    <w:p w:rsidR="00AE18C6" w:rsidRDefault="00AE18C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311</w:t>
      </w:r>
    </w:p>
    <w:p w:rsidR="00AE18C6" w:rsidRDefault="00AE18C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313</w:t>
      </w:r>
    </w:p>
    <w:p w:rsidR="00AE18C6" w:rsidRDefault="00AE18C6">
      <w:pPr>
        <w:pStyle w:val="TOC5"/>
        <w:rPr>
          <w:rFonts w:asciiTheme="minorHAnsi" w:eastAsiaTheme="minorEastAsia" w:hAnsiTheme="minorHAnsi" w:cstheme="minorBidi"/>
          <w:sz w:val="22"/>
          <w:szCs w:val="22"/>
        </w:rPr>
      </w:pPr>
      <w:r w:rsidRPr="00AE18C6">
        <w:t>8.1.2.4.</w:t>
      </w:r>
      <w:r w:rsidRPr="00AE18C6">
        <w:rPr>
          <w:lang w:eastAsia="zh-CN"/>
        </w:rPr>
        <w:t>15</w:t>
      </w:r>
      <w:r w:rsidRPr="00AE18C6">
        <w:rPr>
          <w:rFonts w:asciiTheme="minorHAnsi" w:eastAsiaTheme="minorEastAsia" w:hAnsiTheme="minorHAnsi" w:cstheme="minorBidi"/>
          <w:sz w:val="22"/>
          <w:szCs w:val="22"/>
        </w:rPr>
        <w:tab/>
      </w:r>
      <w:r w:rsidRPr="00431C0C">
        <w:rPr>
          <w:lang w:val="en-US"/>
        </w:rPr>
        <w:t xml:space="preserve">E-UTRAN </w:t>
      </w:r>
      <w:r w:rsidRPr="00431C0C">
        <w:rPr>
          <w:lang w:val="en-US" w:eastAsia="zh-CN"/>
        </w:rPr>
        <w:t>F</w:t>
      </w:r>
      <w:r w:rsidRPr="00431C0C">
        <w:rPr>
          <w:lang w:val="en-US"/>
        </w:rPr>
        <w:t>DD – cdma2000 1xRTT measurements</w:t>
      </w:r>
      <w:r w:rsidRPr="00431C0C">
        <w:rPr>
          <w:lang w:val="en-US" w:eastAsia="zh-CN"/>
        </w:rPr>
        <w:t xml:space="preserve"> for SON ANR</w:t>
      </w:r>
      <w:r>
        <w:tab/>
        <w:t>313</w:t>
      </w:r>
    </w:p>
    <w:p w:rsidR="00AE18C6" w:rsidRDefault="00AE18C6">
      <w:pPr>
        <w:pStyle w:val="TOC5"/>
        <w:rPr>
          <w:rFonts w:asciiTheme="minorHAnsi" w:eastAsiaTheme="minorEastAsia" w:hAnsiTheme="minorHAnsi" w:cstheme="minorBidi"/>
          <w:sz w:val="22"/>
          <w:szCs w:val="22"/>
        </w:rPr>
      </w:pPr>
      <w:r w:rsidRPr="00AE18C6">
        <w:t>8.1.2.4.</w:t>
      </w:r>
      <w:r w:rsidRPr="00AE18C6">
        <w:rPr>
          <w:lang w:eastAsia="zh-CN"/>
        </w:rPr>
        <w:t>16</w:t>
      </w:r>
      <w:r w:rsidRPr="00AE18C6">
        <w:rPr>
          <w:rFonts w:asciiTheme="minorHAnsi" w:eastAsiaTheme="minorEastAsia" w:hAnsiTheme="minorHAnsi" w:cstheme="minorBidi"/>
          <w:sz w:val="22"/>
          <w:szCs w:val="22"/>
        </w:rPr>
        <w:tab/>
      </w:r>
      <w:r w:rsidRPr="00431C0C">
        <w:rPr>
          <w:lang w:val="en-US"/>
        </w:rPr>
        <w:t xml:space="preserve">E-UTRAN </w:t>
      </w:r>
      <w:r w:rsidRPr="00431C0C">
        <w:rPr>
          <w:lang w:val="en-US" w:eastAsia="zh-CN"/>
        </w:rPr>
        <w:t>T</w:t>
      </w:r>
      <w:r w:rsidRPr="00431C0C">
        <w:rPr>
          <w:lang w:val="en-US"/>
        </w:rPr>
        <w:t>DD – cdma2000 1xRTT measurements</w:t>
      </w:r>
      <w:r w:rsidRPr="00431C0C">
        <w:rPr>
          <w:lang w:val="en-US" w:eastAsia="zh-CN"/>
        </w:rPr>
        <w:t xml:space="preserve"> for SON ANR</w:t>
      </w:r>
      <w:r>
        <w:tab/>
        <w:t>313</w:t>
      </w:r>
    </w:p>
    <w:p w:rsidR="00AE18C6" w:rsidRDefault="00AE18C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313</w:t>
      </w:r>
    </w:p>
    <w:p w:rsidR="00AE18C6" w:rsidRDefault="00AE18C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314</w:t>
      </w:r>
    </w:p>
    <w:p w:rsidR="00AE18C6" w:rsidRDefault="00AE18C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314</w:t>
      </w:r>
    </w:p>
    <w:p w:rsidR="00AE18C6" w:rsidRDefault="00AE18C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316</w:t>
      </w:r>
    </w:p>
    <w:p w:rsidR="00AE18C6" w:rsidRDefault="00AE18C6">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316</w:t>
      </w:r>
    </w:p>
    <w:p w:rsidR="00AE18C6" w:rsidRDefault="00AE18C6">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318</w:t>
      </w:r>
    </w:p>
    <w:p w:rsidR="00AE18C6" w:rsidRDefault="00AE18C6">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318</w:t>
      </w:r>
    </w:p>
    <w:p w:rsidR="00AE18C6" w:rsidRDefault="00AE18C6">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318</w:t>
      </w:r>
    </w:p>
    <w:p w:rsidR="00AE18C6" w:rsidRDefault="00AE18C6">
      <w:pPr>
        <w:pStyle w:val="TOC5"/>
        <w:rPr>
          <w:rFonts w:asciiTheme="minorHAnsi" w:eastAsiaTheme="minorEastAsia" w:hAnsiTheme="minorHAnsi" w:cstheme="minorBidi"/>
          <w:sz w:val="22"/>
          <w:szCs w:val="22"/>
        </w:rPr>
      </w:pPr>
      <w:r w:rsidRPr="00AE18C6">
        <w:t>8.1.2.4.25</w:t>
      </w:r>
      <w:r w:rsidRPr="00AE18C6">
        <w:rPr>
          <w:rFonts w:asciiTheme="minorHAnsi" w:eastAsiaTheme="minorEastAsia" w:hAnsiTheme="minorHAnsi" w:cstheme="minorBidi"/>
          <w:sz w:val="22"/>
          <w:szCs w:val="22"/>
        </w:rPr>
        <w:tab/>
      </w:r>
      <w:r w:rsidRPr="00431C0C">
        <w:rPr>
          <w:lang w:val="en-US"/>
        </w:rPr>
        <w:t>E-UTRAN FDD – NR SFTD Measurements</w:t>
      </w:r>
      <w:r>
        <w:tab/>
        <w:t>318</w:t>
      </w:r>
    </w:p>
    <w:p w:rsidR="00AE18C6" w:rsidRDefault="00AE18C6">
      <w:pPr>
        <w:pStyle w:val="TOC5"/>
        <w:rPr>
          <w:rFonts w:asciiTheme="minorHAnsi" w:eastAsiaTheme="minorEastAsia" w:hAnsiTheme="minorHAnsi" w:cstheme="minorBidi"/>
          <w:sz w:val="22"/>
          <w:szCs w:val="22"/>
        </w:rPr>
      </w:pPr>
      <w:r w:rsidRPr="00AE18C6">
        <w:t>8.1.2.4.26</w:t>
      </w:r>
      <w:r w:rsidRPr="00AE18C6">
        <w:rPr>
          <w:rFonts w:asciiTheme="minorHAnsi" w:eastAsiaTheme="minorEastAsia" w:hAnsiTheme="minorHAnsi" w:cstheme="minorBidi"/>
          <w:sz w:val="22"/>
          <w:szCs w:val="22"/>
        </w:rPr>
        <w:tab/>
      </w:r>
      <w:r w:rsidRPr="00431C0C">
        <w:rPr>
          <w:lang w:val="en-US"/>
        </w:rPr>
        <w:t>E-UTRAN TDD – NR SFTD Measurements</w:t>
      </w:r>
      <w:r>
        <w:tab/>
        <w:t>320</w:t>
      </w:r>
    </w:p>
    <w:p w:rsidR="00AE18C6" w:rsidRDefault="00AE18C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320</w:t>
      </w:r>
    </w:p>
    <w:p w:rsidR="00AE18C6" w:rsidRDefault="00AE18C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320</w:t>
      </w:r>
    </w:p>
    <w:p w:rsidR="00AE18C6" w:rsidRDefault="00AE18C6">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322</w:t>
      </w:r>
    </w:p>
    <w:p w:rsidR="00AE18C6" w:rsidRDefault="00AE18C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324</w:t>
      </w:r>
    </w:p>
    <w:p w:rsidR="00AE18C6" w:rsidRDefault="00AE18C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325</w:t>
      </w:r>
    </w:p>
    <w:p w:rsidR="00AE18C6" w:rsidRDefault="00AE18C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327</w:t>
      </w:r>
    </w:p>
    <w:p w:rsidR="00AE18C6" w:rsidRDefault="00AE18C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327</w:t>
      </w:r>
    </w:p>
    <w:p w:rsidR="00AE18C6" w:rsidRDefault="00AE18C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327</w:t>
      </w:r>
    </w:p>
    <w:p w:rsidR="00AE18C6" w:rsidRDefault="00AE18C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327</w:t>
      </w:r>
    </w:p>
    <w:p w:rsidR="00AE18C6" w:rsidRDefault="00AE18C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327</w:t>
      </w:r>
    </w:p>
    <w:p w:rsidR="00AE18C6" w:rsidRDefault="00AE18C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327</w:t>
      </w:r>
    </w:p>
    <w:p w:rsidR="00AE18C6" w:rsidRDefault="00AE18C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329</w:t>
      </w:r>
    </w:p>
    <w:p w:rsidR="00AE18C6" w:rsidRDefault="00AE18C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331</w:t>
      </w:r>
    </w:p>
    <w:p w:rsidR="00AE18C6" w:rsidRDefault="00AE18C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332</w:t>
      </w:r>
    </w:p>
    <w:p w:rsidR="00AE18C6" w:rsidRDefault="00AE18C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334</w:t>
      </w:r>
    </w:p>
    <w:p w:rsidR="00AE18C6" w:rsidRDefault="00AE18C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336</w:t>
      </w:r>
    </w:p>
    <w:p w:rsidR="00AE18C6" w:rsidRDefault="00AE18C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337</w:t>
      </w:r>
    </w:p>
    <w:p w:rsidR="00AE18C6" w:rsidRDefault="00AE18C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339</w:t>
      </w:r>
    </w:p>
    <w:p w:rsidR="00AE18C6" w:rsidRDefault="00AE18C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341</w:t>
      </w:r>
    </w:p>
    <w:p w:rsidR="00AE18C6" w:rsidRDefault="00AE18C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341</w:t>
      </w:r>
    </w:p>
    <w:p w:rsidR="00AE18C6" w:rsidRDefault="00AE18C6">
      <w:pPr>
        <w:pStyle w:val="TOC5"/>
        <w:rPr>
          <w:rFonts w:asciiTheme="minorHAnsi" w:eastAsiaTheme="minorEastAsia" w:hAnsiTheme="minorHAnsi" w:cstheme="minorBidi"/>
          <w:sz w:val="22"/>
          <w:szCs w:val="22"/>
        </w:rPr>
      </w:pPr>
      <w:r>
        <w:lastRenderedPageBreak/>
        <w:t>8.1.2.7.2</w:t>
      </w:r>
      <w:r>
        <w:rPr>
          <w:rFonts w:asciiTheme="minorHAnsi" w:eastAsiaTheme="minorEastAsia" w:hAnsiTheme="minorHAnsi" w:cstheme="minorBidi"/>
          <w:sz w:val="22"/>
          <w:szCs w:val="22"/>
        </w:rPr>
        <w:tab/>
      </w:r>
      <w:r>
        <w:t>E-UTRAN TDD UE Rx-Tx Time Difference Measurements</w:t>
      </w:r>
      <w:r>
        <w:tab/>
        <w:t>342</w:t>
      </w:r>
    </w:p>
    <w:p w:rsidR="00AE18C6" w:rsidRDefault="00AE18C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344</w:t>
      </w:r>
    </w:p>
    <w:p w:rsidR="00AE18C6" w:rsidRDefault="00AE18C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344</w:t>
      </w:r>
    </w:p>
    <w:p w:rsidR="00AE18C6" w:rsidRDefault="00AE18C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345</w:t>
      </w:r>
    </w:p>
    <w:p w:rsidR="00AE18C6" w:rsidRDefault="00AE18C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345</w:t>
      </w:r>
    </w:p>
    <w:p w:rsidR="00AE18C6" w:rsidRDefault="00AE18C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348</w:t>
      </w:r>
    </w:p>
    <w:p w:rsidR="00AE18C6" w:rsidRDefault="00AE18C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351</w:t>
      </w:r>
    </w:p>
    <w:p w:rsidR="00AE18C6" w:rsidRDefault="00AE18C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354</w:t>
      </w:r>
    </w:p>
    <w:p w:rsidR="00AE18C6" w:rsidRDefault="00AE18C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358</w:t>
      </w:r>
    </w:p>
    <w:p w:rsidR="00AE18C6" w:rsidRDefault="00AE18C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358</w:t>
      </w:r>
    </w:p>
    <w:p w:rsidR="00AE18C6" w:rsidRDefault="00AE18C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358</w:t>
      </w:r>
    </w:p>
    <w:p w:rsidR="00AE18C6" w:rsidRDefault="00AE18C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358</w:t>
      </w:r>
    </w:p>
    <w:p w:rsidR="00AE18C6" w:rsidRDefault="00AE18C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359</w:t>
      </w:r>
    </w:p>
    <w:p w:rsidR="00AE18C6" w:rsidRDefault="00AE18C6">
      <w:pPr>
        <w:pStyle w:val="TOC4"/>
        <w:rPr>
          <w:rFonts w:asciiTheme="minorHAnsi" w:eastAsiaTheme="minorEastAsia" w:hAnsiTheme="minorHAnsi" w:cstheme="minorBidi"/>
          <w:sz w:val="22"/>
          <w:szCs w:val="22"/>
        </w:rPr>
      </w:pPr>
      <w:r w:rsidRPr="00AE18C6">
        <w:t>8.1.2.10</w:t>
      </w:r>
      <w:r w:rsidRPr="00AE18C6">
        <w:rPr>
          <w:rFonts w:asciiTheme="minorHAnsi" w:eastAsiaTheme="minorEastAsia" w:hAnsiTheme="minorHAnsi"/>
          <w:sz w:val="22"/>
          <w:szCs w:val="22"/>
        </w:rPr>
        <w:tab/>
      </w:r>
      <w:r>
        <w:rPr>
          <w:lang w:eastAsia="sv-SE"/>
        </w:rPr>
        <w:t>Void</w:t>
      </w:r>
      <w:r>
        <w:tab/>
        <w:t>359</w:t>
      </w:r>
    </w:p>
    <w:p w:rsidR="00AE18C6" w:rsidRDefault="00AE18C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359</w:t>
      </w:r>
    </w:p>
    <w:p w:rsidR="00AE18C6" w:rsidRDefault="00AE18C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359</w:t>
      </w:r>
    </w:p>
    <w:p w:rsidR="00AE18C6" w:rsidRDefault="00AE18C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360</w:t>
      </w:r>
    </w:p>
    <w:p w:rsidR="00AE18C6" w:rsidRDefault="00AE18C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363</w:t>
      </w:r>
    </w:p>
    <w:p w:rsidR="00AE18C6" w:rsidRDefault="00AE18C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363</w:t>
      </w:r>
    </w:p>
    <w:p w:rsidR="00AE18C6" w:rsidRDefault="00AE18C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363</w:t>
      </w:r>
    </w:p>
    <w:p w:rsidR="00AE18C6" w:rsidRDefault="00AE18C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363</w:t>
      </w:r>
    </w:p>
    <w:p w:rsidR="00AE18C6" w:rsidRDefault="00AE18C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363</w:t>
      </w:r>
    </w:p>
    <w:p w:rsidR="00AE18C6" w:rsidRDefault="00AE18C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364</w:t>
      </w:r>
    </w:p>
    <w:p w:rsidR="00AE18C6" w:rsidRDefault="00AE18C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364</w:t>
      </w:r>
    </w:p>
    <w:p w:rsidR="00AE18C6" w:rsidRDefault="00AE18C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365</w:t>
      </w:r>
    </w:p>
    <w:p w:rsidR="00AE18C6" w:rsidRDefault="00AE18C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366</w:t>
      </w:r>
    </w:p>
    <w:p w:rsidR="00AE18C6" w:rsidRDefault="00AE18C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366</w:t>
      </w:r>
    </w:p>
    <w:p w:rsidR="00AE18C6" w:rsidRDefault="00AE18C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367</w:t>
      </w:r>
    </w:p>
    <w:p w:rsidR="00AE18C6" w:rsidRDefault="00AE18C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367</w:t>
      </w:r>
    </w:p>
    <w:p w:rsidR="00AE18C6" w:rsidRDefault="00AE18C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367</w:t>
      </w:r>
    </w:p>
    <w:p w:rsidR="00AE18C6" w:rsidRDefault="00AE18C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368</w:t>
      </w:r>
    </w:p>
    <w:p w:rsidR="00AE18C6" w:rsidRDefault="00AE18C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369</w:t>
      </w:r>
    </w:p>
    <w:p w:rsidR="00AE18C6" w:rsidRDefault="00AE18C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370</w:t>
      </w:r>
    </w:p>
    <w:p w:rsidR="00AE18C6" w:rsidRDefault="00AE18C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371</w:t>
      </w:r>
    </w:p>
    <w:p w:rsidR="00AE18C6" w:rsidRDefault="00AE18C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371</w:t>
      </w:r>
    </w:p>
    <w:p w:rsidR="00AE18C6" w:rsidRDefault="00AE18C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371</w:t>
      </w:r>
    </w:p>
    <w:p w:rsidR="00AE18C6" w:rsidRDefault="00AE18C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371</w:t>
      </w:r>
    </w:p>
    <w:p w:rsidR="00AE18C6" w:rsidRDefault="00AE18C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371</w:t>
      </w:r>
    </w:p>
    <w:p w:rsidR="00AE18C6" w:rsidRDefault="00AE18C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374</w:t>
      </w:r>
    </w:p>
    <w:p w:rsidR="00AE18C6" w:rsidRDefault="00AE18C6">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376</w:t>
      </w:r>
    </w:p>
    <w:p w:rsidR="00AE18C6" w:rsidRDefault="00AE18C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380</w:t>
      </w:r>
    </w:p>
    <w:p w:rsidR="00AE18C6" w:rsidRDefault="00AE18C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381</w:t>
      </w:r>
    </w:p>
    <w:p w:rsidR="00AE18C6" w:rsidRDefault="00AE18C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381</w:t>
      </w:r>
    </w:p>
    <w:p w:rsidR="00AE18C6" w:rsidRDefault="00AE18C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382</w:t>
      </w:r>
    </w:p>
    <w:p w:rsidR="00AE18C6" w:rsidRDefault="00AE18C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382</w:t>
      </w:r>
    </w:p>
    <w:p w:rsidR="00AE18C6" w:rsidRDefault="00AE18C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382</w:t>
      </w:r>
    </w:p>
    <w:p w:rsidR="00AE18C6" w:rsidRDefault="00AE18C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382</w:t>
      </w:r>
    </w:p>
    <w:p w:rsidR="00AE18C6" w:rsidRDefault="00AE18C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382</w:t>
      </w:r>
    </w:p>
    <w:p w:rsidR="00AE18C6" w:rsidRDefault="00AE18C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385</w:t>
      </w:r>
    </w:p>
    <w:p w:rsidR="00AE18C6" w:rsidRDefault="00AE18C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387</w:t>
      </w:r>
    </w:p>
    <w:p w:rsidR="00AE18C6" w:rsidRDefault="00AE18C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388</w:t>
      </w:r>
    </w:p>
    <w:p w:rsidR="00AE18C6" w:rsidRDefault="00AE18C6">
      <w:pPr>
        <w:pStyle w:val="TOC5"/>
        <w:rPr>
          <w:rFonts w:asciiTheme="minorHAnsi" w:eastAsiaTheme="minorEastAsia" w:hAnsiTheme="minorHAnsi" w:cstheme="minorBidi"/>
          <w:sz w:val="22"/>
          <w:szCs w:val="22"/>
        </w:rPr>
      </w:pPr>
      <w:r w:rsidRPr="00AE18C6">
        <w:t>8.6.2.</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390</w:t>
      </w:r>
    </w:p>
    <w:p w:rsidR="00AE18C6" w:rsidRDefault="00AE18C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393</w:t>
      </w:r>
    </w:p>
    <w:p w:rsidR="00AE18C6" w:rsidRDefault="00AE18C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393</w:t>
      </w:r>
    </w:p>
    <w:p w:rsidR="00AE18C6" w:rsidRDefault="00AE18C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393</w:t>
      </w:r>
    </w:p>
    <w:p w:rsidR="00AE18C6" w:rsidRDefault="00AE18C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393</w:t>
      </w:r>
    </w:p>
    <w:p w:rsidR="00AE18C6" w:rsidRDefault="00AE18C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394</w:t>
      </w:r>
    </w:p>
    <w:p w:rsidR="00AE18C6" w:rsidRDefault="00AE18C6">
      <w:pPr>
        <w:pStyle w:val="TOC5"/>
        <w:rPr>
          <w:rFonts w:asciiTheme="minorHAnsi" w:eastAsiaTheme="minorEastAsia" w:hAnsiTheme="minorHAnsi" w:cstheme="minorBidi"/>
          <w:sz w:val="22"/>
          <w:szCs w:val="22"/>
        </w:rPr>
      </w:pPr>
      <w:r>
        <w:lastRenderedPageBreak/>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396</w:t>
      </w:r>
    </w:p>
    <w:p w:rsidR="00AE18C6" w:rsidRDefault="00AE18C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398</w:t>
      </w:r>
    </w:p>
    <w:p w:rsidR="00AE18C6" w:rsidRDefault="00AE18C6">
      <w:pPr>
        <w:pStyle w:val="TOC5"/>
        <w:rPr>
          <w:rFonts w:asciiTheme="minorHAnsi" w:eastAsiaTheme="minorEastAsia" w:hAnsiTheme="minorHAnsi" w:cstheme="minorBidi"/>
          <w:sz w:val="22"/>
          <w:szCs w:val="22"/>
        </w:rPr>
      </w:pPr>
      <w:r w:rsidRPr="00AE18C6">
        <w:t>8.6.3.</w:t>
      </w:r>
      <w:r w:rsidRPr="00AE18C6">
        <w:rPr>
          <w:lang w:eastAsia="zh-CN"/>
        </w:rPr>
        <w:t>2</w:t>
      </w:r>
      <w:r w:rsidRPr="00AE18C6">
        <w:t>.1</w:t>
      </w:r>
      <w:r w:rsidRPr="00AE18C6">
        <w:rPr>
          <w:rFonts w:asciiTheme="minorHAnsi" w:eastAsiaTheme="minorEastAsia" w:hAnsiTheme="minorHAnsi"/>
          <w:sz w:val="22"/>
          <w:szCs w:val="22"/>
        </w:rPr>
        <w:tab/>
      </w:r>
      <w:r>
        <w:t>E-UTRAN FDD – FDD inter frequency measurements</w:t>
      </w:r>
      <w:r>
        <w:tab/>
        <w:t>399</w:t>
      </w:r>
    </w:p>
    <w:p w:rsidR="00AE18C6" w:rsidRDefault="00AE18C6">
      <w:pPr>
        <w:pStyle w:val="TOC5"/>
        <w:rPr>
          <w:rFonts w:asciiTheme="minorHAnsi" w:eastAsiaTheme="minorEastAsia" w:hAnsiTheme="minorHAnsi" w:cstheme="minorBidi"/>
          <w:sz w:val="22"/>
          <w:szCs w:val="22"/>
        </w:rPr>
      </w:pPr>
      <w:r w:rsidRPr="00AE18C6">
        <w:t>8.6.3.</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401</w:t>
      </w:r>
    </w:p>
    <w:p w:rsidR="00AE18C6" w:rsidRDefault="00AE18C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404</w:t>
      </w:r>
    </w:p>
    <w:p w:rsidR="00AE18C6" w:rsidRDefault="00AE18C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404</w:t>
      </w:r>
    </w:p>
    <w:p w:rsidR="00AE18C6" w:rsidRDefault="00AE18C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404</w:t>
      </w:r>
    </w:p>
    <w:p w:rsidR="00AE18C6" w:rsidRDefault="00AE18C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404</w:t>
      </w:r>
    </w:p>
    <w:p w:rsidR="00AE18C6" w:rsidRDefault="00AE18C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405</w:t>
      </w:r>
    </w:p>
    <w:p w:rsidR="00AE18C6" w:rsidRDefault="00AE18C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405</w:t>
      </w:r>
    </w:p>
    <w:p w:rsidR="00AE18C6" w:rsidRDefault="00AE18C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405</w:t>
      </w:r>
    </w:p>
    <w:p w:rsidR="00AE18C6" w:rsidRDefault="00AE18C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405</w:t>
      </w:r>
    </w:p>
    <w:p w:rsidR="00AE18C6" w:rsidRDefault="00AE18C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405</w:t>
      </w:r>
    </w:p>
    <w:p w:rsidR="00AE18C6" w:rsidRDefault="00AE18C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405</w:t>
      </w:r>
    </w:p>
    <w:p w:rsidR="00AE18C6" w:rsidRDefault="00AE18C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406</w:t>
      </w:r>
    </w:p>
    <w:p w:rsidR="00AE18C6" w:rsidRDefault="00AE18C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408</w:t>
      </w:r>
    </w:p>
    <w:p w:rsidR="00AE18C6" w:rsidRDefault="00AE18C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408</w:t>
      </w:r>
    </w:p>
    <w:p w:rsidR="00AE18C6" w:rsidRDefault="00AE18C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410</w:t>
      </w:r>
    </w:p>
    <w:p w:rsidR="00AE18C6" w:rsidRDefault="00AE18C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411</w:t>
      </w:r>
    </w:p>
    <w:p w:rsidR="00AE18C6" w:rsidRDefault="00AE18C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411</w:t>
      </w:r>
    </w:p>
    <w:p w:rsidR="00AE18C6" w:rsidRDefault="00AE18C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411</w:t>
      </w:r>
    </w:p>
    <w:p w:rsidR="00AE18C6" w:rsidRDefault="00AE18C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412</w:t>
      </w:r>
    </w:p>
    <w:p w:rsidR="00AE18C6" w:rsidRDefault="00AE18C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412</w:t>
      </w:r>
    </w:p>
    <w:p w:rsidR="00AE18C6" w:rsidRDefault="00AE18C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412</w:t>
      </w:r>
    </w:p>
    <w:p w:rsidR="00AE18C6" w:rsidRDefault="00AE18C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412</w:t>
      </w:r>
    </w:p>
    <w:p w:rsidR="00AE18C6" w:rsidRDefault="00AE18C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413</w:t>
      </w:r>
    </w:p>
    <w:p w:rsidR="00AE18C6" w:rsidRDefault="00AE18C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413</w:t>
      </w:r>
    </w:p>
    <w:p w:rsidR="00AE18C6" w:rsidRDefault="00AE18C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413</w:t>
      </w:r>
    </w:p>
    <w:p w:rsidR="00AE18C6" w:rsidRDefault="00AE18C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414</w:t>
      </w:r>
    </w:p>
    <w:p w:rsidR="00AE18C6" w:rsidRDefault="00AE18C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414</w:t>
      </w:r>
    </w:p>
    <w:p w:rsidR="00AE18C6" w:rsidRDefault="00AE18C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414</w:t>
      </w:r>
    </w:p>
    <w:p w:rsidR="00AE18C6" w:rsidRDefault="00AE18C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414</w:t>
      </w:r>
    </w:p>
    <w:p w:rsidR="00AE18C6" w:rsidRDefault="00AE18C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415</w:t>
      </w:r>
    </w:p>
    <w:p w:rsidR="00AE18C6" w:rsidRDefault="00AE18C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415</w:t>
      </w:r>
    </w:p>
    <w:p w:rsidR="00AE18C6" w:rsidRDefault="00AE18C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415</w:t>
      </w:r>
    </w:p>
    <w:p w:rsidR="00AE18C6" w:rsidRDefault="00AE18C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415</w:t>
      </w:r>
    </w:p>
    <w:p w:rsidR="00AE18C6" w:rsidRDefault="00AE18C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415</w:t>
      </w:r>
    </w:p>
    <w:p w:rsidR="00AE18C6" w:rsidRDefault="00AE18C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416</w:t>
      </w:r>
    </w:p>
    <w:p w:rsidR="00AE18C6" w:rsidRDefault="00AE18C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416</w:t>
      </w:r>
    </w:p>
    <w:p w:rsidR="00AE18C6" w:rsidRDefault="00AE18C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416</w:t>
      </w:r>
    </w:p>
    <w:p w:rsidR="00AE18C6" w:rsidRDefault="00AE18C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416</w:t>
      </w:r>
    </w:p>
    <w:p w:rsidR="00AE18C6" w:rsidRDefault="00AE18C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416</w:t>
      </w:r>
    </w:p>
    <w:p w:rsidR="00AE18C6" w:rsidRDefault="00AE18C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416</w:t>
      </w:r>
    </w:p>
    <w:p w:rsidR="00AE18C6" w:rsidRDefault="00AE18C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417</w:t>
      </w:r>
    </w:p>
    <w:p w:rsidR="00AE18C6" w:rsidRDefault="00AE18C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417</w:t>
      </w:r>
    </w:p>
    <w:p w:rsidR="00AE18C6" w:rsidRDefault="00AE18C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417</w:t>
      </w:r>
    </w:p>
    <w:p w:rsidR="00AE18C6" w:rsidRDefault="00AE18C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418</w:t>
      </w:r>
    </w:p>
    <w:p w:rsidR="00AE18C6" w:rsidRDefault="00AE18C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418</w:t>
      </w:r>
    </w:p>
    <w:p w:rsidR="00AE18C6" w:rsidRDefault="00AE18C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418</w:t>
      </w:r>
    </w:p>
    <w:p w:rsidR="00AE18C6" w:rsidRDefault="00AE18C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418</w:t>
      </w:r>
    </w:p>
    <w:p w:rsidR="00AE18C6" w:rsidRDefault="00AE18C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419</w:t>
      </w:r>
    </w:p>
    <w:p w:rsidR="00AE18C6" w:rsidRDefault="00AE18C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420</w:t>
      </w:r>
    </w:p>
    <w:p w:rsidR="00AE18C6" w:rsidRDefault="00AE18C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422</w:t>
      </w:r>
    </w:p>
    <w:p w:rsidR="00AE18C6" w:rsidRDefault="00AE18C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423</w:t>
      </w:r>
    </w:p>
    <w:p w:rsidR="00AE18C6" w:rsidRDefault="00AE18C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423</w:t>
      </w:r>
    </w:p>
    <w:p w:rsidR="00AE18C6" w:rsidRDefault="00AE18C6">
      <w:pPr>
        <w:pStyle w:val="TOC5"/>
        <w:rPr>
          <w:rFonts w:asciiTheme="minorHAnsi" w:eastAsiaTheme="minorEastAsia" w:hAnsiTheme="minorHAnsi" w:cstheme="minorBidi"/>
          <w:sz w:val="22"/>
          <w:szCs w:val="22"/>
        </w:rPr>
      </w:pPr>
      <w:r w:rsidRPr="00AE18C6">
        <w:t>8.11.2.</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427</w:t>
      </w:r>
    </w:p>
    <w:p w:rsidR="00AE18C6" w:rsidRDefault="00AE18C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427</w:t>
      </w:r>
    </w:p>
    <w:p w:rsidR="00AE18C6" w:rsidRDefault="00AE18C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427</w:t>
      </w:r>
    </w:p>
    <w:p w:rsidR="00AE18C6" w:rsidRDefault="00AE18C6">
      <w:pPr>
        <w:pStyle w:val="TOC5"/>
        <w:rPr>
          <w:rFonts w:asciiTheme="minorHAnsi" w:eastAsiaTheme="minorEastAsia" w:hAnsiTheme="minorHAnsi" w:cstheme="minorBidi"/>
          <w:sz w:val="22"/>
          <w:szCs w:val="22"/>
        </w:rPr>
      </w:pPr>
      <w:r>
        <w:lastRenderedPageBreak/>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427</w:t>
      </w:r>
    </w:p>
    <w:p w:rsidR="00AE18C6" w:rsidRDefault="00AE18C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427</w:t>
      </w:r>
    </w:p>
    <w:p w:rsidR="00AE18C6" w:rsidRDefault="00AE18C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429</w:t>
      </w:r>
    </w:p>
    <w:p w:rsidR="00AE18C6" w:rsidRDefault="00AE18C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429</w:t>
      </w:r>
    </w:p>
    <w:p w:rsidR="00AE18C6" w:rsidRDefault="00AE18C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430</w:t>
      </w:r>
    </w:p>
    <w:p w:rsidR="00AE18C6" w:rsidRDefault="00AE18C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431</w:t>
      </w:r>
    </w:p>
    <w:p w:rsidR="00AE18C6" w:rsidRDefault="00AE18C6">
      <w:pPr>
        <w:pStyle w:val="TOC5"/>
        <w:rPr>
          <w:rFonts w:asciiTheme="minorHAnsi" w:eastAsiaTheme="minorEastAsia" w:hAnsiTheme="minorHAnsi" w:cstheme="minorBidi"/>
          <w:sz w:val="22"/>
          <w:szCs w:val="22"/>
        </w:rPr>
      </w:pPr>
      <w:r w:rsidRPr="00AE18C6">
        <w:t>8.11.3.</w:t>
      </w:r>
      <w:r w:rsidRPr="00AE18C6">
        <w:rPr>
          <w:lang w:eastAsia="zh-CN"/>
        </w:rPr>
        <w:t>2</w:t>
      </w:r>
      <w:r w:rsidRPr="00AE18C6">
        <w:t>.1</w:t>
      </w:r>
      <w:r w:rsidRPr="00AE18C6">
        <w:rPr>
          <w:rFonts w:asciiTheme="minorHAnsi" w:eastAsiaTheme="minorEastAsia" w:hAnsiTheme="minorHAnsi"/>
          <w:sz w:val="22"/>
          <w:szCs w:val="22"/>
        </w:rPr>
        <w:tab/>
      </w:r>
      <w:r>
        <w:t>E-UTRAN FDD – FS3 inter-frequency measurements</w:t>
      </w:r>
      <w:r>
        <w:tab/>
        <w:t>431</w:t>
      </w:r>
    </w:p>
    <w:p w:rsidR="00AE18C6" w:rsidRDefault="00AE18C6">
      <w:pPr>
        <w:pStyle w:val="TOC5"/>
        <w:rPr>
          <w:rFonts w:asciiTheme="minorHAnsi" w:eastAsiaTheme="minorEastAsia" w:hAnsiTheme="minorHAnsi" w:cstheme="minorBidi"/>
          <w:sz w:val="22"/>
          <w:szCs w:val="22"/>
        </w:rPr>
      </w:pPr>
      <w:r w:rsidRPr="00AE18C6">
        <w:t>8.11.3.</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435</w:t>
      </w:r>
    </w:p>
    <w:p w:rsidR="00AE18C6" w:rsidRDefault="00AE18C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435</w:t>
      </w:r>
    </w:p>
    <w:p w:rsidR="00AE18C6" w:rsidRDefault="00AE18C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435</w:t>
      </w:r>
    </w:p>
    <w:p w:rsidR="00AE18C6" w:rsidRDefault="00AE18C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435</w:t>
      </w:r>
    </w:p>
    <w:p w:rsidR="00AE18C6" w:rsidRDefault="00AE18C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435</w:t>
      </w:r>
    </w:p>
    <w:p w:rsidR="00AE18C6" w:rsidRDefault="00AE18C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435</w:t>
      </w:r>
    </w:p>
    <w:p w:rsidR="00AE18C6" w:rsidRDefault="00AE18C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436</w:t>
      </w:r>
    </w:p>
    <w:p w:rsidR="00AE18C6" w:rsidRDefault="00AE18C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436</w:t>
      </w:r>
    </w:p>
    <w:p w:rsidR="00AE18C6" w:rsidRDefault="00AE18C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436</w:t>
      </w:r>
    </w:p>
    <w:p w:rsidR="00AE18C6" w:rsidRDefault="00AE18C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436</w:t>
      </w:r>
    </w:p>
    <w:p w:rsidR="00AE18C6" w:rsidRDefault="00AE18C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436</w:t>
      </w:r>
    </w:p>
    <w:p w:rsidR="00AE18C6" w:rsidRDefault="00AE18C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436</w:t>
      </w:r>
    </w:p>
    <w:p w:rsidR="00AE18C6" w:rsidRDefault="00AE18C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436</w:t>
      </w:r>
    </w:p>
    <w:p w:rsidR="00AE18C6" w:rsidRDefault="00AE18C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436</w:t>
      </w:r>
    </w:p>
    <w:p w:rsidR="00AE18C6" w:rsidRDefault="00AE18C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437</w:t>
      </w:r>
    </w:p>
    <w:p w:rsidR="00AE18C6" w:rsidRDefault="00AE18C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439</w:t>
      </w:r>
    </w:p>
    <w:p w:rsidR="00AE18C6" w:rsidRDefault="00AE18C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442</w:t>
      </w:r>
    </w:p>
    <w:p w:rsidR="00AE18C6" w:rsidRDefault="00AE18C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442</w:t>
      </w:r>
    </w:p>
    <w:p w:rsidR="00AE18C6" w:rsidRDefault="00AE18C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444</w:t>
      </w:r>
    </w:p>
    <w:p w:rsidR="00AE18C6" w:rsidRDefault="00AE18C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446</w:t>
      </w:r>
    </w:p>
    <w:p w:rsidR="00AE18C6" w:rsidRDefault="00AE18C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446</w:t>
      </w:r>
    </w:p>
    <w:p w:rsidR="00AE18C6" w:rsidRDefault="00AE18C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446</w:t>
      </w:r>
    </w:p>
    <w:p w:rsidR="00AE18C6" w:rsidRDefault="00AE18C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447</w:t>
      </w:r>
    </w:p>
    <w:p w:rsidR="00AE18C6" w:rsidRDefault="00AE18C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447</w:t>
      </w:r>
    </w:p>
    <w:p w:rsidR="00AE18C6" w:rsidRDefault="00AE18C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451</w:t>
      </w:r>
    </w:p>
    <w:p w:rsidR="00AE18C6" w:rsidRDefault="00AE18C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453</w:t>
      </w:r>
    </w:p>
    <w:p w:rsidR="00AE18C6" w:rsidRDefault="00AE18C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457</w:t>
      </w:r>
    </w:p>
    <w:p w:rsidR="00AE18C6" w:rsidRDefault="00AE18C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457</w:t>
      </w:r>
    </w:p>
    <w:p w:rsidR="00AE18C6" w:rsidRDefault="00AE18C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457</w:t>
      </w:r>
    </w:p>
    <w:p w:rsidR="00AE18C6" w:rsidRDefault="00AE18C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460</w:t>
      </w:r>
    </w:p>
    <w:p w:rsidR="00AE18C6" w:rsidRDefault="00AE18C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462</w:t>
      </w:r>
    </w:p>
    <w:p w:rsidR="00AE18C6" w:rsidRDefault="00AE18C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463</w:t>
      </w:r>
    </w:p>
    <w:p w:rsidR="00AE18C6" w:rsidRDefault="00AE18C6">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463</w:t>
      </w:r>
    </w:p>
    <w:p w:rsidR="00AE18C6" w:rsidRDefault="00AE18C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465</w:t>
      </w:r>
    </w:p>
    <w:p w:rsidR="00AE18C6" w:rsidRDefault="00AE18C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467</w:t>
      </w:r>
    </w:p>
    <w:p w:rsidR="00AE18C6" w:rsidRDefault="00AE18C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468</w:t>
      </w:r>
    </w:p>
    <w:p w:rsidR="00AE18C6" w:rsidRDefault="00AE18C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468</w:t>
      </w:r>
    </w:p>
    <w:p w:rsidR="00AE18C6" w:rsidRDefault="00AE18C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468</w:t>
      </w:r>
    </w:p>
    <w:p w:rsidR="00AE18C6" w:rsidRDefault="00AE18C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469</w:t>
      </w:r>
    </w:p>
    <w:p w:rsidR="00AE18C6" w:rsidRDefault="00AE18C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469</w:t>
      </w:r>
    </w:p>
    <w:p w:rsidR="00AE18C6" w:rsidRDefault="00AE18C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469</w:t>
      </w:r>
    </w:p>
    <w:p w:rsidR="00AE18C6" w:rsidRDefault="00AE18C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470</w:t>
      </w:r>
    </w:p>
    <w:p w:rsidR="00AE18C6" w:rsidRDefault="00AE18C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470</w:t>
      </w:r>
    </w:p>
    <w:p w:rsidR="00AE18C6" w:rsidRDefault="00AE18C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471</w:t>
      </w:r>
    </w:p>
    <w:p w:rsidR="00AE18C6" w:rsidRDefault="00AE18C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472</w:t>
      </w:r>
    </w:p>
    <w:p w:rsidR="00AE18C6" w:rsidRDefault="00AE18C6">
      <w:pPr>
        <w:pStyle w:val="TOC4"/>
        <w:rPr>
          <w:rFonts w:asciiTheme="minorHAnsi" w:eastAsiaTheme="minorEastAsia" w:hAnsiTheme="minorHAnsi" w:cstheme="minorBidi"/>
          <w:sz w:val="22"/>
          <w:szCs w:val="22"/>
        </w:rPr>
      </w:pPr>
      <w:r>
        <w:lastRenderedPageBreak/>
        <w:t>8.13.2.6</w:t>
      </w:r>
      <w:r>
        <w:rPr>
          <w:rFonts w:asciiTheme="minorHAnsi" w:eastAsiaTheme="minorEastAsia" w:hAnsiTheme="minorHAnsi" w:cstheme="minorBidi"/>
          <w:sz w:val="22"/>
          <w:szCs w:val="22"/>
        </w:rPr>
        <w:tab/>
      </w:r>
      <w:r>
        <w:t>E-UTRAN inter frequency measurements by UE category M1 with CE mode A</w:t>
      </w:r>
      <w:r>
        <w:tab/>
        <w:t>472</w:t>
      </w:r>
    </w:p>
    <w:p w:rsidR="00AE18C6" w:rsidRDefault="00AE18C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473</w:t>
      </w:r>
    </w:p>
    <w:p w:rsidR="00AE18C6" w:rsidRDefault="00AE18C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477</w:t>
      </w:r>
    </w:p>
    <w:p w:rsidR="00AE18C6" w:rsidRDefault="00AE18C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479</w:t>
      </w:r>
    </w:p>
    <w:p w:rsidR="00AE18C6" w:rsidRDefault="00AE18C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483</w:t>
      </w:r>
    </w:p>
    <w:p w:rsidR="00AE18C6" w:rsidRDefault="00AE18C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483</w:t>
      </w:r>
    </w:p>
    <w:p w:rsidR="00AE18C6" w:rsidRDefault="00AE18C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483</w:t>
      </w:r>
    </w:p>
    <w:p w:rsidR="00AE18C6" w:rsidRDefault="00AE18C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483</w:t>
      </w:r>
    </w:p>
    <w:p w:rsidR="00AE18C6" w:rsidRDefault="00AE18C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488</w:t>
      </w:r>
    </w:p>
    <w:p w:rsidR="00AE18C6" w:rsidRDefault="00AE18C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490</w:t>
      </w:r>
    </w:p>
    <w:p w:rsidR="00AE18C6" w:rsidRDefault="00AE18C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496</w:t>
      </w:r>
    </w:p>
    <w:p w:rsidR="00AE18C6" w:rsidRDefault="00AE18C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497</w:t>
      </w:r>
    </w:p>
    <w:p w:rsidR="00AE18C6" w:rsidRDefault="00AE18C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497</w:t>
      </w:r>
    </w:p>
    <w:p w:rsidR="00AE18C6" w:rsidRDefault="00AE18C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498</w:t>
      </w:r>
    </w:p>
    <w:p w:rsidR="00AE18C6" w:rsidRDefault="00AE18C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498</w:t>
      </w:r>
    </w:p>
    <w:p w:rsidR="00AE18C6" w:rsidRDefault="00AE18C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498</w:t>
      </w:r>
    </w:p>
    <w:p w:rsidR="00AE18C6" w:rsidRDefault="00AE18C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501</w:t>
      </w:r>
    </w:p>
    <w:p w:rsidR="00AE18C6" w:rsidRDefault="00AE18C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503</w:t>
      </w:r>
    </w:p>
    <w:p w:rsidR="00AE18C6" w:rsidRDefault="00AE18C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504</w:t>
      </w:r>
    </w:p>
    <w:p w:rsidR="00AE18C6" w:rsidRDefault="00AE18C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504</w:t>
      </w:r>
    </w:p>
    <w:p w:rsidR="00AE18C6" w:rsidRDefault="00AE18C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504</w:t>
      </w:r>
    </w:p>
    <w:p w:rsidR="00AE18C6" w:rsidRDefault="00AE18C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504</w:t>
      </w:r>
    </w:p>
    <w:p w:rsidR="00AE18C6" w:rsidRDefault="00AE18C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505</w:t>
      </w:r>
    </w:p>
    <w:p w:rsidR="00AE18C6" w:rsidRDefault="00AE18C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505</w:t>
      </w:r>
    </w:p>
    <w:p w:rsidR="00AE18C6" w:rsidRDefault="00AE18C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506</w:t>
      </w:r>
    </w:p>
    <w:p w:rsidR="00AE18C6" w:rsidRDefault="00AE18C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506</w:t>
      </w:r>
    </w:p>
    <w:p w:rsidR="00AE18C6" w:rsidRDefault="00AE18C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506</w:t>
      </w:r>
    </w:p>
    <w:p w:rsidR="00AE18C6" w:rsidRDefault="00AE18C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510</w:t>
      </w:r>
    </w:p>
    <w:p w:rsidR="00AE18C6" w:rsidRDefault="00AE18C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513</w:t>
      </w:r>
    </w:p>
    <w:p w:rsidR="00AE18C6" w:rsidRDefault="00AE18C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517</w:t>
      </w:r>
    </w:p>
    <w:p w:rsidR="00AE18C6" w:rsidRDefault="00AE18C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518</w:t>
      </w:r>
    </w:p>
    <w:p w:rsidR="00AE18C6" w:rsidRDefault="00AE18C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518</w:t>
      </w:r>
    </w:p>
    <w:p w:rsidR="00AE18C6" w:rsidRDefault="00AE18C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520</w:t>
      </w:r>
    </w:p>
    <w:p w:rsidR="00AE18C6" w:rsidRDefault="00AE18C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522</w:t>
      </w:r>
    </w:p>
    <w:p w:rsidR="00AE18C6" w:rsidRDefault="00AE18C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523</w:t>
      </w:r>
    </w:p>
    <w:p w:rsidR="00AE18C6" w:rsidRDefault="00AE18C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523</w:t>
      </w:r>
    </w:p>
    <w:p w:rsidR="00AE18C6" w:rsidRDefault="00AE18C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523</w:t>
      </w:r>
    </w:p>
    <w:p w:rsidR="00AE18C6" w:rsidRDefault="00AE18C6">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523</w:t>
      </w:r>
    </w:p>
    <w:p w:rsidR="00AE18C6" w:rsidRDefault="00AE18C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524</w:t>
      </w:r>
    </w:p>
    <w:p w:rsidR="00AE18C6" w:rsidRDefault="00AE18C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524</w:t>
      </w:r>
    </w:p>
    <w:p w:rsidR="00AE18C6" w:rsidRDefault="00AE18C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524</w:t>
      </w:r>
    </w:p>
    <w:p w:rsidR="00AE18C6" w:rsidRDefault="00AE18C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524</w:t>
      </w:r>
    </w:p>
    <w:p w:rsidR="00AE18C6" w:rsidRDefault="00AE18C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524</w:t>
      </w:r>
    </w:p>
    <w:p w:rsidR="00AE18C6" w:rsidRDefault="00AE18C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525</w:t>
      </w:r>
    </w:p>
    <w:p w:rsidR="00AE18C6" w:rsidRDefault="00AE18C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525</w:t>
      </w:r>
    </w:p>
    <w:p w:rsidR="00AE18C6" w:rsidRDefault="00AE18C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526</w:t>
      </w:r>
    </w:p>
    <w:p w:rsidR="00AE18C6" w:rsidRDefault="00AE18C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526</w:t>
      </w:r>
    </w:p>
    <w:p w:rsidR="00AE18C6" w:rsidRDefault="00AE18C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526</w:t>
      </w:r>
    </w:p>
    <w:p w:rsidR="00AE18C6" w:rsidRDefault="00AE18C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527</w:t>
      </w:r>
    </w:p>
    <w:p w:rsidR="00AE18C6" w:rsidRDefault="00AE18C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527</w:t>
      </w:r>
    </w:p>
    <w:p w:rsidR="00AE18C6" w:rsidRDefault="00AE18C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529</w:t>
      </w:r>
    </w:p>
    <w:p w:rsidR="00AE18C6" w:rsidRDefault="00AE18C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532</w:t>
      </w:r>
    </w:p>
    <w:p w:rsidR="00AE18C6" w:rsidRDefault="00AE18C6">
      <w:pPr>
        <w:pStyle w:val="TOC4"/>
        <w:rPr>
          <w:rFonts w:asciiTheme="minorHAnsi" w:eastAsiaTheme="minorEastAsia" w:hAnsiTheme="minorHAnsi" w:cstheme="minorBidi"/>
          <w:sz w:val="22"/>
          <w:szCs w:val="22"/>
        </w:rPr>
      </w:pPr>
      <w:r>
        <w:lastRenderedPageBreak/>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532</w:t>
      </w:r>
    </w:p>
    <w:p w:rsidR="00AE18C6" w:rsidRDefault="00AE18C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532</w:t>
      </w:r>
    </w:p>
    <w:p w:rsidR="00AE18C6" w:rsidRDefault="00AE18C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534</w:t>
      </w:r>
    </w:p>
    <w:p w:rsidR="00AE18C6" w:rsidRDefault="00AE18C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537</w:t>
      </w:r>
    </w:p>
    <w:p w:rsidR="00AE18C6" w:rsidRDefault="00AE18C6">
      <w:pPr>
        <w:pStyle w:val="TOC3"/>
        <w:rPr>
          <w:rFonts w:asciiTheme="minorHAnsi" w:eastAsiaTheme="minorEastAsia" w:hAnsiTheme="minorHAnsi" w:cstheme="minorBidi"/>
          <w:sz w:val="22"/>
          <w:szCs w:val="22"/>
        </w:rPr>
      </w:pPr>
      <w:r w:rsidRPr="00AE18C6">
        <w:t>8.16.3</w:t>
      </w:r>
      <w:r w:rsidRPr="00AE18C6">
        <w:rPr>
          <w:rFonts w:asciiTheme="minorHAnsi" w:eastAsiaTheme="minorEastAsia" w:hAnsiTheme="minorHAnsi" w:cstheme="minorBidi"/>
          <w:sz w:val="22"/>
          <w:szCs w:val="22"/>
        </w:rPr>
        <w:tab/>
      </w:r>
      <w:r w:rsidRPr="00431C0C">
        <w:rPr>
          <w:lang w:val="en-US"/>
        </w:rPr>
        <w:t>Requirements for UE category M2 with CE mode B</w:t>
      </w:r>
      <w:r>
        <w:tab/>
        <w:t>537</w:t>
      </w:r>
    </w:p>
    <w:p w:rsidR="00AE18C6" w:rsidRDefault="00AE18C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537</w:t>
      </w:r>
    </w:p>
    <w:p w:rsidR="00AE18C6" w:rsidRDefault="00AE18C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537</w:t>
      </w:r>
    </w:p>
    <w:p w:rsidR="00AE18C6" w:rsidRDefault="00AE18C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540</w:t>
      </w:r>
    </w:p>
    <w:p w:rsidR="00AE18C6" w:rsidRDefault="00AE18C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542</w:t>
      </w:r>
    </w:p>
    <w:p w:rsidR="00AE18C6" w:rsidRDefault="00AE18C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543</w:t>
      </w:r>
    </w:p>
    <w:p w:rsidR="00AE18C6" w:rsidRDefault="00AE18C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543</w:t>
      </w:r>
    </w:p>
    <w:p w:rsidR="00AE18C6" w:rsidRDefault="00AE18C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545</w:t>
      </w:r>
    </w:p>
    <w:p w:rsidR="00AE18C6" w:rsidRDefault="00AE18C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547</w:t>
      </w:r>
    </w:p>
    <w:p w:rsidR="00AE18C6" w:rsidRDefault="00AE18C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548</w:t>
      </w:r>
    </w:p>
    <w:p w:rsidR="00AE18C6" w:rsidRDefault="00AE18C6">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548</w:t>
      </w:r>
    </w:p>
    <w:p w:rsidR="00AE18C6" w:rsidRDefault="00AE18C6">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548</w:t>
      </w:r>
    </w:p>
    <w:p w:rsidR="00AE18C6" w:rsidRDefault="00AE18C6">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548</w:t>
      </w:r>
    </w:p>
    <w:p w:rsidR="00AE18C6" w:rsidRDefault="00AE18C6">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548</w:t>
      </w:r>
    </w:p>
    <w:p w:rsidR="00AE18C6" w:rsidRDefault="00AE18C6">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548</w:t>
      </w:r>
    </w:p>
    <w:p w:rsidR="00AE18C6" w:rsidRDefault="00AE18C6">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549</w:t>
      </w:r>
    </w:p>
    <w:p w:rsidR="00AE18C6" w:rsidRDefault="00AE18C6">
      <w:pPr>
        <w:pStyle w:val="TOC3"/>
        <w:rPr>
          <w:rFonts w:asciiTheme="minorHAnsi" w:eastAsiaTheme="minorEastAsia" w:hAnsiTheme="minorHAnsi" w:cstheme="minorBidi"/>
          <w:sz w:val="22"/>
          <w:szCs w:val="22"/>
        </w:rPr>
      </w:pPr>
      <w:r w:rsidRPr="00AE18C6">
        <w:t>8.17.3</w:t>
      </w:r>
      <w:r w:rsidRPr="00AE18C6">
        <w:rPr>
          <w:rFonts w:asciiTheme="minorHAnsi" w:eastAsiaTheme="minorEastAsia" w:hAnsiTheme="minorHAnsi"/>
          <w:sz w:val="22"/>
          <w:szCs w:val="22"/>
        </w:rPr>
        <w:tab/>
      </w:r>
      <w:r>
        <w:rPr>
          <w:lang w:eastAsia="sv-SE"/>
        </w:rPr>
        <w:t>E-UTRA Inter-frequency Measurements when Configured with E-UTRA-NR Dual Connectivity Operation</w:t>
      </w:r>
      <w:r>
        <w:tab/>
        <w:t>549</w:t>
      </w:r>
    </w:p>
    <w:p w:rsidR="00AE18C6" w:rsidRDefault="00AE18C6">
      <w:pPr>
        <w:pStyle w:val="TOC4"/>
        <w:rPr>
          <w:rFonts w:asciiTheme="minorHAnsi" w:eastAsiaTheme="minorEastAsia" w:hAnsiTheme="minorHAnsi" w:cstheme="minorBidi"/>
          <w:sz w:val="22"/>
          <w:szCs w:val="22"/>
        </w:rPr>
      </w:pPr>
      <w:r w:rsidRPr="00AE18C6">
        <w:t>8.17.3.1</w:t>
      </w:r>
      <w:r w:rsidRPr="00AE18C6">
        <w:rPr>
          <w:rFonts w:asciiTheme="minorHAnsi" w:eastAsiaTheme="minorEastAsia" w:hAnsiTheme="minorHAnsi"/>
          <w:sz w:val="22"/>
          <w:szCs w:val="22"/>
        </w:rPr>
        <w:tab/>
      </w:r>
      <w:r>
        <w:t>Introduction</w:t>
      </w:r>
      <w:r>
        <w:tab/>
        <w:t>549</w:t>
      </w:r>
    </w:p>
    <w:p w:rsidR="00AE18C6" w:rsidRDefault="00AE18C6">
      <w:pPr>
        <w:pStyle w:val="TOC4"/>
        <w:rPr>
          <w:rFonts w:asciiTheme="minorHAnsi" w:eastAsiaTheme="minorEastAsia" w:hAnsiTheme="minorHAnsi" w:cstheme="minorBidi"/>
          <w:sz w:val="22"/>
          <w:szCs w:val="22"/>
        </w:rPr>
      </w:pPr>
      <w:r w:rsidRPr="00AE18C6">
        <w:t>8.17.3.2</w:t>
      </w:r>
      <w:r w:rsidRPr="00AE18C6">
        <w:rPr>
          <w:rFonts w:asciiTheme="minorHAnsi" w:eastAsiaTheme="minorEastAsia" w:hAnsiTheme="minorHAnsi"/>
          <w:sz w:val="22"/>
          <w:szCs w:val="22"/>
        </w:rPr>
        <w:tab/>
      </w:r>
      <w:r>
        <w:t>E-UTRAN FDD inter frequency measurements</w:t>
      </w:r>
      <w:r>
        <w:tab/>
        <w:t>550</w:t>
      </w:r>
    </w:p>
    <w:p w:rsidR="00AE18C6" w:rsidRDefault="00AE18C6">
      <w:pPr>
        <w:pStyle w:val="TOC5"/>
        <w:rPr>
          <w:rFonts w:asciiTheme="minorHAnsi" w:eastAsiaTheme="minorEastAsia" w:hAnsiTheme="minorHAnsi" w:cstheme="minorBidi"/>
          <w:sz w:val="22"/>
          <w:szCs w:val="22"/>
        </w:rPr>
      </w:pPr>
      <w:r w:rsidRPr="00AE18C6">
        <w:t>8.17.3.2.1</w:t>
      </w:r>
      <w:r w:rsidRPr="00AE18C6">
        <w:rPr>
          <w:rFonts w:asciiTheme="minorHAnsi" w:eastAsiaTheme="minorEastAsia" w:hAnsiTheme="minorHAnsi"/>
          <w:sz w:val="22"/>
          <w:szCs w:val="22"/>
        </w:rPr>
        <w:tab/>
      </w:r>
      <w:r>
        <w:t>E-UTRAN FDD inter frequency measurements when no DRX is used</w:t>
      </w:r>
      <w:r>
        <w:tab/>
        <w:t>550</w:t>
      </w:r>
    </w:p>
    <w:p w:rsidR="00AE18C6" w:rsidRDefault="00AE18C6">
      <w:pPr>
        <w:pStyle w:val="TOC5"/>
        <w:rPr>
          <w:rFonts w:asciiTheme="minorHAnsi" w:eastAsiaTheme="minorEastAsia" w:hAnsiTheme="minorHAnsi" w:cstheme="minorBidi"/>
          <w:sz w:val="22"/>
          <w:szCs w:val="22"/>
        </w:rPr>
      </w:pPr>
      <w:r w:rsidRPr="00AE18C6">
        <w:t>8.17.3.2.2</w:t>
      </w:r>
      <w:r w:rsidRPr="00AE18C6">
        <w:rPr>
          <w:rFonts w:asciiTheme="minorHAnsi" w:eastAsiaTheme="minorEastAsia" w:hAnsiTheme="minorHAnsi"/>
          <w:sz w:val="22"/>
          <w:szCs w:val="22"/>
        </w:rPr>
        <w:tab/>
      </w:r>
      <w:r>
        <w:t>E-UTRAN FDD inter frequency measurements when DRX is used</w:t>
      </w:r>
      <w:r>
        <w:tab/>
        <w:t>551</w:t>
      </w:r>
    </w:p>
    <w:p w:rsidR="00AE18C6" w:rsidRDefault="00AE18C6">
      <w:pPr>
        <w:pStyle w:val="TOC4"/>
        <w:rPr>
          <w:rFonts w:asciiTheme="minorHAnsi" w:eastAsiaTheme="minorEastAsia" w:hAnsiTheme="minorHAnsi" w:cstheme="minorBidi"/>
          <w:sz w:val="22"/>
          <w:szCs w:val="22"/>
        </w:rPr>
      </w:pPr>
      <w:r w:rsidRPr="00AE18C6">
        <w:t>8.17.3.3</w:t>
      </w:r>
      <w:r w:rsidRPr="00AE18C6">
        <w:rPr>
          <w:rFonts w:asciiTheme="minorHAnsi" w:eastAsiaTheme="minorEastAsia" w:hAnsiTheme="minorHAnsi"/>
          <w:sz w:val="22"/>
          <w:szCs w:val="22"/>
        </w:rPr>
        <w:tab/>
      </w:r>
      <w:r>
        <w:t>E-UTRAN TDD inter frequency measurements</w:t>
      </w:r>
      <w:r>
        <w:tab/>
        <w:t>553</w:t>
      </w:r>
    </w:p>
    <w:p w:rsidR="00AE18C6" w:rsidRDefault="00AE18C6">
      <w:pPr>
        <w:pStyle w:val="TOC5"/>
        <w:rPr>
          <w:rFonts w:asciiTheme="minorHAnsi" w:eastAsiaTheme="minorEastAsia" w:hAnsiTheme="minorHAnsi" w:cstheme="minorBidi"/>
          <w:sz w:val="22"/>
          <w:szCs w:val="22"/>
        </w:rPr>
      </w:pPr>
      <w:r w:rsidRPr="00AE18C6">
        <w:t>8.17.3.3.1</w:t>
      </w:r>
      <w:r w:rsidRPr="00AE18C6">
        <w:rPr>
          <w:rFonts w:asciiTheme="minorHAnsi" w:eastAsiaTheme="minorEastAsia" w:hAnsiTheme="minorHAnsi"/>
          <w:sz w:val="22"/>
          <w:szCs w:val="22"/>
        </w:rPr>
        <w:tab/>
      </w:r>
      <w:r>
        <w:t>E-UTRAN TDD inter frequency measurements when no DRX is used</w:t>
      </w:r>
      <w:r>
        <w:tab/>
        <w:t>553</w:t>
      </w:r>
    </w:p>
    <w:p w:rsidR="00AE18C6" w:rsidRDefault="00AE18C6">
      <w:pPr>
        <w:pStyle w:val="TOC5"/>
        <w:rPr>
          <w:rFonts w:asciiTheme="minorHAnsi" w:eastAsiaTheme="minorEastAsia" w:hAnsiTheme="minorHAnsi" w:cstheme="minorBidi"/>
          <w:sz w:val="22"/>
          <w:szCs w:val="22"/>
        </w:rPr>
      </w:pPr>
      <w:r w:rsidRPr="00AE18C6">
        <w:t>8.17.3.3.2</w:t>
      </w:r>
      <w:r w:rsidRPr="00AE18C6">
        <w:rPr>
          <w:rFonts w:asciiTheme="minorHAnsi" w:eastAsiaTheme="minorEastAsia" w:hAnsiTheme="minorHAnsi"/>
          <w:sz w:val="22"/>
          <w:szCs w:val="22"/>
        </w:rPr>
        <w:tab/>
      </w:r>
      <w:r>
        <w:t>E-UTRAN TDD inter frequency measurements when DRX is used</w:t>
      </w:r>
      <w:r>
        <w:tab/>
        <w:t>555</w:t>
      </w:r>
    </w:p>
    <w:p w:rsidR="00AE18C6" w:rsidRDefault="00AE18C6">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557</w:t>
      </w:r>
    </w:p>
    <w:p w:rsidR="00AE18C6" w:rsidRDefault="00AE18C6">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557</w:t>
      </w:r>
    </w:p>
    <w:p w:rsidR="00AE18C6" w:rsidRDefault="00AE18C6">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431C0C">
        <w:rPr>
          <w:rFonts w:eastAsia="Calibri"/>
        </w:rPr>
        <w:t>NR I</w:t>
      </w:r>
      <w:r>
        <w:t>nter-RAT cell identification</w:t>
      </w:r>
      <w:r>
        <w:tab/>
        <w:t>557</w:t>
      </w:r>
    </w:p>
    <w:p w:rsidR="00AE18C6" w:rsidRDefault="00AE18C6">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431C0C">
        <w:rPr>
          <w:rFonts w:eastAsia="Calibri"/>
        </w:rPr>
        <w:t>NR I</w:t>
      </w:r>
      <w:r>
        <w:t>nter-RAT measurement</w:t>
      </w:r>
      <w:r>
        <w:tab/>
        <w:t>557</w:t>
      </w:r>
    </w:p>
    <w:p w:rsidR="00AE18C6" w:rsidRDefault="00AE18C6">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431C0C">
        <w:rPr>
          <w:rFonts w:eastAsia="Calibri"/>
        </w:rPr>
        <w:t>NR I</w:t>
      </w:r>
      <w:r>
        <w:t>nter-RAT measurement reporting</w:t>
      </w:r>
      <w:r>
        <w:tab/>
        <w:t>557</w:t>
      </w:r>
    </w:p>
    <w:p w:rsidR="00AE18C6" w:rsidRDefault="00AE18C6">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558</w:t>
      </w:r>
    </w:p>
    <w:p w:rsidR="00AE18C6" w:rsidRDefault="00AE18C6">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558</w:t>
      </w:r>
    </w:p>
    <w:p w:rsidR="00AE18C6" w:rsidRDefault="00AE18C6">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558</w:t>
      </w:r>
    </w:p>
    <w:p w:rsidR="00AE18C6" w:rsidRDefault="00AE18C6">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558</w:t>
      </w:r>
    </w:p>
    <w:p w:rsidR="00AE18C6" w:rsidRDefault="00AE18C6">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558</w:t>
      </w:r>
    </w:p>
    <w:p w:rsidR="00AE18C6" w:rsidRDefault="00AE18C6">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558</w:t>
      </w:r>
    </w:p>
    <w:p w:rsidR="00AE18C6" w:rsidRDefault="00AE18C6">
      <w:pPr>
        <w:pStyle w:val="TOC5"/>
        <w:rPr>
          <w:rFonts w:asciiTheme="minorHAnsi" w:eastAsiaTheme="minorEastAsia" w:hAnsiTheme="minorHAnsi" w:cstheme="minorBidi"/>
          <w:sz w:val="22"/>
          <w:szCs w:val="22"/>
        </w:rPr>
      </w:pPr>
      <w:r w:rsidRPr="00AE18C6">
        <w:t>8.17.5.2.3</w:t>
      </w:r>
      <w:r w:rsidRPr="00AE18C6">
        <w:rPr>
          <w:rFonts w:asciiTheme="minorHAnsi" w:eastAsiaTheme="minorEastAsia" w:hAnsiTheme="minorHAnsi"/>
          <w:sz w:val="22"/>
          <w:szCs w:val="22"/>
        </w:rPr>
        <w:tab/>
      </w:r>
      <w:r>
        <w:t>UE UTRA FDD CPICH measurement capability</w:t>
      </w:r>
      <w:r>
        <w:tab/>
        <w:t>559</w:t>
      </w:r>
    </w:p>
    <w:p w:rsidR="00AE18C6" w:rsidRDefault="00AE18C6">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559</w:t>
      </w:r>
    </w:p>
    <w:p w:rsidR="00AE18C6" w:rsidRDefault="00AE18C6">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559</w:t>
      </w:r>
    </w:p>
    <w:p w:rsidR="00AE18C6" w:rsidRDefault="00AE18C6">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560</w:t>
      </w:r>
    </w:p>
    <w:p w:rsidR="00AE18C6" w:rsidRDefault="00AE18C6">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560</w:t>
      </w:r>
    </w:p>
    <w:p w:rsidR="00AE18C6" w:rsidRDefault="00AE18C6">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561</w:t>
      </w:r>
    </w:p>
    <w:p w:rsidR="00AE18C6" w:rsidRDefault="00AE18C6">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561</w:t>
      </w:r>
    </w:p>
    <w:p w:rsidR="00AE18C6" w:rsidRDefault="00AE18C6">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561</w:t>
      </w:r>
    </w:p>
    <w:p w:rsidR="00AE18C6" w:rsidRDefault="00AE18C6">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562</w:t>
      </w:r>
    </w:p>
    <w:p w:rsidR="00AE18C6" w:rsidRDefault="00AE18C6">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562</w:t>
      </w:r>
    </w:p>
    <w:p w:rsidR="00AE18C6" w:rsidRDefault="00AE18C6">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562</w:t>
      </w:r>
    </w:p>
    <w:p w:rsidR="00AE18C6" w:rsidRDefault="00AE18C6">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562</w:t>
      </w:r>
    </w:p>
    <w:p w:rsidR="00AE18C6" w:rsidRDefault="00AE18C6">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562</w:t>
      </w:r>
    </w:p>
    <w:p w:rsidR="00AE18C6" w:rsidRDefault="00AE18C6">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562</w:t>
      </w:r>
    </w:p>
    <w:p w:rsidR="00AE18C6" w:rsidRDefault="00AE18C6">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563</w:t>
      </w:r>
    </w:p>
    <w:p w:rsidR="00AE18C6" w:rsidRDefault="00AE18C6">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564</w:t>
      </w:r>
    </w:p>
    <w:p w:rsidR="00AE18C6" w:rsidRDefault="00AE18C6">
      <w:pPr>
        <w:pStyle w:val="TOC3"/>
        <w:rPr>
          <w:rFonts w:asciiTheme="minorHAnsi" w:eastAsiaTheme="minorEastAsia" w:hAnsiTheme="minorHAnsi" w:cstheme="minorBidi"/>
          <w:sz w:val="22"/>
          <w:szCs w:val="22"/>
        </w:rPr>
      </w:pPr>
      <w:r>
        <w:lastRenderedPageBreak/>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564</w:t>
      </w:r>
    </w:p>
    <w:p w:rsidR="00AE18C6" w:rsidRDefault="00AE18C6">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564</w:t>
      </w:r>
    </w:p>
    <w:p w:rsidR="00AE18C6" w:rsidRDefault="00AE18C6">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564</w:t>
      </w:r>
    </w:p>
    <w:p w:rsidR="00AE18C6" w:rsidRDefault="00AE18C6">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564</w:t>
      </w:r>
    </w:p>
    <w:p w:rsidR="00AE18C6" w:rsidRDefault="00AE18C6">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564</w:t>
      </w:r>
    </w:p>
    <w:p w:rsidR="00AE18C6" w:rsidRDefault="00AE18C6">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564</w:t>
      </w:r>
    </w:p>
    <w:p w:rsidR="00AE18C6" w:rsidRDefault="00AE18C6">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565</w:t>
      </w:r>
    </w:p>
    <w:p w:rsidR="00AE18C6" w:rsidRDefault="00AE18C6">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565</w:t>
      </w:r>
    </w:p>
    <w:p w:rsidR="00AE18C6" w:rsidRDefault="00AE18C6">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565</w:t>
      </w:r>
    </w:p>
    <w:p w:rsidR="00AE18C6" w:rsidRDefault="00AE18C6">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566</w:t>
      </w:r>
    </w:p>
    <w:p w:rsidR="00AE18C6" w:rsidRDefault="00AE18C6">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567</w:t>
      </w:r>
    </w:p>
    <w:p w:rsidR="00AE18C6" w:rsidRDefault="00AE18C6">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567</w:t>
      </w:r>
    </w:p>
    <w:p w:rsidR="00AE18C6" w:rsidRDefault="00AE18C6">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567</w:t>
      </w:r>
    </w:p>
    <w:p w:rsidR="00AE18C6" w:rsidRDefault="00AE18C6">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567</w:t>
      </w:r>
    </w:p>
    <w:p w:rsidR="00AE18C6" w:rsidRDefault="00AE18C6">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567</w:t>
      </w:r>
    </w:p>
    <w:p w:rsidR="00AE18C6" w:rsidRDefault="00AE18C6">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567</w:t>
      </w:r>
    </w:p>
    <w:p w:rsidR="00AE18C6" w:rsidRDefault="00AE18C6">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568</w:t>
      </w:r>
    </w:p>
    <w:p w:rsidR="00AE18C6" w:rsidRDefault="00AE18C6">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568</w:t>
      </w:r>
    </w:p>
    <w:p w:rsidR="00AE18C6" w:rsidRDefault="00AE18C6">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568</w:t>
      </w:r>
    </w:p>
    <w:p w:rsidR="00AE18C6" w:rsidRDefault="00AE18C6">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569</w:t>
      </w:r>
    </w:p>
    <w:p w:rsidR="00AE18C6" w:rsidRDefault="00AE18C6">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569</w:t>
      </w:r>
    </w:p>
    <w:p w:rsidR="00AE18C6" w:rsidRDefault="00AE18C6">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569</w:t>
      </w:r>
    </w:p>
    <w:p w:rsidR="00AE18C6" w:rsidRDefault="00AE18C6">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569</w:t>
      </w:r>
    </w:p>
    <w:p w:rsidR="00AE18C6" w:rsidRDefault="00AE18C6">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569</w:t>
      </w:r>
    </w:p>
    <w:p w:rsidR="00AE18C6" w:rsidRDefault="00AE18C6">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569</w:t>
      </w:r>
    </w:p>
    <w:p w:rsidR="00AE18C6" w:rsidRDefault="00AE18C6">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570</w:t>
      </w:r>
    </w:p>
    <w:p w:rsidR="00AE18C6" w:rsidRDefault="00AE18C6">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571</w:t>
      </w:r>
    </w:p>
    <w:p w:rsidR="00AE18C6" w:rsidRDefault="00AE18C6">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572</w:t>
      </w:r>
    </w:p>
    <w:p w:rsidR="00AE18C6" w:rsidRDefault="00AE18C6">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572</w:t>
      </w:r>
    </w:p>
    <w:p w:rsidR="00AE18C6" w:rsidRDefault="00AE18C6">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572</w:t>
      </w:r>
    </w:p>
    <w:p w:rsidR="00AE18C6" w:rsidRDefault="00AE18C6">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572</w:t>
      </w:r>
    </w:p>
    <w:p w:rsidR="00AE18C6" w:rsidRDefault="00AE18C6">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572</w:t>
      </w:r>
    </w:p>
    <w:p w:rsidR="00AE18C6" w:rsidRDefault="00AE18C6">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573</w:t>
      </w:r>
    </w:p>
    <w:p w:rsidR="00AE18C6" w:rsidRDefault="00AE18C6">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574</w:t>
      </w:r>
    </w:p>
    <w:p w:rsidR="00AE18C6" w:rsidRDefault="00AE18C6">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574</w:t>
      </w:r>
    </w:p>
    <w:p w:rsidR="00AE18C6" w:rsidRDefault="00AE18C6">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574</w:t>
      </w:r>
    </w:p>
    <w:p w:rsidR="00AE18C6" w:rsidRDefault="00AE18C6">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574</w:t>
      </w:r>
    </w:p>
    <w:p w:rsidR="00AE18C6" w:rsidRDefault="00AE18C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575</w:t>
      </w:r>
    </w:p>
    <w:p w:rsidR="00AE18C6" w:rsidRDefault="00AE18C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575</w:t>
      </w:r>
    </w:p>
    <w:p w:rsidR="00AE18C6" w:rsidRDefault="00AE18C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575</w:t>
      </w:r>
    </w:p>
    <w:p w:rsidR="00AE18C6" w:rsidRDefault="00AE18C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575</w:t>
      </w:r>
    </w:p>
    <w:p w:rsidR="00AE18C6" w:rsidRDefault="00AE18C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575</w:t>
      </w:r>
    </w:p>
    <w:p w:rsidR="00AE18C6" w:rsidRDefault="00AE18C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576</w:t>
      </w:r>
    </w:p>
    <w:p w:rsidR="00AE18C6" w:rsidRDefault="00AE18C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577</w:t>
      </w:r>
    </w:p>
    <w:p w:rsidR="00AE18C6" w:rsidRDefault="00AE18C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577</w:t>
      </w:r>
    </w:p>
    <w:p w:rsidR="00AE18C6" w:rsidRDefault="00AE18C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578</w:t>
      </w:r>
    </w:p>
    <w:p w:rsidR="00AE18C6" w:rsidRDefault="00AE18C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579</w:t>
      </w:r>
    </w:p>
    <w:p w:rsidR="00AE18C6" w:rsidRDefault="00AE18C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580</w:t>
      </w:r>
    </w:p>
    <w:p w:rsidR="00AE18C6" w:rsidRDefault="00AE18C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581</w:t>
      </w:r>
    </w:p>
    <w:p w:rsidR="00AE18C6" w:rsidRDefault="00AE18C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582</w:t>
      </w:r>
    </w:p>
    <w:p w:rsidR="00AE18C6" w:rsidRDefault="00AE18C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582</w:t>
      </w:r>
    </w:p>
    <w:p w:rsidR="00AE18C6" w:rsidRDefault="00AE18C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582</w:t>
      </w:r>
    </w:p>
    <w:p w:rsidR="00AE18C6" w:rsidRDefault="00AE18C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583</w:t>
      </w:r>
    </w:p>
    <w:p w:rsidR="00AE18C6" w:rsidRDefault="00AE18C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583</w:t>
      </w:r>
    </w:p>
    <w:p w:rsidR="00AE18C6" w:rsidRDefault="00AE18C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584</w:t>
      </w:r>
    </w:p>
    <w:p w:rsidR="00AE18C6" w:rsidRDefault="00AE18C6">
      <w:pPr>
        <w:pStyle w:val="TOC4"/>
        <w:rPr>
          <w:rFonts w:asciiTheme="minorHAnsi" w:eastAsiaTheme="minorEastAsia" w:hAnsiTheme="minorHAnsi" w:cstheme="minorBidi"/>
          <w:sz w:val="22"/>
          <w:szCs w:val="22"/>
        </w:rPr>
      </w:pPr>
      <w:r>
        <w:lastRenderedPageBreak/>
        <w:t>9.1.3.3</w:t>
      </w:r>
      <w:r>
        <w:rPr>
          <w:rFonts w:asciiTheme="minorHAnsi" w:eastAsiaTheme="minorEastAsia" w:hAnsiTheme="minorHAnsi" w:cstheme="minorBidi"/>
          <w:sz w:val="22"/>
          <w:szCs w:val="22"/>
        </w:rPr>
        <w:tab/>
      </w:r>
      <w:r>
        <w:t>Absolute RSRP Accuracy for UE Category 1bis</w:t>
      </w:r>
      <w:r>
        <w:tab/>
        <w:t>584</w:t>
      </w:r>
    </w:p>
    <w:p w:rsidR="00AE18C6" w:rsidRDefault="00AE18C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585</w:t>
      </w:r>
    </w:p>
    <w:p w:rsidR="00AE18C6" w:rsidRDefault="00AE18C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586</w:t>
      </w:r>
    </w:p>
    <w:p w:rsidR="00AE18C6" w:rsidRDefault="00AE18C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586</w:t>
      </w:r>
    </w:p>
    <w:p w:rsidR="00AE18C6" w:rsidRDefault="00AE18C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586</w:t>
      </w:r>
    </w:p>
    <w:p w:rsidR="00AE18C6" w:rsidRDefault="00AE18C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587</w:t>
      </w:r>
    </w:p>
    <w:p w:rsidR="00AE18C6" w:rsidRDefault="00AE18C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587</w:t>
      </w:r>
    </w:p>
    <w:p w:rsidR="00AE18C6" w:rsidRDefault="00AE18C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587</w:t>
      </w:r>
    </w:p>
    <w:p w:rsidR="00AE18C6" w:rsidRDefault="00AE18C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588</w:t>
      </w:r>
    </w:p>
    <w:p w:rsidR="00AE18C6" w:rsidRDefault="00AE18C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589</w:t>
      </w:r>
    </w:p>
    <w:p w:rsidR="00AE18C6" w:rsidRDefault="00AE18C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590</w:t>
      </w:r>
    </w:p>
    <w:p w:rsidR="00AE18C6" w:rsidRDefault="00AE18C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591</w:t>
      </w:r>
    </w:p>
    <w:p w:rsidR="00AE18C6" w:rsidRDefault="00AE18C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592</w:t>
      </w:r>
    </w:p>
    <w:p w:rsidR="00AE18C6" w:rsidRDefault="00AE18C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592</w:t>
      </w:r>
    </w:p>
    <w:p w:rsidR="00AE18C6" w:rsidRDefault="00AE18C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592</w:t>
      </w:r>
    </w:p>
    <w:p w:rsidR="00AE18C6" w:rsidRDefault="00AE18C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592</w:t>
      </w:r>
    </w:p>
    <w:p w:rsidR="00AE18C6" w:rsidRDefault="00AE18C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593</w:t>
      </w:r>
    </w:p>
    <w:p w:rsidR="00AE18C6" w:rsidRDefault="00AE18C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594</w:t>
      </w:r>
    </w:p>
    <w:p w:rsidR="00AE18C6" w:rsidRDefault="00AE18C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594</w:t>
      </w:r>
    </w:p>
    <w:p w:rsidR="00AE18C6" w:rsidRDefault="00AE18C6">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595</w:t>
      </w:r>
    </w:p>
    <w:p w:rsidR="00AE18C6" w:rsidRDefault="00AE18C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596</w:t>
      </w:r>
    </w:p>
    <w:p w:rsidR="00AE18C6" w:rsidRDefault="00AE18C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596</w:t>
      </w:r>
    </w:p>
    <w:p w:rsidR="00AE18C6" w:rsidRDefault="00AE18C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596</w:t>
      </w:r>
    </w:p>
    <w:p w:rsidR="00AE18C6" w:rsidRDefault="00AE18C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597</w:t>
      </w:r>
    </w:p>
    <w:p w:rsidR="00AE18C6" w:rsidRDefault="00AE18C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598</w:t>
      </w:r>
    </w:p>
    <w:p w:rsidR="00AE18C6" w:rsidRDefault="00AE18C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598</w:t>
      </w:r>
    </w:p>
    <w:p w:rsidR="00AE18C6" w:rsidRDefault="00AE18C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598</w:t>
      </w:r>
    </w:p>
    <w:p w:rsidR="00AE18C6" w:rsidRDefault="00AE18C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598</w:t>
      </w:r>
    </w:p>
    <w:p w:rsidR="00AE18C6" w:rsidRDefault="00AE18C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599</w:t>
      </w:r>
    </w:p>
    <w:p w:rsidR="00AE18C6" w:rsidRDefault="00AE18C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599</w:t>
      </w:r>
    </w:p>
    <w:p w:rsidR="00AE18C6" w:rsidRDefault="00AE18C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599</w:t>
      </w:r>
    </w:p>
    <w:p w:rsidR="00AE18C6" w:rsidRDefault="00AE18C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599</w:t>
      </w:r>
    </w:p>
    <w:p w:rsidR="00AE18C6" w:rsidRDefault="00AE18C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600</w:t>
      </w:r>
    </w:p>
    <w:p w:rsidR="00AE18C6" w:rsidRDefault="00AE18C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600</w:t>
      </w:r>
    </w:p>
    <w:p w:rsidR="00AE18C6" w:rsidRDefault="00AE18C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601</w:t>
      </w:r>
    </w:p>
    <w:p w:rsidR="00AE18C6" w:rsidRDefault="00AE18C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602</w:t>
      </w:r>
    </w:p>
    <w:p w:rsidR="00AE18C6" w:rsidRDefault="00AE18C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602</w:t>
      </w:r>
    </w:p>
    <w:p w:rsidR="00AE18C6" w:rsidRDefault="00AE18C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604</w:t>
      </w:r>
    </w:p>
    <w:p w:rsidR="00AE18C6" w:rsidRDefault="00AE18C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605</w:t>
      </w:r>
    </w:p>
    <w:p w:rsidR="00AE18C6" w:rsidRDefault="00AE18C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606</w:t>
      </w:r>
    </w:p>
    <w:p w:rsidR="00AE18C6" w:rsidRDefault="00AE18C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606</w:t>
      </w:r>
    </w:p>
    <w:p w:rsidR="00AE18C6" w:rsidRDefault="00AE18C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607</w:t>
      </w:r>
    </w:p>
    <w:p w:rsidR="00AE18C6" w:rsidRDefault="00AE18C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608</w:t>
      </w:r>
    </w:p>
    <w:p w:rsidR="00AE18C6" w:rsidRDefault="00AE18C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609</w:t>
      </w:r>
    </w:p>
    <w:p w:rsidR="00AE18C6" w:rsidRDefault="00AE18C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609</w:t>
      </w:r>
    </w:p>
    <w:p w:rsidR="00AE18C6" w:rsidRDefault="00AE18C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609</w:t>
      </w:r>
    </w:p>
    <w:p w:rsidR="00AE18C6" w:rsidRDefault="00AE18C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609</w:t>
      </w:r>
    </w:p>
    <w:p w:rsidR="00AE18C6" w:rsidRDefault="00AE18C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609</w:t>
      </w:r>
    </w:p>
    <w:p w:rsidR="00AE18C6" w:rsidRDefault="00AE18C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610</w:t>
      </w:r>
    </w:p>
    <w:p w:rsidR="00AE18C6" w:rsidRDefault="00AE18C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610</w:t>
      </w:r>
    </w:p>
    <w:p w:rsidR="00AE18C6" w:rsidRDefault="00AE18C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610</w:t>
      </w:r>
    </w:p>
    <w:p w:rsidR="00AE18C6" w:rsidRDefault="00AE18C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611</w:t>
      </w:r>
    </w:p>
    <w:p w:rsidR="00AE18C6" w:rsidRDefault="00AE18C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612</w:t>
      </w:r>
    </w:p>
    <w:p w:rsidR="00AE18C6" w:rsidRDefault="00AE18C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612</w:t>
      </w:r>
    </w:p>
    <w:p w:rsidR="00AE18C6" w:rsidRDefault="00AE18C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612</w:t>
      </w:r>
    </w:p>
    <w:p w:rsidR="00AE18C6" w:rsidRDefault="00AE18C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612</w:t>
      </w:r>
    </w:p>
    <w:p w:rsidR="00AE18C6" w:rsidRDefault="00AE18C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612</w:t>
      </w:r>
    </w:p>
    <w:p w:rsidR="00AE18C6" w:rsidRDefault="00AE18C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612</w:t>
      </w:r>
    </w:p>
    <w:p w:rsidR="00AE18C6" w:rsidRDefault="00AE18C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613</w:t>
      </w:r>
    </w:p>
    <w:p w:rsidR="00AE18C6" w:rsidRDefault="00AE18C6">
      <w:pPr>
        <w:pStyle w:val="TOC5"/>
        <w:rPr>
          <w:rFonts w:asciiTheme="minorHAnsi" w:eastAsiaTheme="minorEastAsia" w:hAnsiTheme="minorHAnsi" w:cstheme="minorBidi"/>
          <w:sz w:val="22"/>
          <w:szCs w:val="22"/>
        </w:rPr>
      </w:pPr>
      <w:r>
        <w:lastRenderedPageBreak/>
        <w:t>9.1.14.3.2</w:t>
      </w:r>
      <w:r>
        <w:rPr>
          <w:rFonts w:asciiTheme="minorHAnsi" w:eastAsiaTheme="minorEastAsia" w:hAnsiTheme="minorHAnsi" w:cstheme="minorBidi"/>
          <w:sz w:val="22"/>
          <w:szCs w:val="22"/>
        </w:rPr>
        <w:tab/>
      </w:r>
      <w:r>
        <w:t>Inter-frequency CSI-RSRP measurements</w:t>
      </w:r>
      <w:r>
        <w:tab/>
        <w:t>614</w:t>
      </w:r>
    </w:p>
    <w:p w:rsidR="00AE18C6" w:rsidRDefault="00AE18C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614</w:t>
      </w:r>
    </w:p>
    <w:p w:rsidR="00AE18C6" w:rsidRDefault="00AE18C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615</w:t>
      </w:r>
    </w:p>
    <w:p w:rsidR="00AE18C6" w:rsidRDefault="00AE18C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616</w:t>
      </w:r>
    </w:p>
    <w:p w:rsidR="00AE18C6" w:rsidRDefault="00AE18C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616</w:t>
      </w:r>
    </w:p>
    <w:p w:rsidR="00AE18C6" w:rsidRDefault="00AE18C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616</w:t>
      </w:r>
    </w:p>
    <w:p w:rsidR="00AE18C6" w:rsidRDefault="00AE18C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616</w:t>
      </w:r>
    </w:p>
    <w:p w:rsidR="00AE18C6" w:rsidRDefault="00AE18C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616</w:t>
      </w:r>
    </w:p>
    <w:p w:rsidR="00AE18C6" w:rsidRDefault="00AE18C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616</w:t>
      </w:r>
    </w:p>
    <w:p w:rsidR="00AE18C6" w:rsidRDefault="00AE18C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617</w:t>
      </w:r>
    </w:p>
    <w:p w:rsidR="00AE18C6" w:rsidRDefault="00AE18C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617</w:t>
      </w:r>
    </w:p>
    <w:p w:rsidR="00AE18C6" w:rsidRDefault="00AE18C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617</w:t>
      </w:r>
    </w:p>
    <w:p w:rsidR="00AE18C6" w:rsidRDefault="00AE18C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617</w:t>
      </w:r>
    </w:p>
    <w:p w:rsidR="00AE18C6" w:rsidRDefault="00AE18C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617</w:t>
      </w:r>
    </w:p>
    <w:p w:rsidR="00AE18C6" w:rsidRDefault="00AE18C6">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617</w:t>
      </w:r>
    </w:p>
    <w:p w:rsidR="00AE18C6" w:rsidRDefault="00AE18C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617</w:t>
      </w:r>
    </w:p>
    <w:p w:rsidR="00AE18C6" w:rsidRDefault="00AE18C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617</w:t>
      </w:r>
    </w:p>
    <w:p w:rsidR="00AE18C6" w:rsidRDefault="00AE18C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618</w:t>
      </w:r>
    </w:p>
    <w:p w:rsidR="00AE18C6" w:rsidRDefault="00AE18C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618</w:t>
      </w:r>
    </w:p>
    <w:p w:rsidR="00AE18C6" w:rsidRDefault="00AE18C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618</w:t>
      </w:r>
    </w:p>
    <w:p w:rsidR="00AE18C6" w:rsidRDefault="00AE18C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618</w:t>
      </w:r>
    </w:p>
    <w:p w:rsidR="00AE18C6" w:rsidRDefault="00AE18C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619</w:t>
      </w:r>
    </w:p>
    <w:p w:rsidR="00AE18C6" w:rsidRDefault="00AE18C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619</w:t>
      </w:r>
    </w:p>
    <w:p w:rsidR="00AE18C6" w:rsidRDefault="00AE18C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620</w:t>
      </w:r>
    </w:p>
    <w:p w:rsidR="00AE18C6" w:rsidRDefault="00AE18C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620</w:t>
      </w:r>
    </w:p>
    <w:p w:rsidR="00AE18C6" w:rsidRDefault="00AE18C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620</w:t>
      </w:r>
    </w:p>
    <w:p w:rsidR="00AE18C6" w:rsidRDefault="00AE18C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620</w:t>
      </w:r>
    </w:p>
    <w:p w:rsidR="00AE18C6" w:rsidRDefault="00AE18C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620</w:t>
      </w:r>
    </w:p>
    <w:p w:rsidR="00AE18C6" w:rsidRDefault="00AE18C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620</w:t>
      </w:r>
    </w:p>
    <w:p w:rsidR="00AE18C6" w:rsidRDefault="00AE18C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621</w:t>
      </w:r>
    </w:p>
    <w:p w:rsidR="00AE18C6" w:rsidRDefault="00AE18C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621</w:t>
      </w:r>
    </w:p>
    <w:p w:rsidR="00AE18C6" w:rsidRDefault="00AE18C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622</w:t>
      </w:r>
    </w:p>
    <w:p w:rsidR="00AE18C6" w:rsidRDefault="00AE18C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622</w:t>
      </w:r>
    </w:p>
    <w:p w:rsidR="00AE18C6" w:rsidRDefault="00AE18C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622</w:t>
      </w:r>
    </w:p>
    <w:p w:rsidR="00AE18C6" w:rsidRDefault="00AE18C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623</w:t>
      </w:r>
    </w:p>
    <w:p w:rsidR="00AE18C6" w:rsidRDefault="00AE18C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623</w:t>
      </w:r>
    </w:p>
    <w:p w:rsidR="00AE18C6" w:rsidRDefault="00AE18C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624</w:t>
      </w:r>
    </w:p>
    <w:p w:rsidR="00AE18C6" w:rsidRDefault="00AE18C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624</w:t>
      </w:r>
    </w:p>
    <w:p w:rsidR="00AE18C6" w:rsidRDefault="00AE18C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624</w:t>
      </w:r>
    </w:p>
    <w:p w:rsidR="00AE18C6" w:rsidRDefault="00AE18C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624</w:t>
      </w:r>
    </w:p>
    <w:p w:rsidR="00AE18C6" w:rsidRDefault="00AE18C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625</w:t>
      </w:r>
    </w:p>
    <w:p w:rsidR="00AE18C6" w:rsidRDefault="00AE18C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625</w:t>
      </w:r>
    </w:p>
    <w:p w:rsidR="00AE18C6" w:rsidRDefault="00AE18C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626</w:t>
      </w:r>
    </w:p>
    <w:p w:rsidR="00AE18C6" w:rsidRDefault="00AE18C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626</w:t>
      </w:r>
    </w:p>
    <w:p w:rsidR="00AE18C6" w:rsidRDefault="00AE18C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626</w:t>
      </w:r>
    </w:p>
    <w:p w:rsidR="00AE18C6" w:rsidRDefault="00AE18C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627</w:t>
      </w:r>
    </w:p>
    <w:p w:rsidR="00AE18C6" w:rsidRDefault="00AE18C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627</w:t>
      </w:r>
    </w:p>
    <w:p w:rsidR="00AE18C6" w:rsidRDefault="00AE18C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627</w:t>
      </w:r>
    </w:p>
    <w:p w:rsidR="00AE18C6" w:rsidRDefault="00AE18C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627</w:t>
      </w:r>
    </w:p>
    <w:p w:rsidR="00AE18C6" w:rsidRDefault="00AE18C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628</w:t>
      </w:r>
    </w:p>
    <w:p w:rsidR="00AE18C6" w:rsidRDefault="00AE18C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628</w:t>
      </w:r>
    </w:p>
    <w:p w:rsidR="00AE18C6" w:rsidRDefault="00AE18C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628</w:t>
      </w:r>
    </w:p>
    <w:p w:rsidR="00AE18C6" w:rsidRDefault="00AE18C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628</w:t>
      </w:r>
    </w:p>
    <w:p w:rsidR="00AE18C6" w:rsidRDefault="00AE18C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628</w:t>
      </w:r>
    </w:p>
    <w:p w:rsidR="00AE18C6" w:rsidRDefault="00AE18C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629</w:t>
      </w:r>
    </w:p>
    <w:p w:rsidR="00AE18C6" w:rsidRDefault="00AE18C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629</w:t>
      </w:r>
    </w:p>
    <w:p w:rsidR="00AE18C6" w:rsidRDefault="00AE18C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629</w:t>
      </w:r>
    </w:p>
    <w:p w:rsidR="00AE18C6" w:rsidRDefault="00AE18C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630</w:t>
      </w:r>
    </w:p>
    <w:p w:rsidR="00AE18C6" w:rsidRDefault="00AE18C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631</w:t>
      </w:r>
    </w:p>
    <w:p w:rsidR="00AE18C6" w:rsidRDefault="00AE18C6">
      <w:pPr>
        <w:pStyle w:val="TOC4"/>
        <w:rPr>
          <w:rFonts w:asciiTheme="minorHAnsi" w:eastAsiaTheme="minorEastAsia" w:hAnsiTheme="minorHAnsi" w:cstheme="minorBidi"/>
          <w:sz w:val="22"/>
          <w:szCs w:val="22"/>
        </w:rPr>
      </w:pPr>
      <w:r>
        <w:lastRenderedPageBreak/>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631</w:t>
      </w:r>
    </w:p>
    <w:p w:rsidR="00AE18C6" w:rsidRDefault="00AE18C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632</w:t>
      </w:r>
    </w:p>
    <w:p w:rsidR="00AE18C6" w:rsidRDefault="00AE18C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633</w:t>
      </w:r>
    </w:p>
    <w:p w:rsidR="00AE18C6" w:rsidRDefault="00AE18C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634</w:t>
      </w:r>
    </w:p>
    <w:p w:rsidR="00AE18C6" w:rsidRDefault="00AE18C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635</w:t>
      </w:r>
    </w:p>
    <w:p w:rsidR="00AE18C6" w:rsidRDefault="00AE18C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635</w:t>
      </w:r>
    </w:p>
    <w:p w:rsidR="00AE18C6" w:rsidRDefault="00AE18C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636</w:t>
      </w:r>
    </w:p>
    <w:p w:rsidR="00AE18C6" w:rsidRDefault="00AE18C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637</w:t>
      </w:r>
    </w:p>
    <w:p w:rsidR="00AE18C6" w:rsidRDefault="00AE18C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637</w:t>
      </w:r>
    </w:p>
    <w:p w:rsidR="00AE18C6" w:rsidRDefault="00AE18C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638</w:t>
      </w:r>
    </w:p>
    <w:p w:rsidR="00AE18C6" w:rsidRDefault="00AE18C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639</w:t>
      </w:r>
    </w:p>
    <w:p w:rsidR="00AE18C6" w:rsidRDefault="00AE18C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640</w:t>
      </w:r>
    </w:p>
    <w:p w:rsidR="00AE18C6" w:rsidRDefault="00AE18C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642</w:t>
      </w:r>
    </w:p>
    <w:p w:rsidR="00AE18C6" w:rsidRDefault="00AE18C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642</w:t>
      </w:r>
    </w:p>
    <w:p w:rsidR="00AE18C6" w:rsidRDefault="00AE18C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643</w:t>
      </w:r>
    </w:p>
    <w:p w:rsidR="00AE18C6" w:rsidRDefault="00AE18C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644</w:t>
      </w:r>
    </w:p>
    <w:p w:rsidR="00AE18C6" w:rsidRDefault="00AE18C6">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646</w:t>
      </w:r>
    </w:p>
    <w:p w:rsidR="00AE18C6" w:rsidRDefault="00AE18C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646</w:t>
      </w:r>
    </w:p>
    <w:p w:rsidR="00AE18C6" w:rsidRDefault="00AE18C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647</w:t>
      </w:r>
    </w:p>
    <w:p w:rsidR="00AE18C6" w:rsidRDefault="00AE18C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648</w:t>
      </w:r>
    </w:p>
    <w:p w:rsidR="00AE18C6" w:rsidRDefault="00AE18C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650</w:t>
      </w:r>
    </w:p>
    <w:p w:rsidR="00AE18C6" w:rsidRDefault="00AE18C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652</w:t>
      </w:r>
    </w:p>
    <w:p w:rsidR="00AE18C6" w:rsidRDefault="00AE18C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652</w:t>
      </w:r>
    </w:p>
    <w:p w:rsidR="00AE18C6" w:rsidRDefault="00AE18C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653</w:t>
      </w:r>
    </w:p>
    <w:p w:rsidR="00AE18C6" w:rsidRDefault="00AE18C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653</w:t>
      </w:r>
    </w:p>
    <w:p w:rsidR="00AE18C6" w:rsidRDefault="00AE18C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654</w:t>
      </w:r>
    </w:p>
    <w:p w:rsidR="00AE18C6" w:rsidRDefault="00AE18C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654</w:t>
      </w:r>
    </w:p>
    <w:p w:rsidR="00AE18C6" w:rsidRDefault="00AE18C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655</w:t>
      </w:r>
    </w:p>
    <w:p w:rsidR="00AE18C6" w:rsidRDefault="00AE18C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655</w:t>
      </w:r>
    </w:p>
    <w:p w:rsidR="00AE18C6" w:rsidRDefault="00AE18C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656</w:t>
      </w:r>
    </w:p>
    <w:p w:rsidR="00AE18C6" w:rsidRDefault="00AE18C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656</w:t>
      </w:r>
    </w:p>
    <w:p w:rsidR="00AE18C6" w:rsidRDefault="00AE18C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656</w:t>
      </w:r>
    </w:p>
    <w:p w:rsidR="00AE18C6" w:rsidRDefault="00AE18C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657</w:t>
      </w:r>
    </w:p>
    <w:p w:rsidR="00AE18C6" w:rsidRDefault="00AE18C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658</w:t>
      </w:r>
    </w:p>
    <w:p w:rsidR="00AE18C6" w:rsidRDefault="00AE18C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659</w:t>
      </w:r>
    </w:p>
    <w:p w:rsidR="00AE18C6" w:rsidRDefault="00AE18C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660</w:t>
      </w:r>
    </w:p>
    <w:p w:rsidR="00AE18C6" w:rsidRDefault="00AE18C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661</w:t>
      </w:r>
    </w:p>
    <w:p w:rsidR="00AE18C6" w:rsidRDefault="00AE18C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661</w:t>
      </w:r>
    </w:p>
    <w:p w:rsidR="00AE18C6" w:rsidRDefault="00AE18C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662</w:t>
      </w:r>
    </w:p>
    <w:p w:rsidR="00AE18C6" w:rsidRDefault="00AE18C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662</w:t>
      </w:r>
    </w:p>
    <w:p w:rsidR="00AE18C6" w:rsidRDefault="00AE18C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662</w:t>
      </w:r>
    </w:p>
    <w:p w:rsidR="00AE18C6" w:rsidRDefault="00AE18C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662</w:t>
      </w:r>
    </w:p>
    <w:p w:rsidR="00AE18C6" w:rsidRDefault="00AE18C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662</w:t>
      </w:r>
    </w:p>
    <w:p w:rsidR="00AE18C6" w:rsidRDefault="00AE18C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662</w:t>
      </w:r>
    </w:p>
    <w:p w:rsidR="00AE18C6" w:rsidRDefault="00AE18C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663</w:t>
      </w:r>
    </w:p>
    <w:p w:rsidR="00AE18C6" w:rsidRDefault="00AE18C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663</w:t>
      </w:r>
    </w:p>
    <w:p w:rsidR="00AE18C6" w:rsidRDefault="00AE18C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663</w:t>
      </w:r>
    </w:p>
    <w:p w:rsidR="00AE18C6" w:rsidRDefault="00AE18C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663</w:t>
      </w:r>
    </w:p>
    <w:p w:rsidR="00AE18C6" w:rsidRDefault="00AE18C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664</w:t>
      </w:r>
    </w:p>
    <w:p w:rsidR="00AE18C6" w:rsidRDefault="00AE18C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665</w:t>
      </w:r>
    </w:p>
    <w:p w:rsidR="00AE18C6" w:rsidRDefault="00AE18C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666</w:t>
      </w:r>
    </w:p>
    <w:p w:rsidR="00AE18C6" w:rsidRDefault="00AE18C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668</w:t>
      </w:r>
    </w:p>
    <w:p w:rsidR="00AE18C6" w:rsidRDefault="00AE18C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670</w:t>
      </w:r>
    </w:p>
    <w:p w:rsidR="00AE18C6" w:rsidRDefault="00AE18C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670</w:t>
      </w:r>
    </w:p>
    <w:p w:rsidR="00AE18C6" w:rsidRDefault="00AE18C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671</w:t>
      </w:r>
    </w:p>
    <w:p w:rsidR="00AE18C6" w:rsidRDefault="00AE18C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671</w:t>
      </w:r>
    </w:p>
    <w:p w:rsidR="00AE18C6" w:rsidRDefault="00AE18C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672</w:t>
      </w:r>
    </w:p>
    <w:p w:rsidR="00AE18C6" w:rsidRDefault="00AE18C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673</w:t>
      </w:r>
    </w:p>
    <w:p w:rsidR="00AE18C6" w:rsidRDefault="00AE18C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673</w:t>
      </w:r>
    </w:p>
    <w:p w:rsidR="00AE18C6" w:rsidRDefault="00AE18C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673</w:t>
      </w:r>
    </w:p>
    <w:p w:rsidR="00AE18C6" w:rsidRDefault="00AE18C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674</w:t>
      </w:r>
    </w:p>
    <w:p w:rsidR="00AE18C6" w:rsidRDefault="00AE18C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674</w:t>
      </w:r>
    </w:p>
    <w:p w:rsidR="00AE18C6" w:rsidRDefault="00AE18C6">
      <w:pPr>
        <w:pStyle w:val="TOC4"/>
        <w:rPr>
          <w:rFonts w:asciiTheme="minorHAnsi" w:eastAsiaTheme="minorEastAsia" w:hAnsiTheme="minorHAnsi" w:cstheme="minorBidi"/>
          <w:sz w:val="22"/>
          <w:szCs w:val="22"/>
        </w:rPr>
      </w:pPr>
      <w:r>
        <w:lastRenderedPageBreak/>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675</w:t>
      </w:r>
    </w:p>
    <w:p w:rsidR="00AE18C6" w:rsidRDefault="00AE18C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676</w:t>
      </w:r>
    </w:p>
    <w:p w:rsidR="00AE18C6" w:rsidRDefault="00AE18C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431C0C">
        <w:rPr>
          <w:rFonts w:eastAsia="DengXian"/>
          <w:lang w:eastAsia="zh-CN"/>
        </w:rPr>
        <w:t xml:space="preserve">non-BL CE </w:t>
      </w:r>
      <w:r>
        <w:rPr>
          <w:lang w:eastAsia="zh-CN"/>
        </w:rPr>
        <w:t>UE in CE mode B</w:t>
      </w:r>
      <w:r>
        <w:tab/>
        <w:t>677</w:t>
      </w:r>
    </w:p>
    <w:p w:rsidR="00AE18C6" w:rsidRDefault="00AE18C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678</w:t>
      </w:r>
    </w:p>
    <w:p w:rsidR="00AE18C6" w:rsidRDefault="00AE18C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678</w:t>
      </w:r>
    </w:p>
    <w:p w:rsidR="00AE18C6" w:rsidRDefault="00AE18C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678</w:t>
      </w:r>
    </w:p>
    <w:p w:rsidR="00AE18C6" w:rsidRDefault="00AE18C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679</w:t>
      </w:r>
    </w:p>
    <w:p w:rsidR="00AE18C6" w:rsidRDefault="00AE18C6">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680</w:t>
      </w:r>
    </w:p>
    <w:p w:rsidR="00AE18C6" w:rsidRDefault="00AE18C6">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680</w:t>
      </w:r>
    </w:p>
    <w:p w:rsidR="00AE18C6" w:rsidRDefault="00AE18C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682</w:t>
      </w:r>
    </w:p>
    <w:p w:rsidR="00AE18C6" w:rsidRDefault="00AE18C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682</w:t>
      </w:r>
    </w:p>
    <w:p w:rsidR="00AE18C6" w:rsidRDefault="00AE18C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683</w:t>
      </w:r>
    </w:p>
    <w:p w:rsidR="00AE18C6" w:rsidRDefault="00AE18C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683</w:t>
      </w:r>
    </w:p>
    <w:p w:rsidR="00AE18C6" w:rsidRDefault="00AE18C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683</w:t>
      </w:r>
    </w:p>
    <w:p w:rsidR="00AE18C6" w:rsidRDefault="00AE18C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684</w:t>
      </w:r>
    </w:p>
    <w:p w:rsidR="00AE18C6" w:rsidRDefault="00AE18C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684</w:t>
      </w:r>
    </w:p>
    <w:p w:rsidR="00AE18C6" w:rsidRDefault="00AE18C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684</w:t>
      </w:r>
    </w:p>
    <w:p w:rsidR="00AE18C6" w:rsidRDefault="00AE18C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684</w:t>
      </w:r>
    </w:p>
    <w:p w:rsidR="00AE18C6" w:rsidRDefault="00AE18C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684</w:t>
      </w:r>
    </w:p>
    <w:p w:rsidR="00AE18C6" w:rsidRDefault="00AE18C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684</w:t>
      </w:r>
    </w:p>
    <w:p w:rsidR="00AE18C6" w:rsidRDefault="00AE18C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684</w:t>
      </w:r>
    </w:p>
    <w:p w:rsidR="00AE18C6" w:rsidRDefault="00AE18C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431C0C">
        <w:rPr>
          <w:rFonts w:cs="v4.2.0"/>
          <w:vertAlign w:val="subscript"/>
          <w:lang w:eastAsia="zh-CN"/>
        </w:rPr>
        <w:t>CMAX,c</w:t>
      </w:r>
      <w:r>
        <w:tab/>
        <w:t>685</w:t>
      </w:r>
    </w:p>
    <w:p w:rsidR="00AE18C6" w:rsidRDefault="00AE18C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685</w:t>
      </w:r>
    </w:p>
    <w:p w:rsidR="00AE18C6" w:rsidRDefault="00AE18C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685</w:t>
      </w:r>
    </w:p>
    <w:p w:rsidR="00AE18C6" w:rsidRDefault="00AE18C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685</w:t>
      </w:r>
    </w:p>
    <w:p w:rsidR="00AE18C6" w:rsidRDefault="00AE18C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685</w:t>
      </w:r>
    </w:p>
    <w:p w:rsidR="00AE18C6" w:rsidRDefault="00AE18C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685</w:t>
      </w:r>
    </w:p>
    <w:p w:rsidR="00AE18C6" w:rsidRDefault="00AE18C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685</w:t>
      </w:r>
    </w:p>
    <w:p w:rsidR="00AE18C6" w:rsidRDefault="00AE18C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686</w:t>
      </w:r>
    </w:p>
    <w:p w:rsidR="00AE18C6" w:rsidRDefault="00AE18C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686</w:t>
      </w:r>
    </w:p>
    <w:p w:rsidR="00AE18C6" w:rsidRDefault="00AE18C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686</w:t>
      </w:r>
    </w:p>
    <w:p w:rsidR="00AE18C6" w:rsidRDefault="00AE18C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686</w:t>
      </w:r>
    </w:p>
    <w:p w:rsidR="00AE18C6" w:rsidRDefault="00AE18C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687</w:t>
      </w:r>
    </w:p>
    <w:p w:rsidR="00AE18C6" w:rsidRDefault="00AE18C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687</w:t>
      </w:r>
    </w:p>
    <w:p w:rsidR="00AE18C6" w:rsidRDefault="00AE18C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688</w:t>
      </w:r>
    </w:p>
    <w:p w:rsidR="00AE18C6" w:rsidRDefault="00AE18C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688</w:t>
      </w:r>
    </w:p>
    <w:p w:rsidR="00AE18C6" w:rsidRDefault="00AE18C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688</w:t>
      </w:r>
    </w:p>
    <w:p w:rsidR="00AE18C6" w:rsidRDefault="00AE18C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689</w:t>
      </w:r>
    </w:p>
    <w:p w:rsidR="00AE18C6" w:rsidRDefault="00AE18C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689</w:t>
      </w:r>
    </w:p>
    <w:p w:rsidR="00AE18C6" w:rsidRDefault="00AE18C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690</w:t>
      </w:r>
    </w:p>
    <w:p w:rsidR="00AE18C6" w:rsidRDefault="00AE18C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690</w:t>
      </w:r>
    </w:p>
    <w:p w:rsidR="00AE18C6" w:rsidRDefault="00AE18C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690</w:t>
      </w:r>
    </w:p>
    <w:p w:rsidR="00AE18C6" w:rsidRDefault="00AE18C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691</w:t>
      </w:r>
    </w:p>
    <w:p w:rsidR="00AE18C6" w:rsidRDefault="00AE18C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692</w:t>
      </w:r>
    </w:p>
    <w:p w:rsidR="00AE18C6" w:rsidRDefault="00AE18C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692</w:t>
      </w:r>
    </w:p>
    <w:p w:rsidR="00AE18C6" w:rsidRDefault="00AE18C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692</w:t>
      </w:r>
    </w:p>
    <w:p w:rsidR="00AE18C6" w:rsidRDefault="00AE18C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692</w:t>
      </w:r>
    </w:p>
    <w:p w:rsidR="00AE18C6" w:rsidRDefault="00AE18C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693</w:t>
      </w:r>
    </w:p>
    <w:p w:rsidR="00AE18C6" w:rsidRDefault="00AE18C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694</w:t>
      </w:r>
    </w:p>
    <w:p w:rsidR="00AE18C6" w:rsidRDefault="00AE18C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694</w:t>
      </w:r>
    </w:p>
    <w:p w:rsidR="00AE18C6" w:rsidRDefault="00AE18C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694</w:t>
      </w:r>
    </w:p>
    <w:p w:rsidR="00AE18C6" w:rsidRDefault="00AE18C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695</w:t>
      </w:r>
    </w:p>
    <w:p w:rsidR="00AE18C6" w:rsidRDefault="00AE18C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695</w:t>
      </w:r>
    </w:p>
    <w:p w:rsidR="00AE18C6" w:rsidRDefault="00AE18C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695</w:t>
      </w:r>
    </w:p>
    <w:p w:rsidR="00AE18C6" w:rsidRDefault="00AE18C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695</w:t>
      </w:r>
    </w:p>
    <w:p w:rsidR="00AE18C6" w:rsidRDefault="00AE18C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696</w:t>
      </w:r>
    </w:p>
    <w:p w:rsidR="00AE18C6" w:rsidRDefault="00AE18C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696</w:t>
      </w:r>
    </w:p>
    <w:p w:rsidR="00AE18C6" w:rsidRDefault="00AE18C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696</w:t>
      </w:r>
    </w:p>
    <w:p w:rsidR="00AE18C6" w:rsidRDefault="00AE18C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697</w:t>
      </w:r>
    </w:p>
    <w:p w:rsidR="00AE18C6" w:rsidRDefault="00AE18C6">
      <w:pPr>
        <w:pStyle w:val="TOC4"/>
        <w:rPr>
          <w:rFonts w:asciiTheme="minorHAnsi" w:eastAsiaTheme="minorEastAsia" w:hAnsiTheme="minorHAnsi" w:cstheme="minorBidi"/>
          <w:sz w:val="22"/>
          <w:szCs w:val="22"/>
        </w:rPr>
      </w:pPr>
      <w:r w:rsidRPr="00AE18C6">
        <w:t>9.10.4.1</w:t>
      </w:r>
      <w:r w:rsidRPr="00AE18C6">
        <w:rPr>
          <w:rFonts w:asciiTheme="minorHAnsi" w:eastAsiaTheme="minorEastAsia" w:hAnsiTheme="minorHAnsi" w:cstheme="minorBidi"/>
          <w:sz w:val="22"/>
          <w:szCs w:val="22"/>
        </w:rPr>
        <w:tab/>
      </w:r>
      <w:r w:rsidRPr="00431C0C">
        <w:rPr>
          <w:lang w:val="en-US" w:eastAsia="zh-CN"/>
        </w:rPr>
        <w:t>Intra-frequency absolute S-RSSI measurement accuracy requirements</w:t>
      </w:r>
      <w:r>
        <w:tab/>
        <w:t>697</w:t>
      </w:r>
    </w:p>
    <w:p w:rsidR="00AE18C6" w:rsidRDefault="00AE18C6">
      <w:pPr>
        <w:pStyle w:val="TOC4"/>
        <w:rPr>
          <w:rFonts w:asciiTheme="minorHAnsi" w:eastAsiaTheme="minorEastAsia" w:hAnsiTheme="minorHAnsi" w:cstheme="minorBidi"/>
          <w:sz w:val="22"/>
          <w:szCs w:val="22"/>
        </w:rPr>
      </w:pPr>
      <w:r w:rsidRPr="00AE18C6">
        <w:t>9.10.4.2 Intra-frequency relative S-RSSI measurement accuracy requirements</w:t>
      </w:r>
      <w:r w:rsidRPr="00AE18C6">
        <w:tab/>
      </w:r>
      <w:r>
        <w:t>697</w:t>
      </w:r>
    </w:p>
    <w:p w:rsidR="00AE18C6" w:rsidRDefault="00AE18C6">
      <w:pPr>
        <w:pStyle w:val="TOC1"/>
        <w:rPr>
          <w:rFonts w:asciiTheme="minorHAnsi" w:eastAsiaTheme="minorEastAsia" w:hAnsiTheme="minorHAnsi" w:cstheme="minorBidi"/>
          <w:szCs w:val="22"/>
        </w:rPr>
      </w:pPr>
      <w:r>
        <w:lastRenderedPageBreak/>
        <w:t>10</w:t>
      </w:r>
      <w:r>
        <w:rPr>
          <w:rFonts w:asciiTheme="minorHAnsi" w:eastAsiaTheme="minorEastAsia" w:hAnsiTheme="minorHAnsi" w:cstheme="minorBidi"/>
          <w:szCs w:val="22"/>
        </w:rPr>
        <w:tab/>
      </w:r>
      <w:r>
        <w:t>Measurements Performance Requirements for E-UTRAN</w:t>
      </w:r>
      <w:r>
        <w:tab/>
        <w:t>698</w:t>
      </w:r>
    </w:p>
    <w:p w:rsidR="00AE18C6" w:rsidRDefault="00AE18C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698</w:t>
      </w:r>
    </w:p>
    <w:p w:rsidR="00AE18C6" w:rsidRDefault="00AE18C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698</w:t>
      </w:r>
    </w:p>
    <w:p w:rsidR="00AE18C6" w:rsidRDefault="00AE18C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698</w:t>
      </w:r>
    </w:p>
    <w:p w:rsidR="00AE18C6" w:rsidRDefault="00AE18C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698</w:t>
      </w:r>
    </w:p>
    <w:p w:rsidR="00AE18C6" w:rsidRDefault="00AE18C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699</w:t>
      </w:r>
    </w:p>
    <w:p w:rsidR="00AE18C6" w:rsidRDefault="00AE18C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699</w:t>
      </w:r>
    </w:p>
    <w:p w:rsidR="00AE18C6" w:rsidRDefault="00AE18C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431C0C">
        <w:rPr>
          <w:vertAlign w:val="subscript"/>
        </w:rPr>
        <w:t>ADV</w:t>
      </w:r>
      <w:r>
        <w:t>)</w:t>
      </w:r>
      <w:r>
        <w:tab/>
        <w:t>699</w:t>
      </w:r>
    </w:p>
    <w:p w:rsidR="00AE18C6" w:rsidRDefault="00AE18C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699</w:t>
      </w:r>
    </w:p>
    <w:p w:rsidR="00AE18C6" w:rsidRDefault="00AE18C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700</w:t>
      </w:r>
    </w:p>
    <w:p w:rsidR="00AE18C6" w:rsidRDefault="00AE18C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700</w:t>
      </w:r>
    </w:p>
    <w:p w:rsidR="00AE18C6" w:rsidRDefault="00AE18C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700</w:t>
      </w:r>
    </w:p>
    <w:p w:rsidR="00AE18C6" w:rsidRDefault="00AE18C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700</w:t>
      </w:r>
    </w:p>
    <w:p w:rsidR="00AE18C6" w:rsidRDefault="00AE18C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700</w:t>
      </w:r>
    </w:p>
    <w:p w:rsidR="00AE18C6" w:rsidRDefault="00AE18C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700</w:t>
      </w:r>
    </w:p>
    <w:p w:rsidR="00AE18C6" w:rsidRDefault="00AE18C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700</w:t>
      </w:r>
    </w:p>
    <w:p w:rsidR="00AE18C6" w:rsidRDefault="00AE18C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700</w:t>
      </w:r>
    </w:p>
    <w:p w:rsidR="00AE18C6" w:rsidRDefault="00AE18C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701</w:t>
      </w:r>
    </w:p>
    <w:p w:rsidR="00AE18C6" w:rsidRDefault="00AE18C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701</w:t>
      </w:r>
    </w:p>
    <w:p w:rsidR="00AE18C6" w:rsidRDefault="00AE18C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701</w:t>
      </w:r>
    </w:p>
    <w:p w:rsidR="00AE18C6" w:rsidRDefault="00AE18C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701</w:t>
      </w:r>
    </w:p>
    <w:p w:rsidR="00AE18C6" w:rsidRDefault="00AE18C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701</w:t>
      </w:r>
    </w:p>
    <w:p w:rsidR="00AE18C6" w:rsidRDefault="00AE18C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702</w:t>
      </w:r>
    </w:p>
    <w:p w:rsidR="00AE18C6" w:rsidRDefault="00AE18C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702</w:t>
      </w:r>
    </w:p>
    <w:p w:rsidR="00AE18C6" w:rsidRDefault="00AE18C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702</w:t>
      </w:r>
    </w:p>
    <w:p w:rsidR="00AE18C6" w:rsidRDefault="00AE18C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702</w:t>
      </w:r>
    </w:p>
    <w:p w:rsidR="00AE18C6" w:rsidRDefault="00AE18C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702</w:t>
      </w:r>
    </w:p>
    <w:p w:rsidR="00AE18C6" w:rsidRDefault="00AE18C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702</w:t>
      </w:r>
    </w:p>
    <w:p w:rsidR="00AE18C6" w:rsidRDefault="00AE18C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702</w:t>
      </w:r>
    </w:p>
    <w:p w:rsidR="00AE18C6" w:rsidRDefault="00AE18C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702</w:t>
      </w:r>
    </w:p>
    <w:p w:rsidR="00AE18C6" w:rsidRDefault="00AE18C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702</w:t>
      </w:r>
    </w:p>
    <w:p w:rsidR="00AE18C6" w:rsidRDefault="00AE18C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703</w:t>
      </w:r>
    </w:p>
    <w:p w:rsidR="00AE18C6" w:rsidRDefault="00AE18C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703</w:t>
      </w:r>
    </w:p>
    <w:p w:rsidR="00AE18C6" w:rsidRDefault="00AE18C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703</w:t>
      </w:r>
    </w:p>
    <w:p w:rsidR="00AE18C6" w:rsidRDefault="00AE18C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703</w:t>
      </w:r>
    </w:p>
    <w:p w:rsidR="00AE18C6" w:rsidRDefault="00AE18C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703</w:t>
      </w:r>
    </w:p>
    <w:p w:rsidR="00AE18C6" w:rsidRDefault="00AE18C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704</w:t>
      </w:r>
    </w:p>
    <w:p w:rsidR="00AE18C6" w:rsidRDefault="00AE18C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704</w:t>
      </w:r>
    </w:p>
    <w:p w:rsidR="00AE18C6" w:rsidRDefault="00AE18C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704</w:t>
      </w:r>
    </w:p>
    <w:p w:rsidR="00AE18C6" w:rsidRDefault="00AE18C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704</w:t>
      </w:r>
    </w:p>
    <w:p w:rsidR="00AE18C6" w:rsidRDefault="00AE18C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704</w:t>
      </w:r>
    </w:p>
    <w:p w:rsidR="00AE18C6" w:rsidRDefault="00AE18C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704</w:t>
      </w:r>
    </w:p>
    <w:p w:rsidR="00AE18C6" w:rsidRDefault="00AE18C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705</w:t>
      </w:r>
    </w:p>
    <w:p w:rsidR="00AE18C6" w:rsidRDefault="00AE18C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705</w:t>
      </w:r>
    </w:p>
    <w:p w:rsidR="00AE18C6" w:rsidRDefault="00AE18C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705</w:t>
      </w:r>
    </w:p>
    <w:p w:rsidR="00AE18C6" w:rsidRDefault="00AE18C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705</w:t>
      </w:r>
    </w:p>
    <w:p w:rsidR="00AE18C6" w:rsidRDefault="00AE18C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705</w:t>
      </w:r>
    </w:p>
    <w:p w:rsidR="00AE18C6" w:rsidRDefault="00AE18C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706</w:t>
      </w:r>
    </w:p>
    <w:p w:rsidR="00AE18C6" w:rsidRDefault="00AE18C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706</w:t>
      </w:r>
    </w:p>
    <w:p w:rsidR="00AE18C6" w:rsidRDefault="00AE18C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706</w:t>
      </w:r>
    </w:p>
    <w:p w:rsidR="00AE18C6" w:rsidRDefault="00AE18C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707</w:t>
      </w:r>
    </w:p>
    <w:p w:rsidR="00AE18C6" w:rsidRDefault="00AE18C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707</w:t>
      </w:r>
    </w:p>
    <w:p w:rsidR="00AE18C6" w:rsidRDefault="00AE18C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707</w:t>
      </w:r>
    </w:p>
    <w:p w:rsidR="00AE18C6" w:rsidRDefault="00AE18C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707</w:t>
      </w:r>
    </w:p>
    <w:p w:rsidR="00AE18C6" w:rsidRDefault="00AE18C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708</w:t>
      </w:r>
    </w:p>
    <w:p w:rsidR="00AE18C6" w:rsidRDefault="00AE18C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708</w:t>
      </w:r>
    </w:p>
    <w:p w:rsidR="00AE18C6" w:rsidRDefault="00AE18C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708</w:t>
      </w:r>
    </w:p>
    <w:p w:rsidR="00AE18C6" w:rsidRDefault="00AE18C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708</w:t>
      </w:r>
    </w:p>
    <w:p w:rsidR="00AE18C6" w:rsidRDefault="00AE18C6">
      <w:pPr>
        <w:pStyle w:val="TOC3"/>
        <w:rPr>
          <w:rFonts w:asciiTheme="minorHAnsi" w:eastAsiaTheme="minorEastAsia" w:hAnsiTheme="minorHAnsi" w:cstheme="minorBidi"/>
          <w:sz w:val="22"/>
          <w:szCs w:val="22"/>
        </w:rPr>
      </w:pPr>
      <w:r>
        <w:t>13.7.</w:t>
      </w:r>
      <w:r w:rsidRPr="00431C0C">
        <w:rPr>
          <w:rFonts w:eastAsia="Malgun Gothic"/>
        </w:rPr>
        <w:t>3</w:t>
      </w:r>
      <w:r>
        <w:rPr>
          <w:rFonts w:asciiTheme="minorHAnsi" w:eastAsiaTheme="minorEastAsia" w:hAnsiTheme="minorHAnsi" w:cstheme="minorBidi"/>
          <w:sz w:val="22"/>
          <w:szCs w:val="22"/>
        </w:rPr>
        <w:tab/>
      </w:r>
      <w:r>
        <w:t xml:space="preserve">Interruptions to WAN due to V2X </w:t>
      </w:r>
      <w:r w:rsidRPr="00431C0C">
        <w:rPr>
          <w:rFonts w:eastAsia="Malgun Gothic"/>
        </w:rPr>
        <w:t>Carrier Aggregation</w:t>
      </w:r>
      <w:r>
        <w:tab/>
        <w:t>709</w:t>
      </w:r>
    </w:p>
    <w:p w:rsidR="00AE18C6" w:rsidRDefault="00AE18C6">
      <w:pPr>
        <w:pStyle w:val="TOC2"/>
        <w:rPr>
          <w:rFonts w:asciiTheme="minorHAnsi" w:eastAsiaTheme="minorEastAsia" w:hAnsiTheme="minorHAnsi" w:cstheme="minorBidi"/>
          <w:sz w:val="22"/>
          <w:szCs w:val="22"/>
        </w:rPr>
      </w:pPr>
      <w:r>
        <w:lastRenderedPageBreak/>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709</w:t>
      </w:r>
    </w:p>
    <w:p w:rsidR="00AE18C6" w:rsidRDefault="00AE18C6">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709</w:t>
      </w:r>
    </w:p>
    <w:p w:rsidR="00AE18C6" w:rsidRDefault="00AE18C6">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709</w:t>
      </w:r>
    </w:p>
    <w:p w:rsidR="00AE18C6" w:rsidRDefault="00AE18C6" w:rsidP="00AE18C6">
      <w:pPr>
        <w:pStyle w:val="TOC8"/>
        <w:rPr>
          <w:rFonts w:asciiTheme="minorHAnsi" w:eastAsiaTheme="minorEastAsia" w:hAnsiTheme="minorHAnsi" w:cstheme="minorBidi"/>
          <w:b w:val="0"/>
          <w:szCs w:val="22"/>
        </w:rPr>
      </w:pPr>
      <w:r>
        <w:t>Annex A (normative):</w:t>
      </w:r>
      <w:r>
        <w:tab/>
        <w:t>Test Cases</w:t>
      </w:r>
      <w:r>
        <w:tab/>
        <w:t>711</w:t>
      </w:r>
    </w:p>
    <w:p w:rsidR="00AE18C6" w:rsidRDefault="00AE18C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711</w:t>
      </w:r>
    </w:p>
    <w:p w:rsidR="00AE18C6" w:rsidRDefault="00AE18C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711</w:t>
      </w:r>
    </w:p>
    <w:p w:rsidR="00AE18C6" w:rsidRDefault="00AE18C6">
      <w:pPr>
        <w:pStyle w:val="TOC2"/>
        <w:rPr>
          <w:rFonts w:asciiTheme="minorHAnsi" w:eastAsiaTheme="minorEastAsia" w:hAnsiTheme="minorHAnsi" w:cstheme="minorBidi"/>
          <w:sz w:val="22"/>
          <w:szCs w:val="22"/>
        </w:rPr>
      </w:pPr>
      <w:r w:rsidRPr="00AE18C6">
        <w:t>A.2.1</w:t>
      </w:r>
      <w:r w:rsidRPr="00AE18C6">
        <w:rPr>
          <w:rFonts w:asciiTheme="minorHAnsi" w:eastAsiaTheme="minorEastAsia" w:hAnsiTheme="minorHAnsi"/>
          <w:sz w:val="22"/>
          <w:szCs w:val="22"/>
        </w:rPr>
        <w:tab/>
      </w:r>
      <w:r>
        <w:t>Types of requirements in TS 36.133</w:t>
      </w:r>
      <w:r>
        <w:tab/>
        <w:t>711</w:t>
      </w:r>
    </w:p>
    <w:p w:rsidR="00AE18C6" w:rsidRDefault="00AE18C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711</w:t>
      </w:r>
    </w:p>
    <w:p w:rsidR="00AE18C6" w:rsidRDefault="00AE18C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711</w:t>
      </w:r>
    </w:p>
    <w:p w:rsidR="00AE18C6" w:rsidRDefault="00AE18C6">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712</w:t>
      </w:r>
    </w:p>
    <w:p w:rsidR="00AE18C6" w:rsidRDefault="00AE18C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712</w:t>
      </w:r>
    </w:p>
    <w:p w:rsidR="00AE18C6" w:rsidRDefault="00AE18C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713</w:t>
      </w:r>
    </w:p>
    <w:p w:rsidR="00AE18C6" w:rsidRDefault="00AE18C6">
      <w:pPr>
        <w:pStyle w:val="TOC2"/>
        <w:rPr>
          <w:rFonts w:asciiTheme="minorHAnsi" w:eastAsiaTheme="minorEastAsia" w:hAnsiTheme="minorHAnsi" w:cstheme="minorBidi"/>
          <w:sz w:val="22"/>
          <w:szCs w:val="22"/>
        </w:rPr>
      </w:pPr>
      <w:r w:rsidRPr="00AE18C6">
        <w:t>A.3.1</w:t>
      </w:r>
      <w:r w:rsidRPr="00AE18C6">
        <w:rPr>
          <w:rFonts w:asciiTheme="minorHAnsi" w:eastAsiaTheme="minorEastAsia" w:hAnsiTheme="minorHAnsi"/>
          <w:sz w:val="22"/>
          <w:szCs w:val="22"/>
        </w:rPr>
        <w:tab/>
      </w:r>
      <w:r>
        <w:t>Reference Measurement Channels</w:t>
      </w:r>
      <w:r>
        <w:tab/>
        <w:t>713</w:t>
      </w:r>
    </w:p>
    <w:p w:rsidR="00AE18C6" w:rsidRDefault="00AE18C6">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713</w:t>
      </w:r>
    </w:p>
    <w:p w:rsidR="00AE18C6" w:rsidRDefault="00AE18C6">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713</w:t>
      </w:r>
    </w:p>
    <w:p w:rsidR="00AE18C6" w:rsidRDefault="00AE18C6">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717</w:t>
      </w:r>
    </w:p>
    <w:p w:rsidR="00AE18C6" w:rsidRDefault="00AE18C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720</w:t>
      </w:r>
    </w:p>
    <w:p w:rsidR="00AE18C6" w:rsidRDefault="00AE18C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721</w:t>
      </w:r>
    </w:p>
    <w:p w:rsidR="00AE18C6" w:rsidRDefault="00AE18C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722</w:t>
      </w:r>
    </w:p>
    <w:p w:rsidR="00AE18C6" w:rsidRDefault="00AE18C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723</w:t>
      </w:r>
    </w:p>
    <w:p w:rsidR="00AE18C6" w:rsidRDefault="00AE18C6">
      <w:pPr>
        <w:pStyle w:val="TOC3"/>
        <w:rPr>
          <w:rFonts w:asciiTheme="minorHAnsi" w:eastAsiaTheme="minorEastAsia" w:hAnsiTheme="minorHAnsi" w:cstheme="minorBidi"/>
          <w:sz w:val="22"/>
          <w:szCs w:val="22"/>
        </w:rPr>
      </w:pPr>
      <w:r w:rsidRPr="00AE18C6">
        <w:t>A.3.1.2</w:t>
      </w:r>
      <w:r w:rsidRPr="00AE18C6">
        <w:rPr>
          <w:rFonts w:asciiTheme="minorHAnsi" w:eastAsiaTheme="minorEastAsia" w:hAnsiTheme="minorHAnsi"/>
          <w:sz w:val="22"/>
          <w:szCs w:val="22"/>
        </w:rPr>
        <w:tab/>
      </w:r>
      <w:r w:rsidRPr="00431C0C">
        <w:rPr>
          <w:lang w:val="de-DE"/>
        </w:rPr>
        <w:t>PCFICH/PDCCH/PHICH</w:t>
      </w:r>
      <w:r>
        <w:tab/>
        <w:t>724</w:t>
      </w:r>
    </w:p>
    <w:p w:rsidR="00AE18C6" w:rsidRDefault="00AE18C6">
      <w:pPr>
        <w:pStyle w:val="TOC4"/>
        <w:rPr>
          <w:rFonts w:asciiTheme="minorHAnsi" w:eastAsiaTheme="minorEastAsia" w:hAnsiTheme="minorHAnsi" w:cstheme="minorBidi"/>
          <w:sz w:val="22"/>
          <w:szCs w:val="22"/>
        </w:rPr>
      </w:pPr>
      <w:r w:rsidRPr="00AE18C6">
        <w:t>A.3.1.2.1</w:t>
      </w:r>
      <w:r w:rsidRPr="00AE18C6">
        <w:rPr>
          <w:rFonts w:asciiTheme="minorHAnsi" w:eastAsiaTheme="minorEastAsia" w:hAnsiTheme="minorHAnsi" w:cstheme="minorBidi"/>
          <w:sz w:val="22"/>
          <w:szCs w:val="22"/>
        </w:rPr>
        <w:tab/>
      </w:r>
      <w:r w:rsidRPr="00431C0C">
        <w:rPr>
          <w:lang w:val="de-DE"/>
        </w:rPr>
        <w:t>FDD</w:t>
      </w:r>
      <w:r>
        <w:tab/>
        <w:t>724</w:t>
      </w:r>
    </w:p>
    <w:p w:rsidR="00AE18C6" w:rsidRDefault="00AE18C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724</w:t>
      </w:r>
    </w:p>
    <w:p w:rsidR="00AE18C6" w:rsidRDefault="00AE18C6">
      <w:pPr>
        <w:pStyle w:val="TOC4"/>
        <w:rPr>
          <w:rFonts w:asciiTheme="minorHAnsi" w:eastAsiaTheme="minorEastAsia" w:hAnsiTheme="minorHAnsi" w:cstheme="minorBidi"/>
          <w:sz w:val="22"/>
          <w:szCs w:val="22"/>
        </w:rPr>
      </w:pPr>
      <w:r w:rsidRPr="00AE18C6">
        <w:t>A.3.1.2.3</w:t>
      </w:r>
      <w:r w:rsidRPr="00AE18C6">
        <w:rPr>
          <w:rFonts w:asciiTheme="minorHAnsi" w:eastAsiaTheme="minorEastAsia" w:hAnsiTheme="minorHAnsi" w:cstheme="minorBidi"/>
          <w:sz w:val="22"/>
          <w:szCs w:val="22"/>
        </w:rPr>
        <w:tab/>
      </w:r>
      <w:r w:rsidRPr="00431C0C">
        <w:rPr>
          <w:lang w:val="de-DE"/>
        </w:rPr>
        <w:t>HD-FDD for UE category 0</w:t>
      </w:r>
      <w:r>
        <w:tab/>
        <w:t>725</w:t>
      </w:r>
    </w:p>
    <w:p w:rsidR="00AE18C6" w:rsidRDefault="00AE18C6">
      <w:pPr>
        <w:pStyle w:val="TOC4"/>
        <w:rPr>
          <w:rFonts w:asciiTheme="minorHAnsi" w:eastAsiaTheme="minorEastAsia" w:hAnsiTheme="minorHAnsi" w:cstheme="minorBidi"/>
          <w:sz w:val="22"/>
          <w:szCs w:val="22"/>
        </w:rPr>
      </w:pPr>
      <w:r w:rsidRPr="00AE18C6">
        <w:t>A.3.1.2.4</w:t>
      </w:r>
      <w:r w:rsidRPr="00AE18C6">
        <w:rPr>
          <w:rFonts w:asciiTheme="minorHAnsi" w:eastAsiaTheme="minorEastAsia" w:hAnsiTheme="minorHAnsi" w:cstheme="minorBidi"/>
          <w:sz w:val="22"/>
          <w:szCs w:val="22"/>
        </w:rPr>
        <w:tab/>
      </w:r>
      <w:r w:rsidRPr="00431C0C">
        <w:rPr>
          <w:lang w:val="de-DE"/>
        </w:rPr>
        <w:t>FS 3</w:t>
      </w:r>
      <w:r>
        <w:tab/>
        <w:t>725</w:t>
      </w:r>
    </w:p>
    <w:p w:rsidR="00AE18C6" w:rsidRDefault="00AE18C6">
      <w:pPr>
        <w:pStyle w:val="TOC3"/>
        <w:rPr>
          <w:rFonts w:asciiTheme="minorHAnsi" w:eastAsiaTheme="minorEastAsia" w:hAnsiTheme="minorHAnsi" w:cstheme="minorBidi"/>
          <w:sz w:val="22"/>
          <w:szCs w:val="22"/>
        </w:rPr>
      </w:pPr>
      <w:r w:rsidRPr="00AE18C6">
        <w:t>A.3.1.3</w:t>
      </w:r>
      <w:r w:rsidRPr="00AE18C6">
        <w:rPr>
          <w:rFonts w:asciiTheme="minorHAnsi" w:eastAsiaTheme="minorEastAsia" w:hAnsiTheme="minorHAnsi" w:cstheme="minorBidi"/>
          <w:sz w:val="22"/>
          <w:szCs w:val="22"/>
        </w:rPr>
        <w:tab/>
      </w:r>
      <w:r w:rsidRPr="00431C0C">
        <w:rPr>
          <w:lang w:val="de-DE"/>
        </w:rPr>
        <w:t xml:space="preserve">MPDCCH </w:t>
      </w:r>
      <w:r>
        <w:t>Reference Channels for Cat-M1 UEs</w:t>
      </w:r>
      <w:r>
        <w:tab/>
        <w:t>725</w:t>
      </w:r>
    </w:p>
    <w:p w:rsidR="00AE18C6" w:rsidRDefault="00AE18C6">
      <w:pPr>
        <w:pStyle w:val="TOC4"/>
        <w:rPr>
          <w:rFonts w:asciiTheme="minorHAnsi" w:eastAsiaTheme="minorEastAsia" w:hAnsiTheme="minorHAnsi" w:cstheme="minorBidi"/>
          <w:sz w:val="22"/>
          <w:szCs w:val="22"/>
        </w:rPr>
      </w:pPr>
      <w:r w:rsidRPr="00AE18C6">
        <w:t>A.3.1.3.1</w:t>
      </w:r>
      <w:r w:rsidRPr="00AE18C6">
        <w:rPr>
          <w:rFonts w:asciiTheme="minorHAnsi" w:eastAsiaTheme="minorEastAsia" w:hAnsiTheme="minorHAnsi" w:cstheme="minorBidi"/>
          <w:sz w:val="22"/>
          <w:szCs w:val="22"/>
        </w:rPr>
        <w:tab/>
      </w:r>
      <w:r w:rsidRPr="00431C0C">
        <w:rPr>
          <w:lang w:val="de-DE"/>
        </w:rPr>
        <w:t>FDD</w:t>
      </w:r>
      <w:r>
        <w:t xml:space="preserve"> in CEModeA</w:t>
      </w:r>
      <w:r>
        <w:tab/>
        <w:t>726</w:t>
      </w:r>
    </w:p>
    <w:p w:rsidR="00AE18C6" w:rsidRDefault="00AE18C6">
      <w:pPr>
        <w:pStyle w:val="TOC4"/>
        <w:rPr>
          <w:rFonts w:asciiTheme="minorHAnsi" w:eastAsiaTheme="minorEastAsia" w:hAnsiTheme="minorHAnsi" w:cstheme="minorBidi"/>
          <w:sz w:val="22"/>
          <w:szCs w:val="22"/>
        </w:rPr>
      </w:pPr>
      <w:r w:rsidRPr="00AE18C6">
        <w:t>A.3.1.3.2</w:t>
      </w:r>
      <w:r w:rsidRPr="00AE18C6">
        <w:rPr>
          <w:rFonts w:asciiTheme="minorHAnsi" w:eastAsiaTheme="minorEastAsia" w:hAnsiTheme="minorHAnsi" w:cstheme="minorBidi"/>
          <w:sz w:val="22"/>
          <w:szCs w:val="22"/>
        </w:rPr>
        <w:tab/>
      </w:r>
      <w:r w:rsidRPr="00431C0C">
        <w:rPr>
          <w:lang w:val="de-DE"/>
        </w:rPr>
        <w:t>HD-FDD</w:t>
      </w:r>
      <w:r>
        <w:t xml:space="preserve"> in CEModeA</w:t>
      </w:r>
      <w:r>
        <w:tab/>
        <w:t>726</w:t>
      </w:r>
    </w:p>
    <w:p w:rsidR="00AE18C6" w:rsidRDefault="00AE18C6">
      <w:pPr>
        <w:pStyle w:val="TOC4"/>
        <w:rPr>
          <w:rFonts w:asciiTheme="minorHAnsi" w:eastAsiaTheme="minorEastAsia" w:hAnsiTheme="minorHAnsi" w:cstheme="minorBidi"/>
          <w:sz w:val="22"/>
          <w:szCs w:val="22"/>
        </w:rPr>
      </w:pPr>
      <w:r w:rsidRPr="00AE18C6">
        <w:t>A.3.1.3.3</w:t>
      </w:r>
      <w:r w:rsidRPr="00AE18C6">
        <w:rPr>
          <w:rFonts w:asciiTheme="minorHAnsi" w:eastAsiaTheme="minorEastAsia" w:hAnsiTheme="minorHAnsi" w:cstheme="minorBidi"/>
          <w:sz w:val="22"/>
          <w:szCs w:val="22"/>
        </w:rPr>
        <w:tab/>
      </w:r>
      <w:r w:rsidRPr="00431C0C">
        <w:rPr>
          <w:lang w:val="de-DE"/>
        </w:rPr>
        <w:t>TDD</w:t>
      </w:r>
      <w:r>
        <w:t xml:space="preserve"> in CEModeA</w:t>
      </w:r>
      <w:r>
        <w:tab/>
        <w:t>727</w:t>
      </w:r>
    </w:p>
    <w:p w:rsidR="00AE18C6" w:rsidRDefault="00AE18C6">
      <w:pPr>
        <w:pStyle w:val="TOC4"/>
        <w:rPr>
          <w:rFonts w:asciiTheme="minorHAnsi" w:eastAsiaTheme="minorEastAsia" w:hAnsiTheme="minorHAnsi" w:cstheme="minorBidi"/>
          <w:sz w:val="22"/>
          <w:szCs w:val="22"/>
        </w:rPr>
      </w:pPr>
      <w:r w:rsidRPr="00AE18C6">
        <w:t>A.3.1.3.4</w:t>
      </w:r>
      <w:r w:rsidRPr="00AE18C6">
        <w:rPr>
          <w:rFonts w:asciiTheme="minorHAnsi" w:eastAsiaTheme="minorEastAsia" w:hAnsiTheme="minorHAnsi" w:cstheme="minorBidi"/>
          <w:sz w:val="22"/>
          <w:szCs w:val="22"/>
        </w:rPr>
        <w:tab/>
      </w:r>
      <w:r w:rsidRPr="00431C0C">
        <w:rPr>
          <w:lang w:val="de-DE"/>
        </w:rPr>
        <w:t>FDD</w:t>
      </w:r>
      <w:r>
        <w:t xml:space="preserve"> in CEModeB</w:t>
      </w:r>
      <w:r>
        <w:tab/>
        <w:t>727</w:t>
      </w:r>
    </w:p>
    <w:p w:rsidR="00AE18C6" w:rsidRDefault="00AE18C6">
      <w:pPr>
        <w:pStyle w:val="TOC4"/>
        <w:rPr>
          <w:rFonts w:asciiTheme="minorHAnsi" w:eastAsiaTheme="minorEastAsia" w:hAnsiTheme="minorHAnsi" w:cstheme="minorBidi"/>
          <w:sz w:val="22"/>
          <w:szCs w:val="22"/>
        </w:rPr>
      </w:pPr>
      <w:r w:rsidRPr="00AE18C6">
        <w:t>A.3.1.3.5</w:t>
      </w:r>
      <w:r w:rsidRPr="00AE18C6">
        <w:rPr>
          <w:rFonts w:asciiTheme="minorHAnsi" w:eastAsiaTheme="minorEastAsia" w:hAnsiTheme="minorHAnsi" w:cstheme="minorBidi"/>
          <w:sz w:val="22"/>
          <w:szCs w:val="22"/>
        </w:rPr>
        <w:tab/>
      </w:r>
      <w:r w:rsidRPr="00431C0C">
        <w:rPr>
          <w:lang w:val="de-DE"/>
        </w:rPr>
        <w:t>HD-FDD</w:t>
      </w:r>
      <w:r>
        <w:t xml:space="preserve"> in CEModeB</w:t>
      </w:r>
      <w:r>
        <w:tab/>
        <w:t>728</w:t>
      </w:r>
    </w:p>
    <w:p w:rsidR="00AE18C6" w:rsidRDefault="00AE18C6">
      <w:pPr>
        <w:pStyle w:val="TOC4"/>
        <w:rPr>
          <w:rFonts w:asciiTheme="minorHAnsi" w:eastAsiaTheme="minorEastAsia" w:hAnsiTheme="minorHAnsi" w:cstheme="minorBidi"/>
          <w:sz w:val="22"/>
          <w:szCs w:val="22"/>
        </w:rPr>
      </w:pPr>
      <w:r w:rsidRPr="00AE18C6">
        <w:t>A.3.1.3.6</w:t>
      </w:r>
      <w:r w:rsidRPr="00AE18C6">
        <w:rPr>
          <w:rFonts w:asciiTheme="minorHAnsi" w:eastAsiaTheme="minorEastAsia" w:hAnsiTheme="minorHAnsi" w:cstheme="minorBidi"/>
          <w:sz w:val="22"/>
          <w:szCs w:val="22"/>
        </w:rPr>
        <w:tab/>
      </w:r>
      <w:r w:rsidRPr="00431C0C">
        <w:rPr>
          <w:lang w:val="de-DE"/>
        </w:rPr>
        <w:t>TDD</w:t>
      </w:r>
      <w:r>
        <w:t xml:space="preserve"> in CEModeB</w:t>
      </w:r>
      <w:r>
        <w:tab/>
        <w:t>728</w:t>
      </w:r>
    </w:p>
    <w:p w:rsidR="00AE18C6" w:rsidRDefault="00AE18C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729</w:t>
      </w:r>
    </w:p>
    <w:p w:rsidR="00AE18C6" w:rsidRDefault="00AE18C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431C0C">
        <w:rPr>
          <w:rFonts w:cs="v5.0.0"/>
        </w:rPr>
        <w:t>in CEModeA</w:t>
      </w:r>
      <w:r>
        <w:tab/>
        <w:t>729</w:t>
      </w:r>
    </w:p>
    <w:p w:rsidR="00AE18C6" w:rsidRDefault="00AE18C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431C0C">
        <w:rPr>
          <w:rFonts w:cs="v5.0.0"/>
        </w:rPr>
        <w:t>in CEModeA</w:t>
      </w:r>
      <w:r>
        <w:tab/>
        <w:t>730</w:t>
      </w:r>
    </w:p>
    <w:p w:rsidR="00AE18C6" w:rsidRDefault="00AE18C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431C0C">
        <w:rPr>
          <w:rFonts w:cs="v5.0.0"/>
        </w:rPr>
        <w:t>in CEModeA</w:t>
      </w:r>
      <w:r>
        <w:tab/>
        <w:t>731</w:t>
      </w:r>
    </w:p>
    <w:p w:rsidR="00AE18C6" w:rsidRDefault="00AE18C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431C0C">
        <w:rPr>
          <w:rFonts w:cs="v5.0.0"/>
        </w:rPr>
        <w:t>in CEModeB</w:t>
      </w:r>
      <w:r>
        <w:tab/>
        <w:t>732</w:t>
      </w:r>
    </w:p>
    <w:p w:rsidR="00AE18C6" w:rsidRDefault="00AE18C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431C0C">
        <w:rPr>
          <w:rFonts w:cs="v5.0.0"/>
        </w:rPr>
        <w:t>in CEModeB</w:t>
      </w:r>
      <w:r>
        <w:tab/>
        <w:t>733</w:t>
      </w:r>
    </w:p>
    <w:p w:rsidR="00AE18C6" w:rsidRDefault="00AE18C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431C0C">
        <w:rPr>
          <w:rFonts w:cs="v5.0.0"/>
        </w:rPr>
        <w:t>in CEModeB</w:t>
      </w:r>
      <w:r>
        <w:tab/>
        <w:t>733</w:t>
      </w:r>
    </w:p>
    <w:p w:rsidR="00AE18C6" w:rsidRDefault="00AE18C6">
      <w:pPr>
        <w:pStyle w:val="TOC3"/>
        <w:rPr>
          <w:rFonts w:asciiTheme="minorHAnsi" w:eastAsiaTheme="minorEastAsia" w:hAnsiTheme="minorHAnsi" w:cstheme="minorBidi"/>
          <w:sz w:val="22"/>
          <w:szCs w:val="22"/>
        </w:rPr>
      </w:pPr>
      <w:r>
        <w:t>A.3.1.</w:t>
      </w:r>
      <w:r w:rsidRPr="00431C0C">
        <w:rPr>
          <w:rFonts w:eastAsia="MS Mincho"/>
          <w:lang w:eastAsia="ja-JP"/>
        </w:rPr>
        <w:t>5</w:t>
      </w:r>
      <w:r>
        <w:rPr>
          <w:rFonts w:asciiTheme="minorHAnsi" w:eastAsiaTheme="minorEastAsia" w:hAnsiTheme="minorHAnsi" w:cstheme="minorBidi"/>
          <w:sz w:val="22"/>
          <w:szCs w:val="22"/>
        </w:rPr>
        <w:tab/>
      </w:r>
      <w:r>
        <w:rPr>
          <w:lang w:eastAsia="zh-CN"/>
        </w:rPr>
        <w:t>N</w:t>
      </w:r>
      <w:r>
        <w:t>PD</w:t>
      </w:r>
      <w:r w:rsidRPr="00431C0C">
        <w:rPr>
          <w:rFonts w:eastAsia="MS Mincho"/>
          <w:lang w:eastAsia="ja-JP"/>
        </w:rPr>
        <w:t>S</w:t>
      </w:r>
      <w:r>
        <w:t xml:space="preserve">CH </w:t>
      </w:r>
      <w:r w:rsidRPr="00431C0C">
        <w:rPr>
          <w:rFonts w:cs="v5.0.0"/>
        </w:rPr>
        <w:t xml:space="preserve">Reference Channel for </w:t>
      </w:r>
      <w:r w:rsidRPr="00431C0C">
        <w:rPr>
          <w:rFonts w:cs="v5.0.0"/>
          <w:lang w:eastAsia="zh-CN"/>
        </w:rPr>
        <w:t>UE category NB1</w:t>
      </w:r>
      <w:r>
        <w:tab/>
        <w:t>734</w:t>
      </w:r>
    </w:p>
    <w:p w:rsidR="00AE18C6" w:rsidRDefault="00AE18C6">
      <w:pPr>
        <w:pStyle w:val="TOC4"/>
        <w:rPr>
          <w:rFonts w:asciiTheme="minorHAnsi" w:eastAsiaTheme="minorEastAsia" w:hAnsiTheme="minorHAnsi" w:cstheme="minorBidi"/>
          <w:sz w:val="22"/>
          <w:szCs w:val="22"/>
        </w:rPr>
      </w:pPr>
      <w:r>
        <w:t>A.3.1.</w:t>
      </w:r>
      <w:r w:rsidRPr="00431C0C">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734</w:t>
      </w:r>
    </w:p>
    <w:p w:rsidR="00AE18C6" w:rsidRDefault="00AE18C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735</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735</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736</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736</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736</w:t>
      </w:r>
    </w:p>
    <w:p w:rsidR="00AE18C6" w:rsidRDefault="00AE18C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736</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736</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738</w:t>
      </w:r>
    </w:p>
    <w:p w:rsidR="00AE18C6" w:rsidRDefault="00AE18C6">
      <w:pPr>
        <w:pStyle w:val="TOC2"/>
        <w:rPr>
          <w:rFonts w:asciiTheme="minorHAnsi" w:eastAsiaTheme="minorEastAsia" w:hAnsiTheme="minorHAnsi" w:cstheme="minorBidi"/>
          <w:sz w:val="22"/>
          <w:szCs w:val="22"/>
        </w:rPr>
      </w:pPr>
      <w:r w:rsidRPr="00AE18C6">
        <w:t>A.3.2</w:t>
      </w:r>
      <w:r w:rsidRPr="00AE18C6">
        <w:rPr>
          <w:rFonts w:asciiTheme="minorHAnsi" w:eastAsiaTheme="minorEastAsia" w:hAnsiTheme="minorHAnsi"/>
          <w:sz w:val="22"/>
          <w:szCs w:val="22"/>
        </w:rPr>
        <w:tab/>
      </w:r>
      <w:r>
        <w:t>OFDMA Channel Noise Generator (OCNG)</w:t>
      </w:r>
      <w:r>
        <w:tab/>
        <w:t>738</w:t>
      </w:r>
    </w:p>
    <w:p w:rsidR="00AE18C6" w:rsidRDefault="00AE18C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738</w:t>
      </w:r>
    </w:p>
    <w:p w:rsidR="00AE18C6" w:rsidRDefault="00AE18C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739</w:t>
      </w:r>
    </w:p>
    <w:p w:rsidR="00AE18C6" w:rsidRDefault="00AE18C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739</w:t>
      </w:r>
    </w:p>
    <w:p w:rsidR="00AE18C6" w:rsidRDefault="00AE18C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740</w:t>
      </w:r>
    </w:p>
    <w:p w:rsidR="00AE18C6" w:rsidRDefault="00AE18C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741</w:t>
      </w:r>
    </w:p>
    <w:p w:rsidR="00AE18C6" w:rsidRDefault="00AE18C6">
      <w:pPr>
        <w:pStyle w:val="TOC4"/>
        <w:rPr>
          <w:rFonts w:asciiTheme="minorHAnsi" w:eastAsiaTheme="minorEastAsia" w:hAnsiTheme="minorHAnsi" w:cstheme="minorBidi"/>
          <w:sz w:val="22"/>
          <w:szCs w:val="22"/>
        </w:rPr>
      </w:pPr>
      <w:r>
        <w:lastRenderedPageBreak/>
        <w:t>A.3.2.1.5</w:t>
      </w:r>
      <w:r>
        <w:rPr>
          <w:rFonts w:asciiTheme="minorHAnsi" w:eastAsiaTheme="minorEastAsia" w:hAnsiTheme="minorHAnsi" w:cstheme="minorBidi"/>
          <w:sz w:val="22"/>
          <w:szCs w:val="22"/>
        </w:rPr>
        <w:tab/>
      </w:r>
      <w:r>
        <w:t>OCNG FDD pattern 5: outer resource blocks allocation in 10 MHz (without MBSFN)</w:t>
      </w:r>
      <w:r>
        <w:tab/>
        <w:t>741</w:t>
      </w:r>
    </w:p>
    <w:p w:rsidR="00AE18C6" w:rsidRDefault="00AE18C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742</w:t>
      </w:r>
    </w:p>
    <w:p w:rsidR="00AE18C6" w:rsidRDefault="00AE18C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742</w:t>
      </w:r>
    </w:p>
    <w:p w:rsidR="00AE18C6" w:rsidRDefault="00AE18C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742</w:t>
      </w:r>
    </w:p>
    <w:p w:rsidR="00AE18C6" w:rsidRDefault="00AE18C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743</w:t>
      </w:r>
    </w:p>
    <w:p w:rsidR="00AE18C6" w:rsidRDefault="00AE18C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744</w:t>
      </w:r>
    </w:p>
    <w:p w:rsidR="00AE18C6" w:rsidRDefault="00AE18C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744</w:t>
      </w:r>
    </w:p>
    <w:p w:rsidR="00AE18C6" w:rsidRDefault="00AE18C6">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745</w:t>
      </w:r>
    </w:p>
    <w:p w:rsidR="00AE18C6" w:rsidRDefault="00AE18C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745</w:t>
      </w:r>
    </w:p>
    <w:p w:rsidR="00AE18C6" w:rsidRDefault="00AE18C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746</w:t>
      </w:r>
    </w:p>
    <w:p w:rsidR="00AE18C6" w:rsidRDefault="00AE18C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746</w:t>
      </w:r>
    </w:p>
    <w:p w:rsidR="00AE18C6" w:rsidRDefault="00AE18C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747</w:t>
      </w:r>
    </w:p>
    <w:p w:rsidR="00AE18C6" w:rsidRDefault="00AE18C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747</w:t>
      </w:r>
    </w:p>
    <w:p w:rsidR="00AE18C6" w:rsidRDefault="00AE18C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748</w:t>
      </w:r>
    </w:p>
    <w:p w:rsidR="00AE18C6" w:rsidRDefault="00AE18C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748</w:t>
      </w:r>
    </w:p>
    <w:p w:rsidR="00AE18C6" w:rsidRDefault="00AE18C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749</w:t>
      </w:r>
    </w:p>
    <w:p w:rsidR="00AE18C6" w:rsidRDefault="00AE18C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749</w:t>
      </w:r>
    </w:p>
    <w:p w:rsidR="00AE18C6" w:rsidRDefault="00AE18C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750</w:t>
      </w:r>
    </w:p>
    <w:p w:rsidR="00AE18C6" w:rsidRDefault="00AE18C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750</w:t>
      </w:r>
    </w:p>
    <w:p w:rsidR="00AE18C6" w:rsidRDefault="00AE18C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751</w:t>
      </w:r>
    </w:p>
    <w:p w:rsidR="00AE18C6" w:rsidRDefault="00AE18C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751</w:t>
      </w:r>
    </w:p>
    <w:p w:rsidR="00AE18C6" w:rsidRDefault="00AE18C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752</w:t>
      </w:r>
    </w:p>
    <w:p w:rsidR="00AE18C6" w:rsidRDefault="00AE18C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752</w:t>
      </w:r>
    </w:p>
    <w:p w:rsidR="00AE18C6" w:rsidRDefault="00AE18C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753</w:t>
      </w:r>
    </w:p>
    <w:p w:rsidR="00AE18C6" w:rsidRDefault="00AE18C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754</w:t>
      </w:r>
    </w:p>
    <w:p w:rsidR="00AE18C6" w:rsidRDefault="00AE18C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755</w:t>
      </w:r>
    </w:p>
    <w:p w:rsidR="00AE18C6" w:rsidRDefault="00AE18C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756</w:t>
      </w:r>
    </w:p>
    <w:p w:rsidR="00AE18C6" w:rsidRDefault="00AE18C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756</w:t>
      </w:r>
    </w:p>
    <w:p w:rsidR="00AE18C6" w:rsidRDefault="00AE18C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757</w:t>
      </w:r>
    </w:p>
    <w:p w:rsidR="00AE18C6" w:rsidRDefault="00AE18C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758</w:t>
      </w:r>
    </w:p>
    <w:p w:rsidR="00AE18C6" w:rsidRDefault="00AE18C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758</w:t>
      </w:r>
    </w:p>
    <w:p w:rsidR="00AE18C6" w:rsidRDefault="00AE18C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760</w:t>
      </w:r>
    </w:p>
    <w:p w:rsidR="00AE18C6" w:rsidRDefault="00AE18C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761</w:t>
      </w:r>
    </w:p>
    <w:p w:rsidR="00AE18C6" w:rsidRDefault="00AE18C6">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761</w:t>
      </w:r>
    </w:p>
    <w:p w:rsidR="00AE18C6" w:rsidRDefault="00AE18C6">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762</w:t>
      </w:r>
    </w:p>
    <w:p w:rsidR="00AE18C6" w:rsidRDefault="00AE18C6">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763</w:t>
      </w:r>
    </w:p>
    <w:p w:rsidR="00AE18C6" w:rsidRDefault="00AE18C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764</w:t>
      </w:r>
    </w:p>
    <w:p w:rsidR="00AE18C6" w:rsidRDefault="00AE18C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764</w:t>
      </w:r>
    </w:p>
    <w:p w:rsidR="00AE18C6" w:rsidRDefault="00AE18C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765</w:t>
      </w:r>
    </w:p>
    <w:p w:rsidR="00AE18C6" w:rsidRDefault="00AE18C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765</w:t>
      </w:r>
    </w:p>
    <w:p w:rsidR="00AE18C6" w:rsidRDefault="00AE18C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766</w:t>
      </w:r>
    </w:p>
    <w:p w:rsidR="00AE18C6" w:rsidRDefault="00AE18C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766</w:t>
      </w:r>
    </w:p>
    <w:p w:rsidR="00AE18C6" w:rsidRDefault="00AE18C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766</w:t>
      </w:r>
    </w:p>
    <w:p w:rsidR="00AE18C6" w:rsidRDefault="00AE18C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766</w:t>
      </w:r>
    </w:p>
    <w:p w:rsidR="00AE18C6" w:rsidRDefault="00AE18C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767</w:t>
      </w:r>
    </w:p>
    <w:p w:rsidR="00AE18C6" w:rsidRDefault="00AE18C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767</w:t>
      </w:r>
    </w:p>
    <w:p w:rsidR="00AE18C6" w:rsidRDefault="00AE18C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431C0C">
        <w:rPr>
          <w:lang w:val="en-US"/>
        </w:rPr>
        <w:t>, 2x2 antenna</w:t>
      </w:r>
      <w:r>
        <w:tab/>
        <w:t>768</w:t>
      </w:r>
    </w:p>
    <w:p w:rsidR="00AE18C6" w:rsidRDefault="00AE18C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768</w:t>
      </w:r>
    </w:p>
    <w:p w:rsidR="00AE18C6" w:rsidRDefault="00AE18C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768</w:t>
      </w:r>
    </w:p>
    <w:p w:rsidR="00AE18C6" w:rsidRDefault="00AE18C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769</w:t>
      </w:r>
    </w:p>
    <w:p w:rsidR="00AE18C6" w:rsidRDefault="00AE18C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769</w:t>
      </w:r>
    </w:p>
    <w:p w:rsidR="00AE18C6" w:rsidRDefault="00AE18C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769</w:t>
      </w:r>
    </w:p>
    <w:p w:rsidR="00AE18C6" w:rsidRDefault="00AE18C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769</w:t>
      </w:r>
    </w:p>
    <w:p w:rsidR="00AE18C6" w:rsidRDefault="00AE18C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769</w:t>
      </w:r>
    </w:p>
    <w:p w:rsidR="00AE18C6" w:rsidRDefault="00AE18C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769</w:t>
      </w:r>
    </w:p>
    <w:p w:rsidR="00AE18C6" w:rsidRDefault="00AE18C6">
      <w:pPr>
        <w:pStyle w:val="TOC3"/>
        <w:rPr>
          <w:rFonts w:asciiTheme="minorHAnsi" w:eastAsiaTheme="minorEastAsia" w:hAnsiTheme="minorHAnsi" w:cstheme="minorBidi"/>
          <w:sz w:val="22"/>
          <w:szCs w:val="22"/>
        </w:rPr>
      </w:pPr>
      <w:r w:rsidRPr="00AE18C6">
        <w:t>A.3.8.1</w:t>
      </w:r>
      <w:r w:rsidRPr="00AE18C6">
        <w:rPr>
          <w:rFonts w:asciiTheme="minorHAnsi" w:eastAsiaTheme="minorEastAsia" w:hAnsiTheme="minorHAnsi" w:cstheme="minorBidi"/>
          <w:sz w:val="22"/>
          <w:szCs w:val="22"/>
        </w:rPr>
        <w:tab/>
      </w:r>
      <w:r w:rsidRPr="00431C0C">
        <w:rPr>
          <w:snapToGrid w:val="0"/>
        </w:rPr>
        <w:t>Antenna connection</w:t>
      </w:r>
      <w:r w:rsidRPr="00431C0C">
        <w:rPr>
          <w:snapToGrid w:val="0"/>
          <w:lang w:eastAsia="zh-CN"/>
        </w:rPr>
        <w:t xml:space="preserve"> for 4 Rx capable UEs</w:t>
      </w:r>
      <w:r>
        <w:tab/>
        <w:t>769</w:t>
      </w:r>
    </w:p>
    <w:p w:rsidR="00AE18C6" w:rsidRDefault="00AE18C6">
      <w:pPr>
        <w:pStyle w:val="TOC4"/>
        <w:rPr>
          <w:rFonts w:asciiTheme="minorHAnsi" w:eastAsiaTheme="minorEastAsia" w:hAnsiTheme="minorHAnsi" w:cstheme="minorBidi"/>
          <w:sz w:val="22"/>
          <w:szCs w:val="22"/>
        </w:rPr>
      </w:pPr>
      <w:r>
        <w:t>A.3.8.1.1 Introduction</w:t>
      </w:r>
      <w:r>
        <w:tab/>
        <w:t>769</w:t>
      </w:r>
    </w:p>
    <w:p w:rsidR="00AE18C6" w:rsidRDefault="00AE18C6">
      <w:pPr>
        <w:pStyle w:val="TOC4"/>
        <w:rPr>
          <w:rFonts w:asciiTheme="minorHAnsi" w:eastAsiaTheme="minorEastAsia" w:hAnsiTheme="minorHAnsi" w:cstheme="minorBidi"/>
          <w:sz w:val="22"/>
          <w:szCs w:val="22"/>
        </w:rPr>
      </w:pPr>
      <w:r>
        <w:t>A.3.8.1.2 Principle of testing</w:t>
      </w:r>
      <w:r>
        <w:tab/>
        <w:t>769</w:t>
      </w:r>
    </w:p>
    <w:p w:rsidR="00AE18C6" w:rsidRDefault="00AE18C6">
      <w:pPr>
        <w:pStyle w:val="TOC5"/>
        <w:rPr>
          <w:rFonts w:asciiTheme="minorHAnsi" w:eastAsiaTheme="minorEastAsia" w:hAnsiTheme="minorHAnsi" w:cstheme="minorBidi"/>
          <w:sz w:val="22"/>
          <w:szCs w:val="22"/>
        </w:rPr>
      </w:pPr>
      <w:r>
        <w:t>A.3.8.1.2.1 Single carrier tests</w:t>
      </w:r>
      <w:r>
        <w:tab/>
        <w:t>769</w:t>
      </w:r>
    </w:p>
    <w:p w:rsidR="00AE18C6" w:rsidRDefault="00AE18C6">
      <w:pPr>
        <w:pStyle w:val="TOC5"/>
        <w:rPr>
          <w:rFonts w:asciiTheme="minorHAnsi" w:eastAsiaTheme="minorEastAsia" w:hAnsiTheme="minorHAnsi" w:cstheme="minorBidi"/>
          <w:sz w:val="22"/>
          <w:szCs w:val="22"/>
        </w:rPr>
      </w:pPr>
      <w:r>
        <w:lastRenderedPageBreak/>
        <w:t>A.3.8.1.2.2</w:t>
      </w:r>
      <w:r>
        <w:rPr>
          <w:rFonts w:asciiTheme="minorHAnsi" w:eastAsiaTheme="minorEastAsia" w:hAnsiTheme="minorHAnsi" w:cstheme="minorBidi"/>
          <w:sz w:val="22"/>
          <w:szCs w:val="22"/>
        </w:rPr>
        <w:tab/>
      </w:r>
      <w:r>
        <w:t>Carrier aggregation and Dual connectivity tests</w:t>
      </w:r>
      <w:r>
        <w:tab/>
        <w:t>770</w:t>
      </w:r>
    </w:p>
    <w:p w:rsidR="00AE18C6" w:rsidRDefault="00AE18C6">
      <w:pPr>
        <w:pStyle w:val="TOC5"/>
        <w:rPr>
          <w:rFonts w:asciiTheme="minorHAnsi" w:eastAsiaTheme="minorEastAsia" w:hAnsiTheme="minorHAnsi" w:cstheme="minorBidi"/>
          <w:sz w:val="22"/>
          <w:szCs w:val="22"/>
        </w:rPr>
      </w:pPr>
      <w:r w:rsidRPr="00AE18C6">
        <w:t>A.3.8.1.2.3</w:t>
      </w:r>
      <w:r w:rsidRPr="00AE18C6">
        <w:rPr>
          <w:rFonts w:asciiTheme="minorHAnsi" w:eastAsiaTheme="minorEastAsia" w:hAnsiTheme="minorHAnsi" w:cstheme="minorBidi"/>
          <w:sz w:val="22"/>
          <w:szCs w:val="22"/>
        </w:rPr>
        <w:tab/>
      </w:r>
      <w:r w:rsidRPr="00431C0C">
        <w:rPr>
          <w:snapToGrid w:val="0"/>
        </w:rPr>
        <w:t>Antenna connection for bands where 2RX is supported</w:t>
      </w:r>
      <w:r>
        <w:tab/>
        <w:t>771</w:t>
      </w:r>
    </w:p>
    <w:p w:rsidR="00AE18C6" w:rsidRDefault="00AE18C6">
      <w:pPr>
        <w:pStyle w:val="TOC5"/>
        <w:rPr>
          <w:rFonts w:asciiTheme="minorHAnsi" w:eastAsiaTheme="minorEastAsia" w:hAnsiTheme="minorHAnsi" w:cstheme="minorBidi"/>
          <w:sz w:val="22"/>
          <w:szCs w:val="22"/>
        </w:rPr>
      </w:pPr>
      <w:r w:rsidRPr="00AE18C6">
        <w:t>A.3.8.1.2.4</w:t>
      </w:r>
      <w:r w:rsidRPr="00AE18C6">
        <w:rPr>
          <w:rFonts w:asciiTheme="minorHAnsi" w:eastAsiaTheme="minorEastAsia" w:hAnsiTheme="minorHAnsi" w:cstheme="minorBidi"/>
          <w:sz w:val="22"/>
          <w:szCs w:val="22"/>
        </w:rPr>
        <w:tab/>
      </w:r>
      <w:r w:rsidRPr="00431C0C">
        <w:rPr>
          <w:snapToGrid w:val="0"/>
        </w:rPr>
        <w:t>Antenna connection for bands where 4RX is supported</w:t>
      </w:r>
      <w:r>
        <w:tab/>
        <w:t>771</w:t>
      </w:r>
    </w:p>
    <w:p w:rsidR="00AE18C6" w:rsidRDefault="00AE18C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771</w:t>
      </w:r>
    </w:p>
    <w:p w:rsidR="00AE18C6" w:rsidRDefault="00AE18C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771</w:t>
      </w:r>
    </w:p>
    <w:p w:rsidR="00AE18C6" w:rsidRDefault="00AE18C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771</w:t>
      </w:r>
    </w:p>
    <w:p w:rsidR="00AE18C6" w:rsidRDefault="00AE18C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772</w:t>
      </w:r>
    </w:p>
    <w:p w:rsidR="00AE18C6" w:rsidRDefault="00AE18C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772</w:t>
      </w:r>
    </w:p>
    <w:p w:rsidR="00AE18C6" w:rsidRDefault="00AE18C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772</w:t>
      </w:r>
    </w:p>
    <w:p w:rsidR="00AE18C6" w:rsidRDefault="00AE18C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772</w:t>
      </w:r>
    </w:p>
    <w:p w:rsidR="00AE18C6" w:rsidRDefault="00AE18C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772</w:t>
      </w:r>
    </w:p>
    <w:p w:rsidR="00AE18C6" w:rsidRDefault="00AE18C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772</w:t>
      </w:r>
    </w:p>
    <w:p w:rsidR="00AE18C6" w:rsidRDefault="00AE18C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772</w:t>
      </w:r>
    </w:p>
    <w:p w:rsidR="00AE18C6" w:rsidRDefault="00AE18C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772</w:t>
      </w:r>
    </w:p>
    <w:p w:rsidR="00AE18C6" w:rsidRDefault="00AE18C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772</w:t>
      </w:r>
    </w:p>
    <w:p w:rsidR="00AE18C6" w:rsidRDefault="00AE18C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773</w:t>
      </w:r>
    </w:p>
    <w:p w:rsidR="00AE18C6" w:rsidRDefault="00AE18C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773</w:t>
      </w:r>
    </w:p>
    <w:p w:rsidR="00AE18C6" w:rsidRDefault="00AE18C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773</w:t>
      </w:r>
    </w:p>
    <w:p w:rsidR="00AE18C6" w:rsidRDefault="00AE18C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773</w:t>
      </w:r>
    </w:p>
    <w:p w:rsidR="00AE18C6" w:rsidRDefault="00AE18C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779</w:t>
      </w:r>
    </w:p>
    <w:p w:rsidR="00AE18C6" w:rsidRDefault="00AE18C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781</w:t>
      </w:r>
    </w:p>
    <w:p w:rsidR="00AE18C6" w:rsidRDefault="00AE18C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781</w:t>
      </w:r>
    </w:p>
    <w:p w:rsidR="00AE18C6" w:rsidRDefault="00AE18C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781</w:t>
      </w:r>
    </w:p>
    <w:p w:rsidR="00AE18C6" w:rsidRDefault="00AE18C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781</w:t>
      </w:r>
    </w:p>
    <w:p w:rsidR="00AE18C6" w:rsidRDefault="00AE18C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782</w:t>
      </w:r>
    </w:p>
    <w:p w:rsidR="00AE18C6" w:rsidRDefault="00AE18C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782</w:t>
      </w:r>
    </w:p>
    <w:p w:rsidR="00AE18C6" w:rsidRDefault="00AE18C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782</w:t>
      </w:r>
    </w:p>
    <w:p w:rsidR="00AE18C6" w:rsidRDefault="00AE18C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783</w:t>
      </w:r>
    </w:p>
    <w:p w:rsidR="00AE18C6" w:rsidRDefault="00AE18C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783</w:t>
      </w:r>
    </w:p>
    <w:p w:rsidR="00AE18C6" w:rsidRDefault="00AE18C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783</w:t>
      </w:r>
    </w:p>
    <w:p w:rsidR="00AE18C6" w:rsidRDefault="00AE18C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783</w:t>
      </w:r>
    </w:p>
    <w:p w:rsidR="00AE18C6" w:rsidRDefault="00AE18C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783</w:t>
      </w:r>
    </w:p>
    <w:p w:rsidR="00AE18C6" w:rsidRDefault="00AE18C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783</w:t>
      </w:r>
    </w:p>
    <w:p w:rsidR="00AE18C6" w:rsidRDefault="00AE18C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783</w:t>
      </w:r>
    </w:p>
    <w:p w:rsidR="00AE18C6" w:rsidRDefault="00AE18C6">
      <w:pPr>
        <w:pStyle w:val="TOC3"/>
        <w:rPr>
          <w:rFonts w:asciiTheme="minorHAnsi" w:eastAsiaTheme="minorEastAsia" w:hAnsiTheme="minorHAnsi" w:cstheme="minorBidi"/>
          <w:sz w:val="22"/>
          <w:szCs w:val="22"/>
        </w:rPr>
      </w:pPr>
      <w:r w:rsidRPr="00AE18C6">
        <w:t>A.3.15.1</w:t>
      </w:r>
      <w:r w:rsidRPr="00AE18C6">
        <w:rPr>
          <w:rFonts w:asciiTheme="minorHAnsi" w:hAnsiTheme="minorHAnsi" w:cstheme="minorBidi"/>
          <w:sz w:val="22"/>
          <w:szCs w:val="22"/>
        </w:rPr>
        <w:tab/>
      </w:r>
      <w:r w:rsidRPr="00431C0C">
        <w:rPr>
          <w:rFonts w:eastAsia="Arial Unicode MS"/>
          <w:lang w:eastAsia="zh-CN"/>
        </w:rPr>
        <w:t>Introduction</w:t>
      </w:r>
      <w:r>
        <w:tab/>
        <w:t>783</w:t>
      </w:r>
    </w:p>
    <w:p w:rsidR="00AE18C6" w:rsidRDefault="00AE18C6">
      <w:pPr>
        <w:pStyle w:val="TOC3"/>
        <w:rPr>
          <w:rFonts w:asciiTheme="minorHAnsi" w:eastAsiaTheme="minorEastAsia" w:hAnsiTheme="minorHAnsi" w:cstheme="minorBidi"/>
          <w:sz w:val="22"/>
          <w:szCs w:val="22"/>
        </w:rPr>
      </w:pPr>
      <w:r w:rsidRPr="00AE18C6">
        <w:t>A.3.15.2</w:t>
      </w:r>
      <w:r w:rsidRPr="00AE18C6">
        <w:rPr>
          <w:rFonts w:asciiTheme="minorHAnsi" w:hAnsiTheme="minorHAnsi" w:cstheme="minorBidi"/>
          <w:sz w:val="22"/>
          <w:szCs w:val="22"/>
        </w:rPr>
        <w:tab/>
      </w:r>
      <w:r w:rsidRPr="00431C0C">
        <w:rPr>
          <w:rFonts w:eastAsia="Arial Unicode MS"/>
          <w:lang w:eastAsia="zh-CN"/>
        </w:rPr>
        <w:t>Principle of testing</w:t>
      </w:r>
      <w:r>
        <w:tab/>
        <w:t>783</w:t>
      </w:r>
    </w:p>
    <w:p w:rsidR="00AE18C6" w:rsidRDefault="00AE18C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784</w:t>
      </w:r>
    </w:p>
    <w:p w:rsidR="00AE18C6" w:rsidRDefault="00AE18C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784</w:t>
      </w:r>
    </w:p>
    <w:p w:rsidR="00AE18C6" w:rsidRDefault="00AE18C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784</w:t>
      </w:r>
    </w:p>
    <w:p w:rsidR="00AE18C6" w:rsidRDefault="00AE18C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784</w:t>
      </w:r>
    </w:p>
    <w:p w:rsidR="00AE18C6" w:rsidRDefault="00AE18C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785</w:t>
      </w:r>
    </w:p>
    <w:p w:rsidR="00AE18C6" w:rsidRDefault="00AE18C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786</w:t>
      </w:r>
    </w:p>
    <w:p w:rsidR="00AE18C6" w:rsidRDefault="00AE18C6">
      <w:pPr>
        <w:pStyle w:val="TOC3"/>
        <w:rPr>
          <w:rFonts w:asciiTheme="minorHAnsi" w:eastAsiaTheme="minorEastAsia" w:hAnsiTheme="minorHAnsi" w:cstheme="minorBidi"/>
          <w:sz w:val="22"/>
          <w:szCs w:val="22"/>
        </w:rPr>
      </w:pPr>
      <w:r w:rsidRPr="00AE18C6">
        <w:t>A.3.19.1</w:t>
      </w:r>
      <w:r w:rsidRPr="00AE18C6">
        <w:rPr>
          <w:rFonts w:asciiTheme="minorHAnsi" w:hAnsiTheme="minorHAnsi" w:cstheme="minorBidi"/>
          <w:sz w:val="22"/>
          <w:szCs w:val="22"/>
        </w:rPr>
        <w:tab/>
      </w:r>
      <w:r w:rsidRPr="00431C0C">
        <w:rPr>
          <w:rFonts w:eastAsia="Arial Unicode MS"/>
          <w:lang w:eastAsia="zh-CN"/>
        </w:rPr>
        <w:t>Introduction</w:t>
      </w:r>
      <w:r>
        <w:tab/>
        <w:t>786</w:t>
      </w:r>
    </w:p>
    <w:p w:rsidR="00AE18C6" w:rsidRDefault="00AE18C6">
      <w:pPr>
        <w:pStyle w:val="TOC3"/>
        <w:rPr>
          <w:rFonts w:asciiTheme="minorHAnsi" w:eastAsiaTheme="minorEastAsia" w:hAnsiTheme="minorHAnsi" w:cstheme="minorBidi"/>
          <w:sz w:val="22"/>
          <w:szCs w:val="22"/>
        </w:rPr>
      </w:pPr>
      <w:r w:rsidRPr="00AE18C6">
        <w:t>A.3.19.2</w:t>
      </w:r>
      <w:r w:rsidRPr="00AE18C6">
        <w:rPr>
          <w:rFonts w:asciiTheme="minorHAnsi" w:hAnsiTheme="minorHAnsi" w:cstheme="minorBidi"/>
          <w:sz w:val="22"/>
          <w:szCs w:val="22"/>
        </w:rPr>
        <w:tab/>
      </w:r>
      <w:r w:rsidRPr="00431C0C">
        <w:rPr>
          <w:rFonts w:eastAsia="Arial Unicode MS"/>
          <w:lang w:eastAsia="zh-CN"/>
        </w:rPr>
        <w:t>Principle of testing</w:t>
      </w:r>
      <w:r>
        <w:tab/>
        <w:t>786</w:t>
      </w:r>
    </w:p>
    <w:p w:rsidR="00AE18C6" w:rsidRDefault="00AE18C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786</w:t>
      </w:r>
    </w:p>
    <w:p w:rsidR="00AE18C6" w:rsidRDefault="00AE18C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786</w:t>
      </w:r>
    </w:p>
    <w:p w:rsidR="00AE18C6" w:rsidRDefault="00AE18C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786</w:t>
      </w:r>
    </w:p>
    <w:p w:rsidR="00AE18C6" w:rsidRDefault="00AE18C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787</w:t>
      </w:r>
    </w:p>
    <w:p w:rsidR="00AE18C6" w:rsidRDefault="00AE18C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787</w:t>
      </w:r>
    </w:p>
    <w:p w:rsidR="00AE18C6" w:rsidRDefault="00AE18C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788</w:t>
      </w:r>
    </w:p>
    <w:p w:rsidR="00AE18C6" w:rsidRDefault="00AE18C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789</w:t>
      </w:r>
    </w:p>
    <w:p w:rsidR="00AE18C6" w:rsidRDefault="00AE18C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790</w:t>
      </w:r>
    </w:p>
    <w:p w:rsidR="00AE18C6" w:rsidRDefault="00AE18C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790</w:t>
      </w:r>
    </w:p>
    <w:p w:rsidR="00AE18C6" w:rsidRDefault="00AE18C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790</w:t>
      </w:r>
    </w:p>
    <w:p w:rsidR="00AE18C6" w:rsidRDefault="00AE18C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793</w:t>
      </w:r>
    </w:p>
    <w:p w:rsidR="00AE18C6" w:rsidRDefault="00AE18C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793</w:t>
      </w:r>
    </w:p>
    <w:p w:rsidR="00AE18C6" w:rsidRDefault="00AE18C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793</w:t>
      </w:r>
    </w:p>
    <w:p w:rsidR="00AE18C6" w:rsidRDefault="00AE18C6">
      <w:pPr>
        <w:pStyle w:val="TOC2"/>
        <w:rPr>
          <w:rFonts w:asciiTheme="minorHAnsi" w:eastAsiaTheme="minorEastAsia" w:hAnsiTheme="minorHAnsi" w:cstheme="minorBidi"/>
          <w:sz w:val="22"/>
          <w:szCs w:val="22"/>
        </w:rPr>
      </w:pPr>
      <w:r>
        <w:t>A.</w:t>
      </w:r>
      <w:r w:rsidRPr="00431C0C">
        <w:rPr>
          <w:bCs/>
        </w:rPr>
        <w:t>3.24</w:t>
      </w:r>
      <w:r>
        <w:rPr>
          <w:rFonts w:asciiTheme="minorHAnsi" w:eastAsiaTheme="minorEastAsia" w:hAnsiTheme="minorHAnsi" w:cstheme="minorBidi"/>
          <w:sz w:val="22"/>
          <w:szCs w:val="22"/>
        </w:rPr>
        <w:tab/>
      </w:r>
      <w:r w:rsidRPr="00431C0C">
        <w:rPr>
          <w:rFonts w:eastAsia="Malgun Gothic"/>
          <w:lang w:eastAsia="zh-CN"/>
        </w:rPr>
        <w:t>V2X sidelink communication</w:t>
      </w:r>
      <w:r>
        <w:tab/>
        <w:t>793</w:t>
      </w:r>
    </w:p>
    <w:p w:rsidR="00AE18C6" w:rsidRDefault="00AE18C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793</w:t>
      </w:r>
    </w:p>
    <w:p w:rsidR="00AE18C6" w:rsidRDefault="00AE18C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794</w:t>
      </w:r>
    </w:p>
    <w:p w:rsidR="00AE18C6" w:rsidRDefault="00AE18C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797</w:t>
      </w:r>
    </w:p>
    <w:p w:rsidR="00AE18C6" w:rsidRDefault="00AE18C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798</w:t>
      </w:r>
    </w:p>
    <w:p w:rsidR="00AE18C6" w:rsidRDefault="00AE18C6">
      <w:pPr>
        <w:pStyle w:val="TOC3"/>
        <w:rPr>
          <w:rFonts w:asciiTheme="minorHAnsi" w:eastAsiaTheme="minorEastAsia" w:hAnsiTheme="minorHAnsi" w:cstheme="minorBidi"/>
          <w:sz w:val="22"/>
          <w:szCs w:val="22"/>
        </w:rPr>
      </w:pPr>
      <w:r>
        <w:lastRenderedPageBreak/>
        <w:t>A.3.25.1</w:t>
      </w:r>
      <w:r>
        <w:rPr>
          <w:rFonts w:asciiTheme="minorHAnsi" w:eastAsiaTheme="minorEastAsia" w:hAnsiTheme="minorHAnsi" w:cstheme="minorBidi"/>
          <w:sz w:val="22"/>
          <w:szCs w:val="22"/>
        </w:rPr>
        <w:tab/>
      </w:r>
      <w:r>
        <w:t>Introduction</w:t>
      </w:r>
      <w:r>
        <w:tab/>
        <w:t>798</w:t>
      </w:r>
    </w:p>
    <w:p w:rsidR="00AE18C6" w:rsidRDefault="00AE18C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798</w:t>
      </w:r>
    </w:p>
    <w:p w:rsidR="00AE18C6" w:rsidRDefault="00AE18C6">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799</w:t>
      </w:r>
    </w:p>
    <w:p w:rsidR="00AE18C6" w:rsidRDefault="00AE18C6">
      <w:pPr>
        <w:pStyle w:val="TOC3"/>
        <w:rPr>
          <w:rFonts w:asciiTheme="minorHAnsi" w:eastAsiaTheme="minorEastAsia" w:hAnsiTheme="minorHAnsi" w:cstheme="minorBidi"/>
          <w:sz w:val="22"/>
          <w:szCs w:val="22"/>
        </w:rPr>
      </w:pPr>
      <w:r w:rsidRPr="00AE18C6">
        <w:t>A.3.26.1</w:t>
      </w:r>
      <w:r w:rsidRPr="00AE18C6">
        <w:rPr>
          <w:rFonts w:asciiTheme="minorHAnsi" w:hAnsiTheme="minorHAnsi" w:cstheme="minorBidi"/>
          <w:sz w:val="22"/>
          <w:szCs w:val="22"/>
        </w:rPr>
        <w:tab/>
      </w:r>
      <w:r w:rsidRPr="00431C0C">
        <w:rPr>
          <w:rFonts w:eastAsia="Arial Unicode MS"/>
          <w:lang w:eastAsia="zh-CN"/>
        </w:rPr>
        <w:t>Introduction</w:t>
      </w:r>
      <w:r>
        <w:tab/>
        <w:t>799</w:t>
      </w:r>
    </w:p>
    <w:p w:rsidR="00AE18C6" w:rsidRDefault="00AE18C6">
      <w:pPr>
        <w:pStyle w:val="TOC3"/>
        <w:rPr>
          <w:rFonts w:asciiTheme="minorHAnsi" w:eastAsiaTheme="minorEastAsia" w:hAnsiTheme="minorHAnsi" w:cstheme="minorBidi"/>
          <w:sz w:val="22"/>
          <w:szCs w:val="22"/>
        </w:rPr>
      </w:pPr>
      <w:r w:rsidRPr="00AE18C6">
        <w:t>A.3.26.2</w:t>
      </w:r>
      <w:r w:rsidRPr="00AE18C6">
        <w:rPr>
          <w:rFonts w:asciiTheme="minorHAnsi" w:hAnsiTheme="minorHAnsi" w:cstheme="minorBidi"/>
          <w:sz w:val="22"/>
          <w:szCs w:val="22"/>
        </w:rPr>
        <w:tab/>
      </w:r>
      <w:r w:rsidRPr="00431C0C">
        <w:rPr>
          <w:rFonts w:eastAsia="Arial Unicode MS"/>
          <w:lang w:eastAsia="zh-CN"/>
        </w:rPr>
        <w:t>Principle of testing</w:t>
      </w:r>
      <w:r>
        <w:tab/>
        <w:t>800</w:t>
      </w:r>
    </w:p>
    <w:p w:rsidR="00AE18C6" w:rsidRDefault="00AE18C6">
      <w:pPr>
        <w:pStyle w:val="TOC1"/>
        <w:rPr>
          <w:rFonts w:asciiTheme="minorHAnsi" w:eastAsiaTheme="minorEastAsia" w:hAnsiTheme="minorHAnsi" w:cstheme="minorBidi"/>
          <w:szCs w:val="22"/>
        </w:rPr>
      </w:pPr>
      <w:r w:rsidRPr="00AE18C6">
        <w:t>A.4</w:t>
      </w:r>
      <w:r>
        <w:rPr>
          <w:rFonts w:asciiTheme="minorHAnsi" w:eastAsiaTheme="minorEastAsia" w:hAnsiTheme="minorHAnsi"/>
          <w:szCs w:val="22"/>
        </w:rPr>
        <w:tab/>
      </w:r>
      <w:r>
        <w:t>E-UTRAN RRC_IDLE state</w:t>
      </w:r>
      <w:r>
        <w:tab/>
        <w:t>800</w:t>
      </w:r>
    </w:p>
    <w:p w:rsidR="00AE18C6" w:rsidRDefault="00AE18C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800</w:t>
      </w:r>
    </w:p>
    <w:p w:rsidR="00AE18C6" w:rsidRDefault="00AE18C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800</w:t>
      </w:r>
    </w:p>
    <w:p w:rsidR="00AE18C6" w:rsidRDefault="00AE18C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800</w:t>
      </w:r>
    </w:p>
    <w:p w:rsidR="00AE18C6" w:rsidRDefault="00AE18C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801</w:t>
      </w:r>
    </w:p>
    <w:p w:rsidR="00AE18C6" w:rsidRDefault="00AE18C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802</w:t>
      </w:r>
    </w:p>
    <w:p w:rsidR="00AE18C6" w:rsidRDefault="00AE18C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802</w:t>
      </w:r>
    </w:p>
    <w:p w:rsidR="00AE18C6" w:rsidRDefault="00AE18C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803</w:t>
      </w:r>
    </w:p>
    <w:p w:rsidR="00AE18C6" w:rsidRDefault="00AE18C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804</w:t>
      </w:r>
    </w:p>
    <w:p w:rsidR="00AE18C6" w:rsidRDefault="00AE18C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804</w:t>
      </w:r>
    </w:p>
    <w:p w:rsidR="00AE18C6" w:rsidRDefault="00AE18C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805</w:t>
      </w:r>
    </w:p>
    <w:p w:rsidR="00AE18C6" w:rsidRDefault="00AE18C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806</w:t>
      </w:r>
    </w:p>
    <w:p w:rsidR="00AE18C6" w:rsidRDefault="00AE18C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806</w:t>
      </w:r>
    </w:p>
    <w:p w:rsidR="00AE18C6" w:rsidRDefault="00AE18C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807</w:t>
      </w:r>
    </w:p>
    <w:p w:rsidR="00AE18C6" w:rsidRDefault="00AE18C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808</w:t>
      </w:r>
    </w:p>
    <w:p w:rsidR="00AE18C6" w:rsidRDefault="00AE18C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808</w:t>
      </w:r>
    </w:p>
    <w:p w:rsidR="00AE18C6" w:rsidRDefault="00AE18C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809</w:t>
      </w:r>
    </w:p>
    <w:p w:rsidR="00AE18C6" w:rsidRDefault="00AE18C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810</w:t>
      </w:r>
    </w:p>
    <w:p w:rsidR="00AE18C6" w:rsidRDefault="00AE18C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810</w:t>
      </w:r>
    </w:p>
    <w:p w:rsidR="00AE18C6" w:rsidRDefault="00AE18C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811</w:t>
      </w:r>
    </w:p>
    <w:p w:rsidR="00AE18C6" w:rsidRDefault="00AE18C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812</w:t>
      </w:r>
    </w:p>
    <w:p w:rsidR="00AE18C6" w:rsidRDefault="00AE18C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812</w:t>
      </w:r>
    </w:p>
    <w:p w:rsidR="00AE18C6" w:rsidRDefault="00AE18C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813</w:t>
      </w:r>
    </w:p>
    <w:p w:rsidR="00AE18C6" w:rsidRDefault="00AE18C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814</w:t>
      </w:r>
    </w:p>
    <w:p w:rsidR="00AE18C6" w:rsidRDefault="00AE18C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814</w:t>
      </w:r>
    </w:p>
    <w:p w:rsidR="00AE18C6" w:rsidRDefault="00AE18C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815</w:t>
      </w:r>
    </w:p>
    <w:p w:rsidR="00AE18C6" w:rsidRDefault="00AE18C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816</w:t>
      </w:r>
    </w:p>
    <w:p w:rsidR="00AE18C6" w:rsidRDefault="00AE18C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816</w:t>
      </w:r>
    </w:p>
    <w:p w:rsidR="00AE18C6" w:rsidRDefault="00AE18C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816</w:t>
      </w:r>
    </w:p>
    <w:p w:rsidR="00AE18C6" w:rsidRDefault="00AE18C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816</w:t>
      </w:r>
    </w:p>
    <w:p w:rsidR="00AE18C6" w:rsidRDefault="00AE18C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816</w:t>
      </w:r>
    </w:p>
    <w:p w:rsidR="00AE18C6" w:rsidRDefault="00AE18C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819</w:t>
      </w:r>
    </w:p>
    <w:p w:rsidR="00AE18C6" w:rsidRDefault="00AE18C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819</w:t>
      </w:r>
    </w:p>
    <w:p w:rsidR="00AE18C6" w:rsidRDefault="00AE18C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819</w:t>
      </w:r>
    </w:p>
    <w:p w:rsidR="00AE18C6" w:rsidRDefault="00AE18C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822</w:t>
      </w:r>
    </w:p>
    <w:p w:rsidR="00AE18C6" w:rsidRDefault="00AE18C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822</w:t>
      </w:r>
    </w:p>
    <w:p w:rsidR="00AE18C6" w:rsidRDefault="00AE18C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822</w:t>
      </w:r>
    </w:p>
    <w:p w:rsidR="00AE18C6" w:rsidRDefault="00AE18C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824</w:t>
      </w:r>
    </w:p>
    <w:p w:rsidR="00AE18C6" w:rsidRDefault="00AE18C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825</w:t>
      </w:r>
    </w:p>
    <w:p w:rsidR="00AE18C6" w:rsidRDefault="00AE18C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825</w:t>
      </w:r>
    </w:p>
    <w:p w:rsidR="00AE18C6" w:rsidRDefault="00AE18C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826</w:t>
      </w:r>
    </w:p>
    <w:p w:rsidR="00AE18C6" w:rsidRDefault="00AE18C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827</w:t>
      </w:r>
    </w:p>
    <w:p w:rsidR="00AE18C6" w:rsidRDefault="00AE18C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827</w:t>
      </w:r>
    </w:p>
    <w:p w:rsidR="00AE18C6" w:rsidRDefault="00AE18C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828</w:t>
      </w:r>
    </w:p>
    <w:p w:rsidR="00AE18C6" w:rsidRDefault="00AE18C6">
      <w:pPr>
        <w:pStyle w:val="TOC3"/>
        <w:rPr>
          <w:rFonts w:asciiTheme="minorHAnsi" w:eastAsiaTheme="minorEastAsia" w:hAnsiTheme="minorHAnsi" w:cstheme="minorBidi"/>
          <w:sz w:val="22"/>
          <w:szCs w:val="22"/>
        </w:rPr>
      </w:pPr>
      <w:r w:rsidRPr="00AE18C6">
        <w:t>A.4.2.15 E-UTRAN FDD – FDD Intra frequency case for Cat-M1 UE in enhanced coverage</w:t>
      </w:r>
      <w:r w:rsidRPr="00AE18C6">
        <w:tab/>
      </w:r>
      <w:r>
        <w:t>829</w:t>
      </w:r>
    </w:p>
    <w:p w:rsidR="00AE18C6" w:rsidRDefault="00AE18C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829</w:t>
      </w:r>
    </w:p>
    <w:p w:rsidR="00AE18C6" w:rsidRDefault="00AE18C6">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830</w:t>
      </w:r>
    </w:p>
    <w:p w:rsidR="00AE18C6" w:rsidRDefault="00AE18C6">
      <w:pPr>
        <w:pStyle w:val="TOC3"/>
        <w:rPr>
          <w:rFonts w:asciiTheme="minorHAnsi" w:eastAsiaTheme="minorEastAsia" w:hAnsiTheme="minorHAnsi" w:cstheme="minorBidi"/>
          <w:sz w:val="22"/>
          <w:szCs w:val="22"/>
        </w:rPr>
      </w:pPr>
      <w:r>
        <w:t>A.4.2.16 E-UTRAN HD – FDD Intra frequency case for Cat-M1 UE in enhanced coverage</w:t>
      </w:r>
      <w:r>
        <w:tab/>
        <w:t>831</w:t>
      </w:r>
    </w:p>
    <w:p w:rsidR="00AE18C6" w:rsidRDefault="00AE18C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831</w:t>
      </w:r>
    </w:p>
    <w:p w:rsidR="00AE18C6" w:rsidRDefault="00AE18C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832</w:t>
      </w:r>
    </w:p>
    <w:p w:rsidR="00AE18C6" w:rsidRDefault="00AE18C6">
      <w:pPr>
        <w:pStyle w:val="TOC3"/>
        <w:rPr>
          <w:rFonts w:asciiTheme="minorHAnsi" w:eastAsiaTheme="minorEastAsia" w:hAnsiTheme="minorHAnsi" w:cstheme="minorBidi"/>
          <w:sz w:val="22"/>
          <w:szCs w:val="22"/>
        </w:rPr>
      </w:pPr>
      <w:r>
        <w:t>A.4.2.17 E-UTRAN TDD – TDD Intra frequency case for Cat-M1 UE in enhanced coverage</w:t>
      </w:r>
      <w:r>
        <w:tab/>
        <w:t>833</w:t>
      </w:r>
    </w:p>
    <w:p w:rsidR="00AE18C6" w:rsidRDefault="00AE18C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833</w:t>
      </w:r>
    </w:p>
    <w:p w:rsidR="00AE18C6" w:rsidRDefault="00AE18C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834</w:t>
      </w:r>
    </w:p>
    <w:p w:rsidR="00AE18C6" w:rsidRDefault="00AE18C6">
      <w:pPr>
        <w:pStyle w:val="TOC3"/>
        <w:rPr>
          <w:rFonts w:asciiTheme="minorHAnsi" w:eastAsiaTheme="minorEastAsia" w:hAnsiTheme="minorHAnsi" w:cstheme="minorBidi"/>
          <w:sz w:val="22"/>
          <w:szCs w:val="22"/>
        </w:rPr>
      </w:pPr>
      <w:r>
        <w:t>A.4.2.18 HD – FDD Intra frequency case for UE Category NB1 In-Band mode in normal coverage</w:t>
      </w:r>
      <w:r>
        <w:tab/>
        <w:t>835</w:t>
      </w:r>
    </w:p>
    <w:p w:rsidR="00AE18C6" w:rsidRDefault="00AE18C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835</w:t>
      </w:r>
    </w:p>
    <w:p w:rsidR="00AE18C6" w:rsidRDefault="00AE18C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837</w:t>
      </w:r>
    </w:p>
    <w:p w:rsidR="00AE18C6" w:rsidRDefault="00AE18C6">
      <w:pPr>
        <w:pStyle w:val="TOC3"/>
        <w:rPr>
          <w:rFonts w:asciiTheme="minorHAnsi" w:eastAsiaTheme="minorEastAsia" w:hAnsiTheme="minorHAnsi" w:cstheme="minorBidi"/>
          <w:sz w:val="22"/>
          <w:szCs w:val="22"/>
        </w:rPr>
      </w:pPr>
      <w:r>
        <w:lastRenderedPageBreak/>
        <w:t>A.4.2.19</w:t>
      </w:r>
      <w:r>
        <w:rPr>
          <w:rFonts w:asciiTheme="minorHAnsi" w:eastAsiaTheme="minorEastAsia" w:hAnsiTheme="minorHAnsi" w:cstheme="minorBidi"/>
          <w:sz w:val="22"/>
          <w:szCs w:val="22"/>
        </w:rPr>
        <w:tab/>
      </w:r>
      <w:r>
        <w:t>HD – FDD Intra frequency case for UE Category NB1 In-Band mode in enhanced coverage</w:t>
      </w:r>
      <w:r>
        <w:tab/>
        <w:t>838</w:t>
      </w:r>
    </w:p>
    <w:p w:rsidR="00AE18C6" w:rsidRDefault="00AE18C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838</w:t>
      </w:r>
    </w:p>
    <w:p w:rsidR="00AE18C6" w:rsidRDefault="00AE18C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840</w:t>
      </w:r>
    </w:p>
    <w:p w:rsidR="00AE18C6" w:rsidRDefault="00AE18C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841</w:t>
      </w:r>
    </w:p>
    <w:p w:rsidR="00AE18C6" w:rsidRDefault="00AE18C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841</w:t>
      </w:r>
    </w:p>
    <w:p w:rsidR="00AE18C6" w:rsidRDefault="00AE18C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842</w:t>
      </w:r>
    </w:p>
    <w:p w:rsidR="00AE18C6" w:rsidRDefault="00AE18C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843</w:t>
      </w:r>
    </w:p>
    <w:p w:rsidR="00AE18C6" w:rsidRDefault="00AE18C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843</w:t>
      </w:r>
    </w:p>
    <w:p w:rsidR="00AE18C6" w:rsidRDefault="00AE18C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844</w:t>
      </w:r>
    </w:p>
    <w:p w:rsidR="00AE18C6" w:rsidRDefault="00AE18C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845</w:t>
      </w:r>
    </w:p>
    <w:p w:rsidR="00AE18C6" w:rsidRDefault="00AE18C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845</w:t>
      </w:r>
    </w:p>
    <w:p w:rsidR="00AE18C6" w:rsidRDefault="00AE18C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846</w:t>
      </w:r>
    </w:p>
    <w:p w:rsidR="00AE18C6" w:rsidRDefault="00AE18C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847</w:t>
      </w:r>
    </w:p>
    <w:p w:rsidR="00AE18C6" w:rsidRDefault="00AE18C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847</w:t>
      </w:r>
    </w:p>
    <w:p w:rsidR="00AE18C6" w:rsidRDefault="00AE18C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848</w:t>
      </w:r>
    </w:p>
    <w:p w:rsidR="00AE18C6" w:rsidRDefault="00AE18C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849</w:t>
      </w:r>
    </w:p>
    <w:p w:rsidR="00AE18C6" w:rsidRDefault="00AE18C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849</w:t>
      </w:r>
    </w:p>
    <w:p w:rsidR="00AE18C6" w:rsidRDefault="00AE18C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851</w:t>
      </w:r>
    </w:p>
    <w:p w:rsidR="00AE18C6" w:rsidRDefault="00AE18C6">
      <w:pPr>
        <w:pStyle w:val="TOC3"/>
        <w:rPr>
          <w:rFonts w:asciiTheme="minorHAnsi" w:eastAsiaTheme="minorEastAsia" w:hAnsiTheme="minorHAnsi" w:cstheme="minorBidi"/>
          <w:sz w:val="22"/>
          <w:szCs w:val="22"/>
        </w:rPr>
      </w:pPr>
      <w:r w:rsidRPr="00AE18C6">
        <w:t>A.4.2.25</w:t>
      </w:r>
      <w:r w:rsidRPr="00AE18C6">
        <w:rPr>
          <w:rFonts w:asciiTheme="minorHAnsi" w:eastAsiaTheme="minorEastAsia" w:hAnsiTheme="minorHAnsi"/>
          <w:sz w:val="22"/>
          <w:szCs w:val="22"/>
        </w:rPr>
        <w:tab/>
      </w:r>
      <w:r w:rsidRPr="00431C0C">
        <w:rPr>
          <w:rFonts w:cs="v4.2.0"/>
        </w:rPr>
        <w:t>E-UTRAN FDD – FDD Inter frequency case for Cat-M1 UE in normal coverage</w:t>
      </w:r>
      <w:r>
        <w:tab/>
        <w:t>852</w:t>
      </w:r>
    </w:p>
    <w:p w:rsidR="00AE18C6" w:rsidRDefault="00AE18C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852</w:t>
      </w:r>
    </w:p>
    <w:p w:rsidR="00AE18C6" w:rsidRDefault="00AE18C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853</w:t>
      </w:r>
    </w:p>
    <w:p w:rsidR="00AE18C6" w:rsidRDefault="00AE18C6">
      <w:pPr>
        <w:pStyle w:val="TOC3"/>
        <w:rPr>
          <w:rFonts w:asciiTheme="minorHAnsi" w:eastAsiaTheme="minorEastAsia" w:hAnsiTheme="minorHAnsi" w:cstheme="minorBidi"/>
          <w:sz w:val="22"/>
          <w:szCs w:val="22"/>
        </w:rPr>
      </w:pPr>
      <w:r w:rsidRPr="00AE18C6">
        <w:t>A.4.2.26</w:t>
      </w:r>
      <w:r w:rsidRPr="00AE18C6">
        <w:rPr>
          <w:rFonts w:asciiTheme="minorHAnsi" w:eastAsiaTheme="minorEastAsia" w:hAnsiTheme="minorHAnsi"/>
          <w:sz w:val="22"/>
          <w:szCs w:val="22"/>
        </w:rPr>
        <w:tab/>
      </w:r>
      <w:r w:rsidRPr="00431C0C">
        <w:rPr>
          <w:rFonts w:cs="v4.2.0"/>
        </w:rPr>
        <w:t>E-UTRAN HD – FDD Inter frequency case for Cat-M1 UE in normal coverage</w:t>
      </w:r>
      <w:r>
        <w:tab/>
        <w:t>854</w:t>
      </w:r>
    </w:p>
    <w:p w:rsidR="00AE18C6" w:rsidRDefault="00AE18C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854</w:t>
      </w:r>
    </w:p>
    <w:p w:rsidR="00AE18C6" w:rsidRDefault="00AE18C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855</w:t>
      </w:r>
    </w:p>
    <w:p w:rsidR="00AE18C6" w:rsidRDefault="00AE18C6">
      <w:pPr>
        <w:pStyle w:val="TOC3"/>
        <w:rPr>
          <w:rFonts w:asciiTheme="minorHAnsi" w:eastAsiaTheme="minorEastAsia" w:hAnsiTheme="minorHAnsi" w:cstheme="minorBidi"/>
          <w:sz w:val="22"/>
          <w:szCs w:val="22"/>
        </w:rPr>
      </w:pPr>
      <w:r w:rsidRPr="00AE18C6">
        <w:t>A.4.2.27</w:t>
      </w:r>
      <w:r w:rsidRPr="00AE18C6">
        <w:rPr>
          <w:rFonts w:asciiTheme="minorHAnsi" w:eastAsiaTheme="minorEastAsia" w:hAnsiTheme="minorHAnsi"/>
          <w:sz w:val="22"/>
          <w:szCs w:val="22"/>
        </w:rPr>
        <w:tab/>
      </w:r>
      <w:r w:rsidRPr="00431C0C">
        <w:rPr>
          <w:rFonts w:cs="v4.2.0"/>
        </w:rPr>
        <w:t>E-UTRAN TDD – FDD Inter frequency case for Cat-M1 UE in normal coverage</w:t>
      </w:r>
      <w:r>
        <w:tab/>
        <w:t>856</w:t>
      </w:r>
    </w:p>
    <w:p w:rsidR="00AE18C6" w:rsidRDefault="00AE18C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856</w:t>
      </w:r>
    </w:p>
    <w:p w:rsidR="00AE18C6" w:rsidRDefault="00AE18C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857</w:t>
      </w:r>
    </w:p>
    <w:p w:rsidR="00AE18C6" w:rsidRDefault="00AE18C6">
      <w:pPr>
        <w:pStyle w:val="TOC3"/>
        <w:rPr>
          <w:rFonts w:asciiTheme="minorHAnsi" w:eastAsiaTheme="minorEastAsia" w:hAnsiTheme="minorHAnsi" w:cstheme="minorBidi"/>
          <w:sz w:val="22"/>
          <w:szCs w:val="22"/>
        </w:rPr>
      </w:pPr>
      <w:r w:rsidRPr="00AE18C6">
        <w:t>A.4.2.28</w:t>
      </w:r>
      <w:r w:rsidRPr="00AE18C6">
        <w:rPr>
          <w:rFonts w:asciiTheme="minorHAnsi" w:eastAsiaTheme="minorEastAsia" w:hAnsiTheme="minorHAnsi"/>
          <w:sz w:val="22"/>
          <w:szCs w:val="22"/>
        </w:rPr>
        <w:tab/>
      </w:r>
      <w:r w:rsidRPr="00431C0C">
        <w:rPr>
          <w:rFonts w:cs="v4.2.0"/>
        </w:rPr>
        <w:t>E-UTRAN FDD – FDD Inter frequency case for Cat-M1 UE in enhanced coverage</w:t>
      </w:r>
      <w:r>
        <w:tab/>
        <w:t>858</w:t>
      </w:r>
    </w:p>
    <w:p w:rsidR="00AE18C6" w:rsidRDefault="00AE18C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858</w:t>
      </w:r>
    </w:p>
    <w:p w:rsidR="00AE18C6" w:rsidRDefault="00AE18C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859</w:t>
      </w:r>
    </w:p>
    <w:p w:rsidR="00AE18C6" w:rsidRDefault="00AE18C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860</w:t>
      </w:r>
    </w:p>
    <w:p w:rsidR="00AE18C6" w:rsidRDefault="00AE18C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860</w:t>
      </w:r>
    </w:p>
    <w:p w:rsidR="00AE18C6" w:rsidRDefault="00AE18C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861</w:t>
      </w:r>
    </w:p>
    <w:p w:rsidR="00AE18C6" w:rsidRDefault="00AE18C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862</w:t>
      </w:r>
    </w:p>
    <w:p w:rsidR="00AE18C6" w:rsidRDefault="00AE18C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862</w:t>
      </w:r>
    </w:p>
    <w:p w:rsidR="00AE18C6" w:rsidRDefault="00AE18C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863</w:t>
      </w:r>
    </w:p>
    <w:p w:rsidR="00AE18C6" w:rsidRDefault="00AE18C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864</w:t>
      </w:r>
    </w:p>
    <w:p w:rsidR="00AE18C6" w:rsidRDefault="00AE18C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864</w:t>
      </w:r>
    </w:p>
    <w:p w:rsidR="00AE18C6" w:rsidRDefault="00AE18C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865</w:t>
      </w:r>
    </w:p>
    <w:p w:rsidR="00AE18C6" w:rsidRDefault="00AE18C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866</w:t>
      </w:r>
    </w:p>
    <w:p w:rsidR="00AE18C6" w:rsidRDefault="00AE18C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866</w:t>
      </w:r>
    </w:p>
    <w:p w:rsidR="00AE18C6" w:rsidRDefault="00AE18C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867</w:t>
      </w:r>
    </w:p>
    <w:p w:rsidR="00AE18C6" w:rsidRDefault="00AE18C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868</w:t>
      </w:r>
    </w:p>
    <w:p w:rsidR="00AE18C6" w:rsidRDefault="00AE18C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868</w:t>
      </w:r>
    </w:p>
    <w:p w:rsidR="00AE18C6" w:rsidRDefault="00AE18C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869</w:t>
      </w:r>
    </w:p>
    <w:p w:rsidR="00AE18C6" w:rsidRDefault="00AE18C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870</w:t>
      </w:r>
    </w:p>
    <w:p w:rsidR="00AE18C6" w:rsidRDefault="00AE18C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870</w:t>
      </w:r>
    </w:p>
    <w:p w:rsidR="00AE18C6" w:rsidRDefault="00AE18C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871</w:t>
      </w:r>
    </w:p>
    <w:p w:rsidR="00AE18C6" w:rsidRDefault="00AE18C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872</w:t>
      </w:r>
    </w:p>
    <w:p w:rsidR="00AE18C6" w:rsidRDefault="00AE18C6">
      <w:pPr>
        <w:pStyle w:val="TOC3"/>
        <w:rPr>
          <w:rFonts w:asciiTheme="minorHAnsi" w:eastAsiaTheme="minorEastAsia" w:hAnsiTheme="minorHAnsi" w:cstheme="minorBidi"/>
          <w:sz w:val="22"/>
          <w:szCs w:val="22"/>
        </w:rPr>
      </w:pPr>
      <w:r w:rsidRPr="00AE18C6">
        <w:t>A.4.3.1</w:t>
      </w:r>
      <w:r w:rsidRPr="00AE18C6">
        <w:rPr>
          <w:rFonts w:asciiTheme="minorHAnsi" w:eastAsiaTheme="minorEastAsia" w:hAnsiTheme="minorHAnsi" w:cstheme="minorBidi"/>
          <w:sz w:val="22"/>
          <w:szCs w:val="22"/>
        </w:rPr>
        <w:tab/>
      </w:r>
      <w:r w:rsidRPr="00431C0C">
        <w:rPr>
          <w:lang w:val="sv-SE"/>
        </w:rPr>
        <w:t>E-UTRAN FDD – UTRAN FDD:</w:t>
      </w:r>
      <w:r>
        <w:tab/>
        <w:t>872</w:t>
      </w:r>
    </w:p>
    <w:p w:rsidR="00AE18C6" w:rsidRDefault="00AE18C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872</w:t>
      </w:r>
    </w:p>
    <w:p w:rsidR="00AE18C6" w:rsidRDefault="00AE18C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872</w:t>
      </w:r>
    </w:p>
    <w:p w:rsidR="00AE18C6" w:rsidRDefault="00AE18C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874</w:t>
      </w:r>
    </w:p>
    <w:p w:rsidR="00AE18C6" w:rsidRDefault="00AE18C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874</w:t>
      </w:r>
    </w:p>
    <w:p w:rsidR="00AE18C6" w:rsidRDefault="00AE18C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874</w:t>
      </w:r>
    </w:p>
    <w:p w:rsidR="00AE18C6" w:rsidRDefault="00AE18C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877</w:t>
      </w:r>
    </w:p>
    <w:p w:rsidR="00AE18C6" w:rsidRDefault="00AE18C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877</w:t>
      </w:r>
    </w:p>
    <w:p w:rsidR="00AE18C6" w:rsidRDefault="00AE18C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877</w:t>
      </w:r>
    </w:p>
    <w:p w:rsidR="00AE18C6" w:rsidRDefault="00AE18C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880</w:t>
      </w:r>
    </w:p>
    <w:p w:rsidR="00AE18C6" w:rsidRDefault="00AE18C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880</w:t>
      </w:r>
    </w:p>
    <w:p w:rsidR="00AE18C6" w:rsidRDefault="00AE18C6">
      <w:pPr>
        <w:pStyle w:val="TOC5"/>
        <w:rPr>
          <w:rFonts w:asciiTheme="minorHAnsi" w:eastAsiaTheme="minorEastAsia" w:hAnsiTheme="minorHAnsi" w:cstheme="minorBidi"/>
          <w:sz w:val="22"/>
          <w:szCs w:val="22"/>
        </w:rPr>
      </w:pPr>
      <w:r>
        <w:lastRenderedPageBreak/>
        <w:t>A.4.3.</w:t>
      </w:r>
      <w:r>
        <w:rPr>
          <w:lang w:eastAsia="zh-CN"/>
        </w:rPr>
        <w:t>1</w:t>
      </w:r>
      <w:r>
        <w:t>.4.1</w:t>
      </w:r>
      <w:r>
        <w:rPr>
          <w:rFonts w:asciiTheme="minorHAnsi" w:eastAsiaTheme="minorEastAsia" w:hAnsiTheme="minorHAnsi" w:cstheme="minorBidi"/>
          <w:sz w:val="22"/>
          <w:szCs w:val="22"/>
        </w:rPr>
        <w:tab/>
      </w:r>
      <w:r>
        <w:t>Test Purpose and Environment</w:t>
      </w:r>
      <w:r>
        <w:tab/>
        <w:t>880</w:t>
      </w:r>
    </w:p>
    <w:p w:rsidR="00AE18C6" w:rsidRDefault="00AE18C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881</w:t>
      </w:r>
    </w:p>
    <w:p w:rsidR="00AE18C6" w:rsidRDefault="00AE18C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881</w:t>
      </w:r>
    </w:p>
    <w:p w:rsidR="00AE18C6" w:rsidRDefault="00AE18C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881</w:t>
      </w:r>
    </w:p>
    <w:p w:rsidR="00AE18C6" w:rsidRDefault="00AE18C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884</w:t>
      </w:r>
    </w:p>
    <w:p w:rsidR="00AE18C6" w:rsidRDefault="00AE18C6">
      <w:pPr>
        <w:pStyle w:val="TOC3"/>
        <w:rPr>
          <w:rFonts w:asciiTheme="minorHAnsi" w:eastAsiaTheme="minorEastAsia" w:hAnsiTheme="minorHAnsi" w:cstheme="minorBidi"/>
          <w:sz w:val="22"/>
          <w:szCs w:val="22"/>
        </w:rPr>
      </w:pPr>
      <w:r w:rsidRPr="00AE18C6">
        <w:t>A.4.3.2</w:t>
      </w:r>
      <w:r w:rsidRPr="00AE18C6">
        <w:rPr>
          <w:rFonts w:asciiTheme="minorHAnsi" w:eastAsiaTheme="minorEastAsia" w:hAnsiTheme="minorHAnsi" w:cstheme="minorBidi"/>
          <w:sz w:val="22"/>
          <w:szCs w:val="22"/>
        </w:rPr>
        <w:tab/>
      </w:r>
      <w:r w:rsidRPr="00431C0C">
        <w:rPr>
          <w:lang w:val="sv-SE"/>
        </w:rPr>
        <w:t>E-UTRAN FDD – UTRAN TDD:</w:t>
      </w:r>
      <w:r>
        <w:tab/>
        <w:t>885</w:t>
      </w:r>
    </w:p>
    <w:p w:rsidR="00AE18C6" w:rsidRDefault="00AE18C6">
      <w:pPr>
        <w:pStyle w:val="TOC4"/>
        <w:rPr>
          <w:rFonts w:asciiTheme="minorHAnsi" w:eastAsiaTheme="minorEastAsia" w:hAnsiTheme="minorHAnsi" w:cstheme="minorBidi"/>
          <w:sz w:val="22"/>
          <w:szCs w:val="22"/>
        </w:rPr>
      </w:pPr>
      <w:r w:rsidRPr="00AE18C6">
        <w:t>A.4.3.2.</w:t>
      </w:r>
      <w:r w:rsidRPr="00AE18C6">
        <w:rPr>
          <w:lang w:eastAsia="zh-CN"/>
        </w:rPr>
        <w:t>1</w:t>
      </w:r>
      <w:r w:rsidRPr="00AE18C6">
        <w:rPr>
          <w:rFonts w:asciiTheme="minorHAnsi" w:eastAsiaTheme="minorEastAsia" w:hAnsiTheme="minorHAnsi"/>
          <w:sz w:val="22"/>
          <w:szCs w:val="22"/>
        </w:rPr>
        <w:tab/>
      </w:r>
      <w:r>
        <w:rPr>
          <w:lang w:eastAsia="zh-CN"/>
        </w:rPr>
        <w:t>Test Purpose and Environment</w:t>
      </w:r>
      <w:r>
        <w:tab/>
        <w:t>885</w:t>
      </w:r>
    </w:p>
    <w:p w:rsidR="00AE18C6" w:rsidRDefault="00AE18C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885</w:t>
      </w:r>
    </w:p>
    <w:p w:rsidR="00AE18C6" w:rsidRDefault="00AE18C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885</w:t>
      </w:r>
    </w:p>
    <w:p w:rsidR="00AE18C6" w:rsidRDefault="00AE18C6">
      <w:pPr>
        <w:pStyle w:val="TOC5"/>
        <w:rPr>
          <w:rFonts w:asciiTheme="minorHAnsi" w:eastAsiaTheme="minorEastAsia" w:hAnsiTheme="minorHAnsi" w:cstheme="minorBidi"/>
          <w:sz w:val="22"/>
          <w:szCs w:val="22"/>
        </w:rPr>
      </w:pPr>
      <w:r w:rsidRPr="00AE18C6">
        <w:t>A.4.3.2.</w:t>
      </w:r>
      <w:r w:rsidRPr="00AE18C6">
        <w:rPr>
          <w:lang w:eastAsia="zh-CN"/>
        </w:rPr>
        <w:t>1</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en-US" w:eastAsia="zh-CN"/>
        </w:rPr>
        <w:t>Void</w:t>
      </w:r>
      <w:r>
        <w:tab/>
        <w:t>887</w:t>
      </w:r>
    </w:p>
    <w:p w:rsidR="00AE18C6" w:rsidRDefault="00AE18C6">
      <w:pPr>
        <w:pStyle w:val="TOC4"/>
        <w:rPr>
          <w:rFonts w:asciiTheme="minorHAnsi" w:eastAsiaTheme="minorEastAsia" w:hAnsiTheme="minorHAnsi" w:cstheme="minorBidi"/>
          <w:sz w:val="22"/>
          <w:szCs w:val="22"/>
        </w:rPr>
      </w:pPr>
      <w:r w:rsidRPr="00AE18C6">
        <w:t>A.4.3.2.2</w:t>
      </w:r>
      <w:r w:rsidRPr="00AE18C6">
        <w:rPr>
          <w:rFonts w:asciiTheme="minorHAnsi" w:eastAsiaTheme="minorEastAsia" w:hAnsiTheme="minorHAnsi"/>
          <w:sz w:val="22"/>
          <w:szCs w:val="22"/>
        </w:rPr>
        <w:tab/>
      </w:r>
      <w:r>
        <w:rPr>
          <w:lang w:eastAsia="zh-CN"/>
        </w:rPr>
        <w:t>Test Requirements</w:t>
      </w:r>
      <w:r>
        <w:tab/>
        <w:t>887</w:t>
      </w:r>
    </w:p>
    <w:p w:rsidR="00AE18C6" w:rsidRDefault="00AE18C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887</w:t>
      </w:r>
    </w:p>
    <w:p w:rsidR="00AE18C6" w:rsidRDefault="00AE18C6">
      <w:pPr>
        <w:pStyle w:val="TOC3"/>
        <w:rPr>
          <w:rFonts w:asciiTheme="minorHAnsi" w:eastAsiaTheme="minorEastAsia" w:hAnsiTheme="minorHAnsi" w:cstheme="minorBidi"/>
          <w:sz w:val="22"/>
          <w:szCs w:val="22"/>
        </w:rPr>
      </w:pPr>
      <w:r w:rsidRPr="00AE18C6">
        <w:t>A.4.3.</w:t>
      </w:r>
      <w:r w:rsidRPr="00AE18C6">
        <w:rPr>
          <w:lang w:eastAsia="zh-CN"/>
        </w:rPr>
        <w:t>2A</w:t>
      </w:r>
      <w:r w:rsidRPr="00AE18C6">
        <w:rPr>
          <w:rFonts w:asciiTheme="minorHAnsi" w:eastAsiaTheme="minorEastAsia" w:hAnsiTheme="minorHAnsi" w:cstheme="minorBidi"/>
          <w:sz w:val="22"/>
          <w:szCs w:val="22"/>
        </w:rPr>
        <w:tab/>
      </w:r>
      <w:r w:rsidRPr="00431C0C">
        <w:rPr>
          <w:lang w:val="sv-SE"/>
        </w:rPr>
        <w:t>E-UTRA FDD to UTRA TDD cell re-selection for IncMon</w:t>
      </w:r>
      <w:r>
        <w:tab/>
        <w:t>887</w:t>
      </w:r>
    </w:p>
    <w:p w:rsidR="00AE18C6" w:rsidRDefault="00AE18C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887</w:t>
      </w:r>
    </w:p>
    <w:p w:rsidR="00AE18C6" w:rsidRDefault="00AE18C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891</w:t>
      </w:r>
    </w:p>
    <w:p w:rsidR="00AE18C6" w:rsidRDefault="00AE18C6">
      <w:pPr>
        <w:pStyle w:val="TOC4"/>
        <w:rPr>
          <w:rFonts w:asciiTheme="minorHAnsi" w:eastAsiaTheme="minorEastAsia" w:hAnsiTheme="minorHAnsi" w:cstheme="minorBidi"/>
          <w:sz w:val="22"/>
          <w:szCs w:val="22"/>
        </w:rPr>
      </w:pPr>
      <w:r w:rsidRPr="00AE18C6">
        <w:t>A.4.3.3</w:t>
      </w:r>
      <w:r w:rsidRPr="00AE18C6">
        <w:rPr>
          <w:rFonts w:asciiTheme="minorHAnsi" w:eastAsiaTheme="minorEastAsia" w:hAnsiTheme="minorHAnsi" w:cstheme="minorBidi"/>
          <w:sz w:val="22"/>
          <w:szCs w:val="22"/>
        </w:rPr>
        <w:tab/>
      </w:r>
      <w:r w:rsidRPr="00431C0C">
        <w:rPr>
          <w:lang w:val="sv-SE"/>
        </w:rPr>
        <w:t>E-UTRAN TDD – UTRAN FDD:</w:t>
      </w:r>
      <w:r>
        <w:tab/>
        <w:t>891</w:t>
      </w:r>
    </w:p>
    <w:p w:rsidR="00AE18C6" w:rsidRDefault="00AE18C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891</w:t>
      </w:r>
    </w:p>
    <w:p w:rsidR="00AE18C6" w:rsidRDefault="00AE18C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894</w:t>
      </w:r>
    </w:p>
    <w:p w:rsidR="00AE18C6" w:rsidRDefault="00AE18C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894</w:t>
      </w:r>
    </w:p>
    <w:p w:rsidR="00AE18C6" w:rsidRDefault="00AE18C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894</w:t>
      </w:r>
    </w:p>
    <w:p w:rsidR="00AE18C6" w:rsidRDefault="00AE18C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898</w:t>
      </w:r>
    </w:p>
    <w:p w:rsidR="00AE18C6" w:rsidRDefault="00AE18C6">
      <w:pPr>
        <w:pStyle w:val="TOC3"/>
        <w:rPr>
          <w:rFonts w:asciiTheme="minorHAnsi" w:eastAsiaTheme="minorEastAsia" w:hAnsiTheme="minorHAnsi" w:cstheme="minorBidi"/>
          <w:sz w:val="22"/>
          <w:szCs w:val="22"/>
        </w:rPr>
      </w:pPr>
      <w:r w:rsidRPr="00AE18C6">
        <w:t>A.4.3.4</w:t>
      </w:r>
      <w:r w:rsidRPr="00AE18C6">
        <w:rPr>
          <w:rFonts w:asciiTheme="minorHAnsi" w:eastAsiaTheme="minorEastAsia" w:hAnsiTheme="minorHAnsi" w:cstheme="minorBidi"/>
          <w:sz w:val="22"/>
          <w:szCs w:val="22"/>
        </w:rPr>
        <w:tab/>
      </w:r>
      <w:r w:rsidRPr="00431C0C">
        <w:rPr>
          <w:lang w:val="sv-SE"/>
        </w:rPr>
        <w:t>E-UTRAN TDD – UTRAN TDD:</w:t>
      </w:r>
      <w:r>
        <w:tab/>
        <w:t>899</w:t>
      </w:r>
    </w:p>
    <w:p w:rsidR="00AE18C6" w:rsidRDefault="00AE18C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899</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899</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901</w:t>
      </w:r>
    </w:p>
    <w:p w:rsidR="00AE18C6" w:rsidRDefault="00AE18C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901</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901</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903</w:t>
      </w:r>
    </w:p>
    <w:p w:rsidR="00AE18C6" w:rsidRDefault="00AE18C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903</w:t>
      </w:r>
    </w:p>
    <w:p w:rsidR="00AE18C6" w:rsidRDefault="00AE18C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903</w:t>
      </w:r>
    </w:p>
    <w:p w:rsidR="00AE18C6" w:rsidRDefault="00AE18C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906</w:t>
      </w:r>
    </w:p>
    <w:p w:rsidR="00AE18C6" w:rsidRDefault="00AE18C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906</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906</w:t>
      </w:r>
    </w:p>
    <w:p w:rsidR="00AE18C6" w:rsidRDefault="00AE18C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910</w:t>
      </w:r>
    </w:p>
    <w:p w:rsidR="00AE18C6" w:rsidRDefault="00AE18C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910</w:t>
      </w:r>
    </w:p>
    <w:p w:rsidR="00AE18C6" w:rsidRDefault="00AE18C6">
      <w:pPr>
        <w:pStyle w:val="TOC3"/>
        <w:rPr>
          <w:rFonts w:asciiTheme="minorHAnsi" w:eastAsiaTheme="minorEastAsia" w:hAnsiTheme="minorHAnsi" w:cstheme="minorBidi"/>
          <w:sz w:val="22"/>
          <w:szCs w:val="22"/>
        </w:rPr>
      </w:pPr>
      <w:r w:rsidRPr="00AE18C6">
        <w:t>A.4.4.1</w:t>
      </w:r>
      <w:r w:rsidRPr="00AE18C6">
        <w:rPr>
          <w:rFonts w:asciiTheme="minorHAnsi" w:eastAsiaTheme="minorEastAsia" w:hAnsiTheme="minorHAnsi" w:cstheme="minorBidi"/>
          <w:sz w:val="22"/>
          <w:szCs w:val="22"/>
        </w:rPr>
        <w:tab/>
      </w:r>
      <w:r w:rsidRPr="00431C0C">
        <w:rPr>
          <w:lang w:val="sv-SE"/>
        </w:rPr>
        <w:t>E-UTRAN FDD – GSM:</w:t>
      </w:r>
      <w:r>
        <w:tab/>
        <w:t>910</w:t>
      </w:r>
    </w:p>
    <w:p w:rsidR="00AE18C6" w:rsidRDefault="00AE18C6">
      <w:pPr>
        <w:pStyle w:val="TOC4"/>
        <w:rPr>
          <w:rFonts w:asciiTheme="minorHAnsi" w:eastAsiaTheme="minorEastAsia" w:hAnsiTheme="minorHAnsi" w:cstheme="minorBidi"/>
          <w:sz w:val="22"/>
          <w:szCs w:val="22"/>
        </w:rPr>
      </w:pPr>
      <w:r w:rsidRPr="00AE18C6">
        <w:t>A.4.4.1.1</w:t>
      </w:r>
      <w:r w:rsidRPr="00AE18C6">
        <w:rPr>
          <w:rFonts w:asciiTheme="minorHAnsi" w:eastAsiaTheme="minorEastAsia" w:hAnsiTheme="minorHAnsi" w:cstheme="minorBidi"/>
          <w:sz w:val="22"/>
          <w:szCs w:val="22"/>
        </w:rPr>
        <w:tab/>
      </w:r>
      <w:r w:rsidRPr="00431C0C">
        <w:rPr>
          <w:snapToGrid w:val="0"/>
        </w:rPr>
        <w:t>Test Purpose and Environment</w:t>
      </w:r>
      <w:r>
        <w:tab/>
        <w:t>910</w:t>
      </w:r>
    </w:p>
    <w:p w:rsidR="00AE18C6" w:rsidRDefault="00AE18C6">
      <w:pPr>
        <w:pStyle w:val="TOC4"/>
        <w:rPr>
          <w:rFonts w:asciiTheme="minorHAnsi" w:eastAsiaTheme="minorEastAsia" w:hAnsiTheme="minorHAnsi" w:cstheme="minorBidi"/>
          <w:sz w:val="22"/>
          <w:szCs w:val="22"/>
        </w:rPr>
      </w:pPr>
      <w:r w:rsidRPr="00AE18C6">
        <w:t>A.4.4.1.2</w:t>
      </w:r>
      <w:r w:rsidRPr="00AE18C6">
        <w:rPr>
          <w:rFonts w:asciiTheme="minorHAnsi" w:eastAsiaTheme="minorEastAsia" w:hAnsiTheme="minorHAnsi" w:cstheme="minorBidi"/>
          <w:sz w:val="22"/>
          <w:szCs w:val="22"/>
        </w:rPr>
        <w:tab/>
      </w:r>
      <w:r w:rsidRPr="00431C0C">
        <w:rPr>
          <w:snapToGrid w:val="0"/>
        </w:rPr>
        <w:t>Test Requirements</w:t>
      </w:r>
      <w:r>
        <w:tab/>
        <w:t>912</w:t>
      </w:r>
    </w:p>
    <w:p w:rsidR="00AE18C6" w:rsidRDefault="00AE18C6">
      <w:pPr>
        <w:pStyle w:val="TOC4"/>
        <w:rPr>
          <w:rFonts w:asciiTheme="minorHAnsi" w:eastAsiaTheme="minorEastAsia" w:hAnsiTheme="minorHAnsi" w:cstheme="minorBidi"/>
          <w:sz w:val="22"/>
          <w:szCs w:val="22"/>
        </w:rPr>
      </w:pPr>
      <w:r w:rsidRPr="00AE18C6">
        <w:t>A.4.4.2</w:t>
      </w:r>
      <w:r w:rsidRPr="00AE18C6">
        <w:rPr>
          <w:rFonts w:asciiTheme="minorHAnsi" w:eastAsiaTheme="minorEastAsia" w:hAnsiTheme="minorHAnsi" w:cstheme="minorBidi"/>
          <w:sz w:val="22"/>
          <w:szCs w:val="22"/>
        </w:rPr>
        <w:tab/>
      </w:r>
      <w:r w:rsidRPr="00431C0C">
        <w:rPr>
          <w:lang w:val="sv-SE"/>
        </w:rPr>
        <w:t>E-UTRAN TDD – GSM:</w:t>
      </w:r>
      <w:r>
        <w:tab/>
        <w:t>912</w:t>
      </w:r>
    </w:p>
    <w:p w:rsidR="00AE18C6" w:rsidRDefault="00AE18C6">
      <w:pPr>
        <w:pStyle w:val="TOC4"/>
        <w:rPr>
          <w:rFonts w:asciiTheme="minorHAnsi" w:eastAsiaTheme="minorEastAsia" w:hAnsiTheme="minorHAnsi" w:cstheme="minorBidi"/>
          <w:sz w:val="22"/>
          <w:szCs w:val="22"/>
        </w:rPr>
      </w:pPr>
      <w:r w:rsidRPr="00AE18C6">
        <w:t>A.4.4.2.1</w:t>
      </w:r>
      <w:r w:rsidRPr="00AE18C6">
        <w:rPr>
          <w:rFonts w:asciiTheme="minorHAnsi" w:eastAsiaTheme="minorEastAsia" w:hAnsiTheme="minorHAnsi" w:cstheme="minorBidi"/>
          <w:sz w:val="22"/>
          <w:szCs w:val="22"/>
        </w:rPr>
        <w:tab/>
      </w:r>
      <w:r w:rsidRPr="00431C0C">
        <w:rPr>
          <w:snapToGrid w:val="0"/>
        </w:rPr>
        <w:t>Test Purpose and Environment</w:t>
      </w:r>
      <w:r>
        <w:tab/>
        <w:t>912</w:t>
      </w:r>
    </w:p>
    <w:p w:rsidR="00AE18C6" w:rsidRDefault="00AE18C6">
      <w:pPr>
        <w:pStyle w:val="TOC4"/>
        <w:rPr>
          <w:rFonts w:asciiTheme="minorHAnsi" w:eastAsiaTheme="minorEastAsia" w:hAnsiTheme="minorHAnsi" w:cstheme="minorBidi"/>
          <w:sz w:val="22"/>
          <w:szCs w:val="22"/>
        </w:rPr>
      </w:pPr>
      <w:r w:rsidRPr="00AE18C6">
        <w:t>A.4.4.2.2</w:t>
      </w:r>
      <w:r w:rsidRPr="00AE18C6">
        <w:rPr>
          <w:rFonts w:asciiTheme="minorHAnsi" w:eastAsiaTheme="minorEastAsia" w:hAnsiTheme="minorHAnsi" w:cstheme="minorBidi"/>
          <w:sz w:val="22"/>
          <w:szCs w:val="22"/>
        </w:rPr>
        <w:tab/>
      </w:r>
      <w:r w:rsidRPr="00431C0C">
        <w:rPr>
          <w:snapToGrid w:val="0"/>
        </w:rPr>
        <w:t>Test Requirements</w:t>
      </w:r>
      <w:r>
        <w:tab/>
        <w:t>914</w:t>
      </w:r>
    </w:p>
    <w:p w:rsidR="00AE18C6" w:rsidRDefault="00AE18C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915</w:t>
      </w:r>
    </w:p>
    <w:p w:rsidR="00AE18C6" w:rsidRDefault="00AE18C6">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915</w:t>
      </w:r>
    </w:p>
    <w:p w:rsidR="00AE18C6" w:rsidRDefault="00AE18C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915</w:t>
      </w:r>
    </w:p>
    <w:p w:rsidR="00AE18C6" w:rsidRDefault="00AE18C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915</w:t>
      </w:r>
    </w:p>
    <w:p w:rsidR="00AE18C6" w:rsidRDefault="00AE18C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917</w:t>
      </w:r>
    </w:p>
    <w:p w:rsidR="00AE18C6" w:rsidRDefault="00AE18C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917</w:t>
      </w:r>
    </w:p>
    <w:p w:rsidR="00AE18C6" w:rsidRDefault="00AE18C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917</w:t>
      </w:r>
    </w:p>
    <w:p w:rsidR="00AE18C6" w:rsidRDefault="00AE18C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917</w:t>
      </w:r>
    </w:p>
    <w:p w:rsidR="00AE18C6" w:rsidRDefault="00AE18C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920</w:t>
      </w:r>
    </w:p>
    <w:p w:rsidR="00AE18C6" w:rsidRDefault="00AE18C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920</w:t>
      </w:r>
    </w:p>
    <w:p w:rsidR="00AE18C6" w:rsidRDefault="00AE18C6">
      <w:pPr>
        <w:pStyle w:val="TOC4"/>
        <w:rPr>
          <w:rFonts w:asciiTheme="minorHAnsi" w:eastAsiaTheme="minorEastAsia" w:hAnsiTheme="minorHAnsi" w:cstheme="minorBidi"/>
          <w:sz w:val="22"/>
          <w:szCs w:val="22"/>
        </w:rPr>
      </w:pPr>
      <w:r w:rsidRPr="00AE18C6">
        <w:t>A.4.6.1</w:t>
      </w:r>
      <w:r w:rsidRPr="00AE18C6">
        <w:rPr>
          <w:rFonts w:asciiTheme="minorHAnsi" w:eastAsiaTheme="minorEastAsia" w:hAnsiTheme="minorHAnsi" w:cstheme="minorBidi"/>
          <w:sz w:val="22"/>
          <w:szCs w:val="22"/>
        </w:rPr>
        <w:tab/>
      </w:r>
      <w:r w:rsidRPr="00431C0C">
        <w:rPr>
          <w:lang w:val="sv-SE"/>
        </w:rPr>
        <w:t>E-UTRAN FDD – cdma2000 1X</w:t>
      </w:r>
      <w:r>
        <w:tab/>
        <w:t>920</w:t>
      </w:r>
    </w:p>
    <w:p w:rsidR="00AE18C6" w:rsidRDefault="00AE18C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920</w:t>
      </w:r>
    </w:p>
    <w:p w:rsidR="00AE18C6" w:rsidRDefault="00AE18C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920</w:t>
      </w:r>
    </w:p>
    <w:p w:rsidR="00AE18C6" w:rsidRDefault="00AE18C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923</w:t>
      </w:r>
    </w:p>
    <w:p w:rsidR="00AE18C6" w:rsidRDefault="00AE18C6">
      <w:pPr>
        <w:pStyle w:val="TOC3"/>
        <w:rPr>
          <w:rFonts w:asciiTheme="minorHAnsi" w:eastAsiaTheme="minorEastAsia" w:hAnsiTheme="minorHAnsi" w:cstheme="minorBidi"/>
          <w:sz w:val="22"/>
          <w:szCs w:val="22"/>
        </w:rPr>
      </w:pPr>
      <w:r w:rsidRPr="00AE18C6">
        <w:t>A.4.</w:t>
      </w:r>
      <w:r w:rsidRPr="00AE18C6">
        <w:rPr>
          <w:lang w:eastAsia="zh-CN"/>
        </w:rPr>
        <w:t>6</w:t>
      </w:r>
      <w:r w:rsidRPr="00AE18C6">
        <w:t>.</w:t>
      </w:r>
      <w:r w:rsidRPr="00AE18C6">
        <w:rPr>
          <w:lang w:eastAsia="zh-CN"/>
        </w:rPr>
        <w:t>2</w:t>
      </w:r>
      <w:r w:rsidRPr="00AE18C6">
        <w:rPr>
          <w:rFonts w:asciiTheme="minorHAnsi" w:eastAsiaTheme="minorEastAsia" w:hAnsiTheme="minorHAnsi" w:cstheme="minorBidi"/>
          <w:sz w:val="22"/>
          <w:szCs w:val="22"/>
        </w:rPr>
        <w:tab/>
      </w:r>
      <w:r w:rsidRPr="00431C0C">
        <w:rPr>
          <w:lang w:val="sv-SE"/>
        </w:rPr>
        <w:t xml:space="preserve">E-UTRAN </w:t>
      </w:r>
      <w:r w:rsidRPr="00431C0C">
        <w:rPr>
          <w:lang w:val="sv-SE" w:eastAsia="zh-CN"/>
        </w:rPr>
        <w:t>T</w:t>
      </w:r>
      <w:r w:rsidRPr="00431C0C">
        <w:rPr>
          <w:lang w:val="sv-SE"/>
        </w:rPr>
        <w:t>DD – cdma2000 1X</w:t>
      </w:r>
      <w:r>
        <w:tab/>
        <w:t>923</w:t>
      </w:r>
    </w:p>
    <w:p w:rsidR="00AE18C6" w:rsidRDefault="00AE18C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923</w:t>
      </w:r>
    </w:p>
    <w:p w:rsidR="00AE18C6" w:rsidRDefault="00AE18C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923</w:t>
      </w:r>
    </w:p>
    <w:p w:rsidR="00AE18C6" w:rsidRDefault="00AE18C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926</w:t>
      </w:r>
    </w:p>
    <w:p w:rsidR="00AE18C6" w:rsidRDefault="00AE18C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926</w:t>
      </w:r>
    </w:p>
    <w:p w:rsidR="00AE18C6" w:rsidRDefault="00AE18C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926</w:t>
      </w:r>
    </w:p>
    <w:p w:rsidR="00AE18C6" w:rsidRDefault="00AE18C6">
      <w:pPr>
        <w:pStyle w:val="TOC4"/>
        <w:rPr>
          <w:rFonts w:asciiTheme="minorHAnsi" w:eastAsiaTheme="minorEastAsia" w:hAnsiTheme="minorHAnsi" w:cstheme="minorBidi"/>
          <w:sz w:val="22"/>
          <w:szCs w:val="22"/>
        </w:rPr>
      </w:pPr>
      <w:r>
        <w:lastRenderedPageBreak/>
        <w:t>A.4.7.</w:t>
      </w:r>
      <w:r>
        <w:rPr>
          <w:lang w:eastAsia="zh-CN"/>
        </w:rPr>
        <w:t>1</w:t>
      </w:r>
      <w:r>
        <w:t>.1</w:t>
      </w:r>
      <w:r>
        <w:rPr>
          <w:rFonts w:asciiTheme="minorHAnsi" w:eastAsiaTheme="minorEastAsia" w:hAnsiTheme="minorHAnsi" w:cstheme="minorBidi"/>
          <w:sz w:val="22"/>
          <w:szCs w:val="22"/>
        </w:rPr>
        <w:tab/>
      </w:r>
      <w:r>
        <w:t>Test Purpose and Environment</w:t>
      </w:r>
      <w:r>
        <w:tab/>
        <w:t>926</w:t>
      </w:r>
    </w:p>
    <w:p w:rsidR="00AE18C6" w:rsidRDefault="00AE18C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930</w:t>
      </w:r>
    </w:p>
    <w:p w:rsidR="00AE18C6" w:rsidRDefault="00AE18C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931</w:t>
      </w:r>
    </w:p>
    <w:p w:rsidR="00AE18C6" w:rsidRDefault="00AE18C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931</w:t>
      </w:r>
    </w:p>
    <w:p w:rsidR="00AE18C6" w:rsidRDefault="00AE18C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934</w:t>
      </w:r>
    </w:p>
    <w:p w:rsidR="00AE18C6" w:rsidRDefault="00AE18C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935</w:t>
      </w:r>
    </w:p>
    <w:p w:rsidR="00AE18C6" w:rsidRDefault="00AE18C6">
      <w:pPr>
        <w:pStyle w:val="TOC2"/>
        <w:rPr>
          <w:rFonts w:asciiTheme="minorHAnsi" w:eastAsiaTheme="minorEastAsia" w:hAnsiTheme="minorHAnsi" w:cstheme="minorBidi"/>
          <w:sz w:val="22"/>
          <w:szCs w:val="22"/>
        </w:rPr>
      </w:pPr>
      <w:r w:rsidRPr="00AE18C6">
        <w:t>A.5.1</w:t>
      </w:r>
      <w:r w:rsidRPr="00AE18C6">
        <w:rPr>
          <w:rFonts w:asciiTheme="minorHAnsi" w:eastAsiaTheme="minorEastAsia" w:hAnsiTheme="minorHAnsi"/>
          <w:sz w:val="22"/>
          <w:szCs w:val="22"/>
        </w:rPr>
        <w:tab/>
      </w:r>
      <w:r>
        <w:t>E-UTRAN Handover</w:t>
      </w:r>
      <w:r>
        <w:tab/>
        <w:t>935</w:t>
      </w:r>
    </w:p>
    <w:p w:rsidR="00AE18C6" w:rsidRDefault="00AE18C6">
      <w:pPr>
        <w:pStyle w:val="TOC3"/>
        <w:rPr>
          <w:rFonts w:asciiTheme="minorHAnsi" w:eastAsiaTheme="minorEastAsia" w:hAnsiTheme="minorHAnsi" w:cstheme="minorBidi"/>
          <w:sz w:val="22"/>
          <w:szCs w:val="22"/>
        </w:rPr>
      </w:pPr>
      <w:r w:rsidRPr="00AE18C6">
        <w:t>A.5.1.1</w:t>
      </w:r>
      <w:r w:rsidRPr="00AE18C6">
        <w:rPr>
          <w:rFonts w:asciiTheme="minorHAnsi" w:eastAsiaTheme="minorEastAsia" w:hAnsiTheme="minorHAnsi" w:cstheme="minorBidi"/>
          <w:sz w:val="22"/>
          <w:szCs w:val="22"/>
        </w:rPr>
        <w:tab/>
      </w:r>
      <w:r>
        <w:t>E-UTRAN FDD - FDD Intra frequency handover</w:t>
      </w:r>
      <w:r>
        <w:tab/>
        <w:t>935</w:t>
      </w:r>
    </w:p>
    <w:p w:rsidR="00AE18C6" w:rsidRDefault="00AE18C6">
      <w:pPr>
        <w:pStyle w:val="TOC4"/>
        <w:rPr>
          <w:rFonts w:asciiTheme="minorHAnsi" w:eastAsiaTheme="minorEastAsia" w:hAnsiTheme="minorHAnsi" w:cstheme="minorBidi"/>
          <w:sz w:val="22"/>
          <w:szCs w:val="22"/>
        </w:rPr>
      </w:pPr>
      <w:r w:rsidRPr="00AE18C6">
        <w:t>A.5.1.1.1</w:t>
      </w:r>
      <w:r w:rsidRPr="00AE18C6">
        <w:rPr>
          <w:rFonts w:asciiTheme="minorHAnsi" w:eastAsiaTheme="minorEastAsia" w:hAnsiTheme="minorHAnsi" w:cstheme="minorBidi"/>
          <w:sz w:val="22"/>
          <w:szCs w:val="22"/>
        </w:rPr>
        <w:tab/>
      </w:r>
      <w:r w:rsidRPr="00431C0C">
        <w:rPr>
          <w:snapToGrid w:val="0"/>
        </w:rPr>
        <w:t>Test Purpose and Environment</w:t>
      </w:r>
      <w:r>
        <w:tab/>
        <w:t>935</w:t>
      </w:r>
    </w:p>
    <w:p w:rsidR="00AE18C6" w:rsidRDefault="00AE18C6">
      <w:pPr>
        <w:pStyle w:val="TOC3"/>
        <w:rPr>
          <w:rFonts w:asciiTheme="minorHAnsi" w:eastAsiaTheme="minorEastAsia" w:hAnsiTheme="minorHAnsi" w:cstheme="minorBidi"/>
          <w:sz w:val="22"/>
          <w:szCs w:val="22"/>
        </w:rPr>
      </w:pPr>
      <w:r w:rsidRPr="00AE18C6">
        <w:t>A.5.1.1.2</w:t>
      </w:r>
      <w:r w:rsidRPr="00AE18C6">
        <w:rPr>
          <w:rFonts w:asciiTheme="minorHAnsi" w:eastAsiaTheme="minorEastAsia" w:hAnsiTheme="minorHAnsi" w:cstheme="minorBidi"/>
          <w:sz w:val="22"/>
          <w:szCs w:val="22"/>
        </w:rPr>
        <w:tab/>
      </w:r>
      <w:r w:rsidRPr="00431C0C">
        <w:rPr>
          <w:snapToGrid w:val="0"/>
        </w:rPr>
        <w:t>Test Requirements</w:t>
      </w:r>
      <w:r>
        <w:tab/>
        <w:t>937</w:t>
      </w:r>
    </w:p>
    <w:p w:rsidR="00AE18C6" w:rsidRDefault="00AE18C6">
      <w:pPr>
        <w:pStyle w:val="TOC3"/>
        <w:rPr>
          <w:rFonts w:asciiTheme="minorHAnsi" w:eastAsiaTheme="minorEastAsia" w:hAnsiTheme="minorHAnsi" w:cstheme="minorBidi"/>
          <w:sz w:val="22"/>
          <w:szCs w:val="22"/>
        </w:rPr>
      </w:pPr>
      <w:r w:rsidRPr="00AE18C6">
        <w:t>A.5.1.2</w:t>
      </w:r>
      <w:r w:rsidRPr="00AE18C6">
        <w:rPr>
          <w:rFonts w:asciiTheme="minorHAnsi" w:eastAsiaTheme="minorEastAsia" w:hAnsiTheme="minorHAnsi"/>
          <w:sz w:val="22"/>
          <w:szCs w:val="22"/>
        </w:rPr>
        <w:tab/>
      </w:r>
      <w:r>
        <w:t>E-UTRAN TDD - TDD Intra frequency handover</w:t>
      </w:r>
      <w:r>
        <w:tab/>
        <w:t>937</w:t>
      </w:r>
    </w:p>
    <w:p w:rsidR="00AE18C6" w:rsidRDefault="00AE18C6">
      <w:pPr>
        <w:pStyle w:val="TOC4"/>
        <w:rPr>
          <w:rFonts w:asciiTheme="minorHAnsi" w:eastAsiaTheme="minorEastAsia" w:hAnsiTheme="minorHAnsi" w:cstheme="minorBidi"/>
          <w:sz w:val="22"/>
          <w:szCs w:val="22"/>
        </w:rPr>
      </w:pPr>
      <w:r w:rsidRPr="00AE18C6">
        <w:t>A.5.1.2.1</w:t>
      </w:r>
      <w:r w:rsidRPr="00AE18C6">
        <w:rPr>
          <w:rFonts w:asciiTheme="minorHAnsi" w:eastAsiaTheme="minorEastAsia" w:hAnsiTheme="minorHAnsi" w:cstheme="minorBidi"/>
          <w:sz w:val="22"/>
          <w:szCs w:val="22"/>
        </w:rPr>
        <w:tab/>
      </w:r>
      <w:r w:rsidRPr="00431C0C">
        <w:rPr>
          <w:snapToGrid w:val="0"/>
        </w:rPr>
        <w:t>Test Purpose and Environment</w:t>
      </w:r>
      <w:r>
        <w:tab/>
        <w:t>937</w:t>
      </w:r>
    </w:p>
    <w:p w:rsidR="00AE18C6" w:rsidRDefault="00AE18C6">
      <w:pPr>
        <w:pStyle w:val="TOC4"/>
        <w:rPr>
          <w:rFonts w:asciiTheme="minorHAnsi" w:eastAsiaTheme="minorEastAsia" w:hAnsiTheme="minorHAnsi" w:cstheme="minorBidi"/>
          <w:sz w:val="22"/>
          <w:szCs w:val="22"/>
        </w:rPr>
      </w:pPr>
      <w:r w:rsidRPr="00AE18C6">
        <w:t>A.5.1.2.2</w:t>
      </w:r>
      <w:r w:rsidRPr="00AE18C6">
        <w:rPr>
          <w:rFonts w:asciiTheme="minorHAnsi" w:eastAsiaTheme="minorEastAsia" w:hAnsiTheme="minorHAnsi" w:cstheme="minorBidi"/>
          <w:sz w:val="22"/>
          <w:szCs w:val="22"/>
        </w:rPr>
        <w:tab/>
      </w:r>
      <w:r w:rsidRPr="00431C0C">
        <w:rPr>
          <w:snapToGrid w:val="0"/>
        </w:rPr>
        <w:t>Test Requirements</w:t>
      </w:r>
      <w:r>
        <w:tab/>
        <w:t>939</w:t>
      </w:r>
    </w:p>
    <w:p w:rsidR="00AE18C6" w:rsidRDefault="00AE18C6">
      <w:pPr>
        <w:pStyle w:val="TOC3"/>
        <w:rPr>
          <w:rFonts w:asciiTheme="minorHAnsi" w:eastAsiaTheme="minorEastAsia" w:hAnsiTheme="minorHAnsi" w:cstheme="minorBidi"/>
          <w:sz w:val="22"/>
          <w:szCs w:val="22"/>
        </w:rPr>
      </w:pPr>
      <w:r w:rsidRPr="00AE18C6">
        <w:t>A.5.1.3</w:t>
      </w:r>
      <w:r w:rsidRPr="00AE18C6">
        <w:rPr>
          <w:rFonts w:asciiTheme="minorHAnsi" w:eastAsiaTheme="minorEastAsia" w:hAnsiTheme="minorHAnsi"/>
          <w:sz w:val="22"/>
          <w:szCs w:val="22"/>
        </w:rPr>
        <w:tab/>
      </w:r>
      <w:r>
        <w:t>E-UTRAN FDD – FDD Inter frequency handover</w:t>
      </w:r>
      <w:r>
        <w:tab/>
        <w:t>939</w:t>
      </w:r>
    </w:p>
    <w:p w:rsidR="00AE18C6" w:rsidRDefault="00AE18C6">
      <w:pPr>
        <w:pStyle w:val="TOC4"/>
        <w:rPr>
          <w:rFonts w:asciiTheme="minorHAnsi" w:eastAsiaTheme="minorEastAsia" w:hAnsiTheme="minorHAnsi" w:cstheme="minorBidi"/>
          <w:sz w:val="22"/>
          <w:szCs w:val="22"/>
        </w:rPr>
      </w:pPr>
      <w:r w:rsidRPr="00AE18C6">
        <w:t>A.5.1.3.1</w:t>
      </w:r>
      <w:r w:rsidRPr="00AE18C6">
        <w:rPr>
          <w:rFonts w:asciiTheme="minorHAnsi" w:eastAsiaTheme="minorEastAsia" w:hAnsiTheme="minorHAnsi" w:cstheme="minorBidi"/>
          <w:sz w:val="22"/>
          <w:szCs w:val="22"/>
        </w:rPr>
        <w:tab/>
      </w:r>
      <w:r w:rsidRPr="00431C0C">
        <w:rPr>
          <w:snapToGrid w:val="0"/>
        </w:rPr>
        <w:t>Test Purpose and Environment</w:t>
      </w:r>
      <w:r>
        <w:tab/>
        <w:t>939</w:t>
      </w:r>
    </w:p>
    <w:p w:rsidR="00AE18C6" w:rsidRDefault="00AE18C6">
      <w:pPr>
        <w:pStyle w:val="TOC4"/>
        <w:rPr>
          <w:rFonts w:asciiTheme="minorHAnsi" w:eastAsiaTheme="minorEastAsia" w:hAnsiTheme="minorHAnsi" w:cstheme="minorBidi"/>
          <w:sz w:val="22"/>
          <w:szCs w:val="22"/>
        </w:rPr>
      </w:pPr>
      <w:r w:rsidRPr="00AE18C6">
        <w:t>A.5.1.3.2</w:t>
      </w:r>
      <w:r w:rsidRPr="00AE18C6">
        <w:rPr>
          <w:rFonts w:asciiTheme="minorHAnsi" w:eastAsiaTheme="minorEastAsia" w:hAnsiTheme="minorHAnsi" w:cstheme="minorBidi"/>
          <w:sz w:val="22"/>
          <w:szCs w:val="22"/>
        </w:rPr>
        <w:tab/>
      </w:r>
      <w:r w:rsidRPr="00431C0C">
        <w:rPr>
          <w:snapToGrid w:val="0"/>
        </w:rPr>
        <w:t>Test Requirements</w:t>
      </w:r>
      <w:r>
        <w:tab/>
        <w:t>941</w:t>
      </w:r>
    </w:p>
    <w:p w:rsidR="00AE18C6" w:rsidRDefault="00AE18C6">
      <w:pPr>
        <w:pStyle w:val="TOC3"/>
        <w:rPr>
          <w:rFonts w:asciiTheme="minorHAnsi" w:eastAsiaTheme="minorEastAsia" w:hAnsiTheme="minorHAnsi" w:cstheme="minorBidi"/>
          <w:sz w:val="22"/>
          <w:szCs w:val="22"/>
        </w:rPr>
      </w:pPr>
      <w:r w:rsidRPr="00AE18C6">
        <w:t>A.5.1.4</w:t>
      </w:r>
      <w:r w:rsidRPr="00AE18C6">
        <w:rPr>
          <w:rFonts w:asciiTheme="minorHAnsi" w:eastAsiaTheme="minorEastAsia" w:hAnsiTheme="minorHAnsi"/>
          <w:sz w:val="22"/>
          <w:szCs w:val="22"/>
        </w:rPr>
        <w:tab/>
      </w:r>
      <w:r>
        <w:t>E-UTRAN TDD – TDD Inter frequency handover</w:t>
      </w:r>
      <w:r>
        <w:tab/>
        <w:t>941</w:t>
      </w:r>
    </w:p>
    <w:p w:rsidR="00AE18C6" w:rsidRDefault="00AE18C6">
      <w:pPr>
        <w:pStyle w:val="TOC4"/>
        <w:rPr>
          <w:rFonts w:asciiTheme="minorHAnsi" w:eastAsiaTheme="minorEastAsia" w:hAnsiTheme="minorHAnsi" w:cstheme="minorBidi"/>
          <w:sz w:val="22"/>
          <w:szCs w:val="22"/>
        </w:rPr>
      </w:pPr>
      <w:r w:rsidRPr="00AE18C6">
        <w:t>A.5.1.4.1</w:t>
      </w:r>
      <w:r w:rsidRPr="00AE18C6">
        <w:rPr>
          <w:rFonts w:asciiTheme="minorHAnsi" w:eastAsiaTheme="minorEastAsia" w:hAnsiTheme="minorHAnsi" w:cstheme="minorBidi"/>
          <w:sz w:val="22"/>
          <w:szCs w:val="22"/>
        </w:rPr>
        <w:tab/>
      </w:r>
      <w:r w:rsidRPr="00431C0C">
        <w:rPr>
          <w:snapToGrid w:val="0"/>
        </w:rPr>
        <w:t>Test Purpose and Environment</w:t>
      </w:r>
      <w:r>
        <w:tab/>
        <w:t>941</w:t>
      </w:r>
    </w:p>
    <w:p w:rsidR="00AE18C6" w:rsidRDefault="00AE18C6">
      <w:pPr>
        <w:pStyle w:val="TOC4"/>
        <w:rPr>
          <w:rFonts w:asciiTheme="minorHAnsi" w:eastAsiaTheme="minorEastAsia" w:hAnsiTheme="minorHAnsi" w:cstheme="minorBidi"/>
          <w:sz w:val="22"/>
          <w:szCs w:val="22"/>
        </w:rPr>
      </w:pPr>
      <w:r w:rsidRPr="00AE18C6">
        <w:t>A.5.1.4.2</w:t>
      </w:r>
      <w:r w:rsidRPr="00AE18C6">
        <w:rPr>
          <w:rFonts w:asciiTheme="minorHAnsi" w:eastAsiaTheme="minorEastAsia" w:hAnsiTheme="minorHAnsi" w:cstheme="minorBidi"/>
          <w:sz w:val="22"/>
          <w:szCs w:val="22"/>
        </w:rPr>
        <w:tab/>
      </w:r>
      <w:r w:rsidRPr="00431C0C">
        <w:rPr>
          <w:snapToGrid w:val="0"/>
        </w:rPr>
        <w:t>Test Requirements</w:t>
      </w:r>
      <w:r>
        <w:tab/>
        <w:t>943</w:t>
      </w:r>
    </w:p>
    <w:p w:rsidR="00AE18C6" w:rsidRDefault="00AE18C6">
      <w:pPr>
        <w:pStyle w:val="TOC3"/>
        <w:rPr>
          <w:rFonts w:asciiTheme="minorHAnsi" w:eastAsiaTheme="minorEastAsia" w:hAnsiTheme="minorHAnsi" w:cstheme="minorBidi"/>
          <w:sz w:val="22"/>
          <w:szCs w:val="22"/>
        </w:rPr>
      </w:pPr>
      <w:r w:rsidRPr="00AE18C6">
        <w:t>A.5.1.5</w:t>
      </w:r>
      <w:r w:rsidRPr="00AE18C6">
        <w:rPr>
          <w:rFonts w:asciiTheme="minorHAnsi" w:eastAsiaTheme="minorEastAsia" w:hAnsiTheme="minorHAnsi"/>
          <w:sz w:val="22"/>
          <w:szCs w:val="22"/>
        </w:rPr>
        <w:tab/>
      </w:r>
      <w:r>
        <w:t>E-UTRAN FDD – FDD Inter frequency handover: unknown target cell</w:t>
      </w:r>
      <w:r>
        <w:tab/>
        <w:t>943</w:t>
      </w:r>
    </w:p>
    <w:p w:rsidR="00AE18C6" w:rsidRDefault="00AE18C6">
      <w:pPr>
        <w:pStyle w:val="TOC4"/>
        <w:rPr>
          <w:rFonts w:asciiTheme="minorHAnsi" w:eastAsiaTheme="minorEastAsia" w:hAnsiTheme="minorHAnsi" w:cstheme="minorBidi"/>
          <w:sz w:val="22"/>
          <w:szCs w:val="22"/>
        </w:rPr>
      </w:pPr>
      <w:r w:rsidRPr="00AE18C6">
        <w:t>A.5.1.5.1</w:t>
      </w:r>
      <w:r w:rsidRPr="00AE18C6">
        <w:rPr>
          <w:rFonts w:asciiTheme="minorHAnsi" w:eastAsiaTheme="minorEastAsia" w:hAnsiTheme="minorHAnsi" w:cstheme="minorBidi"/>
          <w:sz w:val="22"/>
          <w:szCs w:val="22"/>
        </w:rPr>
        <w:tab/>
      </w:r>
      <w:r w:rsidRPr="00431C0C">
        <w:rPr>
          <w:snapToGrid w:val="0"/>
        </w:rPr>
        <w:t>Test Purpose and Environment</w:t>
      </w:r>
      <w:r>
        <w:tab/>
        <w:t>943</w:t>
      </w:r>
    </w:p>
    <w:p w:rsidR="00AE18C6" w:rsidRDefault="00AE18C6">
      <w:pPr>
        <w:pStyle w:val="TOC4"/>
        <w:rPr>
          <w:rFonts w:asciiTheme="minorHAnsi" w:eastAsiaTheme="minorEastAsia" w:hAnsiTheme="minorHAnsi" w:cstheme="minorBidi"/>
          <w:sz w:val="22"/>
          <w:szCs w:val="22"/>
        </w:rPr>
      </w:pPr>
      <w:r w:rsidRPr="00AE18C6">
        <w:t>A.5.1.5.2</w:t>
      </w:r>
      <w:r w:rsidRPr="00AE18C6">
        <w:rPr>
          <w:rFonts w:asciiTheme="minorHAnsi" w:eastAsiaTheme="minorEastAsia" w:hAnsiTheme="minorHAnsi" w:cstheme="minorBidi"/>
          <w:sz w:val="22"/>
          <w:szCs w:val="22"/>
        </w:rPr>
        <w:tab/>
      </w:r>
      <w:r w:rsidRPr="00431C0C">
        <w:rPr>
          <w:snapToGrid w:val="0"/>
        </w:rPr>
        <w:t>Test Requirements</w:t>
      </w:r>
      <w:r>
        <w:tab/>
        <w:t>945</w:t>
      </w:r>
    </w:p>
    <w:p w:rsidR="00AE18C6" w:rsidRDefault="00AE18C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945</w:t>
      </w:r>
    </w:p>
    <w:p w:rsidR="00AE18C6" w:rsidRDefault="00AE18C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945</w:t>
      </w:r>
    </w:p>
    <w:p w:rsidR="00AE18C6" w:rsidRDefault="00AE18C6">
      <w:pPr>
        <w:pStyle w:val="TOC4"/>
        <w:rPr>
          <w:rFonts w:asciiTheme="minorHAnsi" w:eastAsiaTheme="minorEastAsia" w:hAnsiTheme="minorHAnsi" w:cstheme="minorBidi"/>
          <w:sz w:val="22"/>
          <w:szCs w:val="22"/>
        </w:rPr>
      </w:pPr>
      <w:r w:rsidRPr="00AE18C6">
        <w:t>A.5.1.6.2</w:t>
      </w:r>
      <w:r w:rsidRPr="00AE18C6">
        <w:rPr>
          <w:rFonts w:asciiTheme="minorHAnsi" w:eastAsiaTheme="minorEastAsia" w:hAnsiTheme="minorHAnsi" w:cstheme="minorBidi"/>
          <w:sz w:val="22"/>
          <w:szCs w:val="22"/>
        </w:rPr>
        <w:tab/>
      </w:r>
      <w:r w:rsidRPr="00431C0C">
        <w:rPr>
          <w:snapToGrid w:val="0"/>
        </w:rPr>
        <w:t>Test Requirements</w:t>
      </w:r>
      <w:r>
        <w:tab/>
        <w:t>947</w:t>
      </w:r>
    </w:p>
    <w:p w:rsidR="00AE18C6" w:rsidRDefault="00AE18C6">
      <w:pPr>
        <w:pStyle w:val="TOC3"/>
        <w:rPr>
          <w:rFonts w:asciiTheme="minorHAnsi" w:eastAsiaTheme="minorEastAsia" w:hAnsiTheme="minorHAnsi" w:cstheme="minorBidi"/>
          <w:sz w:val="22"/>
          <w:szCs w:val="22"/>
        </w:rPr>
      </w:pPr>
      <w:r w:rsidRPr="00AE18C6">
        <w:t>A.5.1.7</w:t>
      </w:r>
      <w:r w:rsidRPr="00AE18C6">
        <w:rPr>
          <w:rFonts w:asciiTheme="minorHAnsi" w:eastAsiaTheme="minorEastAsia" w:hAnsiTheme="minorHAnsi"/>
          <w:sz w:val="22"/>
          <w:szCs w:val="22"/>
        </w:rPr>
        <w:tab/>
      </w:r>
      <w:r>
        <w:t>E-UTRAN FDD – TDD Inter frequency handover</w:t>
      </w:r>
      <w:r>
        <w:tab/>
        <w:t>947</w:t>
      </w:r>
    </w:p>
    <w:p w:rsidR="00AE18C6" w:rsidRDefault="00AE18C6">
      <w:pPr>
        <w:pStyle w:val="TOC4"/>
        <w:rPr>
          <w:rFonts w:asciiTheme="minorHAnsi" w:eastAsiaTheme="minorEastAsia" w:hAnsiTheme="minorHAnsi" w:cstheme="minorBidi"/>
          <w:sz w:val="22"/>
          <w:szCs w:val="22"/>
        </w:rPr>
      </w:pPr>
      <w:r w:rsidRPr="00AE18C6">
        <w:t>A.5.1.7.1</w:t>
      </w:r>
      <w:r w:rsidRPr="00AE18C6">
        <w:rPr>
          <w:rFonts w:asciiTheme="minorHAnsi" w:eastAsiaTheme="minorEastAsia" w:hAnsiTheme="minorHAnsi" w:cstheme="minorBidi"/>
          <w:sz w:val="22"/>
          <w:szCs w:val="22"/>
        </w:rPr>
        <w:tab/>
      </w:r>
      <w:r w:rsidRPr="00431C0C">
        <w:rPr>
          <w:snapToGrid w:val="0"/>
        </w:rPr>
        <w:t>Test Purpose and Environment</w:t>
      </w:r>
      <w:r>
        <w:tab/>
        <w:t>947</w:t>
      </w:r>
    </w:p>
    <w:p w:rsidR="00AE18C6" w:rsidRDefault="00AE18C6">
      <w:pPr>
        <w:pStyle w:val="TOC4"/>
        <w:rPr>
          <w:rFonts w:asciiTheme="minorHAnsi" w:eastAsiaTheme="minorEastAsia" w:hAnsiTheme="minorHAnsi" w:cstheme="minorBidi"/>
          <w:sz w:val="22"/>
          <w:szCs w:val="22"/>
        </w:rPr>
      </w:pPr>
      <w:r w:rsidRPr="00AE18C6">
        <w:t>A.5.1.7.2</w:t>
      </w:r>
      <w:r w:rsidRPr="00AE18C6">
        <w:rPr>
          <w:rFonts w:asciiTheme="minorHAnsi" w:eastAsiaTheme="minorEastAsia" w:hAnsiTheme="minorHAnsi" w:cstheme="minorBidi"/>
          <w:sz w:val="22"/>
          <w:szCs w:val="22"/>
        </w:rPr>
        <w:tab/>
      </w:r>
      <w:r w:rsidRPr="00431C0C">
        <w:rPr>
          <w:snapToGrid w:val="0"/>
        </w:rPr>
        <w:t>Test Requirements</w:t>
      </w:r>
      <w:r>
        <w:tab/>
        <w:t>950</w:t>
      </w:r>
    </w:p>
    <w:p w:rsidR="00AE18C6" w:rsidRDefault="00AE18C6">
      <w:pPr>
        <w:pStyle w:val="TOC3"/>
        <w:rPr>
          <w:rFonts w:asciiTheme="minorHAnsi" w:eastAsiaTheme="minorEastAsia" w:hAnsiTheme="minorHAnsi" w:cstheme="minorBidi"/>
          <w:sz w:val="22"/>
          <w:szCs w:val="22"/>
        </w:rPr>
      </w:pPr>
      <w:r w:rsidRPr="00AE18C6">
        <w:t>A.5.1.8</w:t>
      </w:r>
      <w:r w:rsidRPr="00AE18C6">
        <w:rPr>
          <w:rFonts w:asciiTheme="minorHAnsi" w:eastAsiaTheme="minorEastAsia" w:hAnsiTheme="minorHAnsi"/>
          <w:sz w:val="22"/>
          <w:szCs w:val="22"/>
        </w:rPr>
        <w:tab/>
      </w:r>
      <w:r>
        <w:t>E-UTRAN TDD – FDD Inter frequency handover</w:t>
      </w:r>
      <w:r>
        <w:tab/>
        <w:t>950</w:t>
      </w:r>
    </w:p>
    <w:p w:rsidR="00AE18C6" w:rsidRDefault="00AE18C6">
      <w:pPr>
        <w:pStyle w:val="TOC4"/>
        <w:rPr>
          <w:rFonts w:asciiTheme="minorHAnsi" w:eastAsiaTheme="minorEastAsia" w:hAnsiTheme="minorHAnsi" w:cstheme="minorBidi"/>
          <w:sz w:val="22"/>
          <w:szCs w:val="22"/>
        </w:rPr>
      </w:pPr>
      <w:r w:rsidRPr="00AE18C6">
        <w:t>A.5.1.8.1</w:t>
      </w:r>
      <w:r w:rsidRPr="00AE18C6">
        <w:rPr>
          <w:rFonts w:asciiTheme="minorHAnsi" w:eastAsiaTheme="minorEastAsia" w:hAnsiTheme="minorHAnsi" w:cstheme="minorBidi"/>
          <w:sz w:val="22"/>
          <w:szCs w:val="22"/>
        </w:rPr>
        <w:tab/>
      </w:r>
      <w:r w:rsidRPr="00431C0C">
        <w:rPr>
          <w:snapToGrid w:val="0"/>
        </w:rPr>
        <w:t>Test Purpose and Environment</w:t>
      </w:r>
      <w:r>
        <w:tab/>
        <w:t>950</w:t>
      </w:r>
    </w:p>
    <w:p w:rsidR="00AE18C6" w:rsidRDefault="00AE18C6">
      <w:pPr>
        <w:pStyle w:val="TOC4"/>
        <w:rPr>
          <w:rFonts w:asciiTheme="minorHAnsi" w:eastAsiaTheme="minorEastAsia" w:hAnsiTheme="minorHAnsi" w:cstheme="minorBidi"/>
          <w:sz w:val="22"/>
          <w:szCs w:val="22"/>
        </w:rPr>
      </w:pPr>
      <w:r w:rsidRPr="00AE18C6">
        <w:t>A.5.1.8.2</w:t>
      </w:r>
      <w:r w:rsidRPr="00AE18C6">
        <w:rPr>
          <w:rFonts w:asciiTheme="minorHAnsi" w:eastAsiaTheme="minorEastAsia" w:hAnsiTheme="minorHAnsi" w:cstheme="minorBidi"/>
          <w:sz w:val="22"/>
          <w:szCs w:val="22"/>
        </w:rPr>
        <w:tab/>
      </w:r>
      <w:r w:rsidRPr="00431C0C">
        <w:rPr>
          <w:snapToGrid w:val="0"/>
        </w:rPr>
        <w:t>Test Requirements</w:t>
      </w:r>
      <w:r>
        <w:tab/>
        <w:t>953</w:t>
      </w:r>
    </w:p>
    <w:p w:rsidR="00AE18C6" w:rsidRDefault="00AE18C6">
      <w:pPr>
        <w:pStyle w:val="TOC3"/>
        <w:rPr>
          <w:rFonts w:asciiTheme="minorHAnsi" w:eastAsiaTheme="minorEastAsia" w:hAnsiTheme="minorHAnsi" w:cstheme="minorBidi"/>
          <w:sz w:val="22"/>
          <w:szCs w:val="22"/>
        </w:rPr>
      </w:pPr>
      <w:r w:rsidRPr="00AE18C6">
        <w:t>A.5.1.9</w:t>
      </w:r>
      <w:r w:rsidRPr="00AE18C6">
        <w:rPr>
          <w:rFonts w:asciiTheme="minorHAnsi" w:eastAsiaTheme="minorEastAsia" w:hAnsiTheme="minorHAnsi" w:cstheme="minorBidi"/>
          <w:sz w:val="22"/>
          <w:szCs w:val="22"/>
        </w:rPr>
        <w:tab/>
      </w:r>
      <w:r>
        <w:t>E-UTRAN FDD - FDD Intra frequency handover for 5MHz bandwidth</w:t>
      </w:r>
      <w:r>
        <w:tab/>
        <w:t>953</w:t>
      </w:r>
    </w:p>
    <w:p w:rsidR="00AE18C6" w:rsidRDefault="00AE18C6">
      <w:pPr>
        <w:pStyle w:val="TOC4"/>
        <w:rPr>
          <w:rFonts w:asciiTheme="minorHAnsi" w:eastAsiaTheme="minorEastAsia" w:hAnsiTheme="minorHAnsi" w:cstheme="minorBidi"/>
          <w:sz w:val="22"/>
          <w:szCs w:val="22"/>
        </w:rPr>
      </w:pPr>
      <w:r w:rsidRPr="00AE18C6">
        <w:t>A.5.1.9.1</w:t>
      </w:r>
      <w:r w:rsidRPr="00AE18C6">
        <w:rPr>
          <w:rFonts w:asciiTheme="minorHAnsi" w:eastAsiaTheme="minorEastAsia" w:hAnsiTheme="minorHAnsi" w:cstheme="minorBidi"/>
          <w:sz w:val="22"/>
          <w:szCs w:val="22"/>
        </w:rPr>
        <w:tab/>
      </w:r>
      <w:r w:rsidRPr="00431C0C">
        <w:rPr>
          <w:snapToGrid w:val="0"/>
        </w:rPr>
        <w:t>Test Purpose and Environment</w:t>
      </w:r>
      <w:r>
        <w:tab/>
        <w:t>953</w:t>
      </w:r>
    </w:p>
    <w:p w:rsidR="00AE18C6" w:rsidRDefault="00AE18C6">
      <w:pPr>
        <w:pStyle w:val="TOC4"/>
        <w:rPr>
          <w:rFonts w:asciiTheme="minorHAnsi" w:eastAsiaTheme="minorEastAsia" w:hAnsiTheme="minorHAnsi" w:cstheme="minorBidi"/>
          <w:sz w:val="22"/>
          <w:szCs w:val="22"/>
        </w:rPr>
      </w:pPr>
      <w:r w:rsidRPr="00AE18C6">
        <w:t>A.5.1.9.2</w:t>
      </w:r>
      <w:r w:rsidRPr="00AE18C6">
        <w:rPr>
          <w:rFonts w:asciiTheme="minorHAnsi" w:eastAsiaTheme="minorEastAsia" w:hAnsiTheme="minorHAnsi" w:cstheme="minorBidi"/>
          <w:sz w:val="22"/>
          <w:szCs w:val="22"/>
        </w:rPr>
        <w:tab/>
      </w:r>
      <w:r w:rsidRPr="00431C0C">
        <w:rPr>
          <w:snapToGrid w:val="0"/>
        </w:rPr>
        <w:t>Test Requirements</w:t>
      </w:r>
      <w:r>
        <w:tab/>
        <w:t>954</w:t>
      </w:r>
    </w:p>
    <w:p w:rsidR="00AE18C6" w:rsidRDefault="00AE18C6">
      <w:pPr>
        <w:pStyle w:val="TOC3"/>
        <w:rPr>
          <w:rFonts w:asciiTheme="minorHAnsi" w:eastAsiaTheme="minorEastAsia" w:hAnsiTheme="minorHAnsi" w:cstheme="minorBidi"/>
          <w:sz w:val="22"/>
          <w:szCs w:val="22"/>
        </w:rPr>
      </w:pPr>
      <w:r w:rsidRPr="00AE18C6">
        <w:t>A.5.1.10</w:t>
      </w:r>
      <w:r w:rsidRPr="00AE18C6">
        <w:rPr>
          <w:rFonts w:asciiTheme="minorHAnsi" w:eastAsiaTheme="minorEastAsia" w:hAnsiTheme="minorHAnsi" w:cstheme="minorBidi"/>
          <w:sz w:val="22"/>
          <w:szCs w:val="22"/>
        </w:rPr>
        <w:tab/>
      </w:r>
      <w:r>
        <w:t>E-UTRAN FDD - FDD Intra frequency handover for UE category 0</w:t>
      </w:r>
      <w:r>
        <w:tab/>
        <w:t>954</w:t>
      </w:r>
    </w:p>
    <w:p w:rsidR="00AE18C6" w:rsidRDefault="00AE18C6">
      <w:pPr>
        <w:pStyle w:val="TOC4"/>
        <w:rPr>
          <w:rFonts w:asciiTheme="minorHAnsi" w:eastAsiaTheme="minorEastAsia" w:hAnsiTheme="minorHAnsi" w:cstheme="minorBidi"/>
          <w:sz w:val="22"/>
          <w:szCs w:val="22"/>
        </w:rPr>
      </w:pPr>
      <w:r w:rsidRPr="00AE18C6">
        <w:t>A.5.1.10.1</w:t>
      </w:r>
      <w:r w:rsidRPr="00AE18C6">
        <w:rPr>
          <w:rFonts w:asciiTheme="minorHAnsi" w:eastAsiaTheme="minorEastAsia" w:hAnsiTheme="minorHAnsi" w:cstheme="minorBidi"/>
          <w:sz w:val="22"/>
          <w:szCs w:val="22"/>
        </w:rPr>
        <w:tab/>
      </w:r>
      <w:r w:rsidRPr="00431C0C">
        <w:rPr>
          <w:snapToGrid w:val="0"/>
        </w:rPr>
        <w:t>Test Purpose and Environment</w:t>
      </w:r>
      <w:r>
        <w:tab/>
        <w:t>954</w:t>
      </w:r>
    </w:p>
    <w:p w:rsidR="00AE18C6" w:rsidRDefault="00AE18C6">
      <w:pPr>
        <w:pStyle w:val="TOC4"/>
        <w:rPr>
          <w:rFonts w:asciiTheme="minorHAnsi" w:eastAsiaTheme="minorEastAsia" w:hAnsiTheme="minorHAnsi" w:cstheme="minorBidi"/>
          <w:sz w:val="22"/>
          <w:szCs w:val="22"/>
        </w:rPr>
      </w:pPr>
      <w:r w:rsidRPr="00AE18C6">
        <w:t>A.5.1.10.2</w:t>
      </w:r>
      <w:r w:rsidRPr="00AE18C6">
        <w:rPr>
          <w:rFonts w:asciiTheme="minorHAnsi" w:eastAsiaTheme="minorEastAsia" w:hAnsiTheme="minorHAnsi" w:cstheme="minorBidi"/>
          <w:sz w:val="22"/>
          <w:szCs w:val="22"/>
        </w:rPr>
        <w:tab/>
      </w:r>
      <w:r w:rsidRPr="00431C0C">
        <w:rPr>
          <w:snapToGrid w:val="0"/>
        </w:rPr>
        <w:t>Test Requirements</w:t>
      </w:r>
      <w:r>
        <w:tab/>
        <w:t>956</w:t>
      </w:r>
    </w:p>
    <w:p w:rsidR="00AE18C6" w:rsidRDefault="00AE18C6">
      <w:pPr>
        <w:pStyle w:val="TOC3"/>
        <w:rPr>
          <w:rFonts w:asciiTheme="minorHAnsi" w:eastAsiaTheme="minorEastAsia" w:hAnsiTheme="minorHAnsi" w:cstheme="minorBidi"/>
          <w:sz w:val="22"/>
          <w:szCs w:val="22"/>
        </w:rPr>
      </w:pPr>
      <w:r w:rsidRPr="00AE18C6">
        <w:t>A.5.1.11</w:t>
      </w:r>
      <w:r w:rsidRPr="00AE18C6">
        <w:rPr>
          <w:rFonts w:asciiTheme="minorHAnsi" w:eastAsiaTheme="minorEastAsia" w:hAnsiTheme="minorHAnsi" w:cstheme="minorBidi"/>
          <w:sz w:val="22"/>
          <w:szCs w:val="22"/>
        </w:rPr>
        <w:tab/>
      </w:r>
      <w:r>
        <w:t>E-UTRAN HD - FDD Intra frequency handover for UE category 0</w:t>
      </w:r>
      <w:r>
        <w:tab/>
        <w:t>956</w:t>
      </w:r>
    </w:p>
    <w:p w:rsidR="00AE18C6" w:rsidRDefault="00AE18C6">
      <w:pPr>
        <w:pStyle w:val="TOC4"/>
        <w:rPr>
          <w:rFonts w:asciiTheme="minorHAnsi" w:eastAsiaTheme="minorEastAsia" w:hAnsiTheme="minorHAnsi" w:cstheme="minorBidi"/>
          <w:sz w:val="22"/>
          <w:szCs w:val="22"/>
        </w:rPr>
      </w:pPr>
      <w:r w:rsidRPr="00AE18C6">
        <w:t>A.5.1.11.1</w:t>
      </w:r>
      <w:r w:rsidRPr="00AE18C6">
        <w:rPr>
          <w:rFonts w:asciiTheme="minorHAnsi" w:eastAsiaTheme="minorEastAsia" w:hAnsiTheme="minorHAnsi" w:cstheme="minorBidi"/>
          <w:sz w:val="22"/>
          <w:szCs w:val="22"/>
        </w:rPr>
        <w:tab/>
      </w:r>
      <w:r w:rsidRPr="00431C0C">
        <w:rPr>
          <w:snapToGrid w:val="0"/>
        </w:rPr>
        <w:t>Test Purpose and Environment</w:t>
      </w:r>
      <w:r>
        <w:tab/>
        <w:t>956</w:t>
      </w:r>
    </w:p>
    <w:p w:rsidR="00AE18C6" w:rsidRDefault="00AE18C6">
      <w:pPr>
        <w:pStyle w:val="TOC4"/>
        <w:rPr>
          <w:rFonts w:asciiTheme="minorHAnsi" w:eastAsiaTheme="minorEastAsia" w:hAnsiTheme="minorHAnsi" w:cstheme="minorBidi"/>
          <w:sz w:val="22"/>
          <w:szCs w:val="22"/>
        </w:rPr>
      </w:pPr>
      <w:r w:rsidRPr="00AE18C6">
        <w:t>A.5.1.11.2</w:t>
      </w:r>
      <w:r w:rsidRPr="00AE18C6">
        <w:rPr>
          <w:rFonts w:asciiTheme="minorHAnsi" w:eastAsiaTheme="minorEastAsia" w:hAnsiTheme="minorHAnsi" w:cstheme="minorBidi"/>
          <w:sz w:val="22"/>
          <w:szCs w:val="22"/>
        </w:rPr>
        <w:tab/>
      </w:r>
      <w:r w:rsidRPr="00431C0C">
        <w:rPr>
          <w:snapToGrid w:val="0"/>
        </w:rPr>
        <w:t>Test Requirements</w:t>
      </w:r>
      <w:r>
        <w:tab/>
        <w:t>958</w:t>
      </w:r>
    </w:p>
    <w:p w:rsidR="00AE18C6" w:rsidRDefault="00AE18C6">
      <w:pPr>
        <w:pStyle w:val="TOC3"/>
        <w:rPr>
          <w:rFonts w:asciiTheme="minorHAnsi" w:eastAsiaTheme="minorEastAsia" w:hAnsiTheme="minorHAnsi" w:cstheme="minorBidi"/>
          <w:sz w:val="22"/>
          <w:szCs w:val="22"/>
        </w:rPr>
      </w:pPr>
      <w:r w:rsidRPr="00AE18C6">
        <w:t>A.5.1.12</w:t>
      </w:r>
      <w:r w:rsidRPr="00AE18C6">
        <w:rPr>
          <w:rFonts w:asciiTheme="minorHAnsi" w:eastAsiaTheme="minorEastAsia" w:hAnsiTheme="minorHAnsi"/>
          <w:sz w:val="22"/>
          <w:szCs w:val="22"/>
        </w:rPr>
        <w:tab/>
      </w:r>
      <w:r>
        <w:t>E-UTRAN TDD - TDD Intra frequency handover for UE category 0</w:t>
      </w:r>
      <w:r>
        <w:tab/>
        <w:t>958</w:t>
      </w:r>
    </w:p>
    <w:p w:rsidR="00AE18C6" w:rsidRDefault="00AE18C6">
      <w:pPr>
        <w:pStyle w:val="TOC4"/>
        <w:rPr>
          <w:rFonts w:asciiTheme="minorHAnsi" w:eastAsiaTheme="minorEastAsia" w:hAnsiTheme="minorHAnsi" w:cstheme="minorBidi"/>
          <w:sz w:val="22"/>
          <w:szCs w:val="22"/>
        </w:rPr>
      </w:pPr>
      <w:r w:rsidRPr="00AE18C6">
        <w:t>A.5.1.12.1</w:t>
      </w:r>
      <w:r w:rsidRPr="00AE18C6">
        <w:rPr>
          <w:rFonts w:asciiTheme="minorHAnsi" w:eastAsiaTheme="minorEastAsia" w:hAnsiTheme="minorHAnsi" w:cstheme="minorBidi"/>
          <w:sz w:val="22"/>
          <w:szCs w:val="22"/>
        </w:rPr>
        <w:tab/>
      </w:r>
      <w:r w:rsidRPr="00431C0C">
        <w:rPr>
          <w:snapToGrid w:val="0"/>
        </w:rPr>
        <w:t>Test Purpose and Environment</w:t>
      </w:r>
      <w:r>
        <w:tab/>
        <w:t>958</w:t>
      </w:r>
    </w:p>
    <w:p w:rsidR="00AE18C6" w:rsidRDefault="00AE18C6">
      <w:pPr>
        <w:pStyle w:val="TOC4"/>
        <w:rPr>
          <w:rFonts w:asciiTheme="minorHAnsi" w:eastAsiaTheme="minorEastAsia" w:hAnsiTheme="minorHAnsi" w:cstheme="minorBidi"/>
          <w:sz w:val="22"/>
          <w:szCs w:val="22"/>
        </w:rPr>
      </w:pPr>
      <w:r w:rsidRPr="00AE18C6">
        <w:t>A.5.1.12.2</w:t>
      </w:r>
      <w:r w:rsidRPr="00AE18C6">
        <w:rPr>
          <w:rFonts w:asciiTheme="minorHAnsi" w:eastAsiaTheme="minorEastAsia" w:hAnsiTheme="minorHAnsi" w:cstheme="minorBidi"/>
          <w:sz w:val="22"/>
          <w:szCs w:val="22"/>
        </w:rPr>
        <w:tab/>
      </w:r>
      <w:r w:rsidRPr="00431C0C">
        <w:rPr>
          <w:snapToGrid w:val="0"/>
        </w:rPr>
        <w:t>Test Requirements</w:t>
      </w:r>
      <w:r>
        <w:tab/>
        <w:t>960</w:t>
      </w:r>
    </w:p>
    <w:p w:rsidR="00AE18C6" w:rsidRDefault="00AE18C6">
      <w:pPr>
        <w:pStyle w:val="TOC3"/>
        <w:rPr>
          <w:rFonts w:asciiTheme="minorHAnsi" w:eastAsiaTheme="minorEastAsia" w:hAnsiTheme="minorHAnsi" w:cstheme="minorBidi"/>
          <w:sz w:val="22"/>
          <w:szCs w:val="22"/>
        </w:rPr>
      </w:pPr>
      <w:r w:rsidRPr="00AE18C6">
        <w:t>A.5.1.13</w:t>
      </w:r>
      <w:r w:rsidRPr="00AE18C6">
        <w:rPr>
          <w:rFonts w:asciiTheme="minorHAnsi" w:eastAsiaTheme="minorEastAsia" w:hAnsiTheme="minorHAnsi" w:cstheme="minorBidi"/>
          <w:sz w:val="22"/>
          <w:szCs w:val="22"/>
        </w:rPr>
        <w:tab/>
      </w:r>
      <w:r>
        <w:t>E-UTRAN FDD-FDD Intra frequency handover for Cat-M1 UEs in CEModeA</w:t>
      </w:r>
      <w:r>
        <w:tab/>
        <w:t>960</w:t>
      </w:r>
    </w:p>
    <w:p w:rsidR="00AE18C6" w:rsidRDefault="00AE18C6">
      <w:pPr>
        <w:pStyle w:val="TOC4"/>
        <w:rPr>
          <w:rFonts w:asciiTheme="minorHAnsi" w:eastAsiaTheme="minorEastAsia" w:hAnsiTheme="minorHAnsi" w:cstheme="minorBidi"/>
          <w:sz w:val="22"/>
          <w:szCs w:val="22"/>
        </w:rPr>
      </w:pPr>
      <w:r w:rsidRPr="00AE18C6">
        <w:t>A.5.1.13.1</w:t>
      </w:r>
      <w:r w:rsidRPr="00AE18C6">
        <w:rPr>
          <w:rFonts w:asciiTheme="minorHAnsi" w:eastAsiaTheme="minorEastAsia" w:hAnsiTheme="minorHAnsi" w:cstheme="minorBidi"/>
          <w:sz w:val="22"/>
          <w:szCs w:val="22"/>
        </w:rPr>
        <w:tab/>
      </w:r>
      <w:r w:rsidRPr="00431C0C">
        <w:rPr>
          <w:snapToGrid w:val="0"/>
        </w:rPr>
        <w:t>Test Purpose and Environment</w:t>
      </w:r>
      <w:r>
        <w:tab/>
        <w:t>960</w:t>
      </w:r>
    </w:p>
    <w:p w:rsidR="00AE18C6" w:rsidRDefault="00AE18C6">
      <w:pPr>
        <w:pStyle w:val="TOC4"/>
        <w:rPr>
          <w:rFonts w:asciiTheme="minorHAnsi" w:eastAsiaTheme="minorEastAsia" w:hAnsiTheme="minorHAnsi" w:cstheme="minorBidi"/>
          <w:sz w:val="22"/>
          <w:szCs w:val="22"/>
        </w:rPr>
      </w:pPr>
      <w:r w:rsidRPr="00AE18C6">
        <w:t>A.5.1.13.2</w:t>
      </w:r>
      <w:r w:rsidRPr="00AE18C6">
        <w:rPr>
          <w:rFonts w:asciiTheme="minorHAnsi" w:eastAsiaTheme="minorEastAsia" w:hAnsiTheme="minorHAnsi" w:cstheme="minorBidi"/>
          <w:sz w:val="22"/>
          <w:szCs w:val="22"/>
        </w:rPr>
        <w:tab/>
      </w:r>
      <w:r w:rsidRPr="00431C0C">
        <w:rPr>
          <w:snapToGrid w:val="0"/>
        </w:rPr>
        <w:t>Test Requirements</w:t>
      </w:r>
      <w:r>
        <w:tab/>
        <w:t>962</w:t>
      </w:r>
    </w:p>
    <w:p w:rsidR="00AE18C6" w:rsidRDefault="00AE18C6">
      <w:pPr>
        <w:pStyle w:val="TOC3"/>
        <w:rPr>
          <w:rFonts w:asciiTheme="minorHAnsi" w:eastAsiaTheme="minorEastAsia" w:hAnsiTheme="minorHAnsi" w:cstheme="minorBidi"/>
          <w:sz w:val="22"/>
          <w:szCs w:val="22"/>
        </w:rPr>
      </w:pPr>
      <w:r w:rsidRPr="00AE18C6">
        <w:t>A.5.1.14</w:t>
      </w:r>
      <w:r w:rsidRPr="00AE18C6">
        <w:rPr>
          <w:rFonts w:asciiTheme="minorHAnsi" w:eastAsiaTheme="minorEastAsia" w:hAnsiTheme="minorHAnsi" w:cstheme="minorBidi"/>
          <w:sz w:val="22"/>
          <w:szCs w:val="22"/>
        </w:rPr>
        <w:tab/>
      </w:r>
      <w:r>
        <w:t>E-UTRAN HD-FDD Intra frequency handover for Cat-M1 UEs in CEModeA</w:t>
      </w:r>
      <w:r>
        <w:tab/>
        <w:t>963</w:t>
      </w:r>
    </w:p>
    <w:p w:rsidR="00AE18C6" w:rsidRDefault="00AE18C6">
      <w:pPr>
        <w:pStyle w:val="TOC4"/>
        <w:rPr>
          <w:rFonts w:asciiTheme="minorHAnsi" w:eastAsiaTheme="minorEastAsia" w:hAnsiTheme="minorHAnsi" w:cstheme="minorBidi"/>
          <w:sz w:val="22"/>
          <w:szCs w:val="22"/>
        </w:rPr>
      </w:pPr>
      <w:r w:rsidRPr="00AE18C6">
        <w:t>A.5.1.14.1</w:t>
      </w:r>
      <w:r w:rsidRPr="00AE18C6">
        <w:rPr>
          <w:rFonts w:asciiTheme="minorHAnsi" w:eastAsiaTheme="minorEastAsia" w:hAnsiTheme="minorHAnsi" w:cstheme="minorBidi"/>
          <w:sz w:val="22"/>
          <w:szCs w:val="22"/>
        </w:rPr>
        <w:tab/>
      </w:r>
      <w:r w:rsidRPr="00431C0C">
        <w:rPr>
          <w:snapToGrid w:val="0"/>
        </w:rPr>
        <w:t>Test Purpose and Environment</w:t>
      </w:r>
      <w:r>
        <w:tab/>
        <w:t>963</w:t>
      </w:r>
    </w:p>
    <w:p w:rsidR="00AE18C6" w:rsidRDefault="00AE18C6">
      <w:pPr>
        <w:pStyle w:val="TOC4"/>
        <w:rPr>
          <w:rFonts w:asciiTheme="minorHAnsi" w:eastAsiaTheme="minorEastAsia" w:hAnsiTheme="minorHAnsi" w:cstheme="minorBidi"/>
          <w:sz w:val="22"/>
          <w:szCs w:val="22"/>
        </w:rPr>
      </w:pPr>
      <w:r w:rsidRPr="00AE18C6">
        <w:t>A.5.1.14.2</w:t>
      </w:r>
      <w:r w:rsidRPr="00AE18C6">
        <w:rPr>
          <w:rFonts w:asciiTheme="minorHAnsi" w:eastAsiaTheme="minorEastAsia" w:hAnsiTheme="minorHAnsi" w:cstheme="minorBidi"/>
          <w:sz w:val="22"/>
          <w:szCs w:val="22"/>
        </w:rPr>
        <w:tab/>
      </w:r>
      <w:r w:rsidRPr="00431C0C">
        <w:rPr>
          <w:snapToGrid w:val="0"/>
        </w:rPr>
        <w:t>Test Requirements</w:t>
      </w:r>
      <w:r>
        <w:tab/>
        <w:t>964</w:t>
      </w:r>
    </w:p>
    <w:p w:rsidR="00AE18C6" w:rsidRDefault="00AE18C6">
      <w:pPr>
        <w:pStyle w:val="TOC3"/>
        <w:rPr>
          <w:rFonts w:asciiTheme="minorHAnsi" w:eastAsiaTheme="minorEastAsia" w:hAnsiTheme="minorHAnsi" w:cstheme="minorBidi"/>
          <w:sz w:val="22"/>
          <w:szCs w:val="22"/>
        </w:rPr>
      </w:pPr>
      <w:r w:rsidRPr="00AE18C6">
        <w:t>A.5.1.15</w:t>
      </w:r>
      <w:r w:rsidRPr="00AE18C6">
        <w:rPr>
          <w:rFonts w:asciiTheme="minorHAnsi" w:eastAsiaTheme="minorEastAsia" w:hAnsiTheme="minorHAnsi"/>
          <w:sz w:val="22"/>
          <w:szCs w:val="22"/>
        </w:rPr>
        <w:tab/>
      </w:r>
      <w:r>
        <w:t>E-UTRAN TDD Intra frequency handover for Cat-M1 UEs in CEModeA</w:t>
      </w:r>
      <w:r>
        <w:tab/>
        <w:t>965</w:t>
      </w:r>
    </w:p>
    <w:p w:rsidR="00AE18C6" w:rsidRDefault="00AE18C6">
      <w:pPr>
        <w:pStyle w:val="TOC4"/>
        <w:rPr>
          <w:rFonts w:asciiTheme="minorHAnsi" w:eastAsiaTheme="minorEastAsia" w:hAnsiTheme="minorHAnsi" w:cstheme="minorBidi"/>
          <w:sz w:val="22"/>
          <w:szCs w:val="22"/>
        </w:rPr>
      </w:pPr>
      <w:r w:rsidRPr="00AE18C6">
        <w:t>A.5.1.15.1</w:t>
      </w:r>
      <w:r w:rsidRPr="00AE18C6">
        <w:rPr>
          <w:rFonts w:asciiTheme="minorHAnsi" w:eastAsiaTheme="minorEastAsia" w:hAnsiTheme="minorHAnsi" w:cstheme="minorBidi"/>
          <w:sz w:val="22"/>
          <w:szCs w:val="22"/>
        </w:rPr>
        <w:tab/>
      </w:r>
      <w:r w:rsidRPr="00431C0C">
        <w:rPr>
          <w:snapToGrid w:val="0"/>
        </w:rPr>
        <w:t>Test Purpose and Environment</w:t>
      </w:r>
      <w:r>
        <w:tab/>
        <w:t>965</w:t>
      </w:r>
    </w:p>
    <w:p w:rsidR="00AE18C6" w:rsidRDefault="00AE18C6">
      <w:pPr>
        <w:pStyle w:val="TOC4"/>
        <w:rPr>
          <w:rFonts w:asciiTheme="minorHAnsi" w:eastAsiaTheme="minorEastAsia" w:hAnsiTheme="minorHAnsi" w:cstheme="minorBidi"/>
          <w:sz w:val="22"/>
          <w:szCs w:val="22"/>
        </w:rPr>
      </w:pPr>
      <w:r w:rsidRPr="00AE18C6">
        <w:t>A.5.1.15.2</w:t>
      </w:r>
      <w:r w:rsidRPr="00AE18C6">
        <w:rPr>
          <w:rFonts w:asciiTheme="minorHAnsi" w:eastAsiaTheme="minorEastAsia" w:hAnsiTheme="minorHAnsi" w:cstheme="minorBidi"/>
          <w:sz w:val="22"/>
          <w:szCs w:val="22"/>
        </w:rPr>
        <w:tab/>
      </w:r>
      <w:r w:rsidRPr="00431C0C">
        <w:rPr>
          <w:snapToGrid w:val="0"/>
        </w:rPr>
        <w:t>Test Requirements</w:t>
      </w:r>
      <w:r>
        <w:tab/>
        <w:t>966</w:t>
      </w:r>
    </w:p>
    <w:p w:rsidR="00AE18C6" w:rsidRDefault="00AE18C6">
      <w:pPr>
        <w:pStyle w:val="TOC3"/>
        <w:rPr>
          <w:rFonts w:asciiTheme="minorHAnsi" w:eastAsiaTheme="minorEastAsia" w:hAnsiTheme="minorHAnsi" w:cstheme="minorBidi"/>
          <w:sz w:val="22"/>
          <w:szCs w:val="22"/>
        </w:rPr>
      </w:pPr>
      <w:r w:rsidRPr="00AE18C6">
        <w:t>A.5.1.16</w:t>
      </w:r>
      <w:r w:rsidRPr="00AE18C6">
        <w:rPr>
          <w:rFonts w:asciiTheme="minorHAnsi" w:eastAsiaTheme="minorEastAsia" w:hAnsiTheme="minorHAnsi" w:cstheme="minorBidi"/>
          <w:sz w:val="22"/>
          <w:szCs w:val="22"/>
        </w:rPr>
        <w:tab/>
      </w:r>
      <w:r>
        <w:t>E-UTRAN FDD-FDD Intra frequency handover for Cat-M1 UEs in CEModeB</w:t>
      </w:r>
      <w:r>
        <w:tab/>
        <w:t>967</w:t>
      </w:r>
    </w:p>
    <w:p w:rsidR="00AE18C6" w:rsidRDefault="00AE18C6">
      <w:pPr>
        <w:pStyle w:val="TOC4"/>
        <w:rPr>
          <w:rFonts w:asciiTheme="minorHAnsi" w:eastAsiaTheme="minorEastAsia" w:hAnsiTheme="minorHAnsi" w:cstheme="minorBidi"/>
          <w:sz w:val="22"/>
          <w:szCs w:val="22"/>
        </w:rPr>
      </w:pPr>
      <w:r w:rsidRPr="00AE18C6">
        <w:t>A.5.1.16.1</w:t>
      </w:r>
      <w:r w:rsidRPr="00AE18C6">
        <w:rPr>
          <w:rFonts w:asciiTheme="minorHAnsi" w:eastAsiaTheme="minorEastAsia" w:hAnsiTheme="minorHAnsi" w:cstheme="minorBidi"/>
          <w:sz w:val="22"/>
          <w:szCs w:val="22"/>
        </w:rPr>
        <w:tab/>
      </w:r>
      <w:r w:rsidRPr="00431C0C">
        <w:rPr>
          <w:snapToGrid w:val="0"/>
        </w:rPr>
        <w:t>Test Purpose and Environment</w:t>
      </w:r>
      <w:r>
        <w:tab/>
        <w:t>967</w:t>
      </w:r>
    </w:p>
    <w:p w:rsidR="00AE18C6" w:rsidRDefault="00AE18C6">
      <w:pPr>
        <w:pStyle w:val="TOC4"/>
        <w:rPr>
          <w:rFonts w:asciiTheme="minorHAnsi" w:eastAsiaTheme="minorEastAsia" w:hAnsiTheme="minorHAnsi" w:cstheme="minorBidi"/>
          <w:sz w:val="22"/>
          <w:szCs w:val="22"/>
        </w:rPr>
      </w:pPr>
      <w:r w:rsidRPr="00AE18C6">
        <w:t>A.5.1.16.2</w:t>
      </w:r>
      <w:r w:rsidRPr="00AE18C6">
        <w:rPr>
          <w:rFonts w:asciiTheme="minorHAnsi" w:eastAsiaTheme="minorEastAsia" w:hAnsiTheme="minorHAnsi" w:cstheme="minorBidi"/>
          <w:sz w:val="22"/>
          <w:szCs w:val="22"/>
        </w:rPr>
        <w:tab/>
      </w:r>
      <w:r w:rsidRPr="00431C0C">
        <w:rPr>
          <w:snapToGrid w:val="0"/>
        </w:rPr>
        <w:t>Test Requirements</w:t>
      </w:r>
      <w:r>
        <w:tab/>
        <w:t>968</w:t>
      </w:r>
    </w:p>
    <w:p w:rsidR="00AE18C6" w:rsidRDefault="00AE18C6">
      <w:pPr>
        <w:pStyle w:val="TOC3"/>
        <w:rPr>
          <w:rFonts w:asciiTheme="minorHAnsi" w:eastAsiaTheme="minorEastAsia" w:hAnsiTheme="minorHAnsi" w:cstheme="minorBidi"/>
          <w:sz w:val="22"/>
          <w:szCs w:val="22"/>
        </w:rPr>
      </w:pPr>
      <w:r w:rsidRPr="00AE18C6">
        <w:t>A.5.1.17</w:t>
      </w:r>
      <w:r w:rsidRPr="00AE18C6">
        <w:rPr>
          <w:rFonts w:asciiTheme="minorHAnsi" w:eastAsiaTheme="minorEastAsia" w:hAnsiTheme="minorHAnsi" w:cstheme="minorBidi"/>
          <w:sz w:val="22"/>
          <w:szCs w:val="22"/>
        </w:rPr>
        <w:tab/>
      </w:r>
      <w:r>
        <w:t>E-UTRAN HD-FDD Intra frequency handover for Cat-M1 UEs in CEModeB</w:t>
      </w:r>
      <w:r>
        <w:tab/>
        <w:t>969</w:t>
      </w:r>
    </w:p>
    <w:p w:rsidR="00AE18C6" w:rsidRDefault="00AE18C6">
      <w:pPr>
        <w:pStyle w:val="TOC4"/>
        <w:rPr>
          <w:rFonts w:asciiTheme="minorHAnsi" w:eastAsiaTheme="minorEastAsia" w:hAnsiTheme="minorHAnsi" w:cstheme="minorBidi"/>
          <w:sz w:val="22"/>
          <w:szCs w:val="22"/>
        </w:rPr>
      </w:pPr>
      <w:r w:rsidRPr="00AE18C6">
        <w:t>A.5.1.17.1</w:t>
      </w:r>
      <w:r w:rsidRPr="00AE18C6">
        <w:rPr>
          <w:rFonts w:asciiTheme="minorHAnsi" w:eastAsiaTheme="minorEastAsia" w:hAnsiTheme="minorHAnsi" w:cstheme="minorBidi"/>
          <w:sz w:val="22"/>
          <w:szCs w:val="22"/>
        </w:rPr>
        <w:tab/>
      </w:r>
      <w:r w:rsidRPr="00431C0C">
        <w:rPr>
          <w:snapToGrid w:val="0"/>
        </w:rPr>
        <w:t>Test Purpose and Environment</w:t>
      </w:r>
      <w:r>
        <w:tab/>
        <w:t>969</w:t>
      </w:r>
    </w:p>
    <w:p w:rsidR="00AE18C6" w:rsidRDefault="00AE18C6">
      <w:pPr>
        <w:pStyle w:val="TOC4"/>
        <w:rPr>
          <w:rFonts w:asciiTheme="minorHAnsi" w:eastAsiaTheme="minorEastAsia" w:hAnsiTheme="minorHAnsi" w:cstheme="minorBidi"/>
          <w:sz w:val="22"/>
          <w:szCs w:val="22"/>
        </w:rPr>
      </w:pPr>
      <w:r w:rsidRPr="00AE18C6">
        <w:t>A.5.1.17.2</w:t>
      </w:r>
      <w:r w:rsidRPr="00AE18C6">
        <w:rPr>
          <w:rFonts w:asciiTheme="minorHAnsi" w:eastAsiaTheme="minorEastAsia" w:hAnsiTheme="minorHAnsi" w:cstheme="minorBidi"/>
          <w:sz w:val="22"/>
          <w:szCs w:val="22"/>
        </w:rPr>
        <w:tab/>
      </w:r>
      <w:r w:rsidRPr="00431C0C">
        <w:rPr>
          <w:snapToGrid w:val="0"/>
        </w:rPr>
        <w:t>Test Requirements</w:t>
      </w:r>
      <w:r>
        <w:tab/>
        <w:t>970</w:t>
      </w:r>
    </w:p>
    <w:p w:rsidR="00AE18C6" w:rsidRDefault="00AE18C6">
      <w:pPr>
        <w:pStyle w:val="TOC3"/>
        <w:rPr>
          <w:rFonts w:asciiTheme="minorHAnsi" w:eastAsiaTheme="minorEastAsia" w:hAnsiTheme="minorHAnsi" w:cstheme="minorBidi"/>
          <w:sz w:val="22"/>
          <w:szCs w:val="22"/>
        </w:rPr>
      </w:pPr>
      <w:r w:rsidRPr="00AE18C6">
        <w:t>A.5.1.18</w:t>
      </w:r>
      <w:r w:rsidRPr="00AE18C6">
        <w:rPr>
          <w:rFonts w:asciiTheme="minorHAnsi" w:eastAsiaTheme="minorEastAsia" w:hAnsiTheme="minorHAnsi"/>
          <w:sz w:val="22"/>
          <w:szCs w:val="22"/>
        </w:rPr>
        <w:tab/>
      </w:r>
      <w:r>
        <w:t>E-UTRAN TDD Intra frequency handover for Cat-M1 UEs in CEModeB</w:t>
      </w:r>
      <w:r>
        <w:tab/>
        <w:t>971</w:t>
      </w:r>
    </w:p>
    <w:p w:rsidR="00AE18C6" w:rsidRDefault="00AE18C6">
      <w:pPr>
        <w:pStyle w:val="TOC4"/>
        <w:rPr>
          <w:rFonts w:asciiTheme="minorHAnsi" w:eastAsiaTheme="minorEastAsia" w:hAnsiTheme="minorHAnsi" w:cstheme="minorBidi"/>
          <w:sz w:val="22"/>
          <w:szCs w:val="22"/>
        </w:rPr>
      </w:pPr>
      <w:r w:rsidRPr="00AE18C6">
        <w:t>A.5.1.18.1</w:t>
      </w:r>
      <w:r w:rsidRPr="00AE18C6">
        <w:rPr>
          <w:rFonts w:asciiTheme="minorHAnsi" w:eastAsiaTheme="minorEastAsia" w:hAnsiTheme="minorHAnsi" w:cstheme="minorBidi"/>
          <w:sz w:val="22"/>
          <w:szCs w:val="22"/>
        </w:rPr>
        <w:tab/>
      </w:r>
      <w:r w:rsidRPr="00431C0C">
        <w:rPr>
          <w:snapToGrid w:val="0"/>
        </w:rPr>
        <w:t>Test Purpose and Environment</w:t>
      </w:r>
      <w:r>
        <w:tab/>
        <w:t>971</w:t>
      </w:r>
    </w:p>
    <w:p w:rsidR="00AE18C6" w:rsidRDefault="00AE18C6">
      <w:pPr>
        <w:pStyle w:val="TOC4"/>
        <w:rPr>
          <w:rFonts w:asciiTheme="minorHAnsi" w:eastAsiaTheme="minorEastAsia" w:hAnsiTheme="minorHAnsi" w:cstheme="minorBidi"/>
          <w:sz w:val="22"/>
          <w:szCs w:val="22"/>
        </w:rPr>
      </w:pPr>
      <w:r w:rsidRPr="00AE18C6">
        <w:t>A.5.1.18.2</w:t>
      </w:r>
      <w:r w:rsidRPr="00AE18C6">
        <w:rPr>
          <w:rFonts w:asciiTheme="minorHAnsi" w:eastAsiaTheme="minorEastAsia" w:hAnsiTheme="minorHAnsi" w:cstheme="minorBidi"/>
          <w:sz w:val="22"/>
          <w:szCs w:val="22"/>
        </w:rPr>
        <w:tab/>
      </w:r>
      <w:r w:rsidRPr="00431C0C">
        <w:rPr>
          <w:snapToGrid w:val="0"/>
        </w:rPr>
        <w:t>Test Requirements</w:t>
      </w:r>
      <w:r>
        <w:tab/>
        <w:t>972</w:t>
      </w:r>
    </w:p>
    <w:p w:rsidR="00AE18C6" w:rsidRDefault="00AE18C6">
      <w:pPr>
        <w:pStyle w:val="TOC3"/>
        <w:rPr>
          <w:rFonts w:asciiTheme="minorHAnsi" w:eastAsiaTheme="minorEastAsia" w:hAnsiTheme="minorHAnsi" w:cstheme="minorBidi"/>
          <w:sz w:val="22"/>
          <w:szCs w:val="22"/>
        </w:rPr>
      </w:pPr>
      <w:r w:rsidRPr="00AE18C6">
        <w:lastRenderedPageBreak/>
        <w:t>A.5.1.19</w:t>
      </w:r>
      <w:r w:rsidRPr="00AE18C6">
        <w:rPr>
          <w:rFonts w:asciiTheme="minorHAnsi" w:eastAsiaTheme="minorEastAsia" w:hAnsiTheme="minorHAnsi" w:cstheme="minorBidi"/>
          <w:sz w:val="22"/>
          <w:szCs w:val="22"/>
        </w:rPr>
        <w:tab/>
      </w:r>
      <w:r>
        <w:t>E-UTRAN FDD - FDD Intra frequency handover for UE Category 1bis</w:t>
      </w:r>
      <w:r>
        <w:tab/>
        <w:t>973</w:t>
      </w:r>
    </w:p>
    <w:p w:rsidR="00AE18C6" w:rsidRDefault="00AE18C6">
      <w:pPr>
        <w:pStyle w:val="TOC4"/>
        <w:rPr>
          <w:rFonts w:asciiTheme="minorHAnsi" w:eastAsiaTheme="minorEastAsia" w:hAnsiTheme="minorHAnsi" w:cstheme="minorBidi"/>
          <w:sz w:val="22"/>
          <w:szCs w:val="22"/>
        </w:rPr>
      </w:pPr>
      <w:r w:rsidRPr="00AE18C6">
        <w:t>A.5.1.19.1</w:t>
      </w:r>
      <w:r w:rsidRPr="00AE18C6">
        <w:rPr>
          <w:rFonts w:asciiTheme="minorHAnsi" w:eastAsiaTheme="minorEastAsia" w:hAnsiTheme="minorHAnsi" w:cstheme="minorBidi"/>
          <w:sz w:val="22"/>
          <w:szCs w:val="22"/>
        </w:rPr>
        <w:tab/>
      </w:r>
      <w:r w:rsidRPr="00431C0C">
        <w:rPr>
          <w:snapToGrid w:val="0"/>
        </w:rPr>
        <w:t>Test Purpose and Environment</w:t>
      </w:r>
      <w:r>
        <w:tab/>
        <w:t>973</w:t>
      </w:r>
    </w:p>
    <w:p w:rsidR="00AE18C6" w:rsidRDefault="00AE18C6">
      <w:pPr>
        <w:pStyle w:val="TOC3"/>
        <w:rPr>
          <w:rFonts w:asciiTheme="minorHAnsi" w:eastAsiaTheme="minorEastAsia" w:hAnsiTheme="minorHAnsi" w:cstheme="minorBidi"/>
          <w:sz w:val="22"/>
          <w:szCs w:val="22"/>
        </w:rPr>
      </w:pPr>
      <w:r w:rsidRPr="00AE18C6">
        <w:t>A.5.1.19.2</w:t>
      </w:r>
      <w:r w:rsidRPr="00AE18C6">
        <w:rPr>
          <w:rFonts w:asciiTheme="minorHAnsi" w:eastAsiaTheme="minorEastAsia" w:hAnsiTheme="minorHAnsi" w:cstheme="minorBidi"/>
          <w:sz w:val="22"/>
          <w:szCs w:val="22"/>
        </w:rPr>
        <w:tab/>
      </w:r>
      <w:r w:rsidRPr="00431C0C">
        <w:rPr>
          <w:snapToGrid w:val="0"/>
        </w:rPr>
        <w:t>Test Requirements</w:t>
      </w:r>
      <w:r>
        <w:tab/>
        <w:t>974</w:t>
      </w:r>
    </w:p>
    <w:p w:rsidR="00AE18C6" w:rsidRDefault="00AE18C6">
      <w:pPr>
        <w:pStyle w:val="TOC3"/>
        <w:rPr>
          <w:rFonts w:asciiTheme="minorHAnsi" w:eastAsiaTheme="minorEastAsia" w:hAnsiTheme="minorHAnsi" w:cstheme="minorBidi"/>
          <w:sz w:val="22"/>
          <w:szCs w:val="22"/>
        </w:rPr>
      </w:pPr>
      <w:r w:rsidRPr="00AE18C6">
        <w:t>A.5.1.20</w:t>
      </w:r>
      <w:r w:rsidRPr="00AE18C6">
        <w:rPr>
          <w:rFonts w:asciiTheme="minorHAnsi" w:eastAsiaTheme="minorEastAsia" w:hAnsiTheme="minorHAnsi"/>
          <w:sz w:val="22"/>
          <w:szCs w:val="22"/>
        </w:rPr>
        <w:tab/>
      </w:r>
      <w:r>
        <w:t>E-UTRAN TDD - TDD Intra frequency handover for UE Category 1bis</w:t>
      </w:r>
      <w:r>
        <w:tab/>
        <w:t>975</w:t>
      </w:r>
    </w:p>
    <w:p w:rsidR="00AE18C6" w:rsidRDefault="00AE18C6">
      <w:pPr>
        <w:pStyle w:val="TOC4"/>
        <w:rPr>
          <w:rFonts w:asciiTheme="minorHAnsi" w:eastAsiaTheme="minorEastAsia" w:hAnsiTheme="minorHAnsi" w:cstheme="minorBidi"/>
          <w:sz w:val="22"/>
          <w:szCs w:val="22"/>
        </w:rPr>
      </w:pPr>
      <w:r w:rsidRPr="00AE18C6">
        <w:t>A.5.1.20.1</w:t>
      </w:r>
      <w:r w:rsidRPr="00AE18C6">
        <w:rPr>
          <w:rFonts w:asciiTheme="minorHAnsi" w:eastAsiaTheme="minorEastAsia" w:hAnsiTheme="minorHAnsi" w:cstheme="minorBidi"/>
          <w:sz w:val="22"/>
          <w:szCs w:val="22"/>
        </w:rPr>
        <w:tab/>
      </w:r>
      <w:r w:rsidRPr="00431C0C">
        <w:rPr>
          <w:snapToGrid w:val="0"/>
        </w:rPr>
        <w:t>Test Purpose and Environment</w:t>
      </w:r>
      <w:r>
        <w:tab/>
        <w:t>975</w:t>
      </w:r>
    </w:p>
    <w:p w:rsidR="00AE18C6" w:rsidRDefault="00AE18C6">
      <w:pPr>
        <w:pStyle w:val="TOC4"/>
        <w:rPr>
          <w:rFonts w:asciiTheme="minorHAnsi" w:eastAsiaTheme="minorEastAsia" w:hAnsiTheme="minorHAnsi" w:cstheme="minorBidi"/>
          <w:sz w:val="22"/>
          <w:szCs w:val="22"/>
        </w:rPr>
      </w:pPr>
      <w:r w:rsidRPr="00AE18C6">
        <w:t>A.5.1.20.2</w:t>
      </w:r>
      <w:r w:rsidRPr="00AE18C6">
        <w:rPr>
          <w:rFonts w:asciiTheme="minorHAnsi" w:eastAsiaTheme="minorEastAsia" w:hAnsiTheme="minorHAnsi" w:cstheme="minorBidi"/>
          <w:sz w:val="22"/>
          <w:szCs w:val="22"/>
        </w:rPr>
        <w:tab/>
      </w:r>
      <w:r w:rsidRPr="00431C0C">
        <w:rPr>
          <w:snapToGrid w:val="0"/>
        </w:rPr>
        <w:t>Test Requirements</w:t>
      </w:r>
      <w:r>
        <w:tab/>
        <w:t>976</w:t>
      </w:r>
    </w:p>
    <w:p w:rsidR="00AE18C6" w:rsidRDefault="00AE18C6">
      <w:pPr>
        <w:pStyle w:val="TOC3"/>
        <w:rPr>
          <w:rFonts w:asciiTheme="minorHAnsi" w:eastAsiaTheme="minorEastAsia" w:hAnsiTheme="minorHAnsi" w:cstheme="minorBidi"/>
          <w:sz w:val="22"/>
          <w:szCs w:val="22"/>
        </w:rPr>
      </w:pPr>
      <w:r w:rsidRPr="00AE18C6">
        <w:t>A.5.1.21</w:t>
      </w:r>
      <w:r w:rsidRPr="00AE18C6">
        <w:rPr>
          <w:rFonts w:asciiTheme="minorHAnsi" w:eastAsiaTheme="minorEastAsia" w:hAnsiTheme="minorHAnsi" w:cstheme="minorBidi"/>
          <w:sz w:val="22"/>
          <w:szCs w:val="22"/>
        </w:rPr>
        <w:tab/>
      </w:r>
      <w:r>
        <w:t>E-UTRAN FDD - FDD Intra frequency RACH-less handover</w:t>
      </w:r>
      <w:r>
        <w:tab/>
        <w:t>977</w:t>
      </w:r>
    </w:p>
    <w:p w:rsidR="00AE18C6" w:rsidRDefault="00AE18C6">
      <w:pPr>
        <w:pStyle w:val="TOC4"/>
        <w:rPr>
          <w:rFonts w:asciiTheme="minorHAnsi" w:eastAsiaTheme="minorEastAsia" w:hAnsiTheme="minorHAnsi" w:cstheme="minorBidi"/>
          <w:sz w:val="22"/>
          <w:szCs w:val="22"/>
        </w:rPr>
      </w:pPr>
      <w:r w:rsidRPr="00AE18C6">
        <w:t>A.5.1.21.1</w:t>
      </w:r>
      <w:r w:rsidRPr="00AE18C6">
        <w:rPr>
          <w:rFonts w:asciiTheme="minorHAnsi" w:eastAsiaTheme="minorEastAsia" w:hAnsiTheme="minorHAnsi" w:cstheme="minorBidi"/>
          <w:sz w:val="22"/>
          <w:szCs w:val="22"/>
        </w:rPr>
        <w:tab/>
      </w:r>
      <w:r w:rsidRPr="00431C0C">
        <w:rPr>
          <w:snapToGrid w:val="0"/>
        </w:rPr>
        <w:t>Test Purpose and Environment</w:t>
      </w:r>
      <w:r>
        <w:tab/>
        <w:t>977</w:t>
      </w:r>
    </w:p>
    <w:p w:rsidR="00AE18C6" w:rsidRDefault="00AE18C6">
      <w:pPr>
        <w:pStyle w:val="TOC4"/>
        <w:rPr>
          <w:rFonts w:asciiTheme="minorHAnsi" w:eastAsiaTheme="minorEastAsia" w:hAnsiTheme="minorHAnsi" w:cstheme="minorBidi"/>
          <w:sz w:val="22"/>
          <w:szCs w:val="22"/>
        </w:rPr>
      </w:pPr>
      <w:r w:rsidRPr="00AE18C6">
        <w:t>A.5.1.21.2</w:t>
      </w:r>
      <w:r w:rsidRPr="00AE18C6">
        <w:rPr>
          <w:rFonts w:asciiTheme="minorHAnsi" w:eastAsiaTheme="minorEastAsia" w:hAnsiTheme="minorHAnsi" w:cstheme="minorBidi"/>
          <w:sz w:val="22"/>
          <w:szCs w:val="22"/>
        </w:rPr>
        <w:tab/>
      </w:r>
      <w:r w:rsidRPr="00431C0C">
        <w:rPr>
          <w:snapToGrid w:val="0"/>
        </w:rPr>
        <w:t>Test Requirements</w:t>
      </w:r>
      <w:r>
        <w:tab/>
        <w:t>978</w:t>
      </w:r>
    </w:p>
    <w:p w:rsidR="00AE18C6" w:rsidRDefault="00AE18C6">
      <w:pPr>
        <w:pStyle w:val="TOC3"/>
        <w:rPr>
          <w:rFonts w:asciiTheme="minorHAnsi" w:eastAsiaTheme="minorEastAsia" w:hAnsiTheme="minorHAnsi" w:cstheme="minorBidi"/>
          <w:sz w:val="22"/>
          <w:szCs w:val="22"/>
        </w:rPr>
      </w:pPr>
      <w:r w:rsidRPr="00AE18C6">
        <w:t>A.5.1.22</w:t>
      </w:r>
      <w:r w:rsidRPr="00AE18C6">
        <w:rPr>
          <w:rFonts w:asciiTheme="minorHAnsi" w:eastAsiaTheme="minorEastAsia" w:hAnsiTheme="minorHAnsi"/>
          <w:sz w:val="22"/>
          <w:szCs w:val="22"/>
        </w:rPr>
        <w:tab/>
      </w:r>
      <w:r>
        <w:t>E-UTRAN TDD - TDD Intra frequency RACH-less handover</w:t>
      </w:r>
      <w:r>
        <w:tab/>
        <w:t>978</w:t>
      </w:r>
    </w:p>
    <w:p w:rsidR="00AE18C6" w:rsidRDefault="00AE18C6">
      <w:pPr>
        <w:pStyle w:val="TOC4"/>
        <w:rPr>
          <w:rFonts w:asciiTheme="minorHAnsi" w:eastAsiaTheme="minorEastAsia" w:hAnsiTheme="minorHAnsi" w:cstheme="minorBidi"/>
          <w:sz w:val="22"/>
          <w:szCs w:val="22"/>
        </w:rPr>
      </w:pPr>
      <w:r w:rsidRPr="00AE18C6">
        <w:t>A.5.1.22.1</w:t>
      </w:r>
      <w:r w:rsidRPr="00AE18C6">
        <w:rPr>
          <w:rFonts w:asciiTheme="minorHAnsi" w:eastAsiaTheme="minorEastAsia" w:hAnsiTheme="minorHAnsi" w:cstheme="minorBidi"/>
          <w:sz w:val="22"/>
          <w:szCs w:val="22"/>
        </w:rPr>
        <w:tab/>
      </w:r>
      <w:r w:rsidRPr="00431C0C">
        <w:rPr>
          <w:snapToGrid w:val="0"/>
        </w:rPr>
        <w:t>Test Purpose and Environment</w:t>
      </w:r>
      <w:r>
        <w:tab/>
        <w:t>978</w:t>
      </w:r>
    </w:p>
    <w:p w:rsidR="00AE18C6" w:rsidRDefault="00AE18C6">
      <w:pPr>
        <w:pStyle w:val="TOC4"/>
        <w:rPr>
          <w:rFonts w:asciiTheme="minorHAnsi" w:eastAsiaTheme="minorEastAsia" w:hAnsiTheme="minorHAnsi" w:cstheme="minorBidi"/>
          <w:sz w:val="22"/>
          <w:szCs w:val="22"/>
        </w:rPr>
      </w:pPr>
      <w:r w:rsidRPr="00AE18C6">
        <w:t>A.5.1.22.2</w:t>
      </w:r>
      <w:r w:rsidRPr="00AE18C6">
        <w:rPr>
          <w:rFonts w:asciiTheme="minorHAnsi" w:eastAsiaTheme="minorEastAsia" w:hAnsiTheme="minorHAnsi" w:cstheme="minorBidi"/>
          <w:sz w:val="22"/>
          <w:szCs w:val="22"/>
        </w:rPr>
        <w:tab/>
      </w:r>
      <w:r w:rsidRPr="00431C0C">
        <w:rPr>
          <w:snapToGrid w:val="0"/>
        </w:rPr>
        <w:t>Test Requirements</w:t>
      </w:r>
      <w:r>
        <w:tab/>
        <w:t>980</w:t>
      </w:r>
    </w:p>
    <w:p w:rsidR="00AE18C6" w:rsidRDefault="00AE18C6">
      <w:pPr>
        <w:pStyle w:val="TOC3"/>
        <w:rPr>
          <w:rFonts w:asciiTheme="minorHAnsi" w:eastAsiaTheme="minorEastAsia" w:hAnsiTheme="minorHAnsi" w:cstheme="minorBidi"/>
          <w:sz w:val="22"/>
          <w:szCs w:val="22"/>
        </w:rPr>
      </w:pPr>
      <w:r w:rsidRPr="00AE18C6">
        <w:t>A.5.1.23</w:t>
      </w:r>
      <w:r w:rsidRPr="00AE18C6">
        <w:rPr>
          <w:rFonts w:asciiTheme="minorHAnsi" w:eastAsiaTheme="minorEastAsia" w:hAnsiTheme="minorHAnsi"/>
          <w:sz w:val="22"/>
          <w:szCs w:val="22"/>
        </w:rPr>
        <w:tab/>
      </w:r>
      <w:r>
        <w:t>E-UTRAN FDD – FDD Inter frequency RACH-less handover</w:t>
      </w:r>
      <w:r>
        <w:tab/>
        <w:t>980</w:t>
      </w:r>
    </w:p>
    <w:p w:rsidR="00AE18C6" w:rsidRDefault="00AE18C6">
      <w:pPr>
        <w:pStyle w:val="TOC4"/>
        <w:rPr>
          <w:rFonts w:asciiTheme="minorHAnsi" w:eastAsiaTheme="minorEastAsia" w:hAnsiTheme="minorHAnsi" w:cstheme="minorBidi"/>
          <w:sz w:val="22"/>
          <w:szCs w:val="22"/>
        </w:rPr>
      </w:pPr>
      <w:r w:rsidRPr="00AE18C6">
        <w:t>A.5.1.23.1</w:t>
      </w:r>
      <w:r w:rsidRPr="00AE18C6">
        <w:rPr>
          <w:rFonts w:asciiTheme="minorHAnsi" w:eastAsiaTheme="minorEastAsia" w:hAnsiTheme="minorHAnsi" w:cstheme="minorBidi"/>
          <w:sz w:val="22"/>
          <w:szCs w:val="22"/>
        </w:rPr>
        <w:tab/>
      </w:r>
      <w:r w:rsidRPr="00431C0C">
        <w:rPr>
          <w:snapToGrid w:val="0"/>
        </w:rPr>
        <w:t>Test Purpose and Environment</w:t>
      </w:r>
      <w:r>
        <w:tab/>
        <w:t>980</w:t>
      </w:r>
    </w:p>
    <w:p w:rsidR="00AE18C6" w:rsidRDefault="00AE18C6">
      <w:pPr>
        <w:pStyle w:val="TOC4"/>
        <w:rPr>
          <w:rFonts w:asciiTheme="minorHAnsi" w:eastAsiaTheme="minorEastAsia" w:hAnsiTheme="minorHAnsi" w:cstheme="minorBidi"/>
          <w:sz w:val="22"/>
          <w:szCs w:val="22"/>
        </w:rPr>
      </w:pPr>
      <w:r w:rsidRPr="00AE18C6">
        <w:t>A.5.1.23.2</w:t>
      </w:r>
      <w:r w:rsidRPr="00AE18C6">
        <w:rPr>
          <w:rFonts w:asciiTheme="minorHAnsi" w:eastAsiaTheme="minorEastAsia" w:hAnsiTheme="minorHAnsi" w:cstheme="minorBidi"/>
          <w:sz w:val="22"/>
          <w:szCs w:val="22"/>
        </w:rPr>
        <w:tab/>
      </w:r>
      <w:r w:rsidRPr="00431C0C">
        <w:rPr>
          <w:snapToGrid w:val="0"/>
        </w:rPr>
        <w:t>Test Requirements</w:t>
      </w:r>
      <w:r>
        <w:tab/>
        <w:t>982</w:t>
      </w:r>
    </w:p>
    <w:p w:rsidR="00AE18C6" w:rsidRDefault="00AE18C6">
      <w:pPr>
        <w:pStyle w:val="TOC3"/>
        <w:rPr>
          <w:rFonts w:asciiTheme="minorHAnsi" w:eastAsiaTheme="minorEastAsia" w:hAnsiTheme="minorHAnsi" w:cstheme="minorBidi"/>
          <w:sz w:val="22"/>
          <w:szCs w:val="22"/>
        </w:rPr>
      </w:pPr>
      <w:r w:rsidRPr="00AE18C6">
        <w:t>A.5.1.24</w:t>
      </w:r>
      <w:r w:rsidRPr="00AE18C6">
        <w:rPr>
          <w:rFonts w:asciiTheme="minorHAnsi" w:eastAsiaTheme="minorEastAsia" w:hAnsiTheme="minorHAnsi"/>
          <w:sz w:val="22"/>
          <w:szCs w:val="22"/>
        </w:rPr>
        <w:tab/>
      </w:r>
      <w:r>
        <w:t>E-UTRAN TDD – TDD Inter frequency RACH-less handover</w:t>
      </w:r>
      <w:r>
        <w:tab/>
        <w:t>982</w:t>
      </w:r>
    </w:p>
    <w:p w:rsidR="00AE18C6" w:rsidRDefault="00AE18C6">
      <w:pPr>
        <w:pStyle w:val="TOC4"/>
        <w:rPr>
          <w:rFonts w:asciiTheme="minorHAnsi" w:eastAsiaTheme="minorEastAsia" w:hAnsiTheme="minorHAnsi" w:cstheme="minorBidi"/>
          <w:sz w:val="22"/>
          <w:szCs w:val="22"/>
        </w:rPr>
      </w:pPr>
      <w:r w:rsidRPr="00AE18C6">
        <w:t>A.5.1.24.1</w:t>
      </w:r>
      <w:r w:rsidRPr="00AE18C6">
        <w:rPr>
          <w:rFonts w:asciiTheme="minorHAnsi" w:eastAsiaTheme="minorEastAsia" w:hAnsiTheme="minorHAnsi" w:cstheme="minorBidi"/>
          <w:sz w:val="22"/>
          <w:szCs w:val="22"/>
        </w:rPr>
        <w:tab/>
      </w:r>
      <w:r w:rsidRPr="00431C0C">
        <w:rPr>
          <w:snapToGrid w:val="0"/>
        </w:rPr>
        <w:t>Test Purpose and Environment</w:t>
      </w:r>
      <w:r>
        <w:tab/>
        <w:t>982</w:t>
      </w:r>
    </w:p>
    <w:p w:rsidR="00AE18C6" w:rsidRDefault="00AE18C6">
      <w:pPr>
        <w:pStyle w:val="TOC4"/>
        <w:rPr>
          <w:rFonts w:asciiTheme="minorHAnsi" w:eastAsiaTheme="minorEastAsia" w:hAnsiTheme="minorHAnsi" w:cstheme="minorBidi"/>
          <w:sz w:val="22"/>
          <w:szCs w:val="22"/>
        </w:rPr>
      </w:pPr>
      <w:r w:rsidRPr="00AE18C6">
        <w:t>A.5.1.24.2</w:t>
      </w:r>
      <w:r w:rsidRPr="00AE18C6">
        <w:rPr>
          <w:rFonts w:asciiTheme="minorHAnsi" w:eastAsiaTheme="minorEastAsia" w:hAnsiTheme="minorHAnsi" w:cstheme="minorBidi"/>
          <w:sz w:val="22"/>
          <w:szCs w:val="22"/>
        </w:rPr>
        <w:tab/>
      </w:r>
      <w:r w:rsidRPr="00431C0C">
        <w:rPr>
          <w:snapToGrid w:val="0"/>
        </w:rPr>
        <w:t>Test Requirements</w:t>
      </w:r>
      <w:r>
        <w:tab/>
        <w:t>984</w:t>
      </w:r>
    </w:p>
    <w:p w:rsidR="00AE18C6" w:rsidRDefault="00AE18C6">
      <w:pPr>
        <w:pStyle w:val="TOC3"/>
        <w:rPr>
          <w:rFonts w:asciiTheme="minorHAnsi" w:eastAsiaTheme="minorEastAsia" w:hAnsiTheme="minorHAnsi" w:cstheme="minorBidi"/>
          <w:sz w:val="22"/>
          <w:szCs w:val="22"/>
        </w:rPr>
      </w:pPr>
      <w:r w:rsidRPr="00AE18C6">
        <w:t>A.5.1.25</w:t>
      </w:r>
      <w:r w:rsidRPr="00AE18C6">
        <w:rPr>
          <w:rFonts w:asciiTheme="minorHAnsi" w:eastAsiaTheme="minorEastAsia" w:hAnsiTheme="minorHAnsi" w:cstheme="minorBidi"/>
          <w:sz w:val="22"/>
          <w:szCs w:val="22"/>
        </w:rPr>
        <w:tab/>
      </w:r>
      <w:r>
        <w:t>E-UTRAN FDD - FDD Intra frequency make-before-break handover</w:t>
      </w:r>
      <w:r>
        <w:tab/>
        <w:t>984</w:t>
      </w:r>
    </w:p>
    <w:p w:rsidR="00AE18C6" w:rsidRDefault="00AE18C6">
      <w:pPr>
        <w:pStyle w:val="TOC4"/>
        <w:rPr>
          <w:rFonts w:asciiTheme="minorHAnsi" w:eastAsiaTheme="minorEastAsia" w:hAnsiTheme="minorHAnsi" w:cstheme="minorBidi"/>
          <w:sz w:val="22"/>
          <w:szCs w:val="22"/>
        </w:rPr>
      </w:pPr>
      <w:r w:rsidRPr="00AE18C6">
        <w:t>A.5.1.25.1</w:t>
      </w:r>
      <w:r w:rsidRPr="00AE18C6">
        <w:rPr>
          <w:rFonts w:asciiTheme="minorHAnsi" w:eastAsiaTheme="minorEastAsia" w:hAnsiTheme="minorHAnsi" w:cstheme="minorBidi"/>
          <w:sz w:val="22"/>
          <w:szCs w:val="22"/>
        </w:rPr>
        <w:tab/>
      </w:r>
      <w:r w:rsidRPr="00431C0C">
        <w:rPr>
          <w:snapToGrid w:val="0"/>
        </w:rPr>
        <w:t>Test Purpose and Environment</w:t>
      </w:r>
      <w:r>
        <w:tab/>
        <w:t>984</w:t>
      </w:r>
    </w:p>
    <w:p w:rsidR="00AE18C6" w:rsidRDefault="00AE18C6">
      <w:pPr>
        <w:pStyle w:val="TOC4"/>
        <w:rPr>
          <w:rFonts w:asciiTheme="minorHAnsi" w:eastAsiaTheme="minorEastAsia" w:hAnsiTheme="minorHAnsi" w:cstheme="minorBidi"/>
          <w:sz w:val="22"/>
          <w:szCs w:val="22"/>
        </w:rPr>
      </w:pPr>
      <w:r w:rsidRPr="00AE18C6">
        <w:t>A.5.1.25.2</w:t>
      </w:r>
      <w:r w:rsidRPr="00AE18C6">
        <w:rPr>
          <w:rFonts w:asciiTheme="minorHAnsi" w:eastAsiaTheme="minorEastAsia" w:hAnsiTheme="minorHAnsi" w:cstheme="minorBidi"/>
          <w:sz w:val="22"/>
          <w:szCs w:val="22"/>
        </w:rPr>
        <w:tab/>
      </w:r>
      <w:r w:rsidRPr="00431C0C">
        <w:rPr>
          <w:snapToGrid w:val="0"/>
        </w:rPr>
        <w:t>Test Requirements</w:t>
      </w:r>
      <w:r>
        <w:tab/>
        <w:t>986</w:t>
      </w:r>
    </w:p>
    <w:p w:rsidR="00AE18C6" w:rsidRDefault="00AE18C6">
      <w:pPr>
        <w:pStyle w:val="TOC3"/>
        <w:rPr>
          <w:rFonts w:asciiTheme="minorHAnsi" w:eastAsiaTheme="minorEastAsia" w:hAnsiTheme="minorHAnsi" w:cstheme="minorBidi"/>
          <w:sz w:val="22"/>
          <w:szCs w:val="22"/>
        </w:rPr>
      </w:pPr>
      <w:r w:rsidRPr="00AE18C6">
        <w:t>A.5.1.26</w:t>
      </w:r>
      <w:r w:rsidRPr="00AE18C6">
        <w:rPr>
          <w:rFonts w:asciiTheme="minorHAnsi" w:eastAsiaTheme="minorEastAsia" w:hAnsiTheme="minorHAnsi"/>
          <w:sz w:val="22"/>
          <w:szCs w:val="22"/>
        </w:rPr>
        <w:tab/>
      </w:r>
      <w:r>
        <w:t>E-UTRAN TDD - TDD Intra frequency make-before-break handover</w:t>
      </w:r>
      <w:r>
        <w:tab/>
        <w:t>986</w:t>
      </w:r>
    </w:p>
    <w:p w:rsidR="00AE18C6" w:rsidRDefault="00AE18C6">
      <w:pPr>
        <w:pStyle w:val="TOC4"/>
        <w:rPr>
          <w:rFonts w:asciiTheme="minorHAnsi" w:eastAsiaTheme="minorEastAsia" w:hAnsiTheme="minorHAnsi" w:cstheme="minorBidi"/>
          <w:sz w:val="22"/>
          <w:szCs w:val="22"/>
        </w:rPr>
      </w:pPr>
      <w:r w:rsidRPr="00AE18C6">
        <w:t>A.5.1.26.1</w:t>
      </w:r>
      <w:r w:rsidRPr="00AE18C6">
        <w:rPr>
          <w:rFonts w:asciiTheme="minorHAnsi" w:eastAsiaTheme="minorEastAsia" w:hAnsiTheme="minorHAnsi" w:cstheme="minorBidi"/>
          <w:sz w:val="22"/>
          <w:szCs w:val="22"/>
        </w:rPr>
        <w:tab/>
      </w:r>
      <w:r w:rsidRPr="00431C0C">
        <w:rPr>
          <w:snapToGrid w:val="0"/>
        </w:rPr>
        <w:t>Test Purpose and Environment</w:t>
      </w:r>
      <w:r>
        <w:tab/>
        <w:t>986</w:t>
      </w:r>
    </w:p>
    <w:p w:rsidR="00AE18C6" w:rsidRDefault="00AE18C6">
      <w:pPr>
        <w:pStyle w:val="TOC4"/>
        <w:rPr>
          <w:rFonts w:asciiTheme="minorHAnsi" w:eastAsiaTheme="minorEastAsia" w:hAnsiTheme="minorHAnsi" w:cstheme="minorBidi"/>
          <w:sz w:val="22"/>
          <w:szCs w:val="22"/>
        </w:rPr>
      </w:pPr>
      <w:r w:rsidRPr="00AE18C6">
        <w:t>A.5.1.26.2</w:t>
      </w:r>
      <w:r w:rsidRPr="00AE18C6">
        <w:rPr>
          <w:rFonts w:asciiTheme="minorHAnsi" w:eastAsiaTheme="minorEastAsia" w:hAnsiTheme="minorHAnsi" w:cstheme="minorBidi"/>
          <w:sz w:val="22"/>
          <w:szCs w:val="22"/>
        </w:rPr>
        <w:tab/>
      </w:r>
      <w:r w:rsidRPr="00431C0C">
        <w:rPr>
          <w:snapToGrid w:val="0"/>
        </w:rPr>
        <w:t>Test Requirements</w:t>
      </w:r>
      <w:r>
        <w:tab/>
        <w:t>988</w:t>
      </w:r>
    </w:p>
    <w:p w:rsidR="00AE18C6" w:rsidRDefault="00AE18C6">
      <w:pPr>
        <w:pStyle w:val="TOC3"/>
        <w:rPr>
          <w:rFonts w:asciiTheme="minorHAnsi" w:eastAsiaTheme="minorEastAsia" w:hAnsiTheme="minorHAnsi" w:cstheme="minorBidi"/>
          <w:sz w:val="22"/>
          <w:szCs w:val="22"/>
        </w:rPr>
      </w:pPr>
      <w:r w:rsidRPr="00AE18C6">
        <w:t>A.5.1.27</w:t>
      </w:r>
      <w:r w:rsidRPr="00AE18C6">
        <w:rPr>
          <w:rFonts w:asciiTheme="minorHAnsi" w:eastAsiaTheme="minorEastAsia" w:hAnsiTheme="minorHAnsi" w:cstheme="minorBidi"/>
          <w:sz w:val="22"/>
          <w:szCs w:val="22"/>
        </w:rPr>
        <w:tab/>
      </w:r>
      <w:r>
        <w:t>E-UTRAN FDD inter frequency handover for Cat-M1 UEs in CEModeA</w:t>
      </w:r>
      <w:r>
        <w:tab/>
        <w:t>989</w:t>
      </w:r>
    </w:p>
    <w:p w:rsidR="00AE18C6" w:rsidRDefault="00AE18C6">
      <w:pPr>
        <w:pStyle w:val="TOC4"/>
        <w:rPr>
          <w:rFonts w:asciiTheme="minorHAnsi" w:eastAsiaTheme="minorEastAsia" w:hAnsiTheme="minorHAnsi" w:cstheme="minorBidi"/>
          <w:sz w:val="22"/>
          <w:szCs w:val="22"/>
        </w:rPr>
      </w:pPr>
      <w:r w:rsidRPr="00AE18C6">
        <w:t>A.5.1.27.1</w:t>
      </w:r>
      <w:r w:rsidRPr="00AE18C6">
        <w:rPr>
          <w:rFonts w:asciiTheme="minorHAnsi" w:eastAsiaTheme="minorEastAsia" w:hAnsiTheme="minorHAnsi" w:cstheme="minorBidi"/>
          <w:sz w:val="22"/>
          <w:szCs w:val="22"/>
        </w:rPr>
        <w:tab/>
      </w:r>
      <w:r w:rsidRPr="00431C0C">
        <w:rPr>
          <w:snapToGrid w:val="0"/>
        </w:rPr>
        <w:t>Test Purpose and Environment</w:t>
      </w:r>
      <w:r>
        <w:tab/>
        <w:t>989</w:t>
      </w:r>
    </w:p>
    <w:p w:rsidR="00AE18C6" w:rsidRDefault="00AE18C6">
      <w:pPr>
        <w:pStyle w:val="TOC4"/>
        <w:rPr>
          <w:rFonts w:asciiTheme="minorHAnsi" w:eastAsiaTheme="minorEastAsia" w:hAnsiTheme="minorHAnsi" w:cstheme="minorBidi"/>
          <w:sz w:val="22"/>
          <w:szCs w:val="22"/>
        </w:rPr>
      </w:pPr>
      <w:r w:rsidRPr="00AE18C6">
        <w:t>A.5.1.27.2</w:t>
      </w:r>
      <w:r w:rsidRPr="00AE18C6">
        <w:rPr>
          <w:rFonts w:asciiTheme="minorHAnsi" w:eastAsiaTheme="minorEastAsia" w:hAnsiTheme="minorHAnsi" w:cstheme="minorBidi"/>
          <w:sz w:val="22"/>
          <w:szCs w:val="22"/>
        </w:rPr>
        <w:tab/>
      </w:r>
      <w:r w:rsidRPr="00431C0C">
        <w:rPr>
          <w:snapToGrid w:val="0"/>
        </w:rPr>
        <w:t>Test Requirements</w:t>
      </w:r>
      <w:r>
        <w:tab/>
        <w:t>990</w:t>
      </w:r>
    </w:p>
    <w:p w:rsidR="00AE18C6" w:rsidRDefault="00AE18C6">
      <w:pPr>
        <w:pStyle w:val="TOC3"/>
        <w:rPr>
          <w:rFonts w:asciiTheme="minorHAnsi" w:eastAsiaTheme="minorEastAsia" w:hAnsiTheme="minorHAnsi" w:cstheme="minorBidi"/>
          <w:sz w:val="22"/>
          <w:szCs w:val="22"/>
        </w:rPr>
      </w:pPr>
      <w:r w:rsidRPr="00AE18C6">
        <w:t>A.5.1.28</w:t>
      </w:r>
      <w:r w:rsidRPr="00AE18C6">
        <w:rPr>
          <w:rFonts w:asciiTheme="minorHAnsi" w:eastAsiaTheme="minorEastAsia" w:hAnsiTheme="minorHAnsi" w:cstheme="minorBidi"/>
          <w:sz w:val="22"/>
          <w:szCs w:val="22"/>
        </w:rPr>
        <w:tab/>
      </w:r>
      <w:r>
        <w:t>E-UTRAN HD-FDD inter frequency handover for Cat-M1 UEs in CEModeA</w:t>
      </w:r>
      <w:r>
        <w:tab/>
        <w:t>991</w:t>
      </w:r>
    </w:p>
    <w:p w:rsidR="00AE18C6" w:rsidRDefault="00AE18C6">
      <w:pPr>
        <w:pStyle w:val="TOC4"/>
        <w:rPr>
          <w:rFonts w:asciiTheme="minorHAnsi" w:eastAsiaTheme="minorEastAsia" w:hAnsiTheme="minorHAnsi" w:cstheme="minorBidi"/>
          <w:sz w:val="22"/>
          <w:szCs w:val="22"/>
        </w:rPr>
      </w:pPr>
      <w:r w:rsidRPr="00AE18C6">
        <w:t>A.5.1.28.1</w:t>
      </w:r>
      <w:r w:rsidRPr="00AE18C6">
        <w:rPr>
          <w:rFonts w:asciiTheme="minorHAnsi" w:eastAsiaTheme="minorEastAsia" w:hAnsiTheme="minorHAnsi" w:cstheme="minorBidi"/>
          <w:sz w:val="22"/>
          <w:szCs w:val="22"/>
        </w:rPr>
        <w:tab/>
      </w:r>
      <w:r w:rsidRPr="00431C0C">
        <w:rPr>
          <w:snapToGrid w:val="0"/>
        </w:rPr>
        <w:t>Test Purpose and Environment</w:t>
      </w:r>
      <w:r>
        <w:tab/>
        <w:t>991</w:t>
      </w:r>
    </w:p>
    <w:p w:rsidR="00AE18C6" w:rsidRDefault="00AE18C6">
      <w:pPr>
        <w:pStyle w:val="TOC4"/>
        <w:rPr>
          <w:rFonts w:asciiTheme="minorHAnsi" w:eastAsiaTheme="minorEastAsia" w:hAnsiTheme="minorHAnsi" w:cstheme="minorBidi"/>
          <w:sz w:val="22"/>
          <w:szCs w:val="22"/>
        </w:rPr>
      </w:pPr>
      <w:r w:rsidRPr="00AE18C6">
        <w:t>A.5.1.28.2</w:t>
      </w:r>
      <w:r w:rsidRPr="00AE18C6">
        <w:rPr>
          <w:rFonts w:asciiTheme="minorHAnsi" w:eastAsiaTheme="minorEastAsia" w:hAnsiTheme="minorHAnsi" w:cstheme="minorBidi"/>
          <w:sz w:val="22"/>
          <w:szCs w:val="22"/>
        </w:rPr>
        <w:tab/>
      </w:r>
      <w:r w:rsidRPr="00431C0C">
        <w:rPr>
          <w:snapToGrid w:val="0"/>
        </w:rPr>
        <w:t>Test Requirements</w:t>
      </w:r>
      <w:r>
        <w:tab/>
        <w:t>992</w:t>
      </w:r>
    </w:p>
    <w:p w:rsidR="00AE18C6" w:rsidRDefault="00AE18C6">
      <w:pPr>
        <w:pStyle w:val="TOC3"/>
        <w:rPr>
          <w:rFonts w:asciiTheme="minorHAnsi" w:eastAsiaTheme="minorEastAsia" w:hAnsiTheme="minorHAnsi" w:cstheme="minorBidi"/>
          <w:sz w:val="22"/>
          <w:szCs w:val="22"/>
        </w:rPr>
      </w:pPr>
      <w:r w:rsidRPr="00AE18C6">
        <w:t>A.5.1.29</w:t>
      </w:r>
      <w:r w:rsidRPr="00AE18C6">
        <w:rPr>
          <w:rFonts w:asciiTheme="minorHAnsi" w:eastAsiaTheme="minorEastAsia" w:hAnsiTheme="minorHAnsi" w:cstheme="minorBidi"/>
          <w:sz w:val="22"/>
          <w:szCs w:val="22"/>
        </w:rPr>
        <w:tab/>
      </w:r>
      <w:r>
        <w:t>E-UTRAN TDD inter frequency handover for Cat-M1 UEs in CEModeA</w:t>
      </w:r>
      <w:r>
        <w:tab/>
        <w:t>993</w:t>
      </w:r>
    </w:p>
    <w:p w:rsidR="00AE18C6" w:rsidRDefault="00AE18C6">
      <w:pPr>
        <w:pStyle w:val="TOC4"/>
        <w:rPr>
          <w:rFonts w:asciiTheme="minorHAnsi" w:eastAsiaTheme="minorEastAsia" w:hAnsiTheme="minorHAnsi" w:cstheme="minorBidi"/>
          <w:sz w:val="22"/>
          <w:szCs w:val="22"/>
        </w:rPr>
      </w:pPr>
      <w:r w:rsidRPr="00AE18C6">
        <w:t>A.5.1.29.1</w:t>
      </w:r>
      <w:r w:rsidRPr="00AE18C6">
        <w:rPr>
          <w:rFonts w:asciiTheme="minorHAnsi" w:eastAsiaTheme="minorEastAsia" w:hAnsiTheme="minorHAnsi" w:cstheme="minorBidi"/>
          <w:sz w:val="22"/>
          <w:szCs w:val="22"/>
        </w:rPr>
        <w:tab/>
      </w:r>
      <w:r w:rsidRPr="00431C0C">
        <w:rPr>
          <w:snapToGrid w:val="0"/>
        </w:rPr>
        <w:t>Test Purpose and Environment</w:t>
      </w:r>
      <w:r>
        <w:tab/>
        <w:t>993</w:t>
      </w:r>
    </w:p>
    <w:p w:rsidR="00AE18C6" w:rsidRDefault="00AE18C6">
      <w:pPr>
        <w:pStyle w:val="TOC4"/>
        <w:rPr>
          <w:rFonts w:asciiTheme="minorHAnsi" w:eastAsiaTheme="minorEastAsia" w:hAnsiTheme="minorHAnsi" w:cstheme="minorBidi"/>
          <w:sz w:val="22"/>
          <w:szCs w:val="22"/>
        </w:rPr>
      </w:pPr>
      <w:r w:rsidRPr="00AE18C6">
        <w:t>A.5.1.29.2</w:t>
      </w:r>
      <w:r w:rsidRPr="00AE18C6">
        <w:rPr>
          <w:rFonts w:asciiTheme="minorHAnsi" w:eastAsiaTheme="minorEastAsia" w:hAnsiTheme="minorHAnsi" w:cstheme="minorBidi"/>
          <w:sz w:val="22"/>
          <w:szCs w:val="22"/>
        </w:rPr>
        <w:tab/>
      </w:r>
      <w:r w:rsidRPr="00431C0C">
        <w:rPr>
          <w:snapToGrid w:val="0"/>
        </w:rPr>
        <w:t>Test Requirements</w:t>
      </w:r>
      <w:r>
        <w:tab/>
        <w:t>994</w:t>
      </w:r>
    </w:p>
    <w:p w:rsidR="00AE18C6" w:rsidRDefault="00AE18C6">
      <w:pPr>
        <w:pStyle w:val="TOC3"/>
        <w:rPr>
          <w:rFonts w:asciiTheme="minorHAnsi" w:eastAsiaTheme="minorEastAsia" w:hAnsiTheme="minorHAnsi" w:cstheme="minorBidi"/>
          <w:sz w:val="22"/>
          <w:szCs w:val="22"/>
        </w:rPr>
      </w:pPr>
      <w:r w:rsidRPr="00AE18C6">
        <w:t>A.5.1.30</w:t>
      </w:r>
      <w:r w:rsidRPr="00AE18C6">
        <w:rPr>
          <w:rFonts w:asciiTheme="minorHAnsi" w:eastAsiaTheme="minorEastAsia" w:hAnsiTheme="minorHAnsi" w:cstheme="minorBidi"/>
          <w:sz w:val="22"/>
          <w:szCs w:val="22"/>
        </w:rPr>
        <w:tab/>
      </w:r>
      <w:r>
        <w:t>E-UTRAN FDD inter frequency handover for Cat-M1 UEs in CEModeB</w:t>
      </w:r>
      <w:r>
        <w:tab/>
        <w:t>995</w:t>
      </w:r>
    </w:p>
    <w:p w:rsidR="00AE18C6" w:rsidRDefault="00AE18C6">
      <w:pPr>
        <w:pStyle w:val="TOC4"/>
        <w:rPr>
          <w:rFonts w:asciiTheme="minorHAnsi" w:eastAsiaTheme="minorEastAsia" w:hAnsiTheme="minorHAnsi" w:cstheme="minorBidi"/>
          <w:sz w:val="22"/>
          <w:szCs w:val="22"/>
        </w:rPr>
      </w:pPr>
      <w:r w:rsidRPr="00AE18C6">
        <w:t>A.5.1.30.1</w:t>
      </w:r>
      <w:r w:rsidRPr="00AE18C6">
        <w:rPr>
          <w:rFonts w:asciiTheme="minorHAnsi" w:eastAsiaTheme="minorEastAsia" w:hAnsiTheme="minorHAnsi" w:cstheme="minorBidi"/>
          <w:sz w:val="22"/>
          <w:szCs w:val="22"/>
        </w:rPr>
        <w:tab/>
      </w:r>
      <w:r w:rsidRPr="00431C0C">
        <w:rPr>
          <w:snapToGrid w:val="0"/>
        </w:rPr>
        <w:t>Test Purpose and Environment</w:t>
      </w:r>
      <w:r>
        <w:tab/>
        <w:t>995</w:t>
      </w:r>
    </w:p>
    <w:p w:rsidR="00AE18C6" w:rsidRDefault="00AE18C6">
      <w:pPr>
        <w:pStyle w:val="TOC4"/>
        <w:rPr>
          <w:rFonts w:asciiTheme="minorHAnsi" w:eastAsiaTheme="minorEastAsia" w:hAnsiTheme="minorHAnsi" w:cstheme="minorBidi"/>
          <w:sz w:val="22"/>
          <w:szCs w:val="22"/>
        </w:rPr>
      </w:pPr>
      <w:r w:rsidRPr="00AE18C6">
        <w:t>A.5.1.30.2</w:t>
      </w:r>
      <w:r w:rsidRPr="00AE18C6">
        <w:rPr>
          <w:rFonts w:asciiTheme="minorHAnsi" w:eastAsiaTheme="minorEastAsia" w:hAnsiTheme="minorHAnsi" w:cstheme="minorBidi"/>
          <w:sz w:val="22"/>
          <w:szCs w:val="22"/>
        </w:rPr>
        <w:tab/>
      </w:r>
      <w:r w:rsidRPr="00431C0C">
        <w:rPr>
          <w:snapToGrid w:val="0"/>
        </w:rPr>
        <w:t>Test Requirements</w:t>
      </w:r>
      <w:r>
        <w:tab/>
        <w:t>996</w:t>
      </w:r>
    </w:p>
    <w:p w:rsidR="00AE18C6" w:rsidRDefault="00AE18C6">
      <w:pPr>
        <w:pStyle w:val="TOC3"/>
        <w:rPr>
          <w:rFonts w:asciiTheme="minorHAnsi" w:eastAsiaTheme="minorEastAsia" w:hAnsiTheme="minorHAnsi" w:cstheme="minorBidi"/>
          <w:sz w:val="22"/>
          <w:szCs w:val="22"/>
        </w:rPr>
      </w:pPr>
      <w:r w:rsidRPr="00AE18C6">
        <w:t>A.5.1.31</w:t>
      </w:r>
      <w:r w:rsidRPr="00AE18C6">
        <w:rPr>
          <w:rFonts w:asciiTheme="minorHAnsi" w:eastAsiaTheme="minorEastAsia" w:hAnsiTheme="minorHAnsi" w:cstheme="minorBidi"/>
          <w:sz w:val="22"/>
          <w:szCs w:val="22"/>
        </w:rPr>
        <w:tab/>
      </w:r>
      <w:r>
        <w:t>E-UTRAN HD-FDD inter frequency handover for Cat-M1 UEs in CEModeB</w:t>
      </w:r>
      <w:r>
        <w:tab/>
        <w:t>997</w:t>
      </w:r>
    </w:p>
    <w:p w:rsidR="00AE18C6" w:rsidRDefault="00AE18C6">
      <w:pPr>
        <w:pStyle w:val="TOC4"/>
        <w:rPr>
          <w:rFonts w:asciiTheme="minorHAnsi" w:eastAsiaTheme="minorEastAsia" w:hAnsiTheme="minorHAnsi" w:cstheme="minorBidi"/>
          <w:sz w:val="22"/>
          <w:szCs w:val="22"/>
        </w:rPr>
      </w:pPr>
      <w:r w:rsidRPr="00AE18C6">
        <w:t>A.5.1.31.1</w:t>
      </w:r>
      <w:r w:rsidRPr="00AE18C6">
        <w:rPr>
          <w:rFonts w:asciiTheme="minorHAnsi" w:eastAsiaTheme="minorEastAsia" w:hAnsiTheme="minorHAnsi" w:cstheme="minorBidi"/>
          <w:sz w:val="22"/>
          <w:szCs w:val="22"/>
        </w:rPr>
        <w:tab/>
      </w:r>
      <w:r w:rsidRPr="00431C0C">
        <w:rPr>
          <w:snapToGrid w:val="0"/>
        </w:rPr>
        <w:t>Test Purpose and Environment</w:t>
      </w:r>
      <w:r>
        <w:tab/>
        <w:t>997</w:t>
      </w:r>
    </w:p>
    <w:p w:rsidR="00AE18C6" w:rsidRDefault="00AE18C6">
      <w:pPr>
        <w:pStyle w:val="TOC4"/>
        <w:rPr>
          <w:rFonts w:asciiTheme="minorHAnsi" w:eastAsiaTheme="minorEastAsia" w:hAnsiTheme="minorHAnsi" w:cstheme="minorBidi"/>
          <w:sz w:val="22"/>
          <w:szCs w:val="22"/>
        </w:rPr>
      </w:pPr>
      <w:r w:rsidRPr="00AE18C6">
        <w:t>A.5.1.31.2</w:t>
      </w:r>
      <w:r w:rsidRPr="00AE18C6">
        <w:rPr>
          <w:rFonts w:asciiTheme="minorHAnsi" w:eastAsiaTheme="minorEastAsia" w:hAnsiTheme="minorHAnsi" w:cstheme="minorBidi"/>
          <w:sz w:val="22"/>
          <w:szCs w:val="22"/>
        </w:rPr>
        <w:tab/>
      </w:r>
      <w:r w:rsidRPr="00431C0C">
        <w:rPr>
          <w:snapToGrid w:val="0"/>
        </w:rPr>
        <w:t>Test Requirements</w:t>
      </w:r>
      <w:r>
        <w:tab/>
        <w:t>998</w:t>
      </w:r>
    </w:p>
    <w:p w:rsidR="00AE18C6" w:rsidRDefault="00AE18C6">
      <w:pPr>
        <w:pStyle w:val="TOC3"/>
        <w:rPr>
          <w:rFonts w:asciiTheme="minorHAnsi" w:eastAsiaTheme="minorEastAsia" w:hAnsiTheme="minorHAnsi" w:cstheme="minorBidi"/>
          <w:sz w:val="22"/>
          <w:szCs w:val="22"/>
        </w:rPr>
      </w:pPr>
      <w:r w:rsidRPr="00AE18C6">
        <w:t>A.5.1.32</w:t>
      </w:r>
      <w:r w:rsidRPr="00AE18C6">
        <w:rPr>
          <w:rFonts w:asciiTheme="minorHAnsi" w:eastAsiaTheme="minorEastAsia" w:hAnsiTheme="minorHAnsi" w:cstheme="minorBidi"/>
          <w:sz w:val="22"/>
          <w:szCs w:val="22"/>
        </w:rPr>
        <w:tab/>
      </w:r>
      <w:r>
        <w:t>E-UTRAN TDD inter frequency handover for Cat-M1 UEs in CEModeB</w:t>
      </w:r>
      <w:r>
        <w:tab/>
        <w:t>999</w:t>
      </w:r>
    </w:p>
    <w:p w:rsidR="00AE18C6" w:rsidRDefault="00AE18C6">
      <w:pPr>
        <w:pStyle w:val="TOC4"/>
        <w:rPr>
          <w:rFonts w:asciiTheme="minorHAnsi" w:eastAsiaTheme="minorEastAsia" w:hAnsiTheme="minorHAnsi" w:cstheme="minorBidi"/>
          <w:sz w:val="22"/>
          <w:szCs w:val="22"/>
        </w:rPr>
      </w:pPr>
      <w:r w:rsidRPr="00AE18C6">
        <w:t>A.5.1.32.1</w:t>
      </w:r>
      <w:r w:rsidRPr="00AE18C6">
        <w:rPr>
          <w:rFonts w:asciiTheme="minorHAnsi" w:eastAsiaTheme="minorEastAsia" w:hAnsiTheme="minorHAnsi" w:cstheme="minorBidi"/>
          <w:sz w:val="22"/>
          <w:szCs w:val="22"/>
        </w:rPr>
        <w:tab/>
      </w:r>
      <w:r w:rsidRPr="00431C0C">
        <w:rPr>
          <w:snapToGrid w:val="0"/>
        </w:rPr>
        <w:t>Test Purpose and Environment</w:t>
      </w:r>
      <w:r>
        <w:tab/>
        <w:t>999</w:t>
      </w:r>
    </w:p>
    <w:p w:rsidR="00AE18C6" w:rsidRDefault="00AE18C6">
      <w:pPr>
        <w:pStyle w:val="TOC4"/>
        <w:rPr>
          <w:rFonts w:asciiTheme="minorHAnsi" w:eastAsiaTheme="minorEastAsia" w:hAnsiTheme="minorHAnsi" w:cstheme="minorBidi"/>
          <w:sz w:val="22"/>
          <w:szCs w:val="22"/>
        </w:rPr>
      </w:pPr>
      <w:r w:rsidRPr="00AE18C6">
        <w:t>A.5.1.32.2</w:t>
      </w:r>
      <w:r w:rsidRPr="00AE18C6">
        <w:rPr>
          <w:rFonts w:asciiTheme="minorHAnsi" w:eastAsiaTheme="minorEastAsia" w:hAnsiTheme="minorHAnsi" w:cstheme="minorBidi"/>
          <w:sz w:val="22"/>
          <w:szCs w:val="22"/>
        </w:rPr>
        <w:tab/>
      </w:r>
      <w:r w:rsidRPr="00431C0C">
        <w:rPr>
          <w:snapToGrid w:val="0"/>
        </w:rPr>
        <w:t>Test Requirements</w:t>
      </w:r>
      <w:r>
        <w:tab/>
        <w:t>1000</w:t>
      </w:r>
    </w:p>
    <w:p w:rsidR="00AE18C6" w:rsidRDefault="00AE18C6">
      <w:pPr>
        <w:pStyle w:val="TOC3"/>
        <w:rPr>
          <w:rFonts w:asciiTheme="minorHAnsi" w:eastAsiaTheme="minorEastAsia" w:hAnsiTheme="minorHAnsi" w:cstheme="minorBidi"/>
          <w:sz w:val="22"/>
          <w:szCs w:val="22"/>
        </w:rPr>
      </w:pPr>
      <w:r w:rsidRPr="00AE18C6">
        <w:t>A.5.1.33</w:t>
      </w:r>
      <w:r w:rsidRPr="00AE18C6">
        <w:rPr>
          <w:rFonts w:asciiTheme="minorHAnsi" w:eastAsiaTheme="minorEastAsia" w:hAnsiTheme="minorHAnsi" w:cstheme="minorBidi"/>
          <w:sz w:val="22"/>
          <w:szCs w:val="22"/>
        </w:rPr>
        <w:tab/>
      </w:r>
      <w:r>
        <w:t>E-UTRAN FDD-FDD Intra frequency handover for Cat-M1 UEs in CEModeA without SFN acquisition</w:t>
      </w:r>
      <w:r>
        <w:tab/>
        <w:t>1001</w:t>
      </w:r>
    </w:p>
    <w:p w:rsidR="00AE18C6" w:rsidRDefault="00AE18C6">
      <w:pPr>
        <w:pStyle w:val="TOC4"/>
        <w:rPr>
          <w:rFonts w:asciiTheme="minorHAnsi" w:eastAsiaTheme="minorEastAsia" w:hAnsiTheme="minorHAnsi" w:cstheme="minorBidi"/>
          <w:sz w:val="22"/>
          <w:szCs w:val="22"/>
        </w:rPr>
      </w:pPr>
      <w:r w:rsidRPr="00AE18C6">
        <w:t>A.5.1.33.1</w:t>
      </w:r>
      <w:r w:rsidRPr="00AE18C6">
        <w:rPr>
          <w:rFonts w:asciiTheme="minorHAnsi" w:eastAsiaTheme="minorEastAsia" w:hAnsiTheme="minorHAnsi" w:cstheme="minorBidi"/>
          <w:sz w:val="22"/>
          <w:szCs w:val="22"/>
        </w:rPr>
        <w:tab/>
      </w:r>
      <w:r w:rsidRPr="00431C0C">
        <w:rPr>
          <w:snapToGrid w:val="0"/>
        </w:rPr>
        <w:t>Test Purpose and Environment</w:t>
      </w:r>
      <w:r>
        <w:tab/>
        <w:t>1001</w:t>
      </w:r>
    </w:p>
    <w:p w:rsidR="00AE18C6" w:rsidRDefault="00AE18C6">
      <w:pPr>
        <w:pStyle w:val="TOC4"/>
        <w:rPr>
          <w:rFonts w:asciiTheme="minorHAnsi" w:eastAsiaTheme="minorEastAsia" w:hAnsiTheme="minorHAnsi" w:cstheme="minorBidi"/>
          <w:sz w:val="22"/>
          <w:szCs w:val="22"/>
        </w:rPr>
      </w:pPr>
      <w:r w:rsidRPr="00AE18C6">
        <w:t>A.5.1.13.2</w:t>
      </w:r>
      <w:r w:rsidRPr="00AE18C6">
        <w:rPr>
          <w:rFonts w:asciiTheme="minorHAnsi" w:eastAsiaTheme="minorEastAsia" w:hAnsiTheme="minorHAnsi" w:cstheme="minorBidi"/>
          <w:sz w:val="22"/>
          <w:szCs w:val="22"/>
        </w:rPr>
        <w:tab/>
      </w:r>
      <w:r w:rsidRPr="00431C0C">
        <w:rPr>
          <w:snapToGrid w:val="0"/>
        </w:rPr>
        <w:t>Test Requirements</w:t>
      </w:r>
      <w:r>
        <w:tab/>
        <w:t>1002</w:t>
      </w:r>
    </w:p>
    <w:p w:rsidR="00AE18C6" w:rsidRDefault="00AE18C6">
      <w:pPr>
        <w:pStyle w:val="TOC3"/>
        <w:rPr>
          <w:rFonts w:asciiTheme="minorHAnsi" w:eastAsiaTheme="minorEastAsia" w:hAnsiTheme="minorHAnsi" w:cstheme="minorBidi"/>
          <w:sz w:val="22"/>
          <w:szCs w:val="22"/>
        </w:rPr>
      </w:pPr>
      <w:r w:rsidRPr="00AE18C6">
        <w:t>A.5.1.34</w:t>
      </w:r>
      <w:r w:rsidRPr="00AE18C6">
        <w:rPr>
          <w:rFonts w:asciiTheme="minorHAnsi" w:eastAsiaTheme="minorEastAsia" w:hAnsiTheme="minorHAnsi" w:cstheme="minorBidi"/>
          <w:sz w:val="22"/>
          <w:szCs w:val="22"/>
        </w:rPr>
        <w:tab/>
      </w:r>
      <w:r>
        <w:t>E-UTRAN HD-FDD Intra frequency handover for Cat-M1 UEs in CEModeA without SFN acquisition</w:t>
      </w:r>
      <w:r>
        <w:tab/>
        <w:t>1003</w:t>
      </w:r>
    </w:p>
    <w:p w:rsidR="00AE18C6" w:rsidRDefault="00AE18C6">
      <w:pPr>
        <w:pStyle w:val="TOC4"/>
        <w:rPr>
          <w:rFonts w:asciiTheme="minorHAnsi" w:eastAsiaTheme="minorEastAsia" w:hAnsiTheme="minorHAnsi" w:cstheme="minorBidi"/>
          <w:sz w:val="22"/>
          <w:szCs w:val="22"/>
        </w:rPr>
      </w:pPr>
      <w:r w:rsidRPr="00AE18C6">
        <w:t>A.5.1.34.1</w:t>
      </w:r>
      <w:r w:rsidRPr="00AE18C6">
        <w:rPr>
          <w:rFonts w:asciiTheme="minorHAnsi" w:eastAsiaTheme="minorEastAsia" w:hAnsiTheme="minorHAnsi" w:cstheme="minorBidi"/>
          <w:sz w:val="22"/>
          <w:szCs w:val="22"/>
        </w:rPr>
        <w:tab/>
      </w:r>
      <w:r w:rsidRPr="00431C0C">
        <w:rPr>
          <w:snapToGrid w:val="0"/>
        </w:rPr>
        <w:t>Test Purpose and Environment</w:t>
      </w:r>
      <w:r>
        <w:tab/>
        <w:t>1003</w:t>
      </w:r>
    </w:p>
    <w:p w:rsidR="00AE18C6" w:rsidRDefault="00AE18C6">
      <w:pPr>
        <w:pStyle w:val="TOC4"/>
        <w:rPr>
          <w:rFonts w:asciiTheme="minorHAnsi" w:eastAsiaTheme="minorEastAsia" w:hAnsiTheme="minorHAnsi" w:cstheme="minorBidi"/>
          <w:sz w:val="22"/>
          <w:szCs w:val="22"/>
        </w:rPr>
      </w:pPr>
      <w:r w:rsidRPr="00AE18C6">
        <w:t>A.5.1.34.2</w:t>
      </w:r>
      <w:r w:rsidRPr="00AE18C6">
        <w:rPr>
          <w:rFonts w:asciiTheme="minorHAnsi" w:eastAsiaTheme="minorEastAsia" w:hAnsiTheme="minorHAnsi" w:cstheme="minorBidi"/>
          <w:sz w:val="22"/>
          <w:szCs w:val="22"/>
        </w:rPr>
        <w:tab/>
      </w:r>
      <w:r w:rsidRPr="00431C0C">
        <w:rPr>
          <w:snapToGrid w:val="0"/>
        </w:rPr>
        <w:t>Test Requirements</w:t>
      </w:r>
      <w:r>
        <w:tab/>
        <w:t>1004</w:t>
      </w:r>
    </w:p>
    <w:p w:rsidR="00AE18C6" w:rsidRDefault="00AE18C6">
      <w:pPr>
        <w:pStyle w:val="TOC3"/>
        <w:rPr>
          <w:rFonts w:asciiTheme="minorHAnsi" w:eastAsiaTheme="minorEastAsia" w:hAnsiTheme="minorHAnsi" w:cstheme="minorBidi"/>
          <w:sz w:val="22"/>
          <w:szCs w:val="22"/>
        </w:rPr>
      </w:pPr>
      <w:r w:rsidRPr="00AE18C6">
        <w:t>A.5.1.35</w:t>
      </w:r>
      <w:r w:rsidRPr="00AE18C6">
        <w:rPr>
          <w:rFonts w:asciiTheme="minorHAnsi" w:eastAsiaTheme="minorEastAsia" w:hAnsiTheme="minorHAnsi"/>
          <w:sz w:val="22"/>
          <w:szCs w:val="22"/>
        </w:rPr>
        <w:tab/>
      </w:r>
      <w:r>
        <w:t>E-UTRAN TDD Intra frequency handover for Cat-M1 UEs in CEModeA without SFN acquisition</w:t>
      </w:r>
      <w:r>
        <w:tab/>
        <w:t>1005</w:t>
      </w:r>
    </w:p>
    <w:p w:rsidR="00AE18C6" w:rsidRDefault="00AE18C6">
      <w:pPr>
        <w:pStyle w:val="TOC4"/>
        <w:rPr>
          <w:rFonts w:asciiTheme="minorHAnsi" w:eastAsiaTheme="minorEastAsia" w:hAnsiTheme="minorHAnsi" w:cstheme="minorBidi"/>
          <w:sz w:val="22"/>
          <w:szCs w:val="22"/>
        </w:rPr>
      </w:pPr>
      <w:r w:rsidRPr="00AE18C6">
        <w:t>A.5.1.35.1</w:t>
      </w:r>
      <w:r w:rsidRPr="00AE18C6">
        <w:rPr>
          <w:rFonts w:asciiTheme="minorHAnsi" w:eastAsiaTheme="minorEastAsia" w:hAnsiTheme="minorHAnsi" w:cstheme="minorBidi"/>
          <w:sz w:val="22"/>
          <w:szCs w:val="22"/>
        </w:rPr>
        <w:tab/>
      </w:r>
      <w:r w:rsidRPr="00431C0C">
        <w:rPr>
          <w:snapToGrid w:val="0"/>
        </w:rPr>
        <w:t>Test Purpose and Environment</w:t>
      </w:r>
      <w:r>
        <w:tab/>
        <w:t>1005</w:t>
      </w:r>
    </w:p>
    <w:p w:rsidR="00AE18C6" w:rsidRDefault="00AE18C6">
      <w:pPr>
        <w:pStyle w:val="TOC4"/>
        <w:rPr>
          <w:rFonts w:asciiTheme="minorHAnsi" w:eastAsiaTheme="minorEastAsia" w:hAnsiTheme="minorHAnsi" w:cstheme="minorBidi"/>
          <w:sz w:val="22"/>
          <w:szCs w:val="22"/>
        </w:rPr>
      </w:pPr>
      <w:r w:rsidRPr="00AE18C6">
        <w:t>A.5.1.35.2</w:t>
      </w:r>
      <w:r w:rsidRPr="00AE18C6">
        <w:rPr>
          <w:rFonts w:asciiTheme="minorHAnsi" w:eastAsiaTheme="minorEastAsia" w:hAnsiTheme="minorHAnsi" w:cstheme="minorBidi"/>
          <w:sz w:val="22"/>
          <w:szCs w:val="22"/>
        </w:rPr>
        <w:tab/>
      </w:r>
      <w:r w:rsidRPr="00431C0C">
        <w:rPr>
          <w:snapToGrid w:val="0"/>
        </w:rPr>
        <w:t>Test Requirements</w:t>
      </w:r>
      <w:r>
        <w:tab/>
        <w:t>1006</w:t>
      </w:r>
    </w:p>
    <w:p w:rsidR="00AE18C6" w:rsidRDefault="00AE18C6">
      <w:pPr>
        <w:pStyle w:val="TOC3"/>
        <w:rPr>
          <w:rFonts w:asciiTheme="minorHAnsi" w:eastAsiaTheme="minorEastAsia" w:hAnsiTheme="minorHAnsi" w:cstheme="minorBidi"/>
          <w:sz w:val="22"/>
          <w:szCs w:val="22"/>
        </w:rPr>
      </w:pPr>
      <w:r w:rsidRPr="00AE18C6">
        <w:t>A.5.1.36</w:t>
      </w:r>
      <w:r w:rsidRPr="00AE18C6">
        <w:rPr>
          <w:rFonts w:asciiTheme="minorHAnsi" w:eastAsiaTheme="minorEastAsia" w:hAnsiTheme="minorHAnsi" w:cstheme="minorBidi"/>
          <w:sz w:val="22"/>
          <w:szCs w:val="22"/>
        </w:rPr>
        <w:tab/>
      </w:r>
      <w:r>
        <w:t>E-UTRAN FDD-FDD Intra frequency handover for Cat-M1 UEs in CEModeB without SFN acquisition</w:t>
      </w:r>
      <w:r>
        <w:tab/>
        <w:t>1007</w:t>
      </w:r>
    </w:p>
    <w:p w:rsidR="00AE18C6" w:rsidRDefault="00AE18C6">
      <w:pPr>
        <w:pStyle w:val="TOC4"/>
        <w:rPr>
          <w:rFonts w:asciiTheme="minorHAnsi" w:eastAsiaTheme="minorEastAsia" w:hAnsiTheme="minorHAnsi" w:cstheme="minorBidi"/>
          <w:sz w:val="22"/>
          <w:szCs w:val="22"/>
        </w:rPr>
      </w:pPr>
      <w:r w:rsidRPr="00AE18C6">
        <w:t>A.5.1.36.1</w:t>
      </w:r>
      <w:r w:rsidRPr="00AE18C6">
        <w:rPr>
          <w:rFonts w:asciiTheme="minorHAnsi" w:eastAsiaTheme="minorEastAsia" w:hAnsiTheme="minorHAnsi" w:cstheme="minorBidi"/>
          <w:sz w:val="22"/>
          <w:szCs w:val="22"/>
        </w:rPr>
        <w:tab/>
      </w:r>
      <w:r w:rsidRPr="00431C0C">
        <w:rPr>
          <w:snapToGrid w:val="0"/>
        </w:rPr>
        <w:t>Test Purpose and Environment</w:t>
      </w:r>
      <w:r>
        <w:tab/>
        <w:t>1007</w:t>
      </w:r>
    </w:p>
    <w:p w:rsidR="00AE18C6" w:rsidRDefault="00AE18C6">
      <w:pPr>
        <w:pStyle w:val="TOC4"/>
        <w:rPr>
          <w:rFonts w:asciiTheme="minorHAnsi" w:eastAsiaTheme="minorEastAsia" w:hAnsiTheme="minorHAnsi" w:cstheme="minorBidi"/>
          <w:sz w:val="22"/>
          <w:szCs w:val="22"/>
        </w:rPr>
      </w:pPr>
      <w:r w:rsidRPr="00AE18C6">
        <w:t>A.5.1.36.2</w:t>
      </w:r>
      <w:r w:rsidRPr="00AE18C6">
        <w:rPr>
          <w:rFonts w:asciiTheme="minorHAnsi" w:eastAsiaTheme="minorEastAsia" w:hAnsiTheme="minorHAnsi" w:cstheme="minorBidi"/>
          <w:sz w:val="22"/>
          <w:szCs w:val="22"/>
        </w:rPr>
        <w:tab/>
      </w:r>
      <w:r w:rsidRPr="00431C0C">
        <w:rPr>
          <w:snapToGrid w:val="0"/>
        </w:rPr>
        <w:t>Test Requirements</w:t>
      </w:r>
      <w:r>
        <w:tab/>
        <w:t>1008</w:t>
      </w:r>
    </w:p>
    <w:p w:rsidR="00AE18C6" w:rsidRDefault="00AE18C6">
      <w:pPr>
        <w:pStyle w:val="TOC3"/>
        <w:rPr>
          <w:rFonts w:asciiTheme="minorHAnsi" w:eastAsiaTheme="minorEastAsia" w:hAnsiTheme="minorHAnsi" w:cstheme="minorBidi"/>
          <w:sz w:val="22"/>
          <w:szCs w:val="22"/>
        </w:rPr>
      </w:pPr>
      <w:r w:rsidRPr="00AE18C6">
        <w:t>A.5.1.37</w:t>
      </w:r>
      <w:r w:rsidRPr="00AE18C6">
        <w:rPr>
          <w:rFonts w:asciiTheme="minorHAnsi" w:eastAsiaTheme="minorEastAsia" w:hAnsiTheme="minorHAnsi" w:cstheme="minorBidi"/>
          <w:sz w:val="22"/>
          <w:szCs w:val="22"/>
        </w:rPr>
        <w:tab/>
      </w:r>
      <w:r>
        <w:t>E-UTRAN HD-FDD Intra frequency handover for Cat-M1 UEs in CEModeB without SFN acquisition</w:t>
      </w:r>
      <w:r>
        <w:tab/>
        <w:t>1009</w:t>
      </w:r>
    </w:p>
    <w:p w:rsidR="00AE18C6" w:rsidRDefault="00AE18C6">
      <w:pPr>
        <w:pStyle w:val="TOC4"/>
        <w:rPr>
          <w:rFonts w:asciiTheme="minorHAnsi" w:eastAsiaTheme="minorEastAsia" w:hAnsiTheme="minorHAnsi" w:cstheme="minorBidi"/>
          <w:sz w:val="22"/>
          <w:szCs w:val="22"/>
        </w:rPr>
      </w:pPr>
      <w:r w:rsidRPr="00AE18C6">
        <w:t>A.5.1.37.1</w:t>
      </w:r>
      <w:r w:rsidRPr="00AE18C6">
        <w:rPr>
          <w:rFonts w:asciiTheme="minorHAnsi" w:eastAsiaTheme="minorEastAsia" w:hAnsiTheme="minorHAnsi" w:cstheme="minorBidi"/>
          <w:sz w:val="22"/>
          <w:szCs w:val="22"/>
        </w:rPr>
        <w:tab/>
      </w:r>
      <w:r w:rsidRPr="00431C0C">
        <w:rPr>
          <w:snapToGrid w:val="0"/>
        </w:rPr>
        <w:t>Test Purpose and Environment</w:t>
      </w:r>
      <w:r>
        <w:tab/>
        <w:t>1009</w:t>
      </w:r>
    </w:p>
    <w:p w:rsidR="00AE18C6" w:rsidRDefault="00AE18C6">
      <w:pPr>
        <w:pStyle w:val="TOC4"/>
        <w:rPr>
          <w:rFonts w:asciiTheme="minorHAnsi" w:eastAsiaTheme="minorEastAsia" w:hAnsiTheme="minorHAnsi" w:cstheme="minorBidi"/>
          <w:sz w:val="22"/>
          <w:szCs w:val="22"/>
        </w:rPr>
      </w:pPr>
      <w:r w:rsidRPr="00AE18C6">
        <w:t>A.5.1.37.2</w:t>
      </w:r>
      <w:r w:rsidRPr="00AE18C6">
        <w:rPr>
          <w:rFonts w:asciiTheme="minorHAnsi" w:eastAsiaTheme="minorEastAsia" w:hAnsiTheme="minorHAnsi" w:cstheme="minorBidi"/>
          <w:sz w:val="22"/>
          <w:szCs w:val="22"/>
        </w:rPr>
        <w:tab/>
      </w:r>
      <w:r w:rsidRPr="00431C0C">
        <w:rPr>
          <w:snapToGrid w:val="0"/>
        </w:rPr>
        <w:t>Test Requirements</w:t>
      </w:r>
      <w:r>
        <w:tab/>
        <w:t>1010</w:t>
      </w:r>
    </w:p>
    <w:p w:rsidR="00AE18C6" w:rsidRDefault="00AE18C6">
      <w:pPr>
        <w:pStyle w:val="TOC3"/>
        <w:rPr>
          <w:rFonts w:asciiTheme="minorHAnsi" w:eastAsiaTheme="minorEastAsia" w:hAnsiTheme="minorHAnsi" w:cstheme="minorBidi"/>
          <w:sz w:val="22"/>
          <w:szCs w:val="22"/>
        </w:rPr>
      </w:pPr>
      <w:r w:rsidRPr="00AE18C6">
        <w:t>A.5.1.38</w:t>
      </w:r>
      <w:r w:rsidRPr="00AE18C6">
        <w:rPr>
          <w:rFonts w:asciiTheme="minorHAnsi" w:eastAsiaTheme="minorEastAsia" w:hAnsiTheme="minorHAnsi"/>
          <w:sz w:val="22"/>
          <w:szCs w:val="22"/>
        </w:rPr>
        <w:tab/>
      </w:r>
      <w:r>
        <w:t>E-UTRAN TDD Intra frequency handover for Cat-M1 UEs in CEModeB without SFN acquisition</w:t>
      </w:r>
      <w:r>
        <w:tab/>
        <w:t>1011</w:t>
      </w:r>
    </w:p>
    <w:p w:rsidR="00AE18C6" w:rsidRDefault="00AE18C6">
      <w:pPr>
        <w:pStyle w:val="TOC4"/>
        <w:rPr>
          <w:rFonts w:asciiTheme="minorHAnsi" w:eastAsiaTheme="minorEastAsia" w:hAnsiTheme="minorHAnsi" w:cstheme="minorBidi"/>
          <w:sz w:val="22"/>
          <w:szCs w:val="22"/>
        </w:rPr>
      </w:pPr>
      <w:r w:rsidRPr="00AE18C6">
        <w:lastRenderedPageBreak/>
        <w:t>A.5.1.38.1</w:t>
      </w:r>
      <w:r w:rsidRPr="00AE18C6">
        <w:rPr>
          <w:rFonts w:asciiTheme="minorHAnsi" w:eastAsiaTheme="minorEastAsia" w:hAnsiTheme="minorHAnsi" w:cstheme="minorBidi"/>
          <w:sz w:val="22"/>
          <w:szCs w:val="22"/>
        </w:rPr>
        <w:tab/>
      </w:r>
      <w:r w:rsidRPr="00431C0C">
        <w:rPr>
          <w:snapToGrid w:val="0"/>
        </w:rPr>
        <w:t>Test Purpose and Environment</w:t>
      </w:r>
      <w:r>
        <w:tab/>
        <w:t>1011</w:t>
      </w:r>
    </w:p>
    <w:p w:rsidR="00AE18C6" w:rsidRDefault="00AE18C6">
      <w:pPr>
        <w:pStyle w:val="TOC4"/>
        <w:rPr>
          <w:rFonts w:asciiTheme="minorHAnsi" w:eastAsiaTheme="minorEastAsia" w:hAnsiTheme="minorHAnsi" w:cstheme="minorBidi"/>
          <w:sz w:val="22"/>
          <w:szCs w:val="22"/>
        </w:rPr>
      </w:pPr>
      <w:r w:rsidRPr="00AE18C6">
        <w:t>A.5.1.38.2</w:t>
      </w:r>
      <w:r w:rsidRPr="00AE18C6">
        <w:rPr>
          <w:rFonts w:asciiTheme="minorHAnsi" w:eastAsiaTheme="minorEastAsia" w:hAnsiTheme="minorHAnsi" w:cstheme="minorBidi"/>
          <w:sz w:val="22"/>
          <w:szCs w:val="22"/>
        </w:rPr>
        <w:tab/>
      </w:r>
      <w:r w:rsidRPr="00431C0C">
        <w:rPr>
          <w:snapToGrid w:val="0"/>
        </w:rPr>
        <w:t>Test Requirements</w:t>
      </w:r>
      <w:r>
        <w:tab/>
        <w:t>1012</w:t>
      </w:r>
    </w:p>
    <w:p w:rsidR="00AE18C6" w:rsidRDefault="00AE18C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1013</w:t>
      </w:r>
    </w:p>
    <w:p w:rsidR="00AE18C6" w:rsidRDefault="00AE18C6">
      <w:pPr>
        <w:pStyle w:val="TOC3"/>
        <w:rPr>
          <w:rFonts w:asciiTheme="minorHAnsi" w:eastAsiaTheme="minorEastAsia" w:hAnsiTheme="minorHAnsi" w:cstheme="minorBidi"/>
          <w:sz w:val="22"/>
          <w:szCs w:val="22"/>
        </w:rPr>
      </w:pPr>
      <w:r w:rsidRPr="00AE18C6">
        <w:t>A.5.2.1</w:t>
      </w:r>
      <w:r w:rsidRPr="00AE18C6">
        <w:rPr>
          <w:rFonts w:asciiTheme="minorHAnsi" w:eastAsiaTheme="minorEastAsia" w:hAnsiTheme="minorHAnsi"/>
          <w:sz w:val="22"/>
          <w:szCs w:val="22"/>
        </w:rPr>
        <w:tab/>
      </w:r>
      <w:r w:rsidRPr="00431C0C">
        <w:rPr>
          <w:lang w:val="sv-SE"/>
        </w:rPr>
        <w:t>E-UTRAN FDD – UTRAN FDD Handover</w:t>
      </w:r>
      <w:r>
        <w:tab/>
        <w:t>1013</w:t>
      </w:r>
    </w:p>
    <w:p w:rsidR="00AE18C6" w:rsidRDefault="00AE18C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1013</w:t>
      </w:r>
    </w:p>
    <w:p w:rsidR="00AE18C6" w:rsidRDefault="00AE18C6">
      <w:pPr>
        <w:pStyle w:val="TOC4"/>
        <w:rPr>
          <w:rFonts w:asciiTheme="minorHAnsi" w:eastAsiaTheme="minorEastAsia" w:hAnsiTheme="minorHAnsi" w:cstheme="minorBidi"/>
          <w:sz w:val="22"/>
          <w:szCs w:val="22"/>
        </w:rPr>
      </w:pPr>
      <w:r w:rsidRPr="00AE18C6">
        <w:t>A.5.2.1.2</w:t>
      </w:r>
      <w:r w:rsidRPr="00AE18C6">
        <w:rPr>
          <w:rFonts w:asciiTheme="minorHAnsi" w:eastAsiaTheme="minorEastAsia" w:hAnsiTheme="minorHAnsi" w:cstheme="minorBidi"/>
          <w:sz w:val="22"/>
          <w:szCs w:val="22"/>
        </w:rPr>
        <w:tab/>
      </w:r>
      <w:r w:rsidRPr="00431C0C">
        <w:rPr>
          <w:snapToGrid w:val="0"/>
        </w:rPr>
        <w:t>Test Requirements</w:t>
      </w:r>
      <w:r>
        <w:tab/>
        <w:t>1014</w:t>
      </w:r>
    </w:p>
    <w:p w:rsidR="00AE18C6" w:rsidRDefault="00AE18C6">
      <w:pPr>
        <w:pStyle w:val="TOC3"/>
        <w:rPr>
          <w:rFonts w:asciiTheme="minorHAnsi" w:eastAsiaTheme="minorEastAsia" w:hAnsiTheme="minorHAnsi" w:cstheme="minorBidi"/>
          <w:sz w:val="22"/>
          <w:szCs w:val="22"/>
        </w:rPr>
      </w:pPr>
      <w:r w:rsidRPr="00AE18C6">
        <w:t>A.5.2.2</w:t>
      </w:r>
      <w:r w:rsidRPr="00AE18C6">
        <w:rPr>
          <w:rFonts w:asciiTheme="minorHAnsi" w:eastAsiaTheme="minorEastAsia" w:hAnsiTheme="minorHAnsi" w:cstheme="minorBidi"/>
          <w:sz w:val="22"/>
          <w:szCs w:val="22"/>
        </w:rPr>
        <w:tab/>
      </w:r>
      <w:r w:rsidRPr="00431C0C">
        <w:rPr>
          <w:lang w:val="sv-SE"/>
        </w:rPr>
        <w:t>E-UTRAN TDD - UTRAN FDD Handover</w:t>
      </w:r>
      <w:r>
        <w:tab/>
        <w:t>1015</w:t>
      </w:r>
    </w:p>
    <w:p w:rsidR="00AE18C6" w:rsidRDefault="00AE18C6">
      <w:pPr>
        <w:pStyle w:val="TOC4"/>
        <w:rPr>
          <w:rFonts w:asciiTheme="minorHAnsi" w:eastAsiaTheme="minorEastAsia" w:hAnsiTheme="minorHAnsi" w:cstheme="minorBidi"/>
          <w:sz w:val="22"/>
          <w:szCs w:val="22"/>
        </w:rPr>
      </w:pPr>
      <w:r w:rsidRPr="00AE18C6">
        <w:t>A.5.2.2.1</w:t>
      </w:r>
      <w:r w:rsidRPr="00AE18C6">
        <w:rPr>
          <w:rFonts w:asciiTheme="minorHAnsi" w:eastAsiaTheme="minorEastAsia" w:hAnsiTheme="minorHAnsi" w:cstheme="minorBidi"/>
          <w:sz w:val="22"/>
          <w:szCs w:val="22"/>
        </w:rPr>
        <w:tab/>
      </w:r>
      <w:r w:rsidRPr="00431C0C">
        <w:rPr>
          <w:snapToGrid w:val="0"/>
        </w:rPr>
        <w:t>Test Purpose and Environment</w:t>
      </w:r>
      <w:r>
        <w:tab/>
        <w:t>1015</w:t>
      </w:r>
    </w:p>
    <w:p w:rsidR="00AE18C6" w:rsidRDefault="00AE18C6">
      <w:pPr>
        <w:pStyle w:val="TOC4"/>
        <w:rPr>
          <w:rFonts w:asciiTheme="minorHAnsi" w:eastAsiaTheme="minorEastAsia" w:hAnsiTheme="minorHAnsi" w:cstheme="minorBidi"/>
          <w:sz w:val="22"/>
          <w:szCs w:val="22"/>
        </w:rPr>
      </w:pPr>
      <w:r w:rsidRPr="00AE18C6">
        <w:t>A.5.2.2.2</w:t>
      </w:r>
      <w:r w:rsidRPr="00AE18C6">
        <w:rPr>
          <w:rFonts w:asciiTheme="minorHAnsi" w:eastAsiaTheme="minorEastAsia" w:hAnsiTheme="minorHAnsi" w:cstheme="minorBidi"/>
          <w:sz w:val="22"/>
          <w:szCs w:val="22"/>
        </w:rPr>
        <w:tab/>
      </w:r>
      <w:r w:rsidRPr="00431C0C">
        <w:rPr>
          <w:snapToGrid w:val="0"/>
        </w:rPr>
        <w:t>Test Requirements</w:t>
      </w:r>
      <w:r>
        <w:tab/>
        <w:t>1018</w:t>
      </w:r>
    </w:p>
    <w:p w:rsidR="00AE18C6" w:rsidRDefault="00AE18C6">
      <w:pPr>
        <w:pStyle w:val="TOC3"/>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 xml:space="preserve">3 </w:t>
      </w:r>
      <w:r w:rsidRPr="00AE18C6">
        <w:t>E-UTRAN FDD- GSM Handover</w:t>
      </w:r>
      <w:r w:rsidRPr="00AE18C6">
        <w:tab/>
      </w:r>
      <w:r>
        <w:t>1018</w:t>
      </w:r>
    </w:p>
    <w:p w:rsidR="00AE18C6" w:rsidRDefault="00AE18C6">
      <w:pPr>
        <w:pStyle w:val="TOC5"/>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3.1</w:t>
      </w:r>
      <w:r w:rsidRPr="00AE18C6">
        <w:rPr>
          <w:rFonts w:asciiTheme="minorHAnsi" w:eastAsiaTheme="minorEastAsia" w:hAnsiTheme="minorHAnsi" w:cstheme="minorBidi"/>
          <w:sz w:val="22"/>
          <w:szCs w:val="22"/>
        </w:rPr>
        <w:tab/>
      </w:r>
      <w:r w:rsidRPr="00431C0C">
        <w:rPr>
          <w:snapToGrid w:val="0"/>
        </w:rPr>
        <w:t>Test Purpose and Environment</w:t>
      </w:r>
      <w:r>
        <w:tab/>
        <w:t>1018</w:t>
      </w:r>
    </w:p>
    <w:p w:rsidR="00AE18C6" w:rsidRDefault="00AE18C6">
      <w:pPr>
        <w:pStyle w:val="TOC5"/>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3.2</w:t>
      </w:r>
      <w:r w:rsidRPr="00AE18C6">
        <w:rPr>
          <w:rFonts w:asciiTheme="minorHAnsi" w:eastAsiaTheme="minorEastAsia" w:hAnsiTheme="minorHAnsi" w:cstheme="minorBidi"/>
          <w:sz w:val="22"/>
          <w:szCs w:val="22"/>
        </w:rPr>
        <w:tab/>
      </w:r>
      <w:r w:rsidRPr="00431C0C">
        <w:rPr>
          <w:snapToGrid w:val="0"/>
        </w:rPr>
        <w:t xml:space="preserve">Test </w:t>
      </w:r>
      <w:r w:rsidRPr="00431C0C">
        <w:rPr>
          <w:snapToGrid w:val="0"/>
          <w:lang w:eastAsia="zh-CN"/>
        </w:rPr>
        <w:t>Requirements</w:t>
      </w:r>
      <w:r>
        <w:tab/>
        <w:t>1019</w:t>
      </w:r>
    </w:p>
    <w:p w:rsidR="00AE18C6" w:rsidRDefault="00AE18C6">
      <w:pPr>
        <w:pStyle w:val="TOC3"/>
        <w:rPr>
          <w:rFonts w:asciiTheme="minorHAnsi" w:eastAsiaTheme="minorEastAsia" w:hAnsiTheme="minorHAnsi" w:cstheme="minorBidi"/>
          <w:sz w:val="22"/>
          <w:szCs w:val="22"/>
        </w:rPr>
      </w:pPr>
      <w:r w:rsidRPr="00AE18C6">
        <w:t>A.5.2.4</w:t>
      </w:r>
      <w:r w:rsidRPr="00AE18C6">
        <w:rPr>
          <w:rFonts w:asciiTheme="minorHAnsi" w:eastAsiaTheme="minorEastAsia" w:hAnsiTheme="minorHAnsi" w:cstheme="minorBidi"/>
          <w:sz w:val="22"/>
          <w:szCs w:val="22"/>
        </w:rPr>
        <w:tab/>
      </w:r>
      <w:r w:rsidRPr="00431C0C">
        <w:rPr>
          <w:lang w:val="sv-SE"/>
        </w:rPr>
        <w:t>E-UTRAN</w:t>
      </w:r>
      <w:r w:rsidRPr="00431C0C">
        <w:rPr>
          <w:lang w:val="sv-SE" w:eastAsia="zh-CN"/>
        </w:rPr>
        <w:t xml:space="preserve"> TDD</w:t>
      </w:r>
      <w:r w:rsidRPr="00431C0C">
        <w:rPr>
          <w:lang w:val="sv-SE"/>
        </w:rPr>
        <w:t xml:space="preserve"> - UTRAN TDD Handover</w:t>
      </w:r>
      <w:r>
        <w:tab/>
        <w:t>1020</w:t>
      </w:r>
    </w:p>
    <w:p w:rsidR="00AE18C6" w:rsidRDefault="00AE18C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1020</w:t>
      </w:r>
    </w:p>
    <w:p w:rsidR="00AE18C6" w:rsidRDefault="00AE18C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1020</w:t>
      </w:r>
    </w:p>
    <w:p w:rsidR="00AE18C6" w:rsidRDefault="00AE18C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1020</w:t>
      </w:r>
    </w:p>
    <w:p w:rsidR="00AE18C6" w:rsidRDefault="00AE18C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1022</w:t>
      </w:r>
    </w:p>
    <w:p w:rsidR="00AE18C6" w:rsidRDefault="00AE18C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1022</w:t>
      </w:r>
    </w:p>
    <w:p w:rsidR="00AE18C6" w:rsidRDefault="00AE18C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1022</w:t>
      </w:r>
    </w:p>
    <w:p w:rsidR="00AE18C6" w:rsidRDefault="00AE18C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1022</w:t>
      </w:r>
    </w:p>
    <w:p w:rsidR="00AE18C6" w:rsidRDefault="00AE18C6">
      <w:pPr>
        <w:pStyle w:val="TOC5"/>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4</w:t>
      </w:r>
      <w:r w:rsidRPr="00AE18C6">
        <w:t>.</w:t>
      </w:r>
      <w:r w:rsidRPr="00AE18C6">
        <w:rPr>
          <w:lang w:eastAsia="zh-CN"/>
        </w:rPr>
        <w:t>2</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sv-SE" w:eastAsia="zh-CN"/>
        </w:rPr>
        <w:t>Void</w:t>
      </w:r>
      <w:r>
        <w:tab/>
        <w:t>1022</w:t>
      </w:r>
    </w:p>
    <w:p w:rsidR="00AE18C6" w:rsidRDefault="00AE18C6">
      <w:pPr>
        <w:pStyle w:val="TOC3"/>
        <w:rPr>
          <w:rFonts w:asciiTheme="minorHAnsi" w:eastAsiaTheme="minorEastAsia" w:hAnsiTheme="minorHAnsi" w:cstheme="minorBidi"/>
          <w:sz w:val="22"/>
          <w:szCs w:val="22"/>
        </w:rPr>
      </w:pPr>
      <w:r w:rsidRPr="00AE18C6">
        <w:t>A.5.2.5</w:t>
      </w:r>
      <w:r w:rsidRPr="00AE18C6">
        <w:rPr>
          <w:rFonts w:asciiTheme="minorHAnsi" w:eastAsiaTheme="minorEastAsia" w:hAnsiTheme="minorHAnsi"/>
          <w:sz w:val="22"/>
          <w:szCs w:val="22"/>
        </w:rPr>
        <w:tab/>
      </w:r>
      <w:r w:rsidRPr="00431C0C">
        <w:rPr>
          <w:lang w:val="sv-SE"/>
        </w:rPr>
        <w:t>E-UTRAN FDD – UTRAN TDD Handover</w:t>
      </w:r>
      <w:r>
        <w:tab/>
        <w:t>1022</w:t>
      </w:r>
    </w:p>
    <w:p w:rsidR="00AE18C6" w:rsidRDefault="00AE18C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1022</w:t>
      </w:r>
    </w:p>
    <w:p w:rsidR="00AE18C6" w:rsidRDefault="00AE18C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1025</w:t>
      </w:r>
    </w:p>
    <w:p w:rsidR="00AE18C6" w:rsidRDefault="00AE18C6">
      <w:pPr>
        <w:pStyle w:val="TOC4"/>
        <w:rPr>
          <w:rFonts w:asciiTheme="minorHAnsi" w:eastAsiaTheme="minorEastAsia" w:hAnsiTheme="minorHAnsi" w:cstheme="minorBidi"/>
          <w:sz w:val="22"/>
          <w:szCs w:val="22"/>
        </w:rPr>
      </w:pPr>
      <w:r w:rsidRPr="00AE18C6">
        <w:t>A.5.2.5.2</w:t>
      </w:r>
      <w:r w:rsidRPr="00AE18C6">
        <w:rPr>
          <w:rFonts w:asciiTheme="minorHAnsi" w:eastAsiaTheme="minorEastAsia" w:hAnsiTheme="minorHAnsi" w:cstheme="minorBidi"/>
          <w:sz w:val="22"/>
          <w:szCs w:val="22"/>
        </w:rPr>
        <w:tab/>
      </w:r>
      <w:r w:rsidRPr="00431C0C">
        <w:rPr>
          <w:snapToGrid w:val="0"/>
        </w:rPr>
        <w:t>Test Requirements</w:t>
      </w:r>
      <w:r>
        <w:tab/>
        <w:t>1025</w:t>
      </w:r>
    </w:p>
    <w:p w:rsidR="00AE18C6" w:rsidRDefault="00AE18C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1025</w:t>
      </w:r>
    </w:p>
    <w:p w:rsidR="00AE18C6" w:rsidRDefault="00AE18C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1025</w:t>
      </w:r>
    </w:p>
    <w:p w:rsidR="00AE18C6" w:rsidRDefault="00AE18C6">
      <w:pPr>
        <w:pStyle w:val="TOC5"/>
        <w:rPr>
          <w:rFonts w:asciiTheme="minorHAnsi" w:eastAsiaTheme="minorEastAsia" w:hAnsiTheme="minorHAnsi" w:cstheme="minorBidi"/>
          <w:sz w:val="22"/>
          <w:szCs w:val="22"/>
        </w:rPr>
      </w:pPr>
      <w:r w:rsidRPr="00AE18C6">
        <w:t>A.5.2.5.2.3</w:t>
      </w:r>
      <w:r w:rsidRPr="00AE18C6">
        <w:rPr>
          <w:rFonts w:asciiTheme="minorHAnsi" w:eastAsiaTheme="minorEastAsia" w:hAnsiTheme="minorHAnsi" w:cstheme="minorBidi"/>
          <w:sz w:val="22"/>
          <w:szCs w:val="22"/>
        </w:rPr>
        <w:tab/>
      </w:r>
      <w:r w:rsidRPr="00431C0C">
        <w:rPr>
          <w:lang w:val="sv-SE"/>
        </w:rPr>
        <w:t>Void</w:t>
      </w:r>
      <w:r>
        <w:tab/>
        <w:t>1025</w:t>
      </w:r>
    </w:p>
    <w:p w:rsidR="00AE18C6" w:rsidRDefault="00AE18C6">
      <w:pPr>
        <w:pStyle w:val="TOC4"/>
        <w:rPr>
          <w:rFonts w:asciiTheme="minorHAnsi" w:eastAsiaTheme="minorEastAsia" w:hAnsiTheme="minorHAnsi" w:cstheme="minorBidi"/>
          <w:sz w:val="22"/>
          <w:szCs w:val="22"/>
        </w:rPr>
      </w:pPr>
      <w:r w:rsidRPr="00AE18C6">
        <w:t>A.5.2.</w:t>
      </w:r>
      <w:r w:rsidRPr="00AE18C6">
        <w:rPr>
          <w:lang w:eastAsia="zh-CN"/>
        </w:rPr>
        <w:t>6</w:t>
      </w:r>
      <w:r w:rsidRPr="00AE18C6">
        <w:rPr>
          <w:rFonts w:asciiTheme="minorHAnsi" w:eastAsiaTheme="minorEastAsia" w:hAnsiTheme="minorHAnsi"/>
          <w:sz w:val="22"/>
          <w:szCs w:val="22"/>
        </w:rPr>
        <w:tab/>
      </w:r>
      <w:r w:rsidRPr="00431C0C">
        <w:rPr>
          <w:lang w:val="sv-SE"/>
        </w:rPr>
        <w:t>E-UTRAN TDD - GSM Handover</w:t>
      </w:r>
      <w:r>
        <w:tab/>
        <w:t>1025</w:t>
      </w:r>
    </w:p>
    <w:p w:rsidR="00AE18C6" w:rsidRDefault="00AE18C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1025</w:t>
      </w:r>
    </w:p>
    <w:p w:rsidR="00AE18C6" w:rsidRDefault="00AE18C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1027</w:t>
      </w:r>
    </w:p>
    <w:p w:rsidR="00AE18C6" w:rsidRDefault="00AE18C6">
      <w:pPr>
        <w:pStyle w:val="TOC3"/>
        <w:rPr>
          <w:rFonts w:asciiTheme="minorHAnsi" w:eastAsiaTheme="minorEastAsia" w:hAnsiTheme="minorHAnsi" w:cstheme="minorBidi"/>
          <w:sz w:val="22"/>
          <w:szCs w:val="22"/>
        </w:rPr>
      </w:pPr>
      <w:r w:rsidRPr="00AE18C6">
        <w:t>A.5.2.</w:t>
      </w:r>
      <w:r w:rsidRPr="00AE18C6">
        <w:rPr>
          <w:lang w:eastAsia="zh-CN"/>
        </w:rPr>
        <w:t>7</w:t>
      </w:r>
      <w:r w:rsidRPr="00AE18C6">
        <w:rPr>
          <w:rFonts w:asciiTheme="minorHAnsi" w:eastAsiaTheme="minorEastAsia" w:hAnsiTheme="minorHAnsi"/>
          <w:sz w:val="22"/>
          <w:szCs w:val="22"/>
        </w:rPr>
        <w:tab/>
      </w:r>
      <w:r w:rsidRPr="00431C0C">
        <w:rPr>
          <w:lang w:val="sv-SE"/>
        </w:rPr>
        <w:t>E-UTRAN FDD – UTRAN FDD Handover; Unknown Target Cell</w:t>
      </w:r>
      <w:r>
        <w:tab/>
        <w:t>1028</w:t>
      </w:r>
    </w:p>
    <w:p w:rsidR="00AE18C6" w:rsidRDefault="00AE18C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1028</w:t>
      </w:r>
    </w:p>
    <w:p w:rsidR="00AE18C6" w:rsidRDefault="00AE18C6">
      <w:pPr>
        <w:pStyle w:val="TOC4"/>
        <w:rPr>
          <w:rFonts w:asciiTheme="minorHAnsi" w:eastAsiaTheme="minorEastAsia" w:hAnsiTheme="minorHAnsi" w:cstheme="minorBidi"/>
          <w:sz w:val="22"/>
          <w:szCs w:val="22"/>
        </w:rPr>
      </w:pPr>
      <w:r w:rsidRPr="00AE18C6">
        <w:t>A.5.2.</w:t>
      </w:r>
      <w:r w:rsidRPr="00AE18C6">
        <w:rPr>
          <w:lang w:eastAsia="zh-CN"/>
        </w:rPr>
        <w:t>7</w:t>
      </w:r>
      <w:r w:rsidRPr="00AE18C6">
        <w:t>.2</w:t>
      </w:r>
      <w:r w:rsidRPr="00AE18C6">
        <w:rPr>
          <w:rFonts w:asciiTheme="minorHAnsi" w:eastAsiaTheme="minorEastAsia" w:hAnsiTheme="minorHAnsi" w:cstheme="minorBidi"/>
          <w:sz w:val="22"/>
          <w:szCs w:val="22"/>
        </w:rPr>
        <w:tab/>
      </w:r>
      <w:r w:rsidRPr="00431C0C">
        <w:rPr>
          <w:snapToGrid w:val="0"/>
        </w:rPr>
        <w:t>Test Requirements</w:t>
      </w:r>
      <w:r>
        <w:tab/>
        <w:t>1030</w:t>
      </w:r>
    </w:p>
    <w:p w:rsidR="00AE18C6" w:rsidRDefault="00AE18C6">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1030</w:t>
      </w:r>
    </w:p>
    <w:p w:rsidR="00AE18C6" w:rsidRDefault="00AE18C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1030</w:t>
      </w:r>
    </w:p>
    <w:p w:rsidR="00AE18C6" w:rsidRDefault="00AE18C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1031</w:t>
      </w:r>
    </w:p>
    <w:p w:rsidR="00AE18C6" w:rsidRDefault="00AE18C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1032</w:t>
      </w:r>
    </w:p>
    <w:p w:rsidR="00AE18C6" w:rsidRDefault="00AE18C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1032</w:t>
      </w:r>
    </w:p>
    <w:p w:rsidR="00AE18C6" w:rsidRDefault="00AE18C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1033</w:t>
      </w:r>
    </w:p>
    <w:p w:rsidR="00AE18C6" w:rsidRDefault="00AE18C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1034</w:t>
      </w:r>
    </w:p>
    <w:p w:rsidR="00AE18C6" w:rsidRDefault="00AE18C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1034</w:t>
      </w:r>
    </w:p>
    <w:p w:rsidR="00AE18C6" w:rsidRDefault="00AE18C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1036</w:t>
      </w:r>
    </w:p>
    <w:p w:rsidR="00AE18C6" w:rsidRDefault="00AE18C6">
      <w:pPr>
        <w:pStyle w:val="TOC3"/>
        <w:rPr>
          <w:rFonts w:asciiTheme="minorHAnsi" w:eastAsiaTheme="minorEastAsia" w:hAnsiTheme="minorHAnsi" w:cstheme="minorBidi"/>
          <w:sz w:val="22"/>
          <w:szCs w:val="22"/>
        </w:rPr>
      </w:pPr>
      <w:r w:rsidRPr="00AE18C6">
        <w:t>A.5.2.10A</w:t>
      </w:r>
      <w:r w:rsidRPr="00AE18C6">
        <w:rPr>
          <w:rFonts w:asciiTheme="minorHAnsi" w:eastAsiaTheme="minorEastAsia" w:hAnsiTheme="minorHAnsi"/>
          <w:sz w:val="22"/>
          <w:szCs w:val="22"/>
        </w:rPr>
        <w:tab/>
      </w:r>
      <w:r>
        <w:t>E-UTRAN FDD – UTRAN FDD Multicarrier Handover with two target cells</w:t>
      </w:r>
      <w:r>
        <w:tab/>
        <w:t>1036</w:t>
      </w:r>
    </w:p>
    <w:p w:rsidR="00AE18C6" w:rsidRDefault="00AE18C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1036</w:t>
      </w:r>
    </w:p>
    <w:p w:rsidR="00AE18C6" w:rsidRDefault="00AE18C6">
      <w:pPr>
        <w:pStyle w:val="TOC4"/>
        <w:rPr>
          <w:rFonts w:asciiTheme="minorHAnsi" w:eastAsiaTheme="minorEastAsia" w:hAnsiTheme="minorHAnsi" w:cstheme="minorBidi"/>
          <w:sz w:val="22"/>
          <w:szCs w:val="22"/>
        </w:rPr>
      </w:pPr>
      <w:r w:rsidRPr="00AE18C6">
        <w:t>A.5.2.10A.2</w:t>
      </w:r>
      <w:r w:rsidRPr="00AE18C6">
        <w:rPr>
          <w:rFonts w:asciiTheme="minorHAnsi" w:eastAsiaTheme="minorEastAsia" w:hAnsiTheme="minorHAnsi" w:cstheme="minorBidi"/>
          <w:sz w:val="22"/>
          <w:szCs w:val="22"/>
        </w:rPr>
        <w:tab/>
      </w:r>
      <w:r w:rsidRPr="00431C0C">
        <w:rPr>
          <w:snapToGrid w:val="0"/>
        </w:rPr>
        <w:t>Test Requirements</w:t>
      </w:r>
      <w:r>
        <w:tab/>
        <w:t>1039</w:t>
      </w:r>
    </w:p>
    <w:p w:rsidR="00AE18C6" w:rsidRDefault="00AE18C6">
      <w:pPr>
        <w:pStyle w:val="TOC3"/>
        <w:rPr>
          <w:rFonts w:asciiTheme="minorHAnsi" w:eastAsiaTheme="minorEastAsia" w:hAnsiTheme="minorHAnsi" w:cstheme="minorBidi"/>
          <w:sz w:val="22"/>
          <w:szCs w:val="22"/>
        </w:rPr>
      </w:pPr>
      <w:r w:rsidRPr="00AE18C6">
        <w:t>A.5.2.10B</w:t>
      </w:r>
      <w:r w:rsidRPr="00AE18C6">
        <w:rPr>
          <w:rFonts w:asciiTheme="minorHAnsi" w:eastAsiaTheme="minorEastAsia" w:hAnsiTheme="minorHAnsi"/>
          <w:sz w:val="22"/>
          <w:szCs w:val="22"/>
        </w:rPr>
        <w:tab/>
      </w:r>
      <w:r>
        <w:t>E-UTRAN TDD – UTRAN FDD Multicarrier Handover with two target cells</w:t>
      </w:r>
      <w:r>
        <w:tab/>
        <w:t>1039</w:t>
      </w:r>
    </w:p>
    <w:p w:rsidR="00AE18C6" w:rsidRDefault="00AE18C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1039</w:t>
      </w:r>
    </w:p>
    <w:p w:rsidR="00AE18C6" w:rsidRDefault="00AE18C6">
      <w:pPr>
        <w:pStyle w:val="TOC4"/>
        <w:rPr>
          <w:rFonts w:asciiTheme="minorHAnsi" w:eastAsiaTheme="minorEastAsia" w:hAnsiTheme="minorHAnsi" w:cstheme="minorBidi"/>
          <w:sz w:val="22"/>
          <w:szCs w:val="22"/>
        </w:rPr>
      </w:pPr>
      <w:r w:rsidRPr="00AE18C6">
        <w:t>A.5.2.10B.2</w:t>
      </w:r>
      <w:r w:rsidRPr="00AE18C6">
        <w:rPr>
          <w:rFonts w:asciiTheme="minorHAnsi" w:eastAsiaTheme="minorEastAsia" w:hAnsiTheme="minorHAnsi" w:cstheme="minorBidi"/>
          <w:sz w:val="22"/>
          <w:szCs w:val="22"/>
        </w:rPr>
        <w:tab/>
      </w:r>
      <w:r w:rsidRPr="00431C0C">
        <w:rPr>
          <w:snapToGrid w:val="0"/>
        </w:rPr>
        <w:t>Test Requirements</w:t>
      </w:r>
      <w:r>
        <w:tab/>
        <w:t>1042</w:t>
      </w:r>
    </w:p>
    <w:p w:rsidR="00AE18C6" w:rsidRDefault="00AE18C6">
      <w:pPr>
        <w:pStyle w:val="TOC3"/>
        <w:rPr>
          <w:rFonts w:asciiTheme="minorHAnsi" w:eastAsiaTheme="minorEastAsia" w:hAnsiTheme="minorHAnsi" w:cstheme="minorBidi"/>
          <w:sz w:val="22"/>
          <w:szCs w:val="22"/>
        </w:rPr>
      </w:pPr>
      <w:r w:rsidRPr="00AE18C6">
        <w:t>A.5.2.1</w:t>
      </w:r>
      <w:r w:rsidRPr="00AE18C6">
        <w:rPr>
          <w:lang w:eastAsia="zh-CN"/>
        </w:rPr>
        <w:t>1</w:t>
      </w:r>
      <w:r w:rsidRPr="00AE18C6">
        <w:rPr>
          <w:rFonts w:asciiTheme="minorHAnsi" w:eastAsiaTheme="minorEastAsia" w:hAnsiTheme="minorHAnsi"/>
          <w:sz w:val="22"/>
          <w:szCs w:val="22"/>
        </w:rPr>
        <w:tab/>
      </w:r>
      <w:r w:rsidRPr="00431C0C">
        <w:rPr>
          <w:lang w:val="sv-SE"/>
        </w:rPr>
        <w:t>E-UTRAN FDD – UTRAN FDD Handover</w:t>
      </w:r>
      <w:r w:rsidRPr="00431C0C">
        <w:rPr>
          <w:lang w:val="sv-SE" w:eastAsia="zh-CN"/>
        </w:rPr>
        <w:t xml:space="preserve"> for 5MHz Bandwidth</w:t>
      </w:r>
      <w:r>
        <w:tab/>
        <w:t>1042</w:t>
      </w:r>
    </w:p>
    <w:p w:rsidR="00AE18C6" w:rsidRDefault="00AE18C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1042</w:t>
      </w:r>
    </w:p>
    <w:p w:rsidR="00AE18C6" w:rsidRDefault="00AE18C6">
      <w:pPr>
        <w:pStyle w:val="TOC4"/>
        <w:rPr>
          <w:rFonts w:asciiTheme="minorHAnsi" w:eastAsiaTheme="minorEastAsia" w:hAnsiTheme="minorHAnsi" w:cstheme="minorBidi"/>
          <w:sz w:val="22"/>
          <w:szCs w:val="22"/>
        </w:rPr>
      </w:pPr>
      <w:r w:rsidRPr="00AE18C6">
        <w:t>A.5.2.</w:t>
      </w:r>
      <w:r w:rsidRPr="00AE18C6">
        <w:rPr>
          <w:lang w:eastAsia="zh-CN"/>
        </w:rPr>
        <w:t>11</w:t>
      </w:r>
      <w:r w:rsidRPr="00AE18C6">
        <w:t>.2</w:t>
      </w:r>
      <w:r w:rsidRPr="00AE18C6">
        <w:rPr>
          <w:rFonts w:asciiTheme="minorHAnsi" w:eastAsiaTheme="minorEastAsia" w:hAnsiTheme="minorHAnsi" w:cstheme="minorBidi"/>
          <w:sz w:val="22"/>
          <w:szCs w:val="22"/>
        </w:rPr>
        <w:tab/>
      </w:r>
      <w:r w:rsidRPr="00431C0C">
        <w:rPr>
          <w:snapToGrid w:val="0"/>
        </w:rPr>
        <w:t>Test Requirements</w:t>
      </w:r>
      <w:r>
        <w:tab/>
        <w:t>1042</w:t>
      </w:r>
    </w:p>
    <w:p w:rsidR="00AE18C6" w:rsidRDefault="00AE18C6">
      <w:pPr>
        <w:pStyle w:val="TOC4"/>
        <w:rPr>
          <w:rFonts w:asciiTheme="minorHAnsi" w:eastAsiaTheme="minorEastAsia" w:hAnsiTheme="minorHAnsi" w:cstheme="minorBidi"/>
          <w:sz w:val="22"/>
          <w:szCs w:val="22"/>
        </w:rPr>
      </w:pPr>
      <w:r w:rsidRPr="00AE18C6">
        <w:t>A.5.3</w:t>
      </w:r>
      <w:r w:rsidRPr="00AE18C6">
        <w:rPr>
          <w:rFonts w:asciiTheme="minorHAnsi" w:eastAsiaTheme="minorEastAsia" w:hAnsiTheme="minorHAnsi" w:cstheme="minorBidi"/>
          <w:sz w:val="22"/>
          <w:szCs w:val="22"/>
        </w:rPr>
        <w:tab/>
      </w:r>
      <w:r w:rsidRPr="00431C0C">
        <w:rPr>
          <w:lang w:val="en-US"/>
        </w:rPr>
        <w:t>E-UTRAN Handover to Non-3GPP RATs</w:t>
      </w:r>
      <w:r>
        <w:tab/>
        <w:t>1043</w:t>
      </w:r>
    </w:p>
    <w:p w:rsidR="00AE18C6" w:rsidRDefault="00AE18C6">
      <w:pPr>
        <w:pStyle w:val="TOC4"/>
        <w:rPr>
          <w:rFonts w:asciiTheme="minorHAnsi" w:eastAsiaTheme="minorEastAsia" w:hAnsiTheme="minorHAnsi" w:cstheme="minorBidi"/>
          <w:sz w:val="22"/>
          <w:szCs w:val="22"/>
        </w:rPr>
      </w:pPr>
      <w:r w:rsidRPr="00AE18C6">
        <w:t>A.5.3.1</w:t>
      </w:r>
      <w:r w:rsidRPr="00AE18C6">
        <w:rPr>
          <w:rFonts w:asciiTheme="minorHAnsi" w:eastAsiaTheme="minorEastAsia" w:hAnsiTheme="minorHAnsi" w:cstheme="minorBidi"/>
          <w:sz w:val="22"/>
          <w:szCs w:val="22"/>
        </w:rPr>
        <w:tab/>
      </w:r>
      <w:r w:rsidRPr="00431C0C">
        <w:rPr>
          <w:lang w:val="en-US"/>
        </w:rPr>
        <w:t>E-UTRAN FDD – HRPD Handover</w:t>
      </w:r>
      <w:r>
        <w:tab/>
        <w:t>1043</w:t>
      </w:r>
    </w:p>
    <w:p w:rsidR="00AE18C6" w:rsidRDefault="00AE18C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1043</w:t>
      </w:r>
    </w:p>
    <w:p w:rsidR="00AE18C6" w:rsidRDefault="00AE18C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1045</w:t>
      </w:r>
    </w:p>
    <w:p w:rsidR="00AE18C6" w:rsidRDefault="00AE18C6">
      <w:pPr>
        <w:pStyle w:val="TOC4"/>
        <w:rPr>
          <w:rFonts w:asciiTheme="minorHAnsi" w:eastAsiaTheme="minorEastAsia" w:hAnsiTheme="minorHAnsi" w:cstheme="minorBidi"/>
          <w:sz w:val="22"/>
          <w:szCs w:val="22"/>
        </w:rPr>
      </w:pPr>
      <w:r w:rsidRPr="00AE18C6">
        <w:t>A.5.3.2</w:t>
      </w:r>
      <w:r w:rsidRPr="00AE18C6">
        <w:rPr>
          <w:rFonts w:asciiTheme="minorHAnsi" w:eastAsiaTheme="minorEastAsia" w:hAnsiTheme="minorHAnsi" w:cstheme="minorBidi"/>
          <w:sz w:val="22"/>
          <w:szCs w:val="22"/>
        </w:rPr>
        <w:tab/>
      </w:r>
      <w:r w:rsidRPr="00431C0C">
        <w:rPr>
          <w:lang w:val="en-US"/>
        </w:rPr>
        <w:t>E-UTRAN FDD – cdma2000 1X Handover</w:t>
      </w:r>
      <w:r>
        <w:tab/>
        <w:t>1045</w:t>
      </w:r>
    </w:p>
    <w:p w:rsidR="00AE18C6" w:rsidRDefault="00AE18C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1045</w:t>
      </w:r>
    </w:p>
    <w:p w:rsidR="00AE18C6" w:rsidRDefault="00AE18C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1048</w:t>
      </w:r>
    </w:p>
    <w:p w:rsidR="00AE18C6" w:rsidRDefault="00AE18C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1048</w:t>
      </w:r>
    </w:p>
    <w:p w:rsidR="00AE18C6" w:rsidRDefault="00AE18C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1048</w:t>
      </w:r>
    </w:p>
    <w:p w:rsidR="00AE18C6" w:rsidRDefault="00AE18C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1050</w:t>
      </w:r>
    </w:p>
    <w:p w:rsidR="00AE18C6" w:rsidRDefault="00AE18C6">
      <w:pPr>
        <w:pStyle w:val="TOC3"/>
        <w:rPr>
          <w:rFonts w:asciiTheme="minorHAnsi" w:eastAsiaTheme="minorEastAsia" w:hAnsiTheme="minorHAnsi" w:cstheme="minorBidi"/>
          <w:sz w:val="22"/>
          <w:szCs w:val="22"/>
        </w:rPr>
      </w:pPr>
      <w:r>
        <w:lastRenderedPageBreak/>
        <w:t>A.5.3.4</w:t>
      </w:r>
      <w:r>
        <w:rPr>
          <w:rFonts w:asciiTheme="minorHAnsi" w:eastAsiaTheme="minorEastAsia" w:hAnsiTheme="minorHAnsi" w:cstheme="minorBidi"/>
          <w:sz w:val="22"/>
          <w:szCs w:val="22"/>
        </w:rPr>
        <w:tab/>
      </w:r>
      <w:r>
        <w:t>E-UTRAN FDD – cdma2000 1X Handover; Unknown Target cell</w:t>
      </w:r>
      <w:r>
        <w:tab/>
        <w:t>1051</w:t>
      </w:r>
    </w:p>
    <w:p w:rsidR="00AE18C6" w:rsidRDefault="00AE18C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1051</w:t>
      </w:r>
    </w:p>
    <w:p w:rsidR="00AE18C6" w:rsidRDefault="00AE18C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1052</w:t>
      </w:r>
    </w:p>
    <w:p w:rsidR="00AE18C6" w:rsidRDefault="00AE18C6">
      <w:pPr>
        <w:pStyle w:val="TOC3"/>
        <w:rPr>
          <w:rFonts w:asciiTheme="minorHAnsi" w:eastAsiaTheme="minorEastAsia" w:hAnsiTheme="minorHAnsi" w:cstheme="minorBidi"/>
          <w:sz w:val="22"/>
          <w:szCs w:val="22"/>
        </w:rPr>
      </w:pPr>
      <w:r w:rsidRPr="00AE18C6">
        <w:t>A.5.3.</w:t>
      </w:r>
      <w:r w:rsidRPr="00AE18C6">
        <w:rPr>
          <w:lang w:eastAsia="zh-CN"/>
        </w:rPr>
        <w:t>5</w:t>
      </w:r>
      <w:r w:rsidRPr="00AE18C6">
        <w:rPr>
          <w:rFonts w:asciiTheme="minorHAnsi" w:eastAsiaTheme="minorEastAsia" w:hAnsiTheme="minorHAnsi" w:cstheme="minorBidi"/>
          <w:sz w:val="22"/>
          <w:szCs w:val="22"/>
        </w:rPr>
        <w:tab/>
      </w:r>
      <w:r w:rsidRPr="00431C0C">
        <w:rPr>
          <w:lang w:val="sv-SE"/>
        </w:rPr>
        <w:t xml:space="preserve">E-UTRAN </w:t>
      </w:r>
      <w:r w:rsidRPr="00431C0C">
        <w:rPr>
          <w:lang w:val="sv-SE" w:eastAsia="zh-CN"/>
        </w:rPr>
        <w:t>T</w:t>
      </w:r>
      <w:r w:rsidRPr="00431C0C">
        <w:rPr>
          <w:lang w:val="sv-SE"/>
        </w:rPr>
        <w:t>DD – HRPD Handover</w:t>
      </w:r>
      <w:r>
        <w:tab/>
        <w:t>1053</w:t>
      </w:r>
    </w:p>
    <w:p w:rsidR="00AE18C6" w:rsidRDefault="00AE18C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1053</w:t>
      </w:r>
    </w:p>
    <w:p w:rsidR="00AE18C6" w:rsidRDefault="00AE18C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1055</w:t>
      </w:r>
    </w:p>
    <w:p w:rsidR="00AE18C6" w:rsidRDefault="00AE18C6">
      <w:pPr>
        <w:pStyle w:val="TOC3"/>
        <w:rPr>
          <w:rFonts w:asciiTheme="minorHAnsi" w:eastAsiaTheme="minorEastAsia" w:hAnsiTheme="minorHAnsi" w:cstheme="minorBidi"/>
          <w:sz w:val="22"/>
          <w:szCs w:val="22"/>
        </w:rPr>
      </w:pPr>
      <w:r w:rsidRPr="00AE18C6">
        <w:t>A.5.3.6</w:t>
      </w:r>
      <w:r w:rsidRPr="00AE18C6">
        <w:rPr>
          <w:rFonts w:asciiTheme="minorHAnsi" w:eastAsiaTheme="minorEastAsia" w:hAnsiTheme="minorHAnsi" w:cstheme="minorBidi"/>
          <w:sz w:val="22"/>
          <w:szCs w:val="22"/>
        </w:rPr>
        <w:tab/>
      </w:r>
      <w:r w:rsidRPr="00431C0C">
        <w:rPr>
          <w:lang w:val="en-US"/>
        </w:rPr>
        <w:t>E-UTRAN TDD – cdma2000 1X Handover</w:t>
      </w:r>
      <w:r>
        <w:tab/>
        <w:t>1056</w:t>
      </w:r>
    </w:p>
    <w:p w:rsidR="00AE18C6" w:rsidRDefault="00AE18C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1056</w:t>
      </w:r>
    </w:p>
    <w:p w:rsidR="00AE18C6" w:rsidRDefault="00AE18C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1059</w:t>
      </w:r>
    </w:p>
    <w:p w:rsidR="00AE18C6" w:rsidRDefault="00AE18C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1059</w:t>
      </w:r>
    </w:p>
    <w:p w:rsidR="00AE18C6" w:rsidRDefault="00AE18C6">
      <w:pPr>
        <w:pStyle w:val="TOC2"/>
        <w:rPr>
          <w:rFonts w:asciiTheme="minorHAnsi" w:eastAsiaTheme="minorEastAsia" w:hAnsiTheme="minorHAnsi" w:cstheme="minorBidi"/>
          <w:sz w:val="22"/>
          <w:szCs w:val="22"/>
        </w:rPr>
      </w:pPr>
      <w:r w:rsidRPr="00AE18C6">
        <w:t>A.6.1</w:t>
      </w:r>
      <w:r w:rsidRPr="00AE18C6">
        <w:rPr>
          <w:rFonts w:asciiTheme="minorHAnsi" w:eastAsiaTheme="minorEastAsia" w:hAnsiTheme="minorHAnsi"/>
          <w:sz w:val="22"/>
          <w:szCs w:val="22"/>
        </w:rPr>
        <w:tab/>
      </w:r>
      <w:r w:rsidRPr="00431C0C">
        <w:rPr>
          <w:rFonts w:cs="v4.2.0"/>
        </w:rPr>
        <w:t>RRC Re-establishment</w:t>
      </w:r>
      <w:r>
        <w:tab/>
        <w:t>1059</w:t>
      </w:r>
    </w:p>
    <w:p w:rsidR="00AE18C6" w:rsidRDefault="00AE18C6">
      <w:pPr>
        <w:pStyle w:val="TOC3"/>
        <w:rPr>
          <w:rFonts w:asciiTheme="minorHAnsi" w:eastAsiaTheme="minorEastAsia" w:hAnsiTheme="minorHAnsi" w:cstheme="minorBidi"/>
          <w:sz w:val="22"/>
          <w:szCs w:val="22"/>
        </w:rPr>
      </w:pPr>
      <w:r w:rsidRPr="00AE18C6">
        <w:t>A.6.1.1</w:t>
      </w:r>
      <w:r w:rsidRPr="00AE18C6">
        <w:rPr>
          <w:rFonts w:asciiTheme="minorHAnsi" w:eastAsiaTheme="minorEastAsia" w:hAnsiTheme="minorHAnsi"/>
          <w:sz w:val="22"/>
          <w:szCs w:val="22"/>
        </w:rPr>
        <w:tab/>
      </w:r>
      <w:r w:rsidRPr="00431C0C">
        <w:rPr>
          <w:rFonts w:cs="v4.2.0"/>
          <w:snapToGrid w:val="0"/>
        </w:rPr>
        <w:t>E-UTRAN FDD Intra-frequency RRC Re-establishment</w:t>
      </w:r>
      <w:r>
        <w:tab/>
        <w:t>1059</w:t>
      </w:r>
    </w:p>
    <w:p w:rsidR="00AE18C6" w:rsidRDefault="00AE18C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431C0C">
        <w:rPr>
          <w:snapToGrid w:val="0"/>
        </w:rPr>
        <w:t>Test Purpose and Environment</w:t>
      </w:r>
      <w:r>
        <w:tab/>
        <w:t>1059</w:t>
      </w:r>
    </w:p>
    <w:p w:rsidR="00AE18C6" w:rsidRDefault="00AE18C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1060</w:t>
      </w:r>
    </w:p>
    <w:p w:rsidR="00AE18C6" w:rsidRDefault="00AE18C6">
      <w:pPr>
        <w:pStyle w:val="TOC3"/>
        <w:rPr>
          <w:rFonts w:asciiTheme="minorHAnsi" w:eastAsiaTheme="minorEastAsia" w:hAnsiTheme="minorHAnsi" w:cstheme="minorBidi"/>
          <w:sz w:val="22"/>
          <w:szCs w:val="22"/>
        </w:rPr>
      </w:pPr>
      <w:r w:rsidRPr="00AE18C6">
        <w:t>A.6.1.2</w:t>
      </w:r>
      <w:r w:rsidRPr="00AE18C6">
        <w:rPr>
          <w:rFonts w:asciiTheme="minorHAnsi" w:eastAsiaTheme="minorEastAsia" w:hAnsiTheme="minorHAnsi"/>
          <w:sz w:val="22"/>
          <w:szCs w:val="22"/>
        </w:rPr>
        <w:tab/>
      </w:r>
      <w:r w:rsidRPr="00431C0C">
        <w:rPr>
          <w:rFonts w:cs="v4.2.0"/>
          <w:snapToGrid w:val="0"/>
        </w:rPr>
        <w:t>E-UTRAN FDD Inter-frequency RRC Re-establishment</w:t>
      </w:r>
      <w:r>
        <w:tab/>
        <w:t>1061</w:t>
      </w:r>
    </w:p>
    <w:p w:rsidR="00AE18C6" w:rsidRDefault="00AE18C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431C0C">
        <w:rPr>
          <w:snapToGrid w:val="0"/>
        </w:rPr>
        <w:t>Test Purpose and Environment</w:t>
      </w:r>
      <w:r>
        <w:tab/>
        <w:t>1061</w:t>
      </w:r>
    </w:p>
    <w:p w:rsidR="00AE18C6" w:rsidRDefault="00AE18C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1062</w:t>
      </w:r>
    </w:p>
    <w:p w:rsidR="00AE18C6" w:rsidRDefault="00AE18C6">
      <w:pPr>
        <w:pStyle w:val="TOC3"/>
        <w:rPr>
          <w:rFonts w:asciiTheme="minorHAnsi" w:eastAsiaTheme="minorEastAsia" w:hAnsiTheme="minorHAnsi" w:cstheme="minorBidi"/>
          <w:sz w:val="22"/>
          <w:szCs w:val="22"/>
        </w:rPr>
      </w:pPr>
      <w:r w:rsidRPr="00AE18C6">
        <w:t>A.6.1.3</w:t>
      </w:r>
      <w:r w:rsidRPr="00AE18C6">
        <w:rPr>
          <w:rFonts w:asciiTheme="minorHAnsi" w:eastAsiaTheme="minorEastAsia" w:hAnsiTheme="minorHAnsi"/>
          <w:sz w:val="22"/>
          <w:szCs w:val="22"/>
        </w:rPr>
        <w:tab/>
      </w:r>
      <w:r w:rsidRPr="00431C0C">
        <w:rPr>
          <w:rFonts w:cs="v4.2.0"/>
          <w:snapToGrid w:val="0"/>
        </w:rPr>
        <w:t>E-UTRAN TDD Intra-frequency RRC Re-establishment</w:t>
      </w:r>
      <w:r>
        <w:tab/>
        <w:t>1063</w:t>
      </w:r>
    </w:p>
    <w:p w:rsidR="00AE18C6" w:rsidRDefault="00AE18C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431C0C">
        <w:rPr>
          <w:snapToGrid w:val="0"/>
        </w:rPr>
        <w:t>Test Purpose and Environment</w:t>
      </w:r>
      <w:r>
        <w:tab/>
        <w:t>1063</w:t>
      </w:r>
    </w:p>
    <w:p w:rsidR="00AE18C6" w:rsidRDefault="00AE18C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1064</w:t>
      </w:r>
    </w:p>
    <w:p w:rsidR="00AE18C6" w:rsidRDefault="00AE18C6">
      <w:pPr>
        <w:pStyle w:val="TOC3"/>
        <w:rPr>
          <w:rFonts w:asciiTheme="minorHAnsi" w:eastAsiaTheme="minorEastAsia" w:hAnsiTheme="minorHAnsi" w:cstheme="minorBidi"/>
          <w:sz w:val="22"/>
          <w:szCs w:val="22"/>
        </w:rPr>
      </w:pPr>
      <w:r w:rsidRPr="00AE18C6">
        <w:t>A.6.1.4</w:t>
      </w:r>
      <w:r w:rsidRPr="00AE18C6">
        <w:rPr>
          <w:rFonts w:asciiTheme="minorHAnsi" w:eastAsiaTheme="minorEastAsia" w:hAnsiTheme="minorHAnsi" w:cstheme="minorBidi"/>
          <w:sz w:val="22"/>
          <w:szCs w:val="22"/>
        </w:rPr>
        <w:tab/>
      </w:r>
      <w:r w:rsidRPr="00431C0C">
        <w:rPr>
          <w:snapToGrid w:val="0"/>
        </w:rPr>
        <w:t>E-UTRAN TDD Inter-frequency RRC Re-establishment</w:t>
      </w:r>
      <w:r>
        <w:tab/>
        <w:t>1065</w:t>
      </w:r>
    </w:p>
    <w:p w:rsidR="00AE18C6" w:rsidRDefault="00AE18C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431C0C">
        <w:rPr>
          <w:snapToGrid w:val="0"/>
        </w:rPr>
        <w:t>Test Purpose and Environment</w:t>
      </w:r>
      <w:r>
        <w:tab/>
        <w:t>1065</w:t>
      </w:r>
    </w:p>
    <w:p w:rsidR="00AE18C6" w:rsidRDefault="00AE18C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1066</w:t>
      </w:r>
    </w:p>
    <w:p w:rsidR="00AE18C6" w:rsidRDefault="00AE18C6">
      <w:pPr>
        <w:pStyle w:val="TOC3"/>
        <w:rPr>
          <w:rFonts w:asciiTheme="minorHAnsi" w:eastAsiaTheme="minorEastAsia" w:hAnsiTheme="minorHAnsi" w:cstheme="minorBidi"/>
          <w:sz w:val="22"/>
          <w:szCs w:val="22"/>
        </w:rPr>
      </w:pPr>
      <w:r w:rsidRPr="00AE18C6">
        <w:t>A.6.1.</w:t>
      </w:r>
      <w:r w:rsidRPr="00AE18C6">
        <w:rPr>
          <w:lang w:eastAsia="zh-CN"/>
        </w:rPr>
        <w:t>5</w:t>
      </w:r>
      <w:r w:rsidRPr="00AE18C6">
        <w:rPr>
          <w:rFonts w:asciiTheme="minorHAnsi" w:eastAsiaTheme="minorEastAsia" w:hAnsiTheme="minorHAnsi" w:cstheme="minorBidi"/>
          <w:sz w:val="22"/>
          <w:szCs w:val="22"/>
        </w:rPr>
        <w:tab/>
      </w:r>
      <w:r w:rsidRPr="00431C0C">
        <w:rPr>
          <w:snapToGrid w:val="0"/>
        </w:rPr>
        <w:t>E-UTRAN FDD Intra-frequency RRC Re-establishment</w:t>
      </w:r>
      <w:r w:rsidRPr="00431C0C">
        <w:rPr>
          <w:snapToGrid w:val="0"/>
          <w:lang w:eastAsia="zh-CN"/>
        </w:rPr>
        <w:t xml:space="preserve"> for 5MHz bandwidth</w:t>
      </w:r>
      <w:r>
        <w:tab/>
        <w:t>1067</w:t>
      </w:r>
    </w:p>
    <w:p w:rsidR="00AE18C6" w:rsidRDefault="00AE18C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431C0C">
        <w:rPr>
          <w:snapToGrid w:val="0"/>
        </w:rPr>
        <w:t>Test Purpose and Environment</w:t>
      </w:r>
      <w:r>
        <w:tab/>
        <w:t>1067</w:t>
      </w:r>
    </w:p>
    <w:p w:rsidR="00AE18C6" w:rsidRDefault="00AE18C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1067</w:t>
      </w:r>
    </w:p>
    <w:p w:rsidR="00AE18C6" w:rsidRDefault="00AE18C6">
      <w:pPr>
        <w:pStyle w:val="TOC3"/>
        <w:rPr>
          <w:rFonts w:asciiTheme="minorHAnsi" w:eastAsiaTheme="minorEastAsia" w:hAnsiTheme="minorHAnsi" w:cstheme="minorBidi"/>
          <w:sz w:val="22"/>
          <w:szCs w:val="22"/>
        </w:rPr>
      </w:pPr>
      <w:r w:rsidRPr="00AE18C6">
        <w:t>A.6.1.6</w:t>
      </w:r>
      <w:r w:rsidRPr="00AE18C6">
        <w:rPr>
          <w:rFonts w:asciiTheme="minorHAnsi" w:eastAsiaTheme="minorEastAsia" w:hAnsiTheme="minorHAnsi" w:cstheme="minorBidi"/>
          <w:sz w:val="22"/>
          <w:szCs w:val="22"/>
        </w:rPr>
        <w:tab/>
      </w:r>
      <w:r w:rsidRPr="00431C0C">
        <w:rPr>
          <w:snapToGrid w:val="0"/>
        </w:rPr>
        <w:t>E-UTRAN FD-FDD Intra-frequency RRC Re-establishment for UE category 0</w:t>
      </w:r>
      <w:r>
        <w:tab/>
        <w:t>1067</w:t>
      </w:r>
    </w:p>
    <w:p w:rsidR="00AE18C6" w:rsidRDefault="00AE18C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431C0C">
        <w:rPr>
          <w:snapToGrid w:val="0"/>
        </w:rPr>
        <w:t>Test Purpose and Environment</w:t>
      </w:r>
      <w:r>
        <w:tab/>
        <w:t>1067</w:t>
      </w:r>
    </w:p>
    <w:p w:rsidR="00AE18C6" w:rsidRDefault="00AE18C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1069</w:t>
      </w:r>
    </w:p>
    <w:p w:rsidR="00AE18C6" w:rsidRDefault="00AE18C6">
      <w:pPr>
        <w:pStyle w:val="TOC3"/>
        <w:rPr>
          <w:rFonts w:asciiTheme="minorHAnsi" w:eastAsiaTheme="minorEastAsia" w:hAnsiTheme="minorHAnsi" w:cstheme="minorBidi"/>
          <w:sz w:val="22"/>
          <w:szCs w:val="22"/>
        </w:rPr>
      </w:pPr>
      <w:r w:rsidRPr="00AE18C6">
        <w:t>A.6.1.7</w:t>
      </w:r>
      <w:r w:rsidRPr="00AE18C6">
        <w:rPr>
          <w:rFonts w:asciiTheme="minorHAnsi" w:eastAsiaTheme="minorEastAsia" w:hAnsiTheme="minorHAnsi" w:cstheme="minorBidi"/>
          <w:sz w:val="22"/>
          <w:szCs w:val="22"/>
        </w:rPr>
        <w:tab/>
      </w:r>
      <w:r w:rsidRPr="00431C0C">
        <w:rPr>
          <w:snapToGrid w:val="0"/>
        </w:rPr>
        <w:t>E-UTRAN HD-FDD Intra-frequency RRC Re-establishment for UE category 0</w:t>
      </w:r>
      <w:r>
        <w:tab/>
        <w:t>1070</w:t>
      </w:r>
    </w:p>
    <w:p w:rsidR="00AE18C6" w:rsidRDefault="00AE18C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431C0C">
        <w:rPr>
          <w:snapToGrid w:val="0"/>
        </w:rPr>
        <w:t>Test Purpose and Environment</w:t>
      </w:r>
      <w:r>
        <w:tab/>
        <w:t>1070</w:t>
      </w:r>
    </w:p>
    <w:p w:rsidR="00AE18C6" w:rsidRDefault="00AE18C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1071</w:t>
      </w:r>
    </w:p>
    <w:p w:rsidR="00AE18C6" w:rsidRDefault="00AE18C6">
      <w:pPr>
        <w:pStyle w:val="TOC3"/>
        <w:rPr>
          <w:rFonts w:asciiTheme="minorHAnsi" w:eastAsiaTheme="minorEastAsia" w:hAnsiTheme="minorHAnsi" w:cstheme="minorBidi"/>
          <w:sz w:val="22"/>
          <w:szCs w:val="22"/>
        </w:rPr>
      </w:pPr>
      <w:r w:rsidRPr="00AE18C6">
        <w:t>A.6.1.8</w:t>
      </w:r>
      <w:r w:rsidRPr="00AE18C6">
        <w:rPr>
          <w:rFonts w:asciiTheme="minorHAnsi" w:eastAsiaTheme="minorEastAsia" w:hAnsiTheme="minorHAnsi" w:cstheme="minorBidi"/>
          <w:sz w:val="22"/>
          <w:szCs w:val="22"/>
        </w:rPr>
        <w:tab/>
      </w:r>
      <w:r w:rsidRPr="00431C0C">
        <w:rPr>
          <w:snapToGrid w:val="0"/>
        </w:rPr>
        <w:t>E-UTRAN TDD Intra-frequency RRC Re-establishment for UE category 0</w:t>
      </w:r>
      <w:r>
        <w:tab/>
        <w:t>1072</w:t>
      </w:r>
    </w:p>
    <w:p w:rsidR="00AE18C6" w:rsidRDefault="00AE18C6">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431C0C">
        <w:rPr>
          <w:snapToGrid w:val="0"/>
        </w:rPr>
        <w:t>Test Purpose and Environment</w:t>
      </w:r>
      <w:r>
        <w:tab/>
        <w:t>1072</w:t>
      </w:r>
    </w:p>
    <w:p w:rsidR="00AE18C6" w:rsidRDefault="00AE18C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1073</w:t>
      </w:r>
    </w:p>
    <w:p w:rsidR="00AE18C6" w:rsidRDefault="00AE18C6">
      <w:pPr>
        <w:pStyle w:val="TOC3"/>
        <w:rPr>
          <w:rFonts w:asciiTheme="minorHAnsi" w:eastAsiaTheme="minorEastAsia" w:hAnsiTheme="minorHAnsi" w:cstheme="minorBidi"/>
          <w:sz w:val="22"/>
          <w:szCs w:val="22"/>
        </w:rPr>
      </w:pPr>
      <w:r w:rsidRPr="00AE18C6">
        <w:t>A.6.1.9</w:t>
      </w:r>
      <w:r w:rsidRPr="00AE18C6">
        <w:rPr>
          <w:rFonts w:asciiTheme="minorHAnsi" w:eastAsiaTheme="minorEastAsia" w:hAnsiTheme="minorHAnsi" w:cstheme="minorBidi"/>
          <w:sz w:val="22"/>
          <w:szCs w:val="22"/>
        </w:rPr>
        <w:tab/>
      </w:r>
      <w:r w:rsidRPr="00431C0C">
        <w:rPr>
          <w:snapToGrid w:val="0"/>
        </w:rPr>
        <w:t>E-UTRAN FD-FDD Intra-frequency RRC Re-establishment for Cat-M1 UE in CEModeA</w:t>
      </w:r>
      <w:r>
        <w:tab/>
        <w:t>1074</w:t>
      </w:r>
    </w:p>
    <w:p w:rsidR="00AE18C6" w:rsidRDefault="00AE18C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431C0C">
        <w:rPr>
          <w:snapToGrid w:val="0"/>
        </w:rPr>
        <w:t>Test Purpose and Environment</w:t>
      </w:r>
      <w:r>
        <w:tab/>
        <w:t>1074</w:t>
      </w:r>
    </w:p>
    <w:p w:rsidR="00AE18C6" w:rsidRDefault="00AE18C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1075</w:t>
      </w:r>
    </w:p>
    <w:p w:rsidR="00AE18C6" w:rsidRDefault="00AE18C6">
      <w:pPr>
        <w:pStyle w:val="TOC3"/>
        <w:rPr>
          <w:rFonts w:asciiTheme="minorHAnsi" w:eastAsiaTheme="minorEastAsia" w:hAnsiTheme="minorHAnsi" w:cstheme="minorBidi"/>
          <w:sz w:val="22"/>
          <w:szCs w:val="22"/>
        </w:rPr>
      </w:pPr>
      <w:r w:rsidRPr="00AE18C6">
        <w:t>A.6.1.10</w:t>
      </w:r>
      <w:r w:rsidRPr="00AE18C6">
        <w:rPr>
          <w:rFonts w:asciiTheme="minorHAnsi" w:eastAsiaTheme="minorEastAsia" w:hAnsiTheme="minorHAnsi" w:cstheme="minorBidi"/>
          <w:sz w:val="22"/>
          <w:szCs w:val="22"/>
        </w:rPr>
        <w:tab/>
      </w:r>
      <w:r w:rsidRPr="00431C0C">
        <w:rPr>
          <w:snapToGrid w:val="0"/>
        </w:rPr>
        <w:t>E-UTRAN HD-FDD Intra-frequency RRC Re-establishment for Cat-M1 UE in CEModeA</w:t>
      </w:r>
      <w:r>
        <w:tab/>
        <w:t>1076</w:t>
      </w:r>
    </w:p>
    <w:p w:rsidR="00AE18C6" w:rsidRDefault="00AE18C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431C0C">
        <w:rPr>
          <w:snapToGrid w:val="0"/>
        </w:rPr>
        <w:t>Test Purpose and Environment</w:t>
      </w:r>
      <w:r>
        <w:tab/>
        <w:t>1076</w:t>
      </w:r>
    </w:p>
    <w:p w:rsidR="00AE18C6" w:rsidRDefault="00AE18C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1077</w:t>
      </w:r>
    </w:p>
    <w:p w:rsidR="00AE18C6" w:rsidRDefault="00AE18C6">
      <w:pPr>
        <w:pStyle w:val="TOC3"/>
        <w:rPr>
          <w:rFonts w:asciiTheme="minorHAnsi" w:eastAsiaTheme="minorEastAsia" w:hAnsiTheme="minorHAnsi" w:cstheme="minorBidi"/>
          <w:sz w:val="22"/>
          <w:szCs w:val="22"/>
        </w:rPr>
      </w:pPr>
      <w:r w:rsidRPr="00AE18C6">
        <w:t>A.6.1.11</w:t>
      </w:r>
      <w:r w:rsidRPr="00AE18C6">
        <w:rPr>
          <w:rFonts w:asciiTheme="minorHAnsi" w:eastAsiaTheme="minorEastAsia" w:hAnsiTheme="minorHAnsi" w:cstheme="minorBidi"/>
          <w:sz w:val="22"/>
          <w:szCs w:val="22"/>
        </w:rPr>
        <w:tab/>
      </w:r>
      <w:r w:rsidRPr="00431C0C">
        <w:rPr>
          <w:snapToGrid w:val="0"/>
        </w:rPr>
        <w:t>E-UTRAN TDD Intra-frequency RRC Re-establishment for Cat-M1 UE in CEModeA</w:t>
      </w:r>
      <w:r>
        <w:tab/>
        <w:t>1078</w:t>
      </w:r>
    </w:p>
    <w:p w:rsidR="00AE18C6" w:rsidRDefault="00AE18C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431C0C">
        <w:rPr>
          <w:snapToGrid w:val="0"/>
        </w:rPr>
        <w:t>Test Purpose and Environment</w:t>
      </w:r>
      <w:r>
        <w:tab/>
        <w:t>1078</w:t>
      </w:r>
    </w:p>
    <w:p w:rsidR="00AE18C6" w:rsidRDefault="00AE18C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1079</w:t>
      </w:r>
    </w:p>
    <w:p w:rsidR="00AE18C6" w:rsidRDefault="00AE18C6">
      <w:pPr>
        <w:pStyle w:val="TOC3"/>
        <w:rPr>
          <w:rFonts w:asciiTheme="minorHAnsi" w:eastAsiaTheme="minorEastAsia" w:hAnsiTheme="minorHAnsi" w:cstheme="minorBidi"/>
          <w:sz w:val="22"/>
          <w:szCs w:val="22"/>
        </w:rPr>
      </w:pPr>
      <w:r w:rsidRPr="00AE18C6">
        <w:t>A.6.1.12</w:t>
      </w:r>
      <w:r w:rsidRPr="00AE18C6">
        <w:rPr>
          <w:rFonts w:asciiTheme="minorHAnsi" w:eastAsiaTheme="minorEastAsia" w:hAnsiTheme="minorHAnsi" w:cstheme="minorBidi"/>
          <w:sz w:val="22"/>
          <w:szCs w:val="22"/>
        </w:rPr>
        <w:tab/>
      </w:r>
      <w:r w:rsidRPr="00431C0C">
        <w:rPr>
          <w:snapToGrid w:val="0"/>
        </w:rPr>
        <w:t>E-UTRAN FD-FDD Intra-frequency RRC Re-establishment for Cat-M1 UE in CEModeB</w:t>
      </w:r>
      <w:r>
        <w:tab/>
        <w:t>1080</w:t>
      </w:r>
    </w:p>
    <w:p w:rsidR="00AE18C6" w:rsidRDefault="00AE18C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431C0C">
        <w:rPr>
          <w:snapToGrid w:val="0"/>
        </w:rPr>
        <w:t>Test Purpose and Environment</w:t>
      </w:r>
      <w:r>
        <w:tab/>
        <w:t>1080</w:t>
      </w:r>
    </w:p>
    <w:p w:rsidR="00AE18C6" w:rsidRDefault="00AE18C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1081</w:t>
      </w:r>
    </w:p>
    <w:p w:rsidR="00AE18C6" w:rsidRDefault="00AE18C6">
      <w:pPr>
        <w:pStyle w:val="TOC3"/>
        <w:rPr>
          <w:rFonts w:asciiTheme="minorHAnsi" w:eastAsiaTheme="minorEastAsia" w:hAnsiTheme="minorHAnsi" w:cstheme="minorBidi"/>
          <w:sz w:val="22"/>
          <w:szCs w:val="22"/>
        </w:rPr>
      </w:pPr>
      <w:r w:rsidRPr="00AE18C6">
        <w:t>A.6.1.13</w:t>
      </w:r>
      <w:r w:rsidRPr="00AE18C6">
        <w:rPr>
          <w:rFonts w:asciiTheme="minorHAnsi" w:eastAsiaTheme="minorEastAsia" w:hAnsiTheme="minorHAnsi" w:cstheme="minorBidi"/>
          <w:sz w:val="22"/>
          <w:szCs w:val="22"/>
        </w:rPr>
        <w:tab/>
      </w:r>
      <w:r w:rsidRPr="00431C0C">
        <w:rPr>
          <w:snapToGrid w:val="0"/>
        </w:rPr>
        <w:t>E-UTRAN HD-FDD Intra-frequency RRC Re-establishment for Cat-M1 UE in CEModeB</w:t>
      </w:r>
      <w:r>
        <w:tab/>
        <w:t>1082</w:t>
      </w:r>
    </w:p>
    <w:p w:rsidR="00AE18C6" w:rsidRDefault="00AE18C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431C0C">
        <w:rPr>
          <w:snapToGrid w:val="0"/>
        </w:rPr>
        <w:t>Test Purpose and Environment</w:t>
      </w:r>
      <w:r>
        <w:tab/>
        <w:t>1082</w:t>
      </w:r>
    </w:p>
    <w:p w:rsidR="00AE18C6" w:rsidRDefault="00AE18C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1083</w:t>
      </w:r>
    </w:p>
    <w:p w:rsidR="00AE18C6" w:rsidRDefault="00AE18C6">
      <w:pPr>
        <w:pStyle w:val="TOC3"/>
        <w:rPr>
          <w:rFonts w:asciiTheme="minorHAnsi" w:eastAsiaTheme="minorEastAsia" w:hAnsiTheme="minorHAnsi" w:cstheme="minorBidi"/>
          <w:sz w:val="22"/>
          <w:szCs w:val="22"/>
        </w:rPr>
      </w:pPr>
      <w:r w:rsidRPr="00AE18C6">
        <w:t>A.6.1.14</w:t>
      </w:r>
      <w:r w:rsidRPr="00AE18C6">
        <w:rPr>
          <w:rFonts w:asciiTheme="minorHAnsi" w:eastAsiaTheme="minorEastAsia" w:hAnsiTheme="minorHAnsi" w:cstheme="minorBidi"/>
          <w:sz w:val="22"/>
          <w:szCs w:val="22"/>
        </w:rPr>
        <w:tab/>
      </w:r>
      <w:r w:rsidRPr="00431C0C">
        <w:rPr>
          <w:snapToGrid w:val="0"/>
        </w:rPr>
        <w:t>E-UTRAN TDD Intra-frequency RRC Re-establishment for Cat-M1 UE in CEModeB</w:t>
      </w:r>
      <w:r>
        <w:tab/>
        <w:t>1084</w:t>
      </w:r>
    </w:p>
    <w:p w:rsidR="00AE18C6" w:rsidRDefault="00AE18C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431C0C">
        <w:rPr>
          <w:snapToGrid w:val="0"/>
        </w:rPr>
        <w:t>Test Purpose and Environment</w:t>
      </w:r>
      <w:r>
        <w:tab/>
        <w:t>1084</w:t>
      </w:r>
    </w:p>
    <w:p w:rsidR="00AE18C6" w:rsidRDefault="00AE18C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1085</w:t>
      </w:r>
    </w:p>
    <w:p w:rsidR="00AE18C6" w:rsidRDefault="00AE18C6">
      <w:pPr>
        <w:pStyle w:val="TOC3"/>
        <w:rPr>
          <w:rFonts w:asciiTheme="minorHAnsi" w:eastAsiaTheme="minorEastAsia" w:hAnsiTheme="minorHAnsi" w:cstheme="minorBidi"/>
          <w:sz w:val="22"/>
          <w:szCs w:val="22"/>
        </w:rPr>
      </w:pPr>
      <w:r w:rsidRPr="00AE18C6">
        <w:t>A.6.1.15</w:t>
      </w:r>
      <w:r w:rsidRPr="00AE18C6">
        <w:rPr>
          <w:rFonts w:asciiTheme="minorHAnsi" w:eastAsiaTheme="minorEastAsia" w:hAnsiTheme="minorHAnsi" w:cstheme="minorBidi"/>
          <w:sz w:val="22"/>
          <w:szCs w:val="22"/>
        </w:rPr>
        <w:tab/>
      </w:r>
      <w:r w:rsidRPr="00431C0C">
        <w:rPr>
          <w:snapToGrid w:val="0"/>
        </w:rPr>
        <w:t>HD-FDD Intra-frequency RRC Re-establishment for UE</w:t>
      </w:r>
      <w:r w:rsidRPr="00431C0C">
        <w:rPr>
          <w:snapToGrid w:val="0"/>
          <w:lang w:eastAsia="zh-CN"/>
        </w:rPr>
        <w:t xml:space="preserve"> category NB1 in In-Band mode under enhanced coverage</w:t>
      </w:r>
      <w:r>
        <w:tab/>
        <w:t>1086</w:t>
      </w:r>
    </w:p>
    <w:p w:rsidR="00AE18C6" w:rsidRDefault="00AE18C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431C0C">
        <w:rPr>
          <w:snapToGrid w:val="0"/>
        </w:rPr>
        <w:t>Test Purpose and Environment</w:t>
      </w:r>
      <w:r>
        <w:tab/>
        <w:t>1086</w:t>
      </w:r>
    </w:p>
    <w:p w:rsidR="00AE18C6" w:rsidRDefault="00AE18C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1088</w:t>
      </w:r>
    </w:p>
    <w:p w:rsidR="00AE18C6" w:rsidRDefault="00AE18C6">
      <w:pPr>
        <w:pStyle w:val="TOC3"/>
        <w:rPr>
          <w:rFonts w:asciiTheme="minorHAnsi" w:eastAsiaTheme="minorEastAsia" w:hAnsiTheme="minorHAnsi" w:cstheme="minorBidi"/>
          <w:sz w:val="22"/>
          <w:szCs w:val="22"/>
        </w:rPr>
      </w:pPr>
      <w:r w:rsidRPr="00AE18C6">
        <w:t>A.6.1.16</w:t>
      </w:r>
      <w:r w:rsidRPr="00AE18C6">
        <w:rPr>
          <w:rFonts w:asciiTheme="minorHAnsi" w:eastAsiaTheme="minorEastAsia" w:hAnsiTheme="minorHAnsi" w:cstheme="minorBidi"/>
          <w:sz w:val="22"/>
          <w:szCs w:val="22"/>
        </w:rPr>
        <w:tab/>
      </w:r>
      <w:r w:rsidRPr="00431C0C">
        <w:rPr>
          <w:snapToGrid w:val="0"/>
        </w:rPr>
        <w:t>HD-FDD Int</w:t>
      </w:r>
      <w:r w:rsidRPr="00431C0C">
        <w:rPr>
          <w:snapToGrid w:val="0"/>
          <w:lang w:eastAsia="zh-CN"/>
        </w:rPr>
        <w:t>er</w:t>
      </w:r>
      <w:r w:rsidRPr="00431C0C">
        <w:rPr>
          <w:snapToGrid w:val="0"/>
        </w:rPr>
        <w:t>-frequency RRC Re-establishment for UE</w:t>
      </w:r>
      <w:r w:rsidRPr="00431C0C">
        <w:rPr>
          <w:snapToGrid w:val="0"/>
          <w:lang w:eastAsia="zh-CN"/>
        </w:rPr>
        <w:t xml:space="preserve"> category NB1 in In-Band mode under </w:t>
      </w:r>
      <w:r w:rsidRPr="00431C0C">
        <w:rPr>
          <w:rFonts w:cs="Intel Clear Light"/>
          <w:lang w:eastAsia="zh-CN"/>
        </w:rPr>
        <w:t>normal</w:t>
      </w:r>
      <w:r w:rsidRPr="00431C0C">
        <w:rPr>
          <w:rFonts w:cs="Arial"/>
          <w:lang w:eastAsia="zh-CN"/>
        </w:rPr>
        <w:t xml:space="preserve"> </w:t>
      </w:r>
      <w:r w:rsidRPr="00431C0C">
        <w:rPr>
          <w:snapToGrid w:val="0"/>
          <w:lang w:eastAsia="zh-CN"/>
        </w:rPr>
        <w:t>coverage</w:t>
      </w:r>
      <w:r>
        <w:tab/>
        <w:t>1089</w:t>
      </w:r>
    </w:p>
    <w:p w:rsidR="00AE18C6" w:rsidRDefault="00AE18C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431C0C">
        <w:rPr>
          <w:snapToGrid w:val="0"/>
        </w:rPr>
        <w:t>Test Purpose and Environment</w:t>
      </w:r>
      <w:r>
        <w:tab/>
        <w:t>1089</w:t>
      </w:r>
    </w:p>
    <w:p w:rsidR="00AE18C6" w:rsidRDefault="00AE18C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1091</w:t>
      </w:r>
    </w:p>
    <w:p w:rsidR="00AE18C6" w:rsidRDefault="00AE18C6">
      <w:pPr>
        <w:pStyle w:val="TOC3"/>
        <w:rPr>
          <w:rFonts w:asciiTheme="minorHAnsi" w:eastAsiaTheme="minorEastAsia" w:hAnsiTheme="minorHAnsi" w:cstheme="minorBidi"/>
          <w:sz w:val="22"/>
          <w:szCs w:val="22"/>
        </w:rPr>
      </w:pPr>
      <w:r w:rsidRPr="00AE18C6">
        <w:lastRenderedPageBreak/>
        <w:t>A.6.1.17</w:t>
      </w:r>
      <w:r w:rsidRPr="00AE18C6">
        <w:rPr>
          <w:rFonts w:asciiTheme="minorHAnsi" w:eastAsiaTheme="minorEastAsia" w:hAnsiTheme="minorHAnsi" w:cstheme="minorBidi"/>
          <w:sz w:val="22"/>
          <w:szCs w:val="22"/>
        </w:rPr>
        <w:tab/>
      </w:r>
      <w:r w:rsidRPr="00431C0C">
        <w:rPr>
          <w:snapToGrid w:val="0"/>
        </w:rPr>
        <w:t>E-UTRAN FD-FDD Inter-frequency RRC Re-establishment for Cat-M1 UE in CEModeA</w:t>
      </w:r>
      <w:r>
        <w:tab/>
        <w:t>1092</w:t>
      </w:r>
    </w:p>
    <w:p w:rsidR="00AE18C6" w:rsidRDefault="00AE18C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431C0C">
        <w:rPr>
          <w:snapToGrid w:val="0"/>
        </w:rPr>
        <w:t>Test Purpose and Environment</w:t>
      </w:r>
      <w:r>
        <w:tab/>
        <w:t>1092</w:t>
      </w:r>
    </w:p>
    <w:p w:rsidR="00AE18C6" w:rsidRDefault="00AE18C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1093</w:t>
      </w:r>
    </w:p>
    <w:p w:rsidR="00AE18C6" w:rsidRDefault="00AE18C6">
      <w:pPr>
        <w:pStyle w:val="TOC3"/>
        <w:rPr>
          <w:rFonts w:asciiTheme="minorHAnsi" w:eastAsiaTheme="minorEastAsia" w:hAnsiTheme="minorHAnsi" w:cstheme="minorBidi"/>
          <w:sz w:val="22"/>
          <w:szCs w:val="22"/>
        </w:rPr>
      </w:pPr>
      <w:r w:rsidRPr="00AE18C6">
        <w:t>A.6.1.18</w:t>
      </w:r>
      <w:r w:rsidRPr="00AE18C6">
        <w:rPr>
          <w:rFonts w:asciiTheme="minorHAnsi" w:eastAsiaTheme="minorEastAsia" w:hAnsiTheme="minorHAnsi" w:cstheme="minorBidi"/>
          <w:sz w:val="22"/>
          <w:szCs w:val="22"/>
        </w:rPr>
        <w:tab/>
      </w:r>
      <w:r w:rsidRPr="00431C0C">
        <w:rPr>
          <w:snapToGrid w:val="0"/>
        </w:rPr>
        <w:t>E-UTRAN HD-FDD Inter-frequency RRC Re-establishment for Cat-M1 UE in CEModeA</w:t>
      </w:r>
      <w:r>
        <w:tab/>
        <w:t>1094</w:t>
      </w:r>
    </w:p>
    <w:p w:rsidR="00AE18C6" w:rsidRDefault="00AE18C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431C0C">
        <w:rPr>
          <w:snapToGrid w:val="0"/>
        </w:rPr>
        <w:t>Test Purpose and Environment</w:t>
      </w:r>
      <w:r>
        <w:tab/>
        <w:t>1094</w:t>
      </w:r>
    </w:p>
    <w:p w:rsidR="00AE18C6" w:rsidRDefault="00AE18C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1095</w:t>
      </w:r>
    </w:p>
    <w:p w:rsidR="00AE18C6" w:rsidRDefault="00AE18C6">
      <w:pPr>
        <w:pStyle w:val="TOC3"/>
        <w:rPr>
          <w:rFonts w:asciiTheme="minorHAnsi" w:eastAsiaTheme="minorEastAsia" w:hAnsiTheme="minorHAnsi" w:cstheme="minorBidi"/>
          <w:sz w:val="22"/>
          <w:szCs w:val="22"/>
        </w:rPr>
      </w:pPr>
      <w:r w:rsidRPr="00AE18C6">
        <w:t>A.6.1.19</w:t>
      </w:r>
      <w:r w:rsidRPr="00AE18C6">
        <w:rPr>
          <w:rFonts w:asciiTheme="minorHAnsi" w:eastAsiaTheme="minorEastAsia" w:hAnsiTheme="minorHAnsi" w:cstheme="minorBidi"/>
          <w:sz w:val="22"/>
          <w:szCs w:val="22"/>
        </w:rPr>
        <w:tab/>
      </w:r>
      <w:r w:rsidRPr="00431C0C">
        <w:rPr>
          <w:snapToGrid w:val="0"/>
        </w:rPr>
        <w:t>E-UTRAN TDD-TDD Inter-frequency RRC Re-establishment for Cat-M1 UE in CEModeA</w:t>
      </w:r>
      <w:r>
        <w:tab/>
        <w:t>1096</w:t>
      </w:r>
    </w:p>
    <w:p w:rsidR="00AE18C6" w:rsidRDefault="00AE18C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431C0C">
        <w:rPr>
          <w:snapToGrid w:val="0"/>
        </w:rPr>
        <w:t>Test Purpose and Environment</w:t>
      </w:r>
      <w:r>
        <w:tab/>
        <w:t>1096</w:t>
      </w:r>
    </w:p>
    <w:p w:rsidR="00AE18C6" w:rsidRDefault="00AE18C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1097</w:t>
      </w:r>
    </w:p>
    <w:p w:rsidR="00AE18C6" w:rsidRDefault="00AE18C6">
      <w:pPr>
        <w:pStyle w:val="TOC3"/>
        <w:rPr>
          <w:rFonts w:asciiTheme="minorHAnsi" w:eastAsiaTheme="minorEastAsia" w:hAnsiTheme="minorHAnsi" w:cstheme="minorBidi"/>
          <w:sz w:val="22"/>
          <w:szCs w:val="22"/>
        </w:rPr>
      </w:pPr>
      <w:r w:rsidRPr="00AE18C6">
        <w:t>A.6.1.20</w:t>
      </w:r>
      <w:r w:rsidRPr="00AE18C6">
        <w:rPr>
          <w:rFonts w:asciiTheme="minorHAnsi" w:eastAsiaTheme="minorEastAsia" w:hAnsiTheme="minorHAnsi" w:cstheme="minorBidi"/>
          <w:sz w:val="22"/>
          <w:szCs w:val="22"/>
        </w:rPr>
        <w:tab/>
      </w:r>
      <w:r w:rsidRPr="00431C0C">
        <w:rPr>
          <w:snapToGrid w:val="0"/>
        </w:rPr>
        <w:t>E-UTRAN FD-FDD Inter-frequency RRC Re-establishment for Cat-M1 UE in CEModeB</w:t>
      </w:r>
      <w:r>
        <w:tab/>
        <w:t>1098</w:t>
      </w:r>
    </w:p>
    <w:p w:rsidR="00AE18C6" w:rsidRDefault="00AE18C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431C0C">
        <w:rPr>
          <w:snapToGrid w:val="0"/>
        </w:rPr>
        <w:t>Test Purpose and Environment</w:t>
      </w:r>
      <w:r>
        <w:tab/>
        <w:t>1098</w:t>
      </w:r>
    </w:p>
    <w:p w:rsidR="00AE18C6" w:rsidRDefault="00AE18C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1099</w:t>
      </w:r>
    </w:p>
    <w:p w:rsidR="00AE18C6" w:rsidRDefault="00AE18C6">
      <w:pPr>
        <w:pStyle w:val="TOC3"/>
        <w:rPr>
          <w:rFonts w:asciiTheme="minorHAnsi" w:eastAsiaTheme="minorEastAsia" w:hAnsiTheme="minorHAnsi" w:cstheme="minorBidi"/>
          <w:sz w:val="22"/>
          <w:szCs w:val="22"/>
        </w:rPr>
      </w:pPr>
      <w:r w:rsidRPr="00AE18C6">
        <w:t>A.6.1.21</w:t>
      </w:r>
      <w:r w:rsidRPr="00AE18C6">
        <w:rPr>
          <w:rFonts w:asciiTheme="minorHAnsi" w:eastAsiaTheme="minorEastAsia" w:hAnsiTheme="minorHAnsi" w:cstheme="minorBidi"/>
          <w:sz w:val="22"/>
          <w:szCs w:val="22"/>
        </w:rPr>
        <w:tab/>
      </w:r>
      <w:r w:rsidRPr="00431C0C">
        <w:rPr>
          <w:snapToGrid w:val="0"/>
        </w:rPr>
        <w:t>E-UTRAN HD-FDD Inter-frequency RRC Re-establishment for Cat-M1 UE in CEModeB</w:t>
      </w:r>
      <w:r>
        <w:tab/>
        <w:t>1100</w:t>
      </w:r>
    </w:p>
    <w:p w:rsidR="00AE18C6" w:rsidRDefault="00AE18C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431C0C">
        <w:rPr>
          <w:snapToGrid w:val="0"/>
        </w:rPr>
        <w:t>Test Purpose and Environment</w:t>
      </w:r>
      <w:r>
        <w:tab/>
        <w:t>1100</w:t>
      </w:r>
    </w:p>
    <w:p w:rsidR="00AE18C6" w:rsidRDefault="00AE18C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1101</w:t>
      </w:r>
    </w:p>
    <w:p w:rsidR="00AE18C6" w:rsidRDefault="00AE18C6">
      <w:pPr>
        <w:pStyle w:val="TOC3"/>
        <w:rPr>
          <w:rFonts w:asciiTheme="minorHAnsi" w:eastAsiaTheme="minorEastAsia" w:hAnsiTheme="minorHAnsi" w:cstheme="minorBidi"/>
          <w:sz w:val="22"/>
          <w:szCs w:val="22"/>
        </w:rPr>
      </w:pPr>
      <w:r w:rsidRPr="00AE18C6">
        <w:t>A.6.1.22</w:t>
      </w:r>
      <w:r w:rsidRPr="00AE18C6">
        <w:rPr>
          <w:rFonts w:asciiTheme="minorHAnsi" w:eastAsiaTheme="minorEastAsia" w:hAnsiTheme="minorHAnsi" w:cstheme="minorBidi"/>
          <w:sz w:val="22"/>
          <w:szCs w:val="22"/>
        </w:rPr>
        <w:tab/>
      </w:r>
      <w:r w:rsidRPr="00431C0C">
        <w:rPr>
          <w:snapToGrid w:val="0"/>
        </w:rPr>
        <w:t>E-UTRAN TDD Inter-frequency RRC Re-establishment for Cat-M1 UE in CEModeB</w:t>
      </w:r>
      <w:r>
        <w:tab/>
        <w:t>1102</w:t>
      </w:r>
    </w:p>
    <w:p w:rsidR="00AE18C6" w:rsidRDefault="00AE18C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431C0C">
        <w:rPr>
          <w:snapToGrid w:val="0"/>
        </w:rPr>
        <w:t>Test Purpose and Environment</w:t>
      </w:r>
      <w:r>
        <w:tab/>
        <w:t>1102</w:t>
      </w:r>
    </w:p>
    <w:p w:rsidR="00AE18C6" w:rsidRDefault="00AE18C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1103</w:t>
      </w:r>
    </w:p>
    <w:p w:rsidR="00AE18C6" w:rsidRDefault="00AE18C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1104</w:t>
      </w:r>
    </w:p>
    <w:p w:rsidR="00AE18C6" w:rsidRDefault="00AE18C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1104</w:t>
      </w:r>
    </w:p>
    <w:p w:rsidR="00AE18C6" w:rsidRDefault="00AE18C6">
      <w:pPr>
        <w:pStyle w:val="TOC4"/>
        <w:rPr>
          <w:rFonts w:asciiTheme="minorHAnsi" w:eastAsiaTheme="minorEastAsia" w:hAnsiTheme="minorHAnsi" w:cstheme="minorBidi"/>
          <w:sz w:val="22"/>
          <w:szCs w:val="22"/>
        </w:rPr>
      </w:pPr>
      <w:r w:rsidRPr="00AE18C6">
        <w:t>A.6.2.1.1</w:t>
      </w:r>
      <w:r w:rsidRPr="00AE18C6">
        <w:rPr>
          <w:rFonts w:asciiTheme="minorHAnsi" w:eastAsiaTheme="minorEastAsia" w:hAnsiTheme="minorHAnsi"/>
          <w:sz w:val="22"/>
          <w:szCs w:val="22"/>
        </w:rPr>
        <w:tab/>
      </w:r>
      <w:r w:rsidRPr="00431C0C">
        <w:rPr>
          <w:rFonts w:cs="v4.2.0"/>
        </w:rPr>
        <w:t>Test Purpose and Environment</w:t>
      </w:r>
      <w:r>
        <w:tab/>
        <w:t>1104</w:t>
      </w:r>
    </w:p>
    <w:p w:rsidR="00AE18C6" w:rsidRDefault="00AE18C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1106</w:t>
      </w:r>
    </w:p>
    <w:p w:rsidR="00AE18C6" w:rsidRDefault="00AE18C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1106</w:t>
      </w:r>
    </w:p>
    <w:p w:rsidR="00AE18C6" w:rsidRDefault="00AE18C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1106</w:t>
      </w:r>
    </w:p>
    <w:p w:rsidR="00AE18C6" w:rsidRDefault="00AE18C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1106</w:t>
      </w:r>
    </w:p>
    <w:p w:rsidR="00AE18C6" w:rsidRDefault="00AE18C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1106</w:t>
      </w:r>
    </w:p>
    <w:p w:rsidR="00AE18C6" w:rsidRDefault="00AE18C6">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1107</w:t>
      </w:r>
    </w:p>
    <w:p w:rsidR="00AE18C6" w:rsidRDefault="00AE18C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1107</w:t>
      </w:r>
    </w:p>
    <w:p w:rsidR="00AE18C6" w:rsidRDefault="00AE18C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1107</w:t>
      </w:r>
    </w:p>
    <w:p w:rsidR="00AE18C6" w:rsidRDefault="00AE18C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1107</w:t>
      </w:r>
    </w:p>
    <w:p w:rsidR="00AE18C6" w:rsidRDefault="00AE18C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1108</w:t>
      </w:r>
    </w:p>
    <w:p w:rsidR="00AE18C6" w:rsidRDefault="00AE18C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1109</w:t>
      </w:r>
    </w:p>
    <w:p w:rsidR="00AE18C6" w:rsidRDefault="00AE18C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1109</w:t>
      </w:r>
    </w:p>
    <w:p w:rsidR="00AE18C6" w:rsidRDefault="00AE18C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1109</w:t>
      </w:r>
    </w:p>
    <w:p w:rsidR="00AE18C6" w:rsidRDefault="00AE18C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1109</w:t>
      </w:r>
    </w:p>
    <w:p w:rsidR="00AE18C6" w:rsidRDefault="00AE18C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1111</w:t>
      </w:r>
    </w:p>
    <w:p w:rsidR="00AE18C6" w:rsidRDefault="00AE18C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1111</w:t>
      </w:r>
    </w:p>
    <w:p w:rsidR="00AE18C6" w:rsidRDefault="00AE18C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1111</w:t>
      </w:r>
    </w:p>
    <w:p w:rsidR="00AE18C6" w:rsidRDefault="00AE18C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1111</w:t>
      </w:r>
    </w:p>
    <w:p w:rsidR="00AE18C6" w:rsidRDefault="00AE18C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1112</w:t>
      </w:r>
    </w:p>
    <w:p w:rsidR="00AE18C6" w:rsidRDefault="00AE18C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1112</w:t>
      </w:r>
    </w:p>
    <w:p w:rsidR="00AE18C6" w:rsidRDefault="00AE18C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1112</w:t>
      </w:r>
    </w:p>
    <w:p w:rsidR="00AE18C6" w:rsidRDefault="00AE18C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1112</w:t>
      </w:r>
    </w:p>
    <w:p w:rsidR="00AE18C6" w:rsidRDefault="00AE18C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1112</w:t>
      </w:r>
    </w:p>
    <w:p w:rsidR="00AE18C6" w:rsidRDefault="00AE18C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1114</w:t>
      </w:r>
    </w:p>
    <w:p w:rsidR="00AE18C6" w:rsidRDefault="00AE18C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1114</w:t>
      </w:r>
    </w:p>
    <w:p w:rsidR="00AE18C6" w:rsidRDefault="00AE18C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1114</w:t>
      </w:r>
    </w:p>
    <w:p w:rsidR="00AE18C6" w:rsidRDefault="00AE18C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1114</w:t>
      </w:r>
    </w:p>
    <w:p w:rsidR="00AE18C6" w:rsidRDefault="00AE18C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1114</w:t>
      </w:r>
    </w:p>
    <w:p w:rsidR="00AE18C6" w:rsidRDefault="00AE18C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1115</w:t>
      </w:r>
    </w:p>
    <w:p w:rsidR="00AE18C6" w:rsidRDefault="00AE18C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1115</w:t>
      </w:r>
    </w:p>
    <w:p w:rsidR="00AE18C6" w:rsidRDefault="00AE18C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1115</w:t>
      </w:r>
    </w:p>
    <w:p w:rsidR="00AE18C6" w:rsidRDefault="00AE18C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1115</w:t>
      </w:r>
    </w:p>
    <w:p w:rsidR="00AE18C6" w:rsidRDefault="00AE18C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1116</w:t>
      </w:r>
    </w:p>
    <w:p w:rsidR="00AE18C6" w:rsidRDefault="00AE18C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1116</w:t>
      </w:r>
    </w:p>
    <w:p w:rsidR="00AE18C6" w:rsidRDefault="00AE18C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1118</w:t>
      </w:r>
    </w:p>
    <w:p w:rsidR="00AE18C6" w:rsidRDefault="00AE18C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1118</w:t>
      </w:r>
    </w:p>
    <w:p w:rsidR="00AE18C6" w:rsidRDefault="00AE18C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1118</w:t>
      </w:r>
    </w:p>
    <w:p w:rsidR="00AE18C6" w:rsidRDefault="00AE18C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1118</w:t>
      </w:r>
    </w:p>
    <w:p w:rsidR="00AE18C6" w:rsidRDefault="00AE18C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1119</w:t>
      </w:r>
    </w:p>
    <w:p w:rsidR="00AE18C6" w:rsidRDefault="00AE18C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1119</w:t>
      </w:r>
    </w:p>
    <w:p w:rsidR="00AE18C6" w:rsidRDefault="00AE18C6">
      <w:pPr>
        <w:pStyle w:val="TOC4"/>
        <w:rPr>
          <w:rFonts w:asciiTheme="minorHAnsi" w:eastAsiaTheme="minorEastAsia" w:hAnsiTheme="minorHAnsi" w:cstheme="minorBidi"/>
          <w:sz w:val="22"/>
          <w:szCs w:val="22"/>
        </w:rPr>
      </w:pPr>
      <w:r>
        <w:lastRenderedPageBreak/>
        <w:t>A.6.2.8.2</w:t>
      </w:r>
      <w:r>
        <w:rPr>
          <w:rFonts w:asciiTheme="minorHAnsi" w:eastAsiaTheme="minorEastAsia" w:hAnsiTheme="minorHAnsi" w:cstheme="minorBidi"/>
          <w:sz w:val="22"/>
          <w:szCs w:val="22"/>
        </w:rPr>
        <w:tab/>
      </w:r>
      <w:r>
        <w:t>Test Requirements</w:t>
      </w:r>
      <w:r>
        <w:tab/>
        <w:t>1121</w:t>
      </w:r>
    </w:p>
    <w:p w:rsidR="00AE18C6" w:rsidRDefault="00AE18C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1121</w:t>
      </w:r>
    </w:p>
    <w:p w:rsidR="00AE18C6" w:rsidRDefault="00AE18C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1121</w:t>
      </w:r>
    </w:p>
    <w:p w:rsidR="00AE18C6" w:rsidRDefault="00AE18C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1121</w:t>
      </w:r>
    </w:p>
    <w:p w:rsidR="00AE18C6" w:rsidRDefault="00AE18C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1122</w:t>
      </w:r>
    </w:p>
    <w:p w:rsidR="00AE18C6" w:rsidRDefault="00AE18C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1122</w:t>
      </w:r>
    </w:p>
    <w:p w:rsidR="00AE18C6" w:rsidRDefault="00AE18C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1124</w:t>
      </w:r>
    </w:p>
    <w:p w:rsidR="00AE18C6" w:rsidRDefault="00AE18C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1124</w:t>
      </w:r>
    </w:p>
    <w:p w:rsidR="00AE18C6" w:rsidRDefault="00AE18C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1125</w:t>
      </w:r>
    </w:p>
    <w:p w:rsidR="00AE18C6" w:rsidRDefault="00AE18C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1125</w:t>
      </w:r>
    </w:p>
    <w:p w:rsidR="00AE18C6" w:rsidRDefault="00AE18C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1126</w:t>
      </w:r>
    </w:p>
    <w:p w:rsidR="00AE18C6" w:rsidRDefault="00AE18C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1126</w:t>
      </w:r>
    </w:p>
    <w:p w:rsidR="00AE18C6" w:rsidRDefault="00AE18C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1128</w:t>
      </w:r>
    </w:p>
    <w:p w:rsidR="00AE18C6" w:rsidRDefault="00AE18C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1128</w:t>
      </w:r>
    </w:p>
    <w:p w:rsidR="00AE18C6" w:rsidRDefault="00AE18C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1128</w:t>
      </w:r>
    </w:p>
    <w:p w:rsidR="00AE18C6" w:rsidRDefault="00AE18C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1129</w:t>
      </w:r>
    </w:p>
    <w:p w:rsidR="00AE18C6" w:rsidRDefault="00AE18C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1129</w:t>
      </w:r>
    </w:p>
    <w:p w:rsidR="00AE18C6" w:rsidRDefault="00AE18C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1129</w:t>
      </w:r>
    </w:p>
    <w:p w:rsidR="00AE18C6" w:rsidRDefault="00AE18C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1129</w:t>
      </w:r>
    </w:p>
    <w:p w:rsidR="00AE18C6" w:rsidRDefault="00AE18C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1129</w:t>
      </w:r>
    </w:p>
    <w:p w:rsidR="00AE18C6" w:rsidRDefault="00AE18C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1129</w:t>
      </w:r>
    </w:p>
    <w:p w:rsidR="00AE18C6" w:rsidRDefault="00AE18C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1129</w:t>
      </w:r>
    </w:p>
    <w:p w:rsidR="00AE18C6" w:rsidRDefault="00AE18C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1131</w:t>
      </w:r>
    </w:p>
    <w:p w:rsidR="00AE18C6" w:rsidRDefault="00AE18C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1131</w:t>
      </w:r>
    </w:p>
    <w:p w:rsidR="00AE18C6" w:rsidRDefault="00AE18C6">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1132</w:t>
      </w:r>
    </w:p>
    <w:p w:rsidR="00AE18C6" w:rsidRDefault="00AE18C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1132</w:t>
      </w:r>
    </w:p>
    <w:p w:rsidR="00AE18C6" w:rsidRDefault="00AE18C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1132</w:t>
      </w:r>
    </w:p>
    <w:p w:rsidR="00AE18C6" w:rsidRDefault="00AE18C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1132</w:t>
      </w:r>
    </w:p>
    <w:p w:rsidR="00AE18C6" w:rsidRDefault="00AE18C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1132</w:t>
      </w:r>
    </w:p>
    <w:p w:rsidR="00AE18C6" w:rsidRDefault="00AE18C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1133</w:t>
      </w:r>
    </w:p>
    <w:p w:rsidR="00AE18C6" w:rsidRDefault="00AE18C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1133</w:t>
      </w:r>
    </w:p>
    <w:p w:rsidR="00AE18C6" w:rsidRDefault="00AE18C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1133</w:t>
      </w:r>
    </w:p>
    <w:p w:rsidR="00AE18C6" w:rsidRDefault="00AE18C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1135</w:t>
      </w:r>
    </w:p>
    <w:p w:rsidR="00AE18C6" w:rsidRDefault="00AE18C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1135</w:t>
      </w:r>
    </w:p>
    <w:p w:rsidR="00AE18C6" w:rsidRDefault="00AE18C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1136</w:t>
      </w:r>
    </w:p>
    <w:p w:rsidR="00AE18C6" w:rsidRDefault="00AE18C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1136</w:t>
      </w:r>
    </w:p>
    <w:p w:rsidR="00AE18C6" w:rsidRDefault="00AE18C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1136</w:t>
      </w:r>
    </w:p>
    <w:p w:rsidR="00AE18C6" w:rsidRDefault="00AE18C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1136</w:t>
      </w:r>
    </w:p>
    <w:p w:rsidR="00AE18C6" w:rsidRDefault="00AE18C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1136</w:t>
      </w:r>
    </w:p>
    <w:p w:rsidR="00AE18C6" w:rsidRDefault="00AE18C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1137</w:t>
      </w:r>
    </w:p>
    <w:p w:rsidR="00AE18C6" w:rsidRDefault="00AE18C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1137</w:t>
      </w:r>
    </w:p>
    <w:p w:rsidR="00AE18C6" w:rsidRDefault="00AE18C6">
      <w:pPr>
        <w:pStyle w:val="TOC4"/>
        <w:rPr>
          <w:rFonts w:asciiTheme="minorHAnsi" w:eastAsiaTheme="minorEastAsia" w:hAnsiTheme="minorHAnsi" w:cstheme="minorBidi"/>
          <w:sz w:val="22"/>
          <w:szCs w:val="22"/>
        </w:rPr>
      </w:pPr>
      <w:r w:rsidRPr="00AE18C6">
        <w:t>A.6.2.13.1</w:t>
      </w:r>
      <w:r w:rsidRPr="00AE18C6">
        <w:rPr>
          <w:rFonts w:asciiTheme="minorHAnsi" w:eastAsiaTheme="minorEastAsia" w:hAnsiTheme="minorHAnsi"/>
          <w:sz w:val="22"/>
          <w:szCs w:val="22"/>
        </w:rPr>
        <w:tab/>
      </w:r>
      <w:r w:rsidRPr="00431C0C">
        <w:rPr>
          <w:rFonts w:cs="v4.2.0"/>
        </w:rPr>
        <w:t>Test Purpose and Environment</w:t>
      </w:r>
      <w:r>
        <w:tab/>
        <w:t>1137</w:t>
      </w:r>
    </w:p>
    <w:p w:rsidR="00AE18C6" w:rsidRDefault="00AE18C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1139</w:t>
      </w:r>
    </w:p>
    <w:p w:rsidR="00AE18C6" w:rsidRDefault="00AE18C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1139</w:t>
      </w:r>
    </w:p>
    <w:p w:rsidR="00AE18C6" w:rsidRDefault="00AE18C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1139</w:t>
      </w:r>
    </w:p>
    <w:p w:rsidR="00AE18C6" w:rsidRDefault="00AE18C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1140</w:t>
      </w:r>
    </w:p>
    <w:p w:rsidR="00AE18C6" w:rsidRDefault="00AE18C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1140</w:t>
      </w:r>
    </w:p>
    <w:p w:rsidR="00AE18C6" w:rsidRDefault="00AE18C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1140</w:t>
      </w:r>
    </w:p>
    <w:p w:rsidR="00AE18C6" w:rsidRDefault="00AE18C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1140</w:t>
      </w:r>
    </w:p>
    <w:p w:rsidR="00AE18C6" w:rsidRDefault="00AE18C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1140</w:t>
      </w:r>
    </w:p>
    <w:p w:rsidR="00AE18C6" w:rsidRDefault="00AE18C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1140</w:t>
      </w:r>
    </w:p>
    <w:p w:rsidR="00AE18C6" w:rsidRDefault="00AE18C6">
      <w:pPr>
        <w:pStyle w:val="TOC4"/>
        <w:rPr>
          <w:rFonts w:asciiTheme="minorHAnsi" w:eastAsiaTheme="minorEastAsia" w:hAnsiTheme="minorHAnsi" w:cstheme="minorBidi"/>
          <w:sz w:val="22"/>
          <w:szCs w:val="22"/>
        </w:rPr>
      </w:pPr>
      <w:r w:rsidRPr="00AE18C6">
        <w:t>A.6.2.14.1</w:t>
      </w:r>
      <w:r w:rsidRPr="00AE18C6">
        <w:rPr>
          <w:rFonts w:asciiTheme="minorHAnsi" w:eastAsiaTheme="minorEastAsia" w:hAnsiTheme="minorHAnsi"/>
          <w:sz w:val="22"/>
          <w:szCs w:val="22"/>
        </w:rPr>
        <w:tab/>
      </w:r>
      <w:r w:rsidRPr="00431C0C">
        <w:rPr>
          <w:rFonts w:cs="v4.2.0"/>
        </w:rPr>
        <w:t>Test Purpose and Environment</w:t>
      </w:r>
      <w:r>
        <w:tab/>
        <w:t>1140</w:t>
      </w:r>
    </w:p>
    <w:p w:rsidR="00AE18C6" w:rsidRDefault="00AE18C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1142</w:t>
      </w:r>
    </w:p>
    <w:p w:rsidR="00AE18C6" w:rsidRDefault="00AE18C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1142</w:t>
      </w:r>
    </w:p>
    <w:p w:rsidR="00AE18C6" w:rsidRDefault="00AE18C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1143</w:t>
      </w:r>
    </w:p>
    <w:p w:rsidR="00AE18C6" w:rsidRDefault="00AE18C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1143</w:t>
      </w:r>
    </w:p>
    <w:p w:rsidR="00AE18C6" w:rsidRDefault="00AE18C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1143</w:t>
      </w:r>
    </w:p>
    <w:p w:rsidR="00AE18C6" w:rsidRDefault="00AE18C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1143</w:t>
      </w:r>
    </w:p>
    <w:p w:rsidR="00AE18C6" w:rsidRDefault="00AE18C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1143</w:t>
      </w:r>
    </w:p>
    <w:p w:rsidR="00AE18C6" w:rsidRDefault="00AE18C6">
      <w:pPr>
        <w:pStyle w:val="TOC5"/>
        <w:rPr>
          <w:rFonts w:asciiTheme="minorHAnsi" w:eastAsiaTheme="minorEastAsia" w:hAnsiTheme="minorHAnsi" w:cstheme="minorBidi"/>
          <w:sz w:val="22"/>
          <w:szCs w:val="22"/>
        </w:rPr>
      </w:pPr>
      <w:r>
        <w:lastRenderedPageBreak/>
        <w:t>A.6.2.14.2.7</w:t>
      </w:r>
      <w:r>
        <w:rPr>
          <w:rFonts w:asciiTheme="minorHAnsi" w:eastAsiaTheme="minorEastAsia" w:hAnsiTheme="minorHAnsi" w:cstheme="minorBidi"/>
          <w:sz w:val="22"/>
          <w:szCs w:val="22"/>
        </w:rPr>
        <w:tab/>
      </w:r>
      <w:r>
        <w:t>PRACH Resource Selection</w:t>
      </w:r>
      <w:r>
        <w:tab/>
        <w:t>1144</w:t>
      </w:r>
    </w:p>
    <w:p w:rsidR="00AE18C6" w:rsidRDefault="00AE18C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1144</w:t>
      </w:r>
    </w:p>
    <w:p w:rsidR="00AE18C6" w:rsidRDefault="00AE18C6">
      <w:pPr>
        <w:pStyle w:val="TOC4"/>
        <w:rPr>
          <w:rFonts w:asciiTheme="minorHAnsi" w:eastAsiaTheme="minorEastAsia" w:hAnsiTheme="minorHAnsi" w:cstheme="minorBidi"/>
          <w:sz w:val="22"/>
          <w:szCs w:val="22"/>
        </w:rPr>
      </w:pPr>
      <w:r w:rsidRPr="00AE18C6">
        <w:t>A.6.2.15.1</w:t>
      </w:r>
      <w:r w:rsidRPr="00AE18C6">
        <w:rPr>
          <w:rFonts w:asciiTheme="minorHAnsi" w:eastAsiaTheme="minorEastAsia" w:hAnsiTheme="minorHAnsi"/>
          <w:sz w:val="22"/>
          <w:szCs w:val="22"/>
        </w:rPr>
        <w:tab/>
      </w:r>
      <w:r w:rsidRPr="00431C0C">
        <w:rPr>
          <w:rFonts w:cs="v4.2.0"/>
        </w:rPr>
        <w:t>Test Purpose and Environment</w:t>
      </w:r>
      <w:r>
        <w:tab/>
        <w:t>1144</w:t>
      </w:r>
    </w:p>
    <w:p w:rsidR="00AE18C6" w:rsidRDefault="00AE18C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1146</w:t>
      </w:r>
    </w:p>
    <w:p w:rsidR="00AE18C6" w:rsidRDefault="00AE18C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1146</w:t>
      </w:r>
    </w:p>
    <w:p w:rsidR="00AE18C6" w:rsidRDefault="00AE18C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1147</w:t>
      </w:r>
    </w:p>
    <w:p w:rsidR="00AE18C6" w:rsidRDefault="00AE18C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1147</w:t>
      </w:r>
    </w:p>
    <w:p w:rsidR="00AE18C6" w:rsidRDefault="00AE18C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1147</w:t>
      </w:r>
    </w:p>
    <w:p w:rsidR="00AE18C6" w:rsidRDefault="00AE18C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1147</w:t>
      </w:r>
    </w:p>
    <w:p w:rsidR="00AE18C6" w:rsidRDefault="00AE18C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1147</w:t>
      </w:r>
    </w:p>
    <w:p w:rsidR="00AE18C6" w:rsidRDefault="00AE18C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1148</w:t>
      </w:r>
    </w:p>
    <w:p w:rsidR="00AE18C6" w:rsidRDefault="00AE18C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1148</w:t>
      </w:r>
    </w:p>
    <w:p w:rsidR="00AE18C6" w:rsidRDefault="00AE18C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1148</w:t>
      </w:r>
    </w:p>
    <w:p w:rsidR="00AE18C6" w:rsidRDefault="00AE18C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1151</w:t>
      </w:r>
    </w:p>
    <w:p w:rsidR="00AE18C6" w:rsidRDefault="00AE18C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1151</w:t>
      </w:r>
    </w:p>
    <w:p w:rsidR="00AE18C6" w:rsidRDefault="00AE18C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1152</w:t>
      </w:r>
    </w:p>
    <w:p w:rsidR="00AE18C6" w:rsidRDefault="00AE18C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1152</w:t>
      </w:r>
    </w:p>
    <w:p w:rsidR="00AE18C6" w:rsidRDefault="00AE18C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1152</w:t>
      </w:r>
    </w:p>
    <w:p w:rsidR="00AE18C6" w:rsidRDefault="00AE18C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1152</w:t>
      </w:r>
    </w:p>
    <w:p w:rsidR="00AE18C6" w:rsidRDefault="00AE18C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1152</w:t>
      </w:r>
    </w:p>
    <w:p w:rsidR="00AE18C6" w:rsidRDefault="00AE18C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1152</w:t>
      </w:r>
    </w:p>
    <w:p w:rsidR="00AE18C6" w:rsidRDefault="00AE18C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1153</w:t>
      </w:r>
    </w:p>
    <w:p w:rsidR="00AE18C6" w:rsidRDefault="00AE18C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1153</w:t>
      </w:r>
    </w:p>
    <w:p w:rsidR="00AE18C6" w:rsidRDefault="00AE18C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1156</w:t>
      </w:r>
    </w:p>
    <w:p w:rsidR="00AE18C6" w:rsidRDefault="00AE18C6">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1156</w:t>
      </w:r>
    </w:p>
    <w:p w:rsidR="00AE18C6" w:rsidRDefault="00AE18C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1157</w:t>
      </w:r>
    </w:p>
    <w:p w:rsidR="00AE18C6" w:rsidRDefault="00AE18C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1157</w:t>
      </w:r>
    </w:p>
    <w:p w:rsidR="00AE18C6" w:rsidRDefault="00AE18C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1157</w:t>
      </w:r>
    </w:p>
    <w:p w:rsidR="00AE18C6" w:rsidRDefault="00AE18C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1157</w:t>
      </w:r>
    </w:p>
    <w:p w:rsidR="00AE18C6" w:rsidRDefault="00AE18C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1157</w:t>
      </w:r>
    </w:p>
    <w:p w:rsidR="00AE18C6" w:rsidRDefault="00AE18C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1157</w:t>
      </w:r>
    </w:p>
    <w:p w:rsidR="00AE18C6" w:rsidRDefault="00AE18C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1158</w:t>
      </w:r>
    </w:p>
    <w:p w:rsidR="00AE18C6" w:rsidRDefault="00AE18C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1158</w:t>
      </w:r>
    </w:p>
    <w:p w:rsidR="00AE18C6" w:rsidRDefault="00AE18C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1161</w:t>
      </w:r>
    </w:p>
    <w:p w:rsidR="00AE18C6" w:rsidRDefault="00AE18C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1161</w:t>
      </w:r>
    </w:p>
    <w:p w:rsidR="00AE18C6" w:rsidRDefault="00AE18C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1162</w:t>
      </w:r>
    </w:p>
    <w:p w:rsidR="00AE18C6" w:rsidRDefault="00AE18C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1162</w:t>
      </w:r>
    </w:p>
    <w:p w:rsidR="00AE18C6" w:rsidRDefault="00AE18C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1162</w:t>
      </w:r>
    </w:p>
    <w:p w:rsidR="00AE18C6" w:rsidRDefault="00AE18C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1162</w:t>
      </w:r>
    </w:p>
    <w:p w:rsidR="00AE18C6" w:rsidRDefault="00AE18C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1162</w:t>
      </w:r>
    </w:p>
    <w:p w:rsidR="00AE18C6" w:rsidRDefault="00AE18C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1162</w:t>
      </w:r>
    </w:p>
    <w:p w:rsidR="00AE18C6" w:rsidRDefault="00AE18C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1163</w:t>
      </w:r>
    </w:p>
    <w:p w:rsidR="00AE18C6" w:rsidRDefault="00AE18C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1163</w:t>
      </w:r>
    </w:p>
    <w:p w:rsidR="00AE18C6" w:rsidRDefault="00AE18C6">
      <w:pPr>
        <w:pStyle w:val="TOC4"/>
        <w:rPr>
          <w:rFonts w:asciiTheme="minorHAnsi" w:eastAsiaTheme="minorEastAsia" w:hAnsiTheme="minorHAnsi" w:cstheme="minorBidi"/>
          <w:sz w:val="22"/>
          <w:szCs w:val="22"/>
        </w:rPr>
      </w:pPr>
      <w:r w:rsidRPr="00AE18C6">
        <w:t>A.6.3.1.1</w:t>
      </w:r>
      <w:r w:rsidRPr="00AE18C6">
        <w:rPr>
          <w:rFonts w:asciiTheme="minorHAnsi" w:eastAsiaTheme="minorEastAsia" w:hAnsiTheme="minorHAnsi" w:cstheme="minorBidi"/>
          <w:sz w:val="22"/>
          <w:szCs w:val="22"/>
        </w:rPr>
        <w:tab/>
      </w:r>
      <w:r w:rsidRPr="00431C0C">
        <w:rPr>
          <w:snapToGrid w:val="0"/>
        </w:rPr>
        <w:t>Test Purpose and Environment</w:t>
      </w:r>
      <w:r>
        <w:tab/>
        <w:t>1163</w:t>
      </w:r>
    </w:p>
    <w:p w:rsidR="00AE18C6" w:rsidRDefault="00AE18C6">
      <w:pPr>
        <w:pStyle w:val="TOC4"/>
        <w:rPr>
          <w:rFonts w:asciiTheme="minorHAnsi" w:eastAsiaTheme="minorEastAsia" w:hAnsiTheme="minorHAnsi" w:cstheme="minorBidi"/>
          <w:sz w:val="22"/>
          <w:szCs w:val="22"/>
        </w:rPr>
      </w:pPr>
      <w:r w:rsidRPr="00AE18C6">
        <w:t>A.6.3.1.2</w:t>
      </w:r>
      <w:r w:rsidRPr="00AE18C6">
        <w:rPr>
          <w:rFonts w:asciiTheme="minorHAnsi" w:eastAsiaTheme="minorEastAsia" w:hAnsiTheme="minorHAnsi" w:cstheme="minorBidi"/>
          <w:sz w:val="22"/>
          <w:szCs w:val="22"/>
        </w:rPr>
        <w:tab/>
      </w:r>
      <w:r w:rsidRPr="00431C0C">
        <w:rPr>
          <w:snapToGrid w:val="0"/>
        </w:rPr>
        <w:t>Test Requirements</w:t>
      </w:r>
      <w:r>
        <w:tab/>
        <w:t>1165</w:t>
      </w:r>
    </w:p>
    <w:p w:rsidR="00AE18C6" w:rsidRDefault="00AE18C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1165</w:t>
      </w:r>
    </w:p>
    <w:p w:rsidR="00AE18C6" w:rsidRDefault="00AE18C6">
      <w:pPr>
        <w:pStyle w:val="TOC4"/>
        <w:rPr>
          <w:rFonts w:asciiTheme="minorHAnsi" w:eastAsiaTheme="minorEastAsia" w:hAnsiTheme="minorHAnsi" w:cstheme="minorBidi"/>
          <w:sz w:val="22"/>
          <w:szCs w:val="22"/>
        </w:rPr>
      </w:pPr>
      <w:r w:rsidRPr="00AE18C6">
        <w:t>A.6.3.2.1</w:t>
      </w:r>
      <w:r w:rsidRPr="00AE18C6">
        <w:rPr>
          <w:rFonts w:asciiTheme="minorHAnsi" w:eastAsiaTheme="minorEastAsia" w:hAnsiTheme="minorHAnsi" w:cstheme="minorBidi"/>
          <w:sz w:val="22"/>
          <w:szCs w:val="22"/>
        </w:rPr>
        <w:tab/>
      </w:r>
      <w:r w:rsidRPr="00431C0C">
        <w:rPr>
          <w:snapToGrid w:val="0"/>
        </w:rPr>
        <w:t>Test Purpose and Environment</w:t>
      </w:r>
      <w:r>
        <w:tab/>
        <w:t>1165</w:t>
      </w:r>
    </w:p>
    <w:p w:rsidR="00AE18C6" w:rsidRDefault="00AE18C6">
      <w:pPr>
        <w:pStyle w:val="TOC4"/>
        <w:rPr>
          <w:rFonts w:asciiTheme="minorHAnsi" w:eastAsiaTheme="minorEastAsia" w:hAnsiTheme="minorHAnsi" w:cstheme="minorBidi"/>
          <w:sz w:val="22"/>
          <w:szCs w:val="22"/>
        </w:rPr>
      </w:pPr>
      <w:r w:rsidRPr="00AE18C6">
        <w:t>A.6.3.2.2</w:t>
      </w:r>
      <w:r w:rsidRPr="00AE18C6">
        <w:rPr>
          <w:rFonts w:asciiTheme="minorHAnsi" w:eastAsiaTheme="minorEastAsia" w:hAnsiTheme="minorHAnsi" w:cstheme="minorBidi"/>
          <w:sz w:val="22"/>
          <w:szCs w:val="22"/>
        </w:rPr>
        <w:tab/>
      </w:r>
      <w:r w:rsidRPr="00431C0C">
        <w:rPr>
          <w:snapToGrid w:val="0"/>
        </w:rPr>
        <w:t>Test Requirements</w:t>
      </w:r>
      <w:r>
        <w:tab/>
        <w:t>1167</w:t>
      </w:r>
    </w:p>
    <w:p w:rsidR="00AE18C6" w:rsidRDefault="00AE18C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1167</w:t>
      </w:r>
    </w:p>
    <w:p w:rsidR="00AE18C6" w:rsidRDefault="00AE18C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1167</w:t>
      </w:r>
    </w:p>
    <w:p w:rsidR="00AE18C6" w:rsidRDefault="00AE18C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1168</w:t>
      </w:r>
    </w:p>
    <w:p w:rsidR="00AE18C6" w:rsidRDefault="00AE18C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1169</w:t>
      </w:r>
    </w:p>
    <w:p w:rsidR="00AE18C6" w:rsidRDefault="00AE18C6">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1169</w:t>
      </w:r>
    </w:p>
    <w:p w:rsidR="00AE18C6" w:rsidRDefault="00AE18C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1170</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1171</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1171</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1173</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1173</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6</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1173</w:t>
      </w:r>
    </w:p>
    <w:p w:rsidR="00AE18C6" w:rsidRDefault="00AE18C6">
      <w:pPr>
        <w:pStyle w:val="TOC4"/>
        <w:rPr>
          <w:rFonts w:asciiTheme="minorHAnsi" w:eastAsiaTheme="minorEastAsia" w:hAnsiTheme="minorHAnsi" w:cstheme="minorBidi"/>
          <w:sz w:val="22"/>
          <w:szCs w:val="22"/>
        </w:rPr>
      </w:pPr>
      <w:r w:rsidRPr="00AE18C6">
        <w:lastRenderedPageBreak/>
        <w:t>A.</w:t>
      </w:r>
      <w:r w:rsidRPr="00AE18C6">
        <w:rPr>
          <w:lang w:eastAsia="zh-CN"/>
        </w:rPr>
        <w:t xml:space="preserve"> 6</w:t>
      </w:r>
      <w:r w:rsidRPr="00AE18C6">
        <w:t>.</w:t>
      </w:r>
      <w:r w:rsidRPr="00AE18C6">
        <w:rPr>
          <w:lang w:eastAsia="zh-CN"/>
        </w:rPr>
        <w:t>3</w:t>
      </w:r>
      <w:r w:rsidRPr="00AE18C6">
        <w:t>.</w:t>
      </w:r>
      <w:r w:rsidRPr="00AE18C6">
        <w:rPr>
          <w:lang w:eastAsia="zh-CN"/>
        </w:rPr>
        <w:t>6</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1175</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1175</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7</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1175</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7</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1178</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1178</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8</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1178</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1181</w:t>
      </w:r>
    </w:p>
    <w:p w:rsidR="00AE18C6" w:rsidRDefault="00AE18C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1181</w:t>
      </w:r>
    </w:p>
    <w:p w:rsidR="00AE18C6" w:rsidRDefault="00AE18C6">
      <w:pPr>
        <w:pStyle w:val="TOC4"/>
        <w:rPr>
          <w:rFonts w:asciiTheme="minorHAnsi" w:eastAsiaTheme="minorEastAsia" w:hAnsiTheme="minorHAnsi" w:cstheme="minorBidi"/>
          <w:sz w:val="22"/>
          <w:szCs w:val="22"/>
        </w:rPr>
      </w:pPr>
      <w:r w:rsidRPr="00AE18C6">
        <w:t>A.6.3.9.1</w:t>
      </w:r>
      <w:r w:rsidRPr="00AE18C6">
        <w:rPr>
          <w:rFonts w:asciiTheme="minorHAnsi" w:eastAsiaTheme="minorEastAsia" w:hAnsiTheme="minorHAnsi" w:cstheme="minorBidi"/>
          <w:sz w:val="22"/>
          <w:szCs w:val="22"/>
        </w:rPr>
        <w:tab/>
      </w:r>
      <w:r w:rsidRPr="00431C0C">
        <w:rPr>
          <w:snapToGrid w:val="0"/>
        </w:rPr>
        <w:t>Test Purpose and Environment</w:t>
      </w:r>
      <w:r>
        <w:tab/>
        <w:t>1181</w:t>
      </w:r>
    </w:p>
    <w:p w:rsidR="00AE18C6" w:rsidRDefault="00AE18C6">
      <w:pPr>
        <w:pStyle w:val="TOC4"/>
        <w:rPr>
          <w:rFonts w:asciiTheme="minorHAnsi" w:eastAsiaTheme="minorEastAsia" w:hAnsiTheme="minorHAnsi" w:cstheme="minorBidi"/>
          <w:sz w:val="22"/>
          <w:szCs w:val="22"/>
        </w:rPr>
      </w:pPr>
      <w:r w:rsidRPr="00AE18C6">
        <w:t>A.6.3.9.2</w:t>
      </w:r>
      <w:r w:rsidRPr="00AE18C6">
        <w:rPr>
          <w:rFonts w:asciiTheme="minorHAnsi" w:eastAsiaTheme="minorEastAsia" w:hAnsiTheme="minorHAnsi" w:cstheme="minorBidi"/>
          <w:sz w:val="22"/>
          <w:szCs w:val="22"/>
        </w:rPr>
        <w:tab/>
      </w:r>
      <w:r w:rsidRPr="00431C0C">
        <w:rPr>
          <w:snapToGrid w:val="0"/>
        </w:rPr>
        <w:t>Test Requirements</w:t>
      </w:r>
      <w:r>
        <w:tab/>
        <w:t>1183</w:t>
      </w:r>
    </w:p>
    <w:p w:rsidR="00AE18C6" w:rsidRDefault="00AE18C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1183</w:t>
      </w:r>
    </w:p>
    <w:p w:rsidR="00AE18C6" w:rsidRDefault="00AE18C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1183</w:t>
      </w:r>
    </w:p>
    <w:p w:rsidR="00AE18C6" w:rsidRDefault="00AE18C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1185</w:t>
      </w:r>
    </w:p>
    <w:p w:rsidR="00AE18C6" w:rsidRDefault="00AE18C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1185</w:t>
      </w:r>
    </w:p>
    <w:p w:rsidR="00AE18C6" w:rsidRDefault="00AE18C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1185</w:t>
      </w:r>
    </w:p>
    <w:p w:rsidR="00AE18C6" w:rsidRDefault="00AE18C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1187</w:t>
      </w:r>
    </w:p>
    <w:p w:rsidR="00AE18C6" w:rsidRDefault="00AE18C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1187</w:t>
      </w:r>
    </w:p>
    <w:p w:rsidR="00AE18C6" w:rsidRDefault="00AE18C6">
      <w:pPr>
        <w:pStyle w:val="TOC4"/>
        <w:rPr>
          <w:rFonts w:asciiTheme="minorHAnsi" w:eastAsiaTheme="minorEastAsia" w:hAnsiTheme="minorHAnsi" w:cstheme="minorBidi"/>
          <w:sz w:val="22"/>
          <w:szCs w:val="22"/>
        </w:rPr>
      </w:pPr>
      <w:r w:rsidRPr="00AE18C6">
        <w:t>A.6.3.12.1</w:t>
      </w:r>
      <w:r w:rsidRPr="00AE18C6">
        <w:rPr>
          <w:rFonts w:asciiTheme="minorHAnsi" w:eastAsiaTheme="minorEastAsia" w:hAnsiTheme="minorHAnsi" w:cstheme="minorBidi"/>
          <w:sz w:val="22"/>
          <w:szCs w:val="22"/>
        </w:rPr>
        <w:tab/>
      </w:r>
      <w:r w:rsidRPr="00431C0C">
        <w:rPr>
          <w:snapToGrid w:val="0"/>
        </w:rPr>
        <w:t>Test Purpose and Environment</w:t>
      </w:r>
      <w:r>
        <w:tab/>
        <w:t>1187</w:t>
      </w:r>
    </w:p>
    <w:p w:rsidR="00AE18C6" w:rsidRDefault="00AE18C6">
      <w:pPr>
        <w:pStyle w:val="TOC4"/>
        <w:rPr>
          <w:rFonts w:asciiTheme="minorHAnsi" w:eastAsiaTheme="minorEastAsia" w:hAnsiTheme="minorHAnsi" w:cstheme="minorBidi"/>
          <w:sz w:val="22"/>
          <w:szCs w:val="22"/>
        </w:rPr>
      </w:pPr>
      <w:r w:rsidRPr="00AE18C6">
        <w:t>A.6.3.12.2</w:t>
      </w:r>
      <w:r w:rsidRPr="00AE18C6">
        <w:rPr>
          <w:rFonts w:asciiTheme="minorHAnsi" w:eastAsiaTheme="minorEastAsia" w:hAnsiTheme="minorHAnsi" w:cstheme="minorBidi"/>
          <w:sz w:val="22"/>
          <w:szCs w:val="22"/>
        </w:rPr>
        <w:tab/>
      </w:r>
      <w:r w:rsidRPr="00431C0C">
        <w:rPr>
          <w:snapToGrid w:val="0"/>
        </w:rPr>
        <w:t>Test Requirements</w:t>
      </w:r>
      <w:r>
        <w:tab/>
        <w:t>1190</w:t>
      </w:r>
    </w:p>
    <w:p w:rsidR="00AE18C6" w:rsidRDefault="00AE18C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1191</w:t>
      </w:r>
    </w:p>
    <w:p w:rsidR="00AE18C6" w:rsidRDefault="00AE18C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1191</w:t>
      </w:r>
    </w:p>
    <w:p w:rsidR="00AE18C6" w:rsidRDefault="00AE18C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1191</w:t>
      </w:r>
    </w:p>
    <w:p w:rsidR="00AE18C6" w:rsidRDefault="00AE18C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1191</w:t>
      </w:r>
    </w:p>
    <w:p w:rsidR="00AE18C6" w:rsidRDefault="00AE18C6">
      <w:pPr>
        <w:pStyle w:val="TOC4"/>
        <w:rPr>
          <w:rFonts w:asciiTheme="minorHAnsi" w:eastAsiaTheme="minorEastAsia" w:hAnsiTheme="minorHAnsi" w:cstheme="minorBidi"/>
          <w:sz w:val="22"/>
          <w:szCs w:val="22"/>
        </w:rPr>
      </w:pPr>
      <w:r w:rsidRPr="00AE18C6">
        <w:t>A.7.1.1.2</w:t>
      </w:r>
      <w:r w:rsidRPr="00AE18C6">
        <w:rPr>
          <w:rFonts w:asciiTheme="minorHAnsi" w:eastAsiaTheme="minorEastAsia" w:hAnsiTheme="minorHAnsi"/>
          <w:sz w:val="22"/>
          <w:szCs w:val="22"/>
        </w:rPr>
        <w:tab/>
      </w:r>
      <w:r w:rsidRPr="00431C0C">
        <w:rPr>
          <w:rFonts w:cs="v4.2.0"/>
        </w:rPr>
        <w:t>Test Requirements</w:t>
      </w:r>
      <w:r>
        <w:tab/>
        <w:t>1192</w:t>
      </w:r>
    </w:p>
    <w:p w:rsidR="00AE18C6" w:rsidRDefault="00AE18C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1193</w:t>
      </w:r>
    </w:p>
    <w:p w:rsidR="00AE18C6" w:rsidRDefault="00AE18C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1193</w:t>
      </w:r>
    </w:p>
    <w:p w:rsidR="00AE18C6" w:rsidRDefault="00AE18C6">
      <w:pPr>
        <w:pStyle w:val="TOC4"/>
        <w:rPr>
          <w:rFonts w:asciiTheme="minorHAnsi" w:eastAsiaTheme="minorEastAsia" w:hAnsiTheme="minorHAnsi" w:cstheme="minorBidi"/>
          <w:sz w:val="22"/>
          <w:szCs w:val="22"/>
        </w:rPr>
      </w:pPr>
      <w:r w:rsidRPr="00AE18C6">
        <w:t>A.7.1.2.2</w:t>
      </w:r>
      <w:r w:rsidRPr="00AE18C6">
        <w:rPr>
          <w:rFonts w:asciiTheme="minorHAnsi" w:eastAsiaTheme="minorEastAsia" w:hAnsiTheme="minorHAnsi"/>
          <w:sz w:val="22"/>
          <w:szCs w:val="22"/>
        </w:rPr>
        <w:tab/>
      </w:r>
      <w:r w:rsidRPr="00431C0C">
        <w:rPr>
          <w:rFonts w:cs="v4.2.0"/>
        </w:rPr>
        <w:t>Test Requirements</w:t>
      </w:r>
      <w:r>
        <w:tab/>
        <w:t>1195</w:t>
      </w:r>
    </w:p>
    <w:p w:rsidR="00AE18C6" w:rsidRDefault="00AE18C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1196</w:t>
      </w:r>
    </w:p>
    <w:p w:rsidR="00AE18C6" w:rsidRDefault="00AE18C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1196</w:t>
      </w:r>
    </w:p>
    <w:p w:rsidR="00AE18C6" w:rsidRDefault="00AE18C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1198</w:t>
      </w:r>
    </w:p>
    <w:p w:rsidR="00AE18C6" w:rsidRDefault="00AE18C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1199</w:t>
      </w:r>
    </w:p>
    <w:p w:rsidR="00AE18C6" w:rsidRDefault="00AE18C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1199</w:t>
      </w:r>
    </w:p>
    <w:p w:rsidR="00AE18C6" w:rsidRDefault="00AE18C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1200</w:t>
      </w:r>
    </w:p>
    <w:p w:rsidR="00AE18C6" w:rsidRDefault="00AE18C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1201</w:t>
      </w:r>
    </w:p>
    <w:p w:rsidR="00AE18C6" w:rsidRDefault="00AE18C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1201</w:t>
      </w:r>
    </w:p>
    <w:p w:rsidR="00AE18C6" w:rsidRDefault="00AE18C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1201</w:t>
      </w:r>
    </w:p>
    <w:p w:rsidR="00AE18C6" w:rsidRDefault="00AE18C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1201</w:t>
      </w:r>
    </w:p>
    <w:p w:rsidR="00AE18C6" w:rsidRDefault="00AE18C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1201</w:t>
      </w:r>
    </w:p>
    <w:p w:rsidR="00AE18C6" w:rsidRDefault="00AE18C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1202</w:t>
      </w:r>
    </w:p>
    <w:p w:rsidR="00AE18C6" w:rsidRDefault="00AE18C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1202</w:t>
      </w:r>
    </w:p>
    <w:p w:rsidR="00AE18C6" w:rsidRDefault="00AE18C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1202</w:t>
      </w:r>
    </w:p>
    <w:p w:rsidR="00AE18C6" w:rsidRDefault="00AE18C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1204</w:t>
      </w:r>
    </w:p>
    <w:p w:rsidR="00AE18C6" w:rsidRDefault="00AE18C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1205</w:t>
      </w:r>
    </w:p>
    <w:p w:rsidR="00AE18C6" w:rsidRDefault="00AE18C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1205</w:t>
      </w:r>
    </w:p>
    <w:p w:rsidR="00AE18C6" w:rsidRDefault="00AE18C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1206</w:t>
      </w:r>
    </w:p>
    <w:p w:rsidR="00AE18C6" w:rsidRDefault="00AE18C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431C0C">
        <w:rPr>
          <w:snapToGrid w:val="0"/>
          <w:lang w:eastAsia="zh-CN"/>
        </w:rPr>
        <w:t xml:space="preserve"> for 20MHz +20MHz</w:t>
      </w:r>
      <w:r>
        <w:tab/>
        <w:t>1207</w:t>
      </w:r>
    </w:p>
    <w:p w:rsidR="00AE18C6" w:rsidRDefault="00AE18C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1207</w:t>
      </w:r>
    </w:p>
    <w:p w:rsidR="00AE18C6" w:rsidRDefault="00AE18C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1207</w:t>
      </w:r>
    </w:p>
    <w:p w:rsidR="00AE18C6" w:rsidRDefault="00AE18C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431C0C">
        <w:rPr>
          <w:snapToGrid w:val="0"/>
          <w:lang w:eastAsia="zh-CN"/>
        </w:rPr>
        <w:t>20MHz +10MHz</w:t>
      </w:r>
      <w:r>
        <w:tab/>
        <w:t>1207</w:t>
      </w:r>
    </w:p>
    <w:p w:rsidR="00AE18C6" w:rsidRDefault="00AE18C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1207</w:t>
      </w:r>
    </w:p>
    <w:p w:rsidR="00AE18C6" w:rsidRDefault="00AE18C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1207</w:t>
      </w:r>
    </w:p>
    <w:p w:rsidR="00AE18C6" w:rsidRDefault="00AE18C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1208</w:t>
      </w:r>
    </w:p>
    <w:p w:rsidR="00AE18C6" w:rsidRDefault="00AE18C6">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1208</w:t>
      </w:r>
    </w:p>
    <w:p w:rsidR="00AE18C6" w:rsidRDefault="00AE18C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1208</w:t>
      </w:r>
    </w:p>
    <w:p w:rsidR="00AE18C6" w:rsidRDefault="00AE18C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1208</w:t>
      </w:r>
    </w:p>
    <w:p w:rsidR="00AE18C6" w:rsidRDefault="00AE18C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1210</w:t>
      </w:r>
    </w:p>
    <w:p w:rsidR="00AE18C6" w:rsidRDefault="00AE18C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1210</w:t>
      </w:r>
    </w:p>
    <w:p w:rsidR="00AE18C6" w:rsidRDefault="00AE18C6">
      <w:pPr>
        <w:pStyle w:val="TOC4"/>
        <w:rPr>
          <w:rFonts w:asciiTheme="minorHAnsi" w:eastAsiaTheme="minorEastAsia" w:hAnsiTheme="minorHAnsi" w:cstheme="minorBidi"/>
          <w:sz w:val="22"/>
          <w:szCs w:val="22"/>
        </w:rPr>
      </w:pPr>
      <w:r>
        <w:lastRenderedPageBreak/>
        <w:t>A.7.1.11.1</w:t>
      </w:r>
      <w:r>
        <w:rPr>
          <w:rFonts w:asciiTheme="minorHAnsi" w:eastAsiaTheme="minorEastAsia" w:hAnsiTheme="minorHAnsi" w:cstheme="minorBidi"/>
          <w:sz w:val="22"/>
          <w:szCs w:val="22"/>
        </w:rPr>
        <w:tab/>
      </w:r>
      <w:r>
        <w:t>Test Purpose and Environment</w:t>
      </w:r>
      <w:r>
        <w:tab/>
        <w:t>1210</w:t>
      </w:r>
    </w:p>
    <w:p w:rsidR="00AE18C6" w:rsidRDefault="00AE18C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1212</w:t>
      </w:r>
    </w:p>
    <w:p w:rsidR="00AE18C6" w:rsidRDefault="00AE18C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1212</w:t>
      </w:r>
    </w:p>
    <w:p w:rsidR="00AE18C6" w:rsidRDefault="00AE18C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1212</w:t>
      </w:r>
    </w:p>
    <w:p w:rsidR="00AE18C6" w:rsidRDefault="00AE18C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1214</w:t>
      </w:r>
    </w:p>
    <w:p w:rsidR="00AE18C6" w:rsidRDefault="00AE18C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1214</w:t>
      </w:r>
    </w:p>
    <w:p w:rsidR="00AE18C6" w:rsidRDefault="00AE18C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1214</w:t>
      </w:r>
    </w:p>
    <w:p w:rsidR="00AE18C6" w:rsidRDefault="00AE18C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1216</w:t>
      </w:r>
    </w:p>
    <w:p w:rsidR="00AE18C6" w:rsidRDefault="00AE18C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1217</w:t>
      </w:r>
    </w:p>
    <w:p w:rsidR="00AE18C6" w:rsidRDefault="00AE18C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1217</w:t>
      </w:r>
    </w:p>
    <w:p w:rsidR="00AE18C6" w:rsidRDefault="00AE18C6">
      <w:pPr>
        <w:pStyle w:val="TOC4"/>
        <w:rPr>
          <w:rFonts w:asciiTheme="minorHAnsi" w:eastAsiaTheme="minorEastAsia" w:hAnsiTheme="minorHAnsi" w:cstheme="minorBidi"/>
          <w:sz w:val="22"/>
          <w:szCs w:val="22"/>
        </w:rPr>
      </w:pPr>
      <w:r w:rsidRPr="00AE18C6">
        <w:t>A.7.1.14.2</w:t>
      </w:r>
      <w:r w:rsidRPr="00AE18C6">
        <w:rPr>
          <w:rFonts w:asciiTheme="minorHAnsi" w:eastAsiaTheme="minorEastAsia" w:hAnsiTheme="minorHAnsi"/>
          <w:sz w:val="22"/>
          <w:szCs w:val="22"/>
        </w:rPr>
        <w:tab/>
      </w:r>
      <w:r w:rsidRPr="00431C0C">
        <w:rPr>
          <w:rFonts w:cs="v4.2.0"/>
        </w:rPr>
        <w:t>Test Requirements</w:t>
      </w:r>
      <w:r>
        <w:tab/>
        <w:t>1218</w:t>
      </w:r>
    </w:p>
    <w:p w:rsidR="00AE18C6" w:rsidRDefault="00AE18C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1218</w:t>
      </w:r>
    </w:p>
    <w:p w:rsidR="00AE18C6" w:rsidRDefault="00AE18C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1218</w:t>
      </w:r>
    </w:p>
    <w:p w:rsidR="00AE18C6" w:rsidRDefault="00AE18C6">
      <w:pPr>
        <w:pStyle w:val="TOC4"/>
        <w:rPr>
          <w:rFonts w:asciiTheme="minorHAnsi" w:eastAsiaTheme="minorEastAsia" w:hAnsiTheme="minorHAnsi" w:cstheme="minorBidi"/>
          <w:sz w:val="22"/>
          <w:szCs w:val="22"/>
        </w:rPr>
      </w:pPr>
      <w:r w:rsidRPr="00AE18C6">
        <w:t>A.7.1.15.2</w:t>
      </w:r>
      <w:r w:rsidRPr="00AE18C6">
        <w:rPr>
          <w:rFonts w:asciiTheme="minorHAnsi" w:eastAsiaTheme="minorEastAsia" w:hAnsiTheme="minorHAnsi"/>
          <w:sz w:val="22"/>
          <w:szCs w:val="22"/>
        </w:rPr>
        <w:tab/>
      </w:r>
      <w:r w:rsidRPr="00431C0C">
        <w:rPr>
          <w:rFonts w:cs="v4.2.0"/>
        </w:rPr>
        <w:t>Test Requirements</w:t>
      </w:r>
      <w:r>
        <w:tab/>
        <w:t>1219</w:t>
      </w:r>
    </w:p>
    <w:p w:rsidR="00AE18C6" w:rsidRDefault="00AE18C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1220</w:t>
      </w:r>
    </w:p>
    <w:p w:rsidR="00AE18C6" w:rsidRDefault="00AE18C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1220</w:t>
      </w:r>
    </w:p>
    <w:p w:rsidR="00AE18C6" w:rsidRDefault="00AE18C6">
      <w:pPr>
        <w:pStyle w:val="TOC4"/>
        <w:rPr>
          <w:rFonts w:asciiTheme="minorHAnsi" w:eastAsiaTheme="minorEastAsia" w:hAnsiTheme="minorHAnsi" w:cstheme="minorBidi"/>
          <w:sz w:val="22"/>
          <w:szCs w:val="22"/>
        </w:rPr>
      </w:pPr>
      <w:r w:rsidRPr="00AE18C6">
        <w:t>A.7.1.16.2</w:t>
      </w:r>
      <w:r w:rsidRPr="00AE18C6">
        <w:rPr>
          <w:rFonts w:asciiTheme="minorHAnsi" w:eastAsiaTheme="minorEastAsia" w:hAnsiTheme="minorHAnsi"/>
          <w:sz w:val="22"/>
          <w:szCs w:val="22"/>
        </w:rPr>
        <w:tab/>
      </w:r>
      <w:r w:rsidRPr="00431C0C">
        <w:rPr>
          <w:rFonts w:cs="v4.2.0"/>
        </w:rPr>
        <w:t>Test Requirements</w:t>
      </w:r>
      <w:r>
        <w:tab/>
        <w:t>1221</w:t>
      </w:r>
    </w:p>
    <w:p w:rsidR="00AE18C6" w:rsidRDefault="00AE18C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1222</w:t>
      </w:r>
    </w:p>
    <w:p w:rsidR="00AE18C6" w:rsidRDefault="00AE18C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1222</w:t>
      </w:r>
    </w:p>
    <w:p w:rsidR="00AE18C6" w:rsidRDefault="00AE18C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1224</w:t>
      </w:r>
    </w:p>
    <w:p w:rsidR="00AE18C6" w:rsidRDefault="00AE18C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1225</w:t>
      </w:r>
    </w:p>
    <w:p w:rsidR="00AE18C6" w:rsidRDefault="00AE18C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1225</w:t>
      </w:r>
    </w:p>
    <w:p w:rsidR="00AE18C6" w:rsidRDefault="00AE18C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1227</w:t>
      </w:r>
    </w:p>
    <w:p w:rsidR="00AE18C6" w:rsidRDefault="00AE18C6">
      <w:pPr>
        <w:pStyle w:val="TOC3"/>
        <w:rPr>
          <w:rFonts w:asciiTheme="minorHAnsi" w:eastAsiaTheme="minorEastAsia" w:hAnsiTheme="minorHAnsi" w:cstheme="minorBidi"/>
          <w:sz w:val="22"/>
          <w:szCs w:val="22"/>
        </w:rPr>
      </w:pPr>
      <w:r w:rsidRPr="00AE18C6">
        <w:t>A.7.1.19</w:t>
      </w:r>
      <w:r w:rsidRPr="00AE18C6">
        <w:rPr>
          <w:rFonts w:asciiTheme="minorHAnsi" w:eastAsiaTheme="minorEastAsia" w:hAnsiTheme="minorHAnsi" w:cstheme="minorBidi"/>
          <w:sz w:val="22"/>
          <w:szCs w:val="22"/>
        </w:rPr>
        <w:tab/>
      </w:r>
      <w:r>
        <w:rPr>
          <w:lang w:eastAsia="zh-CN"/>
        </w:rPr>
        <w:t>E-UTRAN FDD - UE Transmit Timing Accuracy Test for RACH-less Handover</w:t>
      </w:r>
      <w:r>
        <w:tab/>
        <w:t>1228</w:t>
      </w:r>
    </w:p>
    <w:p w:rsidR="00AE18C6" w:rsidRDefault="00AE18C6">
      <w:pPr>
        <w:pStyle w:val="TOC4"/>
        <w:rPr>
          <w:rFonts w:asciiTheme="minorHAnsi" w:eastAsiaTheme="minorEastAsia" w:hAnsiTheme="minorHAnsi" w:cstheme="minorBidi"/>
          <w:sz w:val="22"/>
          <w:szCs w:val="22"/>
        </w:rPr>
      </w:pPr>
      <w:r w:rsidRPr="00AE18C6">
        <w:t>A.7.1.19.1</w:t>
      </w:r>
      <w:r w:rsidRPr="00AE18C6">
        <w:rPr>
          <w:rFonts w:asciiTheme="minorHAnsi" w:eastAsiaTheme="minorEastAsia" w:hAnsiTheme="minorHAnsi" w:cstheme="minorBidi"/>
          <w:sz w:val="22"/>
          <w:szCs w:val="22"/>
        </w:rPr>
        <w:tab/>
      </w:r>
      <w:r w:rsidRPr="00431C0C">
        <w:rPr>
          <w:snapToGrid w:val="0"/>
        </w:rPr>
        <w:t>Test Purpose and Environment</w:t>
      </w:r>
      <w:r>
        <w:tab/>
        <w:t>1228</w:t>
      </w:r>
    </w:p>
    <w:p w:rsidR="00AE18C6" w:rsidRDefault="00AE18C6">
      <w:pPr>
        <w:pStyle w:val="TOC4"/>
        <w:rPr>
          <w:rFonts w:asciiTheme="minorHAnsi" w:eastAsiaTheme="minorEastAsia" w:hAnsiTheme="minorHAnsi" w:cstheme="minorBidi"/>
          <w:sz w:val="22"/>
          <w:szCs w:val="22"/>
        </w:rPr>
      </w:pPr>
      <w:r w:rsidRPr="00AE18C6">
        <w:t>A.7.1.19.2</w:t>
      </w:r>
      <w:r w:rsidRPr="00AE18C6">
        <w:rPr>
          <w:rFonts w:asciiTheme="minorHAnsi" w:eastAsiaTheme="minorEastAsia" w:hAnsiTheme="minorHAnsi" w:cstheme="minorBidi"/>
          <w:sz w:val="22"/>
          <w:szCs w:val="22"/>
        </w:rPr>
        <w:tab/>
      </w:r>
      <w:r w:rsidRPr="00431C0C">
        <w:rPr>
          <w:snapToGrid w:val="0"/>
        </w:rPr>
        <w:t>Test Requirements</w:t>
      </w:r>
      <w:r>
        <w:tab/>
        <w:t>1229</w:t>
      </w:r>
    </w:p>
    <w:p w:rsidR="00AE18C6" w:rsidRDefault="00AE18C6">
      <w:pPr>
        <w:pStyle w:val="TOC3"/>
        <w:rPr>
          <w:rFonts w:asciiTheme="minorHAnsi" w:eastAsiaTheme="minorEastAsia" w:hAnsiTheme="minorHAnsi" w:cstheme="minorBidi"/>
          <w:sz w:val="22"/>
          <w:szCs w:val="22"/>
        </w:rPr>
      </w:pPr>
      <w:r w:rsidRPr="00AE18C6">
        <w:t>A.7.1.20</w:t>
      </w:r>
      <w:r w:rsidRPr="00AE18C6">
        <w:rPr>
          <w:rFonts w:asciiTheme="minorHAnsi" w:eastAsiaTheme="minorEastAsia" w:hAnsiTheme="minorHAnsi" w:cstheme="minorBidi"/>
          <w:sz w:val="22"/>
          <w:szCs w:val="22"/>
        </w:rPr>
        <w:tab/>
      </w:r>
      <w:r>
        <w:rPr>
          <w:lang w:eastAsia="zh-CN"/>
        </w:rPr>
        <w:t>E-UTRAN TDD - UE Transmit Timing Accuracy Test for RACH-less Handover</w:t>
      </w:r>
      <w:r>
        <w:tab/>
        <w:t>1229</w:t>
      </w:r>
    </w:p>
    <w:p w:rsidR="00AE18C6" w:rsidRDefault="00AE18C6">
      <w:pPr>
        <w:pStyle w:val="TOC4"/>
        <w:rPr>
          <w:rFonts w:asciiTheme="minorHAnsi" w:eastAsiaTheme="minorEastAsia" w:hAnsiTheme="minorHAnsi" w:cstheme="minorBidi"/>
          <w:sz w:val="22"/>
          <w:szCs w:val="22"/>
        </w:rPr>
      </w:pPr>
      <w:r w:rsidRPr="00AE18C6">
        <w:t>A.7.1.20.1</w:t>
      </w:r>
      <w:r w:rsidRPr="00AE18C6">
        <w:rPr>
          <w:rFonts w:asciiTheme="minorHAnsi" w:eastAsiaTheme="minorEastAsia" w:hAnsiTheme="minorHAnsi" w:cstheme="minorBidi"/>
          <w:sz w:val="22"/>
          <w:szCs w:val="22"/>
        </w:rPr>
        <w:tab/>
      </w:r>
      <w:r w:rsidRPr="00431C0C">
        <w:rPr>
          <w:snapToGrid w:val="0"/>
        </w:rPr>
        <w:t>Test Purpose and Environment</w:t>
      </w:r>
      <w:r>
        <w:tab/>
        <w:t>1229</w:t>
      </w:r>
    </w:p>
    <w:p w:rsidR="00AE18C6" w:rsidRDefault="00AE18C6">
      <w:pPr>
        <w:pStyle w:val="TOC4"/>
        <w:rPr>
          <w:rFonts w:asciiTheme="minorHAnsi" w:eastAsiaTheme="minorEastAsia" w:hAnsiTheme="minorHAnsi" w:cstheme="minorBidi"/>
          <w:sz w:val="22"/>
          <w:szCs w:val="22"/>
        </w:rPr>
      </w:pPr>
      <w:r w:rsidRPr="00AE18C6">
        <w:t>A.7.1.20.2</w:t>
      </w:r>
      <w:r w:rsidRPr="00AE18C6">
        <w:rPr>
          <w:rFonts w:asciiTheme="minorHAnsi" w:eastAsiaTheme="minorEastAsia" w:hAnsiTheme="minorHAnsi" w:cstheme="minorBidi"/>
          <w:sz w:val="22"/>
          <w:szCs w:val="22"/>
        </w:rPr>
        <w:tab/>
      </w:r>
      <w:r w:rsidRPr="00431C0C">
        <w:rPr>
          <w:snapToGrid w:val="0"/>
        </w:rPr>
        <w:t>Test Requirements</w:t>
      </w:r>
      <w:r>
        <w:tab/>
        <w:t>1231</w:t>
      </w:r>
    </w:p>
    <w:p w:rsidR="00AE18C6" w:rsidRDefault="00AE18C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1231</w:t>
      </w:r>
    </w:p>
    <w:p w:rsidR="00AE18C6" w:rsidRDefault="00AE18C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1231</w:t>
      </w:r>
    </w:p>
    <w:p w:rsidR="00AE18C6" w:rsidRDefault="00AE18C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1233</w:t>
      </w:r>
    </w:p>
    <w:p w:rsidR="00AE18C6" w:rsidRDefault="00AE18C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1233</w:t>
      </w:r>
    </w:p>
    <w:p w:rsidR="00AE18C6" w:rsidRDefault="00AE18C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1233</w:t>
      </w:r>
    </w:p>
    <w:p w:rsidR="00AE18C6" w:rsidRDefault="00AE18C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1235</w:t>
      </w:r>
    </w:p>
    <w:p w:rsidR="00AE18C6" w:rsidRDefault="00AE18C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1235</w:t>
      </w:r>
    </w:p>
    <w:p w:rsidR="00AE18C6" w:rsidRDefault="00AE18C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1235</w:t>
      </w:r>
    </w:p>
    <w:p w:rsidR="00AE18C6" w:rsidRDefault="00AE18C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1237</w:t>
      </w:r>
    </w:p>
    <w:p w:rsidR="00AE18C6" w:rsidRDefault="00AE18C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1237</w:t>
      </w:r>
    </w:p>
    <w:p w:rsidR="00AE18C6" w:rsidRDefault="00AE18C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1237</w:t>
      </w:r>
    </w:p>
    <w:p w:rsidR="00AE18C6" w:rsidRDefault="00AE18C6">
      <w:pPr>
        <w:pStyle w:val="TOC4"/>
        <w:rPr>
          <w:rFonts w:asciiTheme="minorHAnsi" w:eastAsiaTheme="minorEastAsia" w:hAnsiTheme="minorHAnsi" w:cstheme="minorBidi"/>
          <w:sz w:val="22"/>
          <w:szCs w:val="22"/>
        </w:rPr>
      </w:pPr>
      <w:r w:rsidRPr="00AE18C6">
        <w:t>A.7.1.24.2</w:t>
      </w:r>
      <w:r w:rsidRPr="00AE18C6">
        <w:rPr>
          <w:rFonts w:asciiTheme="minorHAnsi" w:eastAsiaTheme="minorEastAsia" w:hAnsiTheme="minorHAnsi"/>
          <w:sz w:val="22"/>
          <w:szCs w:val="22"/>
        </w:rPr>
        <w:tab/>
      </w:r>
      <w:r w:rsidRPr="00431C0C">
        <w:rPr>
          <w:rFonts w:cs="v4.2.0"/>
        </w:rPr>
        <w:t>Test Requirements</w:t>
      </w:r>
      <w:r>
        <w:tab/>
        <w:t>1238</w:t>
      </w:r>
    </w:p>
    <w:p w:rsidR="00AE18C6" w:rsidRDefault="00AE18C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1239</w:t>
      </w:r>
    </w:p>
    <w:p w:rsidR="00AE18C6" w:rsidRDefault="00AE18C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1239</w:t>
      </w:r>
    </w:p>
    <w:p w:rsidR="00AE18C6" w:rsidRDefault="00AE18C6">
      <w:pPr>
        <w:pStyle w:val="TOC4"/>
        <w:rPr>
          <w:rFonts w:asciiTheme="minorHAnsi" w:eastAsiaTheme="minorEastAsia" w:hAnsiTheme="minorHAnsi" w:cstheme="minorBidi"/>
          <w:sz w:val="22"/>
          <w:szCs w:val="22"/>
        </w:rPr>
      </w:pPr>
      <w:r w:rsidRPr="00AE18C6">
        <w:t>A.7.1.25.2</w:t>
      </w:r>
      <w:r w:rsidRPr="00AE18C6">
        <w:rPr>
          <w:rFonts w:asciiTheme="minorHAnsi" w:eastAsiaTheme="minorEastAsia" w:hAnsiTheme="minorHAnsi"/>
          <w:sz w:val="22"/>
          <w:szCs w:val="22"/>
        </w:rPr>
        <w:tab/>
      </w:r>
      <w:r w:rsidRPr="00431C0C">
        <w:rPr>
          <w:rFonts w:cs="v4.2.0"/>
        </w:rPr>
        <w:t>Test Requirements</w:t>
      </w:r>
      <w:r>
        <w:tab/>
        <w:t>1240</w:t>
      </w:r>
    </w:p>
    <w:p w:rsidR="00AE18C6" w:rsidRDefault="00AE18C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1241</w:t>
      </w:r>
    </w:p>
    <w:p w:rsidR="00AE18C6" w:rsidRDefault="00AE18C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1241</w:t>
      </w:r>
    </w:p>
    <w:p w:rsidR="00AE18C6" w:rsidRDefault="00AE18C6">
      <w:pPr>
        <w:pStyle w:val="TOC4"/>
        <w:rPr>
          <w:rFonts w:asciiTheme="minorHAnsi" w:eastAsiaTheme="minorEastAsia" w:hAnsiTheme="minorHAnsi" w:cstheme="minorBidi"/>
          <w:sz w:val="22"/>
          <w:szCs w:val="22"/>
        </w:rPr>
      </w:pPr>
      <w:r w:rsidRPr="00AE18C6">
        <w:t>A.7.1.26.2</w:t>
      </w:r>
      <w:r w:rsidRPr="00AE18C6">
        <w:rPr>
          <w:rFonts w:asciiTheme="minorHAnsi" w:eastAsiaTheme="minorEastAsia" w:hAnsiTheme="minorHAnsi"/>
          <w:sz w:val="22"/>
          <w:szCs w:val="22"/>
        </w:rPr>
        <w:tab/>
      </w:r>
      <w:r w:rsidRPr="00431C0C">
        <w:rPr>
          <w:rFonts w:cs="v4.2.0"/>
        </w:rPr>
        <w:t>Test Requirements</w:t>
      </w:r>
      <w:r>
        <w:tab/>
        <w:t>1242</w:t>
      </w:r>
    </w:p>
    <w:p w:rsidR="00AE18C6" w:rsidRDefault="00AE18C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1243</w:t>
      </w:r>
    </w:p>
    <w:p w:rsidR="00AE18C6" w:rsidRDefault="00AE18C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1243</w:t>
      </w:r>
    </w:p>
    <w:p w:rsidR="00AE18C6" w:rsidRDefault="00AE18C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1243</w:t>
      </w:r>
    </w:p>
    <w:p w:rsidR="00AE18C6" w:rsidRDefault="00AE18C6">
      <w:pPr>
        <w:pStyle w:val="TOC4"/>
        <w:rPr>
          <w:rFonts w:asciiTheme="minorHAnsi" w:eastAsiaTheme="minorEastAsia" w:hAnsiTheme="minorHAnsi" w:cstheme="minorBidi"/>
          <w:sz w:val="22"/>
          <w:szCs w:val="22"/>
        </w:rPr>
      </w:pPr>
      <w:r w:rsidRPr="00AE18C6">
        <w:t>A.7.2.1.2</w:t>
      </w:r>
      <w:r w:rsidRPr="00AE18C6">
        <w:rPr>
          <w:rFonts w:asciiTheme="minorHAnsi" w:eastAsiaTheme="minorEastAsia" w:hAnsiTheme="minorHAnsi"/>
          <w:sz w:val="22"/>
          <w:szCs w:val="22"/>
        </w:rPr>
        <w:tab/>
      </w:r>
      <w:r w:rsidRPr="00431C0C">
        <w:rPr>
          <w:rFonts w:cs="v4.2.0"/>
        </w:rPr>
        <w:t>Test Requirements</w:t>
      </w:r>
      <w:r>
        <w:tab/>
        <w:t>1245</w:t>
      </w:r>
    </w:p>
    <w:p w:rsidR="00AE18C6" w:rsidRDefault="00AE18C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1245</w:t>
      </w:r>
    </w:p>
    <w:p w:rsidR="00AE18C6" w:rsidRDefault="00AE18C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1245</w:t>
      </w:r>
    </w:p>
    <w:p w:rsidR="00AE18C6" w:rsidRDefault="00AE18C6">
      <w:pPr>
        <w:pStyle w:val="TOC4"/>
        <w:rPr>
          <w:rFonts w:asciiTheme="minorHAnsi" w:eastAsiaTheme="minorEastAsia" w:hAnsiTheme="minorHAnsi" w:cstheme="minorBidi"/>
          <w:sz w:val="22"/>
          <w:szCs w:val="22"/>
        </w:rPr>
      </w:pPr>
      <w:r w:rsidRPr="00AE18C6">
        <w:t>A.7.2.2.2</w:t>
      </w:r>
      <w:r w:rsidRPr="00AE18C6">
        <w:rPr>
          <w:rFonts w:asciiTheme="minorHAnsi" w:eastAsiaTheme="minorEastAsia" w:hAnsiTheme="minorHAnsi"/>
          <w:sz w:val="22"/>
          <w:szCs w:val="22"/>
        </w:rPr>
        <w:tab/>
      </w:r>
      <w:r w:rsidRPr="00431C0C">
        <w:rPr>
          <w:rFonts w:cs="v4.2.0"/>
        </w:rPr>
        <w:t>Test Requirements</w:t>
      </w:r>
      <w:r>
        <w:tab/>
        <w:t>1247</w:t>
      </w:r>
    </w:p>
    <w:p w:rsidR="00AE18C6" w:rsidRDefault="00AE18C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1247</w:t>
      </w:r>
    </w:p>
    <w:p w:rsidR="00AE18C6" w:rsidRDefault="00AE18C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1247</w:t>
      </w:r>
    </w:p>
    <w:p w:rsidR="00AE18C6" w:rsidRDefault="00AE18C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1248</w:t>
      </w:r>
    </w:p>
    <w:p w:rsidR="00AE18C6" w:rsidRDefault="00AE18C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1248</w:t>
      </w:r>
    </w:p>
    <w:p w:rsidR="00AE18C6" w:rsidRDefault="00AE18C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1248</w:t>
      </w:r>
    </w:p>
    <w:p w:rsidR="00AE18C6" w:rsidRDefault="00AE18C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1250</w:t>
      </w:r>
    </w:p>
    <w:p w:rsidR="00AE18C6" w:rsidRDefault="00AE18C6">
      <w:pPr>
        <w:pStyle w:val="TOC3"/>
        <w:rPr>
          <w:rFonts w:asciiTheme="minorHAnsi" w:eastAsiaTheme="minorEastAsia" w:hAnsiTheme="minorHAnsi" w:cstheme="minorBidi"/>
          <w:sz w:val="22"/>
          <w:szCs w:val="22"/>
        </w:rPr>
      </w:pPr>
      <w:r>
        <w:lastRenderedPageBreak/>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1250</w:t>
      </w:r>
    </w:p>
    <w:p w:rsidR="00AE18C6" w:rsidRDefault="00AE18C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1250</w:t>
      </w:r>
    </w:p>
    <w:p w:rsidR="00AE18C6" w:rsidRDefault="00AE18C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1252</w:t>
      </w:r>
    </w:p>
    <w:p w:rsidR="00AE18C6" w:rsidRDefault="00AE18C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1252</w:t>
      </w:r>
    </w:p>
    <w:p w:rsidR="00AE18C6" w:rsidRDefault="00AE18C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1252</w:t>
      </w:r>
    </w:p>
    <w:p w:rsidR="00AE18C6" w:rsidRDefault="00AE18C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1253</w:t>
      </w:r>
    </w:p>
    <w:p w:rsidR="00AE18C6" w:rsidRDefault="00AE18C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1253</w:t>
      </w:r>
    </w:p>
    <w:p w:rsidR="00AE18C6" w:rsidRDefault="00AE18C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1253</w:t>
      </w:r>
    </w:p>
    <w:p w:rsidR="00AE18C6" w:rsidRDefault="00AE18C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1253</w:t>
      </w:r>
    </w:p>
    <w:p w:rsidR="00AE18C6" w:rsidRDefault="00AE18C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1253</w:t>
      </w:r>
    </w:p>
    <w:p w:rsidR="00AE18C6" w:rsidRDefault="00AE18C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1253</w:t>
      </w:r>
    </w:p>
    <w:p w:rsidR="00AE18C6" w:rsidRDefault="00AE18C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1256</w:t>
      </w:r>
    </w:p>
    <w:p w:rsidR="00AE18C6" w:rsidRDefault="00AE18C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1256</w:t>
      </w:r>
    </w:p>
    <w:p w:rsidR="00AE18C6" w:rsidRDefault="00AE18C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1256</w:t>
      </w:r>
    </w:p>
    <w:p w:rsidR="00AE18C6" w:rsidRDefault="00AE18C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1258</w:t>
      </w:r>
    </w:p>
    <w:p w:rsidR="00AE18C6" w:rsidRDefault="00AE18C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1258</w:t>
      </w:r>
    </w:p>
    <w:p w:rsidR="00AE18C6" w:rsidRDefault="00AE18C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1258</w:t>
      </w:r>
    </w:p>
    <w:p w:rsidR="00AE18C6" w:rsidRDefault="00AE18C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1260</w:t>
      </w:r>
    </w:p>
    <w:p w:rsidR="00AE18C6" w:rsidRDefault="00AE18C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1262</w:t>
      </w:r>
    </w:p>
    <w:p w:rsidR="00AE18C6" w:rsidRDefault="00AE18C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1262</w:t>
      </w:r>
    </w:p>
    <w:p w:rsidR="00AE18C6" w:rsidRDefault="00AE18C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1262</w:t>
      </w:r>
    </w:p>
    <w:p w:rsidR="00AE18C6" w:rsidRDefault="00AE18C6">
      <w:pPr>
        <w:pStyle w:val="TOC4"/>
        <w:rPr>
          <w:rFonts w:asciiTheme="minorHAnsi" w:eastAsiaTheme="minorEastAsia" w:hAnsiTheme="minorHAnsi" w:cstheme="minorBidi"/>
          <w:sz w:val="22"/>
          <w:szCs w:val="22"/>
        </w:rPr>
      </w:pPr>
      <w:r w:rsidRPr="00AE18C6">
        <w:t>A.7.2.10.2</w:t>
      </w:r>
      <w:r w:rsidRPr="00AE18C6">
        <w:rPr>
          <w:rFonts w:asciiTheme="minorHAnsi" w:eastAsiaTheme="minorEastAsia" w:hAnsiTheme="minorHAnsi"/>
          <w:sz w:val="22"/>
          <w:szCs w:val="22"/>
        </w:rPr>
        <w:tab/>
      </w:r>
      <w:r w:rsidRPr="00431C0C">
        <w:rPr>
          <w:rFonts w:cs="v4.2.0"/>
        </w:rPr>
        <w:t>Test Requirements</w:t>
      </w:r>
      <w:r>
        <w:tab/>
        <w:t>1263</w:t>
      </w:r>
    </w:p>
    <w:p w:rsidR="00AE18C6" w:rsidRDefault="00AE18C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1263</w:t>
      </w:r>
    </w:p>
    <w:p w:rsidR="00AE18C6" w:rsidRDefault="00AE18C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1263</w:t>
      </w:r>
    </w:p>
    <w:p w:rsidR="00AE18C6" w:rsidRDefault="00AE18C6">
      <w:pPr>
        <w:pStyle w:val="TOC4"/>
        <w:rPr>
          <w:rFonts w:asciiTheme="minorHAnsi" w:eastAsiaTheme="minorEastAsia" w:hAnsiTheme="minorHAnsi" w:cstheme="minorBidi"/>
          <w:sz w:val="22"/>
          <w:szCs w:val="22"/>
        </w:rPr>
      </w:pPr>
      <w:r w:rsidRPr="00AE18C6">
        <w:t>A.7.2.11.2</w:t>
      </w:r>
      <w:r w:rsidRPr="00AE18C6">
        <w:rPr>
          <w:rFonts w:asciiTheme="minorHAnsi" w:eastAsiaTheme="minorEastAsia" w:hAnsiTheme="minorHAnsi"/>
          <w:sz w:val="22"/>
          <w:szCs w:val="22"/>
        </w:rPr>
        <w:tab/>
      </w:r>
      <w:r w:rsidRPr="00431C0C">
        <w:rPr>
          <w:rFonts w:cs="v4.2.0"/>
        </w:rPr>
        <w:t>Test Requirements</w:t>
      </w:r>
      <w:r>
        <w:tab/>
        <w:t>1265</w:t>
      </w:r>
    </w:p>
    <w:p w:rsidR="00AE18C6" w:rsidRDefault="00AE18C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1265</w:t>
      </w:r>
    </w:p>
    <w:p w:rsidR="00AE18C6" w:rsidRDefault="00AE18C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1265</w:t>
      </w:r>
    </w:p>
    <w:p w:rsidR="00AE18C6" w:rsidRDefault="00AE18C6">
      <w:pPr>
        <w:pStyle w:val="TOC4"/>
        <w:rPr>
          <w:rFonts w:asciiTheme="minorHAnsi" w:eastAsiaTheme="minorEastAsia" w:hAnsiTheme="minorHAnsi" w:cstheme="minorBidi"/>
          <w:sz w:val="22"/>
          <w:szCs w:val="22"/>
        </w:rPr>
      </w:pPr>
      <w:r w:rsidRPr="00AE18C6">
        <w:t>A.7.2.12.2</w:t>
      </w:r>
      <w:r w:rsidRPr="00AE18C6">
        <w:rPr>
          <w:rFonts w:asciiTheme="minorHAnsi" w:eastAsiaTheme="minorEastAsia" w:hAnsiTheme="minorHAnsi"/>
          <w:sz w:val="22"/>
          <w:szCs w:val="22"/>
        </w:rPr>
        <w:tab/>
      </w:r>
      <w:r w:rsidRPr="00431C0C">
        <w:rPr>
          <w:rFonts w:cs="v4.2.0"/>
        </w:rPr>
        <w:t>Test Requirements</w:t>
      </w:r>
      <w:r>
        <w:tab/>
        <w:t>1267</w:t>
      </w:r>
    </w:p>
    <w:p w:rsidR="00AE18C6" w:rsidRDefault="00AE18C6">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431C0C">
        <w:rPr>
          <w:i/>
          <w:iCs/>
          <w:lang w:val="en-US"/>
        </w:rPr>
        <w:t>ShortProcessingTime=TRUE</w:t>
      </w:r>
      <w:r>
        <w:tab/>
        <w:t>1267</w:t>
      </w:r>
    </w:p>
    <w:p w:rsidR="00AE18C6" w:rsidRDefault="00AE18C6">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1267</w:t>
      </w:r>
    </w:p>
    <w:p w:rsidR="00AE18C6" w:rsidRDefault="00AE18C6">
      <w:pPr>
        <w:pStyle w:val="TOC4"/>
        <w:rPr>
          <w:rFonts w:asciiTheme="minorHAnsi" w:eastAsiaTheme="minorEastAsia" w:hAnsiTheme="minorHAnsi" w:cstheme="minorBidi"/>
          <w:sz w:val="22"/>
          <w:szCs w:val="22"/>
        </w:rPr>
      </w:pPr>
      <w:r w:rsidRPr="00AE18C6">
        <w:t>A.7.2.13.2</w:t>
      </w:r>
      <w:r w:rsidRPr="00AE18C6">
        <w:rPr>
          <w:rFonts w:asciiTheme="minorHAnsi" w:eastAsiaTheme="minorEastAsia" w:hAnsiTheme="minorHAnsi"/>
          <w:sz w:val="22"/>
          <w:szCs w:val="22"/>
        </w:rPr>
        <w:tab/>
      </w:r>
      <w:r w:rsidRPr="00431C0C">
        <w:rPr>
          <w:rFonts w:cs="v4.2.0"/>
        </w:rPr>
        <w:t>Test Requirements</w:t>
      </w:r>
      <w:r>
        <w:tab/>
        <w:t>1269</w:t>
      </w:r>
    </w:p>
    <w:p w:rsidR="00AE18C6" w:rsidRDefault="00AE18C6">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431C0C">
        <w:rPr>
          <w:i/>
          <w:iCs/>
          <w:lang w:val="en-US"/>
        </w:rPr>
        <w:t>ShortProcessingTime=TRUE</w:t>
      </w:r>
      <w:r>
        <w:tab/>
        <w:t>1269</w:t>
      </w:r>
    </w:p>
    <w:p w:rsidR="00AE18C6" w:rsidRDefault="00AE18C6">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1269</w:t>
      </w:r>
    </w:p>
    <w:p w:rsidR="00AE18C6" w:rsidRDefault="00AE18C6">
      <w:pPr>
        <w:pStyle w:val="TOC4"/>
        <w:rPr>
          <w:rFonts w:asciiTheme="minorHAnsi" w:eastAsiaTheme="minorEastAsia" w:hAnsiTheme="minorHAnsi" w:cstheme="minorBidi"/>
          <w:sz w:val="22"/>
          <w:szCs w:val="22"/>
        </w:rPr>
      </w:pPr>
      <w:r w:rsidRPr="00AE18C6">
        <w:t>A.7.2.14.2</w:t>
      </w:r>
      <w:r w:rsidRPr="00AE18C6">
        <w:rPr>
          <w:rFonts w:asciiTheme="minorHAnsi" w:eastAsiaTheme="minorEastAsia" w:hAnsiTheme="minorHAnsi"/>
          <w:sz w:val="22"/>
          <w:szCs w:val="22"/>
        </w:rPr>
        <w:tab/>
      </w:r>
      <w:r w:rsidRPr="00431C0C">
        <w:rPr>
          <w:rFonts w:cs="v4.2.0"/>
        </w:rPr>
        <w:t>Test Requirements</w:t>
      </w:r>
      <w:r>
        <w:tab/>
        <w:t>1271</w:t>
      </w:r>
    </w:p>
    <w:p w:rsidR="00AE18C6" w:rsidRDefault="00AE18C6">
      <w:pPr>
        <w:pStyle w:val="TOC2"/>
        <w:rPr>
          <w:rFonts w:asciiTheme="minorHAnsi" w:eastAsiaTheme="minorEastAsia" w:hAnsiTheme="minorHAnsi" w:cstheme="minorBidi"/>
          <w:sz w:val="22"/>
          <w:szCs w:val="22"/>
        </w:rPr>
      </w:pPr>
      <w:r w:rsidRPr="00AE18C6">
        <w:t>A.7.3</w:t>
      </w:r>
      <w:r w:rsidRPr="00AE18C6">
        <w:rPr>
          <w:rFonts w:asciiTheme="minorHAnsi" w:hAnsiTheme="minorHAnsi" w:cstheme="minorBidi"/>
          <w:sz w:val="22"/>
          <w:szCs w:val="22"/>
        </w:rPr>
        <w:tab/>
      </w:r>
      <w:r w:rsidRPr="00431C0C">
        <w:rPr>
          <w:rFonts w:eastAsia="MS Mincho"/>
          <w:lang w:eastAsia="zh-CN"/>
        </w:rPr>
        <w:t>Radio Link Monitoring</w:t>
      </w:r>
      <w:r>
        <w:tab/>
        <w:t>1271</w:t>
      </w:r>
    </w:p>
    <w:p w:rsidR="00AE18C6" w:rsidRDefault="00AE18C6">
      <w:pPr>
        <w:pStyle w:val="TOC3"/>
        <w:rPr>
          <w:rFonts w:asciiTheme="minorHAnsi" w:eastAsiaTheme="minorEastAsia" w:hAnsiTheme="minorHAnsi" w:cstheme="minorBidi"/>
          <w:sz w:val="22"/>
          <w:szCs w:val="22"/>
        </w:rPr>
      </w:pPr>
      <w:r w:rsidRPr="00AE18C6">
        <w:t>A.7.3.1</w:t>
      </w:r>
      <w:r w:rsidRPr="00AE18C6">
        <w:rPr>
          <w:rFonts w:asciiTheme="minorHAnsi" w:hAnsiTheme="minorHAnsi" w:cstheme="minorBidi"/>
          <w:sz w:val="22"/>
          <w:szCs w:val="22"/>
        </w:rPr>
        <w:tab/>
      </w:r>
      <w:r w:rsidRPr="00431C0C">
        <w:rPr>
          <w:rFonts w:eastAsia="MS Mincho"/>
          <w:lang w:eastAsia="zh-CN"/>
        </w:rPr>
        <w:t>E-UTRAN FDD Radio Link Monitoring Test for Out-of-sync</w:t>
      </w:r>
      <w:r>
        <w:tab/>
        <w:t>1272</w:t>
      </w:r>
    </w:p>
    <w:p w:rsidR="00AE18C6" w:rsidRDefault="00AE18C6">
      <w:pPr>
        <w:pStyle w:val="TOC4"/>
        <w:rPr>
          <w:rFonts w:asciiTheme="minorHAnsi" w:eastAsiaTheme="minorEastAsia" w:hAnsiTheme="minorHAnsi" w:cstheme="minorBidi"/>
          <w:sz w:val="22"/>
          <w:szCs w:val="22"/>
        </w:rPr>
      </w:pPr>
      <w:r w:rsidRPr="00AE18C6">
        <w:t>A.7.3.1.1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1272</w:t>
      </w:r>
    </w:p>
    <w:p w:rsidR="00AE18C6" w:rsidRDefault="00AE18C6">
      <w:pPr>
        <w:pStyle w:val="TOC4"/>
        <w:rPr>
          <w:rFonts w:asciiTheme="minorHAnsi" w:eastAsiaTheme="minorEastAsia" w:hAnsiTheme="minorHAnsi" w:cstheme="minorBidi"/>
          <w:sz w:val="22"/>
          <w:szCs w:val="22"/>
        </w:rPr>
      </w:pPr>
      <w:r w:rsidRPr="00AE18C6">
        <w:t>A.7.3.1.2</w:t>
      </w:r>
      <w:r w:rsidRPr="00AE18C6">
        <w:rPr>
          <w:rFonts w:asciiTheme="minorHAnsi" w:eastAsiaTheme="minorEastAsia" w:hAnsiTheme="minorHAnsi" w:cstheme="minorBidi"/>
          <w:sz w:val="22"/>
          <w:szCs w:val="22"/>
        </w:rPr>
        <w:tab/>
      </w:r>
      <w:r w:rsidRPr="00431C0C">
        <w:rPr>
          <w:snapToGrid w:val="0"/>
        </w:rPr>
        <w:t>Test Requirements</w:t>
      </w:r>
      <w:r>
        <w:tab/>
        <w:t>1276</w:t>
      </w:r>
    </w:p>
    <w:p w:rsidR="00AE18C6" w:rsidRDefault="00AE18C6">
      <w:pPr>
        <w:pStyle w:val="TOC3"/>
        <w:rPr>
          <w:rFonts w:asciiTheme="minorHAnsi" w:eastAsiaTheme="minorEastAsia" w:hAnsiTheme="minorHAnsi" w:cstheme="minorBidi"/>
          <w:sz w:val="22"/>
          <w:szCs w:val="22"/>
        </w:rPr>
      </w:pPr>
      <w:r w:rsidRPr="00AE18C6">
        <w:t>A.7.3.2</w:t>
      </w:r>
      <w:r w:rsidRPr="00AE18C6">
        <w:rPr>
          <w:rFonts w:asciiTheme="minorHAnsi" w:hAnsiTheme="minorHAnsi" w:cstheme="minorBidi"/>
          <w:sz w:val="22"/>
          <w:szCs w:val="22"/>
        </w:rPr>
        <w:tab/>
      </w:r>
      <w:r w:rsidRPr="00431C0C">
        <w:rPr>
          <w:rFonts w:eastAsia="MS Mincho"/>
          <w:lang w:eastAsia="zh-CN"/>
        </w:rPr>
        <w:t xml:space="preserve">E-UTRAN FDD Radio Link Monitoring Test for </w:t>
      </w:r>
      <w:r w:rsidRPr="00431C0C">
        <w:rPr>
          <w:rFonts w:eastAsia="MS Mincho"/>
        </w:rPr>
        <w:t>In</w:t>
      </w:r>
      <w:r w:rsidRPr="00431C0C">
        <w:rPr>
          <w:rFonts w:eastAsia="MS Mincho"/>
          <w:lang w:eastAsia="zh-CN"/>
        </w:rPr>
        <w:t>-sync</w:t>
      </w:r>
      <w:r>
        <w:tab/>
        <w:t>1276</w:t>
      </w:r>
    </w:p>
    <w:p w:rsidR="00AE18C6" w:rsidRDefault="00AE18C6">
      <w:pPr>
        <w:pStyle w:val="TOC4"/>
        <w:rPr>
          <w:rFonts w:asciiTheme="minorHAnsi" w:eastAsiaTheme="minorEastAsia" w:hAnsiTheme="minorHAnsi" w:cstheme="minorBidi"/>
          <w:sz w:val="22"/>
          <w:szCs w:val="22"/>
        </w:rPr>
      </w:pPr>
      <w:r w:rsidRPr="00AE18C6">
        <w:t>A.7.3.2.1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1276</w:t>
      </w:r>
    </w:p>
    <w:p w:rsidR="00AE18C6" w:rsidRDefault="00AE18C6">
      <w:pPr>
        <w:pStyle w:val="TOC4"/>
        <w:rPr>
          <w:rFonts w:asciiTheme="minorHAnsi" w:eastAsiaTheme="minorEastAsia" w:hAnsiTheme="minorHAnsi" w:cstheme="minorBidi"/>
          <w:sz w:val="22"/>
          <w:szCs w:val="22"/>
        </w:rPr>
      </w:pPr>
      <w:r w:rsidRPr="00AE18C6">
        <w:t>A.7.3.2.2</w:t>
      </w:r>
      <w:r w:rsidRPr="00AE18C6">
        <w:rPr>
          <w:rFonts w:asciiTheme="minorHAnsi" w:eastAsiaTheme="minorEastAsia" w:hAnsiTheme="minorHAnsi" w:cstheme="minorBidi"/>
          <w:sz w:val="22"/>
          <w:szCs w:val="22"/>
        </w:rPr>
        <w:tab/>
      </w:r>
      <w:r w:rsidRPr="00431C0C">
        <w:rPr>
          <w:snapToGrid w:val="0"/>
        </w:rPr>
        <w:t>Test Requirements</w:t>
      </w:r>
      <w:r>
        <w:tab/>
        <w:t>1279</w:t>
      </w:r>
    </w:p>
    <w:p w:rsidR="00AE18C6" w:rsidRDefault="00AE18C6">
      <w:pPr>
        <w:pStyle w:val="TOC3"/>
        <w:rPr>
          <w:rFonts w:asciiTheme="minorHAnsi" w:eastAsiaTheme="minorEastAsia" w:hAnsiTheme="minorHAnsi" w:cstheme="minorBidi"/>
          <w:sz w:val="22"/>
          <w:szCs w:val="22"/>
        </w:rPr>
      </w:pPr>
      <w:r w:rsidRPr="00AE18C6">
        <w:t>A.7.3.3</w:t>
      </w:r>
      <w:r w:rsidRPr="00AE18C6">
        <w:rPr>
          <w:rFonts w:asciiTheme="minorHAnsi" w:hAnsiTheme="minorHAnsi" w:cstheme="minorBidi"/>
          <w:sz w:val="22"/>
          <w:szCs w:val="22"/>
        </w:rPr>
        <w:tab/>
      </w:r>
      <w:r w:rsidRPr="00431C0C">
        <w:rPr>
          <w:rFonts w:eastAsia="MS Mincho"/>
          <w:lang w:eastAsia="zh-CN"/>
        </w:rPr>
        <w:t>E-UTRAN TDD Radio Link Monitoring Test for Out-of-sync</w:t>
      </w:r>
      <w:r>
        <w:tab/>
        <w:t>1279</w:t>
      </w:r>
    </w:p>
    <w:p w:rsidR="00AE18C6" w:rsidRDefault="00AE18C6">
      <w:pPr>
        <w:pStyle w:val="TOC4"/>
        <w:rPr>
          <w:rFonts w:asciiTheme="minorHAnsi" w:eastAsiaTheme="minorEastAsia" w:hAnsiTheme="minorHAnsi" w:cstheme="minorBidi"/>
          <w:sz w:val="22"/>
          <w:szCs w:val="22"/>
        </w:rPr>
      </w:pPr>
      <w:r w:rsidRPr="00AE18C6">
        <w:t>A.7.3.3.1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1279</w:t>
      </w:r>
    </w:p>
    <w:p w:rsidR="00AE18C6" w:rsidRDefault="00AE18C6">
      <w:pPr>
        <w:pStyle w:val="TOC4"/>
        <w:rPr>
          <w:rFonts w:asciiTheme="minorHAnsi" w:eastAsiaTheme="minorEastAsia" w:hAnsiTheme="minorHAnsi" w:cstheme="minorBidi"/>
          <w:sz w:val="22"/>
          <w:szCs w:val="22"/>
        </w:rPr>
      </w:pPr>
      <w:r w:rsidRPr="00AE18C6">
        <w:t>A.7.3.3.2</w:t>
      </w:r>
      <w:r w:rsidRPr="00AE18C6">
        <w:rPr>
          <w:rFonts w:asciiTheme="minorHAnsi" w:eastAsiaTheme="minorEastAsia" w:hAnsiTheme="minorHAnsi" w:cstheme="minorBidi"/>
          <w:sz w:val="22"/>
          <w:szCs w:val="22"/>
        </w:rPr>
        <w:tab/>
      </w:r>
      <w:r w:rsidRPr="00431C0C">
        <w:rPr>
          <w:snapToGrid w:val="0"/>
        </w:rPr>
        <w:t>Test Requirements</w:t>
      </w:r>
      <w:r>
        <w:tab/>
        <w:t>1283</w:t>
      </w:r>
    </w:p>
    <w:p w:rsidR="00AE18C6" w:rsidRDefault="00AE18C6">
      <w:pPr>
        <w:pStyle w:val="TOC3"/>
        <w:rPr>
          <w:rFonts w:asciiTheme="minorHAnsi" w:eastAsiaTheme="minorEastAsia" w:hAnsiTheme="minorHAnsi" w:cstheme="minorBidi"/>
          <w:sz w:val="22"/>
          <w:szCs w:val="22"/>
        </w:rPr>
      </w:pPr>
      <w:r w:rsidRPr="00AE18C6">
        <w:t>A.7.3.4</w:t>
      </w:r>
      <w:r w:rsidRPr="00AE18C6">
        <w:rPr>
          <w:rFonts w:asciiTheme="minorHAnsi" w:hAnsiTheme="minorHAnsi" w:cstheme="minorBidi"/>
          <w:sz w:val="22"/>
          <w:szCs w:val="22"/>
        </w:rPr>
        <w:tab/>
      </w:r>
      <w:r w:rsidRPr="00431C0C">
        <w:rPr>
          <w:rFonts w:eastAsia="MS Mincho"/>
          <w:lang w:eastAsia="zh-CN"/>
        </w:rPr>
        <w:t xml:space="preserve">E-UTRAN TDD Radio Link Monitoring Test for </w:t>
      </w:r>
      <w:r w:rsidRPr="00431C0C">
        <w:rPr>
          <w:rFonts w:eastAsia="MS Mincho"/>
        </w:rPr>
        <w:t>In</w:t>
      </w:r>
      <w:r w:rsidRPr="00431C0C">
        <w:rPr>
          <w:rFonts w:eastAsia="MS Mincho"/>
          <w:lang w:eastAsia="zh-CN"/>
        </w:rPr>
        <w:t>-sync</w:t>
      </w:r>
      <w:r>
        <w:tab/>
        <w:t>1283</w:t>
      </w:r>
    </w:p>
    <w:p w:rsidR="00AE18C6" w:rsidRDefault="00AE18C6">
      <w:pPr>
        <w:pStyle w:val="TOC4"/>
        <w:rPr>
          <w:rFonts w:asciiTheme="minorHAnsi" w:eastAsiaTheme="minorEastAsia" w:hAnsiTheme="minorHAnsi" w:cstheme="minorBidi"/>
          <w:sz w:val="22"/>
          <w:szCs w:val="22"/>
        </w:rPr>
      </w:pPr>
      <w:r w:rsidRPr="00AE18C6">
        <w:t>A.7.3.4.1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1283</w:t>
      </w:r>
    </w:p>
    <w:p w:rsidR="00AE18C6" w:rsidRDefault="00AE18C6">
      <w:pPr>
        <w:pStyle w:val="TOC4"/>
        <w:rPr>
          <w:rFonts w:asciiTheme="minorHAnsi" w:eastAsiaTheme="minorEastAsia" w:hAnsiTheme="minorHAnsi" w:cstheme="minorBidi"/>
          <w:sz w:val="22"/>
          <w:szCs w:val="22"/>
        </w:rPr>
      </w:pPr>
      <w:r w:rsidRPr="00AE18C6">
        <w:t>A.7.3.4.2</w:t>
      </w:r>
      <w:r w:rsidRPr="00AE18C6">
        <w:rPr>
          <w:rFonts w:asciiTheme="minorHAnsi" w:eastAsiaTheme="minorEastAsia" w:hAnsiTheme="minorHAnsi" w:cstheme="minorBidi"/>
          <w:sz w:val="22"/>
          <w:szCs w:val="22"/>
        </w:rPr>
        <w:tab/>
      </w:r>
      <w:r w:rsidRPr="00431C0C">
        <w:rPr>
          <w:snapToGrid w:val="0"/>
        </w:rPr>
        <w:t>Test Requirements</w:t>
      </w:r>
      <w:r>
        <w:tab/>
        <w:t>1286</w:t>
      </w:r>
    </w:p>
    <w:p w:rsidR="00AE18C6" w:rsidRDefault="00AE18C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1286</w:t>
      </w:r>
    </w:p>
    <w:p w:rsidR="00AE18C6" w:rsidRDefault="00AE18C6">
      <w:pPr>
        <w:pStyle w:val="TOC4"/>
        <w:rPr>
          <w:rFonts w:asciiTheme="minorHAnsi" w:eastAsiaTheme="minorEastAsia" w:hAnsiTheme="minorHAnsi" w:cstheme="minorBidi"/>
          <w:sz w:val="22"/>
          <w:szCs w:val="22"/>
        </w:rPr>
      </w:pPr>
      <w:r w:rsidRPr="00AE18C6">
        <w:t>A.7.3.5.1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1286</w:t>
      </w:r>
    </w:p>
    <w:p w:rsidR="00AE18C6" w:rsidRDefault="00AE18C6">
      <w:pPr>
        <w:pStyle w:val="TOC4"/>
        <w:rPr>
          <w:rFonts w:asciiTheme="minorHAnsi" w:eastAsiaTheme="minorEastAsia" w:hAnsiTheme="minorHAnsi" w:cstheme="minorBidi"/>
          <w:sz w:val="22"/>
          <w:szCs w:val="22"/>
        </w:rPr>
      </w:pPr>
      <w:r w:rsidRPr="00AE18C6">
        <w:t>A.7.3.5.2</w:t>
      </w:r>
      <w:r w:rsidRPr="00AE18C6">
        <w:rPr>
          <w:rFonts w:asciiTheme="minorHAnsi" w:eastAsiaTheme="minorEastAsia" w:hAnsiTheme="minorHAnsi" w:cstheme="minorBidi"/>
          <w:sz w:val="22"/>
          <w:szCs w:val="22"/>
        </w:rPr>
        <w:tab/>
      </w:r>
      <w:r w:rsidRPr="00431C0C">
        <w:rPr>
          <w:snapToGrid w:val="0"/>
        </w:rPr>
        <w:t>Test Requirements</w:t>
      </w:r>
      <w:r>
        <w:tab/>
        <w:t>1290</w:t>
      </w:r>
    </w:p>
    <w:p w:rsidR="00AE18C6" w:rsidRDefault="00AE18C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1291</w:t>
      </w:r>
    </w:p>
    <w:p w:rsidR="00AE18C6" w:rsidRDefault="00AE18C6">
      <w:pPr>
        <w:pStyle w:val="TOC4"/>
        <w:rPr>
          <w:rFonts w:asciiTheme="minorHAnsi" w:eastAsiaTheme="minorEastAsia" w:hAnsiTheme="minorHAnsi" w:cstheme="minorBidi"/>
          <w:sz w:val="22"/>
          <w:szCs w:val="22"/>
        </w:rPr>
      </w:pPr>
      <w:r w:rsidRPr="00AE18C6">
        <w:t>A.7.3.6.1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1291</w:t>
      </w:r>
    </w:p>
    <w:p w:rsidR="00AE18C6" w:rsidRDefault="00AE18C6">
      <w:pPr>
        <w:pStyle w:val="TOC4"/>
        <w:rPr>
          <w:rFonts w:asciiTheme="minorHAnsi" w:eastAsiaTheme="minorEastAsia" w:hAnsiTheme="minorHAnsi" w:cstheme="minorBidi"/>
          <w:sz w:val="22"/>
          <w:szCs w:val="22"/>
        </w:rPr>
      </w:pPr>
      <w:r w:rsidRPr="00AE18C6">
        <w:t>A.7.3.6.2</w:t>
      </w:r>
      <w:r w:rsidRPr="00AE18C6">
        <w:rPr>
          <w:rFonts w:asciiTheme="minorHAnsi" w:eastAsiaTheme="minorEastAsia" w:hAnsiTheme="minorHAnsi" w:cstheme="minorBidi"/>
          <w:sz w:val="22"/>
          <w:szCs w:val="22"/>
        </w:rPr>
        <w:tab/>
      </w:r>
      <w:r w:rsidRPr="00431C0C">
        <w:rPr>
          <w:snapToGrid w:val="0"/>
        </w:rPr>
        <w:t>Test Requirements</w:t>
      </w:r>
      <w:r>
        <w:tab/>
        <w:t>1294</w:t>
      </w:r>
    </w:p>
    <w:p w:rsidR="00AE18C6" w:rsidRDefault="00AE18C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1294</w:t>
      </w:r>
    </w:p>
    <w:p w:rsidR="00AE18C6" w:rsidRDefault="00AE18C6">
      <w:pPr>
        <w:pStyle w:val="TOC4"/>
        <w:rPr>
          <w:rFonts w:asciiTheme="minorHAnsi" w:eastAsiaTheme="minorEastAsia" w:hAnsiTheme="minorHAnsi" w:cstheme="minorBidi"/>
          <w:sz w:val="22"/>
          <w:szCs w:val="22"/>
        </w:rPr>
      </w:pPr>
      <w:r w:rsidRPr="00AE18C6">
        <w:t>A.7.3.7.1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1294</w:t>
      </w:r>
    </w:p>
    <w:p w:rsidR="00AE18C6" w:rsidRDefault="00AE18C6">
      <w:pPr>
        <w:pStyle w:val="TOC4"/>
        <w:rPr>
          <w:rFonts w:asciiTheme="minorHAnsi" w:eastAsiaTheme="minorEastAsia" w:hAnsiTheme="minorHAnsi" w:cstheme="minorBidi"/>
          <w:sz w:val="22"/>
          <w:szCs w:val="22"/>
        </w:rPr>
      </w:pPr>
      <w:r w:rsidRPr="00AE18C6">
        <w:t>A.7.3.7.2</w:t>
      </w:r>
      <w:r w:rsidRPr="00AE18C6">
        <w:rPr>
          <w:rFonts w:asciiTheme="minorHAnsi" w:eastAsiaTheme="minorEastAsia" w:hAnsiTheme="minorHAnsi" w:cstheme="minorBidi"/>
          <w:sz w:val="22"/>
          <w:szCs w:val="22"/>
        </w:rPr>
        <w:tab/>
      </w:r>
      <w:r w:rsidRPr="00431C0C">
        <w:rPr>
          <w:snapToGrid w:val="0"/>
        </w:rPr>
        <w:t>Test Requirements</w:t>
      </w:r>
      <w:r>
        <w:tab/>
        <w:t>1297</w:t>
      </w:r>
    </w:p>
    <w:p w:rsidR="00AE18C6" w:rsidRDefault="00AE18C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1297</w:t>
      </w:r>
    </w:p>
    <w:p w:rsidR="00AE18C6" w:rsidRDefault="00AE18C6">
      <w:pPr>
        <w:pStyle w:val="TOC4"/>
        <w:rPr>
          <w:rFonts w:asciiTheme="minorHAnsi" w:eastAsiaTheme="minorEastAsia" w:hAnsiTheme="minorHAnsi" w:cstheme="minorBidi"/>
          <w:sz w:val="22"/>
          <w:szCs w:val="22"/>
        </w:rPr>
      </w:pPr>
      <w:r w:rsidRPr="00AE18C6">
        <w:t>A.7.3.8.1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1297</w:t>
      </w:r>
    </w:p>
    <w:p w:rsidR="00AE18C6" w:rsidRDefault="00AE18C6">
      <w:pPr>
        <w:pStyle w:val="TOC4"/>
        <w:rPr>
          <w:rFonts w:asciiTheme="minorHAnsi" w:eastAsiaTheme="minorEastAsia" w:hAnsiTheme="minorHAnsi" w:cstheme="minorBidi"/>
          <w:sz w:val="22"/>
          <w:szCs w:val="22"/>
        </w:rPr>
      </w:pPr>
      <w:r w:rsidRPr="00AE18C6">
        <w:lastRenderedPageBreak/>
        <w:t>A.7.3.8.2</w:t>
      </w:r>
      <w:r w:rsidRPr="00AE18C6">
        <w:rPr>
          <w:rFonts w:asciiTheme="minorHAnsi" w:eastAsiaTheme="minorEastAsia" w:hAnsiTheme="minorHAnsi" w:cstheme="minorBidi"/>
          <w:sz w:val="22"/>
          <w:szCs w:val="22"/>
        </w:rPr>
        <w:tab/>
      </w:r>
      <w:r w:rsidRPr="00431C0C">
        <w:rPr>
          <w:snapToGrid w:val="0"/>
        </w:rPr>
        <w:t>Test Requirements</w:t>
      </w:r>
      <w:r>
        <w:tab/>
        <w:t>1300</w:t>
      </w:r>
    </w:p>
    <w:p w:rsidR="00AE18C6" w:rsidRDefault="00AE18C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1300</w:t>
      </w:r>
    </w:p>
    <w:p w:rsidR="00AE18C6" w:rsidRDefault="00AE18C6">
      <w:pPr>
        <w:pStyle w:val="TOC4"/>
        <w:rPr>
          <w:rFonts w:asciiTheme="minorHAnsi" w:eastAsiaTheme="minorEastAsia" w:hAnsiTheme="minorHAnsi" w:cstheme="minorBidi"/>
          <w:sz w:val="22"/>
          <w:szCs w:val="22"/>
        </w:rPr>
      </w:pPr>
      <w:r w:rsidRPr="00AE18C6">
        <w:t>A.7.3.9.2</w:t>
      </w:r>
      <w:r w:rsidRPr="00AE18C6">
        <w:rPr>
          <w:rFonts w:asciiTheme="minorHAnsi" w:eastAsiaTheme="minorEastAsia" w:hAnsiTheme="minorHAnsi" w:cstheme="minorBidi"/>
          <w:sz w:val="22"/>
          <w:szCs w:val="22"/>
        </w:rPr>
        <w:tab/>
      </w:r>
      <w:r w:rsidRPr="00431C0C">
        <w:rPr>
          <w:snapToGrid w:val="0"/>
        </w:rPr>
        <w:t>Test Requirements</w:t>
      </w:r>
      <w:r>
        <w:tab/>
        <w:t>1303</w:t>
      </w:r>
    </w:p>
    <w:p w:rsidR="00AE18C6" w:rsidRDefault="00AE18C6">
      <w:pPr>
        <w:pStyle w:val="TOC3"/>
        <w:rPr>
          <w:rFonts w:asciiTheme="minorHAnsi" w:eastAsiaTheme="minorEastAsia" w:hAnsiTheme="minorHAnsi" w:cstheme="minorBidi"/>
          <w:sz w:val="22"/>
          <w:szCs w:val="22"/>
        </w:rPr>
      </w:pPr>
      <w:r w:rsidRPr="00AE18C6">
        <w:t>A.7.3.10</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w:t>
      </w:r>
      <w:r w:rsidRPr="00431C0C">
        <w:rPr>
          <w:rFonts w:eastAsia="MS Mincho"/>
          <w:lang w:eastAsia="zh-CN"/>
        </w:rPr>
        <w:t xml:space="preserve">DD Radio Link Monitoring Test for Out-of-sync under </w:t>
      </w:r>
      <w:r>
        <w:rPr>
          <w:lang w:eastAsia="zh-CN"/>
        </w:rPr>
        <w:t>T</w:t>
      </w:r>
      <w:r w:rsidRPr="00431C0C">
        <w:rPr>
          <w:rFonts w:eastAsia="MS Mincho"/>
          <w:lang w:eastAsia="zh-CN"/>
        </w:rPr>
        <w:t xml:space="preserve">ime </w:t>
      </w:r>
      <w:r>
        <w:rPr>
          <w:lang w:eastAsia="zh-CN"/>
        </w:rPr>
        <w:t>D</w:t>
      </w:r>
      <w:r w:rsidRPr="00431C0C">
        <w:rPr>
          <w:rFonts w:eastAsia="MS Mincho"/>
          <w:lang w:eastAsia="zh-CN"/>
        </w:rPr>
        <w:t xml:space="preserve">omain </w:t>
      </w:r>
      <w:r>
        <w:rPr>
          <w:lang w:eastAsia="zh-CN"/>
        </w:rPr>
        <w:t>M</w:t>
      </w:r>
      <w:r w:rsidRPr="00431C0C">
        <w:rPr>
          <w:rFonts w:eastAsia="MS Mincho"/>
          <w:lang w:eastAsia="zh-CN"/>
        </w:rPr>
        <w:t xml:space="preserve">easurement </w:t>
      </w:r>
      <w:r>
        <w:rPr>
          <w:lang w:eastAsia="zh-CN"/>
        </w:rPr>
        <w:t>R</w:t>
      </w:r>
      <w:r w:rsidRPr="00431C0C">
        <w:rPr>
          <w:rFonts w:eastAsia="MS Mincho"/>
          <w:lang w:eastAsia="zh-CN"/>
        </w:rPr>
        <w:t xml:space="preserve">esource </w:t>
      </w:r>
      <w:r>
        <w:rPr>
          <w:lang w:eastAsia="zh-CN"/>
        </w:rPr>
        <w:t>R</w:t>
      </w:r>
      <w:r w:rsidRPr="00431C0C">
        <w:rPr>
          <w:rFonts w:eastAsia="MS Mincho"/>
          <w:lang w:eastAsia="zh-CN"/>
        </w:rPr>
        <w:t>estriction</w:t>
      </w:r>
      <w:r>
        <w:rPr>
          <w:lang w:eastAsia="zh-CN"/>
        </w:rPr>
        <w:t xml:space="preserve"> with Non-MBSFN ABS</w:t>
      </w:r>
      <w:r>
        <w:tab/>
        <w:t>1303</w:t>
      </w:r>
    </w:p>
    <w:p w:rsidR="00AE18C6" w:rsidRDefault="00AE18C6">
      <w:pPr>
        <w:pStyle w:val="TOC4"/>
        <w:rPr>
          <w:rFonts w:asciiTheme="minorHAnsi" w:eastAsiaTheme="minorEastAsia" w:hAnsiTheme="minorHAnsi" w:cstheme="minorBidi"/>
          <w:sz w:val="22"/>
          <w:szCs w:val="22"/>
        </w:rPr>
      </w:pPr>
      <w:r w:rsidRPr="00AE18C6">
        <w:t>A.7.3.10.1</w:t>
      </w:r>
      <w:r w:rsidRPr="00AE18C6">
        <w:rPr>
          <w:rFonts w:asciiTheme="minorHAnsi" w:hAnsiTheme="minorHAnsi" w:cstheme="minorBidi"/>
          <w:sz w:val="22"/>
          <w:szCs w:val="22"/>
        </w:rPr>
        <w:tab/>
      </w:r>
      <w:r w:rsidRPr="00431C0C">
        <w:rPr>
          <w:rFonts w:eastAsia="MS Mincho"/>
          <w:snapToGrid w:val="0"/>
          <w:lang w:eastAsia="zh-CN"/>
        </w:rPr>
        <w:t>Test Purpose and Environment</w:t>
      </w:r>
      <w:r>
        <w:tab/>
        <w:t>1303</w:t>
      </w:r>
    </w:p>
    <w:p w:rsidR="00AE18C6" w:rsidRDefault="00AE18C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1306</w:t>
      </w:r>
    </w:p>
    <w:p w:rsidR="00AE18C6" w:rsidRDefault="00AE18C6">
      <w:pPr>
        <w:pStyle w:val="TOC4"/>
        <w:rPr>
          <w:rFonts w:asciiTheme="minorHAnsi" w:eastAsiaTheme="minorEastAsia" w:hAnsiTheme="minorHAnsi" w:cstheme="minorBidi"/>
          <w:sz w:val="22"/>
          <w:szCs w:val="22"/>
        </w:rPr>
      </w:pPr>
      <w:r w:rsidRPr="00AE18C6">
        <w:t>A.7.3.11.1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1306</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11</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1310</w:t>
      </w:r>
    </w:p>
    <w:p w:rsidR="00AE18C6" w:rsidRDefault="00AE18C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1310</w:t>
      </w:r>
    </w:p>
    <w:p w:rsidR="00AE18C6" w:rsidRDefault="00AE18C6">
      <w:pPr>
        <w:pStyle w:val="TOC4"/>
        <w:rPr>
          <w:rFonts w:asciiTheme="minorHAnsi" w:eastAsiaTheme="minorEastAsia" w:hAnsiTheme="minorHAnsi" w:cstheme="minorBidi"/>
          <w:sz w:val="22"/>
          <w:szCs w:val="22"/>
        </w:rPr>
      </w:pPr>
      <w:r w:rsidRPr="00AE18C6">
        <w:t>A.7.3.12.1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1310</w:t>
      </w:r>
    </w:p>
    <w:p w:rsidR="00AE18C6" w:rsidRDefault="00AE18C6">
      <w:pPr>
        <w:pStyle w:val="TOC4"/>
        <w:rPr>
          <w:rFonts w:asciiTheme="minorHAnsi" w:eastAsiaTheme="minorEastAsia" w:hAnsiTheme="minorHAnsi" w:cstheme="minorBidi"/>
          <w:sz w:val="22"/>
          <w:szCs w:val="22"/>
        </w:rPr>
      </w:pPr>
      <w:r w:rsidRPr="00AE18C6">
        <w:t>A.7.3.12.2</w:t>
      </w:r>
      <w:r w:rsidRPr="00AE18C6">
        <w:rPr>
          <w:rFonts w:asciiTheme="minorHAnsi" w:eastAsiaTheme="minorEastAsia" w:hAnsiTheme="minorHAnsi" w:cstheme="minorBidi"/>
          <w:sz w:val="22"/>
          <w:szCs w:val="22"/>
        </w:rPr>
        <w:tab/>
      </w:r>
      <w:r w:rsidRPr="00431C0C">
        <w:rPr>
          <w:snapToGrid w:val="0"/>
        </w:rPr>
        <w:t>Test Requirements</w:t>
      </w:r>
      <w:r>
        <w:tab/>
        <w:t>1314</w:t>
      </w:r>
    </w:p>
    <w:p w:rsidR="00AE18C6" w:rsidRDefault="00AE18C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1314</w:t>
      </w:r>
    </w:p>
    <w:p w:rsidR="00AE18C6" w:rsidRDefault="00AE18C6">
      <w:pPr>
        <w:pStyle w:val="TOC4"/>
        <w:rPr>
          <w:rFonts w:asciiTheme="minorHAnsi" w:eastAsiaTheme="minorEastAsia" w:hAnsiTheme="minorHAnsi" w:cstheme="minorBidi"/>
          <w:sz w:val="22"/>
          <w:szCs w:val="22"/>
        </w:rPr>
      </w:pPr>
      <w:r w:rsidRPr="00AE18C6">
        <w:t>A.7.3.13.1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1314</w:t>
      </w:r>
    </w:p>
    <w:p w:rsidR="00AE18C6" w:rsidRDefault="00AE18C6">
      <w:pPr>
        <w:pStyle w:val="TOC4"/>
        <w:rPr>
          <w:rFonts w:asciiTheme="minorHAnsi" w:eastAsiaTheme="minorEastAsia" w:hAnsiTheme="minorHAnsi" w:cstheme="minorBidi"/>
          <w:sz w:val="22"/>
          <w:szCs w:val="22"/>
        </w:rPr>
      </w:pPr>
      <w:r w:rsidRPr="00AE18C6">
        <w:t>A.7.3.13.2</w:t>
      </w:r>
      <w:r w:rsidRPr="00AE18C6">
        <w:rPr>
          <w:rFonts w:asciiTheme="minorHAnsi" w:eastAsiaTheme="minorEastAsia" w:hAnsiTheme="minorHAnsi" w:cstheme="minorBidi"/>
          <w:sz w:val="22"/>
          <w:szCs w:val="22"/>
        </w:rPr>
        <w:tab/>
      </w:r>
      <w:r w:rsidRPr="00431C0C">
        <w:rPr>
          <w:snapToGrid w:val="0"/>
        </w:rPr>
        <w:t>Test Requirements</w:t>
      </w:r>
      <w:r>
        <w:tab/>
        <w:t>1317</w:t>
      </w:r>
    </w:p>
    <w:p w:rsidR="00AE18C6" w:rsidRDefault="00AE18C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1317</w:t>
      </w:r>
    </w:p>
    <w:p w:rsidR="00AE18C6" w:rsidRDefault="00AE18C6">
      <w:pPr>
        <w:pStyle w:val="TOC4"/>
        <w:rPr>
          <w:rFonts w:asciiTheme="minorHAnsi" w:eastAsiaTheme="minorEastAsia" w:hAnsiTheme="minorHAnsi" w:cstheme="minorBidi"/>
          <w:sz w:val="22"/>
          <w:szCs w:val="22"/>
        </w:rPr>
      </w:pPr>
      <w:r w:rsidRPr="00AE18C6">
        <w:t>A.7.3.14.1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1317</w:t>
      </w:r>
    </w:p>
    <w:p w:rsidR="00AE18C6" w:rsidRDefault="00AE18C6">
      <w:pPr>
        <w:pStyle w:val="TOC4"/>
        <w:rPr>
          <w:rFonts w:asciiTheme="minorHAnsi" w:eastAsiaTheme="minorEastAsia" w:hAnsiTheme="minorHAnsi" w:cstheme="minorBidi"/>
          <w:sz w:val="22"/>
          <w:szCs w:val="22"/>
        </w:rPr>
      </w:pPr>
      <w:r w:rsidRPr="00AE18C6">
        <w:t>A.7.3.14.2</w:t>
      </w:r>
      <w:r w:rsidRPr="00AE18C6">
        <w:rPr>
          <w:rFonts w:asciiTheme="minorHAnsi" w:eastAsiaTheme="minorEastAsia" w:hAnsiTheme="minorHAnsi" w:cstheme="minorBidi"/>
          <w:sz w:val="22"/>
          <w:szCs w:val="22"/>
        </w:rPr>
        <w:tab/>
      </w:r>
      <w:r w:rsidRPr="00431C0C">
        <w:rPr>
          <w:snapToGrid w:val="0"/>
        </w:rPr>
        <w:t>Test Requirements</w:t>
      </w:r>
      <w:r>
        <w:tab/>
        <w:t>1320</w:t>
      </w:r>
    </w:p>
    <w:p w:rsidR="00AE18C6" w:rsidRDefault="00AE18C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1320</w:t>
      </w:r>
    </w:p>
    <w:p w:rsidR="00AE18C6" w:rsidRDefault="00AE18C6">
      <w:pPr>
        <w:pStyle w:val="TOC4"/>
        <w:rPr>
          <w:rFonts w:asciiTheme="minorHAnsi" w:eastAsiaTheme="minorEastAsia" w:hAnsiTheme="minorHAnsi" w:cstheme="minorBidi"/>
          <w:sz w:val="22"/>
          <w:szCs w:val="22"/>
        </w:rPr>
      </w:pPr>
      <w:r w:rsidRPr="00AE18C6">
        <w:t>A.7.3.15.1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1320</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1323</w:t>
      </w:r>
    </w:p>
    <w:p w:rsidR="00AE18C6" w:rsidRDefault="00AE18C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1323</w:t>
      </w:r>
    </w:p>
    <w:p w:rsidR="00AE18C6" w:rsidRDefault="00AE18C6">
      <w:pPr>
        <w:pStyle w:val="TOC4"/>
        <w:rPr>
          <w:rFonts w:asciiTheme="minorHAnsi" w:eastAsiaTheme="minorEastAsia" w:hAnsiTheme="minorHAnsi" w:cstheme="minorBidi"/>
          <w:sz w:val="22"/>
          <w:szCs w:val="22"/>
        </w:rPr>
      </w:pPr>
      <w:r w:rsidRPr="00AE18C6">
        <w:t>A.7.3.16.1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1323</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16</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1327</w:t>
      </w:r>
    </w:p>
    <w:p w:rsidR="00AE18C6" w:rsidRDefault="00AE18C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1327</w:t>
      </w:r>
    </w:p>
    <w:p w:rsidR="00AE18C6" w:rsidRDefault="00AE18C6">
      <w:pPr>
        <w:pStyle w:val="TOC4"/>
        <w:rPr>
          <w:rFonts w:asciiTheme="minorHAnsi" w:eastAsiaTheme="minorEastAsia" w:hAnsiTheme="minorHAnsi" w:cstheme="minorBidi"/>
          <w:sz w:val="22"/>
          <w:szCs w:val="22"/>
        </w:rPr>
      </w:pPr>
      <w:r w:rsidRPr="00AE18C6">
        <w:t>A.7.3.17.1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1327</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17</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1330</w:t>
      </w:r>
    </w:p>
    <w:p w:rsidR="00AE18C6" w:rsidRDefault="00AE18C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1330</w:t>
      </w:r>
    </w:p>
    <w:p w:rsidR="00AE18C6" w:rsidRDefault="00AE18C6">
      <w:pPr>
        <w:pStyle w:val="TOC4"/>
        <w:rPr>
          <w:rFonts w:asciiTheme="minorHAnsi" w:eastAsiaTheme="minorEastAsia" w:hAnsiTheme="minorHAnsi" w:cstheme="minorBidi"/>
          <w:sz w:val="22"/>
          <w:szCs w:val="22"/>
        </w:rPr>
      </w:pPr>
      <w:r w:rsidRPr="00AE18C6">
        <w:t>A.7.3.18.1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1330</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1334</w:t>
      </w:r>
    </w:p>
    <w:p w:rsidR="00AE18C6" w:rsidRDefault="00AE18C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1334</w:t>
      </w:r>
    </w:p>
    <w:p w:rsidR="00AE18C6" w:rsidRDefault="00AE18C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1334</w:t>
      </w:r>
    </w:p>
    <w:p w:rsidR="00AE18C6" w:rsidRDefault="00AE18C6">
      <w:pPr>
        <w:pStyle w:val="TOC4"/>
        <w:rPr>
          <w:rFonts w:asciiTheme="minorHAnsi" w:eastAsiaTheme="minorEastAsia" w:hAnsiTheme="minorHAnsi" w:cstheme="minorBidi"/>
          <w:sz w:val="22"/>
          <w:szCs w:val="22"/>
        </w:rPr>
      </w:pPr>
      <w:r w:rsidRPr="00AE18C6">
        <w:t>A.7.3.19.2</w:t>
      </w:r>
      <w:r w:rsidRPr="00AE18C6">
        <w:rPr>
          <w:rFonts w:asciiTheme="minorHAnsi" w:eastAsiaTheme="minorEastAsia" w:hAnsiTheme="minorHAnsi" w:cstheme="minorBidi"/>
          <w:sz w:val="22"/>
          <w:szCs w:val="22"/>
        </w:rPr>
        <w:tab/>
      </w:r>
      <w:r w:rsidRPr="00431C0C">
        <w:rPr>
          <w:snapToGrid w:val="0"/>
        </w:rPr>
        <w:t>Test Requirements</w:t>
      </w:r>
      <w:r>
        <w:tab/>
        <w:t>1338</w:t>
      </w:r>
    </w:p>
    <w:p w:rsidR="00AE18C6" w:rsidRDefault="00AE18C6">
      <w:pPr>
        <w:pStyle w:val="TOC3"/>
        <w:rPr>
          <w:rFonts w:asciiTheme="minorHAnsi" w:eastAsiaTheme="minorEastAsia" w:hAnsiTheme="minorHAnsi" w:cstheme="minorBidi"/>
          <w:sz w:val="22"/>
          <w:szCs w:val="22"/>
        </w:rPr>
      </w:pPr>
      <w:r w:rsidRPr="00AE18C6">
        <w:t>A.7.3.20</w:t>
      </w:r>
      <w:r w:rsidRPr="00AE18C6">
        <w:rPr>
          <w:rFonts w:asciiTheme="minorHAnsi" w:hAnsiTheme="minorHAnsi" w:cstheme="minorBidi"/>
          <w:sz w:val="22"/>
          <w:szCs w:val="22"/>
        </w:rPr>
        <w:tab/>
      </w:r>
      <w:r w:rsidRPr="00431C0C">
        <w:rPr>
          <w:rFonts w:eastAsia="MS Mincho"/>
          <w:lang w:eastAsia="zh-CN"/>
        </w:rPr>
        <w:t>E-UTRAN TDD Radio Link Monitoring Test for In-sync under Time Domain Measurement Resouce Restriction with CRS assistance information and Non-MBSFN ABS</w:t>
      </w:r>
      <w:r>
        <w:tab/>
        <w:t>1338</w:t>
      </w:r>
    </w:p>
    <w:p w:rsidR="00AE18C6" w:rsidRDefault="00AE18C6">
      <w:pPr>
        <w:pStyle w:val="TOC4"/>
        <w:rPr>
          <w:rFonts w:asciiTheme="minorHAnsi" w:eastAsiaTheme="minorEastAsia" w:hAnsiTheme="minorHAnsi" w:cstheme="minorBidi"/>
          <w:sz w:val="22"/>
          <w:szCs w:val="22"/>
        </w:rPr>
      </w:pPr>
      <w:r w:rsidRPr="00AE18C6">
        <w:t>A.7.3.20.1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1338</w:t>
      </w:r>
    </w:p>
    <w:p w:rsidR="00AE18C6" w:rsidRDefault="00AE18C6">
      <w:pPr>
        <w:pStyle w:val="TOC4"/>
        <w:rPr>
          <w:rFonts w:asciiTheme="minorHAnsi" w:eastAsiaTheme="minorEastAsia" w:hAnsiTheme="minorHAnsi" w:cstheme="minorBidi"/>
          <w:sz w:val="22"/>
          <w:szCs w:val="22"/>
        </w:rPr>
      </w:pPr>
      <w:r w:rsidRPr="00AE18C6">
        <w:t>A.7.3.20.2</w:t>
      </w:r>
      <w:r w:rsidRPr="00AE18C6">
        <w:rPr>
          <w:rFonts w:asciiTheme="minorHAnsi" w:eastAsiaTheme="minorEastAsia" w:hAnsiTheme="minorHAnsi" w:cstheme="minorBidi"/>
          <w:sz w:val="22"/>
          <w:szCs w:val="22"/>
        </w:rPr>
        <w:tab/>
      </w:r>
      <w:r w:rsidRPr="00431C0C">
        <w:rPr>
          <w:snapToGrid w:val="0"/>
        </w:rPr>
        <w:t>Test Requirements</w:t>
      </w:r>
      <w:r>
        <w:tab/>
        <w:t>1342</w:t>
      </w:r>
    </w:p>
    <w:p w:rsidR="00AE18C6" w:rsidRDefault="00AE18C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1342</w:t>
      </w:r>
    </w:p>
    <w:p w:rsidR="00AE18C6" w:rsidRDefault="00AE18C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1342</w:t>
      </w:r>
    </w:p>
    <w:p w:rsidR="00AE18C6" w:rsidRDefault="00AE18C6">
      <w:pPr>
        <w:pStyle w:val="TOC4"/>
        <w:rPr>
          <w:rFonts w:asciiTheme="minorHAnsi" w:eastAsiaTheme="minorEastAsia" w:hAnsiTheme="minorHAnsi" w:cstheme="minorBidi"/>
          <w:sz w:val="22"/>
          <w:szCs w:val="22"/>
        </w:rPr>
      </w:pPr>
      <w:r w:rsidRPr="00AE18C6">
        <w:t>A.7.3.21.2</w:t>
      </w:r>
      <w:r w:rsidRPr="00AE18C6">
        <w:rPr>
          <w:rFonts w:asciiTheme="minorHAnsi" w:eastAsiaTheme="minorEastAsia" w:hAnsiTheme="minorHAnsi" w:cstheme="minorBidi"/>
          <w:sz w:val="22"/>
          <w:szCs w:val="22"/>
        </w:rPr>
        <w:tab/>
      </w:r>
      <w:r w:rsidRPr="00431C0C">
        <w:rPr>
          <w:snapToGrid w:val="0"/>
        </w:rPr>
        <w:t>Test Requirements</w:t>
      </w:r>
      <w:r>
        <w:tab/>
        <w:t>1346</w:t>
      </w:r>
    </w:p>
    <w:p w:rsidR="00AE18C6" w:rsidRDefault="00AE18C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1346</w:t>
      </w:r>
    </w:p>
    <w:p w:rsidR="00AE18C6" w:rsidRDefault="00AE18C6">
      <w:pPr>
        <w:pStyle w:val="TOC4"/>
        <w:rPr>
          <w:rFonts w:asciiTheme="minorHAnsi" w:eastAsiaTheme="minorEastAsia" w:hAnsiTheme="minorHAnsi" w:cstheme="minorBidi"/>
          <w:sz w:val="22"/>
          <w:szCs w:val="22"/>
        </w:rPr>
      </w:pPr>
      <w:r w:rsidRPr="00AE18C6">
        <w:t>A.7.3.22.1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1346</w:t>
      </w:r>
    </w:p>
    <w:p w:rsidR="00AE18C6" w:rsidRDefault="00AE18C6">
      <w:pPr>
        <w:pStyle w:val="TOC4"/>
        <w:rPr>
          <w:rFonts w:asciiTheme="minorHAnsi" w:eastAsiaTheme="minorEastAsia" w:hAnsiTheme="minorHAnsi" w:cstheme="minorBidi"/>
          <w:sz w:val="22"/>
          <w:szCs w:val="22"/>
        </w:rPr>
      </w:pPr>
      <w:r w:rsidRPr="00AE18C6">
        <w:t>A.7.3.22.2</w:t>
      </w:r>
      <w:r w:rsidRPr="00AE18C6">
        <w:rPr>
          <w:rFonts w:asciiTheme="minorHAnsi" w:eastAsiaTheme="minorEastAsia" w:hAnsiTheme="minorHAnsi" w:cstheme="minorBidi"/>
          <w:sz w:val="22"/>
          <w:szCs w:val="22"/>
        </w:rPr>
        <w:tab/>
      </w:r>
      <w:r w:rsidRPr="00431C0C">
        <w:rPr>
          <w:snapToGrid w:val="0"/>
        </w:rPr>
        <w:t>Test Requirements</w:t>
      </w:r>
      <w:r>
        <w:tab/>
        <w:t>1350</w:t>
      </w:r>
    </w:p>
    <w:p w:rsidR="00AE18C6" w:rsidRDefault="00AE18C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1350</w:t>
      </w:r>
    </w:p>
    <w:p w:rsidR="00AE18C6" w:rsidRDefault="00AE18C6">
      <w:pPr>
        <w:pStyle w:val="TOC4"/>
        <w:rPr>
          <w:rFonts w:asciiTheme="minorHAnsi" w:eastAsiaTheme="minorEastAsia" w:hAnsiTheme="minorHAnsi" w:cstheme="minorBidi"/>
          <w:sz w:val="22"/>
          <w:szCs w:val="22"/>
        </w:rPr>
      </w:pPr>
      <w:r w:rsidRPr="00AE18C6">
        <w:t>A.7.3.23.1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1350</w:t>
      </w:r>
    </w:p>
    <w:p w:rsidR="00AE18C6" w:rsidRDefault="00AE18C6">
      <w:pPr>
        <w:pStyle w:val="TOC4"/>
        <w:rPr>
          <w:rFonts w:asciiTheme="minorHAnsi" w:eastAsiaTheme="minorEastAsia" w:hAnsiTheme="minorHAnsi" w:cstheme="minorBidi"/>
          <w:sz w:val="22"/>
          <w:szCs w:val="22"/>
        </w:rPr>
      </w:pPr>
      <w:r w:rsidRPr="00AE18C6">
        <w:t>A.7.3.23.2</w:t>
      </w:r>
      <w:r w:rsidRPr="00AE18C6">
        <w:rPr>
          <w:rFonts w:asciiTheme="minorHAnsi" w:eastAsiaTheme="minorEastAsia" w:hAnsiTheme="minorHAnsi" w:cstheme="minorBidi"/>
          <w:sz w:val="22"/>
          <w:szCs w:val="22"/>
        </w:rPr>
        <w:tab/>
      </w:r>
      <w:r w:rsidRPr="00431C0C">
        <w:rPr>
          <w:snapToGrid w:val="0"/>
        </w:rPr>
        <w:t>Test Requirements</w:t>
      </w:r>
      <w:r>
        <w:tab/>
        <w:t>1351</w:t>
      </w:r>
    </w:p>
    <w:p w:rsidR="00AE18C6" w:rsidRDefault="00AE18C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1351</w:t>
      </w:r>
    </w:p>
    <w:p w:rsidR="00AE18C6" w:rsidRDefault="00AE18C6">
      <w:pPr>
        <w:pStyle w:val="TOC4"/>
        <w:rPr>
          <w:rFonts w:asciiTheme="minorHAnsi" w:eastAsiaTheme="minorEastAsia" w:hAnsiTheme="minorHAnsi" w:cstheme="minorBidi"/>
          <w:sz w:val="22"/>
          <w:szCs w:val="22"/>
        </w:rPr>
      </w:pPr>
      <w:r w:rsidRPr="00AE18C6">
        <w:t>A.7.3.24.1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1351</w:t>
      </w:r>
    </w:p>
    <w:p w:rsidR="00AE18C6" w:rsidRDefault="00AE18C6">
      <w:pPr>
        <w:pStyle w:val="TOC4"/>
        <w:rPr>
          <w:rFonts w:asciiTheme="minorHAnsi" w:eastAsiaTheme="minorEastAsia" w:hAnsiTheme="minorHAnsi" w:cstheme="minorBidi"/>
          <w:sz w:val="22"/>
          <w:szCs w:val="22"/>
        </w:rPr>
      </w:pPr>
      <w:r w:rsidRPr="00AE18C6">
        <w:t>A.7.3.24.2</w:t>
      </w:r>
      <w:r w:rsidRPr="00AE18C6">
        <w:rPr>
          <w:rFonts w:asciiTheme="minorHAnsi" w:eastAsiaTheme="minorEastAsia" w:hAnsiTheme="minorHAnsi" w:cstheme="minorBidi"/>
          <w:sz w:val="22"/>
          <w:szCs w:val="22"/>
        </w:rPr>
        <w:tab/>
      </w:r>
      <w:r w:rsidRPr="00431C0C">
        <w:rPr>
          <w:snapToGrid w:val="0"/>
        </w:rPr>
        <w:t>Test Requirements</w:t>
      </w:r>
      <w:r>
        <w:tab/>
        <w:t>1352</w:t>
      </w:r>
    </w:p>
    <w:p w:rsidR="00AE18C6" w:rsidRDefault="00AE18C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1352</w:t>
      </w:r>
    </w:p>
    <w:p w:rsidR="00AE18C6" w:rsidRDefault="00AE18C6">
      <w:pPr>
        <w:pStyle w:val="TOC4"/>
        <w:rPr>
          <w:rFonts w:asciiTheme="minorHAnsi" w:eastAsiaTheme="minorEastAsia" w:hAnsiTheme="minorHAnsi" w:cstheme="minorBidi"/>
          <w:sz w:val="22"/>
          <w:szCs w:val="22"/>
        </w:rPr>
      </w:pPr>
      <w:r w:rsidRPr="00AE18C6">
        <w:t>A.7.3.25.1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1352</w:t>
      </w:r>
    </w:p>
    <w:p w:rsidR="00AE18C6" w:rsidRDefault="00AE18C6">
      <w:pPr>
        <w:pStyle w:val="TOC4"/>
        <w:rPr>
          <w:rFonts w:asciiTheme="minorHAnsi" w:eastAsiaTheme="minorEastAsia" w:hAnsiTheme="minorHAnsi" w:cstheme="minorBidi"/>
          <w:sz w:val="22"/>
          <w:szCs w:val="22"/>
        </w:rPr>
      </w:pPr>
      <w:r w:rsidRPr="00AE18C6">
        <w:t>A.7.3.25.2</w:t>
      </w:r>
      <w:r w:rsidRPr="00AE18C6">
        <w:rPr>
          <w:rFonts w:asciiTheme="minorHAnsi" w:eastAsiaTheme="minorEastAsia" w:hAnsiTheme="minorHAnsi" w:cstheme="minorBidi"/>
          <w:sz w:val="22"/>
          <w:szCs w:val="22"/>
        </w:rPr>
        <w:tab/>
      </w:r>
      <w:r w:rsidRPr="00431C0C">
        <w:rPr>
          <w:snapToGrid w:val="0"/>
        </w:rPr>
        <w:t>Test Requirements</w:t>
      </w:r>
      <w:r>
        <w:tab/>
        <w:t>1353</w:t>
      </w:r>
    </w:p>
    <w:p w:rsidR="00AE18C6" w:rsidRDefault="00AE18C6">
      <w:pPr>
        <w:pStyle w:val="TOC3"/>
        <w:rPr>
          <w:rFonts w:asciiTheme="minorHAnsi" w:eastAsiaTheme="minorEastAsia" w:hAnsiTheme="minorHAnsi" w:cstheme="minorBidi"/>
          <w:sz w:val="22"/>
          <w:szCs w:val="22"/>
        </w:rPr>
      </w:pPr>
      <w:r w:rsidRPr="00AE18C6">
        <w:lastRenderedPageBreak/>
        <w:t>A.7.3.26</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Out-of-sync</w:t>
      </w:r>
      <w:r>
        <w:rPr>
          <w:lang w:eastAsia="zh-CN"/>
        </w:rPr>
        <w:t xml:space="preserve"> for UE Category 0</w:t>
      </w:r>
      <w:r>
        <w:tab/>
        <w:t>1353</w:t>
      </w:r>
    </w:p>
    <w:p w:rsidR="00AE18C6" w:rsidRDefault="00AE18C6">
      <w:pPr>
        <w:pStyle w:val="TOC4"/>
        <w:rPr>
          <w:rFonts w:asciiTheme="minorHAnsi" w:eastAsiaTheme="minorEastAsia" w:hAnsiTheme="minorHAnsi" w:cstheme="minorBidi"/>
          <w:sz w:val="22"/>
          <w:szCs w:val="22"/>
        </w:rPr>
      </w:pPr>
      <w:r w:rsidRPr="00AE18C6">
        <w:t>A.7.3.26.1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1353</w:t>
      </w:r>
    </w:p>
    <w:p w:rsidR="00AE18C6" w:rsidRDefault="00AE18C6">
      <w:pPr>
        <w:pStyle w:val="TOC4"/>
        <w:rPr>
          <w:rFonts w:asciiTheme="minorHAnsi" w:eastAsiaTheme="minorEastAsia" w:hAnsiTheme="minorHAnsi" w:cstheme="minorBidi"/>
          <w:sz w:val="22"/>
          <w:szCs w:val="22"/>
        </w:rPr>
      </w:pPr>
      <w:r w:rsidRPr="00AE18C6">
        <w:t>A.7.3.26.2</w:t>
      </w:r>
      <w:r w:rsidRPr="00AE18C6">
        <w:rPr>
          <w:rFonts w:asciiTheme="minorHAnsi" w:eastAsiaTheme="minorEastAsia" w:hAnsiTheme="minorHAnsi" w:cstheme="minorBidi"/>
          <w:sz w:val="22"/>
          <w:szCs w:val="22"/>
        </w:rPr>
        <w:tab/>
      </w:r>
      <w:r w:rsidRPr="00431C0C">
        <w:rPr>
          <w:snapToGrid w:val="0"/>
        </w:rPr>
        <w:t>Test Requirements</w:t>
      </w:r>
      <w:r>
        <w:tab/>
        <w:t>1356</w:t>
      </w:r>
    </w:p>
    <w:p w:rsidR="00AE18C6" w:rsidRDefault="00AE18C6">
      <w:pPr>
        <w:pStyle w:val="TOC3"/>
        <w:rPr>
          <w:rFonts w:asciiTheme="minorHAnsi" w:eastAsiaTheme="minorEastAsia" w:hAnsiTheme="minorHAnsi" w:cstheme="minorBidi"/>
          <w:sz w:val="22"/>
          <w:szCs w:val="22"/>
        </w:rPr>
      </w:pPr>
      <w:r w:rsidRPr="00AE18C6">
        <w:t>A.7.3.27</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 xml:space="preserve">FDD Radio Link Monitoring Test for </w:t>
      </w:r>
      <w:r w:rsidRPr="00431C0C">
        <w:rPr>
          <w:rFonts w:eastAsia="MS Mincho"/>
        </w:rPr>
        <w:t>In</w:t>
      </w:r>
      <w:r w:rsidRPr="00431C0C">
        <w:rPr>
          <w:rFonts w:eastAsia="MS Mincho"/>
          <w:lang w:eastAsia="zh-CN"/>
        </w:rPr>
        <w:t>-sync</w:t>
      </w:r>
      <w:r>
        <w:rPr>
          <w:lang w:eastAsia="zh-CN"/>
        </w:rPr>
        <w:t xml:space="preserve"> for UE Category 0</w:t>
      </w:r>
      <w:r>
        <w:tab/>
        <w:t>1356</w:t>
      </w:r>
    </w:p>
    <w:p w:rsidR="00AE18C6" w:rsidRDefault="00AE18C6">
      <w:pPr>
        <w:pStyle w:val="TOC4"/>
        <w:rPr>
          <w:rFonts w:asciiTheme="minorHAnsi" w:eastAsiaTheme="minorEastAsia" w:hAnsiTheme="minorHAnsi" w:cstheme="minorBidi"/>
          <w:sz w:val="22"/>
          <w:szCs w:val="22"/>
        </w:rPr>
      </w:pPr>
      <w:r w:rsidRPr="00AE18C6">
        <w:t>A.7.3.27.1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1356</w:t>
      </w:r>
    </w:p>
    <w:p w:rsidR="00AE18C6" w:rsidRDefault="00AE18C6">
      <w:pPr>
        <w:pStyle w:val="TOC4"/>
        <w:rPr>
          <w:rFonts w:asciiTheme="minorHAnsi" w:eastAsiaTheme="minorEastAsia" w:hAnsiTheme="minorHAnsi" w:cstheme="minorBidi"/>
          <w:sz w:val="22"/>
          <w:szCs w:val="22"/>
        </w:rPr>
      </w:pPr>
      <w:r w:rsidRPr="00AE18C6">
        <w:t>A.7.3.27.2</w:t>
      </w:r>
      <w:r w:rsidRPr="00AE18C6">
        <w:rPr>
          <w:rFonts w:asciiTheme="minorHAnsi" w:eastAsiaTheme="minorEastAsia" w:hAnsiTheme="minorHAnsi" w:cstheme="minorBidi"/>
          <w:sz w:val="22"/>
          <w:szCs w:val="22"/>
        </w:rPr>
        <w:tab/>
      </w:r>
      <w:r w:rsidRPr="00431C0C">
        <w:rPr>
          <w:snapToGrid w:val="0"/>
        </w:rPr>
        <w:t>Test Requirements</w:t>
      </w:r>
      <w:r>
        <w:tab/>
        <w:t>1359</w:t>
      </w:r>
    </w:p>
    <w:p w:rsidR="00AE18C6" w:rsidRDefault="00AE18C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1359</w:t>
      </w:r>
    </w:p>
    <w:p w:rsidR="00AE18C6" w:rsidRDefault="00AE18C6">
      <w:pPr>
        <w:pStyle w:val="TOC4"/>
        <w:rPr>
          <w:rFonts w:asciiTheme="minorHAnsi" w:eastAsiaTheme="minorEastAsia" w:hAnsiTheme="minorHAnsi" w:cstheme="minorBidi"/>
          <w:sz w:val="22"/>
          <w:szCs w:val="22"/>
        </w:rPr>
      </w:pPr>
      <w:r w:rsidRPr="00AE18C6">
        <w:t>A.7.3.28.1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1359</w:t>
      </w:r>
    </w:p>
    <w:p w:rsidR="00AE18C6" w:rsidRDefault="00AE18C6">
      <w:pPr>
        <w:pStyle w:val="TOC4"/>
        <w:rPr>
          <w:rFonts w:asciiTheme="minorHAnsi" w:eastAsiaTheme="minorEastAsia" w:hAnsiTheme="minorHAnsi" w:cstheme="minorBidi"/>
          <w:sz w:val="22"/>
          <w:szCs w:val="22"/>
        </w:rPr>
      </w:pPr>
      <w:r w:rsidRPr="00AE18C6">
        <w:t>A.7.3.28.2</w:t>
      </w:r>
      <w:r w:rsidRPr="00AE18C6">
        <w:rPr>
          <w:rFonts w:asciiTheme="minorHAnsi" w:eastAsiaTheme="minorEastAsia" w:hAnsiTheme="minorHAnsi" w:cstheme="minorBidi"/>
          <w:sz w:val="22"/>
          <w:szCs w:val="22"/>
        </w:rPr>
        <w:tab/>
      </w:r>
      <w:r w:rsidRPr="00431C0C">
        <w:rPr>
          <w:snapToGrid w:val="0"/>
        </w:rPr>
        <w:t>Test Requirements</w:t>
      </w:r>
      <w:r>
        <w:tab/>
        <w:t>1362</w:t>
      </w:r>
    </w:p>
    <w:p w:rsidR="00AE18C6" w:rsidRDefault="00AE18C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1362</w:t>
      </w:r>
    </w:p>
    <w:p w:rsidR="00AE18C6" w:rsidRDefault="00AE18C6">
      <w:pPr>
        <w:pStyle w:val="TOC4"/>
        <w:rPr>
          <w:rFonts w:asciiTheme="minorHAnsi" w:eastAsiaTheme="minorEastAsia" w:hAnsiTheme="minorHAnsi" w:cstheme="minorBidi"/>
          <w:sz w:val="22"/>
          <w:szCs w:val="22"/>
        </w:rPr>
      </w:pPr>
      <w:r w:rsidRPr="00AE18C6">
        <w:t>A.7.3.29.1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1362</w:t>
      </w:r>
    </w:p>
    <w:p w:rsidR="00AE18C6" w:rsidRDefault="00AE18C6">
      <w:pPr>
        <w:pStyle w:val="TOC4"/>
        <w:rPr>
          <w:rFonts w:asciiTheme="minorHAnsi" w:eastAsiaTheme="minorEastAsia" w:hAnsiTheme="minorHAnsi" w:cstheme="minorBidi"/>
          <w:sz w:val="22"/>
          <w:szCs w:val="22"/>
        </w:rPr>
      </w:pPr>
      <w:r w:rsidRPr="00AE18C6">
        <w:t>A.7.3.29.2</w:t>
      </w:r>
      <w:r w:rsidRPr="00AE18C6">
        <w:rPr>
          <w:rFonts w:asciiTheme="minorHAnsi" w:eastAsiaTheme="minorEastAsia" w:hAnsiTheme="minorHAnsi" w:cstheme="minorBidi"/>
          <w:sz w:val="22"/>
          <w:szCs w:val="22"/>
        </w:rPr>
        <w:tab/>
      </w:r>
      <w:r w:rsidRPr="00431C0C">
        <w:rPr>
          <w:snapToGrid w:val="0"/>
        </w:rPr>
        <w:t>Test Requirements</w:t>
      </w:r>
      <w:r>
        <w:tab/>
        <w:t>1365</w:t>
      </w:r>
    </w:p>
    <w:p w:rsidR="00AE18C6" w:rsidRDefault="00AE18C6">
      <w:pPr>
        <w:pStyle w:val="TOC3"/>
        <w:rPr>
          <w:rFonts w:asciiTheme="minorHAnsi" w:eastAsiaTheme="minorEastAsia" w:hAnsiTheme="minorHAnsi" w:cstheme="minorBidi"/>
          <w:sz w:val="22"/>
          <w:szCs w:val="22"/>
        </w:rPr>
      </w:pPr>
      <w:r w:rsidRPr="00AE18C6">
        <w:t>A.7.3.30</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HD-FDD</w:t>
      </w:r>
      <w:r w:rsidRPr="00431C0C">
        <w:rPr>
          <w:rFonts w:eastAsia="MS Mincho"/>
          <w:lang w:eastAsia="zh-CN"/>
        </w:rPr>
        <w:t xml:space="preserve"> Radio Link Monitoring Test for Out-of-sync</w:t>
      </w:r>
      <w:r>
        <w:rPr>
          <w:lang w:eastAsia="zh-CN"/>
        </w:rPr>
        <w:t xml:space="preserve"> for UE Category 0</w:t>
      </w:r>
      <w:r>
        <w:tab/>
        <w:t>1365</w:t>
      </w:r>
    </w:p>
    <w:p w:rsidR="00AE18C6" w:rsidRDefault="00AE18C6">
      <w:pPr>
        <w:pStyle w:val="TOC4"/>
        <w:rPr>
          <w:rFonts w:asciiTheme="minorHAnsi" w:eastAsiaTheme="minorEastAsia" w:hAnsiTheme="minorHAnsi" w:cstheme="minorBidi"/>
          <w:sz w:val="22"/>
          <w:szCs w:val="22"/>
        </w:rPr>
      </w:pPr>
      <w:r w:rsidRPr="00AE18C6">
        <w:t>A.7.3.30.1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1365</w:t>
      </w:r>
    </w:p>
    <w:p w:rsidR="00AE18C6" w:rsidRDefault="00AE18C6">
      <w:pPr>
        <w:pStyle w:val="TOC4"/>
        <w:rPr>
          <w:rFonts w:asciiTheme="minorHAnsi" w:eastAsiaTheme="minorEastAsia" w:hAnsiTheme="minorHAnsi" w:cstheme="minorBidi"/>
          <w:sz w:val="22"/>
          <w:szCs w:val="22"/>
        </w:rPr>
      </w:pPr>
      <w:r w:rsidRPr="00AE18C6">
        <w:t>A.7.3.30.2</w:t>
      </w:r>
      <w:r w:rsidRPr="00AE18C6">
        <w:rPr>
          <w:rFonts w:asciiTheme="minorHAnsi" w:eastAsiaTheme="minorEastAsia" w:hAnsiTheme="minorHAnsi" w:cstheme="minorBidi"/>
          <w:sz w:val="22"/>
          <w:szCs w:val="22"/>
        </w:rPr>
        <w:tab/>
      </w:r>
      <w:r w:rsidRPr="00431C0C">
        <w:rPr>
          <w:snapToGrid w:val="0"/>
        </w:rPr>
        <w:t>Test Requirements</w:t>
      </w:r>
      <w:r>
        <w:tab/>
        <w:t>1368</w:t>
      </w:r>
    </w:p>
    <w:p w:rsidR="00AE18C6" w:rsidRDefault="00AE18C6">
      <w:pPr>
        <w:pStyle w:val="TOC3"/>
        <w:rPr>
          <w:rFonts w:asciiTheme="minorHAnsi" w:eastAsiaTheme="minorEastAsia" w:hAnsiTheme="minorHAnsi" w:cstheme="minorBidi"/>
          <w:sz w:val="22"/>
          <w:szCs w:val="22"/>
        </w:rPr>
      </w:pPr>
      <w:r w:rsidRPr="00AE18C6">
        <w:t>A.7.3.31</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HD-FDD</w:t>
      </w:r>
      <w:r w:rsidRPr="00431C0C">
        <w:rPr>
          <w:rFonts w:eastAsia="MS Mincho"/>
          <w:lang w:eastAsia="zh-CN"/>
        </w:rPr>
        <w:t xml:space="preserve"> Radio Link Monitoring Test for </w:t>
      </w:r>
      <w:r w:rsidRPr="00431C0C">
        <w:rPr>
          <w:rFonts w:eastAsia="MS Mincho"/>
        </w:rPr>
        <w:t>In</w:t>
      </w:r>
      <w:r w:rsidRPr="00431C0C">
        <w:rPr>
          <w:rFonts w:eastAsia="MS Mincho"/>
          <w:lang w:eastAsia="zh-CN"/>
        </w:rPr>
        <w:t>-sync</w:t>
      </w:r>
      <w:r>
        <w:rPr>
          <w:lang w:eastAsia="zh-CN"/>
        </w:rPr>
        <w:t xml:space="preserve"> for UE Category 0</w:t>
      </w:r>
      <w:r>
        <w:tab/>
        <w:t>1368</w:t>
      </w:r>
    </w:p>
    <w:p w:rsidR="00AE18C6" w:rsidRDefault="00AE18C6">
      <w:pPr>
        <w:pStyle w:val="TOC4"/>
        <w:rPr>
          <w:rFonts w:asciiTheme="minorHAnsi" w:eastAsiaTheme="minorEastAsia" w:hAnsiTheme="minorHAnsi" w:cstheme="minorBidi"/>
          <w:sz w:val="22"/>
          <w:szCs w:val="22"/>
        </w:rPr>
      </w:pPr>
      <w:r w:rsidRPr="00AE18C6">
        <w:t>A.7.3.31.1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1368</w:t>
      </w:r>
    </w:p>
    <w:p w:rsidR="00AE18C6" w:rsidRDefault="00AE18C6">
      <w:pPr>
        <w:pStyle w:val="TOC4"/>
        <w:rPr>
          <w:rFonts w:asciiTheme="minorHAnsi" w:eastAsiaTheme="minorEastAsia" w:hAnsiTheme="minorHAnsi" w:cstheme="minorBidi"/>
          <w:sz w:val="22"/>
          <w:szCs w:val="22"/>
        </w:rPr>
      </w:pPr>
      <w:r w:rsidRPr="00AE18C6">
        <w:t>A.7.3.31.2</w:t>
      </w:r>
      <w:r w:rsidRPr="00AE18C6">
        <w:rPr>
          <w:rFonts w:asciiTheme="minorHAnsi" w:eastAsiaTheme="minorEastAsia" w:hAnsiTheme="minorHAnsi" w:cstheme="minorBidi"/>
          <w:sz w:val="22"/>
          <w:szCs w:val="22"/>
        </w:rPr>
        <w:tab/>
      </w:r>
      <w:r w:rsidRPr="00431C0C">
        <w:rPr>
          <w:snapToGrid w:val="0"/>
        </w:rPr>
        <w:t>Test Requirements</w:t>
      </w:r>
      <w:r>
        <w:tab/>
        <w:t>1371</w:t>
      </w:r>
    </w:p>
    <w:p w:rsidR="00AE18C6" w:rsidRDefault="00AE18C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1371</w:t>
      </w:r>
    </w:p>
    <w:p w:rsidR="00AE18C6" w:rsidRDefault="00AE18C6">
      <w:pPr>
        <w:pStyle w:val="TOC4"/>
        <w:rPr>
          <w:rFonts w:asciiTheme="minorHAnsi" w:eastAsiaTheme="minorEastAsia" w:hAnsiTheme="minorHAnsi" w:cstheme="minorBidi"/>
          <w:sz w:val="22"/>
          <w:szCs w:val="22"/>
        </w:rPr>
      </w:pPr>
      <w:r w:rsidRPr="00AE18C6">
        <w:t>A.7.3.32.1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1371</w:t>
      </w:r>
    </w:p>
    <w:p w:rsidR="00AE18C6" w:rsidRDefault="00AE18C6">
      <w:pPr>
        <w:pStyle w:val="TOC4"/>
        <w:rPr>
          <w:rFonts w:asciiTheme="minorHAnsi" w:eastAsiaTheme="minorEastAsia" w:hAnsiTheme="minorHAnsi" w:cstheme="minorBidi"/>
          <w:sz w:val="22"/>
          <w:szCs w:val="22"/>
        </w:rPr>
      </w:pPr>
      <w:r w:rsidRPr="00AE18C6">
        <w:t>A.7.3.32.2</w:t>
      </w:r>
      <w:r w:rsidRPr="00AE18C6">
        <w:rPr>
          <w:rFonts w:asciiTheme="minorHAnsi" w:eastAsiaTheme="minorEastAsia" w:hAnsiTheme="minorHAnsi" w:cstheme="minorBidi"/>
          <w:sz w:val="22"/>
          <w:szCs w:val="22"/>
        </w:rPr>
        <w:tab/>
      </w:r>
      <w:r w:rsidRPr="00431C0C">
        <w:rPr>
          <w:snapToGrid w:val="0"/>
        </w:rPr>
        <w:t>Test Requirements</w:t>
      </w:r>
      <w:r>
        <w:tab/>
        <w:t>1374</w:t>
      </w:r>
    </w:p>
    <w:p w:rsidR="00AE18C6" w:rsidRDefault="00AE18C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1374</w:t>
      </w:r>
    </w:p>
    <w:p w:rsidR="00AE18C6" w:rsidRDefault="00AE18C6">
      <w:pPr>
        <w:pStyle w:val="TOC4"/>
        <w:rPr>
          <w:rFonts w:asciiTheme="minorHAnsi" w:eastAsiaTheme="minorEastAsia" w:hAnsiTheme="minorHAnsi" w:cstheme="minorBidi"/>
          <w:sz w:val="22"/>
          <w:szCs w:val="22"/>
        </w:rPr>
      </w:pPr>
      <w:r w:rsidRPr="00AE18C6">
        <w:t>A.7.3.33.1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1374</w:t>
      </w:r>
    </w:p>
    <w:p w:rsidR="00AE18C6" w:rsidRDefault="00AE18C6">
      <w:pPr>
        <w:pStyle w:val="TOC4"/>
        <w:rPr>
          <w:rFonts w:asciiTheme="minorHAnsi" w:eastAsiaTheme="minorEastAsia" w:hAnsiTheme="minorHAnsi" w:cstheme="minorBidi"/>
          <w:sz w:val="22"/>
          <w:szCs w:val="22"/>
        </w:rPr>
      </w:pPr>
      <w:r w:rsidRPr="00AE18C6">
        <w:t>A.7.3.33.2</w:t>
      </w:r>
      <w:r w:rsidRPr="00AE18C6">
        <w:rPr>
          <w:rFonts w:asciiTheme="minorHAnsi" w:eastAsiaTheme="minorEastAsia" w:hAnsiTheme="minorHAnsi" w:cstheme="minorBidi"/>
          <w:sz w:val="22"/>
          <w:szCs w:val="22"/>
        </w:rPr>
        <w:tab/>
      </w:r>
      <w:r w:rsidRPr="00431C0C">
        <w:rPr>
          <w:snapToGrid w:val="0"/>
        </w:rPr>
        <w:t>Test Requirements</w:t>
      </w:r>
      <w:r>
        <w:tab/>
        <w:t>1377</w:t>
      </w:r>
    </w:p>
    <w:p w:rsidR="00AE18C6" w:rsidRDefault="00AE18C6">
      <w:pPr>
        <w:pStyle w:val="TOC3"/>
        <w:rPr>
          <w:rFonts w:asciiTheme="minorHAnsi" w:eastAsiaTheme="minorEastAsia" w:hAnsiTheme="minorHAnsi" w:cstheme="minorBidi"/>
          <w:sz w:val="22"/>
          <w:szCs w:val="22"/>
        </w:rPr>
      </w:pPr>
      <w:r w:rsidRPr="00AE18C6">
        <w:t>A.7.3.34</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Out-of-sync</w:t>
      </w:r>
      <w:r>
        <w:rPr>
          <w:lang w:eastAsia="zh-CN"/>
        </w:rPr>
        <w:t xml:space="preserve"> for UE Category 0</w:t>
      </w:r>
      <w:r>
        <w:tab/>
        <w:t>1377</w:t>
      </w:r>
    </w:p>
    <w:p w:rsidR="00AE18C6" w:rsidRDefault="00AE18C6">
      <w:pPr>
        <w:pStyle w:val="TOC4"/>
        <w:rPr>
          <w:rFonts w:asciiTheme="minorHAnsi" w:eastAsiaTheme="minorEastAsia" w:hAnsiTheme="minorHAnsi" w:cstheme="minorBidi"/>
          <w:sz w:val="22"/>
          <w:szCs w:val="22"/>
        </w:rPr>
      </w:pPr>
      <w:r w:rsidRPr="00AE18C6">
        <w:t>A.7.3.34.1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1377</w:t>
      </w:r>
    </w:p>
    <w:p w:rsidR="00AE18C6" w:rsidRDefault="00AE18C6">
      <w:pPr>
        <w:pStyle w:val="TOC4"/>
        <w:rPr>
          <w:rFonts w:asciiTheme="minorHAnsi" w:eastAsiaTheme="minorEastAsia" w:hAnsiTheme="minorHAnsi" w:cstheme="minorBidi"/>
          <w:sz w:val="22"/>
          <w:szCs w:val="22"/>
        </w:rPr>
      </w:pPr>
      <w:r w:rsidRPr="00AE18C6">
        <w:t>A.7.3.34.2</w:t>
      </w:r>
      <w:r w:rsidRPr="00AE18C6">
        <w:rPr>
          <w:rFonts w:asciiTheme="minorHAnsi" w:eastAsiaTheme="minorEastAsia" w:hAnsiTheme="minorHAnsi" w:cstheme="minorBidi"/>
          <w:sz w:val="22"/>
          <w:szCs w:val="22"/>
        </w:rPr>
        <w:tab/>
      </w:r>
      <w:r w:rsidRPr="00431C0C">
        <w:rPr>
          <w:snapToGrid w:val="0"/>
        </w:rPr>
        <w:t>Test Requirements</w:t>
      </w:r>
      <w:r>
        <w:tab/>
        <w:t>1380</w:t>
      </w:r>
    </w:p>
    <w:p w:rsidR="00AE18C6" w:rsidRDefault="00AE18C6">
      <w:pPr>
        <w:pStyle w:val="TOC3"/>
        <w:rPr>
          <w:rFonts w:asciiTheme="minorHAnsi" w:eastAsiaTheme="minorEastAsia" w:hAnsiTheme="minorHAnsi" w:cstheme="minorBidi"/>
          <w:sz w:val="22"/>
          <w:szCs w:val="22"/>
        </w:rPr>
      </w:pPr>
      <w:r w:rsidRPr="00AE18C6">
        <w:t>A.7.3.35</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w:t>
      </w:r>
      <w:r w:rsidRPr="00431C0C">
        <w:rPr>
          <w:rFonts w:eastAsia="MS Mincho"/>
        </w:rPr>
        <w:t>In</w:t>
      </w:r>
      <w:r w:rsidRPr="00431C0C">
        <w:rPr>
          <w:rFonts w:eastAsia="MS Mincho"/>
          <w:lang w:eastAsia="zh-CN"/>
        </w:rPr>
        <w:t>-sync</w:t>
      </w:r>
      <w:r>
        <w:rPr>
          <w:lang w:eastAsia="zh-CN"/>
        </w:rPr>
        <w:t xml:space="preserve"> for UE category 0</w:t>
      </w:r>
      <w:r>
        <w:tab/>
        <w:t>1380</w:t>
      </w:r>
    </w:p>
    <w:p w:rsidR="00AE18C6" w:rsidRDefault="00AE18C6">
      <w:pPr>
        <w:pStyle w:val="TOC4"/>
        <w:rPr>
          <w:rFonts w:asciiTheme="minorHAnsi" w:eastAsiaTheme="minorEastAsia" w:hAnsiTheme="minorHAnsi" w:cstheme="minorBidi"/>
          <w:sz w:val="22"/>
          <w:szCs w:val="22"/>
        </w:rPr>
      </w:pPr>
      <w:r w:rsidRPr="00AE18C6">
        <w:t>A.7.3.35.1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1380</w:t>
      </w:r>
    </w:p>
    <w:p w:rsidR="00AE18C6" w:rsidRDefault="00AE18C6">
      <w:pPr>
        <w:pStyle w:val="TOC4"/>
        <w:rPr>
          <w:rFonts w:asciiTheme="minorHAnsi" w:eastAsiaTheme="minorEastAsia" w:hAnsiTheme="minorHAnsi" w:cstheme="minorBidi"/>
          <w:sz w:val="22"/>
          <w:szCs w:val="22"/>
        </w:rPr>
      </w:pPr>
      <w:r w:rsidRPr="00AE18C6">
        <w:t>A.7.3.35.2</w:t>
      </w:r>
      <w:r w:rsidRPr="00AE18C6">
        <w:rPr>
          <w:rFonts w:asciiTheme="minorHAnsi" w:eastAsiaTheme="minorEastAsia" w:hAnsiTheme="minorHAnsi" w:cstheme="minorBidi"/>
          <w:sz w:val="22"/>
          <w:szCs w:val="22"/>
        </w:rPr>
        <w:tab/>
      </w:r>
      <w:r w:rsidRPr="00431C0C">
        <w:rPr>
          <w:snapToGrid w:val="0"/>
        </w:rPr>
        <w:t>Test Requirements</w:t>
      </w:r>
      <w:r>
        <w:tab/>
        <w:t>1383</w:t>
      </w:r>
    </w:p>
    <w:p w:rsidR="00AE18C6" w:rsidRDefault="00AE18C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1383</w:t>
      </w:r>
    </w:p>
    <w:p w:rsidR="00AE18C6" w:rsidRDefault="00AE18C6">
      <w:pPr>
        <w:pStyle w:val="TOC4"/>
        <w:rPr>
          <w:rFonts w:asciiTheme="minorHAnsi" w:eastAsiaTheme="minorEastAsia" w:hAnsiTheme="minorHAnsi" w:cstheme="minorBidi"/>
          <w:sz w:val="22"/>
          <w:szCs w:val="22"/>
        </w:rPr>
      </w:pPr>
      <w:r w:rsidRPr="00AE18C6">
        <w:t>A.7.3.36.1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1383</w:t>
      </w:r>
    </w:p>
    <w:p w:rsidR="00AE18C6" w:rsidRDefault="00AE18C6">
      <w:pPr>
        <w:pStyle w:val="TOC4"/>
        <w:rPr>
          <w:rFonts w:asciiTheme="minorHAnsi" w:eastAsiaTheme="minorEastAsia" w:hAnsiTheme="minorHAnsi" w:cstheme="minorBidi"/>
          <w:sz w:val="22"/>
          <w:szCs w:val="22"/>
        </w:rPr>
      </w:pPr>
      <w:r w:rsidRPr="00AE18C6">
        <w:t>A.7.3.36.2</w:t>
      </w:r>
      <w:r w:rsidRPr="00AE18C6">
        <w:rPr>
          <w:rFonts w:asciiTheme="minorHAnsi" w:eastAsiaTheme="minorEastAsia" w:hAnsiTheme="minorHAnsi" w:cstheme="minorBidi"/>
          <w:sz w:val="22"/>
          <w:szCs w:val="22"/>
        </w:rPr>
        <w:tab/>
      </w:r>
      <w:r w:rsidRPr="00431C0C">
        <w:rPr>
          <w:snapToGrid w:val="0"/>
        </w:rPr>
        <w:t>Test Requirements</w:t>
      </w:r>
      <w:r>
        <w:tab/>
        <w:t>1386</w:t>
      </w:r>
    </w:p>
    <w:p w:rsidR="00AE18C6" w:rsidRDefault="00AE18C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1386</w:t>
      </w:r>
    </w:p>
    <w:p w:rsidR="00AE18C6" w:rsidRDefault="00AE18C6">
      <w:pPr>
        <w:pStyle w:val="TOC4"/>
        <w:rPr>
          <w:rFonts w:asciiTheme="minorHAnsi" w:eastAsiaTheme="minorEastAsia" w:hAnsiTheme="minorHAnsi" w:cstheme="minorBidi"/>
          <w:sz w:val="22"/>
          <w:szCs w:val="22"/>
        </w:rPr>
      </w:pPr>
      <w:r w:rsidRPr="00AE18C6">
        <w:t>A.7.3.37.1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1386</w:t>
      </w:r>
    </w:p>
    <w:p w:rsidR="00AE18C6" w:rsidRDefault="00AE18C6">
      <w:pPr>
        <w:pStyle w:val="TOC4"/>
        <w:rPr>
          <w:rFonts w:asciiTheme="minorHAnsi" w:eastAsiaTheme="minorEastAsia" w:hAnsiTheme="minorHAnsi" w:cstheme="minorBidi"/>
          <w:sz w:val="22"/>
          <w:szCs w:val="22"/>
        </w:rPr>
      </w:pPr>
      <w:r w:rsidRPr="00AE18C6">
        <w:t>A.7.3.37.2</w:t>
      </w:r>
      <w:r w:rsidRPr="00AE18C6">
        <w:rPr>
          <w:rFonts w:asciiTheme="minorHAnsi" w:eastAsiaTheme="minorEastAsia" w:hAnsiTheme="minorHAnsi" w:cstheme="minorBidi"/>
          <w:sz w:val="22"/>
          <w:szCs w:val="22"/>
        </w:rPr>
        <w:tab/>
      </w:r>
      <w:r w:rsidRPr="00431C0C">
        <w:rPr>
          <w:snapToGrid w:val="0"/>
        </w:rPr>
        <w:t>Test Requirements</w:t>
      </w:r>
      <w:r>
        <w:tab/>
        <w:t>1389</w:t>
      </w:r>
    </w:p>
    <w:p w:rsidR="00AE18C6" w:rsidRDefault="00AE18C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1389</w:t>
      </w:r>
    </w:p>
    <w:p w:rsidR="00AE18C6" w:rsidRDefault="00AE18C6">
      <w:pPr>
        <w:pStyle w:val="TOC4"/>
        <w:rPr>
          <w:rFonts w:asciiTheme="minorHAnsi" w:eastAsiaTheme="minorEastAsia" w:hAnsiTheme="minorHAnsi" w:cstheme="minorBidi"/>
          <w:sz w:val="22"/>
          <w:szCs w:val="22"/>
        </w:rPr>
      </w:pPr>
      <w:r w:rsidRPr="00AE18C6">
        <w:t>A.7.3.38.1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1389</w:t>
      </w:r>
    </w:p>
    <w:p w:rsidR="00AE18C6" w:rsidRDefault="00AE18C6">
      <w:pPr>
        <w:pStyle w:val="TOC4"/>
        <w:rPr>
          <w:rFonts w:asciiTheme="minorHAnsi" w:eastAsiaTheme="minorEastAsia" w:hAnsiTheme="minorHAnsi" w:cstheme="minorBidi"/>
          <w:sz w:val="22"/>
          <w:szCs w:val="22"/>
        </w:rPr>
      </w:pPr>
      <w:r w:rsidRPr="00AE18C6">
        <w:t>A.7.3.38.2</w:t>
      </w:r>
      <w:r w:rsidRPr="00AE18C6">
        <w:rPr>
          <w:rFonts w:asciiTheme="minorHAnsi" w:eastAsiaTheme="minorEastAsia" w:hAnsiTheme="minorHAnsi" w:cstheme="minorBidi"/>
          <w:sz w:val="22"/>
          <w:szCs w:val="22"/>
        </w:rPr>
        <w:tab/>
      </w:r>
      <w:r w:rsidRPr="00431C0C">
        <w:rPr>
          <w:snapToGrid w:val="0"/>
          <w:lang w:eastAsia="zh-CN"/>
        </w:rPr>
        <w:t>Test Requirements</w:t>
      </w:r>
      <w:r>
        <w:tab/>
        <w:t>1392</w:t>
      </w:r>
    </w:p>
    <w:p w:rsidR="00AE18C6" w:rsidRDefault="00AE18C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1392</w:t>
      </w:r>
    </w:p>
    <w:p w:rsidR="00AE18C6" w:rsidRDefault="00AE18C6">
      <w:pPr>
        <w:pStyle w:val="TOC4"/>
        <w:rPr>
          <w:rFonts w:asciiTheme="minorHAnsi" w:eastAsiaTheme="minorEastAsia" w:hAnsiTheme="minorHAnsi" w:cstheme="minorBidi"/>
          <w:sz w:val="22"/>
          <w:szCs w:val="22"/>
        </w:rPr>
      </w:pPr>
      <w:r w:rsidRPr="00AE18C6">
        <w:t>A.7.3.39.1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1392</w:t>
      </w:r>
    </w:p>
    <w:p w:rsidR="00AE18C6" w:rsidRDefault="00AE18C6">
      <w:pPr>
        <w:pStyle w:val="TOC4"/>
        <w:rPr>
          <w:rFonts w:asciiTheme="minorHAnsi" w:eastAsiaTheme="minorEastAsia" w:hAnsiTheme="minorHAnsi" w:cstheme="minorBidi"/>
          <w:sz w:val="22"/>
          <w:szCs w:val="22"/>
        </w:rPr>
      </w:pPr>
      <w:r w:rsidRPr="00AE18C6">
        <w:t>A.7.3.39.2</w:t>
      </w:r>
      <w:r w:rsidRPr="00AE18C6">
        <w:rPr>
          <w:rFonts w:asciiTheme="minorHAnsi" w:eastAsiaTheme="minorEastAsia" w:hAnsiTheme="minorHAnsi" w:cstheme="minorBidi"/>
          <w:sz w:val="22"/>
          <w:szCs w:val="22"/>
        </w:rPr>
        <w:tab/>
      </w:r>
      <w:r w:rsidRPr="00431C0C">
        <w:rPr>
          <w:snapToGrid w:val="0"/>
        </w:rPr>
        <w:t>Test Requirements</w:t>
      </w:r>
      <w:r>
        <w:tab/>
        <w:t>1395</w:t>
      </w:r>
    </w:p>
    <w:p w:rsidR="00AE18C6" w:rsidRDefault="00AE18C6">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1396</w:t>
      </w:r>
    </w:p>
    <w:p w:rsidR="00AE18C6" w:rsidRDefault="00AE18C6">
      <w:pPr>
        <w:pStyle w:val="TOC4"/>
        <w:rPr>
          <w:rFonts w:asciiTheme="minorHAnsi" w:eastAsiaTheme="minorEastAsia" w:hAnsiTheme="minorHAnsi" w:cstheme="minorBidi"/>
          <w:sz w:val="22"/>
          <w:szCs w:val="22"/>
        </w:rPr>
      </w:pPr>
      <w:r w:rsidRPr="00AE18C6">
        <w:t>A.7.3.40.1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1396</w:t>
      </w:r>
    </w:p>
    <w:p w:rsidR="00AE18C6" w:rsidRDefault="00AE18C6">
      <w:pPr>
        <w:pStyle w:val="TOC4"/>
        <w:rPr>
          <w:rFonts w:asciiTheme="minorHAnsi" w:eastAsiaTheme="minorEastAsia" w:hAnsiTheme="minorHAnsi" w:cstheme="minorBidi"/>
          <w:sz w:val="22"/>
          <w:szCs w:val="22"/>
        </w:rPr>
      </w:pPr>
      <w:r w:rsidRPr="00AE18C6">
        <w:t>A.7.3.40.2</w:t>
      </w:r>
      <w:r w:rsidRPr="00AE18C6">
        <w:rPr>
          <w:rFonts w:asciiTheme="minorHAnsi" w:eastAsiaTheme="minorEastAsia" w:hAnsiTheme="minorHAnsi" w:cstheme="minorBidi"/>
          <w:sz w:val="22"/>
          <w:szCs w:val="22"/>
        </w:rPr>
        <w:tab/>
      </w:r>
      <w:r w:rsidRPr="00431C0C">
        <w:rPr>
          <w:snapToGrid w:val="0"/>
          <w:lang w:eastAsia="zh-CN"/>
        </w:rPr>
        <w:t>Test Requirements</w:t>
      </w:r>
      <w:r>
        <w:tab/>
        <w:t>1398</w:t>
      </w:r>
    </w:p>
    <w:p w:rsidR="00AE18C6" w:rsidRDefault="00AE18C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1399</w:t>
      </w:r>
    </w:p>
    <w:p w:rsidR="00AE18C6" w:rsidRDefault="00AE18C6">
      <w:pPr>
        <w:pStyle w:val="TOC4"/>
        <w:rPr>
          <w:rFonts w:asciiTheme="minorHAnsi" w:eastAsiaTheme="minorEastAsia" w:hAnsiTheme="minorHAnsi" w:cstheme="minorBidi"/>
          <w:sz w:val="22"/>
          <w:szCs w:val="22"/>
        </w:rPr>
      </w:pPr>
      <w:r w:rsidRPr="00AE18C6">
        <w:t>A.7.3.41.1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1399</w:t>
      </w:r>
    </w:p>
    <w:p w:rsidR="00AE18C6" w:rsidRDefault="00AE18C6">
      <w:pPr>
        <w:pStyle w:val="TOC4"/>
        <w:rPr>
          <w:rFonts w:asciiTheme="minorHAnsi" w:eastAsiaTheme="minorEastAsia" w:hAnsiTheme="minorHAnsi" w:cstheme="minorBidi"/>
          <w:sz w:val="22"/>
          <w:szCs w:val="22"/>
        </w:rPr>
      </w:pPr>
      <w:r w:rsidRPr="00AE18C6">
        <w:t>A.7.3.41.2</w:t>
      </w:r>
      <w:r w:rsidRPr="00AE18C6">
        <w:rPr>
          <w:rFonts w:asciiTheme="minorHAnsi" w:eastAsiaTheme="minorEastAsia" w:hAnsiTheme="minorHAnsi" w:cstheme="minorBidi"/>
          <w:sz w:val="22"/>
          <w:szCs w:val="22"/>
        </w:rPr>
        <w:tab/>
      </w:r>
      <w:r w:rsidRPr="00431C0C">
        <w:rPr>
          <w:snapToGrid w:val="0"/>
          <w:lang w:eastAsia="zh-CN"/>
        </w:rPr>
        <w:t>Test Requirements</w:t>
      </w:r>
      <w:r>
        <w:tab/>
        <w:t>1402</w:t>
      </w:r>
    </w:p>
    <w:p w:rsidR="00AE18C6" w:rsidRDefault="00AE18C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1402</w:t>
      </w:r>
    </w:p>
    <w:p w:rsidR="00AE18C6" w:rsidRDefault="00AE18C6">
      <w:pPr>
        <w:pStyle w:val="TOC4"/>
        <w:rPr>
          <w:rFonts w:asciiTheme="minorHAnsi" w:eastAsiaTheme="minorEastAsia" w:hAnsiTheme="minorHAnsi" w:cstheme="minorBidi"/>
          <w:sz w:val="22"/>
          <w:szCs w:val="22"/>
        </w:rPr>
      </w:pPr>
      <w:r w:rsidRPr="00AE18C6">
        <w:t>A.7.3.42.1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1402</w:t>
      </w:r>
    </w:p>
    <w:p w:rsidR="00AE18C6" w:rsidRDefault="00AE18C6">
      <w:pPr>
        <w:pStyle w:val="TOC4"/>
        <w:rPr>
          <w:rFonts w:asciiTheme="minorHAnsi" w:eastAsiaTheme="minorEastAsia" w:hAnsiTheme="minorHAnsi" w:cstheme="minorBidi"/>
          <w:sz w:val="22"/>
          <w:szCs w:val="22"/>
        </w:rPr>
      </w:pPr>
      <w:r w:rsidRPr="00AE18C6">
        <w:t>A.7.3.42.2</w:t>
      </w:r>
      <w:r w:rsidRPr="00AE18C6">
        <w:rPr>
          <w:rFonts w:asciiTheme="minorHAnsi" w:eastAsiaTheme="minorEastAsia" w:hAnsiTheme="minorHAnsi" w:cstheme="minorBidi"/>
          <w:sz w:val="22"/>
          <w:szCs w:val="22"/>
        </w:rPr>
        <w:tab/>
      </w:r>
      <w:r w:rsidRPr="00431C0C">
        <w:rPr>
          <w:snapToGrid w:val="0"/>
        </w:rPr>
        <w:t>Test Requirements</w:t>
      </w:r>
      <w:r>
        <w:tab/>
        <w:t>1405</w:t>
      </w:r>
    </w:p>
    <w:p w:rsidR="00AE18C6" w:rsidRDefault="00AE18C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1405</w:t>
      </w:r>
    </w:p>
    <w:p w:rsidR="00AE18C6" w:rsidRDefault="00AE18C6">
      <w:pPr>
        <w:pStyle w:val="TOC4"/>
        <w:rPr>
          <w:rFonts w:asciiTheme="minorHAnsi" w:eastAsiaTheme="minorEastAsia" w:hAnsiTheme="minorHAnsi" w:cstheme="minorBidi"/>
          <w:sz w:val="22"/>
          <w:szCs w:val="22"/>
        </w:rPr>
      </w:pPr>
      <w:r w:rsidRPr="00AE18C6">
        <w:t>A.7.3.43.1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1405</w:t>
      </w:r>
    </w:p>
    <w:p w:rsidR="00AE18C6" w:rsidRDefault="00AE18C6">
      <w:pPr>
        <w:pStyle w:val="TOC4"/>
        <w:rPr>
          <w:rFonts w:asciiTheme="minorHAnsi" w:eastAsiaTheme="minorEastAsia" w:hAnsiTheme="minorHAnsi" w:cstheme="minorBidi"/>
          <w:sz w:val="22"/>
          <w:szCs w:val="22"/>
        </w:rPr>
      </w:pPr>
      <w:r w:rsidRPr="00AE18C6">
        <w:t>A.7.3.43.2</w:t>
      </w:r>
      <w:r w:rsidRPr="00AE18C6">
        <w:rPr>
          <w:rFonts w:asciiTheme="minorHAnsi" w:eastAsiaTheme="minorEastAsia" w:hAnsiTheme="minorHAnsi" w:cstheme="minorBidi"/>
          <w:sz w:val="22"/>
          <w:szCs w:val="22"/>
        </w:rPr>
        <w:tab/>
      </w:r>
      <w:r w:rsidRPr="00431C0C">
        <w:rPr>
          <w:snapToGrid w:val="0"/>
          <w:lang w:eastAsia="zh-CN"/>
        </w:rPr>
        <w:t>Test Requirements</w:t>
      </w:r>
      <w:r>
        <w:tab/>
        <w:t>1408</w:t>
      </w:r>
    </w:p>
    <w:p w:rsidR="00AE18C6" w:rsidRDefault="00AE18C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1408</w:t>
      </w:r>
    </w:p>
    <w:p w:rsidR="00AE18C6" w:rsidRDefault="00AE18C6">
      <w:pPr>
        <w:pStyle w:val="TOC4"/>
        <w:rPr>
          <w:rFonts w:asciiTheme="minorHAnsi" w:eastAsiaTheme="minorEastAsia" w:hAnsiTheme="minorHAnsi" w:cstheme="minorBidi"/>
          <w:sz w:val="22"/>
          <w:szCs w:val="22"/>
        </w:rPr>
      </w:pPr>
      <w:r w:rsidRPr="00AE18C6">
        <w:t>A.7.3.44.1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1408</w:t>
      </w:r>
    </w:p>
    <w:p w:rsidR="00AE18C6" w:rsidRDefault="00AE18C6">
      <w:pPr>
        <w:pStyle w:val="TOC4"/>
        <w:rPr>
          <w:rFonts w:asciiTheme="minorHAnsi" w:eastAsiaTheme="minorEastAsia" w:hAnsiTheme="minorHAnsi" w:cstheme="minorBidi"/>
          <w:sz w:val="22"/>
          <w:szCs w:val="22"/>
        </w:rPr>
      </w:pPr>
      <w:r w:rsidRPr="00AE18C6">
        <w:t>A.7.3.44.2</w:t>
      </w:r>
      <w:r w:rsidRPr="00AE18C6">
        <w:rPr>
          <w:rFonts w:asciiTheme="minorHAnsi" w:eastAsiaTheme="minorEastAsia" w:hAnsiTheme="minorHAnsi" w:cstheme="minorBidi"/>
          <w:sz w:val="22"/>
          <w:szCs w:val="22"/>
        </w:rPr>
        <w:tab/>
      </w:r>
      <w:r w:rsidRPr="00431C0C">
        <w:rPr>
          <w:snapToGrid w:val="0"/>
          <w:lang w:eastAsia="zh-CN"/>
        </w:rPr>
        <w:t>Test Requirements</w:t>
      </w:r>
      <w:r>
        <w:tab/>
        <w:t>1411</w:t>
      </w:r>
    </w:p>
    <w:p w:rsidR="00AE18C6" w:rsidRDefault="00AE18C6">
      <w:pPr>
        <w:pStyle w:val="TOC3"/>
        <w:rPr>
          <w:rFonts w:asciiTheme="minorHAnsi" w:eastAsiaTheme="minorEastAsia" w:hAnsiTheme="minorHAnsi" w:cstheme="minorBidi"/>
          <w:sz w:val="22"/>
          <w:szCs w:val="22"/>
        </w:rPr>
      </w:pPr>
      <w:r>
        <w:lastRenderedPageBreak/>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1412</w:t>
      </w:r>
    </w:p>
    <w:p w:rsidR="00AE18C6" w:rsidRDefault="00AE18C6">
      <w:pPr>
        <w:pStyle w:val="TOC4"/>
        <w:rPr>
          <w:rFonts w:asciiTheme="minorHAnsi" w:eastAsiaTheme="minorEastAsia" w:hAnsiTheme="minorHAnsi" w:cstheme="minorBidi"/>
          <w:sz w:val="22"/>
          <w:szCs w:val="22"/>
        </w:rPr>
      </w:pPr>
      <w:r w:rsidRPr="00AE18C6">
        <w:t>A.7.3.45.1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1412</w:t>
      </w:r>
    </w:p>
    <w:p w:rsidR="00AE18C6" w:rsidRDefault="00AE18C6">
      <w:pPr>
        <w:pStyle w:val="TOC4"/>
        <w:rPr>
          <w:rFonts w:asciiTheme="minorHAnsi" w:eastAsiaTheme="minorEastAsia" w:hAnsiTheme="minorHAnsi" w:cstheme="minorBidi"/>
          <w:sz w:val="22"/>
          <w:szCs w:val="22"/>
        </w:rPr>
      </w:pPr>
      <w:r w:rsidRPr="00AE18C6">
        <w:t>A.7.3.45.2</w:t>
      </w:r>
      <w:r w:rsidRPr="00AE18C6">
        <w:rPr>
          <w:rFonts w:asciiTheme="minorHAnsi" w:eastAsiaTheme="minorEastAsia" w:hAnsiTheme="minorHAnsi" w:cstheme="minorBidi"/>
          <w:sz w:val="22"/>
          <w:szCs w:val="22"/>
        </w:rPr>
        <w:tab/>
      </w:r>
      <w:r w:rsidRPr="00431C0C">
        <w:rPr>
          <w:snapToGrid w:val="0"/>
          <w:lang w:eastAsia="zh-CN"/>
        </w:rPr>
        <w:t>Test Requirements</w:t>
      </w:r>
      <w:r>
        <w:tab/>
        <w:t>1414</w:t>
      </w:r>
    </w:p>
    <w:p w:rsidR="00AE18C6" w:rsidRDefault="00AE18C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1415</w:t>
      </w:r>
    </w:p>
    <w:p w:rsidR="00AE18C6" w:rsidRDefault="00AE18C6">
      <w:pPr>
        <w:pStyle w:val="TOC4"/>
        <w:rPr>
          <w:rFonts w:asciiTheme="minorHAnsi" w:eastAsiaTheme="minorEastAsia" w:hAnsiTheme="minorHAnsi" w:cstheme="minorBidi"/>
          <w:sz w:val="22"/>
          <w:szCs w:val="22"/>
        </w:rPr>
      </w:pPr>
      <w:r w:rsidRPr="00AE18C6">
        <w:t>A.7.3.46.1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1415</w:t>
      </w:r>
    </w:p>
    <w:p w:rsidR="00AE18C6" w:rsidRDefault="00AE18C6">
      <w:pPr>
        <w:pStyle w:val="TOC4"/>
        <w:rPr>
          <w:rFonts w:asciiTheme="minorHAnsi" w:eastAsiaTheme="minorEastAsia" w:hAnsiTheme="minorHAnsi" w:cstheme="minorBidi"/>
          <w:sz w:val="22"/>
          <w:szCs w:val="22"/>
        </w:rPr>
      </w:pPr>
      <w:r w:rsidRPr="00AE18C6">
        <w:t>A.7.3.46.2</w:t>
      </w:r>
      <w:r w:rsidRPr="00AE18C6">
        <w:rPr>
          <w:rFonts w:asciiTheme="minorHAnsi" w:eastAsiaTheme="minorEastAsia" w:hAnsiTheme="minorHAnsi" w:cstheme="minorBidi"/>
          <w:sz w:val="22"/>
          <w:szCs w:val="22"/>
        </w:rPr>
        <w:tab/>
      </w:r>
      <w:r w:rsidRPr="00431C0C">
        <w:rPr>
          <w:snapToGrid w:val="0"/>
          <w:lang w:eastAsia="zh-CN"/>
        </w:rPr>
        <w:t>Test Requirements</w:t>
      </w:r>
      <w:r>
        <w:tab/>
        <w:t>1418</w:t>
      </w:r>
    </w:p>
    <w:p w:rsidR="00AE18C6" w:rsidRDefault="00AE18C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1418</w:t>
      </w:r>
    </w:p>
    <w:p w:rsidR="00AE18C6" w:rsidRDefault="00AE18C6">
      <w:pPr>
        <w:pStyle w:val="TOC4"/>
        <w:rPr>
          <w:rFonts w:asciiTheme="minorHAnsi" w:eastAsiaTheme="minorEastAsia" w:hAnsiTheme="minorHAnsi" w:cstheme="minorBidi"/>
          <w:sz w:val="22"/>
          <w:szCs w:val="22"/>
        </w:rPr>
      </w:pPr>
      <w:r w:rsidRPr="00AE18C6">
        <w:t>A.7.3.47.1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1418</w:t>
      </w:r>
    </w:p>
    <w:p w:rsidR="00AE18C6" w:rsidRDefault="00AE18C6">
      <w:pPr>
        <w:pStyle w:val="TOC4"/>
        <w:rPr>
          <w:rFonts w:asciiTheme="minorHAnsi" w:eastAsiaTheme="minorEastAsia" w:hAnsiTheme="minorHAnsi" w:cstheme="minorBidi"/>
          <w:sz w:val="22"/>
          <w:szCs w:val="22"/>
        </w:rPr>
      </w:pPr>
      <w:r w:rsidRPr="00AE18C6">
        <w:t>A.7.3.47.2</w:t>
      </w:r>
      <w:r w:rsidRPr="00AE18C6">
        <w:rPr>
          <w:rFonts w:asciiTheme="minorHAnsi" w:eastAsiaTheme="minorEastAsia" w:hAnsiTheme="minorHAnsi" w:cstheme="minorBidi"/>
          <w:sz w:val="22"/>
          <w:szCs w:val="22"/>
        </w:rPr>
        <w:tab/>
      </w:r>
      <w:r w:rsidRPr="00431C0C">
        <w:rPr>
          <w:snapToGrid w:val="0"/>
          <w:lang w:eastAsia="zh-CN"/>
        </w:rPr>
        <w:t>Test Requirements</w:t>
      </w:r>
      <w:r>
        <w:tab/>
        <w:t>1421</w:t>
      </w:r>
    </w:p>
    <w:p w:rsidR="00AE18C6" w:rsidRDefault="00AE18C6">
      <w:pPr>
        <w:pStyle w:val="TOC3"/>
        <w:rPr>
          <w:rFonts w:asciiTheme="minorHAnsi" w:eastAsiaTheme="minorEastAsia" w:hAnsiTheme="minorHAnsi" w:cstheme="minorBidi"/>
          <w:sz w:val="22"/>
          <w:szCs w:val="22"/>
        </w:rPr>
      </w:pPr>
      <w:r w:rsidRPr="00AE18C6">
        <w:t>A.7.3.48</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Out-of-sync</w:t>
      </w:r>
      <w:r>
        <w:rPr>
          <w:lang w:eastAsia="zh-CN"/>
        </w:rPr>
        <w:t xml:space="preserve"> for Cat-M1 UE in CEMode A</w:t>
      </w:r>
      <w:r>
        <w:tab/>
        <w:t>1421</w:t>
      </w:r>
    </w:p>
    <w:p w:rsidR="00AE18C6" w:rsidRDefault="00AE18C6">
      <w:pPr>
        <w:pStyle w:val="TOC4"/>
        <w:rPr>
          <w:rFonts w:asciiTheme="minorHAnsi" w:eastAsiaTheme="minorEastAsia" w:hAnsiTheme="minorHAnsi" w:cstheme="minorBidi"/>
          <w:sz w:val="22"/>
          <w:szCs w:val="22"/>
        </w:rPr>
      </w:pPr>
      <w:r w:rsidRPr="00AE18C6">
        <w:t>A.7.3.48.1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1421</w:t>
      </w:r>
    </w:p>
    <w:p w:rsidR="00AE18C6" w:rsidRDefault="00AE18C6">
      <w:pPr>
        <w:pStyle w:val="TOC4"/>
        <w:rPr>
          <w:rFonts w:asciiTheme="minorHAnsi" w:eastAsiaTheme="minorEastAsia" w:hAnsiTheme="minorHAnsi" w:cstheme="minorBidi"/>
          <w:sz w:val="22"/>
          <w:szCs w:val="22"/>
        </w:rPr>
      </w:pPr>
      <w:r w:rsidRPr="00AE18C6">
        <w:t>A.7.3.48.2</w:t>
      </w:r>
      <w:r w:rsidRPr="00AE18C6">
        <w:rPr>
          <w:rFonts w:asciiTheme="minorHAnsi" w:eastAsiaTheme="minorEastAsia" w:hAnsiTheme="minorHAnsi" w:cstheme="minorBidi"/>
          <w:sz w:val="22"/>
          <w:szCs w:val="22"/>
        </w:rPr>
        <w:tab/>
      </w:r>
      <w:r w:rsidRPr="00431C0C">
        <w:rPr>
          <w:snapToGrid w:val="0"/>
        </w:rPr>
        <w:t>Test Requirements</w:t>
      </w:r>
      <w:r>
        <w:tab/>
        <w:t>1424</w:t>
      </w:r>
    </w:p>
    <w:p w:rsidR="00AE18C6" w:rsidRDefault="00AE18C6">
      <w:pPr>
        <w:pStyle w:val="TOC3"/>
        <w:rPr>
          <w:rFonts w:asciiTheme="minorHAnsi" w:eastAsiaTheme="minorEastAsia" w:hAnsiTheme="minorHAnsi" w:cstheme="minorBidi"/>
          <w:sz w:val="22"/>
          <w:szCs w:val="22"/>
        </w:rPr>
      </w:pPr>
      <w:r w:rsidRPr="00AE18C6">
        <w:t>A.7.3.49</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In-Sync</w:t>
      </w:r>
      <w:r>
        <w:rPr>
          <w:lang w:eastAsia="zh-CN"/>
        </w:rPr>
        <w:t xml:space="preserve"> for Cat-M1 UE in CEMode A</w:t>
      </w:r>
      <w:r>
        <w:tab/>
        <w:t>1424</w:t>
      </w:r>
    </w:p>
    <w:p w:rsidR="00AE18C6" w:rsidRDefault="00AE18C6">
      <w:pPr>
        <w:pStyle w:val="TOC4"/>
        <w:rPr>
          <w:rFonts w:asciiTheme="minorHAnsi" w:eastAsiaTheme="minorEastAsia" w:hAnsiTheme="minorHAnsi" w:cstheme="minorBidi"/>
          <w:sz w:val="22"/>
          <w:szCs w:val="22"/>
        </w:rPr>
      </w:pPr>
      <w:r w:rsidRPr="00AE18C6">
        <w:t>A.7.3.49.1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1424</w:t>
      </w:r>
    </w:p>
    <w:p w:rsidR="00AE18C6" w:rsidRDefault="00AE18C6">
      <w:pPr>
        <w:pStyle w:val="TOC4"/>
        <w:rPr>
          <w:rFonts w:asciiTheme="minorHAnsi" w:eastAsiaTheme="minorEastAsia" w:hAnsiTheme="minorHAnsi" w:cstheme="minorBidi"/>
          <w:sz w:val="22"/>
          <w:szCs w:val="22"/>
        </w:rPr>
      </w:pPr>
      <w:r w:rsidRPr="00AE18C6">
        <w:t>A.7.3.49.2</w:t>
      </w:r>
      <w:r w:rsidRPr="00AE18C6">
        <w:rPr>
          <w:rFonts w:asciiTheme="minorHAnsi" w:eastAsiaTheme="minorEastAsia" w:hAnsiTheme="minorHAnsi" w:cstheme="minorBidi"/>
          <w:sz w:val="22"/>
          <w:szCs w:val="22"/>
        </w:rPr>
        <w:tab/>
      </w:r>
      <w:r w:rsidRPr="00431C0C">
        <w:rPr>
          <w:snapToGrid w:val="0"/>
        </w:rPr>
        <w:t>Test Requirements</w:t>
      </w:r>
      <w:r>
        <w:tab/>
        <w:t>1427</w:t>
      </w:r>
    </w:p>
    <w:p w:rsidR="00AE18C6" w:rsidRDefault="00AE18C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1427</w:t>
      </w:r>
    </w:p>
    <w:p w:rsidR="00AE18C6" w:rsidRDefault="00AE18C6">
      <w:pPr>
        <w:pStyle w:val="TOC4"/>
        <w:rPr>
          <w:rFonts w:asciiTheme="minorHAnsi" w:eastAsiaTheme="minorEastAsia" w:hAnsiTheme="minorHAnsi" w:cstheme="minorBidi"/>
          <w:sz w:val="22"/>
          <w:szCs w:val="22"/>
        </w:rPr>
      </w:pPr>
      <w:r w:rsidRPr="00AE18C6">
        <w:t>A.7.3.50.1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1427</w:t>
      </w:r>
    </w:p>
    <w:p w:rsidR="00AE18C6" w:rsidRDefault="00AE18C6">
      <w:pPr>
        <w:pStyle w:val="TOC4"/>
        <w:rPr>
          <w:rFonts w:asciiTheme="minorHAnsi" w:eastAsiaTheme="minorEastAsia" w:hAnsiTheme="minorHAnsi" w:cstheme="minorBidi"/>
          <w:sz w:val="22"/>
          <w:szCs w:val="22"/>
        </w:rPr>
      </w:pPr>
      <w:r w:rsidRPr="00AE18C6">
        <w:t>A.7.3.50.2</w:t>
      </w:r>
      <w:r w:rsidRPr="00AE18C6">
        <w:rPr>
          <w:rFonts w:asciiTheme="minorHAnsi" w:eastAsiaTheme="minorEastAsia" w:hAnsiTheme="minorHAnsi" w:cstheme="minorBidi"/>
          <w:sz w:val="22"/>
          <w:szCs w:val="22"/>
        </w:rPr>
        <w:tab/>
      </w:r>
      <w:r w:rsidRPr="00431C0C">
        <w:rPr>
          <w:snapToGrid w:val="0"/>
        </w:rPr>
        <w:t>Test Requirements</w:t>
      </w:r>
      <w:r>
        <w:tab/>
        <w:t>1430</w:t>
      </w:r>
    </w:p>
    <w:p w:rsidR="00AE18C6" w:rsidRDefault="00AE18C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1430</w:t>
      </w:r>
    </w:p>
    <w:p w:rsidR="00AE18C6" w:rsidRDefault="00AE18C6">
      <w:pPr>
        <w:pStyle w:val="TOC4"/>
        <w:rPr>
          <w:rFonts w:asciiTheme="minorHAnsi" w:eastAsiaTheme="minorEastAsia" w:hAnsiTheme="minorHAnsi" w:cstheme="minorBidi"/>
          <w:sz w:val="22"/>
          <w:szCs w:val="22"/>
        </w:rPr>
      </w:pPr>
      <w:r w:rsidRPr="00AE18C6">
        <w:t>A.7.3.51.1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1430</w:t>
      </w:r>
    </w:p>
    <w:p w:rsidR="00AE18C6" w:rsidRDefault="00AE18C6">
      <w:pPr>
        <w:pStyle w:val="TOC4"/>
        <w:rPr>
          <w:rFonts w:asciiTheme="minorHAnsi" w:eastAsiaTheme="minorEastAsia" w:hAnsiTheme="minorHAnsi" w:cstheme="minorBidi"/>
          <w:sz w:val="22"/>
          <w:szCs w:val="22"/>
        </w:rPr>
      </w:pPr>
      <w:r w:rsidRPr="00AE18C6">
        <w:t>A.7.3.51.2</w:t>
      </w:r>
      <w:r w:rsidRPr="00AE18C6">
        <w:rPr>
          <w:rFonts w:asciiTheme="minorHAnsi" w:eastAsiaTheme="minorEastAsia" w:hAnsiTheme="minorHAnsi" w:cstheme="minorBidi"/>
          <w:sz w:val="22"/>
          <w:szCs w:val="22"/>
        </w:rPr>
        <w:tab/>
      </w:r>
      <w:r w:rsidRPr="00431C0C">
        <w:rPr>
          <w:snapToGrid w:val="0"/>
        </w:rPr>
        <w:t>Test Requirements</w:t>
      </w:r>
      <w:r>
        <w:tab/>
        <w:t>1433</w:t>
      </w:r>
    </w:p>
    <w:p w:rsidR="00AE18C6" w:rsidRDefault="00AE18C6">
      <w:pPr>
        <w:pStyle w:val="TOC3"/>
        <w:rPr>
          <w:rFonts w:asciiTheme="minorHAnsi" w:eastAsiaTheme="minorEastAsia" w:hAnsiTheme="minorHAnsi" w:cstheme="minorBidi"/>
          <w:sz w:val="22"/>
          <w:szCs w:val="22"/>
        </w:rPr>
      </w:pPr>
      <w:r w:rsidRPr="00AE18C6">
        <w:t>A.7.3.52</w:t>
      </w:r>
      <w:r w:rsidRPr="00AE18C6">
        <w:rPr>
          <w:rFonts w:asciiTheme="minorHAnsi" w:hAnsiTheme="minorHAnsi" w:cstheme="minorBidi"/>
          <w:sz w:val="22"/>
          <w:szCs w:val="22"/>
        </w:rPr>
        <w:tab/>
      </w:r>
      <w:r w:rsidRPr="00431C0C">
        <w:rPr>
          <w:rFonts w:eastAsia="MS Mincho"/>
          <w:lang w:eastAsia="zh-CN"/>
        </w:rPr>
        <w:t>E-UTRAN HD-FDD Radio Link Monitoring Test for Out-of-sync for Cat-M1 UE in CEMode A</w:t>
      </w:r>
      <w:r>
        <w:tab/>
        <w:t>1433</w:t>
      </w:r>
    </w:p>
    <w:p w:rsidR="00AE18C6" w:rsidRDefault="00AE18C6">
      <w:pPr>
        <w:pStyle w:val="TOC4"/>
        <w:rPr>
          <w:rFonts w:asciiTheme="minorHAnsi" w:eastAsiaTheme="minorEastAsia" w:hAnsiTheme="minorHAnsi" w:cstheme="minorBidi"/>
          <w:sz w:val="22"/>
          <w:szCs w:val="22"/>
        </w:rPr>
      </w:pPr>
      <w:r w:rsidRPr="00AE18C6">
        <w:t>A.7.3.52.1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1433</w:t>
      </w:r>
    </w:p>
    <w:p w:rsidR="00AE18C6" w:rsidRDefault="00AE18C6">
      <w:pPr>
        <w:pStyle w:val="TOC4"/>
        <w:rPr>
          <w:rFonts w:asciiTheme="minorHAnsi" w:eastAsiaTheme="minorEastAsia" w:hAnsiTheme="minorHAnsi" w:cstheme="minorBidi"/>
          <w:sz w:val="22"/>
          <w:szCs w:val="22"/>
        </w:rPr>
      </w:pPr>
      <w:r w:rsidRPr="00AE18C6">
        <w:t>A.7.3.52.2</w:t>
      </w:r>
      <w:r w:rsidRPr="00AE18C6">
        <w:rPr>
          <w:rFonts w:asciiTheme="minorHAnsi" w:eastAsiaTheme="minorEastAsia" w:hAnsiTheme="minorHAnsi" w:cstheme="minorBidi"/>
          <w:sz w:val="22"/>
          <w:szCs w:val="22"/>
        </w:rPr>
        <w:tab/>
      </w:r>
      <w:r w:rsidRPr="00431C0C">
        <w:rPr>
          <w:snapToGrid w:val="0"/>
        </w:rPr>
        <w:t>Test Requirements</w:t>
      </w:r>
      <w:r>
        <w:tab/>
        <w:t>1436</w:t>
      </w:r>
    </w:p>
    <w:p w:rsidR="00AE18C6" w:rsidRDefault="00AE18C6">
      <w:pPr>
        <w:pStyle w:val="TOC3"/>
        <w:rPr>
          <w:rFonts w:asciiTheme="minorHAnsi" w:eastAsiaTheme="minorEastAsia" w:hAnsiTheme="minorHAnsi" w:cstheme="minorBidi"/>
          <w:sz w:val="22"/>
          <w:szCs w:val="22"/>
        </w:rPr>
      </w:pPr>
      <w:r w:rsidRPr="00AE18C6">
        <w:t>A.7.3.53</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w:t>
      </w:r>
      <w:r w:rsidRPr="00431C0C">
        <w:rPr>
          <w:rFonts w:eastAsia="MS Mincho"/>
          <w:lang w:eastAsia="zh-CN"/>
        </w:rPr>
        <w:t>FDD Radio Link Monitoring Test for In-Sync</w:t>
      </w:r>
      <w:r>
        <w:rPr>
          <w:lang w:eastAsia="zh-CN"/>
        </w:rPr>
        <w:t xml:space="preserve"> for Cat-M1 UE in CEMode A</w:t>
      </w:r>
      <w:r>
        <w:tab/>
        <w:t>1436</w:t>
      </w:r>
    </w:p>
    <w:p w:rsidR="00AE18C6" w:rsidRDefault="00AE18C6">
      <w:pPr>
        <w:pStyle w:val="TOC4"/>
        <w:rPr>
          <w:rFonts w:asciiTheme="minorHAnsi" w:eastAsiaTheme="minorEastAsia" w:hAnsiTheme="minorHAnsi" w:cstheme="minorBidi"/>
          <w:sz w:val="22"/>
          <w:szCs w:val="22"/>
        </w:rPr>
      </w:pPr>
      <w:r w:rsidRPr="00AE18C6">
        <w:t>A.7.3.53.1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1436</w:t>
      </w:r>
    </w:p>
    <w:p w:rsidR="00AE18C6" w:rsidRDefault="00AE18C6">
      <w:pPr>
        <w:pStyle w:val="TOC4"/>
        <w:rPr>
          <w:rFonts w:asciiTheme="minorHAnsi" w:eastAsiaTheme="minorEastAsia" w:hAnsiTheme="minorHAnsi" w:cstheme="minorBidi"/>
          <w:sz w:val="22"/>
          <w:szCs w:val="22"/>
        </w:rPr>
      </w:pPr>
      <w:r w:rsidRPr="00AE18C6">
        <w:t>A.7.3.53.2</w:t>
      </w:r>
      <w:r w:rsidRPr="00AE18C6">
        <w:rPr>
          <w:rFonts w:asciiTheme="minorHAnsi" w:eastAsiaTheme="minorEastAsia" w:hAnsiTheme="minorHAnsi" w:cstheme="minorBidi"/>
          <w:sz w:val="22"/>
          <w:szCs w:val="22"/>
        </w:rPr>
        <w:tab/>
      </w:r>
      <w:r w:rsidRPr="00431C0C">
        <w:rPr>
          <w:snapToGrid w:val="0"/>
        </w:rPr>
        <w:t>Test Requirements</w:t>
      </w:r>
      <w:r>
        <w:tab/>
        <w:t>1439</w:t>
      </w:r>
    </w:p>
    <w:p w:rsidR="00AE18C6" w:rsidRDefault="00AE18C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1439</w:t>
      </w:r>
    </w:p>
    <w:p w:rsidR="00AE18C6" w:rsidRDefault="00AE18C6">
      <w:pPr>
        <w:pStyle w:val="TOC4"/>
        <w:rPr>
          <w:rFonts w:asciiTheme="minorHAnsi" w:eastAsiaTheme="minorEastAsia" w:hAnsiTheme="minorHAnsi" w:cstheme="minorBidi"/>
          <w:sz w:val="22"/>
          <w:szCs w:val="22"/>
        </w:rPr>
      </w:pPr>
      <w:r w:rsidRPr="00AE18C6">
        <w:t>A.7.3.54.1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1439</w:t>
      </w:r>
    </w:p>
    <w:p w:rsidR="00AE18C6" w:rsidRDefault="00AE18C6">
      <w:pPr>
        <w:pStyle w:val="TOC4"/>
        <w:rPr>
          <w:rFonts w:asciiTheme="minorHAnsi" w:eastAsiaTheme="minorEastAsia" w:hAnsiTheme="minorHAnsi" w:cstheme="minorBidi"/>
          <w:sz w:val="22"/>
          <w:szCs w:val="22"/>
        </w:rPr>
      </w:pPr>
      <w:r w:rsidRPr="00AE18C6">
        <w:t>A.7.3.54.2</w:t>
      </w:r>
      <w:r w:rsidRPr="00AE18C6">
        <w:rPr>
          <w:rFonts w:asciiTheme="minorHAnsi" w:eastAsiaTheme="minorEastAsia" w:hAnsiTheme="minorHAnsi" w:cstheme="minorBidi"/>
          <w:sz w:val="22"/>
          <w:szCs w:val="22"/>
        </w:rPr>
        <w:tab/>
      </w:r>
      <w:r w:rsidRPr="00431C0C">
        <w:rPr>
          <w:snapToGrid w:val="0"/>
        </w:rPr>
        <w:t>Test Requirements</w:t>
      </w:r>
      <w:r>
        <w:tab/>
        <w:t>1442</w:t>
      </w:r>
    </w:p>
    <w:p w:rsidR="00AE18C6" w:rsidRDefault="00AE18C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1442</w:t>
      </w:r>
    </w:p>
    <w:p w:rsidR="00AE18C6" w:rsidRDefault="00AE18C6">
      <w:pPr>
        <w:pStyle w:val="TOC4"/>
        <w:rPr>
          <w:rFonts w:asciiTheme="minorHAnsi" w:eastAsiaTheme="minorEastAsia" w:hAnsiTheme="minorHAnsi" w:cstheme="minorBidi"/>
          <w:sz w:val="22"/>
          <w:szCs w:val="22"/>
        </w:rPr>
      </w:pPr>
      <w:r w:rsidRPr="00AE18C6">
        <w:t>A.7.3.55.1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1442</w:t>
      </w:r>
    </w:p>
    <w:p w:rsidR="00AE18C6" w:rsidRDefault="00AE18C6">
      <w:pPr>
        <w:pStyle w:val="TOC4"/>
        <w:rPr>
          <w:rFonts w:asciiTheme="minorHAnsi" w:eastAsiaTheme="minorEastAsia" w:hAnsiTheme="minorHAnsi" w:cstheme="minorBidi"/>
          <w:sz w:val="22"/>
          <w:szCs w:val="22"/>
        </w:rPr>
      </w:pPr>
      <w:r w:rsidRPr="00AE18C6">
        <w:t>A.7.3.55.2</w:t>
      </w:r>
      <w:r w:rsidRPr="00AE18C6">
        <w:rPr>
          <w:rFonts w:asciiTheme="minorHAnsi" w:eastAsiaTheme="minorEastAsia" w:hAnsiTheme="minorHAnsi" w:cstheme="minorBidi"/>
          <w:sz w:val="22"/>
          <w:szCs w:val="22"/>
        </w:rPr>
        <w:tab/>
      </w:r>
      <w:r w:rsidRPr="00431C0C">
        <w:rPr>
          <w:snapToGrid w:val="0"/>
        </w:rPr>
        <w:t>Test Requirements</w:t>
      </w:r>
      <w:r>
        <w:tab/>
        <w:t>1445</w:t>
      </w:r>
    </w:p>
    <w:p w:rsidR="00AE18C6" w:rsidRDefault="00AE18C6">
      <w:pPr>
        <w:pStyle w:val="TOC3"/>
        <w:rPr>
          <w:rFonts w:asciiTheme="minorHAnsi" w:eastAsiaTheme="minorEastAsia" w:hAnsiTheme="minorHAnsi" w:cstheme="minorBidi"/>
          <w:sz w:val="22"/>
          <w:szCs w:val="22"/>
        </w:rPr>
      </w:pPr>
      <w:r w:rsidRPr="00AE18C6">
        <w:t>A.7.3.56</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Out-of-sync</w:t>
      </w:r>
      <w:r>
        <w:rPr>
          <w:lang w:eastAsia="zh-CN"/>
        </w:rPr>
        <w:t xml:space="preserve"> for Cat-M1 UE in CEMode A</w:t>
      </w:r>
      <w:r>
        <w:tab/>
        <w:t>1445</w:t>
      </w:r>
    </w:p>
    <w:p w:rsidR="00AE18C6" w:rsidRDefault="00AE18C6">
      <w:pPr>
        <w:pStyle w:val="TOC4"/>
        <w:rPr>
          <w:rFonts w:asciiTheme="minorHAnsi" w:eastAsiaTheme="minorEastAsia" w:hAnsiTheme="minorHAnsi" w:cstheme="minorBidi"/>
          <w:sz w:val="22"/>
          <w:szCs w:val="22"/>
        </w:rPr>
      </w:pPr>
      <w:r w:rsidRPr="00AE18C6">
        <w:t>A.7.3.56.1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1445</w:t>
      </w:r>
    </w:p>
    <w:p w:rsidR="00AE18C6" w:rsidRDefault="00AE18C6">
      <w:pPr>
        <w:pStyle w:val="TOC4"/>
        <w:rPr>
          <w:rFonts w:asciiTheme="minorHAnsi" w:eastAsiaTheme="minorEastAsia" w:hAnsiTheme="minorHAnsi" w:cstheme="minorBidi"/>
          <w:sz w:val="22"/>
          <w:szCs w:val="22"/>
        </w:rPr>
      </w:pPr>
      <w:r w:rsidRPr="00AE18C6">
        <w:t>A.7.3.56.2</w:t>
      </w:r>
      <w:r w:rsidRPr="00AE18C6">
        <w:rPr>
          <w:rFonts w:asciiTheme="minorHAnsi" w:eastAsiaTheme="minorEastAsia" w:hAnsiTheme="minorHAnsi" w:cstheme="minorBidi"/>
          <w:sz w:val="22"/>
          <w:szCs w:val="22"/>
        </w:rPr>
        <w:tab/>
      </w:r>
      <w:r w:rsidRPr="00431C0C">
        <w:rPr>
          <w:snapToGrid w:val="0"/>
        </w:rPr>
        <w:t>Test Requirements</w:t>
      </w:r>
      <w:r>
        <w:tab/>
        <w:t>1448</w:t>
      </w:r>
    </w:p>
    <w:p w:rsidR="00AE18C6" w:rsidRDefault="00AE18C6">
      <w:pPr>
        <w:pStyle w:val="TOC3"/>
        <w:rPr>
          <w:rFonts w:asciiTheme="minorHAnsi" w:eastAsiaTheme="minorEastAsia" w:hAnsiTheme="minorHAnsi" w:cstheme="minorBidi"/>
          <w:sz w:val="22"/>
          <w:szCs w:val="22"/>
        </w:rPr>
      </w:pPr>
      <w:r w:rsidRPr="00AE18C6">
        <w:t>A.7.3.57</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w:t>
      </w:r>
      <w:r w:rsidRPr="00431C0C">
        <w:rPr>
          <w:rFonts w:eastAsia="MS Mincho"/>
          <w:lang w:eastAsia="zh-CN"/>
        </w:rPr>
        <w:t>DD Radio Link Monitoring Test for In-Sync</w:t>
      </w:r>
      <w:r>
        <w:rPr>
          <w:lang w:eastAsia="zh-CN"/>
        </w:rPr>
        <w:t xml:space="preserve"> for Cat-M1 UE in CEMode A</w:t>
      </w:r>
      <w:r>
        <w:tab/>
        <w:t>1448</w:t>
      </w:r>
    </w:p>
    <w:p w:rsidR="00AE18C6" w:rsidRDefault="00AE18C6">
      <w:pPr>
        <w:pStyle w:val="TOC4"/>
        <w:rPr>
          <w:rFonts w:asciiTheme="minorHAnsi" w:eastAsiaTheme="minorEastAsia" w:hAnsiTheme="minorHAnsi" w:cstheme="minorBidi"/>
          <w:sz w:val="22"/>
          <w:szCs w:val="22"/>
        </w:rPr>
      </w:pPr>
      <w:r w:rsidRPr="00AE18C6">
        <w:t>A.7.3.57.1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1448</w:t>
      </w:r>
    </w:p>
    <w:p w:rsidR="00AE18C6" w:rsidRDefault="00AE18C6">
      <w:pPr>
        <w:pStyle w:val="TOC4"/>
        <w:rPr>
          <w:rFonts w:asciiTheme="minorHAnsi" w:eastAsiaTheme="minorEastAsia" w:hAnsiTheme="minorHAnsi" w:cstheme="minorBidi"/>
          <w:sz w:val="22"/>
          <w:szCs w:val="22"/>
        </w:rPr>
      </w:pPr>
      <w:r w:rsidRPr="00AE18C6">
        <w:t>A.7.3.57.2</w:t>
      </w:r>
      <w:r w:rsidRPr="00AE18C6">
        <w:rPr>
          <w:rFonts w:asciiTheme="minorHAnsi" w:eastAsiaTheme="minorEastAsia" w:hAnsiTheme="minorHAnsi" w:cstheme="minorBidi"/>
          <w:sz w:val="22"/>
          <w:szCs w:val="22"/>
        </w:rPr>
        <w:tab/>
      </w:r>
      <w:r w:rsidRPr="00431C0C">
        <w:rPr>
          <w:snapToGrid w:val="0"/>
        </w:rPr>
        <w:t>Test Requirements</w:t>
      </w:r>
      <w:r>
        <w:tab/>
        <w:t>1451</w:t>
      </w:r>
    </w:p>
    <w:p w:rsidR="00AE18C6" w:rsidRDefault="00AE18C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1451</w:t>
      </w:r>
    </w:p>
    <w:p w:rsidR="00AE18C6" w:rsidRDefault="00AE18C6">
      <w:pPr>
        <w:pStyle w:val="TOC4"/>
        <w:rPr>
          <w:rFonts w:asciiTheme="minorHAnsi" w:eastAsiaTheme="minorEastAsia" w:hAnsiTheme="minorHAnsi" w:cstheme="minorBidi"/>
          <w:sz w:val="22"/>
          <w:szCs w:val="22"/>
        </w:rPr>
      </w:pPr>
      <w:r w:rsidRPr="00AE18C6">
        <w:t>A.7.3.58.1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1451</w:t>
      </w:r>
    </w:p>
    <w:p w:rsidR="00AE18C6" w:rsidRDefault="00AE18C6">
      <w:pPr>
        <w:pStyle w:val="TOC4"/>
        <w:rPr>
          <w:rFonts w:asciiTheme="minorHAnsi" w:eastAsiaTheme="minorEastAsia" w:hAnsiTheme="minorHAnsi" w:cstheme="minorBidi"/>
          <w:sz w:val="22"/>
          <w:szCs w:val="22"/>
        </w:rPr>
      </w:pPr>
      <w:r w:rsidRPr="00AE18C6">
        <w:t>A.7.3.58.2</w:t>
      </w:r>
      <w:r w:rsidRPr="00AE18C6">
        <w:rPr>
          <w:rFonts w:asciiTheme="minorHAnsi" w:eastAsiaTheme="minorEastAsia" w:hAnsiTheme="minorHAnsi" w:cstheme="minorBidi"/>
          <w:sz w:val="22"/>
          <w:szCs w:val="22"/>
        </w:rPr>
        <w:tab/>
      </w:r>
      <w:r w:rsidRPr="00431C0C">
        <w:rPr>
          <w:snapToGrid w:val="0"/>
        </w:rPr>
        <w:t>Test Requirements</w:t>
      </w:r>
      <w:r>
        <w:tab/>
        <w:t>1454</w:t>
      </w:r>
    </w:p>
    <w:p w:rsidR="00AE18C6" w:rsidRDefault="00AE18C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1454</w:t>
      </w:r>
    </w:p>
    <w:p w:rsidR="00AE18C6" w:rsidRDefault="00AE18C6">
      <w:pPr>
        <w:pStyle w:val="TOC4"/>
        <w:rPr>
          <w:rFonts w:asciiTheme="minorHAnsi" w:eastAsiaTheme="minorEastAsia" w:hAnsiTheme="minorHAnsi" w:cstheme="minorBidi"/>
          <w:sz w:val="22"/>
          <w:szCs w:val="22"/>
        </w:rPr>
      </w:pPr>
      <w:r w:rsidRPr="00AE18C6">
        <w:t>A.7.3.59.1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1454</w:t>
      </w:r>
    </w:p>
    <w:p w:rsidR="00AE18C6" w:rsidRDefault="00AE18C6">
      <w:pPr>
        <w:pStyle w:val="TOC4"/>
        <w:rPr>
          <w:rFonts w:asciiTheme="minorHAnsi" w:eastAsiaTheme="minorEastAsia" w:hAnsiTheme="minorHAnsi" w:cstheme="minorBidi"/>
          <w:sz w:val="22"/>
          <w:szCs w:val="22"/>
        </w:rPr>
      </w:pPr>
      <w:r w:rsidRPr="00AE18C6">
        <w:t>A.7.3.59.2</w:t>
      </w:r>
      <w:r w:rsidRPr="00AE18C6">
        <w:rPr>
          <w:rFonts w:asciiTheme="minorHAnsi" w:eastAsiaTheme="minorEastAsia" w:hAnsiTheme="minorHAnsi" w:cstheme="minorBidi"/>
          <w:sz w:val="22"/>
          <w:szCs w:val="22"/>
        </w:rPr>
        <w:tab/>
      </w:r>
      <w:r w:rsidRPr="00431C0C">
        <w:rPr>
          <w:snapToGrid w:val="0"/>
        </w:rPr>
        <w:t>Test Requirements</w:t>
      </w:r>
      <w:r>
        <w:tab/>
        <w:t>1457</w:t>
      </w:r>
    </w:p>
    <w:p w:rsidR="00AE18C6" w:rsidRDefault="00AE18C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1457</w:t>
      </w:r>
    </w:p>
    <w:p w:rsidR="00AE18C6" w:rsidRDefault="00AE18C6">
      <w:pPr>
        <w:pStyle w:val="TOC4"/>
        <w:rPr>
          <w:rFonts w:asciiTheme="minorHAnsi" w:eastAsiaTheme="minorEastAsia" w:hAnsiTheme="minorHAnsi" w:cstheme="minorBidi"/>
          <w:sz w:val="22"/>
          <w:szCs w:val="22"/>
        </w:rPr>
      </w:pPr>
      <w:r w:rsidRPr="00AE18C6">
        <w:t>A.7.3.60.1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1457</w:t>
      </w:r>
    </w:p>
    <w:p w:rsidR="00AE18C6" w:rsidRDefault="00AE18C6">
      <w:pPr>
        <w:pStyle w:val="TOC4"/>
        <w:rPr>
          <w:rFonts w:asciiTheme="minorHAnsi" w:eastAsiaTheme="minorEastAsia" w:hAnsiTheme="minorHAnsi" w:cstheme="minorBidi"/>
          <w:sz w:val="22"/>
          <w:szCs w:val="22"/>
        </w:rPr>
      </w:pPr>
      <w:r w:rsidRPr="00AE18C6">
        <w:t>A.7.3.60.2</w:t>
      </w:r>
      <w:r w:rsidRPr="00AE18C6">
        <w:rPr>
          <w:rFonts w:asciiTheme="minorHAnsi" w:eastAsiaTheme="minorEastAsia" w:hAnsiTheme="minorHAnsi" w:cstheme="minorBidi"/>
          <w:sz w:val="22"/>
          <w:szCs w:val="22"/>
        </w:rPr>
        <w:tab/>
      </w:r>
      <w:r w:rsidRPr="00431C0C">
        <w:rPr>
          <w:snapToGrid w:val="0"/>
        </w:rPr>
        <w:t>Test Requirements</w:t>
      </w:r>
      <w:r>
        <w:tab/>
        <w:t>1461</w:t>
      </w:r>
    </w:p>
    <w:p w:rsidR="00AE18C6" w:rsidRDefault="00AE18C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1461</w:t>
      </w:r>
    </w:p>
    <w:p w:rsidR="00AE18C6" w:rsidRDefault="00AE18C6">
      <w:pPr>
        <w:pStyle w:val="TOC4"/>
        <w:rPr>
          <w:rFonts w:asciiTheme="minorHAnsi" w:eastAsiaTheme="minorEastAsia" w:hAnsiTheme="minorHAnsi" w:cstheme="minorBidi"/>
          <w:sz w:val="22"/>
          <w:szCs w:val="22"/>
        </w:rPr>
      </w:pPr>
      <w:r w:rsidRPr="00AE18C6">
        <w:t>A.7.3.61.1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1461</w:t>
      </w:r>
    </w:p>
    <w:p w:rsidR="00AE18C6" w:rsidRDefault="00AE18C6">
      <w:pPr>
        <w:pStyle w:val="TOC4"/>
        <w:rPr>
          <w:rFonts w:asciiTheme="minorHAnsi" w:eastAsiaTheme="minorEastAsia" w:hAnsiTheme="minorHAnsi" w:cstheme="minorBidi"/>
          <w:sz w:val="22"/>
          <w:szCs w:val="22"/>
        </w:rPr>
      </w:pPr>
      <w:r w:rsidRPr="00AE18C6">
        <w:t>A.7.3.61.2</w:t>
      </w:r>
      <w:r w:rsidRPr="00AE18C6">
        <w:rPr>
          <w:rFonts w:asciiTheme="minorHAnsi" w:eastAsiaTheme="minorEastAsia" w:hAnsiTheme="minorHAnsi" w:cstheme="minorBidi"/>
          <w:sz w:val="22"/>
          <w:szCs w:val="22"/>
        </w:rPr>
        <w:tab/>
      </w:r>
      <w:r w:rsidRPr="00431C0C">
        <w:rPr>
          <w:snapToGrid w:val="0"/>
        </w:rPr>
        <w:t>Test Requirements</w:t>
      </w:r>
      <w:r>
        <w:tab/>
        <w:t>1465</w:t>
      </w:r>
    </w:p>
    <w:p w:rsidR="00AE18C6" w:rsidRDefault="00AE18C6">
      <w:pPr>
        <w:pStyle w:val="TOC3"/>
        <w:rPr>
          <w:rFonts w:asciiTheme="minorHAnsi" w:eastAsiaTheme="minorEastAsia" w:hAnsiTheme="minorHAnsi" w:cstheme="minorBidi"/>
          <w:sz w:val="22"/>
          <w:szCs w:val="22"/>
        </w:rPr>
      </w:pPr>
      <w:r>
        <w:lastRenderedPageBreak/>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1465</w:t>
      </w:r>
    </w:p>
    <w:p w:rsidR="00AE18C6" w:rsidRDefault="00AE18C6">
      <w:pPr>
        <w:pStyle w:val="TOC4"/>
        <w:rPr>
          <w:rFonts w:asciiTheme="minorHAnsi" w:eastAsiaTheme="minorEastAsia" w:hAnsiTheme="minorHAnsi" w:cstheme="minorBidi"/>
          <w:sz w:val="22"/>
          <w:szCs w:val="22"/>
        </w:rPr>
      </w:pPr>
      <w:r w:rsidRPr="00AE18C6">
        <w:t>A.7.3.62.1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1465</w:t>
      </w:r>
    </w:p>
    <w:p w:rsidR="00AE18C6" w:rsidRDefault="00AE18C6">
      <w:pPr>
        <w:pStyle w:val="TOC4"/>
        <w:rPr>
          <w:rFonts w:asciiTheme="minorHAnsi" w:eastAsiaTheme="minorEastAsia" w:hAnsiTheme="minorHAnsi" w:cstheme="minorBidi"/>
          <w:sz w:val="22"/>
          <w:szCs w:val="22"/>
        </w:rPr>
      </w:pPr>
      <w:r w:rsidRPr="00AE18C6">
        <w:t>A.7.3.62.2</w:t>
      </w:r>
      <w:r w:rsidRPr="00AE18C6">
        <w:rPr>
          <w:rFonts w:asciiTheme="minorHAnsi" w:eastAsiaTheme="minorEastAsia" w:hAnsiTheme="minorHAnsi" w:cstheme="minorBidi"/>
          <w:sz w:val="22"/>
          <w:szCs w:val="22"/>
        </w:rPr>
        <w:tab/>
      </w:r>
      <w:r w:rsidRPr="00431C0C">
        <w:rPr>
          <w:snapToGrid w:val="0"/>
        </w:rPr>
        <w:t>Test Requirements</w:t>
      </w:r>
      <w:r>
        <w:tab/>
        <w:t>1469</w:t>
      </w:r>
    </w:p>
    <w:p w:rsidR="00AE18C6" w:rsidRDefault="00AE18C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1469</w:t>
      </w:r>
    </w:p>
    <w:p w:rsidR="00AE18C6" w:rsidRDefault="00AE18C6">
      <w:pPr>
        <w:pStyle w:val="TOC4"/>
        <w:rPr>
          <w:rFonts w:asciiTheme="minorHAnsi" w:eastAsiaTheme="minorEastAsia" w:hAnsiTheme="minorHAnsi" w:cstheme="minorBidi"/>
          <w:sz w:val="22"/>
          <w:szCs w:val="22"/>
        </w:rPr>
      </w:pPr>
      <w:r w:rsidRPr="00AE18C6">
        <w:t>A.7.3.63.1</w:t>
      </w:r>
      <w:r w:rsidRPr="00AE18C6">
        <w:rPr>
          <w:rFonts w:asciiTheme="minorHAnsi" w:eastAsiaTheme="minorEastAsia" w:hAnsiTheme="minorHAnsi" w:cstheme="minorBidi"/>
          <w:sz w:val="22"/>
          <w:szCs w:val="22"/>
        </w:rPr>
        <w:tab/>
      </w:r>
      <w:r w:rsidRPr="00431C0C">
        <w:rPr>
          <w:snapToGrid w:val="0"/>
          <w:lang w:eastAsia="sv-SE"/>
        </w:rPr>
        <w:t>Test Purpose and Environment</w:t>
      </w:r>
      <w:r>
        <w:tab/>
        <w:t>1469</w:t>
      </w:r>
    </w:p>
    <w:p w:rsidR="00AE18C6" w:rsidRDefault="00AE18C6">
      <w:pPr>
        <w:pStyle w:val="TOC4"/>
        <w:rPr>
          <w:rFonts w:asciiTheme="minorHAnsi" w:eastAsiaTheme="minorEastAsia" w:hAnsiTheme="minorHAnsi" w:cstheme="minorBidi"/>
          <w:sz w:val="22"/>
          <w:szCs w:val="22"/>
        </w:rPr>
      </w:pPr>
      <w:r w:rsidRPr="00AE18C6">
        <w:t>A.7.3.63.2</w:t>
      </w:r>
      <w:r w:rsidRPr="00AE18C6">
        <w:rPr>
          <w:rFonts w:asciiTheme="minorHAnsi" w:eastAsiaTheme="minorEastAsia" w:hAnsiTheme="minorHAnsi" w:cstheme="minorBidi"/>
          <w:sz w:val="22"/>
          <w:szCs w:val="22"/>
        </w:rPr>
        <w:tab/>
      </w:r>
      <w:r w:rsidRPr="00431C0C">
        <w:rPr>
          <w:snapToGrid w:val="0"/>
          <w:lang w:eastAsia="sv-SE"/>
        </w:rPr>
        <w:t>Test Requirements</w:t>
      </w:r>
      <w:r>
        <w:tab/>
        <w:t>1473</w:t>
      </w:r>
    </w:p>
    <w:p w:rsidR="00AE18C6" w:rsidRDefault="00AE18C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1473</w:t>
      </w:r>
    </w:p>
    <w:p w:rsidR="00AE18C6" w:rsidRDefault="00AE18C6">
      <w:pPr>
        <w:pStyle w:val="TOC4"/>
        <w:rPr>
          <w:rFonts w:asciiTheme="minorHAnsi" w:eastAsiaTheme="minorEastAsia" w:hAnsiTheme="minorHAnsi" w:cstheme="minorBidi"/>
          <w:sz w:val="22"/>
          <w:szCs w:val="22"/>
        </w:rPr>
      </w:pPr>
      <w:r w:rsidRPr="00AE18C6">
        <w:t>A.7.3.64.1</w:t>
      </w:r>
      <w:r w:rsidRPr="00AE18C6">
        <w:rPr>
          <w:rFonts w:asciiTheme="minorHAnsi" w:eastAsiaTheme="minorEastAsia" w:hAnsiTheme="minorHAnsi" w:cstheme="minorBidi"/>
          <w:sz w:val="22"/>
          <w:szCs w:val="22"/>
        </w:rPr>
        <w:tab/>
      </w:r>
      <w:r w:rsidRPr="00431C0C">
        <w:rPr>
          <w:snapToGrid w:val="0"/>
        </w:rPr>
        <w:t>Test Purpose and Environment</w:t>
      </w:r>
      <w:r>
        <w:tab/>
        <w:t>1473</w:t>
      </w:r>
    </w:p>
    <w:p w:rsidR="00AE18C6" w:rsidRDefault="00AE18C6">
      <w:pPr>
        <w:pStyle w:val="TOC4"/>
        <w:rPr>
          <w:rFonts w:asciiTheme="minorHAnsi" w:eastAsiaTheme="minorEastAsia" w:hAnsiTheme="minorHAnsi" w:cstheme="minorBidi"/>
          <w:sz w:val="22"/>
          <w:szCs w:val="22"/>
        </w:rPr>
      </w:pPr>
      <w:r w:rsidRPr="00AE18C6">
        <w:t>A.7.3.64.2</w:t>
      </w:r>
      <w:r w:rsidRPr="00AE18C6">
        <w:rPr>
          <w:rFonts w:asciiTheme="minorHAnsi" w:eastAsiaTheme="minorEastAsia" w:hAnsiTheme="minorHAnsi" w:cstheme="minorBidi"/>
          <w:sz w:val="22"/>
          <w:szCs w:val="22"/>
        </w:rPr>
        <w:tab/>
      </w:r>
      <w:r w:rsidRPr="00431C0C">
        <w:rPr>
          <w:snapToGrid w:val="0"/>
        </w:rPr>
        <w:t>Test Requirements</w:t>
      </w:r>
      <w:r>
        <w:tab/>
        <w:t>1476</w:t>
      </w:r>
    </w:p>
    <w:p w:rsidR="00AE18C6" w:rsidRDefault="00AE18C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1477</w:t>
      </w:r>
    </w:p>
    <w:p w:rsidR="00AE18C6" w:rsidRDefault="00AE18C6">
      <w:pPr>
        <w:pStyle w:val="TOC4"/>
        <w:rPr>
          <w:rFonts w:asciiTheme="minorHAnsi" w:eastAsiaTheme="minorEastAsia" w:hAnsiTheme="minorHAnsi" w:cstheme="minorBidi"/>
          <w:sz w:val="22"/>
          <w:szCs w:val="22"/>
        </w:rPr>
      </w:pPr>
      <w:r w:rsidRPr="00AE18C6">
        <w:t>A.7.3.65.1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1477</w:t>
      </w:r>
    </w:p>
    <w:p w:rsidR="00AE18C6" w:rsidRDefault="00AE18C6">
      <w:pPr>
        <w:pStyle w:val="TOC4"/>
        <w:rPr>
          <w:rFonts w:asciiTheme="minorHAnsi" w:eastAsiaTheme="minorEastAsia" w:hAnsiTheme="minorHAnsi" w:cstheme="minorBidi"/>
          <w:sz w:val="22"/>
          <w:szCs w:val="22"/>
        </w:rPr>
      </w:pPr>
      <w:r w:rsidRPr="00AE18C6">
        <w:t>A.7.3.65.2</w:t>
      </w:r>
      <w:r w:rsidRPr="00AE18C6">
        <w:rPr>
          <w:rFonts w:asciiTheme="minorHAnsi" w:eastAsiaTheme="minorEastAsia" w:hAnsiTheme="minorHAnsi" w:cstheme="minorBidi"/>
          <w:sz w:val="22"/>
          <w:szCs w:val="22"/>
        </w:rPr>
        <w:tab/>
      </w:r>
      <w:r w:rsidRPr="00431C0C">
        <w:rPr>
          <w:snapToGrid w:val="0"/>
        </w:rPr>
        <w:t>Test Requirements</w:t>
      </w:r>
      <w:r>
        <w:tab/>
        <w:t>1480</w:t>
      </w:r>
    </w:p>
    <w:p w:rsidR="00AE18C6" w:rsidRDefault="00AE18C6">
      <w:pPr>
        <w:pStyle w:val="TOC3"/>
        <w:rPr>
          <w:rFonts w:asciiTheme="minorHAnsi" w:eastAsiaTheme="minorEastAsia" w:hAnsiTheme="minorHAnsi" w:cstheme="minorBidi"/>
          <w:sz w:val="22"/>
          <w:szCs w:val="22"/>
        </w:rPr>
      </w:pPr>
      <w:r w:rsidRPr="00AE18C6">
        <w:t>A.7.3.66</w:t>
      </w:r>
      <w:r w:rsidRPr="00AE18C6">
        <w:rPr>
          <w:rFonts w:asciiTheme="minorHAnsi" w:hAnsiTheme="minorHAnsi" w:cstheme="minorBidi"/>
          <w:sz w:val="22"/>
          <w:szCs w:val="22"/>
        </w:rPr>
        <w:tab/>
      </w:r>
      <w:r>
        <w:rPr>
          <w:lang w:eastAsia="zh-CN"/>
        </w:rPr>
        <w:t>HD-FDD</w:t>
      </w:r>
      <w:r w:rsidRPr="00431C0C">
        <w:rPr>
          <w:rFonts w:eastAsia="MS Mincho"/>
          <w:lang w:eastAsia="zh-CN"/>
        </w:rPr>
        <w:t xml:space="preserve"> Radio Link Monitoring Test for Out-of-sync</w:t>
      </w:r>
      <w:r>
        <w:rPr>
          <w:lang w:eastAsia="zh-CN"/>
        </w:rPr>
        <w:t xml:space="preserve"> without DRX for UE Category NB1 Standalone mode in Normal Coverage</w:t>
      </w:r>
      <w:r>
        <w:tab/>
        <w:t>1481</w:t>
      </w:r>
    </w:p>
    <w:p w:rsidR="00AE18C6" w:rsidRDefault="00AE18C6">
      <w:pPr>
        <w:pStyle w:val="TOC4"/>
        <w:rPr>
          <w:rFonts w:asciiTheme="minorHAnsi" w:eastAsiaTheme="minorEastAsia" w:hAnsiTheme="minorHAnsi" w:cstheme="minorBidi"/>
          <w:sz w:val="22"/>
          <w:szCs w:val="22"/>
        </w:rPr>
      </w:pPr>
      <w:r w:rsidRPr="00AE18C6">
        <w:t>A.7.3.66.1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1481</w:t>
      </w:r>
    </w:p>
    <w:p w:rsidR="00AE18C6" w:rsidRDefault="00AE18C6">
      <w:pPr>
        <w:pStyle w:val="TOC4"/>
        <w:rPr>
          <w:rFonts w:asciiTheme="minorHAnsi" w:eastAsiaTheme="minorEastAsia" w:hAnsiTheme="minorHAnsi" w:cstheme="minorBidi"/>
          <w:sz w:val="22"/>
          <w:szCs w:val="22"/>
        </w:rPr>
      </w:pPr>
      <w:r w:rsidRPr="00AE18C6">
        <w:t>A.7.3.66.2</w:t>
      </w:r>
      <w:r w:rsidRPr="00AE18C6">
        <w:rPr>
          <w:rFonts w:asciiTheme="minorHAnsi" w:eastAsiaTheme="minorEastAsia" w:hAnsiTheme="minorHAnsi" w:cstheme="minorBidi"/>
          <w:sz w:val="22"/>
          <w:szCs w:val="22"/>
        </w:rPr>
        <w:tab/>
      </w:r>
      <w:r w:rsidRPr="00431C0C">
        <w:rPr>
          <w:snapToGrid w:val="0"/>
        </w:rPr>
        <w:t>Test Requirements</w:t>
      </w:r>
      <w:r>
        <w:tab/>
        <w:t>1483</w:t>
      </w:r>
    </w:p>
    <w:p w:rsidR="00AE18C6" w:rsidRDefault="00AE18C6">
      <w:pPr>
        <w:pStyle w:val="TOC3"/>
        <w:rPr>
          <w:rFonts w:asciiTheme="minorHAnsi" w:eastAsiaTheme="minorEastAsia" w:hAnsiTheme="minorHAnsi" w:cstheme="minorBidi"/>
          <w:sz w:val="22"/>
          <w:szCs w:val="22"/>
        </w:rPr>
      </w:pPr>
      <w:r w:rsidRPr="00AE18C6">
        <w:t>A.7.3.67</w:t>
      </w:r>
      <w:r w:rsidRPr="00AE18C6">
        <w:rPr>
          <w:rFonts w:asciiTheme="minorHAnsi" w:hAnsiTheme="minorHAnsi" w:cstheme="minorBidi"/>
          <w:sz w:val="22"/>
          <w:szCs w:val="22"/>
        </w:rPr>
        <w:tab/>
      </w:r>
      <w:r>
        <w:rPr>
          <w:lang w:eastAsia="zh-CN"/>
        </w:rPr>
        <w:t>HD-FDD</w:t>
      </w:r>
      <w:r w:rsidRPr="00431C0C">
        <w:rPr>
          <w:rFonts w:eastAsia="MS Mincho"/>
          <w:lang w:eastAsia="zh-CN"/>
        </w:rPr>
        <w:t xml:space="preserve"> Radio Link Monitoring Test for Out-of-sync</w:t>
      </w:r>
      <w:r>
        <w:rPr>
          <w:lang w:eastAsia="zh-CN"/>
        </w:rPr>
        <w:t xml:space="preserve"> without DRX for UE Category NB1 guard band mode in Enhanced Coverage</w:t>
      </w:r>
      <w:r>
        <w:tab/>
        <w:t>1484</w:t>
      </w:r>
    </w:p>
    <w:p w:rsidR="00AE18C6" w:rsidRDefault="00AE18C6">
      <w:pPr>
        <w:pStyle w:val="TOC4"/>
        <w:rPr>
          <w:rFonts w:asciiTheme="minorHAnsi" w:eastAsiaTheme="minorEastAsia" w:hAnsiTheme="minorHAnsi" w:cstheme="minorBidi"/>
          <w:sz w:val="22"/>
          <w:szCs w:val="22"/>
        </w:rPr>
      </w:pPr>
      <w:r w:rsidRPr="00AE18C6">
        <w:t>A.7.3.67.1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1484</w:t>
      </w:r>
    </w:p>
    <w:p w:rsidR="00AE18C6" w:rsidRDefault="00AE18C6">
      <w:pPr>
        <w:pStyle w:val="TOC4"/>
        <w:rPr>
          <w:rFonts w:asciiTheme="minorHAnsi" w:eastAsiaTheme="minorEastAsia" w:hAnsiTheme="minorHAnsi" w:cstheme="minorBidi"/>
          <w:sz w:val="22"/>
          <w:szCs w:val="22"/>
        </w:rPr>
      </w:pPr>
      <w:r w:rsidRPr="00AE18C6">
        <w:t>A.7.3.67.2</w:t>
      </w:r>
      <w:r w:rsidRPr="00AE18C6">
        <w:rPr>
          <w:rFonts w:asciiTheme="minorHAnsi" w:eastAsiaTheme="minorEastAsia" w:hAnsiTheme="minorHAnsi" w:cstheme="minorBidi"/>
          <w:sz w:val="22"/>
          <w:szCs w:val="22"/>
        </w:rPr>
        <w:tab/>
      </w:r>
      <w:r w:rsidRPr="00431C0C">
        <w:rPr>
          <w:snapToGrid w:val="0"/>
        </w:rPr>
        <w:t>Test Requirements</w:t>
      </w:r>
      <w:r>
        <w:tab/>
        <w:t>1487</w:t>
      </w:r>
    </w:p>
    <w:p w:rsidR="00AE18C6" w:rsidRDefault="00AE18C6">
      <w:pPr>
        <w:pStyle w:val="TOC3"/>
        <w:rPr>
          <w:rFonts w:asciiTheme="minorHAnsi" w:eastAsiaTheme="minorEastAsia" w:hAnsiTheme="minorHAnsi" w:cstheme="minorBidi"/>
          <w:sz w:val="22"/>
          <w:szCs w:val="22"/>
        </w:rPr>
      </w:pPr>
      <w:r w:rsidRPr="00AE18C6">
        <w:t>A.7.3.68</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 xml:space="preserve">FDD Early Out-of-sync reporting Test </w:t>
      </w:r>
      <w:r>
        <w:rPr>
          <w:lang w:eastAsia="zh-CN"/>
        </w:rPr>
        <w:t>for Cat-M1 UE in CEMode A</w:t>
      </w:r>
      <w:r>
        <w:tab/>
        <w:t>1488</w:t>
      </w:r>
    </w:p>
    <w:p w:rsidR="00AE18C6" w:rsidRDefault="00AE18C6">
      <w:pPr>
        <w:pStyle w:val="TOC4"/>
        <w:rPr>
          <w:rFonts w:asciiTheme="minorHAnsi" w:eastAsiaTheme="minorEastAsia" w:hAnsiTheme="minorHAnsi" w:cstheme="minorBidi"/>
          <w:sz w:val="22"/>
          <w:szCs w:val="22"/>
        </w:rPr>
      </w:pPr>
      <w:r w:rsidRPr="00AE18C6">
        <w:t>A.7.3.68.1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1488</w:t>
      </w:r>
    </w:p>
    <w:p w:rsidR="00AE18C6" w:rsidRDefault="00AE18C6">
      <w:pPr>
        <w:pStyle w:val="TOC4"/>
        <w:rPr>
          <w:rFonts w:asciiTheme="minorHAnsi" w:eastAsiaTheme="minorEastAsia" w:hAnsiTheme="minorHAnsi" w:cstheme="minorBidi"/>
          <w:sz w:val="22"/>
          <w:szCs w:val="22"/>
        </w:rPr>
      </w:pPr>
      <w:r w:rsidRPr="00AE18C6">
        <w:t>A.7.3.68.2</w:t>
      </w:r>
      <w:r w:rsidRPr="00AE18C6">
        <w:rPr>
          <w:rFonts w:asciiTheme="minorHAnsi" w:eastAsiaTheme="minorEastAsia" w:hAnsiTheme="minorHAnsi" w:cstheme="minorBidi"/>
          <w:sz w:val="22"/>
          <w:szCs w:val="22"/>
        </w:rPr>
        <w:tab/>
      </w:r>
      <w:r w:rsidRPr="00431C0C">
        <w:rPr>
          <w:snapToGrid w:val="0"/>
        </w:rPr>
        <w:t>Test Requirements</w:t>
      </w:r>
      <w:r>
        <w:tab/>
        <w:t>1490</w:t>
      </w:r>
    </w:p>
    <w:p w:rsidR="00AE18C6" w:rsidRDefault="00AE18C6">
      <w:pPr>
        <w:pStyle w:val="TOC3"/>
        <w:rPr>
          <w:rFonts w:asciiTheme="minorHAnsi" w:eastAsiaTheme="minorEastAsia" w:hAnsiTheme="minorHAnsi" w:cstheme="minorBidi"/>
          <w:sz w:val="22"/>
          <w:szCs w:val="22"/>
        </w:rPr>
      </w:pPr>
      <w:r w:rsidRPr="00AE18C6">
        <w:t>A.7.3.69</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w:t>
      </w:r>
      <w:r w:rsidRPr="00431C0C">
        <w:rPr>
          <w:rFonts w:eastAsia="MS Mincho"/>
          <w:lang w:eastAsia="zh-CN"/>
        </w:rPr>
        <w:t xml:space="preserve">FDD Early Out-of-sync reporting Test </w:t>
      </w:r>
      <w:r>
        <w:rPr>
          <w:lang w:eastAsia="zh-CN"/>
        </w:rPr>
        <w:t>for Cat-M1 UE in CEMode A</w:t>
      </w:r>
      <w:r>
        <w:tab/>
        <w:t>1490</w:t>
      </w:r>
    </w:p>
    <w:p w:rsidR="00AE18C6" w:rsidRDefault="00AE18C6">
      <w:pPr>
        <w:pStyle w:val="TOC4"/>
        <w:rPr>
          <w:rFonts w:asciiTheme="minorHAnsi" w:eastAsiaTheme="minorEastAsia" w:hAnsiTheme="minorHAnsi" w:cstheme="minorBidi"/>
          <w:sz w:val="22"/>
          <w:szCs w:val="22"/>
        </w:rPr>
      </w:pPr>
      <w:r w:rsidRPr="00AE18C6">
        <w:t>A.7.3.69.1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1490</w:t>
      </w:r>
    </w:p>
    <w:p w:rsidR="00AE18C6" w:rsidRDefault="00AE18C6">
      <w:pPr>
        <w:pStyle w:val="TOC4"/>
        <w:rPr>
          <w:rFonts w:asciiTheme="minorHAnsi" w:eastAsiaTheme="minorEastAsia" w:hAnsiTheme="minorHAnsi" w:cstheme="minorBidi"/>
          <w:sz w:val="22"/>
          <w:szCs w:val="22"/>
        </w:rPr>
      </w:pPr>
      <w:r w:rsidRPr="00AE18C6">
        <w:t>A.7.3.69.2</w:t>
      </w:r>
      <w:r w:rsidRPr="00AE18C6">
        <w:rPr>
          <w:rFonts w:asciiTheme="minorHAnsi" w:eastAsiaTheme="minorEastAsia" w:hAnsiTheme="minorHAnsi" w:cstheme="minorBidi"/>
          <w:sz w:val="22"/>
          <w:szCs w:val="22"/>
        </w:rPr>
        <w:tab/>
      </w:r>
      <w:r w:rsidRPr="00431C0C">
        <w:rPr>
          <w:snapToGrid w:val="0"/>
        </w:rPr>
        <w:t>Test Requirements</w:t>
      </w:r>
      <w:r>
        <w:tab/>
        <w:t>1492</w:t>
      </w:r>
    </w:p>
    <w:p w:rsidR="00AE18C6" w:rsidRDefault="00AE18C6">
      <w:pPr>
        <w:pStyle w:val="TOC3"/>
        <w:rPr>
          <w:rFonts w:asciiTheme="minorHAnsi" w:eastAsiaTheme="minorEastAsia" w:hAnsiTheme="minorHAnsi" w:cstheme="minorBidi"/>
          <w:sz w:val="22"/>
          <w:szCs w:val="22"/>
        </w:rPr>
      </w:pPr>
      <w:r w:rsidRPr="00AE18C6">
        <w:t>A.7.3.70</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Early Out-of-sync reporting Test </w:t>
      </w:r>
      <w:r>
        <w:rPr>
          <w:lang w:eastAsia="zh-CN"/>
        </w:rPr>
        <w:t>for Cat-M1 UE in CEMode A</w:t>
      </w:r>
      <w:r>
        <w:tab/>
        <w:t>1492</w:t>
      </w:r>
    </w:p>
    <w:p w:rsidR="00AE18C6" w:rsidRDefault="00AE18C6">
      <w:pPr>
        <w:pStyle w:val="TOC4"/>
        <w:rPr>
          <w:rFonts w:asciiTheme="minorHAnsi" w:eastAsiaTheme="minorEastAsia" w:hAnsiTheme="minorHAnsi" w:cstheme="minorBidi"/>
          <w:sz w:val="22"/>
          <w:szCs w:val="22"/>
        </w:rPr>
      </w:pPr>
      <w:r w:rsidRPr="00AE18C6">
        <w:t>A.7.3.70.1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1492</w:t>
      </w:r>
    </w:p>
    <w:p w:rsidR="00AE18C6" w:rsidRDefault="00AE18C6">
      <w:pPr>
        <w:pStyle w:val="TOC4"/>
        <w:rPr>
          <w:rFonts w:asciiTheme="minorHAnsi" w:eastAsiaTheme="minorEastAsia" w:hAnsiTheme="minorHAnsi" w:cstheme="minorBidi"/>
          <w:sz w:val="22"/>
          <w:szCs w:val="22"/>
        </w:rPr>
      </w:pPr>
      <w:r w:rsidRPr="00AE18C6">
        <w:t>A.7.3.70.2</w:t>
      </w:r>
      <w:r w:rsidRPr="00AE18C6">
        <w:rPr>
          <w:rFonts w:asciiTheme="minorHAnsi" w:eastAsiaTheme="minorEastAsia" w:hAnsiTheme="minorHAnsi" w:cstheme="minorBidi"/>
          <w:sz w:val="22"/>
          <w:szCs w:val="22"/>
        </w:rPr>
        <w:tab/>
      </w:r>
      <w:r w:rsidRPr="00431C0C">
        <w:rPr>
          <w:snapToGrid w:val="0"/>
        </w:rPr>
        <w:t>Test Requirements</w:t>
      </w:r>
      <w:r>
        <w:tab/>
        <w:t>1494</w:t>
      </w:r>
    </w:p>
    <w:p w:rsidR="00AE18C6" w:rsidRDefault="00AE18C6">
      <w:pPr>
        <w:pStyle w:val="TOC3"/>
        <w:rPr>
          <w:rFonts w:asciiTheme="minorHAnsi" w:eastAsiaTheme="minorEastAsia" w:hAnsiTheme="minorHAnsi" w:cstheme="minorBidi"/>
          <w:sz w:val="22"/>
          <w:szCs w:val="22"/>
        </w:rPr>
      </w:pPr>
      <w:r w:rsidRPr="00AE18C6">
        <w:t>A.7.3.71</w:t>
      </w:r>
      <w:r w:rsidRPr="00AE18C6">
        <w:rPr>
          <w:rFonts w:asciiTheme="minorHAnsi" w:hAnsiTheme="minorHAnsi" w:cstheme="minorBidi"/>
          <w:sz w:val="22"/>
          <w:szCs w:val="22"/>
        </w:rPr>
        <w:tab/>
      </w:r>
      <w:r w:rsidRPr="00431C0C">
        <w:rPr>
          <w:rFonts w:eastAsia="MS Mincho"/>
          <w:lang w:eastAsia="zh-CN"/>
        </w:rPr>
        <w:t>E-UTRAN FD-FDD Early In-Sync reporting Test for Cat-M1 UE in CEModeA</w:t>
      </w:r>
      <w:r>
        <w:tab/>
        <w:t>1494</w:t>
      </w:r>
    </w:p>
    <w:p w:rsidR="00AE18C6" w:rsidRDefault="00AE18C6">
      <w:pPr>
        <w:pStyle w:val="TOC4"/>
        <w:rPr>
          <w:rFonts w:asciiTheme="minorHAnsi" w:eastAsiaTheme="minorEastAsia" w:hAnsiTheme="minorHAnsi" w:cstheme="minorBidi"/>
          <w:sz w:val="22"/>
          <w:szCs w:val="22"/>
        </w:rPr>
      </w:pPr>
      <w:r w:rsidRPr="00AE18C6">
        <w:t>A.7.3.71.1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1494</w:t>
      </w:r>
    </w:p>
    <w:p w:rsidR="00AE18C6" w:rsidRDefault="00AE18C6">
      <w:pPr>
        <w:pStyle w:val="TOC4"/>
        <w:rPr>
          <w:rFonts w:asciiTheme="minorHAnsi" w:eastAsiaTheme="minorEastAsia" w:hAnsiTheme="minorHAnsi" w:cstheme="minorBidi"/>
          <w:sz w:val="22"/>
          <w:szCs w:val="22"/>
        </w:rPr>
      </w:pPr>
      <w:r w:rsidRPr="00AE18C6">
        <w:t>A.7.3.71.2</w:t>
      </w:r>
      <w:r w:rsidRPr="00AE18C6">
        <w:rPr>
          <w:rFonts w:asciiTheme="minorHAnsi" w:eastAsiaTheme="minorEastAsia" w:hAnsiTheme="minorHAnsi" w:cstheme="minorBidi"/>
          <w:sz w:val="22"/>
          <w:szCs w:val="22"/>
        </w:rPr>
        <w:tab/>
      </w:r>
      <w:r w:rsidRPr="00431C0C">
        <w:rPr>
          <w:snapToGrid w:val="0"/>
        </w:rPr>
        <w:t>Test Requirements</w:t>
      </w:r>
      <w:r>
        <w:tab/>
        <w:t>1497</w:t>
      </w:r>
    </w:p>
    <w:p w:rsidR="00AE18C6" w:rsidRDefault="00AE18C6">
      <w:pPr>
        <w:pStyle w:val="TOC3"/>
        <w:rPr>
          <w:rFonts w:asciiTheme="minorHAnsi" w:eastAsiaTheme="minorEastAsia" w:hAnsiTheme="minorHAnsi" w:cstheme="minorBidi"/>
          <w:sz w:val="22"/>
          <w:szCs w:val="22"/>
        </w:rPr>
      </w:pPr>
      <w:r w:rsidRPr="00AE18C6">
        <w:t>A.7.3.72</w:t>
      </w:r>
      <w:r w:rsidRPr="00AE18C6">
        <w:rPr>
          <w:rFonts w:asciiTheme="minorHAnsi" w:hAnsiTheme="minorHAnsi" w:cstheme="minorBidi"/>
          <w:sz w:val="22"/>
          <w:szCs w:val="22"/>
        </w:rPr>
        <w:tab/>
      </w:r>
      <w:r w:rsidRPr="00431C0C">
        <w:rPr>
          <w:rFonts w:eastAsia="MS Mincho"/>
          <w:lang w:eastAsia="zh-CN"/>
        </w:rPr>
        <w:t>E-UTRAN HD-FDD Early In-Sync reporting Test for Cat-M1 UE in CEModeA</w:t>
      </w:r>
      <w:r>
        <w:tab/>
        <w:t>1497</w:t>
      </w:r>
    </w:p>
    <w:p w:rsidR="00AE18C6" w:rsidRDefault="00AE18C6">
      <w:pPr>
        <w:pStyle w:val="TOC4"/>
        <w:rPr>
          <w:rFonts w:asciiTheme="minorHAnsi" w:eastAsiaTheme="minorEastAsia" w:hAnsiTheme="minorHAnsi" w:cstheme="minorBidi"/>
          <w:sz w:val="22"/>
          <w:szCs w:val="22"/>
        </w:rPr>
      </w:pPr>
      <w:r w:rsidRPr="00AE18C6">
        <w:t>A.7.3.72.1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1497</w:t>
      </w:r>
    </w:p>
    <w:p w:rsidR="00AE18C6" w:rsidRDefault="00AE18C6">
      <w:pPr>
        <w:pStyle w:val="TOC4"/>
        <w:rPr>
          <w:rFonts w:asciiTheme="minorHAnsi" w:eastAsiaTheme="minorEastAsia" w:hAnsiTheme="minorHAnsi" w:cstheme="minorBidi"/>
          <w:sz w:val="22"/>
          <w:szCs w:val="22"/>
        </w:rPr>
      </w:pPr>
      <w:r w:rsidRPr="00AE18C6">
        <w:t>A.7.3.72.2</w:t>
      </w:r>
      <w:r w:rsidRPr="00AE18C6">
        <w:rPr>
          <w:rFonts w:asciiTheme="minorHAnsi" w:eastAsiaTheme="minorEastAsia" w:hAnsiTheme="minorHAnsi" w:cstheme="minorBidi"/>
          <w:sz w:val="22"/>
          <w:szCs w:val="22"/>
        </w:rPr>
        <w:tab/>
      </w:r>
      <w:r w:rsidRPr="00431C0C">
        <w:rPr>
          <w:snapToGrid w:val="0"/>
        </w:rPr>
        <w:t>Test Requirements</w:t>
      </w:r>
      <w:r>
        <w:tab/>
        <w:t>1499</w:t>
      </w:r>
    </w:p>
    <w:p w:rsidR="00AE18C6" w:rsidRDefault="00AE18C6">
      <w:pPr>
        <w:pStyle w:val="TOC3"/>
        <w:rPr>
          <w:rFonts w:asciiTheme="minorHAnsi" w:eastAsiaTheme="minorEastAsia" w:hAnsiTheme="minorHAnsi" w:cstheme="minorBidi"/>
          <w:sz w:val="22"/>
          <w:szCs w:val="22"/>
        </w:rPr>
      </w:pPr>
      <w:r w:rsidRPr="00AE18C6">
        <w:t>A.7.3.73</w:t>
      </w:r>
      <w:r w:rsidRPr="00AE18C6">
        <w:rPr>
          <w:rFonts w:asciiTheme="minorHAnsi" w:hAnsiTheme="minorHAnsi" w:cstheme="minorBidi"/>
          <w:sz w:val="22"/>
          <w:szCs w:val="22"/>
        </w:rPr>
        <w:tab/>
      </w:r>
      <w:r w:rsidRPr="00431C0C">
        <w:rPr>
          <w:rFonts w:eastAsia="MS Mincho"/>
          <w:lang w:eastAsia="zh-CN"/>
        </w:rPr>
        <w:t>E-UTRAN TDD Early In-Sync reporting Test for Cat-M1 UE in CEModeA</w:t>
      </w:r>
      <w:r>
        <w:tab/>
        <w:t>1499</w:t>
      </w:r>
    </w:p>
    <w:p w:rsidR="00AE18C6" w:rsidRDefault="00AE18C6">
      <w:pPr>
        <w:pStyle w:val="TOC4"/>
        <w:rPr>
          <w:rFonts w:asciiTheme="minorHAnsi" w:eastAsiaTheme="minorEastAsia" w:hAnsiTheme="minorHAnsi" w:cstheme="minorBidi"/>
          <w:sz w:val="22"/>
          <w:szCs w:val="22"/>
        </w:rPr>
      </w:pPr>
      <w:r w:rsidRPr="00AE18C6">
        <w:t>A.7.3.73.1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1499</w:t>
      </w:r>
    </w:p>
    <w:p w:rsidR="00AE18C6" w:rsidRDefault="00AE18C6">
      <w:pPr>
        <w:pStyle w:val="TOC4"/>
        <w:rPr>
          <w:rFonts w:asciiTheme="minorHAnsi" w:eastAsiaTheme="minorEastAsia" w:hAnsiTheme="minorHAnsi" w:cstheme="minorBidi"/>
          <w:sz w:val="22"/>
          <w:szCs w:val="22"/>
        </w:rPr>
      </w:pPr>
      <w:r w:rsidRPr="00AE18C6">
        <w:t>A.7.3.73.2</w:t>
      </w:r>
      <w:r w:rsidRPr="00AE18C6">
        <w:rPr>
          <w:rFonts w:asciiTheme="minorHAnsi" w:eastAsiaTheme="minorEastAsia" w:hAnsiTheme="minorHAnsi" w:cstheme="minorBidi"/>
          <w:sz w:val="22"/>
          <w:szCs w:val="22"/>
        </w:rPr>
        <w:tab/>
      </w:r>
      <w:r w:rsidRPr="00431C0C">
        <w:rPr>
          <w:snapToGrid w:val="0"/>
        </w:rPr>
        <w:t>Test Requirements</w:t>
      </w:r>
      <w:r>
        <w:tab/>
        <w:t>1501</w:t>
      </w:r>
    </w:p>
    <w:p w:rsidR="00AE18C6" w:rsidRDefault="00AE18C6">
      <w:pPr>
        <w:pStyle w:val="TOC3"/>
        <w:rPr>
          <w:rFonts w:asciiTheme="minorHAnsi" w:eastAsiaTheme="minorEastAsia" w:hAnsiTheme="minorHAnsi" w:cstheme="minorBidi"/>
          <w:sz w:val="22"/>
          <w:szCs w:val="22"/>
        </w:rPr>
      </w:pPr>
      <w:r w:rsidRPr="00AE18C6">
        <w:t>A.7.3.74</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Out-of-sync</w:t>
      </w:r>
      <w:r>
        <w:rPr>
          <w:lang w:eastAsia="zh-CN"/>
        </w:rPr>
        <w:t xml:space="preserve"> for non-BL CE UE in CEMode A</w:t>
      </w:r>
      <w:r>
        <w:tab/>
        <w:t>1501</w:t>
      </w:r>
    </w:p>
    <w:p w:rsidR="00AE18C6" w:rsidRDefault="00AE18C6">
      <w:pPr>
        <w:pStyle w:val="TOC4"/>
        <w:rPr>
          <w:rFonts w:asciiTheme="minorHAnsi" w:eastAsiaTheme="minorEastAsia" w:hAnsiTheme="minorHAnsi" w:cstheme="minorBidi"/>
          <w:sz w:val="22"/>
          <w:szCs w:val="22"/>
        </w:rPr>
      </w:pPr>
      <w:r w:rsidRPr="00AE18C6">
        <w:t>A.7.3.74.1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1501</w:t>
      </w:r>
    </w:p>
    <w:p w:rsidR="00AE18C6" w:rsidRDefault="00AE18C6">
      <w:pPr>
        <w:pStyle w:val="TOC4"/>
        <w:rPr>
          <w:rFonts w:asciiTheme="minorHAnsi" w:eastAsiaTheme="minorEastAsia" w:hAnsiTheme="minorHAnsi" w:cstheme="minorBidi"/>
          <w:sz w:val="22"/>
          <w:szCs w:val="22"/>
        </w:rPr>
      </w:pPr>
      <w:r w:rsidRPr="00AE18C6">
        <w:t>A.7.3.74.2</w:t>
      </w:r>
      <w:r w:rsidRPr="00AE18C6">
        <w:rPr>
          <w:rFonts w:asciiTheme="minorHAnsi" w:eastAsiaTheme="minorEastAsia" w:hAnsiTheme="minorHAnsi" w:cstheme="minorBidi"/>
          <w:sz w:val="22"/>
          <w:szCs w:val="22"/>
        </w:rPr>
        <w:tab/>
      </w:r>
      <w:r w:rsidRPr="00431C0C">
        <w:rPr>
          <w:snapToGrid w:val="0"/>
        </w:rPr>
        <w:t>Test Requirements</w:t>
      </w:r>
      <w:r>
        <w:tab/>
        <w:t>1504</w:t>
      </w:r>
    </w:p>
    <w:p w:rsidR="00AE18C6" w:rsidRDefault="00AE18C6">
      <w:pPr>
        <w:pStyle w:val="TOC3"/>
        <w:rPr>
          <w:rFonts w:asciiTheme="minorHAnsi" w:eastAsiaTheme="minorEastAsia" w:hAnsiTheme="minorHAnsi" w:cstheme="minorBidi"/>
          <w:sz w:val="22"/>
          <w:szCs w:val="22"/>
        </w:rPr>
      </w:pPr>
      <w:r w:rsidRPr="00AE18C6">
        <w:t>A.7.3.75</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In-Sync</w:t>
      </w:r>
      <w:r>
        <w:rPr>
          <w:lang w:eastAsia="zh-CN"/>
        </w:rPr>
        <w:t xml:space="preserve"> for non-BL CE UE in CEMode A</w:t>
      </w:r>
      <w:r>
        <w:tab/>
        <w:t>1504</w:t>
      </w:r>
    </w:p>
    <w:p w:rsidR="00AE18C6" w:rsidRDefault="00AE18C6">
      <w:pPr>
        <w:pStyle w:val="TOC4"/>
        <w:rPr>
          <w:rFonts w:asciiTheme="minorHAnsi" w:eastAsiaTheme="minorEastAsia" w:hAnsiTheme="minorHAnsi" w:cstheme="minorBidi"/>
          <w:sz w:val="22"/>
          <w:szCs w:val="22"/>
        </w:rPr>
      </w:pPr>
      <w:r w:rsidRPr="00AE18C6">
        <w:t>A.7.3.75.1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1504</w:t>
      </w:r>
    </w:p>
    <w:p w:rsidR="00AE18C6" w:rsidRDefault="00AE18C6">
      <w:pPr>
        <w:pStyle w:val="TOC4"/>
        <w:rPr>
          <w:rFonts w:asciiTheme="minorHAnsi" w:eastAsiaTheme="minorEastAsia" w:hAnsiTheme="minorHAnsi" w:cstheme="minorBidi"/>
          <w:sz w:val="22"/>
          <w:szCs w:val="22"/>
        </w:rPr>
      </w:pPr>
      <w:r w:rsidRPr="00AE18C6">
        <w:t>A.7.3.75.2</w:t>
      </w:r>
      <w:r w:rsidRPr="00AE18C6">
        <w:rPr>
          <w:rFonts w:asciiTheme="minorHAnsi" w:eastAsiaTheme="minorEastAsia" w:hAnsiTheme="minorHAnsi" w:cstheme="minorBidi"/>
          <w:sz w:val="22"/>
          <w:szCs w:val="22"/>
        </w:rPr>
        <w:tab/>
      </w:r>
      <w:r w:rsidRPr="00431C0C">
        <w:rPr>
          <w:snapToGrid w:val="0"/>
        </w:rPr>
        <w:t>Test Requirements</w:t>
      </w:r>
      <w:r>
        <w:tab/>
        <w:t>1506</w:t>
      </w:r>
    </w:p>
    <w:p w:rsidR="00AE18C6" w:rsidRDefault="00AE18C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1507</w:t>
      </w:r>
    </w:p>
    <w:p w:rsidR="00AE18C6" w:rsidRDefault="00AE18C6">
      <w:pPr>
        <w:pStyle w:val="TOC4"/>
        <w:rPr>
          <w:rFonts w:asciiTheme="minorHAnsi" w:eastAsiaTheme="minorEastAsia" w:hAnsiTheme="minorHAnsi" w:cstheme="minorBidi"/>
          <w:sz w:val="22"/>
          <w:szCs w:val="22"/>
        </w:rPr>
      </w:pPr>
      <w:r w:rsidRPr="00AE18C6">
        <w:t>A.7.3.76.1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1507</w:t>
      </w:r>
    </w:p>
    <w:p w:rsidR="00AE18C6" w:rsidRDefault="00AE18C6">
      <w:pPr>
        <w:pStyle w:val="TOC4"/>
        <w:rPr>
          <w:rFonts w:asciiTheme="minorHAnsi" w:eastAsiaTheme="minorEastAsia" w:hAnsiTheme="minorHAnsi" w:cstheme="minorBidi"/>
          <w:sz w:val="22"/>
          <w:szCs w:val="22"/>
        </w:rPr>
      </w:pPr>
      <w:r w:rsidRPr="00AE18C6">
        <w:t>A.7.3.76.2</w:t>
      </w:r>
      <w:r w:rsidRPr="00AE18C6">
        <w:rPr>
          <w:rFonts w:asciiTheme="minorHAnsi" w:eastAsiaTheme="minorEastAsia" w:hAnsiTheme="minorHAnsi" w:cstheme="minorBidi"/>
          <w:sz w:val="22"/>
          <w:szCs w:val="22"/>
        </w:rPr>
        <w:tab/>
      </w:r>
      <w:r w:rsidRPr="00431C0C">
        <w:rPr>
          <w:snapToGrid w:val="0"/>
        </w:rPr>
        <w:t>Test Requirements</w:t>
      </w:r>
      <w:r>
        <w:tab/>
        <w:t>1510</w:t>
      </w:r>
    </w:p>
    <w:p w:rsidR="00AE18C6" w:rsidRDefault="00AE18C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1510</w:t>
      </w:r>
    </w:p>
    <w:p w:rsidR="00AE18C6" w:rsidRDefault="00AE18C6">
      <w:pPr>
        <w:pStyle w:val="TOC4"/>
        <w:rPr>
          <w:rFonts w:asciiTheme="minorHAnsi" w:eastAsiaTheme="minorEastAsia" w:hAnsiTheme="minorHAnsi" w:cstheme="minorBidi"/>
          <w:sz w:val="22"/>
          <w:szCs w:val="22"/>
        </w:rPr>
      </w:pPr>
      <w:r w:rsidRPr="00AE18C6">
        <w:t>A.7.3.77.1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1510</w:t>
      </w:r>
    </w:p>
    <w:p w:rsidR="00AE18C6" w:rsidRDefault="00AE18C6">
      <w:pPr>
        <w:pStyle w:val="TOC4"/>
        <w:rPr>
          <w:rFonts w:asciiTheme="minorHAnsi" w:eastAsiaTheme="minorEastAsia" w:hAnsiTheme="minorHAnsi" w:cstheme="minorBidi"/>
          <w:sz w:val="22"/>
          <w:szCs w:val="22"/>
        </w:rPr>
      </w:pPr>
      <w:r w:rsidRPr="00AE18C6">
        <w:t>A.7.3.77.2</w:t>
      </w:r>
      <w:r w:rsidRPr="00AE18C6">
        <w:rPr>
          <w:rFonts w:asciiTheme="minorHAnsi" w:eastAsiaTheme="minorEastAsia" w:hAnsiTheme="minorHAnsi" w:cstheme="minorBidi"/>
          <w:sz w:val="22"/>
          <w:szCs w:val="22"/>
        </w:rPr>
        <w:tab/>
      </w:r>
      <w:r w:rsidRPr="00431C0C">
        <w:rPr>
          <w:snapToGrid w:val="0"/>
        </w:rPr>
        <w:t>Test Requirements</w:t>
      </w:r>
      <w:r>
        <w:tab/>
        <w:t>1513</w:t>
      </w:r>
    </w:p>
    <w:p w:rsidR="00AE18C6" w:rsidRDefault="00AE18C6">
      <w:pPr>
        <w:pStyle w:val="TOC3"/>
        <w:rPr>
          <w:rFonts w:asciiTheme="minorHAnsi" w:eastAsiaTheme="minorEastAsia" w:hAnsiTheme="minorHAnsi" w:cstheme="minorBidi"/>
          <w:sz w:val="22"/>
          <w:szCs w:val="22"/>
        </w:rPr>
      </w:pPr>
      <w:r w:rsidRPr="00AE18C6">
        <w:t>A.7.3.78</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Out-of-sync</w:t>
      </w:r>
      <w:r>
        <w:rPr>
          <w:lang w:eastAsia="zh-CN"/>
        </w:rPr>
        <w:t xml:space="preserve"> for non-BL CE UE in CEMode A</w:t>
      </w:r>
      <w:r>
        <w:tab/>
        <w:t>1513</w:t>
      </w:r>
    </w:p>
    <w:p w:rsidR="00AE18C6" w:rsidRDefault="00AE18C6">
      <w:pPr>
        <w:pStyle w:val="TOC4"/>
        <w:rPr>
          <w:rFonts w:asciiTheme="minorHAnsi" w:eastAsiaTheme="minorEastAsia" w:hAnsiTheme="minorHAnsi" w:cstheme="minorBidi"/>
          <w:sz w:val="22"/>
          <w:szCs w:val="22"/>
        </w:rPr>
      </w:pPr>
      <w:r w:rsidRPr="00AE18C6">
        <w:t>A.7.3.78.1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1513</w:t>
      </w:r>
    </w:p>
    <w:p w:rsidR="00AE18C6" w:rsidRDefault="00AE18C6">
      <w:pPr>
        <w:pStyle w:val="TOC4"/>
        <w:rPr>
          <w:rFonts w:asciiTheme="minorHAnsi" w:eastAsiaTheme="minorEastAsia" w:hAnsiTheme="minorHAnsi" w:cstheme="minorBidi"/>
          <w:sz w:val="22"/>
          <w:szCs w:val="22"/>
        </w:rPr>
      </w:pPr>
      <w:r w:rsidRPr="00AE18C6">
        <w:t>A.7.3.78.2</w:t>
      </w:r>
      <w:r w:rsidRPr="00AE18C6">
        <w:rPr>
          <w:rFonts w:asciiTheme="minorHAnsi" w:eastAsiaTheme="minorEastAsia" w:hAnsiTheme="minorHAnsi" w:cstheme="minorBidi"/>
          <w:sz w:val="22"/>
          <w:szCs w:val="22"/>
        </w:rPr>
        <w:tab/>
      </w:r>
      <w:r w:rsidRPr="00431C0C">
        <w:rPr>
          <w:snapToGrid w:val="0"/>
        </w:rPr>
        <w:t>Test Requirements</w:t>
      </w:r>
      <w:r>
        <w:tab/>
        <w:t>1516</w:t>
      </w:r>
    </w:p>
    <w:p w:rsidR="00AE18C6" w:rsidRDefault="00AE18C6">
      <w:pPr>
        <w:pStyle w:val="TOC3"/>
        <w:rPr>
          <w:rFonts w:asciiTheme="minorHAnsi" w:eastAsiaTheme="minorEastAsia" w:hAnsiTheme="minorHAnsi" w:cstheme="minorBidi"/>
          <w:sz w:val="22"/>
          <w:szCs w:val="22"/>
        </w:rPr>
      </w:pPr>
      <w:r w:rsidRPr="00AE18C6">
        <w:t>A.7.3.79</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w:t>
      </w:r>
      <w:r w:rsidRPr="00431C0C">
        <w:rPr>
          <w:rFonts w:eastAsia="MS Mincho"/>
          <w:lang w:eastAsia="zh-CN"/>
        </w:rPr>
        <w:t>DD Radio Link Monitoring Test for In-Sync</w:t>
      </w:r>
      <w:r>
        <w:rPr>
          <w:lang w:eastAsia="zh-CN"/>
        </w:rPr>
        <w:t xml:space="preserve"> for non-BL CE UE in CEMode A</w:t>
      </w:r>
      <w:r>
        <w:tab/>
        <w:t>1516</w:t>
      </w:r>
    </w:p>
    <w:p w:rsidR="00AE18C6" w:rsidRDefault="00AE18C6">
      <w:pPr>
        <w:pStyle w:val="TOC4"/>
        <w:rPr>
          <w:rFonts w:asciiTheme="minorHAnsi" w:eastAsiaTheme="minorEastAsia" w:hAnsiTheme="minorHAnsi" w:cstheme="minorBidi"/>
          <w:sz w:val="22"/>
          <w:szCs w:val="22"/>
        </w:rPr>
      </w:pPr>
      <w:r w:rsidRPr="00AE18C6">
        <w:t>A.7.3.79.1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1516</w:t>
      </w:r>
    </w:p>
    <w:p w:rsidR="00AE18C6" w:rsidRDefault="00AE18C6">
      <w:pPr>
        <w:pStyle w:val="TOC4"/>
        <w:rPr>
          <w:rFonts w:asciiTheme="minorHAnsi" w:eastAsiaTheme="minorEastAsia" w:hAnsiTheme="minorHAnsi" w:cstheme="minorBidi"/>
          <w:sz w:val="22"/>
          <w:szCs w:val="22"/>
        </w:rPr>
      </w:pPr>
      <w:r w:rsidRPr="00AE18C6">
        <w:t>A.7.3.79.2</w:t>
      </w:r>
      <w:r w:rsidRPr="00AE18C6">
        <w:rPr>
          <w:rFonts w:asciiTheme="minorHAnsi" w:eastAsiaTheme="minorEastAsia" w:hAnsiTheme="minorHAnsi" w:cstheme="minorBidi"/>
          <w:sz w:val="22"/>
          <w:szCs w:val="22"/>
        </w:rPr>
        <w:tab/>
      </w:r>
      <w:r w:rsidRPr="00431C0C">
        <w:rPr>
          <w:snapToGrid w:val="0"/>
        </w:rPr>
        <w:t>Test Requirements</w:t>
      </w:r>
      <w:r>
        <w:tab/>
        <w:t>1519</w:t>
      </w:r>
    </w:p>
    <w:p w:rsidR="00AE18C6" w:rsidRDefault="00AE18C6">
      <w:pPr>
        <w:pStyle w:val="TOC3"/>
        <w:rPr>
          <w:rFonts w:asciiTheme="minorHAnsi" w:eastAsiaTheme="minorEastAsia" w:hAnsiTheme="minorHAnsi" w:cstheme="minorBidi"/>
          <w:sz w:val="22"/>
          <w:szCs w:val="22"/>
        </w:rPr>
      </w:pPr>
      <w:r>
        <w:lastRenderedPageBreak/>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1519</w:t>
      </w:r>
    </w:p>
    <w:p w:rsidR="00AE18C6" w:rsidRDefault="00AE18C6">
      <w:pPr>
        <w:pStyle w:val="TOC4"/>
        <w:rPr>
          <w:rFonts w:asciiTheme="minorHAnsi" w:eastAsiaTheme="minorEastAsia" w:hAnsiTheme="minorHAnsi" w:cstheme="minorBidi"/>
          <w:sz w:val="22"/>
          <w:szCs w:val="22"/>
        </w:rPr>
      </w:pPr>
      <w:r w:rsidRPr="00AE18C6">
        <w:t>A.7.3.80.1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1519</w:t>
      </w:r>
    </w:p>
    <w:p w:rsidR="00AE18C6" w:rsidRDefault="00AE18C6">
      <w:pPr>
        <w:pStyle w:val="TOC4"/>
        <w:rPr>
          <w:rFonts w:asciiTheme="minorHAnsi" w:eastAsiaTheme="minorEastAsia" w:hAnsiTheme="minorHAnsi" w:cstheme="minorBidi"/>
          <w:sz w:val="22"/>
          <w:szCs w:val="22"/>
        </w:rPr>
      </w:pPr>
      <w:r w:rsidRPr="00AE18C6">
        <w:t>A.7.3.80.2</w:t>
      </w:r>
      <w:r w:rsidRPr="00AE18C6">
        <w:rPr>
          <w:rFonts w:asciiTheme="minorHAnsi" w:eastAsiaTheme="minorEastAsia" w:hAnsiTheme="minorHAnsi" w:cstheme="minorBidi"/>
          <w:sz w:val="22"/>
          <w:szCs w:val="22"/>
        </w:rPr>
        <w:tab/>
      </w:r>
      <w:r w:rsidRPr="00431C0C">
        <w:rPr>
          <w:snapToGrid w:val="0"/>
        </w:rPr>
        <w:t>Test Requirements</w:t>
      </w:r>
      <w:r>
        <w:tab/>
        <w:t>1522</w:t>
      </w:r>
    </w:p>
    <w:p w:rsidR="00AE18C6" w:rsidRDefault="00AE18C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1522</w:t>
      </w:r>
    </w:p>
    <w:p w:rsidR="00AE18C6" w:rsidRDefault="00AE18C6">
      <w:pPr>
        <w:pStyle w:val="TOC4"/>
        <w:rPr>
          <w:rFonts w:asciiTheme="minorHAnsi" w:eastAsiaTheme="minorEastAsia" w:hAnsiTheme="minorHAnsi" w:cstheme="minorBidi"/>
          <w:sz w:val="22"/>
          <w:szCs w:val="22"/>
        </w:rPr>
      </w:pPr>
      <w:r w:rsidRPr="00AE18C6">
        <w:t>A.7.3.81.1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1522</w:t>
      </w:r>
    </w:p>
    <w:p w:rsidR="00AE18C6" w:rsidRDefault="00AE18C6">
      <w:pPr>
        <w:pStyle w:val="TOC4"/>
        <w:rPr>
          <w:rFonts w:asciiTheme="minorHAnsi" w:eastAsiaTheme="minorEastAsia" w:hAnsiTheme="minorHAnsi" w:cstheme="minorBidi"/>
          <w:sz w:val="22"/>
          <w:szCs w:val="22"/>
        </w:rPr>
      </w:pPr>
      <w:r w:rsidRPr="00AE18C6">
        <w:t>A.7.3.81.2</w:t>
      </w:r>
      <w:r w:rsidRPr="00AE18C6">
        <w:rPr>
          <w:rFonts w:asciiTheme="minorHAnsi" w:eastAsiaTheme="minorEastAsia" w:hAnsiTheme="minorHAnsi" w:cstheme="minorBidi"/>
          <w:sz w:val="22"/>
          <w:szCs w:val="22"/>
        </w:rPr>
        <w:tab/>
      </w:r>
      <w:r w:rsidRPr="00431C0C">
        <w:rPr>
          <w:snapToGrid w:val="0"/>
        </w:rPr>
        <w:t>Test Requirements</w:t>
      </w:r>
      <w:r>
        <w:tab/>
        <w:t>1525</w:t>
      </w:r>
    </w:p>
    <w:p w:rsidR="00AE18C6" w:rsidRDefault="00AE18C6">
      <w:pPr>
        <w:pStyle w:val="TOC3"/>
        <w:rPr>
          <w:rFonts w:asciiTheme="minorHAnsi" w:eastAsiaTheme="minorEastAsia" w:hAnsiTheme="minorHAnsi" w:cstheme="minorBidi"/>
          <w:sz w:val="22"/>
          <w:szCs w:val="22"/>
        </w:rPr>
      </w:pPr>
      <w:r w:rsidRPr="00AE18C6">
        <w:t>A.7.3.82</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 xml:space="preserve">FDD Early Out-of-sync reporting Test </w:t>
      </w:r>
      <w:r>
        <w:rPr>
          <w:lang w:eastAsia="zh-CN"/>
        </w:rPr>
        <w:t>for Cat-M1 UE in CEModeB</w:t>
      </w:r>
      <w:r>
        <w:tab/>
        <w:t>1525</w:t>
      </w:r>
    </w:p>
    <w:p w:rsidR="00AE18C6" w:rsidRDefault="00AE18C6">
      <w:pPr>
        <w:pStyle w:val="TOC4"/>
        <w:rPr>
          <w:rFonts w:asciiTheme="minorHAnsi" w:eastAsiaTheme="minorEastAsia" w:hAnsiTheme="minorHAnsi" w:cstheme="minorBidi"/>
          <w:sz w:val="22"/>
          <w:szCs w:val="22"/>
        </w:rPr>
      </w:pPr>
      <w:r w:rsidRPr="00AE18C6">
        <w:t>A.7.3.82.1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1525</w:t>
      </w:r>
    </w:p>
    <w:p w:rsidR="00AE18C6" w:rsidRDefault="00AE18C6">
      <w:pPr>
        <w:pStyle w:val="TOC4"/>
        <w:rPr>
          <w:rFonts w:asciiTheme="minorHAnsi" w:eastAsiaTheme="minorEastAsia" w:hAnsiTheme="minorHAnsi" w:cstheme="minorBidi"/>
          <w:sz w:val="22"/>
          <w:szCs w:val="22"/>
        </w:rPr>
      </w:pPr>
      <w:r w:rsidRPr="00AE18C6">
        <w:t>A.7.3.82.2</w:t>
      </w:r>
      <w:r w:rsidRPr="00AE18C6">
        <w:rPr>
          <w:rFonts w:asciiTheme="minorHAnsi" w:eastAsiaTheme="minorEastAsia" w:hAnsiTheme="minorHAnsi" w:cstheme="minorBidi"/>
          <w:sz w:val="22"/>
          <w:szCs w:val="22"/>
        </w:rPr>
        <w:tab/>
      </w:r>
      <w:r w:rsidRPr="00431C0C">
        <w:rPr>
          <w:snapToGrid w:val="0"/>
        </w:rPr>
        <w:t>Test Requirements</w:t>
      </w:r>
      <w:r>
        <w:tab/>
        <w:t>1528</w:t>
      </w:r>
    </w:p>
    <w:p w:rsidR="00AE18C6" w:rsidRDefault="00AE18C6">
      <w:pPr>
        <w:pStyle w:val="TOC3"/>
        <w:rPr>
          <w:rFonts w:asciiTheme="minorHAnsi" w:eastAsiaTheme="minorEastAsia" w:hAnsiTheme="minorHAnsi" w:cstheme="minorBidi"/>
          <w:sz w:val="22"/>
          <w:szCs w:val="22"/>
        </w:rPr>
      </w:pPr>
      <w:r w:rsidRPr="00AE18C6">
        <w:t>A.7.3.83</w:t>
      </w:r>
      <w:r w:rsidRPr="00AE18C6">
        <w:rPr>
          <w:rFonts w:asciiTheme="minorHAnsi" w:hAnsiTheme="minorHAnsi" w:cstheme="minorBidi"/>
          <w:sz w:val="22"/>
          <w:szCs w:val="22"/>
        </w:rPr>
        <w:tab/>
      </w:r>
      <w:r w:rsidRPr="00431C0C">
        <w:rPr>
          <w:rFonts w:eastAsia="MS Mincho"/>
          <w:lang w:eastAsia="zh-CN"/>
        </w:rPr>
        <w:t>E-UTRAN FD-FDD Early In-Sync reporting Test for Cat-M1 UE in CEModeB</w:t>
      </w:r>
      <w:r>
        <w:tab/>
        <w:t>1528</w:t>
      </w:r>
    </w:p>
    <w:p w:rsidR="00AE18C6" w:rsidRDefault="00AE18C6">
      <w:pPr>
        <w:pStyle w:val="TOC4"/>
        <w:rPr>
          <w:rFonts w:asciiTheme="minorHAnsi" w:eastAsiaTheme="minorEastAsia" w:hAnsiTheme="minorHAnsi" w:cstheme="minorBidi"/>
          <w:sz w:val="22"/>
          <w:szCs w:val="22"/>
        </w:rPr>
      </w:pPr>
      <w:r w:rsidRPr="00AE18C6">
        <w:t>A.7.3.83.1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1528</w:t>
      </w:r>
    </w:p>
    <w:p w:rsidR="00AE18C6" w:rsidRDefault="00AE18C6">
      <w:pPr>
        <w:pStyle w:val="TOC4"/>
        <w:rPr>
          <w:rFonts w:asciiTheme="minorHAnsi" w:eastAsiaTheme="minorEastAsia" w:hAnsiTheme="minorHAnsi" w:cstheme="minorBidi"/>
          <w:sz w:val="22"/>
          <w:szCs w:val="22"/>
        </w:rPr>
      </w:pPr>
      <w:r w:rsidRPr="00AE18C6">
        <w:t>A.7.3.83.2</w:t>
      </w:r>
      <w:r w:rsidRPr="00AE18C6">
        <w:rPr>
          <w:rFonts w:asciiTheme="minorHAnsi" w:eastAsiaTheme="minorEastAsia" w:hAnsiTheme="minorHAnsi" w:cstheme="minorBidi"/>
          <w:sz w:val="22"/>
          <w:szCs w:val="22"/>
        </w:rPr>
        <w:tab/>
      </w:r>
      <w:r w:rsidRPr="00431C0C">
        <w:rPr>
          <w:snapToGrid w:val="0"/>
        </w:rPr>
        <w:t>Test Requirements</w:t>
      </w:r>
      <w:r>
        <w:tab/>
        <w:t>1529</w:t>
      </w:r>
    </w:p>
    <w:p w:rsidR="00AE18C6" w:rsidRDefault="00AE18C6">
      <w:pPr>
        <w:pStyle w:val="TOC3"/>
        <w:rPr>
          <w:rFonts w:asciiTheme="minorHAnsi" w:eastAsiaTheme="minorEastAsia" w:hAnsiTheme="minorHAnsi" w:cstheme="minorBidi"/>
          <w:sz w:val="22"/>
          <w:szCs w:val="22"/>
        </w:rPr>
      </w:pPr>
      <w:r w:rsidRPr="00AE18C6">
        <w:t>A.7.3.84</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HD-FDD</w:t>
      </w:r>
      <w:r w:rsidRPr="00431C0C">
        <w:rPr>
          <w:rFonts w:eastAsia="MS Mincho"/>
          <w:lang w:eastAsia="zh-CN"/>
        </w:rPr>
        <w:t xml:space="preserve"> Early Out-of-sync reporting Test </w:t>
      </w:r>
      <w:r>
        <w:rPr>
          <w:lang w:eastAsia="zh-CN"/>
        </w:rPr>
        <w:t>for Cat-M1 UE in CEModeB</w:t>
      </w:r>
      <w:r>
        <w:tab/>
        <w:t>1530</w:t>
      </w:r>
    </w:p>
    <w:p w:rsidR="00AE18C6" w:rsidRDefault="00AE18C6">
      <w:pPr>
        <w:pStyle w:val="TOC4"/>
        <w:rPr>
          <w:rFonts w:asciiTheme="minorHAnsi" w:eastAsiaTheme="minorEastAsia" w:hAnsiTheme="minorHAnsi" w:cstheme="minorBidi"/>
          <w:sz w:val="22"/>
          <w:szCs w:val="22"/>
        </w:rPr>
      </w:pPr>
      <w:r w:rsidRPr="00AE18C6">
        <w:t>A.7.3.84.1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1530</w:t>
      </w:r>
    </w:p>
    <w:p w:rsidR="00AE18C6" w:rsidRDefault="00AE18C6">
      <w:pPr>
        <w:pStyle w:val="TOC4"/>
        <w:rPr>
          <w:rFonts w:asciiTheme="minorHAnsi" w:eastAsiaTheme="minorEastAsia" w:hAnsiTheme="minorHAnsi" w:cstheme="minorBidi"/>
          <w:sz w:val="22"/>
          <w:szCs w:val="22"/>
        </w:rPr>
      </w:pPr>
      <w:r w:rsidRPr="00AE18C6">
        <w:t>A.7.3.84.2</w:t>
      </w:r>
      <w:r w:rsidRPr="00AE18C6">
        <w:rPr>
          <w:rFonts w:asciiTheme="minorHAnsi" w:eastAsiaTheme="minorEastAsia" w:hAnsiTheme="minorHAnsi" w:cstheme="minorBidi"/>
          <w:sz w:val="22"/>
          <w:szCs w:val="22"/>
        </w:rPr>
        <w:tab/>
      </w:r>
      <w:r w:rsidRPr="00431C0C">
        <w:rPr>
          <w:snapToGrid w:val="0"/>
        </w:rPr>
        <w:t>Test Requirements</w:t>
      </w:r>
      <w:r>
        <w:tab/>
        <w:t>1532</w:t>
      </w:r>
    </w:p>
    <w:p w:rsidR="00AE18C6" w:rsidRDefault="00AE18C6">
      <w:pPr>
        <w:pStyle w:val="TOC3"/>
        <w:rPr>
          <w:rFonts w:asciiTheme="minorHAnsi" w:eastAsiaTheme="minorEastAsia" w:hAnsiTheme="minorHAnsi" w:cstheme="minorBidi"/>
          <w:sz w:val="22"/>
          <w:szCs w:val="22"/>
        </w:rPr>
      </w:pPr>
      <w:r w:rsidRPr="00AE18C6">
        <w:t>A.7.3.85</w:t>
      </w:r>
      <w:r w:rsidRPr="00AE18C6">
        <w:rPr>
          <w:rFonts w:asciiTheme="minorHAnsi" w:hAnsiTheme="minorHAnsi" w:cstheme="minorBidi"/>
          <w:sz w:val="22"/>
          <w:szCs w:val="22"/>
        </w:rPr>
        <w:tab/>
      </w:r>
      <w:r w:rsidRPr="00431C0C">
        <w:rPr>
          <w:rFonts w:eastAsia="MS Mincho"/>
          <w:lang w:eastAsia="zh-CN"/>
        </w:rPr>
        <w:t>E-UTRAN HD-FDD Early In-Sync reporting Test for Cat-M1 UE in CEModeB</w:t>
      </w:r>
      <w:r>
        <w:tab/>
        <w:t>1532</w:t>
      </w:r>
    </w:p>
    <w:p w:rsidR="00AE18C6" w:rsidRDefault="00AE18C6">
      <w:pPr>
        <w:pStyle w:val="TOC4"/>
        <w:rPr>
          <w:rFonts w:asciiTheme="minorHAnsi" w:eastAsiaTheme="minorEastAsia" w:hAnsiTheme="minorHAnsi" w:cstheme="minorBidi"/>
          <w:sz w:val="22"/>
          <w:szCs w:val="22"/>
        </w:rPr>
      </w:pPr>
      <w:r w:rsidRPr="00AE18C6">
        <w:t>A.7.3.85.1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1532</w:t>
      </w:r>
    </w:p>
    <w:p w:rsidR="00AE18C6" w:rsidRDefault="00AE18C6">
      <w:pPr>
        <w:pStyle w:val="TOC4"/>
        <w:rPr>
          <w:rFonts w:asciiTheme="minorHAnsi" w:eastAsiaTheme="minorEastAsia" w:hAnsiTheme="minorHAnsi" w:cstheme="minorBidi"/>
          <w:sz w:val="22"/>
          <w:szCs w:val="22"/>
        </w:rPr>
      </w:pPr>
      <w:r w:rsidRPr="00AE18C6">
        <w:t>A.7.3.85.2</w:t>
      </w:r>
      <w:r w:rsidRPr="00AE18C6">
        <w:rPr>
          <w:rFonts w:asciiTheme="minorHAnsi" w:eastAsiaTheme="minorEastAsia" w:hAnsiTheme="minorHAnsi" w:cstheme="minorBidi"/>
          <w:sz w:val="22"/>
          <w:szCs w:val="22"/>
        </w:rPr>
        <w:tab/>
      </w:r>
      <w:r w:rsidRPr="00431C0C">
        <w:rPr>
          <w:snapToGrid w:val="0"/>
        </w:rPr>
        <w:t>Test Requirements</w:t>
      </w:r>
      <w:r>
        <w:tab/>
        <w:t>1533</w:t>
      </w:r>
    </w:p>
    <w:p w:rsidR="00AE18C6" w:rsidRDefault="00AE18C6">
      <w:pPr>
        <w:pStyle w:val="TOC3"/>
        <w:rPr>
          <w:rFonts w:asciiTheme="minorHAnsi" w:eastAsiaTheme="minorEastAsia" w:hAnsiTheme="minorHAnsi" w:cstheme="minorBidi"/>
          <w:sz w:val="22"/>
          <w:szCs w:val="22"/>
        </w:rPr>
      </w:pPr>
      <w:r w:rsidRPr="00AE18C6">
        <w:t>A.7.3.86</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Early Out-of-sync reporting Test </w:t>
      </w:r>
      <w:r>
        <w:rPr>
          <w:lang w:eastAsia="zh-CN"/>
        </w:rPr>
        <w:t>for Cat-M1 UE in CEModeB</w:t>
      </w:r>
      <w:r>
        <w:tab/>
        <w:t>1534</w:t>
      </w:r>
    </w:p>
    <w:p w:rsidR="00AE18C6" w:rsidRDefault="00AE18C6">
      <w:pPr>
        <w:pStyle w:val="TOC4"/>
        <w:rPr>
          <w:rFonts w:asciiTheme="minorHAnsi" w:eastAsiaTheme="minorEastAsia" w:hAnsiTheme="minorHAnsi" w:cstheme="minorBidi"/>
          <w:sz w:val="22"/>
          <w:szCs w:val="22"/>
        </w:rPr>
      </w:pPr>
      <w:r w:rsidRPr="00AE18C6">
        <w:t>A.7.3.86.1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1534</w:t>
      </w:r>
    </w:p>
    <w:p w:rsidR="00AE18C6" w:rsidRDefault="00AE18C6">
      <w:pPr>
        <w:pStyle w:val="TOC4"/>
        <w:rPr>
          <w:rFonts w:asciiTheme="minorHAnsi" w:eastAsiaTheme="minorEastAsia" w:hAnsiTheme="minorHAnsi" w:cstheme="minorBidi"/>
          <w:sz w:val="22"/>
          <w:szCs w:val="22"/>
        </w:rPr>
      </w:pPr>
      <w:r w:rsidRPr="00AE18C6">
        <w:t>A.7.3.86.2</w:t>
      </w:r>
      <w:r w:rsidRPr="00AE18C6">
        <w:rPr>
          <w:rFonts w:asciiTheme="minorHAnsi" w:eastAsiaTheme="minorEastAsia" w:hAnsiTheme="minorHAnsi" w:cstheme="minorBidi"/>
          <w:sz w:val="22"/>
          <w:szCs w:val="22"/>
        </w:rPr>
        <w:tab/>
      </w:r>
      <w:r w:rsidRPr="00431C0C">
        <w:rPr>
          <w:snapToGrid w:val="0"/>
        </w:rPr>
        <w:t>Test Requirements</w:t>
      </w:r>
      <w:r>
        <w:tab/>
        <w:t>1536</w:t>
      </w:r>
    </w:p>
    <w:p w:rsidR="00AE18C6" w:rsidRDefault="00AE18C6">
      <w:pPr>
        <w:pStyle w:val="TOC3"/>
        <w:rPr>
          <w:rFonts w:asciiTheme="minorHAnsi" w:eastAsiaTheme="minorEastAsia" w:hAnsiTheme="minorHAnsi" w:cstheme="minorBidi"/>
          <w:sz w:val="22"/>
          <w:szCs w:val="22"/>
        </w:rPr>
      </w:pPr>
      <w:r w:rsidRPr="00AE18C6">
        <w:t>A.7.3.87</w:t>
      </w:r>
      <w:r w:rsidRPr="00AE18C6">
        <w:rPr>
          <w:rFonts w:asciiTheme="minorHAnsi" w:hAnsiTheme="minorHAnsi" w:cstheme="minorBidi"/>
          <w:sz w:val="22"/>
          <w:szCs w:val="22"/>
        </w:rPr>
        <w:tab/>
      </w:r>
      <w:r w:rsidRPr="00431C0C">
        <w:rPr>
          <w:rFonts w:eastAsia="MS Mincho"/>
          <w:lang w:eastAsia="zh-CN"/>
        </w:rPr>
        <w:t>E-UTRAN TDD Early In-Sync reporting Test for Cat-M1 UE in CEModeB</w:t>
      </w:r>
      <w:r>
        <w:tab/>
        <w:t>1536</w:t>
      </w:r>
    </w:p>
    <w:p w:rsidR="00AE18C6" w:rsidRDefault="00AE18C6">
      <w:pPr>
        <w:pStyle w:val="TOC4"/>
        <w:rPr>
          <w:rFonts w:asciiTheme="minorHAnsi" w:eastAsiaTheme="minorEastAsia" w:hAnsiTheme="minorHAnsi" w:cstheme="minorBidi"/>
          <w:sz w:val="22"/>
          <w:szCs w:val="22"/>
        </w:rPr>
      </w:pPr>
      <w:r w:rsidRPr="00AE18C6">
        <w:t>A.7.3.87.1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1536</w:t>
      </w:r>
    </w:p>
    <w:p w:rsidR="00AE18C6" w:rsidRDefault="00AE18C6">
      <w:pPr>
        <w:pStyle w:val="TOC4"/>
        <w:rPr>
          <w:rFonts w:asciiTheme="minorHAnsi" w:eastAsiaTheme="minorEastAsia" w:hAnsiTheme="minorHAnsi" w:cstheme="minorBidi"/>
          <w:sz w:val="22"/>
          <w:szCs w:val="22"/>
        </w:rPr>
      </w:pPr>
      <w:r w:rsidRPr="00AE18C6">
        <w:t>A.7.3.87.2</w:t>
      </w:r>
      <w:r w:rsidRPr="00AE18C6">
        <w:rPr>
          <w:rFonts w:asciiTheme="minorHAnsi" w:eastAsiaTheme="minorEastAsia" w:hAnsiTheme="minorHAnsi" w:cstheme="minorBidi"/>
          <w:sz w:val="22"/>
          <w:szCs w:val="22"/>
        </w:rPr>
        <w:tab/>
      </w:r>
      <w:r w:rsidRPr="00431C0C">
        <w:rPr>
          <w:snapToGrid w:val="0"/>
        </w:rPr>
        <w:t>Test Requirements</w:t>
      </w:r>
      <w:r>
        <w:tab/>
        <w:t>1538</w:t>
      </w:r>
    </w:p>
    <w:p w:rsidR="00AE18C6" w:rsidRDefault="00AE18C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1539</w:t>
      </w:r>
    </w:p>
    <w:p w:rsidR="00AE18C6" w:rsidRDefault="00AE18C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1539</w:t>
      </w:r>
    </w:p>
    <w:p w:rsidR="00AE18C6" w:rsidRDefault="00AE18C6">
      <w:pPr>
        <w:pStyle w:val="TOC4"/>
        <w:rPr>
          <w:rFonts w:asciiTheme="minorHAnsi" w:eastAsiaTheme="minorEastAsia" w:hAnsiTheme="minorHAnsi" w:cstheme="minorBidi"/>
          <w:sz w:val="22"/>
          <w:szCs w:val="22"/>
        </w:rPr>
      </w:pPr>
      <w:r w:rsidRPr="00AE18C6">
        <w:t>A.7.4.1.1</w:t>
      </w:r>
      <w:r w:rsidRPr="00AE18C6">
        <w:rPr>
          <w:rFonts w:asciiTheme="minorHAnsi" w:eastAsiaTheme="minorEastAsia" w:hAnsiTheme="minorHAnsi" w:cstheme="minorBidi"/>
          <w:sz w:val="22"/>
          <w:szCs w:val="22"/>
        </w:rPr>
        <w:tab/>
      </w:r>
      <w:r w:rsidRPr="00431C0C">
        <w:rPr>
          <w:snapToGrid w:val="0"/>
        </w:rPr>
        <w:t>Test Purpose and Environment</w:t>
      </w:r>
      <w:r>
        <w:tab/>
        <w:t>1539</w:t>
      </w:r>
    </w:p>
    <w:p w:rsidR="00AE18C6" w:rsidRDefault="00AE18C6">
      <w:pPr>
        <w:pStyle w:val="TOC4"/>
        <w:rPr>
          <w:rFonts w:asciiTheme="minorHAnsi" w:eastAsiaTheme="minorEastAsia" w:hAnsiTheme="minorHAnsi" w:cstheme="minorBidi"/>
          <w:sz w:val="22"/>
          <w:szCs w:val="22"/>
        </w:rPr>
      </w:pPr>
      <w:r w:rsidRPr="00AE18C6">
        <w:t>A.7.4.1.2</w:t>
      </w:r>
      <w:r w:rsidRPr="00AE18C6">
        <w:rPr>
          <w:rFonts w:asciiTheme="minorHAnsi" w:eastAsiaTheme="minorEastAsia" w:hAnsiTheme="minorHAnsi" w:cstheme="minorBidi"/>
          <w:sz w:val="22"/>
          <w:szCs w:val="22"/>
        </w:rPr>
        <w:tab/>
      </w:r>
      <w:r w:rsidRPr="00431C0C">
        <w:rPr>
          <w:snapToGrid w:val="0"/>
        </w:rPr>
        <w:t>Test Requirements</w:t>
      </w:r>
      <w:r>
        <w:tab/>
        <w:t>1541</w:t>
      </w:r>
    </w:p>
    <w:p w:rsidR="00AE18C6" w:rsidRDefault="00AE18C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1541</w:t>
      </w:r>
    </w:p>
    <w:p w:rsidR="00AE18C6" w:rsidRDefault="00AE18C6">
      <w:pPr>
        <w:pStyle w:val="TOC4"/>
        <w:rPr>
          <w:rFonts w:asciiTheme="minorHAnsi" w:eastAsiaTheme="minorEastAsia" w:hAnsiTheme="minorHAnsi" w:cstheme="minorBidi"/>
          <w:sz w:val="22"/>
          <w:szCs w:val="22"/>
        </w:rPr>
      </w:pPr>
      <w:r w:rsidRPr="00AE18C6">
        <w:t>A.7.4.2.1</w:t>
      </w:r>
      <w:r w:rsidRPr="00AE18C6">
        <w:rPr>
          <w:rFonts w:asciiTheme="minorHAnsi" w:eastAsiaTheme="minorEastAsia" w:hAnsiTheme="minorHAnsi" w:cstheme="minorBidi"/>
          <w:sz w:val="22"/>
          <w:szCs w:val="22"/>
        </w:rPr>
        <w:tab/>
      </w:r>
      <w:r w:rsidRPr="00431C0C">
        <w:rPr>
          <w:snapToGrid w:val="0"/>
        </w:rPr>
        <w:t>Test Purpose and Environment</w:t>
      </w:r>
      <w:r>
        <w:tab/>
        <w:t>1541</w:t>
      </w:r>
    </w:p>
    <w:p w:rsidR="00AE18C6" w:rsidRDefault="00AE18C6">
      <w:pPr>
        <w:pStyle w:val="TOC4"/>
        <w:rPr>
          <w:rFonts w:asciiTheme="minorHAnsi" w:eastAsiaTheme="minorEastAsia" w:hAnsiTheme="minorHAnsi" w:cstheme="minorBidi"/>
          <w:sz w:val="22"/>
          <w:szCs w:val="22"/>
        </w:rPr>
      </w:pPr>
      <w:r w:rsidRPr="00AE18C6">
        <w:t>A.7.4.2.2</w:t>
      </w:r>
      <w:r w:rsidRPr="00AE18C6">
        <w:rPr>
          <w:rFonts w:asciiTheme="minorHAnsi" w:eastAsiaTheme="minorEastAsia" w:hAnsiTheme="minorHAnsi" w:cstheme="minorBidi"/>
          <w:sz w:val="22"/>
          <w:szCs w:val="22"/>
        </w:rPr>
        <w:tab/>
      </w:r>
      <w:r w:rsidRPr="00431C0C">
        <w:rPr>
          <w:snapToGrid w:val="0"/>
        </w:rPr>
        <w:t>Test Requirements</w:t>
      </w:r>
      <w:r>
        <w:tab/>
        <w:t>1543</w:t>
      </w:r>
    </w:p>
    <w:p w:rsidR="00AE18C6" w:rsidRDefault="00AE18C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1543</w:t>
      </w:r>
    </w:p>
    <w:p w:rsidR="00AE18C6" w:rsidRDefault="00AE18C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1543</w:t>
      </w:r>
    </w:p>
    <w:p w:rsidR="00AE18C6" w:rsidRDefault="00AE18C6">
      <w:pPr>
        <w:pStyle w:val="TOC4"/>
        <w:rPr>
          <w:rFonts w:asciiTheme="minorHAnsi" w:eastAsiaTheme="minorEastAsia" w:hAnsiTheme="minorHAnsi" w:cstheme="minorBidi"/>
          <w:sz w:val="22"/>
          <w:szCs w:val="22"/>
        </w:rPr>
      </w:pPr>
      <w:r w:rsidRPr="00AE18C6">
        <w:t>A.7.4.3.2</w:t>
      </w:r>
      <w:r w:rsidRPr="00AE18C6">
        <w:rPr>
          <w:rFonts w:asciiTheme="minorHAnsi" w:eastAsiaTheme="minorEastAsia" w:hAnsiTheme="minorHAnsi" w:cstheme="minorBidi"/>
          <w:sz w:val="22"/>
          <w:szCs w:val="22"/>
        </w:rPr>
        <w:tab/>
      </w:r>
      <w:r w:rsidRPr="00431C0C">
        <w:rPr>
          <w:snapToGrid w:val="0"/>
        </w:rPr>
        <w:t>Test Requirements</w:t>
      </w:r>
      <w:r>
        <w:tab/>
        <w:t>1545</w:t>
      </w:r>
    </w:p>
    <w:p w:rsidR="00AE18C6" w:rsidRDefault="00AE18C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1545</w:t>
      </w:r>
    </w:p>
    <w:p w:rsidR="00AE18C6" w:rsidRDefault="00AE18C6">
      <w:pPr>
        <w:pStyle w:val="TOC4"/>
        <w:rPr>
          <w:rFonts w:asciiTheme="minorHAnsi" w:eastAsiaTheme="minorEastAsia" w:hAnsiTheme="minorHAnsi" w:cstheme="minorBidi"/>
          <w:sz w:val="22"/>
          <w:szCs w:val="22"/>
        </w:rPr>
      </w:pPr>
      <w:r w:rsidRPr="00AE18C6">
        <w:t>A.7.4.4.1</w:t>
      </w:r>
      <w:r w:rsidRPr="00AE18C6">
        <w:rPr>
          <w:rFonts w:asciiTheme="minorHAnsi" w:eastAsiaTheme="minorEastAsia" w:hAnsiTheme="minorHAnsi" w:cstheme="minorBidi"/>
          <w:sz w:val="22"/>
          <w:szCs w:val="22"/>
        </w:rPr>
        <w:tab/>
      </w:r>
      <w:r w:rsidRPr="00431C0C">
        <w:rPr>
          <w:snapToGrid w:val="0"/>
        </w:rPr>
        <w:t>Test Purpose and Environment</w:t>
      </w:r>
      <w:r>
        <w:tab/>
        <w:t>1545</w:t>
      </w:r>
    </w:p>
    <w:p w:rsidR="00AE18C6" w:rsidRDefault="00AE18C6">
      <w:pPr>
        <w:pStyle w:val="TOC4"/>
        <w:rPr>
          <w:rFonts w:asciiTheme="minorHAnsi" w:eastAsiaTheme="minorEastAsia" w:hAnsiTheme="minorHAnsi" w:cstheme="minorBidi"/>
          <w:sz w:val="22"/>
          <w:szCs w:val="22"/>
        </w:rPr>
      </w:pPr>
      <w:r w:rsidRPr="00AE18C6">
        <w:t>A.7.4.</w:t>
      </w:r>
      <w:r w:rsidRPr="00AE18C6">
        <w:rPr>
          <w:lang w:eastAsia="zh-CN"/>
        </w:rPr>
        <w:t>4</w:t>
      </w:r>
      <w:r w:rsidRPr="00AE18C6">
        <w:t>.2</w:t>
      </w:r>
      <w:r w:rsidRPr="00AE18C6">
        <w:rPr>
          <w:rFonts w:asciiTheme="minorHAnsi" w:eastAsiaTheme="minorEastAsia" w:hAnsiTheme="minorHAnsi" w:cstheme="minorBidi"/>
          <w:sz w:val="22"/>
          <w:szCs w:val="22"/>
        </w:rPr>
        <w:tab/>
      </w:r>
      <w:r w:rsidRPr="00431C0C">
        <w:rPr>
          <w:snapToGrid w:val="0"/>
        </w:rPr>
        <w:t>Test Requirements</w:t>
      </w:r>
      <w:r>
        <w:tab/>
        <w:t>1548</w:t>
      </w:r>
    </w:p>
    <w:p w:rsidR="00AE18C6" w:rsidRDefault="00AE18C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1548</w:t>
      </w:r>
    </w:p>
    <w:p w:rsidR="00AE18C6" w:rsidRDefault="00AE18C6">
      <w:pPr>
        <w:pStyle w:val="TOC4"/>
        <w:rPr>
          <w:rFonts w:asciiTheme="minorHAnsi" w:eastAsiaTheme="minorEastAsia" w:hAnsiTheme="minorHAnsi" w:cstheme="minorBidi"/>
          <w:sz w:val="22"/>
          <w:szCs w:val="22"/>
        </w:rPr>
      </w:pPr>
      <w:r w:rsidRPr="00AE18C6">
        <w:t>A.7.4.5.1</w:t>
      </w:r>
      <w:r w:rsidRPr="00AE18C6">
        <w:rPr>
          <w:rFonts w:asciiTheme="minorHAnsi" w:eastAsiaTheme="minorEastAsia" w:hAnsiTheme="minorHAnsi" w:cstheme="minorBidi"/>
          <w:sz w:val="22"/>
          <w:szCs w:val="22"/>
        </w:rPr>
        <w:tab/>
      </w:r>
      <w:r w:rsidRPr="00431C0C">
        <w:rPr>
          <w:snapToGrid w:val="0"/>
        </w:rPr>
        <w:t>Test Purpose and Environment</w:t>
      </w:r>
      <w:r>
        <w:tab/>
        <w:t>1548</w:t>
      </w:r>
    </w:p>
    <w:p w:rsidR="00AE18C6" w:rsidRDefault="00AE18C6">
      <w:pPr>
        <w:pStyle w:val="TOC4"/>
        <w:rPr>
          <w:rFonts w:asciiTheme="minorHAnsi" w:eastAsiaTheme="minorEastAsia" w:hAnsiTheme="minorHAnsi" w:cstheme="minorBidi"/>
          <w:sz w:val="22"/>
          <w:szCs w:val="22"/>
        </w:rPr>
      </w:pPr>
      <w:r w:rsidRPr="00AE18C6">
        <w:t>A.7.4.</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1550</w:t>
      </w:r>
    </w:p>
    <w:p w:rsidR="00AE18C6" w:rsidRDefault="00AE18C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1550</w:t>
      </w:r>
    </w:p>
    <w:p w:rsidR="00AE18C6" w:rsidRDefault="00AE18C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1550</w:t>
      </w:r>
    </w:p>
    <w:p w:rsidR="00AE18C6" w:rsidRDefault="00AE18C6">
      <w:pPr>
        <w:pStyle w:val="TOC4"/>
        <w:rPr>
          <w:rFonts w:asciiTheme="minorHAnsi" w:eastAsiaTheme="minorEastAsia" w:hAnsiTheme="minorHAnsi" w:cstheme="minorBidi"/>
          <w:sz w:val="22"/>
          <w:szCs w:val="22"/>
        </w:rPr>
      </w:pPr>
      <w:r w:rsidRPr="00AE18C6">
        <w:t>A.7.</w:t>
      </w:r>
      <w:r w:rsidRPr="00AE18C6">
        <w:rPr>
          <w:lang w:eastAsia="zh-CN"/>
        </w:rPr>
        <w:t>4</w:t>
      </w:r>
      <w:r w:rsidRPr="00AE18C6">
        <w:t>.</w:t>
      </w:r>
      <w:r w:rsidRPr="00AE18C6">
        <w:rPr>
          <w:lang w:eastAsia="zh-CN"/>
        </w:rPr>
        <w:t>6.2</w:t>
      </w:r>
      <w:r w:rsidRPr="00AE18C6">
        <w:rPr>
          <w:rFonts w:asciiTheme="minorHAnsi" w:eastAsiaTheme="minorEastAsia" w:hAnsiTheme="minorHAnsi" w:cstheme="minorBidi"/>
          <w:sz w:val="22"/>
          <w:szCs w:val="22"/>
        </w:rPr>
        <w:tab/>
      </w:r>
      <w:r w:rsidRPr="00431C0C">
        <w:rPr>
          <w:snapToGrid w:val="0"/>
        </w:rPr>
        <w:t>Test Requirements</w:t>
      </w:r>
      <w:r>
        <w:tab/>
        <w:t>1552</w:t>
      </w:r>
    </w:p>
    <w:p w:rsidR="00AE18C6" w:rsidRDefault="00AE18C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1552</w:t>
      </w:r>
    </w:p>
    <w:p w:rsidR="00AE18C6" w:rsidRDefault="00AE18C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1552</w:t>
      </w:r>
    </w:p>
    <w:p w:rsidR="00AE18C6" w:rsidRDefault="00AE18C6">
      <w:pPr>
        <w:pStyle w:val="TOC4"/>
        <w:rPr>
          <w:rFonts w:asciiTheme="minorHAnsi" w:eastAsiaTheme="minorEastAsia" w:hAnsiTheme="minorHAnsi" w:cstheme="minorBidi"/>
          <w:sz w:val="22"/>
          <w:szCs w:val="22"/>
        </w:rPr>
      </w:pPr>
      <w:r w:rsidRPr="00AE18C6">
        <w:t>A.7.4.7</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1555</w:t>
      </w:r>
    </w:p>
    <w:p w:rsidR="00AE18C6" w:rsidRDefault="00AE18C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1555</w:t>
      </w:r>
    </w:p>
    <w:p w:rsidR="00AE18C6" w:rsidRDefault="00AE18C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1555</w:t>
      </w:r>
    </w:p>
    <w:p w:rsidR="00AE18C6" w:rsidRDefault="00AE18C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1555</w:t>
      </w:r>
    </w:p>
    <w:p w:rsidR="00AE18C6" w:rsidRDefault="00AE18C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1556</w:t>
      </w:r>
    </w:p>
    <w:p w:rsidR="00AE18C6" w:rsidRDefault="00AE18C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1557</w:t>
      </w:r>
    </w:p>
    <w:p w:rsidR="00AE18C6" w:rsidRDefault="00AE18C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1557</w:t>
      </w:r>
    </w:p>
    <w:p w:rsidR="00AE18C6" w:rsidRDefault="00AE18C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1557</w:t>
      </w:r>
    </w:p>
    <w:p w:rsidR="00AE18C6" w:rsidRDefault="00AE18C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1558</w:t>
      </w:r>
    </w:p>
    <w:p w:rsidR="00AE18C6" w:rsidRDefault="00AE18C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1558</w:t>
      </w:r>
    </w:p>
    <w:p w:rsidR="00AE18C6" w:rsidRDefault="00AE18C6">
      <w:pPr>
        <w:pStyle w:val="TOC4"/>
        <w:rPr>
          <w:rFonts w:asciiTheme="minorHAnsi" w:eastAsiaTheme="minorEastAsia" w:hAnsiTheme="minorHAnsi" w:cstheme="minorBidi"/>
          <w:sz w:val="22"/>
          <w:szCs w:val="22"/>
        </w:rPr>
      </w:pPr>
      <w:r>
        <w:lastRenderedPageBreak/>
        <w:t>A.7.5.3.2</w:t>
      </w:r>
      <w:r>
        <w:rPr>
          <w:rFonts w:asciiTheme="minorHAnsi" w:eastAsiaTheme="minorEastAsia" w:hAnsiTheme="minorHAnsi" w:cstheme="minorBidi"/>
          <w:sz w:val="22"/>
          <w:szCs w:val="22"/>
        </w:rPr>
        <w:tab/>
      </w:r>
      <w:r>
        <w:t>Test Requirements</w:t>
      </w:r>
      <w:r>
        <w:tab/>
        <w:t>1559</w:t>
      </w:r>
    </w:p>
    <w:p w:rsidR="00AE18C6" w:rsidRDefault="00AE18C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1560</w:t>
      </w:r>
    </w:p>
    <w:p w:rsidR="00AE18C6" w:rsidRDefault="00AE18C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1560</w:t>
      </w:r>
    </w:p>
    <w:p w:rsidR="00AE18C6" w:rsidRDefault="00AE18C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1561</w:t>
      </w:r>
    </w:p>
    <w:p w:rsidR="00AE18C6" w:rsidRDefault="00AE18C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1562</w:t>
      </w:r>
    </w:p>
    <w:p w:rsidR="00AE18C6" w:rsidRDefault="00AE18C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1562</w:t>
      </w:r>
    </w:p>
    <w:p w:rsidR="00AE18C6" w:rsidRDefault="00AE18C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1564</w:t>
      </w:r>
    </w:p>
    <w:p w:rsidR="00AE18C6" w:rsidRDefault="00AE18C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1565</w:t>
      </w:r>
    </w:p>
    <w:p w:rsidR="00AE18C6" w:rsidRDefault="00AE18C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1565</w:t>
      </w:r>
    </w:p>
    <w:p w:rsidR="00AE18C6" w:rsidRDefault="00AE18C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1566</w:t>
      </w:r>
    </w:p>
    <w:p w:rsidR="00AE18C6" w:rsidRDefault="00AE18C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1567</w:t>
      </w:r>
    </w:p>
    <w:p w:rsidR="00AE18C6" w:rsidRDefault="00AE18C6">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1567</w:t>
      </w:r>
    </w:p>
    <w:p w:rsidR="00AE18C6" w:rsidRDefault="00AE18C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1569</w:t>
      </w:r>
    </w:p>
    <w:p w:rsidR="00AE18C6" w:rsidRDefault="00AE18C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1569</w:t>
      </w:r>
    </w:p>
    <w:p w:rsidR="00AE18C6" w:rsidRDefault="00AE18C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1569</w:t>
      </w:r>
    </w:p>
    <w:p w:rsidR="00AE18C6" w:rsidRDefault="00AE18C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1571</w:t>
      </w:r>
    </w:p>
    <w:p w:rsidR="00AE18C6" w:rsidRDefault="00AE18C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431C0C">
        <w:rPr>
          <w:lang w:val="en-US"/>
        </w:rPr>
        <w:t xml:space="preserve">Interruptions due to ProSe Direct Discovery reception on non-serving </w:t>
      </w:r>
      <w:r>
        <w:t>frequency</w:t>
      </w:r>
      <w:r>
        <w:tab/>
        <w:t>1572</w:t>
      </w:r>
    </w:p>
    <w:p w:rsidR="00AE18C6" w:rsidRDefault="00AE18C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1572</w:t>
      </w:r>
    </w:p>
    <w:p w:rsidR="00AE18C6" w:rsidRDefault="00AE18C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1574</w:t>
      </w:r>
    </w:p>
    <w:p w:rsidR="00AE18C6" w:rsidRDefault="00AE18C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431C0C">
        <w:rPr>
          <w:lang w:val="en-US"/>
        </w:rPr>
        <w:t xml:space="preserve">Interruptions due to ProSe Direct Discovery transmission on non-serving </w:t>
      </w:r>
      <w:r>
        <w:t>frequency</w:t>
      </w:r>
      <w:r>
        <w:tab/>
        <w:t>1575</w:t>
      </w:r>
    </w:p>
    <w:p w:rsidR="00AE18C6" w:rsidRDefault="00AE18C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1575</w:t>
      </w:r>
    </w:p>
    <w:p w:rsidR="00AE18C6" w:rsidRDefault="00AE18C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1577</w:t>
      </w:r>
    </w:p>
    <w:p w:rsidR="00AE18C6" w:rsidRDefault="00AE18C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431C0C">
        <w:rPr>
          <w:lang w:val="en-US"/>
        </w:rPr>
        <w:t xml:space="preserve">Interruptions due to ProSe Direct Communication on non-serving </w:t>
      </w:r>
      <w:r>
        <w:t>frequency</w:t>
      </w:r>
      <w:r>
        <w:tab/>
        <w:t>1578</w:t>
      </w:r>
    </w:p>
    <w:p w:rsidR="00AE18C6" w:rsidRDefault="00AE18C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1578</w:t>
      </w:r>
    </w:p>
    <w:p w:rsidR="00AE18C6" w:rsidRDefault="00AE18C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1580</w:t>
      </w:r>
    </w:p>
    <w:p w:rsidR="00AE18C6" w:rsidRDefault="00AE18C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1580</w:t>
      </w:r>
    </w:p>
    <w:p w:rsidR="00AE18C6" w:rsidRDefault="00AE18C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1580</w:t>
      </w:r>
    </w:p>
    <w:p w:rsidR="00AE18C6" w:rsidRDefault="00AE18C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1584</w:t>
      </w:r>
    </w:p>
    <w:p w:rsidR="00AE18C6" w:rsidRDefault="00AE18C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1585</w:t>
      </w:r>
    </w:p>
    <w:p w:rsidR="00AE18C6" w:rsidRDefault="00AE18C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1585</w:t>
      </w:r>
    </w:p>
    <w:p w:rsidR="00AE18C6" w:rsidRDefault="00AE18C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1585</w:t>
      </w:r>
    </w:p>
    <w:p w:rsidR="00AE18C6" w:rsidRDefault="00AE18C6">
      <w:pPr>
        <w:pStyle w:val="TOC4"/>
        <w:rPr>
          <w:rFonts w:asciiTheme="minorHAnsi" w:eastAsiaTheme="minorEastAsia" w:hAnsiTheme="minorHAnsi" w:cstheme="minorBidi"/>
          <w:sz w:val="22"/>
          <w:szCs w:val="22"/>
        </w:rPr>
      </w:pPr>
      <w:r w:rsidRPr="00AE18C6">
        <w:t>A.7.6.1.2</w:t>
      </w:r>
      <w:r w:rsidRPr="00AE18C6">
        <w:rPr>
          <w:rFonts w:asciiTheme="minorHAnsi" w:eastAsiaTheme="minorEastAsia" w:hAnsiTheme="minorHAnsi" w:cstheme="minorBidi"/>
          <w:sz w:val="22"/>
          <w:szCs w:val="22"/>
        </w:rPr>
        <w:tab/>
      </w:r>
      <w:r w:rsidRPr="00431C0C">
        <w:rPr>
          <w:snapToGrid w:val="0"/>
        </w:rPr>
        <w:t>Test Requirements</w:t>
      </w:r>
      <w:r>
        <w:tab/>
        <w:t>1587</w:t>
      </w:r>
    </w:p>
    <w:p w:rsidR="00AE18C6" w:rsidRDefault="00AE18C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1587</w:t>
      </w:r>
    </w:p>
    <w:p w:rsidR="00AE18C6" w:rsidRDefault="00AE18C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1587</w:t>
      </w:r>
    </w:p>
    <w:p w:rsidR="00AE18C6" w:rsidRDefault="00AE18C6">
      <w:pPr>
        <w:pStyle w:val="TOC4"/>
        <w:rPr>
          <w:rFonts w:asciiTheme="minorHAnsi" w:eastAsiaTheme="minorEastAsia" w:hAnsiTheme="minorHAnsi" w:cstheme="minorBidi"/>
          <w:sz w:val="22"/>
          <w:szCs w:val="22"/>
        </w:rPr>
      </w:pPr>
      <w:r w:rsidRPr="00AE18C6">
        <w:t>A.7.6.2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1590</w:t>
      </w:r>
    </w:p>
    <w:p w:rsidR="00AE18C6" w:rsidRDefault="00AE18C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1590</w:t>
      </w:r>
    </w:p>
    <w:p w:rsidR="00AE18C6" w:rsidRDefault="00AE18C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1590</w:t>
      </w:r>
    </w:p>
    <w:p w:rsidR="00AE18C6" w:rsidRDefault="00AE18C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1590</w:t>
      </w:r>
    </w:p>
    <w:p w:rsidR="00AE18C6" w:rsidRDefault="00AE18C6">
      <w:pPr>
        <w:pStyle w:val="TOC4"/>
        <w:rPr>
          <w:rFonts w:asciiTheme="minorHAnsi" w:eastAsiaTheme="minorEastAsia" w:hAnsiTheme="minorHAnsi" w:cstheme="minorBidi"/>
          <w:sz w:val="22"/>
          <w:szCs w:val="22"/>
        </w:rPr>
      </w:pPr>
      <w:r w:rsidRPr="00AE18C6">
        <w:t>A.8.1.1.1</w:t>
      </w:r>
      <w:r w:rsidRPr="00AE18C6">
        <w:rPr>
          <w:rFonts w:asciiTheme="minorHAnsi" w:eastAsiaTheme="minorEastAsia" w:hAnsiTheme="minorHAnsi"/>
          <w:sz w:val="22"/>
          <w:szCs w:val="22"/>
        </w:rPr>
        <w:tab/>
      </w:r>
      <w:r w:rsidRPr="00431C0C">
        <w:rPr>
          <w:rFonts w:cs="v4.2.0"/>
          <w:snapToGrid w:val="0"/>
        </w:rPr>
        <w:t>Test Purpose and Environment</w:t>
      </w:r>
      <w:r>
        <w:tab/>
        <w:t>1590</w:t>
      </w:r>
    </w:p>
    <w:p w:rsidR="00AE18C6" w:rsidRDefault="00AE18C6">
      <w:pPr>
        <w:pStyle w:val="TOC4"/>
        <w:rPr>
          <w:rFonts w:asciiTheme="minorHAnsi" w:eastAsiaTheme="minorEastAsia" w:hAnsiTheme="minorHAnsi" w:cstheme="minorBidi"/>
          <w:sz w:val="22"/>
          <w:szCs w:val="22"/>
        </w:rPr>
      </w:pPr>
      <w:r w:rsidRPr="00AE18C6">
        <w:t>A.8.1.1.2</w:t>
      </w:r>
      <w:r w:rsidRPr="00AE18C6">
        <w:rPr>
          <w:rFonts w:asciiTheme="minorHAnsi" w:eastAsiaTheme="minorEastAsia" w:hAnsiTheme="minorHAnsi"/>
          <w:sz w:val="22"/>
          <w:szCs w:val="22"/>
        </w:rPr>
        <w:tab/>
      </w:r>
      <w:r w:rsidRPr="00431C0C">
        <w:rPr>
          <w:rFonts w:cs="v4.2.0"/>
          <w:snapToGrid w:val="0"/>
        </w:rPr>
        <w:t>Test Requirements</w:t>
      </w:r>
      <w:r>
        <w:tab/>
        <w:t>1592</w:t>
      </w:r>
    </w:p>
    <w:p w:rsidR="00AE18C6" w:rsidRDefault="00AE18C6">
      <w:pPr>
        <w:pStyle w:val="TOC3"/>
        <w:rPr>
          <w:rFonts w:asciiTheme="minorHAnsi" w:eastAsiaTheme="minorEastAsia" w:hAnsiTheme="minorHAnsi" w:cstheme="minorBidi"/>
          <w:sz w:val="22"/>
          <w:szCs w:val="22"/>
        </w:rPr>
      </w:pPr>
      <w:r w:rsidRPr="00AE18C6">
        <w:t>A.8.1.2</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w:t>
      </w:r>
      <w:r>
        <w:tab/>
        <w:t>1592</w:t>
      </w:r>
    </w:p>
    <w:p w:rsidR="00AE18C6" w:rsidRDefault="00AE18C6">
      <w:pPr>
        <w:pStyle w:val="TOC4"/>
        <w:rPr>
          <w:rFonts w:asciiTheme="minorHAnsi" w:eastAsiaTheme="minorEastAsia" w:hAnsiTheme="minorHAnsi" w:cstheme="minorBidi"/>
          <w:sz w:val="22"/>
          <w:szCs w:val="22"/>
        </w:rPr>
      </w:pPr>
      <w:r w:rsidRPr="00AE18C6">
        <w:t>A.8.1.2.1</w:t>
      </w:r>
      <w:r w:rsidRPr="00AE18C6">
        <w:rPr>
          <w:rFonts w:asciiTheme="minorHAnsi" w:eastAsiaTheme="minorEastAsia" w:hAnsiTheme="minorHAnsi"/>
          <w:sz w:val="22"/>
          <w:szCs w:val="22"/>
        </w:rPr>
        <w:tab/>
      </w:r>
      <w:r w:rsidRPr="00431C0C">
        <w:rPr>
          <w:rFonts w:cs="v4.2.0"/>
          <w:snapToGrid w:val="0"/>
        </w:rPr>
        <w:t>Test Purpose and Environment</w:t>
      </w:r>
      <w:r>
        <w:tab/>
        <w:t>1592</w:t>
      </w:r>
    </w:p>
    <w:p w:rsidR="00AE18C6" w:rsidRDefault="00AE18C6">
      <w:pPr>
        <w:pStyle w:val="TOC4"/>
        <w:rPr>
          <w:rFonts w:asciiTheme="minorHAnsi" w:eastAsiaTheme="minorEastAsia" w:hAnsiTheme="minorHAnsi" w:cstheme="minorBidi"/>
          <w:sz w:val="22"/>
          <w:szCs w:val="22"/>
        </w:rPr>
      </w:pPr>
      <w:r w:rsidRPr="00AE18C6">
        <w:t>A.8.1.2.2</w:t>
      </w:r>
      <w:r w:rsidRPr="00AE18C6">
        <w:rPr>
          <w:rFonts w:asciiTheme="minorHAnsi" w:eastAsiaTheme="minorEastAsia" w:hAnsiTheme="minorHAnsi"/>
          <w:sz w:val="22"/>
          <w:szCs w:val="22"/>
        </w:rPr>
        <w:tab/>
      </w:r>
      <w:r w:rsidRPr="00431C0C">
        <w:rPr>
          <w:rFonts w:cs="v4.2.0"/>
          <w:snapToGrid w:val="0"/>
        </w:rPr>
        <w:t>Test Requirements</w:t>
      </w:r>
      <w:r>
        <w:tab/>
        <w:t>1594</w:t>
      </w:r>
    </w:p>
    <w:p w:rsidR="00AE18C6" w:rsidRDefault="00AE18C6">
      <w:pPr>
        <w:pStyle w:val="TOC3"/>
        <w:rPr>
          <w:rFonts w:asciiTheme="minorHAnsi" w:eastAsiaTheme="minorEastAsia" w:hAnsiTheme="minorHAnsi" w:cstheme="minorBidi"/>
          <w:sz w:val="22"/>
          <w:szCs w:val="22"/>
        </w:rPr>
      </w:pPr>
      <w:r w:rsidRPr="00AE18C6">
        <w:t>A.8.1.3</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 with DRX</w:t>
      </w:r>
      <w:r>
        <w:tab/>
        <w:t>1594</w:t>
      </w:r>
    </w:p>
    <w:p w:rsidR="00AE18C6" w:rsidRDefault="00AE18C6">
      <w:pPr>
        <w:pStyle w:val="TOC4"/>
        <w:rPr>
          <w:rFonts w:asciiTheme="minorHAnsi" w:eastAsiaTheme="minorEastAsia" w:hAnsiTheme="minorHAnsi" w:cstheme="minorBidi"/>
          <w:sz w:val="22"/>
          <w:szCs w:val="22"/>
        </w:rPr>
      </w:pPr>
      <w:r w:rsidRPr="00AE18C6">
        <w:t>A.8.1.3.</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1594</w:t>
      </w:r>
    </w:p>
    <w:p w:rsidR="00AE18C6" w:rsidRDefault="00AE18C6">
      <w:pPr>
        <w:pStyle w:val="TOC4"/>
        <w:rPr>
          <w:rFonts w:asciiTheme="minorHAnsi" w:eastAsiaTheme="minorEastAsia" w:hAnsiTheme="minorHAnsi" w:cstheme="minorBidi"/>
          <w:sz w:val="22"/>
          <w:szCs w:val="22"/>
        </w:rPr>
      </w:pPr>
      <w:r w:rsidRPr="00AE18C6">
        <w:t>A.8.1.3.2</w:t>
      </w:r>
      <w:r w:rsidRPr="00AE18C6">
        <w:rPr>
          <w:rFonts w:asciiTheme="minorHAnsi" w:eastAsiaTheme="minorEastAsia" w:hAnsiTheme="minorHAnsi"/>
          <w:sz w:val="22"/>
          <w:szCs w:val="22"/>
        </w:rPr>
        <w:tab/>
      </w:r>
      <w:r w:rsidRPr="00431C0C">
        <w:rPr>
          <w:rFonts w:cs="v4.2.0"/>
          <w:snapToGrid w:val="0"/>
        </w:rPr>
        <w:t>Test Requirements</w:t>
      </w:r>
      <w:r>
        <w:tab/>
        <w:t>1597</w:t>
      </w:r>
    </w:p>
    <w:p w:rsidR="00AE18C6" w:rsidRDefault="00AE18C6">
      <w:pPr>
        <w:pStyle w:val="TOC3"/>
        <w:rPr>
          <w:rFonts w:asciiTheme="minorHAnsi" w:eastAsiaTheme="minorEastAsia" w:hAnsiTheme="minorHAnsi" w:cstheme="minorBidi"/>
          <w:sz w:val="22"/>
          <w:szCs w:val="22"/>
        </w:rPr>
      </w:pPr>
      <w:r w:rsidRPr="00AE18C6">
        <w:t>A.8.1.4</w:t>
      </w:r>
      <w:r w:rsidRPr="00AE18C6">
        <w:rPr>
          <w:rFonts w:asciiTheme="minorHAnsi" w:eastAsiaTheme="minorEastAsia" w:hAnsiTheme="minorHAnsi"/>
          <w:sz w:val="22"/>
          <w:szCs w:val="22"/>
        </w:rPr>
        <w:tab/>
      </w:r>
      <w:r w:rsidRPr="00431C0C">
        <w:rPr>
          <w:rFonts w:cs="v4.2.0"/>
        </w:rPr>
        <w:t>Void</w:t>
      </w:r>
      <w:r>
        <w:tab/>
        <w:t>1597</w:t>
      </w:r>
    </w:p>
    <w:p w:rsidR="00AE18C6" w:rsidRDefault="00AE18C6">
      <w:pPr>
        <w:pStyle w:val="TOC3"/>
        <w:rPr>
          <w:rFonts w:asciiTheme="minorHAnsi" w:eastAsiaTheme="minorEastAsia" w:hAnsiTheme="minorHAnsi" w:cstheme="minorBidi"/>
          <w:sz w:val="22"/>
          <w:szCs w:val="22"/>
        </w:rPr>
      </w:pPr>
      <w:r w:rsidRPr="00AE18C6">
        <w:t>A.8.1.5</w:t>
      </w:r>
      <w:r w:rsidRPr="00AE18C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1597</w:t>
      </w:r>
    </w:p>
    <w:p w:rsidR="00AE18C6" w:rsidRDefault="00AE18C6">
      <w:pPr>
        <w:pStyle w:val="TOC4"/>
        <w:rPr>
          <w:rFonts w:asciiTheme="minorHAnsi" w:eastAsiaTheme="minorEastAsia" w:hAnsiTheme="minorHAnsi" w:cstheme="minorBidi"/>
          <w:sz w:val="22"/>
          <w:szCs w:val="22"/>
        </w:rPr>
      </w:pPr>
      <w:r w:rsidRPr="00AE18C6">
        <w:t>A.8.1.5.1</w:t>
      </w:r>
      <w:r w:rsidRPr="00AE18C6">
        <w:rPr>
          <w:rFonts w:asciiTheme="minorHAnsi" w:eastAsiaTheme="minorEastAsia" w:hAnsiTheme="minorHAnsi" w:cstheme="minorBidi"/>
          <w:sz w:val="22"/>
          <w:szCs w:val="22"/>
        </w:rPr>
        <w:tab/>
      </w:r>
      <w:r w:rsidRPr="00431C0C">
        <w:rPr>
          <w:snapToGrid w:val="0"/>
        </w:rPr>
        <w:t>Test Purpose and Environment</w:t>
      </w:r>
      <w:r>
        <w:tab/>
        <w:t>1597</w:t>
      </w:r>
    </w:p>
    <w:p w:rsidR="00AE18C6" w:rsidRDefault="00AE18C6">
      <w:pPr>
        <w:pStyle w:val="TOC4"/>
        <w:rPr>
          <w:rFonts w:asciiTheme="minorHAnsi" w:eastAsiaTheme="minorEastAsia" w:hAnsiTheme="minorHAnsi" w:cstheme="minorBidi"/>
          <w:sz w:val="22"/>
          <w:szCs w:val="22"/>
        </w:rPr>
      </w:pPr>
      <w:r w:rsidRPr="00AE18C6">
        <w:t>A.8.1.5.2</w:t>
      </w:r>
      <w:r w:rsidRPr="00AE18C6">
        <w:rPr>
          <w:rFonts w:asciiTheme="minorHAnsi" w:eastAsiaTheme="minorEastAsia" w:hAnsiTheme="minorHAnsi" w:cstheme="minorBidi"/>
          <w:sz w:val="22"/>
          <w:szCs w:val="22"/>
        </w:rPr>
        <w:tab/>
      </w:r>
      <w:r w:rsidRPr="00431C0C">
        <w:rPr>
          <w:snapToGrid w:val="0"/>
        </w:rPr>
        <w:t>Test Requirements</w:t>
      </w:r>
      <w:r>
        <w:tab/>
        <w:t>1599</w:t>
      </w:r>
    </w:p>
    <w:p w:rsidR="00AE18C6" w:rsidRDefault="00AE18C6">
      <w:pPr>
        <w:pStyle w:val="TOC3"/>
        <w:rPr>
          <w:rFonts w:asciiTheme="minorHAnsi" w:eastAsiaTheme="minorEastAsia" w:hAnsiTheme="minorHAnsi" w:cstheme="minorBidi"/>
          <w:sz w:val="22"/>
          <w:szCs w:val="22"/>
        </w:rPr>
      </w:pPr>
      <w:r w:rsidRPr="00AE18C6">
        <w:t>A.8.1.6</w:t>
      </w:r>
      <w:r w:rsidRPr="00AE18C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431C0C">
        <w:rPr>
          <w:rFonts w:cs="v4.2.0"/>
        </w:rPr>
        <w:t xml:space="preserve"> </w:t>
      </w:r>
      <w:r w:rsidRPr="00431C0C">
        <w:rPr>
          <w:rFonts w:cs="v4.2.0"/>
          <w:lang w:eastAsia="zh-CN"/>
        </w:rPr>
        <w:t>with DRX</w:t>
      </w:r>
      <w:r>
        <w:tab/>
        <w:t>1600</w:t>
      </w:r>
    </w:p>
    <w:p w:rsidR="00AE18C6" w:rsidRDefault="00AE18C6">
      <w:pPr>
        <w:pStyle w:val="TOC4"/>
        <w:rPr>
          <w:rFonts w:asciiTheme="minorHAnsi" w:eastAsiaTheme="minorEastAsia" w:hAnsiTheme="minorHAnsi" w:cstheme="minorBidi"/>
          <w:sz w:val="22"/>
          <w:szCs w:val="22"/>
        </w:rPr>
      </w:pPr>
      <w:r w:rsidRPr="00AE18C6">
        <w:t>A.8.1.6.1</w:t>
      </w:r>
      <w:r w:rsidRPr="00AE18C6">
        <w:rPr>
          <w:rFonts w:asciiTheme="minorHAnsi" w:eastAsiaTheme="minorEastAsia" w:hAnsiTheme="minorHAnsi" w:cstheme="minorBidi"/>
          <w:sz w:val="22"/>
          <w:szCs w:val="22"/>
        </w:rPr>
        <w:tab/>
      </w:r>
      <w:r w:rsidRPr="00431C0C">
        <w:rPr>
          <w:snapToGrid w:val="0"/>
        </w:rPr>
        <w:t>Test Purpose and Environment</w:t>
      </w:r>
      <w:r>
        <w:tab/>
        <w:t>1600</w:t>
      </w:r>
    </w:p>
    <w:p w:rsidR="00AE18C6" w:rsidRDefault="00AE18C6">
      <w:pPr>
        <w:pStyle w:val="TOC4"/>
        <w:rPr>
          <w:rFonts w:asciiTheme="minorHAnsi" w:eastAsiaTheme="minorEastAsia" w:hAnsiTheme="minorHAnsi" w:cstheme="minorBidi"/>
          <w:sz w:val="22"/>
          <w:szCs w:val="22"/>
        </w:rPr>
      </w:pPr>
      <w:r w:rsidRPr="00AE18C6">
        <w:lastRenderedPageBreak/>
        <w:t>A.8.1.6.2</w:t>
      </w:r>
      <w:r w:rsidRPr="00AE18C6">
        <w:rPr>
          <w:rFonts w:asciiTheme="minorHAnsi" w:eastAsiaTheme="minorEastAsia" w:hAnsiTheme="minorHAnsi" w:cstheme="minorBidi"/>
          <w:sz w:val="22"/>
          <w:szCs w:val="22"/>
        </w:rPr>
        <w:tab/>
      </w:r>
      <w:r w:rsidRPr="00431C0C">
        <w:rPr>
          <w:snapToGrid w:val="0"/>
        </w:rPr>
        <w:t>Test Requirements</w:t>
      </w:r>
      <w:r>
        <w:tab/>
        <w:t>1602</w:t>
      </w:r>
    </w:p>
    <w:p w:rsidR="00AE18C6" w:rsidRDefault="00AE18C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1602</w:t>
      </w:r>
    </w:p>
    <w:p w:rsidR="00AE18C6" w:rsidRDefault="00AE18C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1602</w:t>
      </w:r>
    </w:p>
    <w:p w:rsidR="00AE18C6" w:rsidRDefault="00AE18C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1604</w:t>
      </w:r>
    </w:p>
    <w:p w:rsidR="00AE18C6" w:rsidRDefault="00AE18C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1605</w:t>
      </w:r>
    </w:p>
    <w:p w:rsidR="00AE18C6" w:rsidRDefault="00AE18C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1605</w:t>
      </w:r>
    </w:p>
    <w:p w:rsidR="00AE18C6" w:rsidRDefault="00AE18C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1607</w:t>
      </w:r>
    </w:p>
    <w:p w:rsidR="00AE18C6" w:rsidRDefault="00AE18C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1608</w:t>
      </w:r>
    </w:p>
    <w:p w:rsidR="00AE18C6" w:rsidRDefault="00AE18C6">
      <w:pPr>
        <w:pStyle w:val="TOC4"/>
        <w:rPr>
          <w:rFonts w:asciiTheme="minorHAnsi" w:eastAsiaTheme="minorEastAsia" w:hAnsiTheme="minorHAnsi" w:cstheme="minorBidi"/>
          <w:sz w:val="22"/>
          <w:szCs w:val="22"/>
        </w:rPr>
      </w:pPr>
      <w:r w:rsidRPr="00AE18C6">
        <w:t>A.8.1.</w:t>
      </w:r>
      <w:r w:rsidRPr="00AE18C6">
        <w:rPr>
          <w:lang w:eastAsia="zh-CN"/>
        </w:rPr>
        <w:t>9</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1608</w:t>
      </w:r>
    </w:p>
    <w:p w:rsidR="00AE18C6" w:rsidRDefault="00AE18C6">
      <w:pPr>
        <w:pStyle w:val="TOC4"/>
        <w:rPr>
          <w:rFonts w:asciiTheme="minorHAnsi" w:eastAsiaTheme="minorEastAsia" w:hAnsiTheme="minorHAnsi" w:cstheme="minorBidi"/>
          <w:sz w:val="22"/>
          <w:szCs w:val="22"/>
        </w:rPr>
      </w:pPr>
      <w:r w:rsidRPr="00AE18C6">
        <w:t>A.8.1.</w:t>
      </w:r>
      <w:r w:rsidRPr="00AE18C6">
        <w:rPr>
          <w:lang w:eastAsia="zh-CN"/>
        </w:rPr>
        <w:t>9</w:t>
      </w:r>
      <w:r w:rsidRPr="00AE18C6">
        <w:t>.2</w:t>
      </w:r>
      <w:r w:rsidRPr="00AE18C6">
        <w:rPr>
          <w:rFonts w:asciiTheme="minorHAnsi" w:eastAsiaTheme="minorEastAsia" w:hAnsiTheme="minorHAnsi" w:cstheme="minorBidi"/>
          <w:sz w:val="22"/>
          <w:szCs w:val="22"/>
        </w:rPr>
        <w:tab/>
      </w:r>
      <w:r w:rsidRPr="00431C0C">
        <w:rPr>
          <w:snapToGrid w:val="0"/>
        </w:rPr>
        <w:t>Test Requirements</w:t>
      </w:r>
      <w:r>
        <w:tab/>
        <w:t>1608</w:t>
      </w:r>
    </w:p>
    <w:p w:rsidR="00AE18C6" w:rsidRDefault="00AE18C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1608</w:t>
      </w:r>
    </w:p>
    <w:p w:rsidR="00AE18C6" w:rsidRDefault="00AE18C6">
      <w:pPr>
        <w:pStyle w:val="TOC4"/>
        <w:rPr>
          <w:rFonts w:asciiTheme="minorHAnsi" w:eastAsiaTheme="minorEastAsia" w:hAnsiTheme="minorHAnsi" w:cstheme="minorBidi"/>
          <w:sz w:val="22"/>
          <w:szCs w:val="22"/>
        </w:rPr>
      </w:pPr>
      <w:r w:rsidRPr="00AE18C6">
        <w:t>A.8.1.10.</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1608</w:t>
      </w:r>
    </w:p>
    <w:p w:rsidR="00AE18C6" w:rsidRDefault="00AE18C6">
      <w:pPr>
        <w:pStyle w:val="TOC4"/>
        <w:rPr>
          <w:rFonts w:asciiTheme="minorHAnsi" w:eastAsiaTheme="minorEastAsia" w:hAnsiTheme="minorHAnsi" w:cstheme="minorBidi"/>
          <w:sz w:val="22"/>
          <w:szCs w:val="22"/>
        </w:rPr>
      </w:pPr>
      <w:r w:rsidRPr="00AE18C6">
        <w:t>A.8.1.10.2</w:t>
      </w:r>
      <w:r w:rsidRPr="00AE18C6">
        <w:rPr>
          <w:rFonts w:asciiTheme="minorHAnsi" w:eastAsiaTheme="minorEastAsia" w:hAnsiTheme="minorHAnsi" w:cstheme="minorBidi"/>
          <w:sz w:val="22"/>
          <w:szCs w:val="22"/>
        </w:rPr>
        <w:tab/>
      </w:r>
      <w:r w:rsidRPr="00431C0C">
        <w:rPr>
          <w:snapToGrid w:val="0"/>
        </w:rPr>
        <w:t>Test Requirements</w:t>
      </w:r>
      <w:r>
        <w:tab/>
        <w:t>1609</w:t>
      </w:r>
    </w:p>
    <w:p w:rsidR="00AE18C6" w:rsidRDefault="00AE18C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1609</w:t>
      </w:r>
    </w:p>
    <w:p w:rsidR="00AE18C6" w:rsidRDefault="00AE18C6">
      <w:pPr>
        <w:pStyle w:val="TOC4"/>
        <w:rPr>
          <w:rFonts w:asciiTheme="minorHAnsi" w:eastAsiaTheme="minorEastAsia" w:hAnsiTheme="minorHAnsi" w:cstheme="minorBidi"/>
          <w:sz w:val="22"/>
          <w:szCs w:val="22"/>
        </w:rPr>
      </w:pPr>
      <w:r w:rsidRPr="00AE18C6">
        <w:t>A.8.1.11.1</w:t>
      </w:r>
      <w:r w:rsidRPr="00AE18C6">
        <w:rPr>
          <w:rFonts w:asciiTheme="minorHAnsi" w:eastAsiaTheme="minorEastAsia" w:hAnsiTheme="minorHAnsi"/>
          <w:sz w:val="22"/>
          <w:szCs w:val="22"/>
        </w:rPr>
        <w:tab/>
      </w:r>
      <w:r w:rsidRPr="00431C0C">
        <w:rPr>
          <w:rFonts w:cs="v4.2.0"/>
          <w:snapToGrid w:val="0"/>
        </w:rPr>
        <w:t>Test Purpose and Environment</w:t>
      </w:r>
      <w:r>
        <w:tab/>
        <w:t>1609</w:t>
      </w:r>
    </w:p>
    <w:p w:rsidR="00AE18C6" w:rsidRDefault="00AE18C6">
      <w:pPr>
        <w:pStyle w:val="TOC4"/>
        <w:rPr>
          <w:rFonts w:asciiTheme="minorHAnsi" w:eastAsiaTheme="minorEastAsia" w:hAnsiTheme="minorHAnsi" w:cstheme="minorBidi"/>
          <w:sz w:val="22"/>
          <w:szCs w:val="22"/>
        </w:rPr>
      </w:pPr>
      <w:r w:rsidRPr="00AE18C6">
        <w:t>A.8.1.11.2</w:t>
      </w:r>
      <w:r w:rsidRPr="00AE18C6">
        <w:rPr>
          <w:rFonts w:asciiTheme="minorHAnsi" w:eastAsiaTheme="minorEastAsia" w:hAnsiTheme="minorHAnsi"/>
          <w:sz w:val="22"/>
          <w:szCs w:val="22"/>
        </w:rPr>
        <w:tab/>
      </w:r>
      <w:r w:rsidRPr="00431C0C">
        <w:rPr>
          <w:rFonts w:cs="v4.2.0"/>
          <w:snapToGrid w:val="0"/>
        </w:rPr>
        <w:t>Test Requirements</w:t>
      </w:r>
      <w:r>
        <w:tab/>
        <w:t>1611</w:t>
      </w:r>
    </w:p>
    <w:p w:rsidR="00AE18C6" w:rsidRDefault="00AE18C6">
      <w:pPr>
        <w:pStyle w:val="TOC3"/>
        <w:rPr>
          <w:rFonts w:asciiTheme="minorHAnsi" w:eastAsiaTheme="minorEastAsia" w:hAnsiTheme="minorHAnsi" w:cstheme="minorBidi"/>
          <w:sz w:val="22"/>
          <w:szCs w:val="22"/>
        </w:rPr>
      </w:pPr>
      <w:r w:rsidRPr="00AE18C6">
        <w:t>A.8.1.12</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 for UE category 0</w:t>
      </w:r>
      <w:r>
        <w:tab/>
        <w:t>1612</w:t>
      </w:r>
    </w:p>
    <w:p w:rsidR="00AE18C6" w:rsidRDefault="00AE18C6">
      <w:pPr>
        <w:pStyle w:val="TOC4"/>
        <w:rPr>
          <w:rFonts w:asciiTheme="minorHAnsi" w:eastAsiaTheme="minorEastAsia" w:hAnsiTheme="minorHAnsi" w:cstheme="minorBidi"/>
          <w:sz w:val="22"/>
          <w:szCs w:val="22"/>
        </w:rPr>
      </w:pPr>
      <w:r w:rsidRPr="00AE18C6">
        <w:t>A.8.1.12.1</w:t>
      </w:r>
      <w:r w:rsidRPr="00AE18C6">
        <w:rPr>
          <w:rFonts w:asciiTheme="minorHAnsi" w:eastAsiaTheme="minorEastAsia" w:hAnsiTheme="minorHAnsi"/>
          <w:sz w:val="22"/>
          <w:szCs w:val="22"/>
        </w:rPr>
        <w:tab/>
      </w:r>
      <w:r w:rsidRPr="00431C0C">
        <w:rPr>
          <w:rFonts w:cs="v4.2.0"/>
          <w:snapToGrid w:val="0"/>
        </w:rPr>
        <w:t>Test Purpose and Environment</w:t>
      </w:r>
      <w:r>
        <w:tab/>
        <w:t>1612</w:t>
      </w:r>
    </w:p>
    <w:p w:rsidR="00AE18C6" w:rsidRDefault="00AE18C6">
      <w:pPr>
        <w:pStyle w:val="TOC4"/>
        <w:rPr>
          <w:rFonts w:asciiTheme="minorHAnsi" w:eastAsiaTheme="minorEastAsia" w:hAnsiTheme="minorHAnsi" w:cstheme="minorBidi"/>
          <w:sz w:val="22"/>
          <w:szCs w:val="22"/>
        </w:rPr>
      </w:pPr>
      <w:r w:rsidRPr="00AE18C6">
        <w:t>A.8.1.12.2</w:t>
      </w:r>
      <w:r w:rsidRPr="00AE18C6">
        <w:rPr>
          <w:rFonts w:asciiTheme="minorHAnsi" w:eastAsiaTheme="minorEastAsia" w:hAnsiTheme="minorHAnsi"/>
          <w:sz w:val="22"/>
          <w:szCs w:val="22"/>
        </w:rPr>
        <w:tab/>
      </w:r>
      <w:r w:rsidRPr="00431C0C">
        <w:rPr>
          <w:rFonts w:cs="v4.2.0"/>
          <w:snapToGrid w:val="0"/>
        </w:rPr>
        <w:t>Test Requirements</w:t>
      </w:r>
      <w:r>
        <w:tab/>
        <w:t>1613</w:t>
      </w:r>
    </w:p>
    <w:p w:rsidR="00AE18C6" w:rsidRDefault="00AE18C6">
      <w:pPr>
        <w:pStyle w:val="TOC3"/>
        <w:rPr>
          <w:rFonts w:asciiTheme="minorHAnsi" w:eastAsiaTheme="minorEastAsia" w:hAnsiTheme="minorHAnsi" w:cstheme="minorBidi"/>
          <w:sz w:val="22"/>
          <w:szCs w:val="22"/>
        </w:rPr>
      </w:pPr>
      <w:r w:rsidRPr="00AE18C6">
        <w:t>A.8.1.13</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 with DRX for UE category 0</w:t>
      </w:r>
      <w:r>
        <w:tab/>
        <w:t>1614</w:t>
      </w:r>
    </w:p>
    <w:p w:rsidR="00AE18C6" w:rsidRDefault="00AE18C6">
      <w:pPr>
        <w:pStyle w:val="TOC4"/>
        <w:rPr>
          <w:rFonts w:asciiTheme="minorHAnsi" w:eastAsiaTheme="minorEastAsia" w:hAnsiTheme="minorHAnsi" w:cstheme="minorBidi"/>
          <w:sz w:val="22"/>
          <w:szCs w:val="22"/>
        </w:rPr>
      </w:pPr>
      <w:r w:rsidRPr="00AE18C6">
        <w:t>A.8.1.13.</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1614</w:t>
      </w:r>
    </w:p>
    <w:p w:rsidR="00AE18C6" w:rsidRDefault="00AE18C6">
      <w:pPr>
        <w:pStyle w:val="TOC4"/>
        <w:rPr>
          <w:rFonts w:asciiTheme="minorHAnsi" w:eastAsiaTheme="minorEastAsia" w:hAnsiTheme="minorHAnsi" w:cstheme="minorBidi"/>
          <w:sz w:val="22"/>
          <w:szCs w:val="22"/>
        </w:rPr>
      </w:pPr>
      <w:r w:rsidRPr="00AE18C6">
        <w:t>A.8.1.13.2</w:t>
      </w:r>
      <w:r w:rsidRPr="00AE18C6">
        <w:rPr>
          <w:rFonts w:asciiTheme="minorHAnsi" w:eastAsiaTheme="minorEastAsia" w:hAnsiTheme="minorHAnsi"/>
          <w:sz w:val="22"/>
          <w:szCs w:val="22"/>
        </w:rPr>
        <w:tab/>
      </w:r>
      <w:r w:rsidRPr="00431C0C">
        <w:rPr>
          <w:rFonts w:cs="v4.2.0"/>
          <w:snapToGrid w:val="0"/>
        </w:rPr>
        <w:t>Test Requirements</w:t>
      </w:r>
      <w:r>
        <w:tab/>
        <w:t>1616</w:t>
      </w:r>
    </w:p>
    <w:p w:rsidR="00AE18C6" w:rsidRDefault="00AE18C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1616</w:t>
      </w:r>
    </w:p>
    <w:p w:rsidR="00AE18C6" w:rsidRDefault="00AE18C6">
      <w:pPr>
        <w:pStyle w:val="TOC4"/>
        <w:rPr>
          <w:rFonts w:asciiTheme="minorHAnsi" w:eastAsiaTheme="minorEastAsia" w:hAnsiTheme="minorHAnsi" w:cstheme="minorBidi"/>
          <w:sz w:val="22"/>
          <w:szCs w:val="22"/>
        </w:rPr>
      </w:pPr>
      <w:r w:rsidRPr="00AE18C6">
        <w:t>A.8.1.14.1</w:t>
      </w:r>
      <w:r w:rsidRPr="00AE18C6">
        <w:rPr>
          <w:rFonts w:asciiTheme="minorHAnsi" w:eastAsiaTheme="minorEastAsia" w:hAnsiTheme="minorHAnsi"/>
          <w:sz w:val="22"/>
          <w:szCs w:val="22"/>
        </w:rPr>
        <w:tab/>
      </w:r>
      <w:r w:rsidRPr="00431C0C">
        <w:rPr>
          <w:rFonts w:cs="v4.2.0"/>
          <w:snapToGrid w:val="0"/>
        </w:rPr>
        <w:t>Test Purpose and Environment</w:t>
      </w:r>
      <w:r>
        <w:tab/>
        <w:t>1616</w:t>
      </w:r>
    </w:p>
    <w:p w:rsidR="00AE18C6" w:rsidRDefault="00AE18C6">
      <w:pPr>
        <w:pStyle w:val="TOC4"/>
        <w:rPr>
          <w:rFonts w:asciiTheme="minorHAnsi" w:eastAsiaTheme="minorEastAsia" w:hAnsiTheme="minorHAnsi" w:cstheme="minorBidi"/>
          <w:sz w:val="22"/>
          <w:szCs w:val="22"/>
        </w:rPr>
      </w:pPr>
      <w:r w:rsidRPr="00AE18C6">
        <w:t>A.8.1.14.2</w:t>
      </w:r>
      <w:r w:rsidRPr="00AE18C6">
        <w:rPr>
          <w:rFonts w:asciiTheme="minorHAnsi" w:eastAsiaTheme="minorEastAsia" w:hAnsiTheme="minorHAnsi"/>
          <w:sz w:val="22"/>
          <w:szCs w:val="22"/>
        </w:rPr>
        <w:tab/>
      </w:r>
      <w:r w:rsidRPr="00431C0C">
        <w:rPr>
          <w:rFonts w:cs="v4.2.0"/>
          <w:snapToGrid w:val="0"/>
        </w:rPr>
        <w:t>Test Requirements</w:t>
      </w:r>
      <w:r>
        <w:tab/>
        <w:t>1618</w:t>
      </w:r>
    </w:p>
    <w:p w:rsidR="00AE18C6" w:rsidRDefault="00AE18C6">
      <w:pPr>
        <w:pStyle w:val="TOC3"/>
        <w:rPr>
          <w:rFonts w:asciiTheme="minorHAnsi" w:eastAsiaTheme="minorEastAsia" w:hAnsiTheme="minorHAnsi" w:cstheme="minorBidi"/>
          <w:sz w:val="22"/>
          <w:szCs w:val="22"/>
        </w:rPr>
      </w:pPr>
      <w:r w:rsidRPr="00AE18C6">
        <w:t>A.8.1.15</w:t>
      </w:r>
      <w:r w:rsidRPr="00AE18C6">
        <w:rPr>
          <w:rFonts w:asciiTheme="minorHAnsi" w:eastAsiaTheme="minorEastAsia" w:hAnsiTheme="minorHAnsi"/>
          <w:sz w:val="22"/>
          <w:szCs w:val="22"/>
        </w:rPr>
        <w:tab/>
      </w:r>
      <w:r w:rsidRPr="00431C0C">
        <w:rPr>
          <w:rFonts w:cs="v4.2.0"/>
        </w:rPr>
        <w:t>E-UTRAN HD-FDD intra-frequency event triggered reporting under fading propagation conditions in synchronous cells for UE category 0</w:t>
      </w:r>
      <w:r>
        <w:tab/>
        <w:t>1619</w:t>
      </w:r>
    </w:p>
    <w:p w:rsidR="00AE18C6" w:rsidRDefault="00AE18C6">
      <w:pPr>
        <w:pStyle w:val="TOC4"/>
        <w:rPr>
          <w:rFonts w:asciiTheme="minorHAnsi" w:eastAsiaTheme="minorEastAsia" w:hAnsiTheme="minorHAnsi" w:cstheme="minorBidi"/>
          <w:sz w:val="22"/>
          <w:szCs w:val="22"/>
        </w:rPr>
      </w:pPr>
      <w:r w:rsidRPr="00AE18C6">
        <w:t>A.8.1.15.1</w:t>
      </w:r>
      <w:r w:rsidRPr="00AE18C6">
        <w:rPr>
          <w:rFonts w:asciiTheme="minorHAnsi" w:eastAsiaTheme="minorEastAsia" w:hAnsiTheme="minorHAnsi"/>
          <w:sz w:val="22"/>
          <w:szCs w:val="22"/>
        </w:rPr>
        <w:tab/>
      </w:r>
      <w:r w:rsidRPr="00431C0C">
        <w:rPr>
          <w:rFonts w:cs="v4.2.0"/>
          <w:snapToGrid w:val="0"/>
        </w:rPr>
        <w:t>Test Purpose and Environment</w:t>
      </w:r>
      <w:r>
        <w:tab/>
        <w:t>1619</w:t>
      </w:r>
    </w:p>
    <w:p w:rsidR="00AE18C6" w:rsidRDefault="00AE18C6">
      <w:pPr>
        <w:pStyle w:val="TOC4"/>
        <w:rPr>
          <w:rFonts w:asciiTheme="minorHAnsi" w:eastAsiaTheme="minorEastAsia" w:hAnsiTheme="minorHAnsi" w:cstheme="minorBidi"/>
          <w:sz w:val="22"/>
          <w:szCs w:val="22"/>
        </w:rPr>
      </w:pPr>
      <w:r w:rsidRPr="00AE18C6">
        <w:t>A.8.1.15.2</w:t>
      </w:r>
      <w:r w:rsidRPr="00AE18C6">
        <w:rPr>
          <w:rFonts w:asciiTheme="minorHAnsi" w:eastAsiaTheme="minorEastAsia" w:hAnsiTheme="minorHAnsi"/>
          <w:sz w:val="22"/>
          <w:szCs w:val="22"/>
        </w:rPr>
        <w:tab/>
      </w:r>
      <w:r w:rsidRPr="00431C0C">
        <w:rPr>
          <w:rFonts w:cs="v4.2.0"/>
          <w:snapToGrid w:val="0"/>
        </w:rPr>
        <w:t>Test Requirements</w:t>
      </w:r>
      <w:r>
        <w:tab/>
        <w:t>1620</w:t>
      </w:r>
    </w:p>
    <w:p w:rsidR="00AE18C6" w:rsidRDefault="00AE18C6">
      <w:pPr>
        <w:pStyle w:val="TOC3"/>
        <w:rPr>
          <w:rFonts w:asciiTheme="minorHAnsi" w:eastAsiaTheme="minorEastAsia" w:hAnsiTheme="minorHAnsi" w:cstheme="minorBidi"/>
          <w:sz w:val="22"/>
          <w:szCs w:val="22"/>
        </w:rPr>
      </w:pPr>
      <w:r w:rsidRPr="00AE18C6">
        <w:t>A.8.1.16</w:t>
      </w:r>
      <w:r w:rsidRPr="00AE18C6">
        <w:rPr>
          <w:rFonts w:asciiTheme="minorHAnsi" w:eastAsiaTheme="minorEastAsia" w:hAnsiTheme="minorHAnsi"/>
          <w:sz w:val="22"/>
          <w:szCs w:val="22"/>
        </w:rPr>
        <w:tab/>
      </w:r>
      <w:r w:rsidRPr="00431C0C">
        <w:rPr>
          <w:rFonts w:cs="v4.2.0"/>
        </w:rPr>
        <w:t>E-UTRAN HD-FDD intra-frequency event triggered reporting under fading propagation conditions in synchronous cells with DRX for UE category 0</w:t>
      </w:r>
      <w:r>
        <w:tab/>
        <w:t>1621</w:t>
      </w:r>
    </w:p>
    <w:p w:rsidR="00AE18C6" w:rsidRDefault="00AE18C6">
      <w:pPr>
        <w:pStyle w:val="TOC4"/>
        <w:rPr>
          <w:rFonts w:asciiTheme="minorHAnsi" w:eastAsiaTheme="minorEastAsia" w:hAnsiTheme="minorHAnsi" w:cstheme="minorBidi"/>
          <w:sz w:val="22"/>
          <w:szCs w:val="22"/>
        </w:rPr>
      </w:pPr>
      <w:r w:rsidRPr="00AE18C6">
        <w:t>A.8.1.16.</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1621</w:t>
      </w:r>
    </w:p>
    <w:p w:rsidR="00AE18C6" w:rsidRDefault="00AE18C6">
      <w:pPr>
        <w:pStyle w:val="TOC4"/>
        <w:rPr>
          <w:rFonts w:asciiTheme="minorHAnsi" w:eastAsiaTheme="minorEastAsia" w:hAnsiTheme="minorHAnsi" w:cstheme="minorBidi"/>
          <w:sz w:val="22"/>
          <w:szCs w:val="22"/>
        </w:rPr>
      </w:pPr>
      <w:r w:rsidRPr="00AE18C6">
        <w:t>A.8.1.16.2</w:t>
      </w:r>
      <w:r w:rsidRPr="00AE18C6">
        <w:rPr>
          <w:rFonts w:asciiTheme="minorHAnsi" w:eastAsiaTheme="minorEastAsia" w:hAnsiTheme="minorHAnsi"/>
          <w:sz w:val="22"/>
          <w:szCs w:val="22"/>
        </w:rPr>
        <w:tab/>
      </w:r>
      <w:r w:rsidRPr="00431C0C">
        <w:rPr>
          <w:rFonts w:cs="v4.2.0"/>
          <w:snapToGrid w:val="0"/>
        </w:rPr>
        <w:t>Test Requirements</w:t>
      </w:r>
      <w:r>
        <w:tab/>
        <w:t>1623</w:t>
      </w:r>
    </w:p>
    <w:p w:rsidR="00AE18C6" w:rsidRDefault="00AE18C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1623</w:t>
      </w:r>
    </w:p>
    <w:p w:rsidR="00AE18C6" w:rsidRDefault="00AE18C6">
      <w:pPr>
        <w:pStyle w:val="TOC3"/>
        <w:rPr>
          <w:rFonts w:asciiTheme="minorHAnsi" w:eastAsiaTheme="minorEastAsia" w:hAnsiTheme="minorHAnsi" w:cstheme="minorBidi"/>
          <w:sz w:val="22"/>
          <w:szCs w:val="22"/>
        </w:rPr>
      </w:pPr>
      <w:r w:rsidRPr="00AE18C6">
        <w:t>A.8.1.18</w:t>
      </w:r>
      <w:r w:rsidRPr="00AE18C6">
        <w:rPr>
          <w:rFonts w:asciiTheme="minorHAnsi" w:eastAsiaTheme="minorEastAsia" w:hAnsiTheme="minorHAnsi"/>
          <w:sz w:val="22"/>
          <w:szCs w:val="22"/>
        </w:rPr>
        <w:tab/>
      </w:r>
      <w:r w:rsidRPr="00431C0C">
        <w:rPr>
          <w:rFonts w:cs="v4.2.0"/>
        </w:rPr>
        <w:t>Void</w:t>
      </w:r>
      <w:r>
        <w:tab/>
        <w:t>1623</w:t>
      </w:r>
    </w:p>
    <w:p w:rsidR="00AE18C6" w:rsidRDefault="00AE18C6">
      <w:pPr>
        <w:pStyle w:val="TOC3"/>
        <w:rPr>
          <w:rFonts w:asciiTheme="minorHAnsi" w:eastAsiaTheme="minorEastAsia" w:hAnsiTheme="minorHAnsi" w:cstheme="minorBidi"/>
          <w:sz w:val="22"/>
          <w:szCs w:val="22"/>
        </w:rPr>
      </w:pPr>
      <w:r w:rsidRPr="00AE18C6">
        <w:t>A.8.1.19</w:t>
      </w:r>
      <w:r w:rsidRPr="00AE18C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1623</w:t>
      </w:r>
    </w:p>
    <w:p w:rsidR="00AE18C6" w:rsidRDefault="00AE18C6">
      <w:pPr>
        <w:pStyle w:val="TOC4"/>
        <w:rPr>
          <w:rFonts w:asciiTheme="minorHAnsi" w:eastAsiaTheme="minorEastAsia" w:hAnsiTheme="minorHAnsi" w:cstheme="minorBidi"/>
          <w:sz w:val="22"/>
          <w:szCs w:val="22"/>
        </w:rPr>
      </w:pPr>
      <w:r w:rsidRPr="00AE18C6">
        <w:t>A.8.1.19.1</w:t>
      </w:r>
      <w:r w:rsidRPr="00AE18C6">
        <w:rPr>
          <w:rFonts w:asciiTheme="minorHAnsi" w:eastAsiaTheme="minorEastAsia" w:hAnsiTheme="minorHAnsi" w:cstheme="minorBidi"/>
          <w:sz w:val="22"/>
          <w:szCs w:val="22"/>
        </w:rPr>
        <w:tab/>
      </w:r>
      <w:r w:rsidRPr="00431C0C">
        <w:rPr>
          <w:snapToGrid w:val="0"/>
        </w:rPr>
        <w:t>Test Purpose and Environment</w:t>
      </w:r>
      <w:r>
        <w:tab/>
        <w:t>1623</w:t>
      </w:r>
    </w:p>
    <w:p w:rsidR="00AE18C6" w:rsidRDefault="00AE18C6">
      <w:pPr>
        <w:pStyle w:val="TOC4"/>
        <w:rPr>
          <w:rFonts w:asciiTheme="minorHAnsi" w:eastAsiaTheme="minorEastAsia" w:hAnsiTheme="minorHAnsi" w:cstheme="minorBidi"/>
          <w:sz w:val="22"/>
          <w:szCs w:val="22"/>
        </w:rPr>
      </w:pPr>
      <w:r w:rsidRPr="00AE18C6">
        <w:t>A.8.1.19.2</w:t>
      </w:r>
      <w:r w:rsidRPr="00AE18C6">
        <w:rPr>
          <w:rFonts w:asciiTheme="minorHAnsi" w:eastAsiaTheme="minorEastAsia" w:hAnsiTheme="minorHAnsi" w:cstheme="minorBidi"/>
          <w:sz w:val="22"/>
          <w:szCs w:val="22"/>
        </w:rPr>
        <w:tab/>
      </w:r>
      <w:r w:rsidRPr="00431C0C">
        <w:rPr>
          <w:snapToGrid w:val="0"/>
        </w:rPr>
        <w:t>Test Requirements</w:t>
      </w:r>
      <w:r>
        <w:tab/>
        <w:t>1625</w:t>
      </w:r>
    </w:p>
    <w:p w:rsidR="00AE18C6" w:rsidRDefault="00AE18C6">
      <w:pPr>
        <w:pStyle w:val="TOC3"/>
        <w:rPr>
          <w:rFonts w:asciiTheme="minorHAnsi" w:eastAsiaTheme="minorEastAsia" w:hAnsiTheme="minorHAnsi" w:cstheme="minorBidi"/>
          <w:sz w:val="22"/>
          <w:szCs w:val="22"/>
        </w:rPr>
      </w:pPr>
      <w:r w:rsidRPr="00AE18C6">
        <w:t>A.8.1.20</w:t>
      </w:r>
      <w:r w:rsidRPr="00AE18C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431C0C">
        <w:rPr>
          <w:rFonts w:cs="v4.2.0"/>
        </w:rPr>
        <w:t xml:space="preserve"> </w:t>
      </w:r>
      <w:r w:rsidRPr="00431C0C">
        <w:rPr>
          <w:rFonts w:cs="v4.2.0"/>
          <w:lang w:eastAsia="zh-CN"/>
        </w:rPr>
        <w:t>with DRX for UE category 0</w:t>
      </w:r>
      <w:r>
        <w:tab/>
        <w:t>1626</w:t>
      </w:r>
    </w:p>
    <w:p w:rsidR="00AE18C6" w:rsidRDefault="00AE18C6">
      <w:pPr>
        <w:pStyle w:val="TOC4"/>
        <w:rPr>
          <w:rFonts w:asciiTheme="minorHAnsi" w:eastAsiaTheme="minorEastAsia" w:hAnsiTheme="minorHAnsi" w:cstheme="minorBidi"/>
          <w:sz w:val="22"/>
          <w:szCs w:val="22"/>
        </w:rPr>
      </w:pPr>
      <w:r w:rsidRPr="00AE18C6">
        <w:t>A.8.1.20.1</w:t>
      </w:r>
      <w:r w:rsidRPr="00AE18C6">
        <w:rPr>
          <w:rFonts w:asciiTheme="minorHAnsi" w:eastAsiaTheme="minorEastAsia" w:hAnsiTheme="minorHAnsi" w:cstheme="minorBidi"/>
          <w:sz w:val="22"/>
          <w:szCs w:val="22"/>
        </w:rPr>
        <w:tab/>
      </w:r>
      <w:r w:rsidRPr="00431C0C">
        <w:rPr>
          <w:snapToGrid w:val="0"/>
        </w:rPr>
        <w:t>Test Purpose and Environment</w:t>
      </w:r>
      <w:r>
        <w:tab/>
        <w:t>1626</w:t>
      </w:r>
    </w:p>
    <w:p w:rsidR="00AE18C6" w:rsidRDefault="00AE18C6">
      <w:pPr>
        <w:pStyle w:val="TOC4"/>
        <w:rPr>
          <w:rFonts w:asciiTheme="minorHAnsi" w:eastAsiaTheme="minorEastAsia" w:hAnsiTheme="minorHAnsi" w:cstheme="minorBidi"/>
          <w:sz w:val="22"/>
          <w:szCs w:val="22"/>
        </w:rPr>
      </w:pPr>
      <w:r w:rsidRPr="00AE18C6">
        <w:t>A.8.1.20.2</w:t>
      </w:r>
      <w:r w:rsidRPr="00AE18C6">
        <w:rPr>
          <w:rFonts w:asciiTheme="minorHAnsi" w:eastAsiaTheme="minorEastAsia" w:hAnsiTheme="minorHAnsi" w:cstheme="minorBidi"/>
          <w:sz w:val="22"/>
          <w:szCs w:val="22"/>
        </w:rPr>
        <w:tab/>
      </w:r>
      <w:r w:rsidRPr="00431C0C">
        <w:rPr>
          <w:snapToGrid w:val="0"/>
        </w:rPr>
        <w:t>Test Requirements</w:t>
      </w:r>
      <w:r>
        <w:tab/>
        <w:t>1628</w:t>
      </w:r>
    </w:p>
    <w:p w:rsidR="00AE18C6" w:rsidRDefault="00AE18C6">
      <w:pPr>
        <w:pStyle w:val="TOC3"/>
        <w:rPr>
          <w:rFonts w:asciiTheme="minorHAnsi" w:eastAsiaTheme="minorEastAsia" w:hAnsiTheme="minorHAnsi" w:cstheme="minorBidi"/>
          <w:sz w:val="22"/>
          <w:szCs w:val="22"/>
        </w:rPr>
      </w:pPr>
      <w:r w:rsidRPr="00AE18C6">
        <w:t>A.8.1.21</w:t>
      </w:r>
      <w:r w:rsidRPr="00AE18C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1628</w:t>
      </w:r>
    </w:p>
    <w:p w:rsidR="00AE18C6" w:rsidRDefault="00AE18C6">
      <w:pPr>
        <w:pStyle w:val="TOC4"/>
        <w:rPr>
          <w:rFonts w:asciiTheme="minorHAnsi" w:eastAsiaTheme="minorEastAsia" w:hAnsiTheme="minorHAnsi" w:cstheme="minorBidi"/>
          <w:sz w:val="22"/>
          <w:szCs w:val="22"/>
        </w:rPr>
      </w:pPr>
      <w:r w:rsidRPr="00AE18C6">
        <w:t>A.8.1.21.1</w:t>
      </w:r>
      <w:r w:rsidRPr="00AE18C6">
        <w:rPr>
          <w:rFonts w:asciiTheme="minorHAnsi" w:eastAsiaTheme="minorEastAsia" w:hAnsiTheme="minorHAnsi" w:cstheme="minorBidi"/>
          <w:sz w:val="22"/>
          <w:szCs w:val="22"/>
        </w:rPr>
        <w:tab/>
      </w:r>
      <w:r w:rsidRPr="00431C0C">
        <w:rPr>
          <w:snapToGrid w:val="0"/>
        </w:rPr>
        <w:t>Test Purpose and Environment</w:t>
      </w:r>
      <w:r>
        <w:tab/>
        <w:t>1628</w:t>
      </w:r>
    </w:p>
    <w:p w:rsidR="00AE18C6" w:rsidRDefault="00AE18C6">
      <w:pPr>
        <w:pStyle w:val="TOC4"/>
        <w:rPr>
          <w:rFonts w:asciiTheme="minorHAnsi" w:eastAsiaTheme="minorEastAsia" w:hAnsiTheme="minorHAnsi" w:cstheme="minorBidi"/>
          <w:sz w:val="22"/>
          <w:szCs w:val="22"/>
        </w:rPr>
      </w:pPr>
      <w:r w:rsidRPr="00AE18C6">
        <w:t>A.8.1.21.2</w:t>
      </w:r>
      <w:r w:rsidRPr="00AE18C6">
        <w:rPr>
          <w:rFonts w:asciiTheme="minorHAnsi" w:eastAsiaTheme="minorEastAsia" w:hAnsiTheme="minorHAnsi" w:cstheme="minorBidi"/>
          <w:sz w:val="22"/>
          <w:szCs w:val="22"/>
        </w:rPr>
        <w:tab/>
      </w:r>
      <w:r w:rsidRPr="00431C0C">
        <w:rPr>
          <w:snapToGrid w:val="0"/>
        </w:rPr>
        <w:t>Test Requirements</w:t>
      </w:r>
      <w:r>
        <w:tab/>
        <w:t>1630</w:t>
      </w:r>
    </w:p>
    <w:p w:rsidR="00AE18C6" w:rsidRDefault="00AE18C6">
      <w:pPr>
        <w:pStyle w:val="TOC3"/>
        <w:rPr>
          <w:rFonts w:asciiTheme="minorHAnsi" w:eastAsiaTheme="minorEastAsia" w:hAnsiTheme="minorHAnsi" w:cstheme="minorBidi"/>
          <w:sz w:val="22"/>
          <w:szCs w:val="22"/>
        </w:rPr>
      </w:pPr>
      <w:r w:rsidRPr="00AE18C6">
        <w:t>A.8.1.22</w:t>
      </w:r>
      <w:r w:rsidRPr="00AE18C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431C0C">
        <w:rPr>
          <w:rFonts w:cs="v4.2.0"/>
        </w:rPr>
        <w:t xml:space="preserve"> </w:t>
      </w:r>
      <w:r w:rsidRPr="00431C0C">
        <w:rPr>
          <w:rFonts w:cs="v4.2.0"/>
          <w:lang w:eastAsia="zh-CN"/>
        </w:rPr>
        <w:t>with DRX for UE category 0</w:t>
      </w:r>
      <w:r>
        <w:tab/>
        <w:t>1631</w:t>
      </w:r>
    </w:p>
    <w:p w:rsidR="00AE18C6" w:rsidRDefault="00AE18C6">
      <w:pPr>
        <w:pStyle w:val="TOC4"/>
        <w:rPr>
          <w:rFonts w:asciiTheme="minorHAnsi" w:eastAsiaTheme="minorEastAsia" w:hAnsiTheme="minorHAnsi" w:cstheme="minorBidi"/>
          <w:sz w:val="22"/>
          <w:szCs w:val="22"/>
        </w:rPr>
      </w:pPr>
      <w:r w:rsidRPr="00AE18C6">
        <w:t>A.8.1.22.1</w:t>
      </w:r>
      <w:r w:rsidRPr="00AE18C6">
        <w:rPr>
          <w:rFonts w:asciiTheme="minorHAnsi" w:eastAsiaTheme="minorEastAsia" w:hAnsiTheme="minorHAnsi" w:cstheme="minorBidi"/>
          <w:sz w:val="22"/>
          <w:szCs w:val="22"/>
        </w:rPr>
        <w:tab/>
      </w:r>
      <w:r w:rsidRPr="00431C0C">
        <w:rPr>
          <w:snapToGrid w:val="0"/>
        </w:rPr>
        <w:t>Test Purpose and Environment</w:t>
      </w:r>
      <w:r>
        <w:tab/>
        <w:t>1631</w:t>
      </w:r>
    </w:p>
    <w:p w:rsidR="00AE18C6" w:rsidRDefault="00AE18C6">
      <w:pPr>
        <w:pStyle w:val="TOC4"/>
        <w:rPr>
          <w:rFonts w:asciiTheme="minorHAnsi" w:eastAsiaTheme="minorEastAsia" w:hAnsiTheme="minorHAnsi" w:cstheme="minorBidi"/>
          <w:sz w:val="22"/>
          <w:szCs w:val="22"/>
        </w:rPr>
      </w:pPr>
      <w:r w:rsidRPr="00AE18C6">
        <w:t>A.8.1.22.2</w:t>
      </w:r>
      <w:r w:rsidRPr="00AE18C6">
        <w:rPr>
          <w:rFonts w:asciiTheme="minorHAnsi" w:eastAsiaTheme="minorEastAsia" w:hAnsiTheme="minorHAnsi" w:cstheme="minorBidi"/>
          <w:sz w:val="22"/>
          <w:szCs w:val="22"/>
        </w:rPr>
        <w:tab/>
      </w:r>
      <w:r w:rsidRPr="00431C0C">
        <w:rPr>
          <w:snapToGrid w:val="0"/>
        </w:rPr>
        <w:t>Test Requirements</w:t>
      </w:r>
      <w:r>
        <w:tab/>
        <w:t>1633</w:t>
      </w:r>
    </w:p>
    <w:p w:rsidR="00AE18C6" w:rsidRDefault="00AE18C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1633</w:t>
      </w:r>
    </w:p>
    <w:p w:rsidR="00AE18C6" w:rsidRDefault="00AE18C6">
      <w:pPr>
        <w:pStyle w:val="TOC4"/>
        <w:rPr>
          <w:rFonts w:asciiTheme="minorHAnsi" w:eastAsiaTheme="minorEastAsia" w:hAnsiTheme="minorHAnsi" w:cstheme="minorBidi"/>
          <w:sz w:val="22"/>
          <w:szCs w:val="22"/>
        </w:rPr>
      </w:pPr>
      <w:r w:rsidRPr="00AE18C6">
        <w:t>A.8.1.23.1</w:t>
      </w:r>
      <w:r w:rsidRPr="00AE18C6">
        <w:rPr>
          <w:rFonts w:asciiTheme="minorHAnsi" w:eastAsiaTheme="minorEastAsia" w:hAnsiTheme="minorHAnsi" w:cstheme="minorBidi"/>
          <w:sz w:val="22"/>
          <w:szCs w:val="22"/>
        </w:rPr>
        <w:tab/>
      </w:r>
      <w:r w:rsidRPr="00431C0C">
        <w:rPr>
          <w:snapToGrid w:val="0"/>
        </w:rPr>
        <w:t>Test Purpose and Environment</w:t>
      </w:r>
      <w:r>
        <w:tab/>
        <w:t>1633</w:t>
      </w:r>
    </w:p>
    <w:p w:rsidR="00AE18C6" w:rsidRDefault="00AE18C6">
      <w:pPr>
        <w:pStyle w:val="TOC4"/>
        <w:rPr>
          <w:rFonts w:asciiTheme="minorHAnsi" w:eastAsiaTheme="minorEastAsia" w:hAnsiTheme="minorHAnsi" w:cstheme="minorBidi"/>
          <w:sz w:val="22"/>
          <w:szCs w:val="22"/>
        </w:rPr>
      </w:pPr>
      <w:r w:rsidRPr="00AE18C6">
        <w:lastRenderedPageBreak/>
        <w:t>A.8.1.23.2</w:t>
      </w:r>
      <w:r w:rsidRPr="00AE18C6">
        <w:rPr>
          <w:rFonts w:asciiTheme="minorHAnsi" w:eastAsiaTheme="minorEastAsia" w:hAnsiTheme="minorHAnsi" w:cstheme="minorBidi"/>
          <w:sz w:val="22"/>
          <w:szCs w:val="22"/>
        </w:rPr>
        <w:tab/>
      </w:r>
      <w:r w:rsidRPr="00431C0C">
        <w:rPr>
          <w:snapToGrid w:val="0"/>
        </w:rPr>
        <w:t>Test Requirements</w:t>
      </w:r>
      <w:r>
        <w:tab/>
        <w:t>1634</w:t>
      </w:r>
    </w:p>
    <w:p w:rsidR="00AE18C6" w:rsidRDefault="00AE18C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1635</w:t>
      </w:r>
    </w:p>
    <w:p w:rsidR="00AE18C6" w:rsidRDefault="00AE18C6">
      <w:pPr>
        <w:pStyle w:val="TOC4"/>
        <w:rPr>
          <w:rFonts w:asciiTheme="minorHAnsi" w:eastAsiaTheme="minorEastAsia" w:hAnsiTheme="minorHAnsi" w:cstheme="minorBidi"/>
          <w:sz w:val="22"/>
          <w:szCs w:val="22"/>
        </w:rPr>
      </w:pPr>
      <w:r w:rsidRPr="00AE18C6">
        <w:t>A.8.1.24.1</w:t>
      </w:r>
      <w:r w:rsidRPr="00AE18C6">
        <w:rPr>
          <w:rFonts w:asciiTheme="minorHAnsi" w:eastAsiaTheme="minorEastAsia" w:hAnsiTheme="minorHAnsi" w:cstheme="minorBidi"/>
          <w:sz w:val="22"/>
          <w:szCs w:val="22"/>
        </w:rPr>
        <w:tab/>
      </w:r>
      <w:r w:rsidRPr="00431C0C">
        <w:rPr>
          <w:snapToGrid w:val="0"/>
        </w:rPr>
        <w:t>Test Purpose and Environment</w:t>
      </w:r>
      <w:r>
        <w:tab/>
        <w:t>1635</w:t>
      </w:r>
    </w:p>
    <w:p w:rsidR="00AE18C6" w:rsidRDefault="00AE18C6">
      <w:pPr>
        <w:pStyle w:val="TOC4"/>
        <w:rPr>
          <w:rFonts w:asciiTheme="minorHAnsi" w:eastAsiaTheme="minorEastAsia" w:hAnsiTheme="minorHAnsi" w:cstheme="minorBidi"/>
          <w:sz w:val="22"/>
          <w:szCs w:val="22"/>
        </w:rPr>
      </w:pPr>
      <w:r w:rsidRPr="00AE18C6">
        <w:t>A.8.1.24.2</w:t>
      </w:r>
      <w:r w:rsidRPr="00AE18C6">
        <w:rPr>
          <w:rFonts w:asciiTheme="minorHAnsi" w:eastAsiaTheme="minorEastAsia" w:hAnsiTheme="minorHAnsi" w:cstheme="minorBidi"/>
          <w:sz w:val="22"/>
          <w:szCs w:val="22"/>
        </w:rPr>
        <w:tab/>
      </w:r>
      <w:r w:rsidRPr="00431C0C">
        <w:rPr>
          <w:snapToGrid w:val="0"/>
        </w:rPr>
        <w:t>Test Requirements</w:t>
      </w:r>
      <w:r>
        <w:tab/>
        <w:t>1637</w:t>
      </w:r>
    </w:p>
    <w:p w:rsidR="00AE18C6" w:rsidRDefault="00AE18C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1637</w:t>
      </w:r>
    </w:p>
    <w:p w:rsidR="00AE18C6" w:rsidRDefault="00AE18C6">
      <w:pPr>
        <w:pStyle w:val="TOC4"/>
        <w:rPr>
          <w:rFonts w:asciiTheme="minorHAnsi" w:eastAsiaTheme="minorEastAsia" w:hAnsiTheme="minorHAnsi" w:cstheme="minorBidi"/>
          <w:sz w:val="22"/>
          <w:szCs w:val="22"/>
        </w:rPr>
      </w:pPr>
      <w:r w:rsidRPr="00AE18C6">
        <w:t>A.8.1.25.</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1637</w:t>
      </w:r>
    </w:p>
    <w:p w:rsidR="00AE18C6" w:rsidRDefault="00AE18C6">
      <w:pPr>
        <w:pStyle w:val="TOC4"/>
        <w:rPr>
          <w:rFonts w:asciiTheme="minorHAnsi" w:eastAsiaTheme="minorEastAsia" w:hAnsiTheme="minorHAnsi" w:cstheme="minorBidi"/>
          <w:sz w:val="22"/>
          <w:szCs w:val="22"/>
        </w:rPr>
      </w:pPr>
      <w:r w:rsidRPr="00AE18C6">
        <w:t>A.8.1.25.2</w:t>
      </w:r>
      <w:r w:rsidRPr="00AE18C6">
        <w:rPr>
          <w:rFonts w:asciiTheme="minorHAnsi" w:eastAsiaTheme="minorEastAsia" w:hAnsiTheme="minorHAnsi" w:cstheme="minorBidi"/>
          <w:sz w:val="22"/>
          <w:szCs w:val="22"/>
        </w:rPr>
        <w:tab/>
      </w:r>
      <w:r w:rsidRPr="00431C0C">
        <w:rPr>
          <w:snapToGrid w:val="0"/>
        </w:rPr>
        <w:t>Test Requirements</w:t>
      </w:r>
      <w:r>
        <w:tab/>
        <w:t>1639</w:t>
      </w:r>
    </w:p>
    <w:p w:rsidR="00AE18C6" w:rsidRDefault="00AE18C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1639</w:t>
      </w:r>
    </w:p>
    <w:p w:rsidR="00AE18C6" w:rsidRDefault="00AE18C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1639</w:t>
      </w:r>
    </w:p>
    <w:p w:rsidR="00AE18C6" w:rsidRDefault="00AE18C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1642</w:t>
      </w:r>
    </w:p>
    <w:p w:rsidR="00AE18C6" w:rsidRDefault="00AE18C6">
      <w:pPr>
        <w:pStyle w:val="TOC4"/>
        <w:rPr>
          <w:rFonts w:asciiTheme="minorHAnsi" w:eastAsiaTheme="minorEastAsia" w:hAnsiTheme="minorHAnsi" w:cstheme="minorBidi"/>
          <w:sz w:val="22"/>
          <w:szCs w:val="22"/>
        </w:rPr>
      </w:pPr>
      <w:r w:rsidRPr="00AE18C6">
        <w:t>A.8.1.27.1</w:t>
      </w:r>
      <w:r w:rsidRPr="00AE18C6">
        <w:rPr>
          <w:rFonts w:asciiTheme="minorHAnsi" w:eastAsiaTheme="minorEastAsia" w:hAnsiTheme="minorHAnsi" w:cstheme="minorBidi"/>
          <w:sz w:val="22"/>
          <w:szCs w:val="22"/>
        </w:rPr>
        <w:tab/>
      </w:r>
      <w:r w:rsidRPr="00431C0C">
        <w:rPr>
          <w:snapToGrid w:val="0"/>
        </w:rPr>
        <w:t>Test Purpose and Environment</w:t>
      </w:r>
      <w:r>
        <w:tab/>
        <w:t>1642</w:t>
      </w:r>
    </w:p>
    <w:p w:rsidR="00AE18C6" w:rsidRDefault="00AE18C6">
      <w:pPr>
        <w:pStyle w:val="TOC4"/>
        <w:rPr>
          <w:rFonts w:asciiTheme="minorHAnsi" w:eastAsiaTheme="minorEastAsia" w:hAnsiTheme="minorHAnsi" w:cstheme="minorBidi"/>
          <w:sz w:val="22"/>
          <w:szCs w:val="22"/>
        </w:rPr>
      </w:pPr>
      <w:r w:rsidRPr="00AE18C6">
        <w:t>A.8.1.27.2</w:t>
      </w:r>
      <w:r w:rsidRPr="00AE18C6">
        <w:rPr>
          <w:rFonts w:asciiTheme="minorHAnsi" w:eastAsiaTheme="minorEastAsia" w:hAnsiTheme="minorHAnsi" w:cstheme="minorBidi"/>
          <w:sz w:val="22"/>
          <w:szCs w:val="22"/>
        </w:rPr>
        <w:tab/>
      </w:r>
      <w:r w:rsidRPr="00431C0C">
        <w:rPr>
          <w:snapToGrid w:val="0"/>
        </w:rPr>
        <w:t>Test Requirements</w:t>
      </w:r>
      <w:r>
        <w:tab/>
        <w:t>1644</w:t>
      </w:r>
    </w:p>
    <w:p w:rsidR="00AE18C6" w:rsidRDefault="00AE18C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1644</w:t>
      </w:r>
    </w:p>
    <w:p w:rsidR="00AE18C6" w:rsidRDefault="00AE18C6">
      <w:pPr>
        <w:pStyle w:val="TOC4"/>
        <w:rPr>
          <w:rFonts w:asciiTheme="minorHAnsi" w:eastAsiaTheme="minorEastAsia" w:hAnsiTheme="minorHAnsi" w:cstheme="minorBidi"/>
          <w:sz w:val="22"/>
          <w:szCs w:val="22"/>
        </w:rPr>
      </w:pPr>
      <w:r w:rsidRPr="00AE18C6">
        <w:t>A.8.1.28.</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1644</w:t>
      </w:r>
    </w:p>
    <w:p w:rsidR="00AE18C6" w:rsidRDefault="00AE18C6">
      <w:pPr>
        <w:pStyle w:val="TOC4"/>
        <w:rPr>
          <w:rFonts w:asciiTheme="minorHAnsi" w:eastAsiaTheme="minorEastAsia" w:hAnsiTheme="minorHAnsi" w:cstheme="minorBidi"/>
          <w:sz w:val="22"/>
          <w:szCs w:val="22"/>
        </w:rPr>
      </w:pPr>
      <w:r w:rsidRPr="00AE18C6">
        <w:t>A.8.1.28.2</w:t>
      </w:r>
      <w:r w:rsidRPr="00AE18C6">
        <w:rPr>
          <w:rFonts w:asciiTheme="minorHAnsi" w:eastAsiaTheme="minorEastAsia" w:hAnsiTheme="minorHAnsi" w:cstheme="minorBidi"/>
          <w:sz w:val="22"/>
          <w:szCs w:val="22"/>
        </w:rPr>
        <w:tab/>
      </w:r>
      <w:r w:rsidRPr="00431C0C">
        <w:rPr>
          <w:snapToGrid w:val="0"/>
        </w:rPr>
        <w:t>Test Requirements</w:t>
      </w:r>
      <w:r>
        <w:tab/>
        <w:t>1646</w:t>
      </w:r>
    </w:p>
    <w:p w:rsidR="00AE18C6" w:rsidRDefault="00AE18C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1646</w:t>
      </w:r>
    </w:p>
    <w:p w:rsidR="00AE18C6" w:rsidRDefault="00AE18C6">
      <w:pPr>
        <w:pStyle w:val="TOC4"/>
        <w:rPr>
          <w:rFonts w:asciiTheme="minorHAnsi" w:eastAsiaTheme="minorEastAsia" w:hAnsiTheme="minorHAnsi" w:cstheme="minorBidi"/>
          <w:sz w:val="22"/>
          <w:szCs w:val="22"/>
        </w:rPr>
      </w:pPr>
      <w:r w:rsidRPr="00AE18C6">
        <w:t>A.8.1.29.1</w:t>
      </w:r>
      <w:r w:rsidRPr="00AE18C6">
        <w:rPr>
          <w:rFonts w:asciiTheme="minorHAnsi" w:eastAsiaTheme="minorEastAsia" w:hAnsiTheme="minorHAnsi" w:cstheme="minorBidi"/>
          <w:sz w:val="22"/>
          <w:szCs w:val="22"/>
        </w:rPr>
        <w:tab/>
      </w:r>
      <w:r w:rsidRPr="00431C0C">
        <w:rPr>
          <w:snapToGrid w:val="0"/>
        </w:rPr>
        <w:t>Test Purpose and Environment</w:t>
      </w:r>
      <w:r>
        <w:tab/>
        <w:t>1646</w:t>
      </w:r>
    </w:p>
    <w:p w:rsidR="00AE18C6" w:rsidRDefault="00AE18C6">
      <w:pPr>
        <w:pStyle w:val="TOC4"/>
        <w:rPr>
          <w:rFonts w:asciiTheme="minorHAnsi" w:eastAsiaTheme="minorEastAsia" w:hAnsiTheme="minorHAnsi" w:cstheme="minorBidi"/>
          <w:sz w:val="22"/>
          <w:szCs w:val="22"/>
        </w:rPr>
      </w:pPr>
      <w:r w:rsidRPr="00AE18C6">
        <w:t>A.8.1.29.2</w:t>
      </w:r>
      <w:r w:rsidRPr="00AE18C6">
        <w:rPr>
          <w:rFonts w:asciiTheme="minorHAnsi" w:eastAsiaTheme="minorEastAsia" w:hAnsiTheme="minorHAnsi" w:cstheme="minorBidi"/>
          <w:sz w:val="22"/>
          <w:szCs w:val="22"/>
        </w:rPr>
        <w:tab/>
      </w:r>
      <w:r w:rsidRPr="00431C0C">
        <w:rPr>
          <w:snapToGrid w:val="0"/>
        </w:rPr>
        <w:t>Test Requirements</w:t>
      </w:r>
      <w:r>
        <w:tab/>
        <w:t>1648</w:t>
      </w:r>
    </w:p>
    <w:p w:rsidR="00AE18C6" w:rsidRDefault="00AE18C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1649</w:t>
      </w:r>
    </w:p>
    <w:p w:rsidR="00AE18C6" w:rsidRDefault="00AE18C6">
      <w:pPr>
        <w:pStyle w:val="TOC4"/>
        <w:rPr>
          <w:rFonts w:asciiTheme="minorHAnsi" w:eastAsiaTheme="minorEastAsia" w:hAnsiTheme="minorHAnsi" w:cstheme="minorBidi"/>
          <w:sz w:val="22"/>
          <w:szCs w:val="22"/>
        </w:rPr>
      </w:pPr>
      <w:r w:rsidRPr="00AE18C6">
        <w:t>A.8.1.30.</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1649</w:t>
      </w:r>
    </w:p>
    <w:p w:rsidR="00AE18C6" w:rsidRDefault="00AE18C6">
      <w:pPr>
        <w:pStyle w:val="TOC4"/>
        <w:rPr>
          <w:rFonts w:asciiTheme="minorHAnsi" w:eastAsiaTheme="minorEastAsia" w:hAnsiTheme="minorHAnsi" w:cstheme="minorBidi"/>
          <w:sz w:val="22"/>
          <w:szCs w:val="22"/>
        </w:rPr>
      </w:pPr>
      <w:r w:rsidRPr="00AE18C6">
        <w:t>A.8.1.30.2</w:t>
      </w:r>
      <w:r w:rsidRPr="00AE18C6">
        <w:rPr>
          <w:rFonts w:asciiTheme="minorHAnsi" w:eastAsiaTheme="minorEastAsia" w:hAnsiTheme="minorHAnsi" w:cstheme="minorBidi"/>
          <w:sz w:val="22"/>
          <w:szCs w:val="22"/>
        </w:rPr>
        <w:tab/>
      </w:r>
      <w:r w:rsidRPr="00431C0C">
        <w:rPr>
          <w:snapToGrid w:val="0"/>
        </w:rPr>
        <w:t>Test Requirements</w:t>
      </w:r>
      <w:r>
        <w:tab/>
        <w:t>1651</w:t>
      </w:r>
    </w:p>
    <w:p w:rsidR="00AE18C6" w:rsidRDefault="00AE18C6">
      <w:pPr>
        <w:pStyle w:val="TOC3"/>
        <w:rPr>
          <w:rFonts w:asciiTheme="minorHAnsi" w:eastAsiaTheme="minorEastAsia" w:hAnsiTheme="minorHAnsi" w:cstheme="minorBidi"/>
          <w:sz w:val="22"/>
          <w:szCs w:val="22"/>
        </w:rPr>
      </w:pPr>
      <w:r w:rsidRPr="00AE18C6">
        <w:t>A.8.1.31 E-UTRAN FDD-FDD intra-frequency event triggered reporting under fading propagation conditions in asynchronous cells for Cat-M1 UE in CEModeB</w:t>
      </w:r>
      <w:r w:rsidRPr="00AE18C6">
        <w:tab/>
      </w:r>
      <w:r>
        <w:t>1651</w:t>
      </w:r>
    </w:p>
    <w:p w:rsidR="00AE18C6" w:rsidRDefault="00AE18C6">
      <w:pPr>
        <w:pStyle w:val="TOC4"/>
        <w:rPr>
          <w:rFonts w:asciiTheme="minorHAnsi" w:eastAsiaTheme="minorEastAsia" w:hAnsiTheme="minorHAnsi" w:cstheme="minorBidi"/>
          <w:sz w:val="22"/>
          <w:szCs w:val="22"/>
        </w:rPr>
      </w:pPr>
      <w:r w:rsidRPr="00AE18C6">
        <w:t>A.8.1.31.1</w:t>
      </w:r>
      <w:r w:rsidRPr="00AE18C6">
        <w:rPr>
          <w:rFonts w:asciiTheme="minorHAnsi" w:eastAsiaTheme="minorEastAsia" w:hAnsiTheme="minorHAnsi"/>
          <w:sz w:val="22"/>
          <w:szCs w:val="22"/>
        </w:rPr>
        <w:tab/>
      </w:r>
      <w:r w:rsidRPr="00431C0C">
        <w:rPr>
          <w:rFonts w:cs="v4.2.0"/>
          <w:snapToGrid w:val="0"/>
        </w:rPr>
        <w:t>Test Purpose and Environment</w:t>
      </w:r>
      <w:r>
        <w:tab/>
        <w:t>1651</w:t>
      </w:r>
    </w:p>
    <w:p w:rsidR="00AE18C6" w:rsidRDefault="00AE18C6">
      <w:pPr>
        <w:pStyle w:val="TOC4"/>
        <w:rPr>
          <w:rFonts w:asciiTheme="minorHAnsi" w:eastAsiaTheme="minorEastAsia" w:hAnsiTheme="minorHAnsi" w:cstheme="minorBidi"/>
          <w:sz w:val="22"/>
          <w:szCs w:val="22"/>
        </w:rPr>
      </w:pPr>
      <w:r w:rsidRPr="00AE18C6">
        <w:t>A.8.1.31.2</w:t>
      </w:r>
      <w:r w:rsidRPr="00AE18C6">
        <w:rPr>
          <w:rFonts w:asciiTheme="minorHAnsi" w:eastAsiaTheme="minorEastAsia" w:hAnsiTheme="minorHAnsi"/>
          <w:sz w:val="22"/>
          <w:szCs w:val="22"/>
        </w:rPr>
        <w:tab/>
      </w:r>
      <w:r w:rsidRPr="00431C0C">
        <w:rPr>
          <w:rFonts w:cs="v4.2.0"/>
          <w:snapToGrid w:val="0"/>
        </w:rPr>
        <w:t>Test Requirements</w:t>
      </w:r>
      <w:r>
        <w:tab/>
        <w:t>1653</w:t>
      </w:r>
    </w:p>
    <w:p w:rsidR="00AE18C6" w:rsidRDefault="00AE18C6">
      <w:pPr>
        <w:pStyle w:val="TOC3"/>
        <w:rPr>
          <w:rFonts w:asciiTheme="minorHAnsi" w:eastAsiaTheme="minorEastAsia" w:hAnsiTheme="minorHAnsi" w:cstheme="minorBidi"/>
          <w:sz w:val="22"/>
          <w:szCs w:val="22"/>
        </w:rPr>
      </w:pPr>
      <w:r w:rsidRPr="00AE18C6">
        <w:t xml:space="preserve">A.8.1.32 E-UTRAN FDD-FDD intra-frequency event triggered reporting under fading propagation conditions in synchronous cells for Cat-M1 UE in </w:t>
      </w:r>
      <w:r w:rsidRPr="00AE18C6">
        <w:rPr>
          <w:lang w:eastAsia="zh-CN"/>
        </w:rPr>
        <w:t>CEModeB</w:t>
      </w:r>
      <w:r w:rsidRPr="00AE18C6">
        <w:tab/>
      </w:r>
      <w:r>
        <w:t>1654</w:t>
      </w:r>
    </w:p>
    <w:p w:rsidR="00AE18C6" w:rsidRDefault="00AE18C6">
      <w:pPr>
        <w:pStyle w:val="TOC4"/>
        <w:rPr>
          <w:rFonts w:asciiTheme="minorHAnsi" w:eastAsiaTheme="minorEastAsia" w:hAnsiTheme="minorHAnsi" w:cstheme="minorBidi"/>
          <w:sz w:val="22"/>
          <w:szCs w:val="22"/>
        </w:rPr>
      </w:pPr>
      <w:r w:rsidRPr="00AE18C6">
        <w:t>A.8.1.32.1</w:t>
      </w:r>
      <w:r w:rsidRPr="00AE18C6">
        <w:rPr>
          <w:rFonts w:asciiTheme="minorHAnsi" w:eastAsiaTheme="minorEastAsia" w:hAnsiTheme="minorHAnsi"/>
          <w:sz w:val="22"/>
          <w:szCs w:val="22"/>
        </w:rPr>
        <w:tab/>
      </w:r>
      <w:r w:rsidRPr="00431C0C">
        <w:rPr>
          <w:rFonts w:cs="v4.2.0"/>
          <w:snapToGrid w:val="0"/>
        </w:rPr>
        <w:t>Test Purpose and Environment</w:t>
      </w:r>
      <w:r>
        <w:tab/>
        <w:t>1654</w:t>
      </w:r>
    </w:p>
    <w:p w:rsidR="00AE18C6" w:rsidRDefault="00AE18C6">
      <w:pPr>
        <w:pStyle w:val="TOC4"/>
        <w:rPr>
          <w:rFonts w:asciiTheme="minorHAnsi" w:eastAsiaTheme="minorEastAsia" w:hAnsiTheme="minorHAnsi" w:cstheme="minorBidi"/>
          <w:sz w:val="22"/>
          <w:szCs w:val="22"/>
        </w:rPr>
      </w:pPr>
      <w:r w:rsidRPr="00AE18C6">
        <w:t>A.8.1.32.2</w:t>
      </w:r>
      <w:r w:rsidRPr="00AE18C6">
        <w:rPr>
          <w:rFonts w:asciiTheme="minorHAnsi" w:eastAsiaTheme="minorEastAsia" w:hAnsiTheme="minorHAnsi"/>
          <w:sz w:val="22"/>
          <w:szCs w:val="22"/>
        </w:rPr>
        <w:tab/>
      </w:r>
      <w:r w:rsidRPr="00431C0C">
        <w:rPr>
          <w:rFonts w:cs="v4.2.0"/>
          <w:snapToGrid w:val="0"/>
        </w:rPr>
        <w:t>Test Requirements</w:t>
      </w:r>
      <w:r>
        <w:tab/>
        <w:t>1655</w:t>
      </w:r>
    </w:p>
    <w:p w:rsidR="00AE18C6" w:rsidRDefault="00AE18C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1656</w:t>
      </w:r>
    </w:p>
    <w:p w:rsidR="00AE18C6" w:rsidRDefault="00AE18C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1656</w:t>
      </w:r>
    </w:p>
    <w:p w:rsidR="00AE18C6" w:rsidRDefault="00AE18C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1657</w:t>
      </w:r>
    </w:p>
    <w:p w:rsidR="00AE18C6" w:rsidRDefault="00AE18C6">
      <w:pPr>
        <w:pStyle w:val="TOC3"/>
        <w:rPr>
          <w:rFonts w:asciiTheme="minorHAnsi" w:eastAsiaTheme="minorEastAsia" w:hAnsiTheme="minorHAnsi" w:cstheme="minorBidi"/>
          <w:sz w:val="22"/>
          <w:szCs w:val="22"/>
        </w:rPr>
      </w:pPr>
      <w:r w:rsidRPr="00AE18C6">
        <w:t>A.8.1.34</w:t>
      </w:r>
      <w:r w:rsidRPr="00AE18C6">
        <w:rPr>
          <w:rFonts w:asciiTheme="minorHAnsi" w:eastAsiaTheme="minorEastAsia" w:hAnsiTheme="minorHAnsi"/>
          <w:sz w:val="22"/>
          <w:szCs w:val="22"/>
        </w:rPr>
        <w:tab/>
      </w:r>
      <w:r w:rsidRPr="00431C0C">
        <w:rPr>
          <w:rFonts w:cs="v4.2.0"/>
        </w:rPr>
        <w:t xml:space="preserve">E-UTRAN HD-FDD intra-frequency event triggered reporting under fading propagation conditions in synchronous cells for Cat-M1 UE in </w:t>
      </w:r>
      <w:r w:rsidRPr="00431C0C">
        <w:rPr>
          <w:rFonts w:cs="v4.2.0"/>
          <w:lang w:eastAsia="zh-CN"/>
        </w:rPr>
        <w:t>CEModeB</w:t>
      </w:r>
      <w:r>
        <w:tab/>
        <w:t>1658</w:t>
      </w:r>
    </w:p>
    <w:p w:rsidR="00AE18C6" w:rsidRDefault="00AE18C6">
      <w:pPr>
        <w:pStyle w:val="TOC4"/>
        <w:rPr>
          <w:rFonts w:asciiTheme="minorHAnsi" w:eastAsiaTheme="minorEastAsia" w:hAnsiTheme="minorHAnsi" w:cstheme="minorBidi"/>
          <w:sz w:val="22"/>
          <w:szCs w:val="22"/>
        </w:rPr>
      </w:pPr>
      <w:r w:rsidRPr="00AE18C6">
        <w:t>A.8.1.34.1</w:t>
      </w:r>
      <w:r w:rsidRPr="00AE18C6">
        <w:rPr>
          <w:rFonts w:asciiTheme="minorHAnsi" w:eastAsiaTheme="minorEastAsia" w:hAnsiTheme="minorHAnsi"/>
          <w:sz w:val="22"/>
          <w:szCs w:val="22"/>
        </w:rPr>
        <w:tab/>
      </w:r>
      <w:r w:rsidRPr="00431C0C">
        <w:rPr>
          <w:rFonts w:cs="v4.2.0"/>
          <w:snapToGrid w:val="0"/>
        </w:rPr>
        <w:t>Test Purpose and Environment</w:t>
      </w:r>
      <w:r>
        <w:tab/>
        <w:t>1658</w:t>
      </w:r>
    </w:p>
    <w:p w:rsidR="00AE18C6" w:rsidRDefault="00AE18C6">
      <w:pPr>
        <w:pStyle w:val="TOC4"/>
        <w:rPr>
          <w:rFonts w:asciiTheme="minorHAnsi" w:eastAsiaTheme="minorEastAsia" w:hAnsiTheme="minorHAnsi" w:cstheme="minorBidi"/>
          <w:sz w:val="22"/>
          <w:szCs w:val="22"/>
        </w:rPr>
      </w:pPr>
      <w:r w:rsidRPr="00AE18C6">
        <w:t>A.8.1.34.2</w:t>
      </w:r>
      <w:r w:rsidRPr="00AE18C6">
        <w:rPr>
          <w:rFonts w:asciiTheme="minorHAnsi" w:eastAsiaTheme="minorEastAsia" w:hAnsiTheme="minorHAnsi"/>
          <w:sz w:val="22"/>
          <w:szCs w:val="22"/>
        </w:rPr>
        <w:tab/>
      </w:r>
      <w:r w:rsidRPr="00431C0C">
        <w:rPr>
          <w:rFonts w:cs="v4.2.0"/>
          <w:snapToGrid w:val="0"/>
        </w:rPr>
        <w:t>Test Requirements</w:t>
      </w:r>
      <w:r>
        <w:tab/>
        <w:t>1659</w:t>
      </w:r>
    </w:p>
    <w:p w:rsidR="00AE18C6" w:rsidRDefault="00AE18C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1660</w:t>
      </w:r>
    </w:p>
    <w:p w:rsidR="00AE18C6" w:rsidRDefault="00AE18C6">
      <w:pPr>
        <w:pStyle w:val="TOC4"/>
        <w:rPr>
          <w:rFonts w:asciiTheme="minorHAnsi" w:eastAsiaTheme="minorEastAsia" w:hAnsiTheme="minorHAnsi" w:cstheme="minorBidi"/>
          <w:sz w:val="22"/>
          <w:szCs w:val="22"/>
        </w:rPr>
      </w:pPr>
      <w:r w:rsidRPr="00AE18C6">
        <w:t>A.8.1.35.1</w:t>
      </w:r>
      <w:r w:rsidRPr="00AE18C6">
        <w:rPr>
          <w:rFonts w:asciiTheme="minorHAnsi" w:eastAsiaTheme="minorEastAsia" w:hAnsiTheme="minorHAnsi" w:cstheme="minorBidi"/>
          <w:sz w:val="22"/>
          <w:szCs w:val="22"/>
        </w:rPr>
        <w:tab/>
      </w:r>
      <w:r w:rsidRPr="00431C0C">
        <w:rPr>
          <w:snapToGrid w:val="0"/>
        </w:rPr>
        <w:t>Test Purpose and Environment</w:t>
      </w:r>
      <w:r>
        <w:tab/>
        <w:t>1660</w:t>
      </w:r>
    </w:p>
    <w:p w:rsidR="00AE18C6" w:rsidRDefault="00AE18C6">
      <w:pPr>
        <w:pStyle w:val="TOC4"/>
        <w:rPr>
          <w:rFonts w:asciiTheme="minorHAnsi" w:eastAsiaTheme="minorEastAsia" w:hAnsiTheme="minorHAnsi" w:cstheme="minorBidi"/>
          <w:sz w:val="22"/>
          <w:szCs w:val="22"/>
        </w:rPr>
      </w:pPr>
      <w:r w:rsidRPr="00AE18C6">
        <w:t>A.8.1.35.2</w:t>
      </w:r>
      <w:r w:rsidRPr="00AE18C6">
        <w:rPr>
          <w:rFonts w:asciiTheme="minorHAnsi" w:eastAsiaTheme="minorEastAsia" w:hAnsiTheme="minorHAnsi" w:cstheme="minorBidi"/>
          <w:sz w:val="22"/>
          <w:szCs w:val="22"/>
        </w:rPr>
        <w:tab/>
      </w:r>
      <w:r w:rsidRPr="00431C0C">
        <w:rPr>
          <w:snapToGrid w:val="0"/>
        </w:rPr>
        <w:t>Test Requirements</w:t>
      </w:r>
      <w:r>
        <w:tab/>
        <w:t>1661</w:t>
      </w:r>
    </w:p>
    <w:p w:rsidR="00AE18C6" w:rsidRDefault="00AE18C6">
      <w:pPr>
        <w:pStyle w:val="TOC3"/>
        <w:rPr>
          <w:rFonts w:asciiTheme="minorHAnsi" w:eastAsiaTheme="minorEastAsia" w:hAnsiTheme="minorHAnsi" w:cstheme="minorBidi"/>
          <w:sz w:val="22"/>
          <w:szCs w:val="22"/>
        </w:rPr>
      </w:pPr>
      <w:r w:rsidRPr="00AE18C6">
        <w:t>A.8.1.36</w:t>
      </w:r>
      <w:r w:rsidRPr="00AE18C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1662</w:t>
      </w:r>
    </w:p>
    <w:p w:rsidR="00AE18C6" w:rsidRDefault="00AE18C6">
      <w:pPr>
        <w:pStyle w:val="TOC4"/>
        <w:rPr>
          <w:rFonts w:asciiTheme="minorHAnsi" w:eastAsiaTheme="minorEastAsia" w:hAnsiTheme="minorHAnsi" w:cstheme="minorBidi"/>
          <w:sz w:val="22"/>
          <w:szCs w:val="22"/>
        </w:rPr>
      </w:pPr>
      <w:r w:rsidRPr="00AE18C6">
        <w:t>A.8.1.36.1</w:t>
      </w:r>
      <w:r w:rsidRPr="00AE18C6">
        <w:rPr>
          <w:rFonts w:asciiTheme="minorHAnsi" w:eastAsiaTheme="minorEastAsia" w:hAnsiTheme="minorHAnsi" w:cstheme="minorBidi"/>
          <w:sz w:val="22"/>
          <w:szCs w:val="22"/>
        </w:rPr>
        <w:tab/>
      </w:r>
      <w:r w:rsidRPr="00431C0C">
        <w:rPr>
          <w:snapToGrid w:val="0"/>
        </w:rPr>
        <w:t>Test Purpose and Environment</w:t>
      </w:r>
      <w:r>
        <w:tab/>
        <w:t>1662</w:t>
      </w:r>
    </w:p>
    <w:p w:rsidR="00AE18C6" w:rsidRDefault="00AE18C6">
      <w:pPr>
        <w:pStyle w:val="TOC4"/>
        <w:rPr>
          <w:rFonts w:asciiTheme="minorHAnsi" w:eastAsiaTheme="minorEastAsia" w:hAnsiTheme="minorHAnsi" w:cstheme="minorBidi"/>
          <w:sz w:val="22"/>
          <w:szCs w:val="22"/>
        </w:rPr>
      </w:pPr>
      <w:r w:rsidRPr="00AE18C6">
        <w:t>A.8.1.36.2</w:t>
      </w:r>
      <w:r w:rsidRPr="00AE18C6">
        <w:rPr>
          <w:rFonts w:asciiTheme="minorHAnsi" w:eastAsiaTheme="minorEastAsia" w:hAnsiTheme="minorHAnsi" w:cstheme="minorBidi"/>
          <w:sz w:val="22"/>
          <w:szCs w:val="22"/>
        </w:rPr>
        <w:tab/>
      </w:r>
      <w:r w:rsidRPr="00431C0C">
        <w:rPr>
          <w:snapToGrid w:val="0"/>
        </w:rPr>
        <w:t>Test Requirements</w:t>
      </w:r>
      <w:r>
        <w:tab/>
        <w:t>1663</w:t>
      </w:r>
    </w:p>
    <w:p w:rsidR="00AE18C6" w:rsidRDefault="00AE18C6">
      <w:pPr>
        <w:pStyle w:val="TOC3"/>
        <w:rPr>
          <w:rFonts w:asciiTheme="minorHAnsi" w:eastAsiaTheme="minorEastAsia" w:hAnsiTheme="minorHAnsi" w:cstheme="minorBidi"/>
          <w:sz w:val="22"/>
          <w:szCs w:val="22"/>
        </w:rPr>
      </w:pPr>
      <w:r w:rsidRPr="00AE18C6">
        <w:t>A.8.1.37</w:t>
      </w:r>
      <w:r w:rsidRPr="00AE18C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1664</w:t>
      </w:r>
    </w:p>
    <w:p w:rsidR="00AE18C6" w:rsidRDefault="00AE18C6">
      <w:pPr>
        <w:pStyle w:val="TOC4"/>
        <w:rPr>
          <w:rFonts w:asciiTheme="minorHAnsi" w:eastAsiaTheme="minorEastAsia" w:hAnsiTheme="minorHAnsi" w:cstheme="minorBidi"/>
          <w:sz w:val="22"/>
          <w:szCs w:val="22"/>
        </w:rPr>
      </w:pPr>
      <w:r w:rsidRPr="00AE18C6">
        <w:t>A.8.1.37.1</w:t>
      </w:r>
      <w:r w:rsidRPr="00AE18C6">
        <w:rPr>
          <w:rFonts w:asciiTheme="minorHAnsi" w:eastAsiaTheme="minorEastAsia" w:hAnsiTheme="minorHAnsi" w:cstheme="minorBidi"/>
          <w:sz w:val="22"/>
          <w:szCs w:val="22"/>
        </w:rPr>
        <w:tab/>
      </w:r>
      <w:r w:rsidRPr="00431C0C">
        <w:rPr>
          <w:snapToGrid w:val="0"/>
        </w:rPr>
        <w:t>Test Purpose and Environment</w:t>
      </w:r>
      <w:r>
        <w:tab/>
        <w:t>1664</w:t>
      </w:r>
    </w:p>
    <w:p w:rsidR="00AE18C6" w:rsidRDefault="00AE18C6">
      <w:pPr>
        <w:pStyle w:val="TOC4"/>
        <w:rPr>
          <w:rFonts w:asciiTheme="minorHAnsi" w:eastAsiaTheme="minorEastAsia" w:hAnsiTheme="minorHAnsi" w:cstheme="minorBidi"/>
          <w:sz w:val="22"/>
          <w:szCs w:val="22"/>
        </w:rPr>
      </w:pPr>
      <w:r w:rsidRPr="00AE18C6">
        <w:t>A.8.1.37.2</w:t>
      </w:r>
      <w:r w:rsidRPr="00AE18C6">
        <w:rPr>
          <w:rFonts w:asciiTheme="minorHAnsi" w:eastAsiaTheme="minorEastAsia" w:hAnsiTheme="minorHAnsi" w:cstheme="minorBidi"/>
          <w:sz w:val="22"/>
          <w:szCs w:val="22"/>
        </w:rPr>
        <w:tab/>
      </w:r>
      <w:r w:rsidRPr="00431C0C">
        <w:rPr>
          <w:snapToGrid w:val="0"/>
        </w:rPr>
        <w:t>Test Requirements</w:t>
      </w:r>
      <w:r>
        <w:tab/>
        <w:t>1666</w:t>
      </w:r>
    </w:p>
    <w:p w:rsidR="00AE18C6" w:rsidRDefault="00AE18C6">
      <w:pPr>
        <w:pStyle w:val="TOC3"/>
        <w:rPr>
          <w:rFonts w:asciiTheme="minorHAnsi" w:eastAsiaTheme="minorEastAsia" w:hAnsiTheme="minorHAnsi" w:cstheme="minorBidi"/>
          <w:sz w:val="22"/>
          <w:szCs w:val="22"/>
        </w:rPr>
      </w:pPr>
      <w:r w:rsidRPr="00AE18C6">
        <w:t>A.8.1.38</w:t>
      </w:r>
      <w:r w:rsidRPr="00AE18C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1666</w:t>
      </w:r>
    </w:p>
    <w:p w:rsidR="00AE18C6" w:rsidRDefault="00AE18C6">
      <w:pPr>
        <w:pStyle w:val="TOC4"/>
        <w:rPr>
          <w:rFonts w:asciiTheme="minorHAnsi" w:eastAsiaTheme="minorEastAsia" w:hAnsiTheme="minorHAnsi" w:cstheme="minorBidi"/>
          <w:sz w:val="22"/>
          <w:szCs w:val="22"/>
        </w:rPr>
      </w:pPr>
      <w:r w:rsidRPr="00AE18C6">
        <w:t>A.8.1.38.1</w:t>
      </w:r>
      <w:r w:rsidRPr="00AE18C6">
        <w:rPr>
          <w:rFonts w:asciiTheme="minorHAnsi" w:eastAsiaTheme="minorEastAsia" w:hAnsiTheme="minorHAnsi" w:cstheme="minorBidi"/>
          <w:sz w:val="22"/>
          <w:szCs w:val="22"/>
        </w:rPr>
        <w:tab/>
      </w:r>
      <w:r w:rsidRPr="00431C0C">
        <w:rPr>
          <w:snapToGrid w:val="0"/>
        </w:rPr>
        <w:t>Test Purpose and Environment</w:t>
      </w:r>
      <w:r>
        <w:tab/>
        <w:t>1666</w:t>
      </w:r>
    </w:p>
    <w:p w:rsidR="00AE18C6" w:rsidRDefault="00AE18C6">
      <w:pPr>
        <w:pStyle w:val="TOC4"/>
        <w:rPr>
          <w:rFonts w:asciiTheme="minorHAnsi" w:eastAsiaTheme="minorEastAsia" w:hAnsiTheme="minorHAnsi" w:cstheme="minorBidi"/>
          <w:sz w:val="22"/>
          <w:szCs w:val="22"/>
        </w:rPr>
      </w:pPr>
      <w:r w:rsidRPr="00AE18C6">
        <w:t>A.8.1.38.2</w:t>
      </w:r>
      <w:r w:rsidRPr="00AE18C6">
        <w:rPr>
          <w:rFonts w:asciiTheme="minorHAnsi" w:eastAsiaTheme="minorEastAsia" w:hAnsiTheme="minorHAnsi" w:cstheme="minorBidi"/>
          <w:sz w:val="22"/>
          <w:szCs w:val="22"/>
        </w:rPr>
        <w:tab/>
      </w:r>
      <w:r w:rsidRPr="00431C0C">
        <w:rPr>
          <w:snapToGrid w:val="0"/>
        </w:rPr>
        <w:t>Test Requirements</w:t>
      </w:r>
      <w:r>
        <w:tab/>
        <w:t>1667</w:t>
      </w:r>
    </w:p>
    <w:p w:rsidR="00AE18C6" w:rsidRDefault="00AE18C6">
      <w:pPr>
        <w:pStyle w:val="TOC3"/>
        <w:rPr>
          <w:rFonts w:asciiTheme="minorHAnsi" w:eastAsiaTheme="minorEastAsia" w:hAnsiTheme="minorHAnsi" w:cstheme="minorBidi"/>
          <w:sz w:val="22"/>
          <w:szCs w:val="22"/>
        </w:rPr>
      </w:pPr>
      <w:r w:rsidRPr="00AE18C6">
        <w:t>A.8.1.39</w:t>
      </w:r>
      <w:r w:rsidRPr="00AE18C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1668</w:t>
      </w:r>
    </w:p>
    <w:p w:rsidR="00AE18C6" w:rsidRDefault="00AE18C6">
      <w:pPr>
        <w:pStyle w:val="TOC4"/>
        <w:rPr>
          <w:rFonts w:asciiTheme="minorHAnsi" w:eastAsiaTheme="minorEastAsia" w:hAnsiTheme="minorHAnsi" w:cstheme="minorBidi"/>
          <w:sz w:val="22"/>
          <w:szCs w:val="22"/>
        </w:rPr>
      </w:pPr>
      <w:r w:rsidRPr="00AE18C6">
        <w:lastRenderedPageBreak/>
        <w:t>A.8.1.39.1</w:t>
      </w:r>
      <w:r w:rsidRPr="00AE18C6">
        <w:rPr>
          <w:rFonts w:asciiTheme="minorHAnsi" w:eastAsiaTheme="minorEastAsia" w:hAnsiTheme="minorHAnsi" w:cstheme="minorBidi"/>
          <w:sz w:val="22"/>
          <w:szCs w:val="22"/>
        </w:rPr>
        <w:tab/>
      </w:r>
      <w:r w:rsidRPr="00431C0C">
        <w:rPr>
          <w:snapToGrid w:val="0"/>
        </w:rPr>
        <w:t>Test Purpose and Environment</w:t>
      </w:r>
      <w:r>
        <w:tab/>
        <w:t>1668</w:t>
      </w:r>
    </w:p>
    <w:p w:rsidR="00AE18C6" w:rsidRDefault="00AE18C6">
      <w:pPr>
        <w:pStyle w:val="TOC4"/>
        <w:rPr>
          <w:rFonts w:asciiTheme="minorHAnsi" w:eastAsiaTheme="minorEastAsia" w:hAnsiTheme="minorHAnsi" w:cstheme="minorBidi"/>
          <w:sz w:val="22"/>
          <w:szCs w:val="22"/>
        </w:rPr>
      </w:pPr>
      <w:r w:rsidRPr="00AE18C6">
        <w:t>A.8.1.39.2</w:t>
      </w:r>
      <w:r w:rsidRPr="00AE18C6">
        <w:rPr>
          <w:rFonts w:asciiTheme="minorHAnsi" w:eastAsiaTheme="minorEastAsia" w:hAnsiTheme="minorHAnsi" w:cstheme="minorBidi"/>
          <w:sz w:val="22"/>
          <w:szCs w:val="22"/>
        </w:rPr>
        <w:tab/>
      </w:r>
      <w:r w:rsidRPr="00431C0C">
        <w:rPr>
          <w:snapToGrid w:val="0"/>
        </w:rPr>
        <w:t>Test Requirements</w:t>
      </w:r>
      <w:r>
        <w:tab/>
        <w:t>1670</w:t>
      </w:r>
    </w:p>
    <w:p w:rsidR="00AE18C6" w:rsidRDefault="00AE18C6">
      <w:pPr>
        <w:pStyle w:val="TOC3"/>
        <w:rPr>
          <w:rFonts w:asciiTheme="minorHAnsi" w:eastAsiaTheme="minorEastAsia" w:hAnsiTheme="minorHAnsi" w:cstheme="minorBidi"/>
          <w:sz w:val="22"/>
          <w:szCs w:val="22"/>
        </w:rPr>
      </w:pPr>
      <w:r w:rsidRPr="00AE18C6">
        <w:t>A.8.1.40</w:t>
      </w:r>
      <w:r w:rsidRPr="00AE18C6">
        <w:rPr>
          <w:rFonts w:asciiTheme="minorHAnsi" w:eastAsiaTheme="minorEastAsia" w:hAnsiTheme="minorHAnsi"/>
          <w:sz w:val="22"/>
          <w:szCs w:val="22"/>
        </w:rPr>
        <w:tab/>
      </w:r>
      <w:r w:rsidRPr="00431C0C">
        <w:rPr>
          <w:rFonts w:cs="Arial"/>
        </w:rPr>
        <w:t xml:space="preserve">E-UTRAN FDD-FDD intra-frequency event triggered reporting with DRX for UE configured with </w:t>
      </w:r>
      <w:r w:rsidRPr="00431C0C">
        <w:rPr>
          <w:rFonts w:cs="Arial"/>
          <w:i/>
        </w:rPr>
        <w:t>highSpeedEnhancedMeasFlag</w:t>
      </w:r>
      <w:r>
        <w:tab/>
        <w:t>1670</w:t>
      </w:r>
    </w:p>
    <w:p w:rsidR="00AE18C6" w:rsidRDefault="00AE18C6">
      <w:pPr>
        <w:pStyle w:val="TOC4"/>
        <w:rPr>
          <w:rFonts w:asciiTheme="minorHAnsi" w:eastAsiaTheme="minorEastAsia" w:hAnsiTheme="minorHAnsi" w:cstheme="minorBidi"/>
          <w:sz w:val="22"/>
          <w:szCs w:val="22"/>
        </w:rPr>
      </w:pPr>
      <w:r w:rsidRPr="00AE18C6">
        <w:t>A.8.1.40.</w:t>
      </w:r>
      <w:r w:rsidRPr="00AE18C6">
        <w:rPr>
          <w:lang w:eastAsia="zh-CN"/>
        </w:rPr>
        <w:t>1</w:t>
      </w:r>
      <w:r w:rsidRPr="00AE18C6">
        <w:rPr>
          <w:rFonts w:asciiTheme="minorHAnsi" w:eastAsiaTheme="minorEastAsia" w:hAnsiTheme="minorHAnsi"/>
          <w:sz w:val="22"/>
          <w:szCs w:val="22"/>
        </w:rPr>
        <w:tab/>
      </w:r>
      <w:r w:rsidRPr="00431C0C">
        <w:rPr>
          <w:rFonts w:cs="Arial"/>
          <w:snapToGrid w:val="0"/>
        </w:rPr>
        <w:t>Test Purpose and Environment</w:t>
      </w:r>
      <w:r>
        <w:tab/>
        <w:t>1670</w:t>
      </w:r>
    </w:p>
    <w:p w:rsidR="00AE18C6" w:rsidRDefault="00AE18C6">
      <w:pPr>
        <w:pStyle w:val="TOC4"/>
        <w:rPr>
          <w:rFonts w:asciiTheme="minorHAnsi" w:eastAsiaTheme="minorEastAsia" w:hAnsiTheme="minorHAnsi" w:cstheme="minorBidi"/>
          <w:sz w:val="22"/>
          <w:szCs w:val="22"/>
        </w:rPr>
      </w:pPr>
      <w:r w:rsidRPr="00AE18C6">
        <w:t>A.8.1.40.2</w:t>
      </w:r>
      <w:r w:rsidRPr="00AE18C6">
        <w:rPr>
          <w:rFonts w:asciiTheme="minorHAnsi" w:eastAsiaTheme="minorEastAsia" w:hAnsiTheme="minorHAnsi"/>
          <w:sz w:val="22"/>
          <w:szCs w:val="22"/>
        </w:rPr>
        <w:tab/>
      </w:r>
      <w:r w:rsidRPr="00431C0C">
        <w:rPr>
          <w:rFonts w:cs="Arial"/>
          <w:snapToGrid w:val="0"/>
        </w:rPr>
        <w:t>Test Requirements</w:t>
      </w:r>
      <w:r>
        <w:tab/>
        <w:t>1672</w:t>
      </w:r>
    </w:p>
    <w:p w:rsidR="00AE18C6" w:rsidRDefault="00AE18C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431C0C">
        <w:rPr>
          <w:rFonts w:cs="v4.2.0"/>
        </w:rPr>
        <w:t>E-UTRAN FDD intra-frequency event triggered reporting for serving cell under fading propagation conditions for UE category M1 in CEModeA</w:t>
      </w:r>
      <w:r w:rsidRPr="00431C0C">
        <w:rPr>
          <w:rFonts w:cs="v4.2.0"/>
          <w:lang w:eastAsia="zh-CN"/>
        </w:rPr>
        <w:t xml:space="preserve"> without gap</w:t>
      </w:r>
      <w:r>
        <w:tab/>
        <w:t>1672</w:t>
      </w:r>
    </w:p>
    <w:p w:rsidR="00AE18C6" w:rsidRDefault="00AE18C6">
      <w:pPr>
        <w:pStyle w:val="TOC4"/>
        <w:rPr>
          <w:rFonts w:asciiTheme="minorHAnsi" w:eastAsiaTheme="minorEastAsia" w:hAnsiTheme="minorHAnsi" w:cstheme="minorBidi"/>
          <w:sz w:val="22"/>
          <w:szCs w:val="22"/>
        </w:rPr>
      </w:pPr>
      <w:r w:rsidRPr="00AE18C6">
        <w:t>A.8.1.41.1</w:t>
      </w:r>
      <w:r w:rsidRPr="00AE18C6">
        <w:rPr>
          <w:rFonts w:asciiTheme="minorHAnsi" w:eastAsiaTheme="minorEastAsia" w:hAnsiTheme="minorHAnsi" w:cstheme="minorBidi"/>
          <w:sz w:val="22"/>
          <w:szCs w:val="22"/>
        </w:rPr>
        <w:tab/>
      </w:r>
      <w:r w:rsidRPr="00431C0C">
        <w:rPr>
          <w:snapToGrid w:val="0"/>
        </w:rPr>
        <w:t>Test Purpose and Environment</w:t>
      </w:r>
      <w:r>
        <w:tab/>
        <w:t>1672</w:t>
      </w:r>
    </w:p>
    <w:p w:rsidR="00AE18C6" w:rsidRDefault="00AE18C6">
      <w:pPr>
        <w:pStyle w:val="TOC4"/>
        <w:rPr>
          <w:rFonts w:asciiTheme="minorHAnsi" w:eastAsiaTheme="minorEastAsia" w:hAnsiTheme="minorHAnsi" w:cstheme="minorBidi"/>
          <w:sz w:val="22"/>
          <w:szCs w:val="22"/>
        </w:rPr>
      </w:pPr>
      <w:r w:rsidRPr="00AE18C6">
        <w:t>A.8.1.41.2</w:t>
      </w:r>
      <w:r w:rsidRPr="00AE18C6">
        <w:rPr>
          <w:rFonts w:asciiTheme="minorHAnsi" w:eastAsiaTheme="minorEastAsia" w:hAnsiTheme="minorHAnsi" w:cstheme="minorBidi"/>
          <w:sz w:val="22"/>
          <w:szCs w:val="22"/>
        </w:rPr>
        <w:tab/>
      </w:r>
      <w:r w:rsidRPr="00431C0C">
        <w:rPr>
          <w:snapToGrid w:val="0"/>
        </w:rPr>
        <w:t>Test Requirement</w:t>
      </w:r>
      <w:r>
        <w:tab/>
        <w:t>1674</w:t>
      </w:r>
    </w:p>
    <w:p w:rsidR="00AE18C6" w:rsidRDefault="00AE18C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431C0C">
        <w:rPr>
          <w:rFonts w:cs="v4.2.0"/>
        </w:rPr>
        <w:t>E-UTRAN HD-FDD intra-frequency event triggered reporting for serving cell under fading propagation conditions for UE category M1 in CEModeA</w:t>
      </w:r>
      <w:r w:rsidRPr="00431C0C">
        <w:rPr>
          <w:rFonts w:cs="v4.2.0"/>
          <w:lang w:eastAsia="zh-CN"/>
        </w:rPr>
        <w:t xml:space="preserve"> without gap</w:t>
      </w:r>
      <w:r>
        <w:tab/>
        <w:t>1674</w:t>
      </w:r>
    </w:p>
    <w:p w:rsidR="00AE18C6" w:rsidRDefault="00AE18C6">
      <w:pPr>
        <w:pStyle w:val="TOC4"/>
        <w:rPr>
          <w:rFonts w:asciiTheme="minorHAnsi" w:eastAsiaTheme="minorEastAsia" w:hAnsiTheme="minorHAnsi" w:cstheme="minorBidi"/>
          <w:sz w:val="22"/>
          <w:szCs w:val="22"/>
        </w:rPr>
      </w:pPr>
      <w:r w:rsidRPr="00AE18C6">
        <w:t>A.8.1.42.1</w:t>
      </w:r>
      <w:r w:rsidRPr="00AE18C6">
        <w:rPr>
          <w:rFonts w:asciiTheme="minorHAnsi" w:eastAsiaTheme="minorEastAsia" w:hAnsiTheme="minorHAnsi" w:cstheme="minorBidi"/>
          <w:sz w:val="22"/>
          <w:szCs w:val="22"/>
        </w:rPr>
        <w:tab/>
      </w:r>
      <w:r w:rsidRPr="00431C0C">
        <w:rPr>
          <w:snapToGrid w:val="0"/>
        </w:rPr>
        <w:t>Test Purpose and Environment</w:t>
      </w:r>
      <w:r>
        <w:tab/>
        <w:t>1674</w:t>
      </w:r>
    </w:p>
    <w:p w:rsidR="00AE18C6" w:rsidRDefault="00AE18C6">
      <w:pPr>
        <w:pStyle w:val="TOC4"/>
        <w:rPr>
          <w:rFonts w:asciiTheme="minorHAnsi" w:eastAsiaTheme="minorEastAsia" w:hAnsiTheme="minorHAnsi" w:cstheme="minorBidi"/>
          <w:sz w:val="22"/>
          <w:szCs w:val="22"/>
        </w:rPr>
      </w:pPr>
      <w:r w:rsidRPr="00AE18C6">
        <w:t>A.8.1.42.2</w:t>
      </w:r>
      <w:r w:rsidRPr="00AE18C6">
        <w:rPr>
          <w:rFonts w:asciiTheme="minorHAnsi" w:eastAsiaTheme="minorEastAsia" w:hAnsiTheme="minorHAnsi" w:cstheme="minorBidi"/>
          <w:sz w:val="22"/>
          <w:szCs w:val="22"/>
        </w:rPr>
        <w:tab/>
      </w:r>
      <w:r w:rsidRPr="00431C0C">
        <w:rPr>
          <w:snapToGrid w:val="0"/>
        </w:rPr>
        <w:t>Test Requirement</w:t>
      </w:r>
      <w:r>
        <w:tab/>
        <w:t>1675</w:t>
      </w:r>
    </w:p>
    <w:p w:rsidR="00AE18C6" w:rsidRDefault="00AE18C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1676</w:t>
      </w:r>
    </w:p>
    <w:p w:rsidR="00AE18C6" w:rsidRDefault="00AE18C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1676</w:t>
      </w:r>
    </w:p>
    <w:p w:rsidR="00AE18C6" w:rsidRDefault="00AE18C6">
      <w:pPr>
        <w:pStyle w:val="TOC4"/>
        <w:rPr>
          <w:rFonts w:asciiTheme="minorHAnsi" w:eastAsiaTheme="minorEastAsia" w:hAnsiTheme="minorHAnsi" w:cstheme="minorBidi"/>
          <w:sz w:val="22"/>
          <w:szCs w:val="22"/>
        </w:rPr>
      </w:pPr>
      <w:r w:rsidRPr="00AE18C6">
        <w:t>A.8.2.1.1</w:t>
      </w:r>
      <w:r w:rsidRPr="00AE18C6">
        <w:rPr>
          <w:rFonts w:asciiTheme="minorHAnsi" w:eastAsiaTheme="minorEastAsia" w:hAnsiTheme="minorHAnsi"/>
          <w:sz w:val="22"/>
          <w:szCs w:val="22"/>
        </w:rPr>
        <w:tab/>
      </w:r>
      <w:r w:rsidRPr="00431C0C">
        <w:rPr>
          <w:rFonts w:cs="v4.2.0"/>
          <w:snapToGrid w:val="0"/>
        </w:rPr>
        <w:t>Test Purpose and Environment</w:t>
      </w:r>
      <w:r>
        <w:tab/>
        <w:t>1676</w:t>
      </w:r>
    </w:p>
    <w:p w:rsidR="00AE18C6" w:rsidRDefault="00AE18C6">
      <w:pPr>
        <w:pStyle w:val="TOC4"/>
        <w:rPr>
          <w:rFonts w:asciiTheme="minorHAnsi" w:eastAsiaTheme="minorEastAsia" w:hAnsiTheme="minorHAnsi" w:cstheme="minorBidi"/>
          <w:sz w:val="22"/>
          <w:szCs w:val="22"/>
        </w:rPr>
      </w:pPr>
      <w:r w:rsidRPr="00AE18C6">
        <w:t>A.8.2.1.2</w:t>
      </w:r>
      <w:r w:rsidRPr="00AE18C6">
        <w:rPr>
          <w:rFonts w:asciiTheme="minorHAnsi" w:eastAsiaTheme="minorEastAsia" w:hAnsiTheme="minorHAnsi"/>
          <w:sz w:val="22"/>
          <w:szCs w:val="22"/>
        </w:rPr>
        <w:tab/>
      </w:r>
      <w:r w:rsidRPr="00431C0C">
        <w:rPr>
          <w:rFonts w:cs="v4.2.0"/>
          <w:snapToGrid w:val="0"/>
        </w:rPr>
        <w:t>Test Requirements</w:t>
      </w:r>
      <w:r>
        <w:tab/>
        <w:t>1677</w:t>
      </w:r>
    </w:p>
    <w:p w:rsidR="00AE18C6" w:rsidRDefault="00AE18C6">
      <w:pPr>
        <w:pStyle w:val="TOC3"/>
        <w:rPr>
          <w:rFonts w:asciiTheme="minorHAnsi" w:eastAsiaTheme="minorEastAsia" w:hAnsiTheme="minorHAnsi" w:cstheme="minorBidi"/>
          <w:sz w:val="22"/>
          <w:szCs w:val="22"/>
        </w:rPr>
      </w:pPr>
      <w:r w:rsidRPr="00AE18C6">
        <w:t>A.8.2.2</w:t>
      </w:r>
      <w:r w:rsidRPr="00AE18C6">
        <w:rPr>
          <w:rFonts w:asciiTheme="minorHAnsi" w:eastAsiaTheme="minorEastAsia" w:hAnsiTheme="minorHAnsi"/>
          <w:sz w:val="22"/>
          <w:szCs w:val="22"/>
        </w:rPr>
        <w:tab/>
      </w:r>
      <w:r w:rsidRPr="00431C0C">
        <w:rPr>
          <w:rFonts w:cs="v4.2.0"/>
        </w:rPr>
        <w:t>E-UTRAN TDD-TDD intra-frequency event triggered reporting under fading propagation conditions in synchronous cells with DRX</w:t>
      </w:r>
      <w:r>
        <w:tab/>
        <w:t>1677</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1677</w:t>
      </w:r>
    </w:p>
    <w:p w:rsidR="00AE18C6" w:rsidRDefault="00AE18C6">
      <w:pPr>
        <w:pStyle w:val="TOC4"/>
        <w:rPr>
          <w:rFonts w:asciiTheme="minorHAnsi" w:eastAsiaTheme="minorEastAsia" w:hAnsiTheme="minorHAnsi" w:cstheme="minorBidi"/>
          <w:sz w:val="22"/>
          <w:szCs w:val="22"/>
        </w:rPr>
      </w:pPr>
      <w:r w:rsidRPr="00AE18C6">
        <w:t>A.8.2.2.2</w:t>
      </w:r>
      <w:r w:rsidRPr="00AE18C6">
        <w:rPr>
          <w:rFonts w:asciiTheme="minorHAnsi" w:eastAsiaTheme="minorEastAsia" w:hAnsiTheme="minorHAnsi"/>
          <w:sz w:val="22"/>
          <w:szCs w:val="22"/>
        </w:rPr>
        <w:tab/>
      </w:r>
      <w:r w:rsidRPr="00431C0C">
        <w:rPr>
          <w:rFonts w:cs="v4.2.0"/>
          <w:snapToGrid w:val="0"/>
        </w:rPr>
        <w:t>Test Requirements</w:t>
      </w:r>
      <w:r>
        <w:tab/>
        <w:t>1680</w:t>
      </w:r>
    </w:p>
    <w:p w:rsidR="00AE18C6" w:rsidRDefault="00AE18C6">
      <w:pPr>
        <w:pStyle w:val="TOC3"/>
        <w:rPr>
          <w:rFonts w:asciiTheme="minorHAnsi" w:eastAsiaTheme="minorEastAsia" w:hAnsiTheme="minorHAnsi" w:cstheme="minorBidi"/>
          <w:sz w:val="22"/>
          <w:szCs w:val="22"/>
        </w:rPr>
      </w:pPr>
      <w:r w:rsidRPr="00AE18C6">
        <w:t>A.8.2.3</w:t>
      </w:r>
      <w:r w:rsidRPr="00AE18C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431C0C">
        <w:rPr>
          <w:lang w:val="en-US"/>
        </w:rPr>
        <w:t>using autonomous gaps</w:t>
      </w:r>
      <w:r>
        <w:tab/>
        <w:t>1680</w:t>
      </w:r>
    </w:p>
    <w:p w:rsidR="00AE18C6" w:rsidRDefault="00AE18C6">
      <w:pPr>
        <w:pStyle w:val="TOC4"/>
        <w:rPr>
          <w:rFonts w:asciiTheme="minorHAnsi" w:eastAsiaTheme="minorEastAsia" w:hAnsiTheme="minorHAnsi" w:cstheme="minorBidi"/>
          <w:sz w:val="22"/>
          <w:szCs w:val="22"/>
        </w:rPr>
      </w:pPr>
      <w:r w:rsidRPr="00AE18C6">
        <w:t>A.8.2.3.1</w:t>
      </w:r>
      <w:r w:rsidRPr="00AE18C6">
        <w:rPr>
          <w:rFonts w:asciiTheme="minorHAnsi" w:eastAsiaTheme="minorEastAsia" w:hAnsiTheme="minorHAnsi" w:cstheme="minorBidi"/>
          <w:sz w:val="22"/>
          <w:szCs w:val="22"/>
        </w:rPr>
        <w:tab/>
      </w:r>
      <w:r w:rsidRPr="00431C0C">
        <w:rPr>
          <w:snapToGrid w:val="0"/>
        </w:rPr>
        <w:t>Test Purpose and Environment</w:t>
      </w:r>
      <w:r>
        <w:tab/>
        <w:t>1680</w:t>
      </w:r>
    </w:p>
    <w:p w:rsidR="00AE18C6" w:rsidRDefault="00AE18C6">
      <w:pPr>
        <w:pStyle w:val="TOC4"/>
        <w:rPr>
          <w:rFonts w:asciiTheme="minorHAnsi" w:eastAsiaTheme="minorEastAsia" w:hAnsiTheme="minorHAnsi" w:cstheme="minorBidi"/>
          <w:sz w:val="22"/>
          <w:szCs w:val="22"/>
        </w:rPr>
      </w:pPr>
      <w:r w:rsidRPr="00AE18C6">
        <w:t>A.8.2.3.2</w:t>
      </w:r>
      <w:r w:rsidRPr="00AE18C6">
        <w:rPr>
          <w:rFonts w:asciiTheme="minorHAnsi" w:eastAsiaTheme="minorEastAsia" w:hAnsiTheme="minorHAnsi" w:cstheme="minorBidi"/>
          <w:sz w:val="22"/>
          <w:szCs w:val="22"/>
        </w:rPr>
        <w:tab/>
      </w:r>
      <w:r w:rsidRPr="00431C0C">
        <w:rPr>
          <w:snapToGrid w:val="0"/>
        </w:rPr>
        <w:t>Test Requirements</w:t>
      </w:r>
      <w:r>
        <w:tab/>
        <w:t>1682</w:t>
      </w:r>
    </w:p>
    <w:p w:rsidR="00AE18C6" w:rsidRDefault="00AE18C6">
      <w:pPr>
        <w:pStyle w:val="TOC3"/>
        <w:rPr>
          <w:rFonts w:asciiTheme="minorHAnsi" w:eastAsiaTheme="minorEastAsia" w:hAnsiTheme="minorHAnsi" w:cstheme="minorBidi"/>
          <w:sz w:val="22"/>
          <w:szCs w:val="22"/>
        </w:rPr>
      </w:pPr>
      <w:r w:rsidRPr="00AE18C6">
        <w:t>A.8.2.4</w:t>
      </w:r>
      <w:r w:rsidRPr="00AE18C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431C0C">
        <w:rPr>
          <w:lang w:val="en-US"/>
        </w:rPr>
        <w:t>using autonomous gaps</w:t>
      </w:r>
      <w:r w:rsidRPr="00431C0C">
        <w:rPr>
          <w:lang w:val="en-US" w:eastAsia="zh-CN"/>
        </w:rPr>
        <w:t xml:space="preserve"> with DRX</w:t>
      </w:r>
      <w:r>
        <w:tab/>
        <w:t>1683</w:t>
      </w:r>
    </w:p>
    <w:p w:rsidR="00AE18C6" w:rsidRDefault="00AE18C6">
      <w:pPr>
        <w:pStyle w:val="TOC4"/>
        <w:rPr>
          <w:rFonts w:asciiTheme="minorHAnsi" w:eastAsiaTheme="minorEastAsia" w:hAnsiTheme="minorHAnsi" w:cstheme="minorBidi"/>
          <w:sz w:val="22"/>
          <w:szCs w:val="22"/>
        </w:rPr>
      </w:pPr>
      <w:r w:rsidRPr="00AE18C6">
        <w:t>A.8.2.4.1</w:t>
      </w:r>
      <w:r w:rsidRPr="00AE18C6">
        <w:rPr>
          <w:rFonts w:asciiTheme="minorHAnsi" w:eastAsiaTheme="minorEastAsia" w:hAnsiTheme="minorHAnsi" w:cstheme="minorBidi"/>
          <w:sz w:val="22"/>
          <w:szCs w:val="22"/>
        </w:rPr>
        <w:tab/>
      </w:r>
      <w:r w:rsidRPr="00431C0C">
        <w:rPr>
          <w:snapToGrid w:val="0"/>
        </w:rPr>
        <w:t>Test Purpose and Environment</w:t>
      </w:r>
      <w:r>
        <w:tab/>
        <w:t>1683</w:t>
      </w:r>
    </w:p>
    <w:p w:rsidR="00AE18C6" w:rsidRDefault="00AE18C6">
      <w:pPr>
        <w:pStyle w:val="TOC4"/>
        <w:rPr>
          <w:rFonts w:asciiTheme="minorHAnsi" w:eastAsiaTheme="minorEastAsia" w:hAnsiTheme="minorHAnsi" w:cstheme="minorBidi"/>
          <w:sz w:val="22"/>
          <w:szCs w:val="22"/>
        </w:rPr>
      </w:pPr>
      <w:r w:rsidRPr="00AE18C6">
        <w:t>A.8.2.4.2</w:t>
      </w:r>
      <w:r w:rsidRPr="00AE18C6">
        <w:rPr>
          <w:rFonts w:asciiTheme="minorHAnsi" w:eastAsiaTheme="minorEastAsia" w:hAnsiTheme="minorHAnsi" w:cstheme="minorBidi"/>
          <w:sz w:val="22"/>
          <w:szCs w:val="22"/>
        </w:rPr>
        <w:tab/>
      </w:r>
      <w:r w:rsidRPr="00431C0C">
        <w:rPr>
          <w:snapToGrid w:val="0"/>
        </w:rPr>
        <w:t>Test Requirements</w:t>
      </w:r>
      <w:r>
        <w:tab/>
        <w:t>1685</w:t>
      </w:r>
    </w:p>
    <w:p w:rsidR="00AE18C6" w:rsidRDefault="00AE18C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1685</w:t>
      </w:r>
    </w:p>
    <w:p w:rsidR="00AE18C6" w:rsidRDefault="00AE18C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1685</w:t>
      </w:r>
    </w:p>
    <w:p w:rsidR="00AE18C6" w:rsidRDefault="00AE18C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1687</w:t>
      </w:r>
    </w:p>
    <w:p w:rsidR="00AE18C6" w:rsidRDefault="00AE18C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1688</w:t>
      </w:r>
    </w:p>
    <w:p w:rsidR="00AE18C6" w:rsidRDefault="00AE18C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1688</w:t>
      </w:r>
    </w:p>
    <w:p w:rsidR="00AE18C6" w:rsidRDefault="00AE18C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1690</w:t>
      </w:r>
    </w:p>
    <w:p w:rsidR="00AE18C6" w:rsidRDefault="00AE18C6">
      <w:pPr>
        <w:pStyle w:val="TOC3"/>
        <w:rPr>
          <w:rFonts w:asciiTheme="minorHAnsi" w:eastAsiaTheme="minorEastAsia" w:hAnsiTheme="minorHAnsi" w:cstheme="minorBidi"/>
          <w:sz w:val="22"/>
          <w:szCs w:val="22"/>
        </w:rPr>
      </w:pPr>
      <w:r w:rsidRPr="00AE18C6">
        <w:t>A.8.2.7</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w:t>
      </w:r>
      <w:r>
        <w:tab/>
        <w:t>1691</w:t>
      </w:r>
    </w:p>
    <w:p w:rsidR="00AE18C6" w:rsidRDefault="00AE18C6">
      <w:pPr>
        <w:pStyle w:val="TOC4"/>
        <w:rPr>
          <w:rFonts w:asciiTheme="minorHAnsi" w:eastAsiaTheme="minorEastAsia" w:hAnsiTheme="minorHAnsi" w:cstheme="minorBidi"/>
          <w:sz w:val="22"/>
          <w:szCs w:val="22"/>
        </w:rPr>
      </w:pPr>
      <w:r w:rsidRPr="00AE18C6">
        <w:t>A.8.2.7.1</w:t>
      </w:r>
      <w:r w:rsidRPr="00AE18C6">
        <w:rPr>
          <w:rFonts w:asciiTheme="minorHAnsi" w:eastAsiaTheme="minorEastAsia" w:hAnsiTheme="minorHAnsi" w:cstheme="minorBidi"/>
          <w:sz w:val="22"/>
          <w:szCs w:val="22"/>
        </w:rPr>
        <w:tab/>
      </w:r>
      <w:r w:rsidRPr="00431C0C">
        <w:rPr>
          <w:snapToGrid w:val="0"/>
        </w:rPr>
        <w:t>Test Purpose and Environment</w:t>
      </w:r>
      <w:r>
        <w:tab/>
        <w:t>1691</w:t>
      </w:r>
    </w:p>
    <w:p w:rsidR="00AE18C6" w:rsidRDefault="00AE18C6">
      <w:pPr>
        <w:pStyle w:val="TOC4"/>
        <w:rPr>
          <w:rFonts w:asciiTheme="minorHAnsi" w:eastAsiaTheme="minorEastAsia" w:hAnsiTheme="minorHAnsi" w:cstheme="minorBidi"/>
          <w:sz w:val="22"/>
          <w:szCs w:val="22"/>
        </w:rPr>
      </w:pPr>
      <w:r w:rsidRPr="00AE18C6">
        <w:t>A.8.2.7.2</w:t>
      </w:r>
      <w:r w:rsidRPr="00AE18C6">
        <w:rPr>
          <w:rFonts w:asciiTheme="minorHAnsi" w:eastAsiaTheme="minorEastAsia" w:hAnsiTheme="minorHAnsi" w:cstheme="minorBidi"/>
          <w:sz w:val="22"/>
          <w:szCs w:val="22"/>
        </w:rPr>
        <w:tab/>
      </w:r>
      <w:r w:rsidRPr="00431C0C">
        <w:rPr>
          <w:snapToGrid w:val="0"/>
        </w:rPr>
        <w:t>Test Requirements</w:t>
      </w:r>
      <w:r>
        <w:tab/>
        <w:t>1692</w:t>
      </w:r>
    </w:p>
    <w:p w:rsidR="00AE18C6" w:rsidRDefault="00AE18C6">
      <w:pPr>
        <w:pStyle w:val="TOC3"/>
        <w:rPr>
          <w:rFonts w:asciiTheme="minorHAnsi" w:eastAsiaTheme="minorEastAsia" w:hAnsiTheme="minorHAnsi" w:cstheme="minorBidi"/>
          <w:sz w:val="22"/>
          <w:szCs w:val="22"/>
        </w:rPr>
      </w:pPr>
      <w:r w:rsidRPr="00AE18C6">
        <w:t>A.8.2.8</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w:t>
      </w:r>
      <w:r w:rsidRPr="00431C0C">
        <w:rPr>
          <w:lang w:val="en-US" w:eastAsia="zh-CN"/>
        </w:rPr>
        <w:t xml:space="preserve"> with DRX</w:t>
      </w:r>
      <w:r>
        <w:tab/>
        <w:t>1693</w:t>
      </w:r>
    </w:p>
    <w:p w:rsidR="00AE18C6" w:rsidRDefault="00AE18C6">
      <w:pPr>
        <w:pStyle w:val="TOC4"/>
        <w:rPr>
          <w:rFonts w:asciiTheme="minorHAnsi" w:eastAsiaTheme="minorEastAsia" w:hAnsiTheme="minorHAnsi" w:cstheme="minorBidi"/>
          <w:sz w:val="22"/>
          <w:szCs w:val="22"/>
        </w:rPr>
      </w:pPr>
      <w:r w:rsidRPr="00AE18C6">
        <w:t>A.8.2.8.1</w:t>
      </w:r>
      <w:r w:rsidRPr="00AE18C6">
        <w:rPr>
          <w:rFonts w:asciiTheme="minorHAnsi" w:eastAsiaTheme="minorEastAsia" w:hAnsiTheme="minorHAnsi" w:cstheme="minorBidi"/>
          <w:sz w:val="22"/>
          <w:szCs w:val="22"/>
        </w:rPr>
        <w:tab/>
      </w:r>
      <w:r w:rsidRPr="00431C0C">
        <w:rPr>
          <w:snapToGrid w:val="0"/>
        </w:rPr>
        <w:t>Test Purpose and Environment</w:t>
      </w:r>
      <w:r>
        <w:tab/>
        <w:t>1693</w:t>
      </w:r>
    </w:p>
    <w:p w:rsidR="00AE18C6" w:rsidRDefault="00AE18C6">
      <w:pPr>
        <w:pStyle w:val="TOC4"/>
        <w:rPr>
          <w:rFonts w:asciiTheme="minorHAnsi" w:eastAsiaTheme="minorEastAsia" w:hAnsiTheme="minorHAnsi" w:cstheme="minorBidi"/>
          <w:sz w:val="22"/>
          <w:szCs w:val="22"/>
        </w:rPr>
      </w:pPr>
      <w:r w:rsidRPr="00AE18C6">
        <w:t>A.8.2.8.2</w:t>
      </w:r>
      <w:r w:rsidRPr="00AE18C6">
        <w:rPr>
          <w:rFonts w:asciiTheme="minorHAnsi" w:eastAsiaTheme="minorEastAsia" w:hAnsiTheme="minorHAnsi" w:cstheme="minorBidi"/>
          <w:sz w:val="22"/>
          <w:szCs w:val="22"/>
        </w:rPr>
        <w:tab/>
      </w:r>
      <w:r w:rsidRPr="00431C0C">
        <w:rPr>
          <w:snapToGrid w:val="0"/>
        </w:rPr>
        <w:t>Test Requirements</w:t>
      </w:r>
      <w:r>
        <w:tab/>
        <w:t>1695</w:t>
      </w:r>
    </w:p>
    <w:p w:rsidR="00AE18C6" w:rsidRDefault="00AE18C6">
      <w:pPr>
        <w:pStyle w:val="TOC3"/>
        <w:rPr>
          <w:rFonts w:asciiTheme="minorHAnsi" w:eastAsiaTheme="minorEastAsia" w:hAnsiTheme="minorHAnsi" w:cstheme="minorBidi"/>
          <w:sz w:val="22"/>
          <w:szCs w:val="22"/>
        </w:rPr>
      </w:pPr>
      <w:r w:rsidRPr="00AE18C6">
        <w:t>A.8.2.9</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 for Cat-M1 UE in CEModeB</w:t>
      </w:r>
      <w:r>
        <w:tab/>
        <w:t>1695</w:t>
      </w:r>
    </w:p>
    <w:p w:rsidR="00AE18C6" w:rsidRDefault="00AE18C6">
      <w:pPr>
        <w:pStyle w:val="TOC4"/>
        <w:rPr>
          <w:rFonts w:asciiTheme="minorHAnsi" w:eastAsiaTheme="minorEastAsia" w:hAnsiTheme="minorHAnsi" w:cstheme="minorBidi"/>
          <w:sz w:val="22"/>
          <w:szCs w:val="22"/>
        </w:rPr>
      </w:pPr>
      <w:r w:rsidRPr="00AE18C6">
        <w:t>A.8.2.9.1</w:t>
      </w:r>
      <w:r w:rsidRPr="00AE18C6">
        <w:rPr>
          <w:rFonts w:asciiTheme="minorHAnsi" w:eastAsiaTheme="minorEastAsia" w:hAnsiTheme="minorHAnsi" w:cstheme="minorBidi"/>
          <w:sz w:val="22"/>
          <w:szCs w:val="22"/>
        </w:rPr>
        <w:tab/>
      </w:r>
      <w:r w:rsidRPr="00431C0C">
        <w:rPr>
          <w:snapToGrid w:val="0"/>
        </w:rPr>
        <w:t>Test Purpose and Environment</w:t>
      </w:r>
      <w:r>
        <w:tab/>
        <w:t>1695</w:t>
      </w:r>
    </w:p>
    <w:p w:rsidR="00AE18C6" w:rsidRDefault="00AE18C6">
      <w:pPr>
        <w:pStyle w:val="TOC4"/>
        <w:rPr>
          <w:rFonts w:asciiTheme="minorHAnsi" w:eastAsiaTheme="minorEastAsia" w:hAnsiTheme="minorHAnsi" w:cstheme="minorBidi"/>
          <w:sz w:val="22"/>
          <w:szCs w:val="22"/>
        </w:rPr>
      </w:pPr>
      <w:r w:rsidRPr="00AE18C6">
        <w:t>A.8.2.9.2</w:t>
      </w:r>
      <w:r w:rsidRPr="00AE18C6">
        <w:rPr>
          <w:rFonts w:asciiTheme="minorHAnsi" w:eastAsiaTheme="minorEastAsia" w:hAnsiTheme="minorHAnsi" w:cstheme="minorBidi"/>
          <w:sz w:val="22"/>
          <w:szCs w:val="22"/>
        </w:rPr>
        <w:tab/>
      </w:r>
      <w:r w:rsidRPr="00431C0C">
        <w:rPr>
          <w:snapToGrid w:val="0"/>
        </w:rPr>
        <w:t>Test Requirements</w:t>
      </w:r>
      <w:r>
        <w:tab/>
        <w:t>1697</w:t>
      </w:r>
    </w:p>
    <w:p w:rsidR="00AE18C6" w:rsidRDefault="00AE18C6">
      <w:pPr>
        <w:pStyle w:val="TOC3"/>
        <w:rPr>
          <w:rFonts w:asciiTheme="minorHAnsi" w:eastAsiaTheme="minorEastAsia" w:hAnsiTheme="minorHAnsi" w:cstheme="minorBidi"/>
          <w:sz w:val="22"/>
          <w:szCs w:val="22"/>
        </w:rPr>
      </w:pPr>
      <w:r w:rsidRPr="00AE18C6">
        <w:t>A.8.2.10</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 with DRX for Cat-M1 UE in CEModeB</w:t>
      </w:r>
      <w:r>
        <w:tab/>
        <w:t>1698</w:t>
      </w:r>
    </w:p>
    <w:p w:rsidR="00AE18C6" w:rsidRDefault="00AE18C6">
      <w:pPr>
        <w:pStyle w:val="TOC4"/>
        <w:rPr>
          <w:rFonts w:asciiTheme="minorHAnsi" w:eastAsiaTheme="minorEastAsia" w:hAnsiTheme="minorHAnsi" w:cstheme="minorBidi"/>
          <w:sz w:val="22"/>
          <w:szCs w:val="22"/>
        </w:rPr>
      </w:pPr>
      <w:r w:rsidRPr="00AE18C6">
        <w:t>A.8.2.10.1</w:t>
      </w:r>
      <w:r w:rsidRPr="00AE18C6">
        <w:rPr>
          <w:rFonts w:asciiTheme="minorHAnsi" w:eastAsiaTheme="minorEastAsia" w:hAnsiTheme="minorHAnsi" w:cstheme="minorBidi"/>
          <w:sz w:val="22"/>
          <w:szCs w:val="22"/>
        </w:rPr>
        <w:tab/>
      </w:r>
      <w:r w:rsidRPr="00431C0C">
        <w:rPr>
          <w:snapToGrid w:val="0"/>
        </w:rPr>
        <w:t>Test Purpose and Environment</w:t>
      </w:r>
      <w:r>
        <w:tab/>
        <w:t>1698</w:t>
      </w:r>
    </w:p>
    <w:p w:rsidR="00AE18C6" w:rsidRDefault="00AE18C6">
      <w:pPr>
        <w:pStyle w:val="TOC4"/>
        <w:rPr>
          <w:rFonts w:asciiTheme="minorHAnsi" w:eastAsiaTheme="minorEastAsia" w:hAnsiTheme="minorHAnsi" w:cstheme="minorBidi"/>
          <w:sz w:val="22"/>
          <w:szCs w:val="22"/>
        </w:rPr>
      </w:pPr>
      <w:r w:rsidRPr="00AE18C6">
        <w:t>A.8.2.10.2</w:t>
      </w:r>
      <w:r w:rsidRPr="00AE18C6">
        <w:rPr>
          <w:rFonts w:asciiTheme="minorHAnsi" w:eastAsiaTheme="minorEastAsia" w:hAnsiTheme="minorHAnsi" w:cstheme="minorBidi"/>
          <w:sz w:val="22"/>
          <w:szCs w:val="22"/>
        </w:rPr>
        <w:tab/>
      </w:r>
      <w:r w:rsidRPr="00431C0C">
        <w:rPr>
          <w:snapToGrid w:val="0"/>
        </w:rPr>
        <w:t>Test Requirements</w:t>
      </w:r>
      <w:r>
        <w:tab/>
        <w:t>1700</w:t>
      </w:r>
    </w:p>
    <w:p w:rsidR="00AE18C6" w:rsidRDefault="00AE18C6">
      <w:pPr>
        <w:pStyle w:val="TOC3"/>
        <w:rPr>
          <w:rFonts w:asciiTheme="minorHAnsi" w:eastAsiaTheme="minorEastAsia" w:hAnsiTheme="minorHAnsi" w:cstheme="minorBidi"/>
          <w:sz w:val="22"/>
          <w:szCs w:val="22"/>
        </w:rPr>
      </w:pPr>
      <w:r w:rsidRPr="00AE18C6">
        <w:t>A.8.2.11</w:t>
      </w:r>
      <w:r w:rsidRPr="00AE18C6">
        <w:rPr>
          <w:rFonts w:asciiTheme="minorHAnsi" w:eastAsiaTheme="minorEastAsia" w:hAnsiTheme="minorHAnsi"/>
          <w:sz w:val="22"/>
          <w:szCs w:val="22"/>
        </w:rPr>
        <w:tab/>
      </w:r>
      <w:r w:rsidRPr="00431C0C">
        <w:rPr>
          <w:rFonts w:cs="Arial"/>
        </w:rPr>
        <w:t xml:space="preserve">E-UTRAN TDD-TDD intra-frequency event triggered reporting with DRX for UE configured with </w:t>
      </w:r>
      <w:r w:rsidRPr="00431C0C">
        <w:rPr>
          <w:rFonts w:cs="Arial"/>
          <w:i/>
        </w:rPr>
        <w:t>highSpeedEnhancedMeasFlag</w:t>
      </w:r>
      <w:r>
        <w:tab/>
        <w:t>1700</w:t>
      </w:r>
    </w:p>
    <w:p w:rsidR="00AE18C6" w:rsidRDefault="00AE18C6">
      <w:pPr>
        <w:pStyle w:val="TOC4"/>
        <w:rPr>
          <w:rFonts w:asciiTheme="minorHAnsi" w:eastAsiaTheme="minorEastAsia" w:hAnsiTheme="minorHAnsi" w:cstheme="minorBidi"/>
          <w:sz w:val="22"/>
          <w:szCs w:val="22"/>
        </w:rPr>
      </w:pPr>
      <w:r w:rsidRPr="00AE18C6">
        <w:t>A.8.2.11.</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1700</w:t>
      </w:r>
    </w:p>
    <w:p w:rsidR="00AE18C6" w:rsidRDefault="00AE18C6">
      <w:pPr>
        <w:pStyle w:val="TOC4"/>
        <w:rPr>
          <w:rFonts w:asciiTheme="minorHAnsi" w:eastAsiaTheme="minorEastAsia" w:hAnsiTheme="minorHAnsi" w:cstheme="minorBidi"/>
          <w:sz w:val="22"/>
          <w:szCs w:val="22"/>
        </w:rPr>
      </w:pPr>
      <w:r w:rsidRPr="00AE18C6">
        <w:t>A.8.2.11.2</w:t>
      </w:r>
      <w:r w:rsidRPr="00AE18C6">
        <w:rPr>
          <w:rFonts w:asciiTheme="minorHAnsi" w:eastAsiaTheme="minorEastAsia" w:hAnsiTheme="minorHAnsi"/>
          <w:sz w:val="22"/>
          <w:szCs w:val="22"/>
        </w:rPr>
        <w:tab/>
      </w:r>
      <w:r w:rsidRPr="00431C0C">
        <w:rPr>
          <w:rFonts w:cs="Arial"/>
          <w:snapToGrid w:val="0"/>
        </w:rPr>
        <w:t>Test Requirements</w:t>
      </w:r>
      <w:r>
        <w:tab/>
        <w:t>1702</w:t>
      </w:r>
    </w:p>
    <w:p w:rsidR="00AE18C6" w:rsidRDefault="00AE18C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1702</w:t>
      </w:r>
    </w:p>
    <w:p w:rsidR="00AE18C6" w:rsidRDefault="00AE18C6">
      <w:pPr>
        <w:pStyle w:val="TOC4"/>
        <w:rPr>
          <w:rFonts w:asciiTheme="minorHAnsi" w:eastAsiaTheme="minorEastAsia" w:hAnsiTheme="minorHAnsi" w:cstheme="minorBidi"/>
          <w:sz w:val="22"/>
          <w:szCs w:val="22"/>
        </w:rPr>
      </w:pPr>
      <w:r w:rsidRPr="00AE18C6">
        <w:t>A.8.2.12.1</w:t>
      </w:r>
      <w:r w:rsidRPr="00AE18C6">
        <w:rPr>
          <w:rFonts w:asciiTheme="minorHAnsi" w:eastAsiaTheme="minorEastAsia" w:hAnsiTheme="minorHAnsi"/>
          <w:sz w:val="22"/>
          <w:szCs w:val="22"/>
        </w:rPr>
        <w:tab/>
      </w:r>
      <w:r w:rsidRPr="00431C0C">
        <w:rPr>
          <w:rFonts w:cs="v4.2.0"/>
          <w:snapToGrid w:val="0"/>
        </w:rPr>
        <w:t>Test Purpose and Environment</w:t>
      </w:r>
      <w:r>
        <w:tab/>
        <w:t>1702</w:t>
      </w:r>
    </w:p>
    <w:p w:rsidR="00AE18C6" w:rsidRDefault="00AE18C6">
      <w:pPr>
        <w:pStyle w:val="TOC4"/>
        <w:rPr>
          <w:rFonts w:asciiTheme="minorHAnsi" w:eastAsiaTheme="minorEastAsia" w:hAnsiTheme="minorHAnsi" w:cstheme="minorBidi"/>
          <w:sz w:val="22"/>
          <w:szCs w:val="22"/>
        </w:rPr>
      </w:pPr>
      <w:r w:rsidRPr="00AE18C6">
        <w:lastRenderedPageBreak/>
        <w:t>A.8.2.12.2</w:t>
      </w:r>
      <w:r w:rsidRPr="00AE18C6">
        <w:rPr>
          <w:rFonts w:asciiTheme="minorHAnsi" w:eastAsiaTheme="minorEastAsia" w:hAnsiTheme="minorHAnsi"/>
          <w:sz w:val="22"/>
          <w:szCs w:val="22"/>
        </w:rPr>
        <w:tab/>
      </w:r>
      <w:r w:rsidRPr="00431C0C">
        <w:rPr>
          <w:rFonts w:cs="v4.2.0"/>
          <w:snapToGrid w:val="0"/>
        </w:rPr>
        <w:t>Test Requirements</w:t>
      </w:r>
      <w:r>
        <w:tab/>
        <w:t>1704</w:t>
      </w:r>
    </w:p>
    <w:p w:rsidR="00AE18C6" w:rsidRDefault="00AE18C6">
      <w:pPr>
        <w:pStyle w:val="TOC3"/>
        <w:rPr>
          <w:rFonts w:asciiTheme="minorHAnsi" w:eastAsiaTheme="minorEastAsia" w:hAnsiTheme="minorHAnsi" w:cstheme="minorBidi"/>
          <w:sz w:val="22"/>
          <w:szCs w:val="22"/>
        </w:rPr>
      </w:pPr>
      <w:r w:rsidRPr="00AE18C6">
        <w:t>A.8.2.13</w:t>
      </w:r>
      <w:r w:rsidRPr="00AE18C6">
        <w:rPr>
          <w:rFonts w:asciiTheme="minorHAnsi" w:eastAsiaTheme="minorEastAsia" w:hAnsiTheme="minorHAnsi"/>
          <w:sz w:val="22"/>
          <w:szCs w:val="22"/>
        </w:rPr>
        <w:tab/>
      </w:r>
      <w:r w:rsidRPr="00431C0C">
        <w:rPr>
          <w:rFonts w:cs="v4.2.0"/>
        </w:rPr>
        <w:t>E-UTRAN TDD-TDD intra-frequency event triggered reporting under fading propagation conditions in synchronous cells with DRX for UE category 0</w:t>
      </w:r>
      <w:r>
        <w:tab/>
        <w:t>1705</w:t>
      </w:r>
    </w:p>
    <w:p w:rsidR="00AE18C6" w:rsidRDefault="00AE18C6">
      <w:pPr>
        <w:pStyle w:val="TOC4"/>
        <w:rPr>
          <w:rFonts w:asciiTheme="minorHAnsi" w:eastAsiaTheme="minorEastAsia" w:hAnsiTheme="minorHAnsi" w:cstheme="minorBidi"/>
          <w:sz w:val="22"/>
          <w:szCs w:val="22"/>
        </w:rPr>
      </w:pPr>
      <w:r w:rsidRPr="00AE18C6">
        <w:t>A.8.2.13.</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1705</w:t>
      </w:r>
    </w:p>
    <w:p w:rsidR="00AE18C6" w:rsidRDefault="00AE18C6">
      <w:pPr>
        <w:pStyle w:val="TOC4"/>
        <w:rPr>
          <w:rFonts w:asciiTheme="minorHAnsi" w:eastAsiaTheme="minorEastAsia" w:hAnsiTheme="minorHAnsi" w:cstheme="minorBidi"/>
          <w:sz w:val="22"/>
          <w:szCs w:val="22"/>
        </w:rPr>
      </w:pPr>
      <w:r w:rsidRPr="00AE18C6">
        <w:t>A.8.2.13.2</w:t>
      </w:r>
      <w:r w:rsidRPr="00AE18C6">
        <w:rPr>
          <w:rFonts w:asciiTheme="minorHAnsi" w:eastAsiaTheme="minorEastAsia" w:hAnsiTheme="minorHAnsi"/>
          <w:sz w:val="22"/>
          <w:szCs w:val="22"/>
        </w:rPr>
        <w:tab/>
      </w:r>
      <w:r w:rsidRPr="00431C0C">
        <w:rPr>
          <w:rFonts w:cs="v4.2.0"/>
          <w:snapToGrid w:val="0"/>
        </w:rPr>
        <w:t>Test Requirements</w:t>
      </w:r>
      <w:r>
        <w:tab/>
        <w:t>1707</w:t>
      </w:r>
    </w:p>
    <w:p w:rsidR="00AE18C6" w:rsidRDefault="00AE18C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431C0C">
        <w:rPr>
          <w:rFonts w:cs="v4.2.0"/>
        </w:rPr>
        <w:t>E-UTRAN TDD intra-frequency event triggered reporting for serving cell under fading propagation conditions for UE category M1 in CEModeA</w:t>
      </w:r>
      <w:r w:rsidRPr="00431C0C">
        <w:rPr>
          <w:rFonts w:cs="v4.2.0"/>
          <w:lang w:eastAsia="zh-CN"/>
        </w:rPr>
        <w:t xml:space="preserve"> without gap</w:t>
      </w:r>
      <w:r>
        <w:tab/>
        <w:t>1707</w:t>
      </w:r>
    </w:p>
    <w:p w:rsidR="00AE18C6" w:rsidRDefault="00AE18C6">
      <w:pPr>
        <w:pStyle w:val="TOC4"/>
        <w:rPr>
          <w:rFonts w:asciiTheme="minorHAnsi" w:eastAsiaTheme="minorEastAsia" w:hAnsiTheme="minorHAnsi" w:cstheme="minorBidi"/>
          <w:sz w:val="22"/>
          <w:szCs w:val="22"/>
        </w:rPr>
      </w:pPr>
      <w:r w:rsidRPr="00AE18C6">
        <w:t>A.8.2.14.1</w:t>
      </w:r>
      <w:r w:rsidRPr="00AE18C6">
        <w:rPr>
          <w:rFonts w:asciiTheme="minorHAnsi" w:eastAsiaTheme="minorEastAsia" w:hAnsiTheme="minorHAnsi" w:cstheme="minorBidi"/>
          <w:sz w:val="22"/>
          <w:szCs w:val="22"/>
        </w:rPr>
        <w:tab/>
      </w:r>
      <w:r w:rsidRPr="00431C0C">
        <w:rPr>
          <w:snapToGrid w:val="0"/>
        </w:rPr>
        <w:t>Test Purpose and Environment</w:t>
      </w:r>
      <w:r>
        <w:tab/>
        <w:t>1707</w:t>
      </w:r>
    </w:p>
    <w:p w:rsidR="00AE18C6" w:rsidRDefault="00AE18C6">
      <w:pPr>
        <w:pStyle w:val="TOC4"/>
        <w:rPr>
          <w:rFonts w:asciiTheme="minorHAnsi" w:eastAsiaTheme="minorEastAsia" w:hAnsiTheme="minorHAnsi" w:cstheme="minorBidi"/>
          <w:sz w:val="22"/>
          <w:szCs w:val="22"/>
        </w:rPr>
      </w:pPr>
      <w:r w:rsidRPr="00AE18C6">
        <w:t>A.8.2.14.2</w:t>
      </w:r>
      <w:r w:rsidRPr="00AE18C6">
        <w:rPr>
          <w:rFonts w:asciiTheme="minorHAnsi" w:eastAsiaTheme="minorEastAsia" w:hAnsiTheme="minorHAnsi" w:cstheme="minorBidi"/>
          <w:sz w:val="22"/>
          <w:szCs w:val="22"/>
        </w:rPr>
        <w:tab/>
      </w:r>
      <w:r w:rsidRPr="00431C0C">
        <w:rPr>
          <w:snapToGrid w:val="0"/>
        </w:rPr>
        <w:t>Test Requirement</w:t>
      </w:r>
      <w:r>
        <w:tab/>
        <w:t>1709</w:t>
      </w:r>
    </w:p>
    <w:p w:rsidR="00AE18C6" w:rsidRDefault="00AE18C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1710</w:t>
      </w:r>
    </w:p>
    <w:p w:rsidR="00AE18C6" w:rsidRDefault="00AE18C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1710</w:t>
      </w:r>
    </w:p>
    <w:p w:rsidR="00AE18C6" w:rsidRDefault="00AE18C6">
      <w:pPr>
        <w:pStyle w:val="TOC4"/>
        <w:rPr>
          <w:rFonts w:asciiTheme="minorHAnsi" w:eastAsiaTheme="minorEastAsia" w:hAnsiTheme="minorHAnsi" w:cstheme="minorBidi"/>
          <w:sz w:val="22"/>
          <w:szCs w:val="22"/>
        </w:rPr>
      </w:pPr>
      <w:r w:rsidRPr="00AE18C6">
        <w:t>A.8.3.1.1</w:t>
      </w:r>
      <w:r w:rsidRPr="00AE18C6">
        <w:rPr>
          <w:rFonts w:asciiTheme="minorHAnsi" w:eastAsiaTheme="minorEastAsia" w:hAnsiTheme="minorHAnsi"/>
          <w:sz w:val="22"/>
          <w:szCs w:val="22"/>
        </w:rPr>
        <w:tab/>
      </w:r>
      <w:r w:rsidRPr="00431C0C">
        <w:rPr>
          <w:rFonts w:cs="v4.2.0"/>
          <w:snapToGrid w:val="0"/>
        </w:rPr>
        <w:t>Test Purpose and Environment</w:t>
      </w:r>
      <w:r>
        <w:tab/>
        <w:t>1710</w:t>
      </w:r>
    </w:p>
    <w:p w:rsidR="00AE18C6" w:rsidRDefault="00AE18C6">
      <w:pPr>
        <w:pStyle w:val="TOC4"/>
        <w:rPr>
          <w:rFonts w:asciiTheme="minorHAnsi" w:eastAsiaTheme="minorEastAsia" w:hAnsiTheme="minorHAnsi" w:cstheme="minorBidi"/>
          <w:sz w:val="22"/>
          <w:szCs w:val="22"/>
        </w:rPr>
      </w:pPr>
      <w:r w:rsidRPr="00AE18C6">
        <w:t>A.8.3.1.2</w:t>
      </w:r>
      <w:r w:rsidRPr="00AE18C6">
        <w:rPr>
          <w:rFonts w:asciiTheme="minorHAnsi" w:eastAsiaTheme="minorEastAsia" w:hAnsiTheme="minorHAnsi"/>
          <w:sz w:val="22"/>
          <w:szCs w:val="22"/>
        </w:rPr>
        <w:tab/>
      </w:r>
      <w:r w:rsidRPr="00431C0C">
        <w:rPr>
          <w:rFonts w:cs="v4.2.0"/>
          <w:snapToGrid w:val="0"/>
        </w:rPr>
        <w:t>Test Requirements</w:t>
      </w:r>
      <w:r>
        <w:tab/>
        <w:t>1711</w:t>
      </w:r>
    </w:p>
    <w:p w:rsidR="00AE18C6" w:rsidRDefault="00AE18C6">
      <w:pPr>
        <w:pStyle w:val="TOC3"/>
        <w:rPr>
          <w:rFonts w:asciiTheme="minorHAnsi" w:eastAsiaTheme="minorEastAsia" w:hAnsiTheme="minorHAnsi" w:cstheme="minorBidi"/>
          <w:sz w:val="22"/>
          <w:szCs w:val="22"/>
        </w:rPr>
      </w:pPr>
      <w:r w:rsidRPr="00AE18C6">
        <w:t>A.8.3.2</w:t>
      </w:r>
      <w:r w:rsidRPr="00AE18C6">
        <w:rPr>
          <w:rFonts w:asciiTheme="minorHAnsi" w:eastAsiaTheme="minorEastAsia" w:hAnsiTheme="minorHAnsi"/>
          <w:sz w:val="22"/>
          <w:szCs w:val="22"/>
        </w:rPr>
        <w:tab/>
      </w:r>
      <w:r w:rsidRPr="00431C0C">
        <w:rPr>
          <w:rFonts w:cs="v4.2.0"/>
        </w:rPr>
        <w:t>E-UTRAN FDD-FDD Inter-frequency event triggered reporting when DRX is used under fading propagation conditions in asynchronous cells</w:t>
      </w:r>
      <w:r>
        <w:tab/>
        <w:t>1711</w:t>
      </w:r>
    </w:p>
    <w:p w:rsidR="00AE18C6" w:rsidRDefault="00AE18C6">
      <w:pPr>
        <w:pStyle w:val="TOC4"/>
        <w:rPr>
          <w:rFonts w:asciiTheme="minorHAnsi" w:eastAsiaTheme="minorEastAsia" w:hAnsiTheme="minorHAnsi" w:cstheme="minorBidi"/>
          <w:sz w:val="22"/>
          <w:szCs w:val="22"/>
        </w:rPr>
      </w:pPr>
      <w:r w:rsidRPr="00AE18C6">
        <w:t>A.8.3.2.1</w:t>
      </w:r>
      <w:r w:rsidRPr="00AE18C6">
        <w:rPr>
          <w:rFonts w:asciiTheme="minorHAnsi" w:eastAsiaTheme="minorEastAsia" w:hAnsiTheme="minorHAnsi"/>
          <w:sz w:val="22"/>
          <w:szCs w:val="22"/>
        </w:rPr>
        <w:tab/>
      </w:r>
      <w:r w:rsidRPr="00431C0C">
        <w:rPr>
          <w:rFonts w:cs="v4.2.0"/>
          <w:snapToGrid w:val="0"/>
        </w:rPr>
        <w:t>Test Purpose and Environment</w:t>
      </w:r>
      <w:r>
        <w:tab/>
        <w:t>1711</w:t>
      </w:r>
    </w:p>
    <w:p w:rsidR="00AE18C6" w:rsidRDefault="00AE18C6">
      <w:pPr>
        <w:pStyle w:val="TOC4"/>
        <w:rPr>
          <w:rFonts w:asciiTheme="minorHAnsi" w:eastAsiaTheme="minorEastAsia" w:hAnsiTheme="minorHAnsi" w:cstheme="minorBidi"/>
          <w:sz w:val="22"/>
          <w:szCs w:val="22"/>
        </w:rPr>
      </w:pPr>
      <w:r w:rsidRPr="00AE18C6">
        <w:t>A.8.3.2.2</w:t>
      </w:r>
      <w:r w:rsidRPr="00AE18C6">
        <w:rPr>
          <w:rFonts w:asciiTheme="minorHAnsi" w:eastAsiaTheme="minorEastAsia" w:hAnsiTheme="minorHAnsi"/>
          <w:sz w:val="22"/>
          <w:szCs w:val="22"/>
        </w:rPr>
        <w:tab/>
      </w:r>
      <w:r w:rsidRPr="00431C0C">
        <w:rPr>
          <w:rFonts w:cs="v4.2.0"/>
          <w:snapToGrid w:val="0"/>
        </w:rPr>
        <w:t>Test Requirements</w:t>
      </w:r>
      <w:r>
        <w:tab/>
        <w:t>1714</w:t>
      </w:r>
    </w:p>
    <w:p w:rsidR="00AE18C6" w:rsidRDefault="00AE18C6">
      <w:pPr>
        <w:pStyle w:val="TOC3"/>
        <w:rPr>
          <w:rFonts w:asciiTheme="minorHAnsi" w:eastAsiaTheme="minorEastAsia" w:hAnsiTheme="minorHAnsi" w:cstheme="minorBidi"/>
          <w:sz w:val="22"/>
          <w:szCs w:val="22"/>
        </w:rPr>
      </w:pPr>
      <w:r w:rsidRPr="00AE18C6">
        <w:t>A.8.3.3</w:t>
      </w:r>
      <w:r w:rsidRPr="00AE18C6">
        <w:rPr>
          <w:rFonts w:asciiTheme="minorHAnsi" w:eastAsiaTheme="minorEastAsia" w:hAnsiTheme="minorHAnsi"/>
          <w:sz w:val="22"/>
          <w:szCs w:val="22"/>
        </w:rPr>
        <w:tab/>
      </w:r>
      <w:r w:rsidRPr="00431C0C">
        <w:rPr>
          <w:rFonts w:cs="v4.2.0"/>
        </w:rPr>
        <w:t>E-UTRAN FDD-FDD inter-frequency event triggered reporting under AWGN propagation conditions in asynchronous cells with DRX when L3 filtering is used</w:t>
      </w:r>
      <w:r>
        <w:tab/>
        <w:t>1714</w:t>
      </w:r>
    </w:p>
    <w:p w:rsidR="00AE18C6" w:rsidRDefault="00AE18C6">
      <w:pPr>
        <w:pStyle w:val="TOC4"/>
        <w:rPr>
          <w:rFonts w:asciiTheme="minorHAnsi" w:eastAsiaTheme="minorEastAsia" w:hAnsiTheme="minorHAnsi" w:cstheme="minorBidi"/>
          <w:sz w:val="22"/>
          <w:szCs w:val="22"/>
        </w:rPr>
      </w:pPr>
      <w:r w:rsidRPr="00AE18C6">
        <w:t>A.8.3.3.1</w:t>
      </w:r>
      <w:r w:rsidRPr="00AE18C6">
        <w:rPr>
          <w:rFonts w:asciiTheme="minorHAnsi" w:eastAsiaTheme="minorEastAsia" w:hAnsiTheme="minorHAnsi" w:cstheme="minorBidi"/>
          <w:sz w:val="22"/>
          <w:szCs w:val="22"/>
        </w:rPr>
        <w:tab/>
      </w:r>
      <w:r w:rsidRPr="00431C0C">
        <w:rPr>
          <w:snapToGrid w:val="0"/>
        </w:rPr>
        <w:t>Test Purpose and Environment</w:t>
      </w:r>
      <w:r>
        <w:tab/>
        <w:t>1714</w:t>
      </w:r>
    </w:p>
    <w:p w:rsidR="00AE18C6" w:rsidRDefault="00AE18C6">
      <w:pPr>
        <w:pStyle w:val="TOC4"/>
        <w:rPr>
          <w:rFonts w:asciiTheme="minorHAnsi" w:eastAsiaTheme="minorEastAsia" w:hAnsiTheme="minorHAnsi" w:cstheme="minorBidi"/>
          <w:sz w:val="22"/>
          <w:szCs w:val="22"/>
        </w:rPr>
      </w:pPr>
      <w:r w:rsidRPr="00AE18C6">
        <w:t>A.8.3.3.2</w:t>
      </w:r>
      <w:r w:rsidRPr="00AE18C6">
        <w:rPr>
          <w:rFonts w:asciiTheme="minorHAnsi" w:eastAsiaTheme="minorEastAsia" w:hAnsiTheme="minorHAnsi"/>
          <w:sz w:val="22"/>
          <w:szCs w:val="22"/>
        </w:rPr>
        <w:tab/>
      </w:r>
      <w:r w:rsidRPr="00431C0C">
        <w:rPr>
          <w:rFonts w:cs="v4.2.0"/>
          <w:snapToGrid w:val="0"/>
        </w:rPr>
        <w:t>Test Requirements</w:t>
      </w:r>
      <w:r>
        <w:tab/>
        <w:t>1717</w:t>
      </w:r>
    </w:p>
    <w:p w:rsidR="00AE18C6" w:rsidRDefault="00AE18C6">
      <w:pPr>
        <w:pStyle w:val="TOC3"/>
        <w:rPr>
          <w:rFonts w:asciiTheme="minorHAnsi" w:eastAsiaTheme="minorEastAsia" w:hAnsiTheme="minorHAnsi" w:cstheme="minorBidi"/>
          <w:sz w:val="22"/>
          <w:szCs w:val="22"/>
        </w:rPr>
      </w:pPr>
      <w:r w:rsidRPr="00AE18C6">
        <w:t>A.8.3.4</w:t>
      </w:r>
      <w:r w:rsidRPr="00AE18C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1717</w:t>
      </w:r>
    </w:p>
    <w:p w:rsidR="00AE18C6" w:rsidRDefault="00AE18C6">
      <w:pPr>
        <w:pStyle w:val="TOC4"/>
        <w:rPr>
          <w:rFonts w:asciiTheme="minorHAnsi" w:eastAsiaTheme="minorEastAsia" w:hAnsiTheme="minorHAnsi" w:cstheme="minorBidi"/>
          <w:sz w:val="22"/>
          <w:szCs w:val="22"/>
        </w:rPr>
      </w:pPr>
      <w:r w:rsidRPr="00AE18C6">
        <w:t>A.8.3.4.1</w:t>
      </w:r>
      <w:r w:rsidRPr="00AE18C6">
        <w:rPr>
          <w:rFonts w:asciiTheme="minorHAnsi" w:eastAsiaTheme="minorEastAsia" w:hAnsiTheme="minorHAnsi" w:cstheme="minorBidi"/>
          <w:sz w:val="22"/>
          <w:szCs w:val="22"/>
        </w:rPr>
        <w:tab/>
      </w:r>
      <w:r w:rsidRPr="00431C0C">
        <w:rPr>
          <w:snapToGrid w:val="0"/>
        </w:rPr>
        <w:t>Test Purpose and Environment</w:t>
      </w:r>
      <w:r>
        <w:tab/>
        <w:t>1717</w:t>
      </w:r>
    </w:p>
    <w:p w:rsidR="00AE18C6" w:rsidRDefault="00AE18C6">
      <w:pPr>
        <w:pStyle w:val="TOC4"/>
        <w:rPr>
          <w:rFonts w:asciiTheme="minorHAnsi" w:eastAsiaTheme="minorEastAsia" w:hAnsiTheme="minorHAnsi" w:cstheme="minorBidi"/>
          <w:sz w:val="22"/>
          <w:szCs w:val="22"/>
        </w:rPr>
      </w:pPr>
      <w:r w:rsidRPr="00AE18C6">
        <w:t>A.8.3.4.2</w:t>
      </w:r>
      <w:r w:rsidRPr="00AE18C6">
        <w:rPr>
          <w:rFonts w:asciiTheme="minorHAnsi" w:eastAsiaTheme="minorEastAsia" w:hAnsiTheme="minorHAnsi" w:cstheme="minorBidi"/>
          <w:sz w:val="22"/>
          <w:szCs w:val="22"/>
        </w:rPr>
        <w:tab/>
      </w:r>
      <w:r w:rsidRPr="00431C0C">
        <w:rPr>
          <w:snapToGrid w:val="0"/>
        </w:rPr>
        <w:t>Test Requirements</w:t>
      </w:r>
      <w:r>
        <w:tab/>
        <w:t>1719</w:t>
      </w:r>
    </w:p>
    <w:p w:rsidR="00AE18C6" w:rsidRDefault="00AE18C6">
      <w:pPr>
        <w:pStyle w:val="TOC3"/>
        <w:rPr>
          <w:rFonts w:asciiTheme="minorHAnsi" w:eastAsiaTheme="minorEastAsia" w:hAnsiTheme="minorHAnsi" w:cstheme="minorBidi"/>
          <w:sz w:val="22"/>
          <w:szCs w:val="22"/>
        </w:rPr>
      </w:pPr>
      <w:r w:rsidRPr="00AE18C6">
        <w:t>A.8.3.5</w:t>
      </w:r>
      <w:r w:rsidRPr="00AE18C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1719</w:t>
      </w:r>
    </w:p>
    <w:p w:rsidR="00AE18C6" w:rsidRDefault="00AE18C6">
      <w:pPr>
        <w:pStyle w:val="TOC4"/>
        <w:rPr>
          <w:rFonts w:asciiTheme="minorHAnsi" w:eastAsiaTheme="minorEastAsia" w:hAnsiTheme="minorHAnsi" w:cstheme="minorBidi"/>
          <w:sz w:val="22"/>
          <w:szCs w:val="22"/>
        </w:rPr>
      </w:pPr>
      <w:r w:rsidRPr="00AE18C6">
        <w:t>A.8.3.5.2</w:t>
      </w:r>
      <w:r w:rsidRPr="00AE18C6">
        <w:rPr>
          <w:rFonts w:asciiTheme="minorHAnsi" w:eastAsiaTheme="minorEastAsia" w:hAnsiTheme="minorHAnsi" w:cstheme="minorBidi"/>
          <w:sz w:val="22"/>
          <w:szCs w:val="22"/>
        </w:rPr>
        <w:tab/>
      </w:r>
      <w:r w:rsidRPr="00431C0C">
        <w:rPr>
          <w:snapToGrid w:val="0"/>
        </w:rPr>
        <w:t>Test Requirements</w:t>
      </w:r>
      <w:r>
        <w:tab/>
        <w:t>1721</w:t>
      </w:r>
    </w:p>
    <w:p w:rsidR="00AE18C6" w:rsidRDefault="00AE18C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1721</w:t>
      </w:r>
    </w:p>
    <w:p w:rsidR="00AE18C6" w:rsidRDefault="00AE18C6">
      <w:pPr>
        <w:pStyle w:val="TOC4"/>
        <w:rPr>
          <w:rFonts w:asciiTheme="minorHAnsi" w:eastAsiaTheme="minorEastAsia" w:hAnsiTheme="minorHAnsi" w:cstheme="minorBidi"/>
          <w:sz w:val="22"/>
          <w:szCs w:val="22"/>
        </w:rPr>
      </w:pPr>
      <w:r w:rsidRPr="00AE18C6">
        <w:t>A.8.3.6.1</w:t>
      </w:r>
      <w:r w:rsidRPr="00AE18C6">
        <w:rPr>
          <w:rFonts w:asciiTheme="minorHAnsi" w:eastAsiaTheme="minorEastAsia" w:hAnsiTheme="minorHAnsi" w:cstheme="minorBidi"/>
          <w:sz w:val="22"/>
          <w:szCs w:val="22"/>
        </w:rPr>
        <w:tab/>
      </w:r>
      <w:r w:rsidRPr="00431C0C">
        <w:rPr>
          <w:snapToGrid w:val="0"/>
        </w:rPr>
        <w:t>Test Purpose and Environment</w:t>
      </w:r>
      <w:r>
        <w:tab/>
        <w:t>1721</w:t>
      </w:r>
    </w:p>
    <w:p w:rsidR="00AE18C6" w:rsidRDefault="00AE18C6">
      <w:pPr>
        <w:pStyle w:val="TOC4"/>
        <w:rPr>
          <w:rFonts w:asciiTheme="minorHAnsi" w:eastAsiaTheme="minorEastAsia" w:hAnsiTheme="minorHAnsi" w:cstheme="minorBidi"/>
          <w:sz w:val="22"/>
          <w:szCs w:val="22"/>
        </w:rPr>
      </w:pPr>
      <w:r w:rsidRPr="00AE18C6">
        <w:t>A.8.3.6.2</w:t>
      </w:r>
      <w:r w:rsidRPr="00AE18C6">
        <w:rPr>
          <w:rFonts w:asciiTheme="minorHAnsi" w:eastAsiaTheme="minorEastAsia" w:hAnsiTheme="minorHAnsi" w:cstheme="minorBidi"/>
          <w:sz w:val="22"/>
          <w:szCs w:val="22"/>
        </w:rPr>
        <w:tab/>
      </w:r>
      <w:r w:rsidRPr="00431C0C">
        <w:rPr>
          <w:snapToGrid w:val="0"/>
        </w:rPr>
        <w:t>Test Requirements</w:t>
      </w:r>
      <w:r>
        <w:tab/>
        <w:t>1723</w:t>
      </w:r>
    </w:p>
    <w:p w:rsidR="00AE18C6" w:rsidRDefault="00AE18C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1724</w:t>
      </w:r>
    </w:p>
    <w:p w:rsidR="00AE18C6" w:rsidRDefault="00AE18C6">
      <w:pPr>
        <w:pStyle w:val="TOC4"/>
        <w:rPr>
          <w:rFonts w:asciiTheme="minorHAnsi" w:eastAsiaTheme="minorEastAsia" w:hAnsiTheme="minorHAnsi" w:cstheme="minorBidi"/>
          <w:sz w:val="22"/>
          <w:szCs w:val="22"/>
        </w:rPr>
      </w:pPr>
      <w:r w:rsidRPr="00AE18C6">
        <w:t>A.8.3.7.1</w:t>
      </w:r>
      <w:r w:rsidRPr="00AE18C6">
        <w:rPr>
          <w:rFonts w:asciiTheme="minorHAnsi" w:eastAsiaTheme="minorEastAsia" w:hAnsiTheme="minorHAnsi" w:cstheme="minorBidi"/>
          <w:sz w:val="22"/>
          <w:szCs w:val="22"/>
        </w:rPr>
        <w:tab/>
      </w:r>
      <w:r w:rsidRPr="00431C0C">
        <w:rPr>
          <w:snapToGrid w:val="0"/>
        </w:rPr>
        <w:t>Test Purpose and Environment</w:t>
      </w:r>
      <w:r>
        <w:tab/>
        <w:t>1724</w:t>
      </w:r>
    </w:p>
    <w:p w:rsidR="00AE18C6" w:rsidRDefault="00AE18C6">
      <w:pPr>
        <w:pStyle w:val="TOC4"/>
        <w:rPr>
          <w:rFonts w:asciiTheme="minorHAnsi" w:eastAsiaTheme="minorEastAsia" w:hAnsiTheme="minorHAnsi" w:cstheme="minorBidi"/>
          <w:sz w:val="22"/>
          <w:szCs w:val="22"/>
        </w:rPr>
      </w:pPr>
      <w:r w:rsidRPr="00AE18C6">
        <w:t>A.8.3.7.2</w:t>
      </w:r>
      <w:r w:rsidRPr="00AE18C6">
        <w:rPr>
          <w:rFonts w:asciiTheme="minorHAnsi" w:eastAsiaTheme="minorEastAsia" w:hAnsiTheme="minorHAnsi"/>
          <w:sz w:val="22"/>
          <w:szCs w:val="22"/>
        </w:rPr>
        <w:tab/>
      </w:r>
      <w:r w:rsidRPr="00431C0C">
        <w:rPr>
          <w:rFonts w:cs="v4.2.0"/>
          <w:snapToGrid w:val="0"/>
        </w:rPr>
        <w:t>Test Requirements</w:t>
      </w:r>
      <w:r>
        <w:tab/>
        <w:t>1726</w:t>
      </w:r>
    </w:p>
    <w:p w:rsidR="00AE18C6" w:rsidRDefault="00AE18C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1727</w:t>
      </w:r>
    </w:p>
    <w:p w:rsidR="00AE18C6" w:rsidRDefault="00AE18C6">
      <w:pPr>
        <w:pStyle w:val="TOC4"/>
        <w:rPr>
          <w:rFonts w:asciiTheme="minorHAnsi" w:eastAsiaTheme="minorEastAsia" w:hAnsiTheme="minorHAnsi" w:cstheme="minorBidi"/>
          <w:sz w:val="22"/>
          <w:szCs w:val="22"/>
        </w:rPr>
      </w:pPr>
      <w:r w:rsidRPr="00AE18C6">
        <w:t>A.8.3.</w:t>
      </w:r>
      <w:r w:rsidRPr="00AE18C6">
        <w:rPr>
          <w:lang w:eastAsia="zh-CN"/>
        </w:rPr>
        <w:t>8</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1727</w:t>
      </w:r>
    </w:p>
    <w:p w:rsidR="00AE18C6" w:rsidRDefault="00AE18C6">
      <w:pPr>
        <w:pStyle w:val="TOC4"/>
        <w:rPr>
          <w:rFonts w:asciiTheme="minorHAnsi" w:eastAsiaTheme="minorEastAsia" w:hAnsiTheme="minorHAnsi" w:cstheme="minorBidi"/>
          <w:sz w:val="22"/>
          <w:szCs w:val="22"/>
        </w:rPr>
      </w:pPr>
      <w:r w:rsidRPr="00AE18C6">
        <w:t>A.8.3.</w:t>
      </w:r>
      <w:r w:rsidRPr="00AE18C6">
        <w:rPr>
          <w:lang w:eastAsia="zh-CN"/>
        </w:rPr>
        <w:t>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1730</w:t>
      </w:r>
    </w:p>
    <w:p w:rsidR="00AE18C6" w:rsidRDefault="00AE18C6">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1730</w:t>
      </w:r>
    </w:p>
    <w:p w:rsidR="00AE18C6" w:rsidRDefault="00AE18C6">
      <w:pPr>
        <w:pStyle w:val="TOC4"/>
        <w:rPr>
          <w:rFonts w:asciiTheme="minorHAnsi" w:eastAsiaTheme="minorEastAsia" w:hAnsiTheme="minorHAnsi" w:cstheme="minorBidi"/>
          <w:sz w:val="22"/>
          <w:szCs w:val="22"/>
        </w:rPr>
      </w:pPr>
      <w:r w:rsidRPr="00AE18C6">
        <w:t>A.8.3.9.1</w:t>
      </w:r>
      <w:r w:rsidRPr="00AE18C6">
        <w:rPr>
          <w:rFonts w:asciiTheme="minorHAnsi" w:eastAsiaTheme="minorEastAsia" w:hAnsiTheme="minorHAnsi" w:cstheme="minorBidi"/>
          <w:sz w:val="22"/>
          <w:szCs w:val="22"/>
        </w:rPr>
        <w:tab/>
      </w:r>
      <w:r w:rsidRPr="00431C0C">
        <w:rPr>
          <w:snapToGrid w:val="0"/>
        </w:rPr>
        <w:t>Test Purpose and Environment</w:t>
      </w:r>
      <w:r>
        <w:tab/>
        <w:t>1730</w:t>
      </w:r>
    </w:p>
    <w:p w:rsidR="00AE18C6" w:rsidRDefault="00AE18C6">
      <w:pPr>
        <w:pStyle w:val="TOC4"/>
        <w:rPr>
          <w:rFonts w:asciiTheme="minorHAnsi" w:eastAsiaTheme="minorEastAsia" w:hAnsiTheme="minorHAnsi" w:cstheme="minorBidi"/>
          <w:sz w:val="22"/>
          <w:szCs w:val="22"/>
        </w:rPr>
      </w:pPr>
      <w:r w:rsidRPr="00AE18C6">
        <w:t>A.8.3.9.2</w:t>
      </w:r>
      <w:r w:rsidRPr="00AE18C6">
        <w:rPr>
          <w:rFonts w:asciiTheme="minorHAnsi" w:eastAsiaTheme="minorEastAsia" w:hAnsiTheme="minorHAnsi" w:cstheme="minorBidi"/>
          <w:sz w:val="22"/>
          <w:szCs w:val="22"/>
        </w:rPr>
        <w:tab/>
      </w:r>
      <w:r w:rsidRPr="00431C0C">
        <w:rPr>
          <w:snapToGrid w:val="0"/>
        </w:rPr>
        <w:t>Test Requirements</w:t>
      </w:r>
      <w:r>
        <w:tab/>
        <w:t>1733</w:t>
      </w:r>
    </w:p>
    <w:p w:rsidR="00AE18C6" w:rsidRDefault="00AE18C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1734</w:t>
      </w:r>
    </w:p>
    <w:p w:rsidR="00AE18C6" w:rsidRDefault="00AE18C6">
      <w:pPr>
        <w:pStyle w:val="TOC4"/>
        <w:rPr>
          <w:rFonts w:asciiTheme="minorHAnsi" w:eastAsiaTheme="minorEastAsia" w:hAnsiTheme="minorHAnsi" w:cstheme="minorBidi"/>
          <w:sz w:val="22"/>
          <w:szCs w:val="22"/>
        </w:rPr>
      </w:pPr>
      <w:r w:rsidRPr="00AE18C6">
        <w:t>A.8.3.10.1</w:t>
      </w:r>
      <w:r w:rsidRPr="00AE18C6">
        <w:rPr>
          <w:rFonts w:asciiTheme="minorHAnsi" w:eastAsiaTheme="minorEastAsia" w:hAnsiTheme="minorHAnsi"/>
          <w:sz w:val="22"/>
          <w:szCs w:val="22"/>
        </w:rPr>
        <w:tab/>
      </w:r>
      <w:r w:rsidRPr="00431C0C">
        <w:rPr>
          <w:rFonts w:cs="v4.2.0"/>
          <w:snapToGrid w:val="0"/>
        </w:rPr>
        <w:t>Test Purpose and Environment</w:t>
      </w:r>
      <w:r>
        <w:tab/>
        <w:t>1734</w:t>
      </w:r>
    </w:p>
    <w:p w:rsidR="00AE18C6" w:rsidRDefault="00AE18C6">
      <w:pPr>
        <w:pStyle w:val="TOC4"/>
        <w:rPr>
          <w:rFonts w:asciiTheme="minorHAnsi" w:eastAsiaTheme="minorEastAsia" w:hAnsiTheme="minorHAnsi" w:cstheme="minorBidi"/>
          <w:sz w:val="22"/>
          <w:szCs w:val="22"/>
        </w:rPr>
      </w:pPr>
      <w:r w:rsidRPr="00AE18C6">
        <w:t>A.8.3.10.2</w:t>
      </w:r>
      <w:r w:rsidRPr="00AE18C6">
        <w:rPr>
          <w:rFonts w:asciiTheme="minorHAnsi" w:eastAsiaTheme="minorEastAsia" w:hAnsiTheme="minorHAnsi"/>
          <w:sz w:val="22"/>
          <w:szCs w:val="22"/>
        </w:rPr>
        <w:tab/>
      </w:r>
      <w:r w:rsidRPr="00431C0C">
        <w:rPr>
          <w:rFonts w:cs="v4.2.0"/>
          <w:snapToGrid w:val="0"/>
        </w:rPr>
        <w:t>Test Requirements</w:t>
      </w:r>
      <w:r>
        <w:tab/>
        <w:t>1735</w:t>
      </w:r>
    </w:p>
    <w:p w:rsidR="00AE18C6" w:rsidRDefault="00AE18C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1735</w:t>
      </w:r>
    </w:p>
    <w:p w:rsidR="00AE18C6" w:rsidRDefault="00AE18C6">
      <w:pPr>
        <w:pStyle w:val="TOC4"/>
        <w:rPr>
          <w:rFonts w:asciiTheme="minorHAnsi" w:eastAsiaTheme="minorEastAsia" w:hAnsiTheme="minorHAnsi" w:cstheme="minorBidi"/>
          <w:sz w:val="22"/>
          <w:szCs w:val="22"/>
        </w:rPr>
      </w:pPr>
      <w:r w:rsidRPr="00AE18C6">
        <w:t>A.8.3.11.1</w:t>
      </w:r>
      <w:r w:rsidRPr="00AE18C6">
        <w:rPr>
          <w:rFonts w:asciiTheme="minorHAnsi" w:eastAsiaTheme="minorEastAsia" w:hAnsiTheme="minorHAnsi" w:cstheme="minorBidi"/>
          <w:sz w:val="22"/>
          <w:szCs w:val="22"/>
        </w:rPr>
        <w:tab/>
      </w:r>
      <w:r w:rsidRPr="00431C0C">
        <w:rPr>
          <w:snapToGrid w:val="0"/>
        </w:rPr>
        <w:t>Test Purpose and Environment</w:t>
      </w:r>
      <w:r>
        <w:tab/>
        <w:t>1735</w:t>
      </w:r>
    </w:p>
    <w:p w:rsidR="00AE18C6" w:rsidRDefault="00AE18C6">
      <w:pPr>
        <w:pStyle w:val="TOC4"/>
        <w:rPr>
          <w:rFonts w:asciiTheme="minorHAnsi" w:eastAsiaTheme="minorEastAsia" w:hAnsiTheme="minorHAnsi" w:cstheme="minorBidi"/>
          <w:sz w:val="22"/>
          <w:szCs w:val="22"/>
        </w:rPr>
      </w:pPr>
      <w:r w:rsidRPr="00AE18C6">
        <w:t>A.8.3.11.2</w:t>
      </w:r>
      <w:r w:rsidRPr="00AE18C6">
        <w:rPr>
          <w:rFonts w:asciiTheme="minorHAnsi" w:eastAsiaTheme="minorEastAsia" w:hAnsiTheme="minorHAnsi" w:cstheme="minorBidi"/>
          <w:sz w:val="22"/>
          <w:szCs w:val="22"/>
        </w:rPr>
        <w:tab/>
      </w:r>
      <w:r w:rsidRPr="00431C0C">
        <w:rPr>
          <w:snapToGrid w:val="0"/>
        </w:rPr>
        <w:t>Test Requirement</w:t>
      </w:r>
      <w:r>
        <w:tab/>
        <w:t>1737</w:t>
      </w:r>
    </w:p>
    <w:p w:rsidR="00AE18C6" w:rsidRDefault="00AE18C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1738</w:t>
      </w:r>
    </w:p>
    <w:p w:rsidR="00AE18C6" w:rsidRDefault="00AE18C6">
      <w:pPr>
        <w:pStyle w:val="TOC4"/>
        <w:rPr>
          <w:rFonts w:asciiTheme="minorHAnsi" w:eastAsiaTheme="minorEastAsia" w:hAnsiTheme="minorHAnsi" w:cstheme="minorBidi"/>
          <w:sz w:val="22"/>
          <w:szCs w:val="22"/>
        </w:rPr>
      </w:pPr>
      <w:r w:rsidRPr="00AE18C6">
        <w:t>A.8.3.12.1</w:t>
      </w:r>
      <w:r w:rsidRPr="00AE18C6">
        <w:rPr>
          <w:rFonts w:asciiTheme="minorHAnsi" w:eastAsiaTheme="minorEastAsia" w:hAnsiTheme="minorHAnsi" w:cstheme="minorBidi"/>
          <w:sz w:val="22"/>
          <w:szCs w:val="22"/>
        </w:rPr>
        <w:tab/>
      </w:r>
      <w:r w:rsidRPr="00431C0C">
        <w:rPr>
          <w:snapToGrid w:val="0"/>
        </w:rPr>
        <w:t>Test Purpose and Environment</w:t>
      </w:r>
      <w:r>
        <w:tab/>
        <w:t>1738</w:t>
      </w:r>
    </w:p>
    <w:p w:rsidR="00AE18C6" w:rsidRDefault="00AE18C6">
      <w:pPr>
        <w:pStyle w:val="TOC4"/>
        <w:rPr>
          <w:rFonts w:asciiTheme="minorHAnsi" w:eastAsiaTheme="minorEastAsia" w:hAnsiTheme="minorHAnsi" w:cstheme="minorBidi"/>
          <w:sz w:val="22"/>
          <w:szCs w:val="22"/>
        </w:rPr>
      </w:pPr>
      <w:r w:rsidRPr="00AE18C6">
        <w:t>A.8.3.12.2</w:t>
      </w:r>
      <w:r w:rsidRPr="00AE18C6">
        <w:rPr>
          <w:rFonts w:asciiTheme="minorHAnsi" w:eastAsiaTheme="minorEastAsia" w:hAnsiTheme="minorHAnsi" w:cstheme="minorBidi"/>
          <w:sz w:val="22"/>
          <w:szCs w:val="22"/>
        </w:rPr>
        <w:tab/>
      </w:r>
      <w:r w:rsidRPr="00431C0C">
        <w:rPr>
          <w:snapToGrid w:val="0"/>
        </w:rPr>
        <w:t>Test Requirement</w:t>
      </w:r>
      <w:r>
        <w:tab/>
        <w:t>1739</w:t>
      </w:r>
    </w:p>
    <w:p w:rsidR="00AE18C6" w:rsidRDefault="00AE18C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1740</w:t>
      </w:r>
    </w:p>
    <w:p w:rsidR="00AE18C6" w:rsidRDefault="00AE18C6">
      <w:pPr>
        <w:pStyle w:val="TOC4"/>
        <w:rPr>
          <w:rFonts w:asciiTheme="minorHAnsi" w:eastAsiaTheme="minorEastAsia" w:hAnsiTheme="minorHAnsi" w:cstheme="minorBidi"/>
          <w:sz w:val="22"/>
          <w:szCs w:val="22"/>
        </w:rPr>
      </w:pPr>
      <w:r w:rsidRPr="00AE18C6">
        <w:t>A.8.3.13.1</w:t>
      </w:r>
      <w:r w:rsidRPr="00AE18C6">
        <w:rPr>
          <w:rFonts w:asciiTheme="minorHAnsi" w:eastAsiaTheme="minorEastAsia" w:hAnsiTheme="minorHAnsi" w:cstheme="minorBidi"/>
          <w:sz w:val="22"/>
          <w:szCs w:val="22"/>
        </w:rPr>
        <w:tab/>
      </w:r>
      <w:r w:rsidRPr="00431C0C">
        <w:rPr>
          <w:snapToGrid w:val="0"/>
        </w:rPr>
        <w:t>Test Purpose and Environment</w:t>
      </w:r>
      <w:r>
        <w:tab/>
        <w:t>1740</w:t>
      </w:r>
    </w:p>
    <w:p w:rsidR="00AE18C6" w:rsidRDefault="00AE18C6">
      <w:pPr>
        <w:pStyle w:val="TOC4"/>
        <w:rPr>
          <w:rFonts w:asciiTheme="minorHAnsi" w:eastAsiaTheme="minorEastAsia" w:hAnsiTheme="minorHAnsi" w:cstheme="minorBidi"/>
          <w:sz w:val="22"/>
          <w:szCs w:val="22"/>
        </w:rPr>
      </w:pPr>
      <w:r w:rsidRPr="00AE18C6">
        <w:lastRenderedPageBreak/>
        <w:t>A.8.3.13.2</w:t>
      </w:r>
      <w:r w:rsidRPr="00AE18C6">
        <w:rPr>
          <w:rFonts w:asciiTheme="minorHAnsi" w:eastAsiaTheme="minorEastAsia" w:hAnsiTheme="minorHAnsi" w:cstheme="minorBidi"/>
          <w:sz w:val="22"/>
          <w:szCs w:val="22"/>
        </w:rPr>
        <w:tab/>
      </w:r>
      <w:r w:rsidRPr="00431C0C">
        <w:rPr>
          <w:snapToGrid w:val="0"/>
        </w:rPr>
        <w:t>Test Requirement</w:t>
      </w:r>
      <w:r>
        <w:tab/>
        <w:t>1741</w:t>
      </w:r>
    </w:p>
    <w:p w:rsidR="00AE18C6" w:rsidRDefault="00AE18C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1742</w:t>
      </w:r>
    </w:p>
    <w:p w:rsidR="00AE18C6" w:rsidRDefault="00AE18C6">
      <w:pPr>
        <w:pStyle w:val="TOC4"/>
        <w:rPr>
          <w:rFonts w:asciiTheme="minorHAnsi" w:eastAsiaTheme="minorEastAsia" w:hAnsiTheme="minorHAnsi" w:cstheme="minorBidi"/>
          <w:sz w:val="22"/>
          <w:szCs w:val="22"/>
        </w:rPr>
      </w:pPr>
      <w:r w:rsidRPr="00AE18C6">
        <w:t>A.8.3.14.1</w:t>
      </w:r>
      <w:r w:rsidRPr="00AE18C6">
        <w:rPr>
          <w:rFonts w:asciiTheme="minorHAnsi" w:eastAsiaTheme="minorEastAsia" w:hAnsiTheme="minorHAnsi" w:cstheme="minorBidi"/>
          <w:sz w:val="22"/>
          <w:szCs w:val="22"/>
        </w:rPr>
        <w:tab/>
      </w:r>
      <w:r w:rsidRPr="00431C0C">
        <w:rPr>
          <w:snapToGrid w:val="0"/>
        </w:rPr>
        <w:t>Test Purpose and Environment</w:t>
      </w:r>
      <w:r>
        <w:tab/>
        <w:t>1742</w:t>
      </w:r>
    </w:p>
    <w:p w:rsidR="00AE18C6" w:rsidRDefault="00AE18C6">
      <w:pPr>
        <w:pStyle w:val="TOC4"/>
        <w:rPr>
          <w:rFonts w:asciiTheme="minorHAnsi" w:eastAsiaTheme="minorEastAsia" w:hAnsiTheme="minorHAnsi" w:cstheme="minorBidi"/>
          <w:sz w:val="22"/>
          <w:szCs w:val="22"/>
        </w:rPr>
      </w:pPr>
      <w:r w:rsidRPr="00AE18C6">
        <w:t>A.8.3.14.2</w:t>
      </w:r>
      <w:r w:rsidRPr="00AE18C6">
        <w:rPr>
          <w:rFonts w:asciiTheme="minorHAnsi" w:eastAsiaTheme="minorEastAsia" w:hAnsiTheme="minorHAnsi" w:cstheme="minorBidi"/>
          <w:sz w:val="22"/>
          <w:szCs w:val="22"/>
        </w:rPr>
        <w:tab/>
      </w:r>
      <w:r w:rsidRPr="00431C0C">
        <w:rPr>
          <w:snapToGrid w:val="0"/>
        </w:rPr>
        <w:t>Test Requirement</w:t>
      </w:r>
      <w:r>
        <w:tab/>
        <w:t>1743</w:t>
      </w:r>
    </w:p>
    <w:p w:rsidR="00AE18C6" w:rsidRDefault="00AE18C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1744</w:t>
      </w:r>
    </w:p>
    <w:p w:rsidR="00AE18C6" w:rsidRDefault="00AE18C6">
      <w:pPr>
        <w:pStyle w:val="TOC4"/>
        <w:rPr>
          <w:rFonts w:asciiTheme="minorHAnsi" w:eastAsiaTheme="minorEastAsia" w:hAnsiTheme="minorHAnsi" w:cstheme="minorBidi"/>
          <w:sz w:val="22"/>
          <w:szCs w:val="22"/>
        </w:rPr>
      </w:pPr>
      <w:r w:rsidRPr="00AE18C6">
        <w:t>A.8.3.15.1</w:t>
      </w:r>
      <w:r w:rsidRPr="00AE18C6">
        <w:rPr>
          <w:rFonts w:asciiTheme="minorHAnsi" w:eastAsiaTheme="minorEastAsia" w:hAnsiTheme="minorHAnsi" w:cstheme="minorBidi"/>
          <w:sz w:val="22"/>
          <w:szCs w:val="22"/>
        </w:rPr>
        <w:tab/>
      </w:r>
      <w:r w:rsidRPr="00431C0C">
        <w:rPr>
          <w:snapToGrid w:val="0"/>
        </w:rPr>
        <w:t>Test Purpose and Environment</w:t>
      </w:r>
      <w:r>
        <w:tab/>
        <w:t>1744</w:t>
      </w:r>
    </w:p>
    <w:p w:rsidR="00AE18C6" w:rsidRDefault="00AE18C6">
      <w:pPr>
        <w:pStyle w:val="TOC4"/>
        <w:rPr>
          <w:rFonts w:asciiTheme="minorHAnsi" w:eastAsiaTheme="minorEastAsia" w:hAnsiTheme="minorHAnsi" w:cstheme="minorBidi"/>
          <w:sz w:val="22"/>
          <w:szCs w:val="22"/>
        </w:rPr>
      </w:pPr>
      <w:r w:rsidRPr="00AE18C6">
        <w:t>A.8.3.15.2</w:t>
      </w:r>
      <w:r w:rsidRPr="00AE18C6">
        <w:rPr>
          <w:rFonts w:asciiTheme="minorHAnsi" w:eastAsiaTheme="minorEastAsia" w:hAnsiTheme="minorHAnsi" w:cstheme="minorBidi"/>
          <w:sz w:val="22"/>
          <w:szCs w:val="22"/>
        </w:rPr>
        <w:tab/>
      </w:r>
      <w:r w:rsidRPr="00431C0C">
        <w:rPr>
          <w:snapToGrid w:val="0"/>
        </w:rPr>
        <w:t>Test Requirement</w:t>
      </w:r>
      <w:r>
        <w:tab/>
        <w:t>1745</w:t>
      </w:r>
    </w:p>
    <w:p w:rsidR="00AE18C6" w:rsidRDefault="00AE18C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1746</w:t>
      </w:r>
    </w:p>
    <w:p w:rsidR="00AE18C6" w:rsidRDefault="00AE18C6">
      <w:pPr>
        <w:pStyle w:val="TOC4"/>
        <w:rPr>
          <w:rFonts w:asciiTheme="minorHAnsi" w:eastAsiaTheme="minorEastAsia" w:hAnsiTheme="minorHAnsi" w:cstheme="minorBidi"/>
          <w:sz w:val="22"/>
          <w:szCs w:val="22"/>
        </w:rPr>
      </w:pPr>
      <w:r w:rsidRPr="00AE18C6">
        <w:t>A.8.3.16.1</w:t>
      </w:r>
      <w:r w:rsidRPr="00AE18C6">
        <w:rPr>
          <w:rFonts w:asciiTheme="minorHAnsi" w:eastAsiaTheme="minorEastAsia" w:hAnsiTheme="minorHAnsi" w:cstheme="minorBidi"/>
          <w:sz w:val="22"/>
          <w:szCs w:val="22"/>
        </w:rPr>
        <w:tab/>
      </w:r>
      <w:r w:rsidRPr="00431C0C">
        <w:rPr>
          <w:snapToGrid w:val="0"/>
        </w:rPr>
        <w:t>Test Purpose and Environment</w:t>
      </w:r>
      <w:r>
        <w:tab/>
        <w:t>1746</w:t>
      </w:r>
    </w:p>
    <w:p w:rsidR="00AE18C6" w:rsidRDefault="00AE18C6">
      <w:pPr>
        <w:pStyle w:val="TOC4"/>
        <w:rPr>
          <w:rFonts w:asciiTheme="minorHAnsi" w:eastAsiaTheme="minorEastAsia" w:hAnsiTheme="minorHAnsi" w:cstheme="minorBidi"/>
          <w:sz w:val="22"/>
          <w:szCs w:val="22"/>
        </w:rPr>
      </w:pPr>
      <w:r w:rsidRPr="00AE18C6">
        <w:t>A.8.3.16.2</w:t>
      </w:r>
      <w:r w:rsidRPr="00AE18C6">
        <w:rPr>
          <w:rFonts w:asciiTheme="minorHAnsi" w:eastAsiaTheme="minorEastAsia" w:hAnsiTheme="minorHAnsi" w:cstheme="minorBidi"/>
          <w:sz w:val="22"/>
          <w:szCs w:val="22"/>
        </w:rPr>
        <w:tab/>
      </w:r>
      <w:r w:rsidRPr="00431C0C">
        <w:rPr>
          <w:snapToGrid w:val="0"/>
        </w:rPr>
        <w:t>Test Requirement</w:t>
      </w:r>
      <w:r>
        <w:tab/>
        <w:t>1748</w:t>
      </w:r>
    </w:p>
    <w:p w:rsidR="00AE18C6" w:rsidRDefault="00AE18C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1748</w:t>
      </w:r>
    </w:p>
    <w:p w:rsidR="00AE18C6" w:rsidRDefault="00AE18C6">
      <w:pPr>
        <w:pStyle w:val="TOC4"/>
        <w:rPr>
          <w:rFonts w:asciiTheme="minorHAnsi" w:eastAsiaTheme="minorEastAsia" w:hAnsiTheme="minorHAnsi" w:cstheme="minorBidi"/>
          <w:sz w:val="22"/>
          <w:szCs w:val="22"/>
        </w:rPr>
      </w:pPr>
      <w:r w:rsidRPr="00AE18C6">
        <w:t>A.8.3.17.1</w:t>
      </w:r>
      <w:r w:rsidRPr="00AE18C6">
        <w:rPr>
          <w:rFonts w:asciiTheme="minorHAnsi" w:eastAsiaTheme="minorEastAsia" w:hAnsiTheme="minorHAnsi" w:cstheme="minorBidi"/>
          <w:sz w:val="22"/>
          <w:szCs w:val="22"/>
        </w:rPr>
        <w:tab/>
      </w:r>
      <w:r w:rsidRPr="00431C0C">
        <w:rPr>
          <w:snapToGrid w:val="0"/>
        </w:rPr>
        <w:t>Test Purpose and Environment</w:t>
      </w:r>
      <w:r>
        <w:tab/>
        <w:t>1748</w:t>
      </w:r>
    </w:p>
    <w:p w:rsidR="00AE18C6" w:rsidRDefault="00AE18C6">
      <w:pPr>
        <w:pStyle w:val="TOC4"/>
        <w:rPr>
          <w:rFonts w:asciiTheme="minorHAnsi" w:eastAsiaTheme="minorEastAsia" w:hAnsiTheme="minorHAnsi" w:cstheme="minorBidi"/>
          <w:sz w:val="22"/>
          <w:szCs w:val="22"/>
        </w:rPr>
      </w:pPr>
      <w:r w:rsidRPr="00AE18C6">
        <w:t>A.8.3.17.2</w:t>
      </w:r>
      <w:r w:rsidRPr="00AE18C6">
        <w:rPr>
          <w:rFonts w:asciiTheme="minorHAnsi" w:eastAsiaTheme="minorEastAsia" w:hAnsiTheme="minorHAnsi" w:cstheme="minorBidi"/>
          <w:sz w:val="22"/>
          <w:szCs w:val="22"/>
        </w:rPr>
        <w:tab/>
      </w:r>
      <w:r w:rsidRPr="00431C0C">
        <w:rPr>
          <w:snapToGrid w:val="0"/>
        </w:rPr>
        <w:t>Test Requirement</w:t>
      </w:r>
      <w:r>
        <w:tab/>
        <w:t>1751</w:t>
      </w:r>
    </w:p>
    <w:p w:rsidR="00AE18C6" w:rsidRDefault="00AE18C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1751</w:t>
      </w:r>
    </w:p>
    <w:p w:rsidR="00AE18C6" w:rsidRDefault="00AE18C6">
      <w:pPr>
        <w:pStyle w:val="TOC4"/>
        <w:rPr>
          <w:rFonts w:asciiTheme="minorHAnsi" w:eastAsiaTheme="minorEastAsia" w:hAnsiTheme="minorHAnsi" w:cstheme="minorBidi"/>
          <w:sz w:val="22"/>
          <w:szCs w:val="22"/>
        </w:rPr>
      </w:pPr>
      <w:r w:rsidRPr="00AE18C6">
        <w:t>A.8.3.18.1</w:t>
      </w:r>
      <w:r w:rsidRPr="00AE18C6">
        <w:rPr>
          <w:rFonts w:asciiTheme="minorHAnsi" w:eastAsiaTheme="minorEastAsia" w:hAnsiTheme="minorHAnsi" w:cstheme="minorBidi"/>
          <w:sz w:val="22"/>
          <w:szCs w:val="22"/>
        </w:rPr>
        <w:tab/>
      </w:r>
      <w:r w:rsidRPr="00431C0C">
        <w:rPr>
          <w:snapToGrid w:val="0"/>
        </w:rPr>
        <w:t>Test Purpose and Environment</w:t>
      </w:r>
      <w:r>
        <w:tab/>
        <w:t>1751</w:t>
      </w:r>
    </w:p>
    <w:p w:rsidR="00AE18C6" w:rsidRDefault="00AE18C6">
      <w:pPr>
        <w:pStyle w:val="TOC4"/>
        <w:rPr>
          <w:rFonts w:asciiTheme="minorHAnsi" w:eastAsiaTheme="minorEastAsia" w:hAnsiTheme="minorHAnsi" w:cstheme="minorBidi"/>
          <w:sz w:val="22"/>
          <w:szCs w:val="22"/>
        </w:rPr>
      </w:pPr>
      <w:r w:rsidRPr="00AE18C6">
        <w:t>A.8.3.18.2</w:t>
      </w:r>
      <w:r w:rsidRPr="00AE18C6">
        <w:rPr>
          <w:rFonts w:asciiTheme="minorHAnsi" w:eastAsiaTheme="minorEastAsia" w:hAnsiTheme="minorHAnsi" w:cstheme="minorBidi"/>
          <w:sz w:val="22"/>
          <w:szCs w:val="22"/>
        </w:rPr>
        <w:tab/>
      </w:r>
      <w:r w:rsidRPr="00431C0C">
        <w:rPr>
          <w:snapToGrid w:val="0"/>
        </w:rPr>
        <w:t>Test Requirement</w:t>
      </w:r>
      <w:r>
        <w:tab/>
        <w:t>1754</w:t>
      </w:r>
    </w:p>
    <w:p w:rsidR="00AE18C6" w:rsidRDefault="00AE18C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1754</w:t>
      </w:r>
    </w:p>
    <w:p w:rsidR="00AE18C6" w:rsidRDefault="00AE18C6">
      <w:pPr>
        <w:pStyle w:val="TOC4"/>
        <w:rPr>
          <w:rFonts w:asciiTheme="minorHAnsi" w:eastAsiaTheme="minorEastAsia" w:hAnsiTheme="minorHAnsi" w:cstheme="minorBidi"/>
          <w:sz w:val="22"/>
          <w:szCs w:val="22"/>
        </w:rPr>
      </w:pPr>
      <w:r w:rsidRPr="00AE18C6">
        <w:t>A.8.3.19.1</w:t>
      </w:r>
      <w:r w:rsidRPr="00AE18C6">
        <w:rPr>
          <w:rFonts w:asciiTheme="minorHAnsi" w:eastAsiaTheme="minorEastAsia" w:hAnsiTheme="minorHAnsi" w:cstheme="minorBidi"/>
          <w:sz w:val="22"/>
          <w:szCs w:val="22"/>
        </w:rPr>
        <w:tab/>
      </w:r>
      <w:r w:rsidRPr="00431C0C">
        <w:rPr>
          <w:snapToGrid w:val="0"/>
        </w:rPr>
        <w:t>Test Purpose and Environment</w:t>
      </w:r>
      <w:r>
        <w:tab/>
        <w:t>1754</w:t>
      </w:r>
    </w:p>
    <w:p w:rsidR="00AE18C6" w:rsidRDefault="00AE18C6">
      <w:pPr>
        <w:pStyle w:val="TOC4"/>
        <w:rPr>
          <w:rFonts w:asciiTheme="minorHAnsi" w:eastAsiaTheme="minorEastAsia" w:hAnsiTheme="minorHAnsi" w:cstheme="minorBidi"/>
          <w:sz w:val="22"/>
          <w:szCs w:val="22"/>
        </w:rPr>
      </w:pPr>
      <w:r w:rsidRPr="00AE18C6">
        <w:t>A.8.3.19.2</w:t>
      </w:r>
      <w:r w:rsidRPr="00AE18C6">
        <w:rPr>
          <w:rFonts w:asciiTheme="minorHAnsi" w:eastAsiaTheme="minorEastAsia" w:hAnsiTheme="minorHAnsi" w:cstheme="minorBidi"/>
          <w:sz w:val="22"/>
          <w:szCs w:val="22"/>
        </w:rPr>
        <w:tab/>
      </w:r>
      <w:r w:rsidRPr="00431C0C">
        <w:rPr>
          <w:snapToGrid w:val="0"/>
        </w:rPr>
        <w:t>Test Requirement</w:t>
      </w:r>
      <w:r>
        <w:tab/>
        <w:t>1757</w:t>
      </w:r>
    </w:p>
    <w:p w:rsidR="00AE18C6" w:rsidRDefault="00AE18C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1757</w:t>
      </w:r>
    </w:p>
    <w:p w:rsidR="00AE18C6" w:rsidRDefault="00AE18C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1757</w:t>
      </w:r>
    </w:p>
    <w:p w:rsidR="00AE18C6" w:rsidRDefault="00AE18C6">
      <w:pPr>
        <w:pStyle w:val="TOC4"/>
        <w:rPr>
          <w:rFonts w:asciiTheme="minorHAnsi" w:eastAsiaTheme="minorEastAsia" w:hAnsiTheme="minorHAnsi" w:cstheme="minorBidi"/>
          <w:sz w:val="22"/>
          <w:szCs w:val="22"/>
        </w:rPr>
      </w:pPr>
      <w:r w:rsidRPr="00AE18C6">
        <w:t>A.8.4.1.1</w:t>
      </w:r>
      <w:r w:rsidRPr="00AE18C6">
        <w:rPr>
          <w:rFonts w:asciiTheme="minorHAnsi" w:eastAsiaTheme="minorEastAsia" w:hAnsiTheme="minorHAnsi"/>
          <w:sz w:val="22"/>
          <w:szCs w:val="22"/>
        </w:rPr>
        <w:tab/>
      </w:r>
      <w:r w:rsidRPr="00431C0C">
        <w:rPr>
          <w:rFonts w:cs="v4.2.0"/>
          <w:snapToGrid w:val="0"/>
        </w:rPr>
        <w:t>Test Purpose and Environment</w:t>
      </w:r>
      <w:r>
        <w:tab/>
        <w:t>1757</w:t>
      </w:r>
    </w:p>
    <w:p w:rsidR="00AE18C6" w:rsidRDefault="00AE18C6">
      <w:pPr>
        <w:pStyle w:val="TOC4"/>
        <w:rPr>
          <w:rFonts w:asciiTheme="minorHAnsi" w:eastAsiaTheme="minorEastAsia" w:hAnsiTheme="minorHAnsi" w:cstheme="minorBidi"/>
          <w:sz w:val="22"/>
          <w:szCs w:val="22"/>
        </w:rPr>
      </w:pPr>
      <w:r w:rsidRPr="00AE18C6">
        <w:t>A.8.4.1.2</w:t>
      </w:r>
      <w:r w:rsidRPr="00AE18C6">
        <w:rPr>
          <w:rFonts w:asciiTheme="minorHAnsi" w:eastAsiaTheme="minorEastAsia" w:hAnsiTheme="minorHAnsi"/>
          <w:sz w:val="22"/>
          <w:szCs w:val="22"/>
        </w:rPr>
        <w:tab/>
      </w:r>
      <w:r w:rsidRPr="00431C0C">
        <w:rPr>
          <w:rFonts w:cs="v4.2.0"/>
          <w:snapToGrid w:val="0"/>
        </w:rPr>
        <w:t>Test Requirements</w:t>
      </w:r>
      <w:r>
        <w:tab/>
        <w:t>1759</w:t>
      </w:r>
    </w:p>
    <w:p w:rsidR="00AE18C6" w:rsidRDefault="00AE18C6">
      <w:pPr>
        <w:pStyle w:val="TOC3"/>
        <w:rPr>
          <w:rFonts w:asciiTheme="minorHAnsi" w:eastAsiaTheme="minorEastAsia" w:hAnsiTheme="minorHAnsi" w:cstheme="minorBidi"/>
          <w:sz w:val="22"/>
          <w:szCs w:val="22"/>
        </w:rPr>
      </w:pPr>
      <w:r w:rsidRPr="00AE18C6">
        <w:t>A.8.4.2</w:t>
      </w:r>
      <w:r w:rsidRPr="00AE18C6">
        <w:rPr>
          <w:rFonts w:asciiTheme="minorHAnsi" w:eastAsiaTheme="minorEastAsia" w:hAnsiTheme="minorHAnsi"/>
          <w:sz w:val="22"/>
          <w:szCs w:val="22"/>
        </w:rPr>
        <w:tab/>
      </w:r>
      <w:r w:rsidRPr="00431C0C">
        <w:rPr>
          <w:rFonts w:cs="v4.2.0"/>
        </w:rPr>
        <w:t>E-UTRAN TDD-TDD Inter-frequency event triggered reporting when DRX is used under fading propagation conditions in synchronous cells</w:t>
      </w:r>
      <w:r>
        <w:tab/>
        <w:t>1759</w:t>
      </w:r>
    </w:p>
    <w:p w:rsidR="00AE18C6" w:rsidRDefault="00AE18C6">
      <w:pPr>
        <w:pStyle w:val="TOC4"/>
        <w:rPr>
          <w:rFonts w:asciiTheme="minorHAnsi" w:eastAsiaTheme="minorEastAsia" w:hAnsiTheme="minorHAnsi" w:cstheme="minorBidi"/>
          <w:sz w:val="22"/>
          <w:szCs w:val="22"/>
        </w:rPr>
      </w:pPr>
      <w:r w:rsidRPr="00AE18C6">
        <w:t>A.8.4.2.1</w:t>
      </w:r>
      <w:r w:rsidRPr="00AE18C6">
        <w:rPr>
          <w:rFonts w:asciiTheme="minorHAnsi" w:eastAsiaTheme="minorEastAsia" w:hAnsiTheme="minorHAnsi"/>
          <w:sz w:val="22"/>
          <w:szCs w:val="22"/>
        </w:rPr>
        <w:tab/>
      </w:r>
      <w:r w:rsidRPr="00431C0C">
        <w:rPr>
          <w:rFonts w:cs="v4.2.0"/>
          <w:snapToGrid w:val="0"/>
        </w:rPr>
        <w:t>Test Purpose and Environment</w:t>
      </w:r>
      <w:r>
        <w:tab/>
        <w:t>1759</w:t>
      </w:r>
    </w:p>
    <w:p w:rsidR="00AE18C6" w:rsidRDefault="00AE18C6">
      <w:pPr>
        <w:pStyle w:val="TOC4"/>
        <w:rPr>
          <w:rFonts w:asciiTheme="minorHAnsi" w:eastAsiaTheme="minorEastAsia" w:hAnsiTheme="minorHAnsi" w:cstheme="minorBidi"/>
          <w:sz w:val="22"/>
          <w:szCs w:val="22"/>
        </w:rPr>
      </w:pPr>
      <w:r w:rsidRPr="00AE18C6">
        <w:t>A.8.4.2.2</w:t>
      </w:r>
      <w:r w:rsidRPr="00AE18C6">
        <w:rPr>
          <w:rFonts w:asciiTheme="minorHAnsi" w:eastAsiaTheme="minorEastAsia" w:hAnsiTheme="minorHAnsi"/>
          <w:sz w:val="22"/>
          <w:szCs w:val="22"/>
        </w:rPr>
        <w:tab/>
      </w:r>
      <w:r w:rsidRPr="00431C0C">
        <w:rPr>
          <w:rFonts w:cs="v4.2.0"/>
          <w:snapToGrid w:val="0"/>
        </w:rPr>
        <w:t>Test Requirements</w:t>
      </w:r>
      <w:r>
        <w:tab/>
        <w:t>1762</w:t>
      </w:r>
    </w:p>
    <w:p w:rsidR="00AE18C6" w:rsidRDefault="00AE18C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1762</w:t>
      </w:r>
    </w:p>
    <w:p w:rsidR="00AE18C6" w:rsidRDefault="00AE18C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1762</w:t>
      </w:r>
    </w:p>
    <w:p w:rsidR="00AE18C6" w:rsidRDefault="00AE18C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1764</w:t>
      </w:r>
    </w:p>
    <w:p w:rsidR="00AE18C6" w:rsidRDefault="00AE18C6">
      <w:pPr>
        <w:pStyle w:val="TOC3"/>
        <w:rPr>
          <w:rFonts w:asciiTheme="minorHAnsi" w:eastAsiaTheme="minorEastAsia" w:hAnsiTheme="minorHAnsi" w:cstheme="minorBidi"/>
          <w:sz w:val="22"/>
          <w:szCs w:val="22"/>
        </w:rPr>
      </w:pPr>
      <w:r w:rsidRPr="00AE18C6">
        <w:t>A.8.4.</w:t>
      </w:r>
      <w:r w:rsidRPr="00AE18C6">
        <w:rPr>
          <w:lang w:eastAsia="zh-CN"/>
        </w:rPr>
        <w:t>4</w:t>
      </w:r>
      <w:r w:rsidRPr="00AE18C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431C0C">
        <w:rPr>
          <w:lang w:val="en-US"/>
        </w:rPr>
        <w:t>using autonomous gaps</w:t>
      </w:r>
      <w:r>
        <w:tab/>
        <w:t>1765</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4</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1765</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4</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1767</w:t>
      </w:r>
    </w:p>
    <w:p w:rsidR="00AE18C6" w:rsidRDefault="00AE18C6">
      <w:pPr>
        <w:pStyle w:val="TOC3"/>
        <w:rPr>
          <w:rFonts w:asciiTheme="minorHAnsi" w:eastAsiaTheme="minorEastAsia" w:hAnsiTheme="minorHAnsi" w:cstheme="minorBidi"/>
          <w:sz w:val="22"/>
          <w:szCs w:val="22"/>
        </w:rPr>
      </w:pPr>
      <w:r w:rsidRPr="00AE18C6">
        <w:t>A.8.4.</w:t>
      </w:r>
      <w:r w:rsidRPr="00AE18C6">
        <w:rPr>
          <w:lang w:eastAsia="zh-CN"/>
        </w:rPr>
        <w:t>5</w:t>
      </w:r>
      <w:r w:rsidRPr="00AE18C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431C0C">
        <w:rPr>
          <w:lang w:val="en-US"/>
        </w:rPr>
        <w:t>using autonomous gaps</w:t>
      </w:r>
      <w:r w:rsidRPr="00431C0C">
        <w:rPr>
          <w:lang w:val="en-US" w:eastAsia="zh-CN"/>
        </w:rPr>
        <w:t xml:space="preserve"> with DRX</w:t>
      </w:r>
      <w:r>
        <w:tab/>
        <w:t>1768</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1768</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1770</w:t>
      </w:r>
    </w:p>
    <w:p w:rsidR="00AE18C6" w:rsidRDefault="00AE18C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1770</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6</w:t>
      </w:r>
      <w:r w:rsidRPr="00AE18C6">
        <w:t>.1</w:t>
      </w:r>
      <w:r w:rsidRPr="00AE18C6">
        <w:rPr>
          <w:rFonts w:asciiTheme="minorHAnsi" w:eastAsiaTheme="minorEastAsia" w:hAnsiTheme="minorHAnsi"/>
          <w:sz w:val="22"/>
          <w:szCs w:val="22"/>
        </w:rPr>
        <w:tab/>
      </w:r>
      <w:r w:rsidRPr="00431C0C">
        <w:rPr>
          <w:rFonts w:cs="v4.2.0"/>
          <w:snapToGrid w:val="0"/>
        </w:rPr>
        <w:t>Test Purpose and Environment</w:t>
      </w:r>
      <w:r>
        <w:tab/>
        <w:t>1770</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6</w:t>
      </w:r>
      <w:r w:rsidRPr="00AE18C6">
        <w:t>.2</w:t>
      </w:r>
      <w:r w:rsidRPr="00AE18C6">
        <w:rPr>
          <w:rFonts w:asciiTheme="minorHAnsi" w:eastAsiaTheme="minorEastAsia" w:hAnsiTheme="minorHAnsi"/>
          <w:sz w:val="22"/>
          <w:szCs w:val="22"/>
        </w:rPr>
        <w:tab/>
      </w:r>
      <w:r w:rsidRPr="00431C0C">
        <w:rPr>
          <w:rFonts w:cs="v4.2.0"/>
          <w:snapToGrid w:val="0"/>
        </w:rPr>
        <w:t>Test Requirements</w:t>
      </w:r>
      <w:r>
        <w:tab/>
        <w:t>1771</w:t>
      </w:r>
    </w:p>
    <w:p w:rsidR="00AE18C6" w:rsidRDefault="00AE18C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1771</w:t>
      </w:r>
    </w:p>
    <w:p w:rsidR="00AE18C6" w:rsidRDefault="00AE18C6">
      <w:pPr>
        <w:pStyle w:val="TOC4"/>
        <w:rPr>
          <w:rFonts w:asciiTheme="minorHAnsi" w:eastAsiaTheme="minorEastAsia" w:hAnsiTheme="minorHAnsi" w:cstheme="minorBidi"/>
          <w:sz w:val="22"/>
          <w:szCs w:val="22"/>
        </w:rPr>
      </w:pPr>
      <w:r w:rsidRPr="00AE18C6">
        <w:t>A.8.4.7.1</w:t>
      </w:r>
      <w:r w:rsidRPr="00AE18C6">
        <w:rPr>
          <w:rFonts w:asciiTheme="minorHAnsi" w:eastAsiaTheme="minorEastAsia" w:hAnsiTheme="minorHAnsi" w:cstheme="minorBidi"/>
          <w:sz w:val="22"/>
          <w:szCs w:val="22"/>
        </w:rPr>
        <w:tab/>
      </w:r>
      <w:r w:rsidRPr="00431C0C">
        <w:rPr>
          <w:snapToGrid w:val="0"/>
        </w:rPr>
        <w:t>Test Purpose and Environment</w:t>
      </w:r>
      <w:r>
        <w:tab/>
        <w:t>1771</w:t>
      </w:r>
    </w:p>
    <w:p w:rsidR="00AE18C6" w:rsidRDefault="00AE18C6">
      <w:pPr>
        <w:pStyle w:val="TOC4"/>
        <w:rPr>
          <w:rFonts w:asciiTheme="minorHAnsi" w:eastAsiaTheme="minorEastAsia" w:hAnsiTheme="minorHAnsi" w:cstheme="minorBidi"/>
          <w:sz w:val="22"/>
          <w:szCs w:val="22"/>
        </w:rPr>
      </w:pPr>
      <w:r w:rsidRPr="00AE18C6">
        <w:t>A.8.4.7.2</w:t>
      </w:r>
      <w:r w:rsidRPr="00AE18C6">
        <w:rPr>
          <w:rFonts w:asciiTheme="minorHAnsi" w:eastAsiaTheme="minorEastAsia" w:hAnsiTheme="minorHAnsi"/>
          <w:sz w:val="22"/>
          <w:szCs w:val="22"/>
        </w:rPr>
        <w:tab/>
      </w:r>
      <w:r w:rsidRPr="00431C0C">
        <w:rPr>
          <w:rFonts w:cs="v4.2.0"/>
          <w:snapToGrid w:val="0"/>
        </w:rPr>
        <w:t>Test Requirements</w:t>
      </w:r>
      <w:r>
        <w:tab/>
        <w:t>1775</w:t>
      </w:r>
    </w:p>
    <w:p w:rsidR="00AE18C6" w:rsidRDefault="00AE18C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1775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4</w:t>
      </w:r>
      <w:r w:rsidRPr="00AE18C6">
        <w:t>.</w:t>
      </w:r>
      <w:r w:rsidRPr="00AE18C6">
        <w:rPr>
          <w:lang w:eastAsia="zh-CN"/>
        </w:rPr>
        <w:t>8</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1775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4</w:t>
      </w:r>
      <w:r w:rsidRPr="00AE18C6">
        <w:t>.</w:t>
      </w:r>
      <w:r w:rsidRPr="00AE18C6">
        <w:rPr>
          <w:lang w:eastAsia="zh-CN"/>
        </w:rPr>
        <w:t>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1778</w:t>
      </w:r>
    </w:p>
    <w:p w:rsidR="00AE18C6" w:rsidRDefault="00AE18C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1778</w:t>
      </w:r>
    </w:p>
    <w:p w:rsidR="00AE18C6" w:rsidRDefault="00AE18C6">
      <w:pPr>
        <w:pStyle w:val="TOC4"/>
        <w:rPr>
          <w:rFonts w:asciiTheme="minorHAnsi" w:eastAsiaTheme="minorEastAsia" w:hAnsiTheme="minorHAnsi" w:cstheme="minorBidi"/>
          <w:sz w:val="22"/>
          <w:szCs w:val="22"/>
        </w:rPr>
      </w:pPr>
      <w:r w:rsidRPr="00AE18C6">
        <w:t>A.8.4.9.1</w:t>
      </w:r>
      <w:r w:rsidRPr="00AE18C6">
        <w:rPr>
          <w:rFonts w:asciiTheme="minorHAnsi" w:eastAsiaTheme="minorEastAsia" w:hAnsiTheme="minorHAnsi" w:cstheme="minorBidi"/>
          <w:sz w:val="22"/>
          <w:szCs w:val="22"/>
        </w:rPr>
        <w:tab/>
      </w:r>
      <w:r w:rsidRPr="00431C0C">
        <w:rPr>
          <w:snapToGrid w:val="0"/>
        </w:rPr>
        <w:t>Test Purpose and Environment</w:t>
      </w:r>
      <w:r>
        <w:tab/>
        <w:t>1778</w:t>
      </w:r>
    </w:p>
    <w:p w:rsidR="00AE18C6" w:rsidRDefault="00AE18C6">
      <w:pPr>
        <w:pStyle w:val="TOC4"/>
        <w:rPr>
          <w:rFonts w:asciiTheme="minorHAnsi" w:eastAsiaTheme="minorEastAsia" w:hAnsiTheme="minorHAnsi" w:cstheme="minorBidi"/>
          <w:sz w:val="22"/>
          <w:szCs w:val="22"/>
        </w:rPr>
      </w:pPr>
      <w:r w:rsidRPr="00AE18C6">
        <w:t>A.8.4.9.2</w:t>
      </w:r>
      <w:r w:rsidRPr="00AE18C6">
        <w:rPr>
          <w:rFonts w:asciiTheme="minorHAnsi" w:eastAsiaTheme="minorEastAsia" w:hAnsiTheme="minorHAnsi" w:cstheme="minorBidi"/>
          <w:sz w:val="22"/>
          <w:szCs w:val="22"/>
        </w:rPr>
        <w:tab/>
      </w:r>
      <w:r w:rsidRPr="00431C0C">
        <w:rPr>
          <w:snapToGrid w:val="0"/>
        </w:rPr>
        <w:t>Test Requirements</w:t>
      </w:r>
      <w:r>
        <w:tab/>
        <w:t>1782</w:t>
      </w:r>
    </w:p>
    <w:p w:rsidR="00AE18C6" w:rsidRDefault="00AE18C6">
      <w:pPr>
        <w:pStyle w:val="TOC3"/>
        <w:rPr>
          <w:rFonts w:asciiTheme="minorHAnsi" w:eastAsiaTheme="minorEastAsia" w:hAnsiTheme="minorHAnsi" w:cstheme="minorBidi"/>
          <w:sz w:val="22"/>
          <w:szCs w:val="22"/>
        </w:rPr>
      </w:pPr>
      <w:r>
        <w:lastRenderedPageBreak/>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1782</w:t>
      </w:r>
    </w:p>
    <w:p w:rsidR="00AE18C6" w:rsidRDefault="00AE18C6">
      <w:pPr>
        <w:pStyle w:val="TOC4"/>
        <w:rPr>
          <w:rFonts w:asciiTheme="minorHAnsi" w:eastAsiaTheme="minorEastAsia" w:hAnsiTheme="minorHAnsi" w:cstheme="minorBidi"/>
          <w:sz w:val="22"/>
          <w:szCs w:val="22"/>
        </w:rPr>
      </w:pPr>
      <w:r w:rsidRPr="00AE18C6">
        <w:t>A.8.4.10.1</w:t>
      </w:r>
      <w:r w:rsidRPr="00AE18C6">
        <w:rPr>
          <w:rFonts w:asciiTheme="minorHAnsi" w:eastAsiaTheme="minorEastAsia" w:hAnsiTheme="minorHAnsi"/>
          <w:sz w:val="22"/>
          <w:szCs w:val="22"/>
        </w:rPr>
        <w:tab/>
      </w:r>
      <w:r w:rsidRPr="00431C0C">
        <w:rPr>
          <w:rFonts w:cs="v4.2.0"/>
          <w:snapToGrid w:val="0"/>
        </w:rPr>
        <w:t>Test Purpose and Environment</w:t>
      </w:r>
      <w:r>
        <w:tab/>
        <w:t>1782</w:t>
      </w:r>
    </w:p>
    <w:p w:rsidR="00AE18C6" w:rsidRDefault="00AE18C6">
      <w:pPr>
        <w:pStyle w:val="TOC4"/>
        <w:rPr>
          <w:rFonts w:asciiTheme="minorHAnsi" w:eastAsiaTheme="minorEastAsia" w:hAnsiTheme="minorHAnsi" w:cstheme="minorBidi"/>
          <w:sz w:val="22"/>
          <w:szCs w:val="22"/>
        </w:rPr>
      </w:pPr>
      <w:r w:rsidRPr="00AE18C6">
        <w:t>A.8.4.10.2</w:t>
      </w:r>
      <w:r w:rsidRPr="00AE18C6">
        <w:rPr>
          <w:rFonts w:asciiTheme="minorHAnsi" w:eastAsiaTheme="minorEastAsia" w:hAnsiTheme="minorHAnsi"/>
          <w:sz w:val="22"/>
          <w:szCs w:val="22"/>
        </w:rPr>
        <w:tab/>
      </w:r>
      <w:r w:rsidRPr="00431C0C">
        <w:rPr>
          <w:rFonts w:cs="v4.2.0"/>
          <w:snapToGrid w:val="0"/>
        </w:rPr>
        <w:t>Test Requirements</w:t>
      </w:r>
      <w:r>
        <w:tab/>
        <w:t>1784</w:t>
      </w:r>
    </w:p>
    <w:p w:rsidR="00AE18C6" w:rsidRDefault="00AE18C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1784</w:t>
      </w:r>
    </w:p>
    <w:p w:rsidR="00AE18C6" w:rsidRDefault="00AE18C6">
      <w:pPr>
        <w:pStyle w:val="TOC4"/>
        <w:rPr>
          <w:rFonts w:asciiTheme="minorHAnsi" w:eastAsiaTheme="minorEastAsia" w:hAnsiTheme="minorHAnsi" w:cstheme="minorBidi"/>
          <w:sz w:val="22"/>
          <w:szCs w:val="22"/>
        </w:rPr>
      </w:pPr>
      <w:r w:rsidRPr="00AE18C6">
        <w:t>A.8.4.11.1</w:t>
      </w:r>
      <w:r w:rsidRPr="00AE18C6">
        <w:rPr>
          <w:rFonts w:asciiTheme="minorHAnsi" w:eastAsiaTheme="minorEastAsia" w:hAnsiTheme="minorHAnsi" w:cstheme="minorBidi"/>
          <w:sz w:val="22"/>
          <w:szCs w:val="22"/>
        </w:rPr>
        <w:tab/>
      </w:r>
      <w:r w:rsidRPr="00431C0C">
        <w:rPr>
          <w:snapToGrid w:val="0"/>
        </w:rPr>
        <w:t>Test Purpose and Environment</w:t>
      </w:r>
      <w:r>
        <w:tab/>
        <w:t>1784</w:t>
      </w:r>
    </w:p>
    <w:p w:rsidR="00AE18C6" w:rsidRDefault="00AE18C6">
      <w:pPr>
        <w:pStyle w:val="TOC4"/>
        <w:rPr>
          <w:rFonts w:asciiTheme="minorHAnsi" w:eastAsiaTheme="minorEastAsia" w:hAnsiTheme="minorHAnsi" w:cstheme="minorBidi"/>
          <w:sz w:val="22"/>
          <w:szCs w:val="22"/>
        </w:rPr>
      </w:pPr>
      <w:r w:rsidRPr="00AE18C6">
        <w:t>A.8.4.11.2</w:t>
      </w:r>
      <w:r w:rsidRPr="00AE18C6">
        <w:rPr>
          <w:rFonts w:asciiTheme="minorHAnsi" w:eastAsiaTheme="minorEastAsia" w:hAnsiTheme="minorHAnsi" w:cstheme="minorBidi"/>
          <w:sz w:val="22"/>
          <w:szCs w:val="22"/>
        </w:rPr>
        <w:tab/>
      </w:r>
      <w:r w:rsidRPr="00431C0C">
        <w:rPr>
          <w:snapToGrid w:val="0"/>
        </w:rPr>
        <w:t>Test Requirement</w:t>
      </w:r>
      <w:r>
        <w:tab/>
        <w:t>1786</w:t>
      </w:r>
    </w:p>
    <w:p w:rsidR="00AE18C6" w:rsidRDefault="00AE18C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1786</w:t>
      </w:r>
    </w:p>
    <w:p w:rsidR="00AE18C6" w:rsidRDefault="00AE18C6">
      <w:pPr>
        <w:pStyle w:val="TOC4"/>
        <w:rPr>
          <w:rFonts w:asciiTheme="minorHAnsi" w:eastAsiaTheme="minorEastAsia" w:hAnsiTheme="minorHAnsi" w:cstheme="minorBidi"/>
          <w:sz w:val="22"/>
          <w:szCs w:val="22"/>
        </w:rPr>
      </w:pPr>
      <w:r w:rsidRPr="00AE18C6">
        <w:t>A.8.4.12.1</w:t>
      </w:r>
      <w:r w:rsidRPr="00AE18C6">
        <w:rPr>
          <w:rFonts w:asciiTheme="minorHAnsi" w:eastAsiaTheme="minorEastAsia" w:hAnsiTheme="minorHAnsi" w:cstheme="minorBidi"/>
          <w:sz w:val="22"/>
          <w:szCs w:val="22"/>
        </w:rPr>
        <w:tab/>
      </w:r>
      <w:r w:rsidRPr="00431C0C">
        <w:rPr>
          <w:snapToGrid w:val="0"/>
        </w:rPr>
        <w:t>Test Purpose and Environment</w:t>
      </w:r>
      <w:r>
        <w:tab/>
        <w:t>1786</w:t>
      </w:r>
    </w:p>
    <w:p w:rsidR="00AE18C6" w:rsidRDefault="00AE18C6">
      <w:pPr>
        <w:pStyle w:val="TOC4"/>
        <w:rPr>
          <w:rFonts w:asciiTheme="minorHAnsi" w:eastAsiaTheme="minorEastAsia" w:hAnsiTheme="minorHAnsi" w:cstheme="minorBidi"/>
          <w:sz w:val="22"/>
          <w:szCs w:val="22"/>
        </w:rPr>
      </w:pPr>
      <w:r w:rsidRPr="00AE18C6">
        <w:t>A.8.4.12.2</w:t>
      </w:r>
      <w:r w:rsidRPr="00AE18C6">
        <w:rPr>
          <w:rFonts w:asciiTheme="minorHAnsi" w:eastAsiaTheme="minorEastAsia" w:hAnsiTheme="minorHAnsi" w:cstheme="minorBidi"/>
          <w:sz w:val="22"/>
          <w:szCs w:val="22"/>
        </w:rPr>
        <w:tab/>
      </w:r>
      <w:r w:rsidRPr="00431C0C">
        <w:rPr>
          <w:snapToGrid w:val="0"/>
        </w:rPr>
        <w:t>Test Requirement</w:t>
      </w:r>
      <w:r>
        <w:tab/>
        <w:t>1788</w:t>
      </w:r>
    </w:p>
    <w:p w:rsidR="00AE18C6" w:rsidRDefault="00AE18C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1789</w:t>
      </w:r>
    </w:p>
    <w:p w:rsidR="00AE18C6" w:rsidRDefault="00AE18C6">
      <w:pPr>
        <w:pStyle w:val="TOC4"/>
        <w:rPr>
          <w:rFonts w:asciiTheme="minorHAnsi" w:eastAsiaTheme="minorEastAsia" w:hAnsiTheme="minorHAnsi" w:cstheme="minorBidi"/>
          <w:sz w:val="22"/>
          <w:szCs w:val="22"/>
        </w:rPr>
      </w:pPr>
      <w:r w:rsidRPr="00AE18C6">
        <w:t>A.8.4.13.1</w:t>
      </w:r>
      <w:r w:rsidRPr="00AE18C6">
        <w:rPr>
          <w:rFonts w:asciiTheme="minorHAnsi" w:eastAsiaTheme="minorEastAsia" w:hAnsiTheme="minorHAnsi" w:cstheme="minorBidi"/>
          <w:sz w:val="22"/>
          <w:szCs w:val="22"/>
        </w:rPr>
        <w:tab/>
      </w:r>
      <w:r w:rsidRPr="00431C0C">
        <w:rPr>
          <w:snapToGrid w:val="0"/>
        </w:rPr>
        <w:t>Test Purpose and Environment</w:t>
      </w:r>
      <w:r>
        <w:tab/>
        <w:t>1789</w:t>
      </w:r>
    </w:p>
    <w:p w:rsidR="00AE18C6" w:rsidRDefault="00AE18C6">
      <w:pPr>
        <w:pStyle w:val="TOC4"/>
        <w:rPr>
          <w:rFonts w:asciiTheme="minorHAnsi" w:eastAsiaTheme="minorEastAsia" w:hAnsiTheme="minorHAnsi" w:cstheme="minorBidi"/>
          <w:sz w:val="22"/>
          <w:szCs w:val="22"/>
        </w:rPr>
      </w:pPr>
      <w:r w:rsidRPr="00AE18C6">
        <w:t>A.8.4.13.2</w:t>
      </w:r>
      <w:r w:rsidRPr="00AE18C6">
        <w:rPr>
          <w:rFonts w:asciiTheme="minorHAnsi" w:eastAsiaTheme="minorEastAsia" w:hAnsiTheme="minorHAnsi" w:cstheme="minorBidi"/>
          <w:sz w:val="22"/>
          <w:szCs w:val="22"/>
        </w:rPr>
        <w:tab/>
      </w:r>
      <w:r w:rsidRPr="00431C0C">
        <w:rPr>
          <w:snapToGrid w:val="0"/>
        </w:rPr>
        <w:t>Test Requirement</w:t>
      </w:r>
      <w:r>
        <w:tab/>
        <w:t>1790</w:t>
      </w:r>
    </w:p>
    <w:p w:rsidR="00AE18C6" w:rsidRDefault="00AE18C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1791</w:t>
      </w:r>
    </w:p>
    <w:p w:rsidR="00AE18C6" w:rsidRDefault="00AE18C6">
      <w:pPr>
        <w:pStyle w:val="TOC4"/>
        <w:rPr>
          <w:rFonts w:asciiTheme="minorHAnsi" w:eastAsiaTheme="minorEastAsia" w:hAnsiTheme="minorHAnsi" w:cstheme="minorBidi"/>
          <w:sz w:val="22"/>
          <w:szCs w:val="22"/>
        </w:rPr>
      </w:pPr>
      <w:r w:rsidRPr="00AE18C6">
        <w:t>A.8.4.14.1</w:t>
      </w:r>
      <w:r w:rsidRPr="00AE18C6">
        <w:rPr>
          <w:rFonts w:asciiTheme="minorHAnsi" w:eastAsiaTheme="minorEastAsia" w:hAnsiTheme="minorHAnsi" w:cstheme="minorBidi"/>
          <w:sz w:val="22"/>
          <w:szCs w:val="22"/>
        </w:rPr>
        <w:tab/>
      </w:r>
      <w:r w:rsidRPr="00431C0C">
        <w:rPr>
          <w:snapToGrid w:val="0"/>
        </w:rPr>
        <w:t>Test Purpose and Environment</w:t>
      </w:r>
      <w:r>
        <w:tab/>
        <w:t>1791</w:t>
      </w:r>
    </w:p>
    <w:p w:rsidR="00AE18C6" w:rsidRDefault="00AE18C6">
      <w:pPr>
        <w:pStyle w:val="TOC4"/>
        <w:rPr>
          <w:rFonts w:asciiTheme="minorHAnsi" w:eastAsiaTheme="minorEastAsia" w:hAnsiTheme="minorHAnsi" w:cstheme="minorBidi"/>
          <w:sz w:val="22"/>
          <w:szCs w:val="22"/>
        </w:rPr>
      </w:pPr>
      <w:r w:rsidRPr="00AE18C6">
        <w:t>A.8.4.14.2</w:t>
      </w:r>
      <w:r w:rsidRPr="00AE18C6">
        <w:rPr>
          <w:rFonts w:asciiTheme="minorHAnsi" w:eastAsiaTheme="minorEastAsia" w:hAnsiTheme="minorHAnsi" w:cstheme="minorBidi"/>
          <w:sz w:val="22"/>
          <w:szCs w:val="22"/>
        </w:rPr>
        <w:tab/>
      </w:r>
      <w:r w:rsidRPr="00431C0C">
        <w:rPr>
          <w:snapToGrid w:val="0"/>
        </w:rPr>
        <w:t>Test Requirement</w:t>
      </w:r>
      <w:r>
        <w:tab/>
        <w:t>1793</w:t>
      </w:r>
    </w:p>
    <w:p w:rsidR="00AE18C6" w:rsidRDefault="00AE18C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1793</w:t>
      </w:r>
    </w:p>
    <w:p w:rsidR="00AE18C6" w:rsidRDefault="00AE18C6">
      <w:pPr>
        <w:pStyle w:val="TOC4"/>
        <w:rPr>
          <w:rFonts w:asciiTheme="minorHAnsi" w:eastAsiaTheme="minorEastAsia" w:hAnsiTheme="minorHAnsi" w:cstheme="minorBidi"/>
          <w:sz w:val="22"/>
          <w:szCs w:val="22"/>
        </w:rPr>
      </w:pPr>
      <w:r w:rsidRPr="00AE18C6">
        <w:t>A.8.4.15.1</w:t>
      </w:r>
      <w:r w:rsidRPr="00AE18C6">
        <w:rPr>
          <w:rFonts w:asciiTheme="minorHAnsi" w:eastAsiaTheme="minorEastAsia" w:hAnsiTheme="minorHAnsi" w:cstheme="minorBidi"/>
          <w:sz w:val="22"/>
          <w:szCs w:val="22"/>
        </w:rPr>
        <w:tab/>
      </w:r>
      <w:r w:rsidRPr="00431C0C">
        <w:rPr>
          <w:snapToGrid w:val="0"/>
        </w:rPr>
        <w:t>Test Purpose and Environment</w:t>
      </w:r>
      <w:r>
        <w:tab/>
        <w:t>1793</w:t>
      </w:r>
    </w:p>
    <w:p w:rsidR="00AE18C6" w:rsidRDefault="00AE18C6">
      <w:pPr>
        <w:pStyle w:val="TOC4"/>
        <w:rPr>
          <w:rFonts w:asciiTheme="minorHAnsi" w:eastAsiaTheme="minorEastAsia" w:hAnsiTheme="minorHAnsi" w:cstheme="minorBidi"/>
          <w:sz w:val="22"/>
          <w:szCs w:val="22"/>
        </w:rPr>
      </w:pPr>
      <w:r w:rsidRPr="00AE18C6">
        <w:t>A.8.4.15.2</w:t>
      </w:r>
      <w:r w:rsidRPr="00AE18C6">
        <w:rPr>
          <w:rFonts w:asciiTheme="minorHAnsi" w:eastAsiaTheme="minorEastAsia" w:hAnsiTheme="minorHAnsi" w:cstheme="minorBidi"/>
          <w:sz w:val="22"/>
          <w:szCs w:val="22"/>
        </w:rPr>
        <w:tab/>
      </w:r>
      <w:r w:rsidRPr="00431C0C">
        <w:rPr>
          <w:snapToGrid w:val="0"/>
        </w:rPr>
        <w:t>Test Requirement</w:t>
      </w:r>
      <w:r>
        <w:tab/>
        <w:t>1796</w:t>
      </w:r>
    </w:p>
    <w:p w:rsidR="00AE18C6" w:rsidRDefault="00AE18C6">
      <w:pPr>
        <w:pStyle w:val="TOC2"/>
        <w:rPr>
          <w:rFonts w:asciiTheme="minorHAnsi" w:eastAsiaTheme="minorEastAsia" w:hAnsiTheme="minorHAnsi" w:cstheme="minorBidi"/>
          <w:sz w:val="22"/>
          <w:szCs w:val="22"/>
        </w:rPr>
      </w:pPr>
      <w:r w:rsidRPr="00AE18C6">
        <w:t>A.8.5</w:t>
      </w:r>
      <w:r w:rsidRPr="00AE18C6">
        <w:rPr>
          <w:rFonts w:asciiTheme="minorHAnsi" w:eastAsiaTheme="minorEastAsia" w:hAnsiTheme="minorHAnsi" w:cstheme="minorBidi"/>
          <w:sz w:val="22"/>
          <w:szCs w:val="22"/>
        </w:rPr>
        <w:tab/>
      </w:r>
      <w:r w:rsidRPr="00431C0C">
        <w:rPr>
          <w:lang w:val="sv-SE"/>
        </w:rPr>
        <w:t>E-UTRAN FDD - UTRAN FDD Measurements</w:t>
      </w:r>
      <w:r>
        <w:tab/>
        <w:t>1796</w:t>
      </w:r>
    </w:p>
    <w:p w:rsidR="00AE18C6" w:rsidRDefault="00AE18C6">
      <w:pPr>
        <w:pStyle w:val="TOC3"/>
        <w:rPr>
          <w:rFonts w:asciiTheme="minorHAnsi" w:eastAsiaTheme="minorEastAsia" w:hAnsiTheme="minorHAnsi" w:cstheme="minorBidi"/>
          <w:sz w:val="22"/>
          <w:szCs w:val="22"/>
        </w:rPr>
      </w:pPr>
      <w:r w:rsidRPr="00AE18C6">
        <w:t>A.8.5.1</w:t>
      </w:r>
      <w:r w:rsidRPr="00AE18C6">
        <w:rPr>
          <w:rFonts w:asciiTheme="minorHAnsi" w:eastAsiaTheme="minorEastAsia" w:hAnsiTheme="minorHAnsi"/>
          <w:sz w:val="22"/>
          <w:szCs w:val="22"/>
        </w:rPr>
        <w:tab/>
      </w:r>
      <w:r w:rsidRPr="00431C0C">
        <w:rPr>
          <w:rFonts w:cs="v4.2.0"/>
        </w:rPr>
        <w:t>E-UTRAN FDD - UTRAN FDD event triggered reporting under fading propagation conditions</w:t>
      </w:r>
      <w:r>
        <w:tab/>
        <w:t>1796</w:t>
      </w:r>
    </w:p>
    <w:p w:rsidR="00AE18C6" w:rsidRDefault="00AE18C6">
      <w:pPr>
        <w:pStyle w:val="TOC4"/>
        <w:rPr>
          <w:rFonts w:asciiTheme="minorHAnsi" w:eastAsiaTheme="minorEastAsia" w:hAnsiTheme="minorHAnsi" w:cstheme="minorBidi"/>
          <w:sz w:val="22"/>
          <w:szCs w:val="22"/>
        </w:rPr>
      </w:pPr>
      <w:r w:rsidRPr="00AE18C6">
        <w:t>A.8.5.1.1</w:t>
      </w:r>
      <w:r w:rsidRPr="00AE18C6">
        <w:rPr>
          <w:rFonts w:asciiTheme="minorHAnsi" w:eastAsiaTheme="minorEastAsia" w:hAnsiTheme="minorHAnsi"/>
          <w:sz w:val="22"/>
          <w:szCs w:val="22"/>
        </w:rPr>
        <w:tab/>
      </w:r>
      <w:r w:rsidRPr="00431C0C">
        <w:rPr>
          <w:rFonts w:cs="v4.2.0"/>
          <w:snapToGrid w:val="0"/>
        </w:rPr>
        <w:t>Test Purpose and Environment</w:t>
      </w:r>
      <w:r>
        <w:tab/>
        <w:t>1796</w:t>
      </w:r>
    </w:p>
    <w:p w:rsidR="00AE18C6" w:rsidRDefault="00AE18C6">
      <w:pPr>
        <w:pStyle w:val="TOC4"/>
        <w:rPr>
          <w:rFonts w:asciiTheme="minorHAnsi" w:eastAsiaTheme="minorEastAsia" w:hAnsiTheme="minorHAnsi" w:cstheme="minorBidi"/>
          <w:sz w:val="22"/>
          <w:szCs w:val="22"/>
        </w:rPr>
      </w:pPr>
      <w:r w:rsidRPr="00AE18C6">
        <w:t>A.8.5.1.2</w:t>
      </w:r>
      <w:r w:rsidRPr="00AE18C6">
        <w:rPr>
          <w:rFonts w:asciiTheme="minorHAnsi" w:eastAsiaTheme="minorEastAsia" w:hAnsiTheme="minorHAnsi"/>
          <w:sz w:val="22"/>
          <w:szCs w:val="22"/>
        </w:rPr>
        <w:tab/>
      </w:r>
      <w:r w:rsidRPr="00431C0C">
        <w:rPr>
          <w:rFonts w:cs="v4.2.0"/>
          <w:snapToGrid w:val="0"/>
        </w:rPr>
        <w:t>Test Requirements</w:t>
      </w:r>
      <w:r>
        <w:tab/>
        <w:t>1798</w:t>
      </w:r>
    </w:p>
    <w:p w:rsidR="00AE18C6" w:rsidRDefault="00AE18C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1798</w:t>
      </w:r>
    </w:p>
    <w:p w:rsidR="00AE18C6" w:rsidRDefault="00AE18C6">
      <w:pPr>
        <w:pStyle w:val="TOC4"/>
        <w:rPr>
          <w:rFonts w:asciiTheme="minorHAnsi" w:eastAsiaTheme="minorEastAsia" w:hAnsiTheme="minorHAnsi" w:cstheme="minorBidi"/>
          <w:sz w:val="22"/>
          <w:szCs w:val="22"/>
        </w:rPr>
      </w:pPr>
      <w:r w:rsidRPr="00AE18C6">
        <w:t>A.8.5.2.1</w:t>
      </w:r>
      <w:r w:rsidRPr="00AE18C6">
        <w:rPr>
          <w:rFonts w:asciiTheme="minorHAnsi" w:eastAsiaTheme="minorEastAsia" w:hAnsiTheme="minorHAnsi"/>
          <w:sz w:val="22"/>
          <w:szCs w:val="22"/>
        </w:rPr>
        <w:tab/>
      </w:r>
      <w:r w:rsidRPr="00431C0C">
        <w:rPr>
          <w:rFonts w:cs="v4.2.0"/>
          <w:snapToGrid w:val="0"/>
        </w:rPr>
        <w:t>Test Purpose and Environment</w:t>
      </w:r>
      <w:r>
        <w:tab/>
        <w:t>1798</w:t>
      </w:r>
    </w:p>
    <w:p w:rsidR="00AE18C6" w:rsidRDefault="00AE18C6">
      <w:pPr>
        <w:pStyle w:val="TOC4"/>
        <w:rPr>
          <w:rFonts w:asciiTheme="minorHAnsi" w:eastAsiaTheme="minorEastAsia" w:hAnsiTheme="minorHAnsi" w:cstheme="minorBidi"/>
          <w:sz w:val="22"/>
          <w:szCs w:val="22"/>
        </w:rPr>
      </w:pPr>
      <w:r w:rsidRPr="00AE18C6">
        <w:t>A.8.5.2.2</w:t>
      </w:r>
      <w:r w:rsidRPr="00AE18C6">
        <w:rPr>
          <w:rFonts w:asciiTheme="minorHAnsi" w:eastAsiaTheme="minorEastAsia" w:hAnsiTheme="minorHAnsi"/>
          <w:sz w:val="22"/>
          <w:szCs w:val="22"/>
        </w:rPr>
        <w:tab/>
      </w:r>
      <w:r w:rsidRPr="00431C0C">
        <w:rPr>
          <w:rFonts w:cs="v4.2.0"/>
          <w:snapToGrid w:val="0"/>
        </w:rPr>
        <w:t>Test Requirements</w:t>
      </w:r>
      <w:r>
        <w:tab/>
        <w:t>1800</w:t>
      </w:r>
    </w:p>
    <w:p w:rsidR="00AE18C6" w:rsidRDefault="00AE18C6">
      <w:pPr>
        <w:pStyle w:val="TOC3"/>
        <w:rPr>
          <w:rFonts w:asciiTheme="minorHAnsi" w:eastAsiaTheme="minorEastAsia" w:hAnsiTheme="minorHAnsi" w:cstheme="minorBidi"/>
          <w:sz w:val="22"/>
          <w:szCs w:val="22"/>
        </w:rPr>
      </w:pPr>
      <w:r w:rsidRPr="00AE18C6">
        <w:t>A.8.5.3</w:t>
      </w:r>
      <w:r w:rsidRPr="00AE18C6">
        <w:rPr>
          <w:rFonts w:asciiTheme="minorHAnsi" w:eastAsiaTheme="minorEastAsia" w:hAnsiTheme="minorHAnsi"/>
          <w:sz w:val="22"/>
          <w:szCs w:val="22"/>
        </w:rPr>
        <w:tab/>
      </w:r>
      <w:r w:rsidRPr="00431C0C">
        <w:rPr>
          <w:rFonts w:cs="v4.2.0"/>
        </w:rPr>
        <w:t>E-UTRAN FDD-UTRAN FDD event triggered reporting when DRX is used under fading propagation conditions</w:t>
      </w:r>
      <w:r>
        <w:tab/>
        <w:t>1800</w:t>
      </w:r>
    </w:p>
    <w:p w:rsidR="00AE18C6" w:rsidRDefault="00AE18C6">
      <w:pPr>
        <w:pStyle w:val="TOC4"/>
        <w:rPr>
          <w:rFonts w:asciiTheme="minorHAnsi" w:eastAsiaTheme="minorEastAsia" w:hAnsiTheme="minorHAnsi" w:cstheme="minorBidi"/>
          <w:sz w:val="22"/>
          <w:szCs w:val="22"/>
        </w:rPr>
      </w:pPr>
      <w:r w:rsidRPr="00AE18C6">
        <w:t>A.8.5.3.1</w:t>
      </w:r>
      <w:r w:rsidRPr="00AE18C6">
        <w:rPr>
          <w:rFonts w:asciiTheme="minorHAnsi" w:eastAsiaTheme="minorEastAsia" w:hAnsiTheme="minorHAnsi"/>
          <w:sz w:val="22"/>
          <w:szCs w:val="22"/>
        </w:rPr>
        <w:tab/>
      </w:r>
      <w:r w:rsidRPr="00431C0C">
        <w:rPr>
          <w:rFonts w:cs="v4.2.0"/>
          <w:snapToGrid w:val="0"/>
        </w:rPr>
        <w:t>Test Purpose and Environment</w:t>
      </w:r>
      <w:r>
        <w:tab/>
        <w:t>1800</w:t>
      </w:r>
    </w:p>
    <w:p w:rsidR="00AE18C6" w:rsidRDefault="00AE18C6">
      <w:pPr>
        <w:pStyle w:val="TOC4"/>
        <w:rPr>
          <w:rFonts w:asciiTheme="minorHAnsi" w:eastAsiaTheme="minorEastAsia" w:hAnsiTheme="minorHAnsi" w:cstheme="minorBidi"/>
          <w:sz w:val="22"/>
          <w:szCs w:val="22"/>
        </w:rPr>
      </w:pPr>
      <w:r w:rsidRPr="00AE18C6">
        <w:t>A.8.5.3.2</w:t>
      </w:r>
      <w:r w:rsidRPr="00AE18C6">
        <w:rPr>
          <w:rFonts w:asciiTheme="minorHAnsi" w:eastAsiaTheme="minorEastAsia" w:hAnsiTheme="minorHAnsi"/>
          <w:sz w:val="22"/>
          <w:szCs w:val="22"/>
        </w:rPr>
        <w:tab/>
      </w:r>
      <w:r w:rsidRPr="00431C0C">
        <w:rPr>
          <w:rFonts w:cs="v4.2.0"/>
          <w:snapToGrid w:val="0"/>
        </w:rPr>
        <w:t>Test Requirements</w:t>
      </w:r>
      <w:r>
        <w:tab/>
        <w:t>1803</w:t>
      </w:r>
    </w:p>
    <w:p w:rsidR="00AE18C6" w:rsidRDefault="00AE18C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1803</w:t>
      </w:r>
    </w:p>
    <w:p w:rsidR="00AE18C6" w:rsidRDefault="00AE18C6">
      <w:pPr>
        <w:pStyle w:val="TOC4"/>
        <w:rPr>
          <w:rFonts w:asciiTheme="minorHAnsi" w:eastAsiaTheme="minorEastAsia" w:hAnsiTheme="minorHAnsi" w:cstheme="minorBidi"/>
          <w:sz w:val="22"/>
          <w:szCs w:val="22"/>
        </w:rPr>
      </w:pPr>
      <w:r w:rsidRPr="00AE18C6">
        <w:t>A.8.5.4.1</w:t>
      </w:r>
      <w:r w:rsidRPr="00AE18C6">
        <w:rPr>
          <w:rFonts w:asciiTheme="minorHAnsi" w:eastAsiaTheme="minorEastAsia" w:hAnsiTheme="minorHAnsi" w:cstheme="minorBidi"/>
          <w:sz w:val="22"/>
          <w:szCs w:val="22"/>
        </w:rPr>
        <w:tab/>
      </w:r>
      <w:r w:rsidRPr="00431C0C">
        <w:rPr>
          <w:snapToGrid w:val="0"/>
        </w:rPr>
        <w:t>Test Purpose and Environment</w:t>
      </w:r>
      <w:r>
        <w:tab/>
        <w:t>1803</w:t>
      </w:r>
    </w:p>
    <w:p w:rsidR="00AE18C6" w:rsidRDefault="00AE18C6">
      <w:pPr>
        <w:pStyle w:val="TOC4"/>
        <w:rPr>
          <w:rFonts w:asciiTheme="minorHAnsi" w:eastAsiaTheme="minorEastAsia" w:hAnsiTheme="minorHAnsi" w:cstheme="minorBidi"/>
          <w:sz w:val="22"/>
          <w:szCs w:val="22"/>
        </w:rPr>
      </w:pPr>
      <w:r w:rsidRPr="00AE18C6">
        <w:t>A.8.5.4.2</w:t>
      </w:r>
      <w:r w:rsidRPr="00AE18C6">
        <w:rPr>
          <w:rFonts w:asciiTheme="minorHAnsi" w:eastAsiaTheme="minorEastAsia" w:hAnsiTheme="minorHAnsi" w:cstheme="minorBidi"/>
          <w:sz w:val="22"/>
          <w:szCs w:val="22"/>
        </w:rPr>
        <w:tab/>
      </w:r>
      <w:r w:rsidRPr="00431C0C">
        <w:rPr>
          <w:snapToGrid w:val="0"/>
        </w:rPr>
        <w:t>Test Requirements</w:t>
      </w:r>
      <w:r>
        <w:tab/>
        <w:t>1805</w:t>
      </w:r>
    </w:p>
    <w:p w:rsidR="00AE18C6" w:rsidRDefault="00AE18C6">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1805</w:t>
      </w:r>
    </w:p>
    <w:p w:rsidR="00AE18C6" w:rsidRDefault="00AE18C6">
      <w:pPr>
        <w:pStyle w:val="TOC4"/>
        <w:rPr>
          <w:rFonts w:asciiTheme="minorHAnsi" w:eastAsiaTheme="minorEastAsia" w:hAnsiTheme="minorHAnsi" w:cstheme="minorBidi"/>
          <w:sz w:val="22"/>
          <w:szCs w:val="22"/>
        </w:rPr>
      </w:pPr>
      <w:r w:rsidRPr="00AE18C6">
        <w:t>A.8.5.</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1805</w:t>
      </w:r>
    </w:p>
    <w:p w:rsidR="00AE18C6" w:rsidRDefault="00AE18C6">
      <w:pPr>
        <w:pStyle w:val="TOC4"/>
        <w:rPr>
          <w:rFonts w:asciiTheme="minorHAnsi" w:eastAsiaTheme="minorEastAsia" w:hAnsiTheme="minorHAnsi" w:cstheme="minorBidi"/>
          <w:sz w:val="22"/>
          <w:szCs w:val="22"/>
        </w:rPr>
      </w:pPr>
      <w:r w:rsidRPr="00AE18C6">
        <w:t>A.8.5.</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1808</w:t>
      </w:r>
    </w:p>
    <w:p w:rsidR="00AE18C6" w:rsidRDefault="00AE18C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1808</w:t>
      </w:r>
    </w:p>
    <w:p w:rsidR="00AE18C6" w:rsidRDefault="00AE18C6">
      <w:pPr>
        <w:pStyle w:val="TOC4"/>
        <w:rPr>
          <w:rFonts w:asciiTheme="minorHAnsi" w:eastAsiaTheme="minorEastAsia" w:hAnsiTheme="minorHAnsi" w:cstheme="minorBidi"/>
          <w:sz w:val="22"/>
          <w:szCs w:val="22"/>
        </w:rPr>
      </w:pPr>
      <w:r w:rsidRPr="00AE18C6">
        <w:t>A.8.5.6.1</w:t>
      </w:r>
      <w:r w:rsidRPr="00AE18C6">
        <w:rPr>
          <w:rFonts w:asciiTheme="minorHAnsi" w:eastAsiaTheme="minorEastAsia" w:hAnsiTheme="minorHAnsi" w:cstheme="minorBidi"/>
          <w:sz w:val="22"/>
          <w:szCs w:val="22"/>
        </w:rPr>
        <w:tab/>
      </w:r>
      <w:r w:rsidRPr="00431C0C">
        <w:rPr>
          <w:snapToGrid w:val="0"/>
        </w:rPr>
        <w:t>Test Purpose and Environment</w:t>
      </w:r>
      <w:r>
        <w:tab/>
        <w:t>1808</w:t>
      </w:r>
    </w:p>
    <w:p w:rsidR="00AE18C6" w:rsidRDefault="00AE18C6">
      <w:pPr>
        <w:pStyle w:val="TOC4"/>
        <w:rPr>
          <w:rFonts w:asciiTheme="minorHAnsi" w:eastAsiaTheme="minorEastAsia" w:hAnsiTheme="minorHAnsi" w:cstheme="minorBidi"/>
          <w:sz w:val="22"/>
          <w:szCs w:val="22"/>
        </w:rPr>
      </w:pPr>
      <w:r w:rsidRPr="00AE18C6">
        <w:t>A.8.5.6.2</w:t>
      </w:r>
      <w:r w:rsidRPr="00AE18C6">
        <w:rPr>
          <w:rFonts w:asciiTheme="minorHAnsi" w:eastAsiaTheme="minorEastAsia" w:hAnsiTheme="minorHAnsi" w:cstheme="minorBidi"/>
          <w:sz w:val="22"/>
          <w:szCs w:val="22"/>
        </w:rPr>
        <w:tab/>
      </w:r>
      <w:r w:rsidRPr="00431C0C">
        <w:rPr>
          <w:snapToGrid w:val="0"/>
        </w:rPr>
        <w:t>Test Requirements</w:t>
      </w:r>
      <w:r>
        <w:tab/>
        <w:t>1809</w:t>
      </w:r>
    </w:p>
    <w:p w:rsidR="00AE18C6" w:rsidRDefault="00AE18C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1810</w:t>
      </w:r>
    </w:p>
    <w:p w:rsidR="00AE18C6" w:rsidRDefault="00AE18C6">
      <w:pPr>
        <w:pStyle w:val="TOC4"/>
        <w:rPr>
          <w:rFonts w:asciiTheme="minorHAnsi" w:eastAsiaTheme="minorEastAsia" w:hAnsiTheme="minorHAnsi" w:cstheme="minorBidi"/>
          <w:sz w:val="22"/>
          <w:szCs w:val="22"/>
        </w:rPr>
      </w:pPr>
      <w:r w:rsidRPr="00AE18C6">
        <w:t>A.8.5.7.1</w:t>
      </w:r>
      <w:r w:rsidRPr="00AE18C6">
        <w:rPr>
          <w:rFonts w:asciiTheme="minorHAnsi" w:eastAsiaTheme="minorEastAsia" w:hAnsiTheme="minorHAnsi" w:cstheme="minorBidi"/>
          <w:sz w:val="22"/>
          <w:szCs w:val="22"/>
        </w:rPr>
        <w:tab/>
      </w:r>
      <w:r w:rsidRPr="00431C0C">
        <w:rPr>
          <w:snapToGrid w:val="0"/>
        </w:rPr>
        <w:t>Test Purpose and Environment</w:t>
      </w:r>
      <w:r>
        <w:tab/>
        <w:t>1810</w:t>
      </w:r>
    </w:p>
    <w:p w:rsidR="00AE18C6" w:rsidRDefault="00AE18C6">
      <w:pPr>
        <w:pStyle w:val="TOC4"/>
        <w:rPr>
          <w:rFonts w:asciiTheme="minorHAnsi" w:eastAsiaTheme="minorEastAsia" w:hAnsiTheme="minorHAnsi" w:cstheme="minorBidi"/>
          <w:sz w:val="22"/>
          <w:szCs w:val="22"/>
        </w:rPr>
      </w:pPr>
      <w:r w:rsidRPr="00AE18C6">
        <w:t>A.8.5.7.2</w:t>
      </w:r>
      <w:r w:rsidRPr="00AE18C6">
        <w:rPr>
          <w:rFonts w:asciiTheme="minorHAnsi" w:eastAsiaTheme="minorEastAsia" w:hAnsiTheme="minorHAnsi" w:cstheme="minorBidi"/>
          <w:sz w:val="22"/>
          <w:szCs w:val="22"/>
        </w:rPr>
        <w:tab/>
      </w:r>
      <w:r w:rsidRPr="00431C0C">
        <w:rPr>
          <w:snapToGrid w:val="0"/>
        </w:rPr>
        <w:t>Test Requirements</w:t>
      </w:r>
      <w:r>
        <w:tab/>
        <w:t>1810</w:t>
      </w:r>
    </w:p>
    <w:p w:rsidR="00AE18C6" w:rsidRDefault="00AE18C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1810</w:t>
      </w:r>
    </w:p>
    <w:p w:rsidR="00AE18C6" w:rsidRDefault="00AE18C6">
      <w:pPr>
        <w:pStyle w:val="TOC4"/>
        <w:rPr>
          <w:rFonts w:asciiTheme="minorHAnsi" w:eastAsiaTheme="minorEastAsia" w:hAnsiTheme="minorHAnsi" w:cstheme="minorBidi"/>
          <w:sz w:val="22"/>
          <w:szCs w:val="22"/>
        </w:rPr>
      </w:pPr>
      <w:r w:rsidRPr="00AE18C6">
        <w:t>A.8.5.8.1</w:t>
      </w:r>
      <w:r w:rsidRPr="00AE18C6">
        <w:rPr>
          <w:rFonts w:asciiTheme="minorHAnsi" w:eastAsiaTheme="minorEastAsia" w:hAnsiTheme="minorHAnsi" w:cstheme="minorBidi"/>
          <w:sz w:val="22"/>
          <w:szCs w:val="22"/>
        </w:rPr>
        <w:tab/>
      </w:r>
      <w:r w:rsidRPr="00431C0C">
        <w:rPr>
          <w:snapToGrid w:val="0"/>
        </w:rPr>
        <w:t>Test Purpose and Environment</w:t>
      </w:r>
      <w:r>
        <w:tab/>
        <w:t>1810</w:t>
      </w:r>
    </w:p>
    <w:p w:rsidR="00AE18C6" w:rsidRDefault="00AE18C6">
      <w:pPr>
        <w:pStyle w:val="TOC4"/>
        <w:rPr>
          <w:rFonts w:asciiTheme="minorHAnsi" w:eastAsiaTheme="minorEastAsia" w:hAnsiTheme="minorHAnsi" w:cstheme="minorBidi"/>
          <w:sz w:val="22"/>
          <w:szCs w:val="22"/>
        </w:rPr>
      </w:pPr>
      <w:r w:rsidRPr="00AE18C6">
        <w:t>A.8.5.8.2</w:t>
      </w:r>
      <w:r w:rsidRPr="00AE18C6">
        <w:rPr>
          <w:rFonts w:asciiTheme="minorHAnsi" w:eastAsiaTheme="minorEastAsia" w:hAnsiTheme="minorHAnsi" w:cstheme="minorBidi"/>
          <w:sz w:val="22"/>
          <w:szCs w:val="22"/>
        </w:rPr>
        <w:tab/>
      </w:r>
      <w:r w:rsidRPr="00431C0C">
        <w:rPr>
          <w:snapToGrid w:val="0"/>
        </w:rPr>
        <w:t>Test Requirements</w:t>
      </w:r>
      <w:r>
        <w:tab/>
        <w:t>1813</w:t>
      </w:r>
    </w:p>
    <w:p w:rsidR="00AE18C6" w:rsidRDefault="00AE18C6">
      <w:pPr>
        <w:pStyle w:val="TOC2"/>
        <w:rPr>
          <w:rFonts w:asciiTheme="minorHAnsi" w:eastAsiaTheme="minorEastAsia" w:hAnsiTheme="minorHAnsi" w:cstheme="minorBidi"/>
          <w:sz w:val="22"/>
          <w:szCs w:val="22"/>
        </w:rPr>
      </w:pPr>
      <w:r w:rsidRPr="00AE18C6">
        <w:t>A.8.6</w:t>
      </w:r>
      <w:r w:rsidRPr="00AE18C6">
        <w:rPr>
          <w:rFonts w:asciiTheme="minorHAnsi" w:eastAsiaTheme="minorEastAsia" w:hAnsiTheme="minorHAnsi" w:cstheme="minorBidi"/>
          <w:sz w:val="22"/>
          <w:szCs w:val="22"/>
        </w:rPr>
        <w:tab/>
      </w:r>
      <w:r w:rsidRPr="00431C0C">
        <w:rPr>
          <w:lang w:val="sv-SE"/>
        </w:rPr>
        <w:t>E-UTRAN TDD - UTRAN FDD Measurements</w:t>
      </w:r>
      <w:r>
        <w:tab/>
        <w:t>1813</w:t>
      </w:r>
    </w:p>
    <w:p w:rsidR="00AE18C6" w:rsidRDefault="00AE18C6">
      <w:pPr>
        <w:pStyle w:val="TOC3"/>
        <w:rPr>
          <w:rFonts w:asciiTheme="minorHAnsi" w:eastAsiaTheme="minorEastAsia" w:hAnsiTheme="minorHAnsi" w:cstheme="minorBidi"/>
          <w:sz w:val="22"/>
          <w:szCs w:val="22"/>
        </w:rPr>
      </w:pPr>
      <w:r w:rsidRPr="00AE18C6">
        <w:t>A.8.6.1</w:t>
      </w:r>
      <w:r w:rsidRPr="00AE18C6">
        <w:rPr>
          <w:rFonts w:asciiTheme="minorHAnsi" w:eastAsiaTheme="minorEastAsia" w:hAnsiTheme="minorHAnsi"/>
          <w:sz w:val="22"/>
          <w:szCs w:val="22"/>
        </w:rPr>
        <w:tab/>
      </w:r>
      <w:r w:rsidRPr="00431C0C">
        <w:rPr>
          <w:rFonts w:cs="v4.2.0"/>
        </w:rPr>
        <w:t>E-UTRAN TDD - UTRAN FDD event triggered reporting under fading propagation conditions</w:t>
      </w:r>
      <w:r>
        <w:tab/>
        <w:t>1813</w:t>
      </w:r>
    </w:p>
    <w:p w:rsidR="00AE18C6" w:rsidRDefault="00AE18C6">
      <w:pPr>
        <w:pStyle w:val="TOC4"/>
        <w:rPr>
          <w:rFonts w:asciiTheme="minorHAnsi" w:eastAsiaTheme="minorEastAsia" w:hAnsiTheme="minorHAnsi" w:cstheme="minorBidi"/>
          <w:sz w:val="22"/>
          <w:szCs w:val="22"/>
        </w:rPr>
      </w:pPr>
      <w:r w:rsidRPr="00AE18C6">
        <w:t>A.8.6.1.1</w:t>
      </w:r>
      <w:r w:rsidRPr="00AE18C6">
        <w:rPr>
          <w:rFonts w:asciiTheme="minorHAnsi" w:eastAsiaTheme="minorEastAsia" w:hAnsiTheme="minorHAnsi"/>
          <w:sz w:val="22"/>
          <w:szCs w:val="22"/>
        </w:rPr>
        <w:tab/>
      </w:r>
      <w:r w:rsidRPr="00431C0C">
        <w:rPr>
          <w:rFonts w:cs="v4.2.0"/>
          <w:snapToGrid w:val="0"/>
        </w:rPr>
        <w:t>Test Purpose and Environment</w:t>
      </w:r>
      <w:r>
        <w:tab/>
        <w:t>1813</w:t>
      </w:r>
    </w:p>
    <w:p w:rsidR="00AE18C6" w:rsidRDefault="00AE18C6">
      <w:pPr>
        <w:pStyle w:val="TOC4"/>
        <w:rPr>
          <w:rFonts w:asciiTheme="minorHAnsi" w:eastAsiaTheme="minorEastAsia" w:hAnsiTheme="minorHAnsi" w:cstheme="minorBidi"/>
          <w:sz w:val="22"/>
          <w:szCs w:val="22"/>
        </w:rPr>
      </w:pPr>
      <w:r w:rsidRPr="00AE18C6">
        <w:t>A.8.6.1.2</w:t>
      </w:r>
      <w:r w:rsidRPr="00AE18C6">
        <w:rPr>
          <w:rFonts w:asciiTheme="minorHAnsi" w:eastAsiaTheme="minorEastAsia" w:hAnsiTheme="minorHAnsi"/>
          <w:sz w:val="22"/>
          <w:szCs w:val="22"/>
        </w:rPr>
        <w:tab/>
      </w:r>
      <w:r w:rsidRPr="00431C0C">
        <w:rPr>
          <w:rFonts w:cs="v4.2.0"/>
          <w:snapToGrid w:val="0"/>
        </w:rPr>
        <w:t>Test Requirements</w:t>
      </w:r>
      <w:r>
        <w:tab/>
        <w:t>1815</w:t>
      </w:r>
    </w:p>
    <w:p w:rsidR="00AE18C6" w:rsidRDefault="00AE18C6">
      <w:pPr>
        <w:pStyle w:val="TOC3"/>
        <w:rPr>
          <w:rFonts w:asciiTheme="minorHAnsi" w:eastAsiaTheme="minorEastAsia" w:hAnsiTheme="minorHAnsi" w:cstheme="minorBidi"/>
          <w:sz w:val="22"/>
          <w:szCs w:val="22"/>
        </w:rPr>
      </w:pPr>
      <w:r>
        <w:lastRenderedPageBreak/>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1815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6</w:t>
      </w:r>
      <w:r w:rsidRPr="00AE18C6">
        <w:t>.</w:t>
      </w:r>
      <w:r w:rsidRPr="00AE18C6">
        <w:rPr>
          <w:lang w:eastAsia="zh-CN"/>
        </w:rPr>
        <w:t>2</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1815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6.2</w:t>
      </w:r>
      <w:r w:rsidRPr="00AE18C6">
        <w:t>.2</w:t>
      </w:r>
      <w:r w:rsidRPr="00AE18C6">
        <w:rPr>
          <w:rFonts w:asciiTheme="minorHAnsi" w:eastAsiaTheme="minorEastAsia" w:hAnsiTheme="minorHAnsi" w:cstheme="minorBidi"/>
          <w:sz w:val="22"/>
          <w:szCs w:val="22"/>
        </w:rPr>
        <w:tab/>
      </w:r>
      <w:r w:rsidRPr="00431C0C">
        <w:rPr>
          <w:snapToGrid w:val="0"/>
        </w:rPr>
        <w:t>Test Requirements</w:t>
      </w:r>
      <w:r>
        <w:tab/>
        <w:t>1818</w:t>
      </w:r>
    </w:p>
    <w:p w:rsidR="00AE18C6" w:rsidRDefault="00AE18C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1818</w:t>
      </w:r>
    </w:p>
    <w:p w:rsidR="00AE18C6" w:rsidRDefault="00AE18C6">
      <w:pPr>
        <w:pStyle w:val="TOC4"/>
        <w:rPr>
          <w:rFonts w:asciiTheme="minorHAnsi" w:eastAsiaTheme="minorEastAsia" w:hAnsiTheme="minorHAnsi" w:cstheme="minorBidi"/>
          <w:sz w:val="22"/>
          <w:szCs w:val="22"/>
        </w:rPr>
      </w:pPr>
      <w:r w:rsidRPr="00AE18C6">
        <w:t>A.8.6.3.1</w:t>
      </w:r>
      <w:r w:rsidRPr="00AE18C6">
        <w:rPr>
          <w:rFonts w:asciiTheme="minorHAnsi" w:eastAsiaTheme="minorEastAsia" w:hAnsiTheme="minorHAnsi" w:cstheme="minorBidi"/>
          <w:sz w:val="22"/>
          <w:szCs w:val="22"/>
        </w:rPr>
        <w:tab/>
      </w:r>
      <w:r w:rsidRPr="00431C0C">
        <w:rPr>
          <w:snapToGrid w:val="0"/>
        </w:rPr>
        <w:t>Test Purpose and Environment</w:t>
      </w:r>
      <w:r>
        <w:tab/>
        <w:t>1818</w:t>
      </w:r>
    </w:p>
    <w:p w:rsidR="00AE18C6" w:rsidRDefault="00AE18C6">
      <w:pPr>
        <w:pStyle w:val="TOC4"/>
        <w:rPr>
          <w:rFonts w:asciiTheme="minorHAnsi" w:eastAsiaTheme="minorEastAsia" w:hAnsiTheme="minorHAnsi" w:cstheme="minorBidi"/>
          <w:sz w:val="22"/>
          <w:szCs w:val="22"/>
        </w:rPr>
      </w:pPr>
      <w:r w:rsidRPr="00AE18C6">
        <w:t>A.8.6.3.2</w:t>
      </w:r>
      <w:r w:rsidRPr="00AE18C6">
        <w:rPr>
          <w:rFonts w:asciiTheme="minorHAnsi" w:eastAsiaTheme="minorEastAsia" w:hAnsiTheme="minorHAnsi" w:cstheme="minorBidi"/>
          <w:sz w:val="22"/>
          <w:szCs w:val="22"/>
        </w:rPr>
        <w:tab/>
      </w:r>
      <w:r w:rsidRPr="00431C0C">
        <w:rPr>
          <w:snapToGrid w:val="0"/>
        </w:rPr>
        <w:t>Test Requirements</w:t>
      </w:r>
      <w:r>
        <w:tab/>
        <w:t>1821</w:t>
      </w:r>
    </w:p>
    <w:p w:rsidR="00AE18C6" w:rsidRDefault="00AE18C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1821</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1</w:t>
      </w:r>
      <w:r w:rsidRPr="00AE18C6">
        <w:rPr>
          <w:rFonts w:asciiTheme="minorHAnsi" w:eastAsiaTheme="minorEastAsia" w:hAnsiTheme="minorHAnsi"/>
          <w:sz w:val="22"/>
          <w:szCs w:val="22"/>
        </w:rPr>
        <w:tab/>
      </w:r>
      <w:r w:rsidRPr="00431C0C">
        <w:rPr>
          <w:rFonts w:cs="v4.2.0"/>
        </w:rPr>
        <w:t>E-UTRA</w:t>
      </w:r>
      <w:r w:rsidRPr="00431C0C">
        <w:rPr>
          <w:rFonts w:cs="v4.2.0"/>
          <w:lang w:eastAsia="zh-CN"/>
        </w:rPr>
        <w:t>N</w:t>
      </w:r>
      <w:r w:rsidRPr="00431C0C">
        <w:rPr>
          <w:rFonts w:cs="v4.2.0"/>
        </w:rPr>
        <w:t xml:space="preserve"> TDD to UTRA</w:t>
      </w:r>
      <w:r w:rsidRPr="00431C0C">
        <w:rPr>
          <w:rFonts w:cs="v4.2.0"/>
          <w:lang w:eastAsia="zh-CN"/>
        </w:rPr>
        <w:t>N</w:t>
      </w:r>
      <w:r w:rsidRPr="00431C0C">
        <w:rPr>
          <w:rFonts w:cs="v4.2.0"/>
        </w:rPr>
        <w:t xml:space="preserve"> TDD cell search under fading propagation conditions</w:t>
      </w:r>
      <w:r>
        <w:tab/>
        <w:t>1821</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.1.1</w:t>
      </w:r>
      <w:r w:rsidRPr="00AE18C6">
        <w:rPr>
          <w:rFonts w:asciiTheme="minorHAnsi" w:eastAsiaTheme="minorEastAsia" w:hAnsiTheme="minorHAnsi"/>
          <w:sz w:val="22"/>
          <w:szCs w:val="22"/>
        </w:rPr>
        <w:tab/>
      </w:r>
      <w:r w:rsidRPr="00431C0C">
        <w:rPr>
          <w:rFonts w:cs="v4.2.0"/>
        </w:rPr>
        <w:t>Test Purpose and Environment</w:t>
      </w:r>
      <w:r>
        <w:tab/>
        <w:t>1821</w:t>
      </w:r>
    </w:p>
    <w:p w:rsidR="00AE18C6" w:rsidRDefault="00AE18C6">
      <w:pPr>
        <w:pStyle w:val="TOC5"/>
        <w:rPr>
          <w:rFonts w:asciiTheme="minorHAnsi" w:eastAsiaTheme="minorEastAsia" w:hAnsiTheme="minorHAnsi" w:cstheme="minorBidi"/>
          <w:sz w:val="22"/>
          <w:szCs w:val="22"/>
        </w:rPr>
      </w:pPr>
      <w:r w:rsidRPr="00AE18C6">
        <w:t>A.8.</w:t>
      </w:r>
      <w:r w:rsidRPr="00AE18C6">
        <w:rPr>
          <w:lang w:eastAsia="zh-CN"/>
        </w:rPr>
        <w:t>7</w:t>
      </w:r>
      <w:r w:rsidRPr="00AE18C6">
        <w:t>.1.1.1</w:t>
      </w:r>
      <w:r w:rsidRPr="00AE18C6">
        <w:rPr>
          <w:rFonts w:asciiTheme="minorHAnsi" w:eastAsiaTheme="minorEastAsia" w:hAnsiTheme="minorHAnsi"/>
          <w:sz w:val="22"/>
          <w:szCs w:val="22"/>
        </w:rPr>
        <w:tab/>
      </w:r>
      <w:r w:rsidRPr="00431C0C">
        <w:rPr>
          <w:rFonts w:cs="v4.2.0"/>
        </w:rPr>
        <w:t>Void</w:t>
      </w:r>
      <w:r>
        <w:tab/>
        <w:t>1821</w:t>
      </w:r>
    </w:p>
    <w:p w:rsidR="00AE18C6" w:rsidRDefault="00AE18C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1821</w:t>
      </w:r>
    </w:p>
    <w:p w:rsidR="00AE18C6" w:rsidRDefault="00AE18C6">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1823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.1.2</w:t>
      </w:r>
      <w:r w:rsidRPr="00AE18C6">
        <w:rPr>
          <w:rFonts w:asciiTheme="minorHAnsi" w:eastAsiaTheme="minorEastAsia" w:hAnsiTheme="minorHAnsi"/>
          <w:sz w:val="22"/>
          <w:szCs w:val="22"/>
        </w:rPr>
        <w:tab/>
      </w:r>
      <w:r w:rsidRPr="00431C0C">
        <w:rPr>
          <w:rFonts w:cs="v4.2.0"/>
        </w:rPr>
        <w:t>Test Requirements</w:t>
      </w:r>
      <w:r>
        <w:tab/>
        <w:t>1823</w:t>
      </w:r>
    </w:p>
    <w:p w:rsidR="00AE18C6" w:rsidRDefault="00AE18C6">
      <w:pPr>
        <w:pStyle w:val="TOC5"/>
        <w:rPr>
          <w:rFonts w:asciiTheme="minorHAnsi" w:eastAsiaTheme="minorEastAsia" w:hAnsiTheme="minorHAnsi" w:cstheme="minorBidi"/>
          <w:sz w:val="22"/>
          <w:szCs w:val="22"/>
        </w:rPr>
      </w:pPr>
      <w:r w:rsidRPr="00AE18C6">
        <w:t>A.8.</w:t>
      </w:r>
      <w:r w:rsidRPr="00AE18C6">
        <w:rPr>
          <w:lang w:eastAsia="zh-CN"/>
        </w:rPr>
        <w:t>7</w:t>
      </w:r>
      <w:r w:rsidRPr="00AE18C6">
        <w:t>.1.</w:t>
      </w:r>
      <w:r w:rsidRPr="00AE18C6">
        <w:rPr>
          <w:lang w:eastAsia="zh-CN"/>
        </w:rPr>
        <w:t>2</w:t>
      </w:r>
      <w:r w:rsidRPr="00AE18C6">
        <w:t>.1</w:t>
      </w:r>
      <w:r w:rsidRPr="00AE18C6">
        <w:rPr>
          <w:rFonts w:asciiTheme="minorHAnsi" w:eastAsiaTheme="minorEastAsia" w:hAnsiTheme="minorHAnsi"/>
          <w:sz w:val="22"/>
          <w:szCs w:val="22"/>
        </w:rPr>
        <w:tab/>
      </w:r>
      <w:r w:rsidRPr="00431C0C">
        <w:rPr>
          <w:rFonts w:cs="v4.2.0"/>
        </w:rPr>
        <w:t>Void</w:t>
      </w:r>
      <w:r>
        <w:tab/>
        <w:t>1823</w:t>
      </w:r>
    </w:p>
    <w:p w:rsidR="00AE18C6" w:rsidRDefault="00AE18C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1823</w:t>
      </w:r>
    </w:p>
    <w:p w:rsidR="00AE18C6" w:rsidRDefault="00AE18C6">
      <w:pPr>
        <w:pStyle w:val="TOC5"/>
        <w:rPr>
          <w:rFonts w:asciiTheme="minorHAnsi" w:eastAsiaTheme="minorEastAsia" w:hAnsiTheme="minorHAnsi" w:cstheme="minorBidi"/>
          <w:sz w:val="22"/>
          <w:szCs w:val="22"/>
        </w:rPr>
      </w:pPr>
      <w:r w:rsidRPr="00AE18C6">
        <w:t>A.8.</w:t>
      </w:r>
      <w:r w:rsidRPr="00AE18C6">
        <w:rPr>
          <w:lang w:eastAsia="zh-CN"/>
        </w:rPr>
        <w:t>7</w:t>
      </w:r>
      <w:r w:rsidRPr="00AE18C6">
        <w:t>.1.</w:t>
      </w:r>
      <w:r w:rsidRPr="00AE18C6">
        <w:rPr>
          <w:lang w:eastAsia="zh-CN"/>
        </w:rPr>
        <w:t>2</w:t>
      </w:r>
      <w:r w:rsidRPr="00AE18C6">
        <w:t>.</w:t>
      </w:r>
      <w:r w:rsidRPr="00AE18C6">
        <w:rPr>
          <w:lang w:eastAsia="zh-CN"/>
        </w:rPr>
        <w:t>3</w:t>
      </w:r>
      <w:r w:rsidRPr="00AE18C6">
        <w:rPr>
          <w:rFonts w:asciiTheme="minorHAnsi" w:eastAsiaTheme="minorEastAsia" w:hAnsiTheme="minorHAnsi"/>
          <w:sz w:val="22"/>
          <w:szCs w:val="22"/>
        </w:rPr>
        <w:tab/>
      </w:r>
      <w:r w:rsidRPr="00431C0C">
        <w:rPr>
          <w:rFonts w:cs="v4.2.0"/>
          <w:lang w:eastAsia="zh-CN"/>
        </w:rPr>
        <w:t>Void</w:t>
      </w:r>
      <w:r>
        <w:tab/>
        <w:t>1823</w:t>
      </w:r>
    </w:p>
    <w:p w:rsidR="00AE18C6" w:rsidRDefault="00AE18C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1823</w:t>
      </w:r>
    </w:p>
    <w:p w:rsidR="00AE18C6" w:rsidRDefault="00AE18C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1823</w:t>
      </w:r>
    </w:p>
    <w:p w:rsidR="00AE18C6" w:rsidRDefault="00AE18C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1826</w:t>
      </w:r>
    </w:p>
    <w:p w:rsidR="00AE18C6" w:rsidRDefault="00AE18C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1827</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3</w:t>
      </w:r>
      <w:r w:rsidRPr="00AE18C6">
        <w:t>.1</w:t>
      </w:r>
      <w:r w:rsidRPr="00AE18C6">
        <w:rPr>
          <w:rFonts w:asciiTheme="minorHAnsi" w:eastAsiaTheme="minorEastAsia" w:hAnsiTheme="minorHAnsi"/>
          <w:sz w:val="22"/>
          <w:szCs w:val="22"/>
        </w:rPr>
        <w:tab/>
      </w:r>
      <w:r w:rsidRPr="00431C0C">
        <w:rPr>
          <w:rFonts w:cs="v4.2.0"/>
          <w:snapToGrid w:val="0"/>
        </w:rPr>
        <w:t>Test Purpose and Environment</w:t>
      </w:r>
      <w:r>
        <w:tab/>
        <w:t>1827</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3</w:t>
      </w:r>
      <w:r w:rsidRPr="00AE18C6">
        <w:t>.</w:t>
      </w:r>
      <w:r w:rsidRPr="00AE18C6">
        <w:rPr>
          <w:lang w:eastAsia="zh-CN"/>
        </w:rPr>
        <w:t>2</w:t>
      </w:r>
      <w:r w:rsidRPr="00AE18C6">
        <w:rPr>
          <w:rFonts w:asciiTheme="minorHAnsi" w:eastAsiaTheme="minorEastAsia" w:hAnsiTheme="minorHAnsi"/>
          <w:sz w:val="22"/>
          <w:szCs w:val="22"/>
        </w:rPr>
        <w:tab/>
      </w:r>
      <w:r w:rsidRPr="00431C0C">
        <w:rPr>
          <w:rFonts w:cs="v4.2.0"/>
          <w:snapToGrid w:val="0"/>
        </w:rPr>
        <w:t>Test P</w:t>
      </w:r>
      <w:r w:rsidRPr="00431C0C">
        <w:rPr>
          <w:rFonts w:cs="v4.2.0"/>
          <w:snapToGrid w:val="0"/>
          <w:lang w:eastAsia="zh-CN"/>
        </w:rPr>
        <w:t>arameters</w:t>
      </w:r>
      <w:r>
        <w:tab/>
        <w:t>1827</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3</w:t>
      </w:r>
      <w:r w:rsidRPr="00AE18C6">
        <w:t>.</w:t>
      </w:r>
      <w:r w:rsidRPr="00AE18C6">
        <w:rPr>
          <w:lang w:eastAsia="zh-CN"/>
        </w:rPr>
        <w:t>3</w:t>
      </w:r>
      <w:r w:rsidRPr="00AE18C6">
        <w:rPr>
          <w:rFonts w:asciiTheme="minorHAnsi" w:eastAsiaTheme="minorEastAsia" w:hAnsiTheme="minorHAnsi"/>
          <w:sz w:val="22"/>
          <w:szCs w:val="22"/>
        </w:rPr>
        <w:tab/>
      </w:r>
      <w:r w:rsidRPr="00431C0C">
        <w:rPr>
          <w:rFonts w:cs="v4.2.0"/>
          <w:snapToGrid w:val="0"/>
        </w:rPr>
        <w:t>Test Requirements</w:t>
      </w:r>
      <w:r>
        <w:tab/>
        <w:t>1828</w:t>
      </w:r>
    </w:p>
    <w:p w:rsidR="00AE18C6" w:rsidRDefault="00AE18C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1829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.4.1</w:t>
      </w:r>
      <w:r w:rsidRPr="00AE18C6">
        <w:rPr>
          <w:rFonts w:asciiTheme="minorHAnsi" w:eastAsiaTheme="minorEastAsia" w:hAnsiTheme="minorHAnsi" w:cstheme="minorBidi"/>
          <w:sz w:val="22"/>
          <w:szCs w:val="22"/>
        </w:rPr>
        <w:tab/>
      </w:r>
      <w:r w:rsidRPr="00431C0C">
        <w:rPr>
          <w:snapToGrid w:val="0"/>
        </w:rPr>
        <w:t>Test Purpose and Environment</w:t>
      </w:r>
      <w:r>
        <w:tab/>
        <w:t>1829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1831</w:t>
      </w:r>
    </w:p>
    <w:p w:rsidR="00AE18C6" w:rsidRDefault="00AE18C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1831</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1831</w:t>
      </w:r>
    </w:p>
    <w:p w:rsidR="00AE18C6" w:rsidRDefault="00AE18C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1833</w:t>
      </w:r>
    </w:p>
    <w:p w:rsidR="00AE18C6" w:rsidRDefault="00AE18C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1833</w:t>
      </w:r>
    </w:p>
    <w:p w:rsidR="00AE18C6" w:rsidRDefault="00AE18C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1833</w:t>
      </w:r>
    </w:p>
    <w:p w:rsidR="00AE18C6" w:rsidRDefault="00AE18C6">
      <w:pPr>
        <w:pStyle w:val="TOC4"/>
        <w:rPr>
          <w:rFonts w:asciiTheme="minorHAnsi" w:eastAsiaTheme="minorEastAsia" w:hAnsiTheme="minorHAnsi" w:cstheme="minorBidi"/>
          <w:sz w:val="22"/>
          <w:szCs w:val="22"/>
        </w:rPr>
      </w:pPr>
      <w:r w:rsidRPr="00AE18C6">
        <w:t>A.8.7A.1.1</w:t>
      </w:r>
      <w:r w:rsidRPr="00AE18C6">
        <w:rPr>
          <w:rFonts w:asciiTheme="minorHAnsi" w:eastAsiaTheme="minorEastAsia" w:hAnsiTheme="minorHAnsi" w:cstheme="minorBidi"/>
          <w:sz w:val="22"/>
          <w:szCs w:val="22"/>
        </w:rPr>
        <w:tab/>
      </w:r>
      <w:r w:rsidRPr="00431C0C">
        <w:rPr>
          <w:snapToGrid w:val="0"/>
        </w:rPr>
        <w:t>Test Purpose and Environment</w:t>
      </w:r>
      <w:r>
        <w:tab/>
        <w:t>1833</w:t>
      </w:r>
    </w:p>
    <w:p w:rsidR="00AE18C6" w:rsidRDefault="00AE18C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1836</w:t>
      </w:r>
    </w:p>
    <w:p w:rsidR="00AE18C6" w:rsidRDefault="00AE18C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1836</w:t>
      </w:r>
    </w:p>
    <w:p w:rsidR="00AE18C6" w:rsidRDefault="00AE18C6">
      <w:pPr>
        <w:pStyle w:val="TOC3"/>
        <w:rPr>
          <w:rFonts w:asciiTheme="minorHAnsi" w:eastAsiaTheme="minorEastAsia" w:hAnsiTheme="minorHAnsi" w:cstheme="minorBidi"/>
          <w:sz w:val="22"/>
          <w:szCs w:val="22"/>
        </w:rPr>
      </w:pPr>
      <w:r w:rsidRPr="00AE18C6">
        <w:t>A.8.8.1</w:t>
      </w:r>
      <w:r w:rsidRPr="00AE18C6">
        <w:rPr>
          <w:rFonts w:asciiTheme="minorHAnsi" w:eastAsiaTheme="minorEastAsia" w:hAnsiTheme="minorHAnsi"/>
          <w:sz w:val="22"/>
          <w:szCs w:val="22"/>
        </w:rPr>
        <w:tab/>
      </w:r>
      <w:r w:rsidRPr="00431C0C">
        <w:rPr>
          <w:rFonts w:cs="v4.2.0"/>
        </w:rPr>
        <w:t>E-UTRAN FDD – GSM event triggered reporting in AWGN</w:t>
      </w:r>
      <w:r>
        <w:tab/>
        <w:t>1836</w:t>
      </w:r>
    </w:p>
    <w:p w:rsidR="00AE18C6" w:rsidRDefault="00AE18C6">
      <w:pPr>
        <w:pStyle w:val="TOC4"/>
        <w:rPr>
          <w:rFonts w:asciiTheme="minorHAnsi" w:eastAsiaTheme="minorEastAsia" w:hAnsiTheme="minorHAnsi" w:cstheme="minorBidi"/>
          <w:sz w:val="22"/>
          <w:szCs w:val="22"/>
        </w:rPr>
      </w:pPr>
      <w:r w:rsidRPr="00AE18C6">
        <w:t>A.8.8.1.1</w:t>
      </w:r>
      <w:r w:rsidRPr="00AE18C6">
        <w:rPr>
          <w:rFonts w:asciiTheme="minorHAnsi" w:eastAsiaTheme="minorEastAsia" w:hAnsiTheme="minorHAnsi"/>
          <w:sz w:val="22"/>
          <w:szCs w:val="22"/>
        </w:rPr>
        <w:tab/>
      </w:r>
      <w:r w:rsidRPr="00431C0C">
        <w:rPr>
          <w:rFonts w:cs="v4.2.0"/>
          <w:snapToGrid w:val="0"/>
        </w:rPr>
        <w:t>Test Purpose and Environment</w:t>
      </w:r>
      <w:r>
        <w:tab/>
        <w:t>1836</w:t>
      </w:r>
    </w:p>
    <w:p w:rsidR="00AE18C6" w:rsidRDefault="00AE18C6">
      <w:pPr>
        <w:pStyle w:val="TOC4"/>
        <w:rPr>
          <w:rFonts w:asciiTheme="minorHAnsi" w:eastAsiaTheme="minorEastAsia" w:hAnsiTheme="minorHAnsi" w:cstheme="minorBidi"/>
          <w:sz w:val="22"/>
          <w:szCs w:val="22"/>
        </w:rPr>
      </w:pPr>
      <w:r w:rsidRPr="00AE18C6">
        <w:t>A.8.8.1.2</w:t>
      </w:r>
      <w:r w:rsidRPr="00AE18C6">
        <w:rPr>
          <w:rFonts w:asciiTheme="minorHAnsi" w:eastAsiaTheme="minorEastAsia" w:hAnsiTheme="minorHAnsi"/>
          <w:sz w:val="22"/>
          <w:szCs w:val="22"/>
        </w:rPr>
        <w:tab/>
      </w:r>
      <w:r w:rsidRPr="00431C0C">
        <w:rPr>
          <w:rFonts w:cs="v4.2.0"/>
          <w:snapToGrid w:val="0"/>
        </w:rPr>
        <w:t>Test Requirements</w:t>
      </w:r>
      <w:r>
        <w:tab/>
        <w:t>1838</w:t>
      </w:r>
    </w:p>
    <w:p w:rsidR="00AE18C6" w:rsidRDefault="00AE18C6">
      <w:pPr>
        <w:pStyle w:val="TOC3"/>
        <w:rPr>
          <w:rFonts w:asciiTheme="minorHAnsi" w:eastAsiaTheme="minorEastAsia" w:hAnsiTheme="minorHAnsi" w:cstheme="minorBidi"/>
          <w:sz w:val="22"/>
          <w:szCs w:val="22"/>
        </w:rPr>
      </w:pPr>
      <w:r w:rsidRPr="00AE18C6">
        <w:t>A.8.8.2</w:t>
      </w:r>
      <w:r w:rsidRPr="00AE18C6">
        <w:rPr>
          <w:rFonts w:asciiTheme="minorHAnsi" w:eastAsiaTheme="minorEastAsia" w:hAnsiTheme="minorHAnsi"/>
          <w:sz w:val="22"/>
          <w:szCs w:val="22"/>
        </w:rPr>
        <w:tab/>
      </w:r>
      <w:r w:rsidRPr="00431C0C">
        <w:rPr>
          <w:rFonts w:cs="v4.2.0"/>
        </w:rPr>
        <w:t>E-UTRAN FDD-GSM event triggered reporting when DRX is used in AWGN</w:t>
      </w:r>
      <w:r>
        <w:tab/>
        <w:t>1838</w:t>
      </w:r>
    </w:p>
    <w:p w:rsidR="00AE18C6" w:rsidRDefault="00AE18C6">
      <w:pPr>
        <w:pStyle w:val="TOC4"/>
        <w:rPr>
          <w:rFonts w:asciiTheme="minorHAnsi" w:eastAsiaTheme="minorEastAsia" w:hAnsiTheme="minorHAnsi" w:cstheme="minorBidi"/>
          <w:sz w:val="22"/>
          <w:szCs w:val="22"/>
        </w:rPr>
      </w:pPr>
      <w:r w:rsidRPr="00AE18C6">
        <w:t>A.8.8.2.1</w:t>
      </w:r>
      <w:r w:rsidRPr="00AE18C6">
        <w:rPr>
          <w:rFonts w:asciiTheme="minorHAnsi" w:eastAsiaTheme="minorEastAsia" w:hAnsiTheme="minorHAnsi"/>
          <w:sz w:val="22"/>
          <w:szCs w:val="22"/>
        </w:rPr>
        <w:tab/>
      </w:r>
      <w:r w:rsidRPr="00431C0C">
        <w:rPr>
          <w:rFonts w:cs="v4.2.0"/>
          <w:snapToGrid w:val="0"/>
        </w:rPr>
        <w:t>Test Purpose and Environment</w:t>
      </w:r>
      <w:r>
        <w:tab/>
        <w:t>1838</w:t>
      </w:r>
    </w:p>
    <w:p w:rsidR="00AE18C6" w:rsidRDefault="00AE18C6">
      <w:pPr>
        <w:pStyle w:val="TOC4"/>
        <w:rPr>
          <w:rFonts w:asciiTheme="minorHAnsi" w:eastAsiaTheme="minorEastAsia" w:hAnsiTheme="minorHAnsi" w:cstheme="minorBidi"/>
          <w:sz w:val="22"/>
          <w:szCs w:val="22"/>
        </w:rPr>
      </w:pPr>
      <w:r w:rsidRPr="00AE18C6">
        <w:t>A.8.8.2.2</w:t>
      </w:r>
      <w:r w:rsidRPr="00AE18C6">
        <w:rPr>
          <w:rFonts w:asciiTheme="minorHAnsi" w:eastAsiaTheme="minorEastAsia" w:hAnsiTheme="minorHAnsi" w:cstheme="minorBidi"/>
          <w:sz w:val="22"/>
          <w:szCs w:val="22"/>
        </w:rPr>
        <w:tab/>
      </w:r>
      <w:r w:rsidRPr="00431C0C">
        <w:rPr>
          <w:snapToGrid w:val="0"/>
        </w:rPr>
        <w:t>Test Requirements</w:t>
      </w:r>
      <w:r>
        <w:tab/>
        <w:t>1840</w:t>
      </w:r>
    </w:p>
    <w:p w:rsidR="00AE18C6" w:rsidRDefault="00AE18C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1841</w:t>
      </w:r>
    </w:p>
    <w:p w:rsidR="00AE18C6" w:rsidRDefault="00AE18C6">
      <w:pPr>
        <w:pStyle w:val="TOC4"/>
        <w:rPr>
          <w:rFonts w:asciiTheme="minorHAnsi" w:eastAsiaTheme="minorEastAsia" w:hAnsiTheme="minorHAnsi" w:cstheme="minorBidi"/>
          <w:sz w:val="22"/>
          <w:szCs w:val="22"/>
        </w:rPr>
      </w:pPr>
      <w:r w:rsidRPr="00AE18C6">
        <w:t>A.8.8.3.1</w:t>
      </w:r>
      <w:r w:rsidRPr="00AE18C6">
        <w:rPr>
          <w:rFonts w:asciiTheme="minorHAnsi" w:eastAsiaTheme="minorEastAsia" w:hAnsiTheme="minorHAnsi" w:cstheme="minorBidi"/>
          <w:sz w:val="22"/>
          <w:szCs w:val="22"/>
        </w:rPr>
        <w:tab/>
      </w:r>
      <w:r w:rsidRPr="00431C0C">
        <w:rPr>
          <w:snapToGrid w:val="0"/>
        </w:rPr>
        <w:t>Test Purpose and Environment</w:t>
      </w:r>
      <w:r>
        <w:tab/>
        <w:t>1841</w:t>
      </w:r>
    </w:p>
    <w:p w:rsidR="00AE18C6" w:rsidRDefault="00AE18C6">
      <w:pPr>
        <w:pStyle w:val="TOC4"/>
        <w:rPr>
          <w:rFonts w:asciiTheme="minorHAnsi" w:eastAsiaTheme="minorEastAsia" w:hAnsiTheme="minorHAnsi" w:cstheme="minorBidi"/>
          <w:sz w:val="22"/>
          <w:szCs w:val="22"/>
        </w:rPr>
      </w:pPr>
      <w:r w:rsidRPr="00AE18C6">
        <w:t>A.8.8.3.2</w:t>
      </w:r>
      <w:r w:rsidRPr="00AE18C6">
        <w:rPr>
          <w:rFonts w:asciiTheme="minorHAnsi" w:eastAsiaTheme="minorEastAsia" w:hAnsiTheme="minorHAnsi" w:cstheme="minorBidi"/>
          <w:sz w:val="22"/>
          <w:szCs w:val="22"/>
        </w:rPr>
        <w:tab/>
      </w:r>
      <w:r w:rsidRPr="00431C0C">
        <w:rPr>
          <w:snapToGrid w:val="0"/>
        </w:rPr>
        <w:t>Test Requirements</w:t>
      </w:r>
      <w:r>
        <w:tab/>
        <w:t>1842</w:t>
      </w:r>
    </w:p>
    <w:p w:rsidR="00AE18C6" w:rsidRDefault="00AE18C6">
      <w:pPr>
        <w:pStyle w:val="TOC2"/>
        <w:rPr>
          <w:rFonts w:asciiTheme="minorHAnsi" w:eastAsiaTheme="minorEastAsia" w:hAnsiTheme="minorHAnsi" w:cstheme="minorBidi"/>
          <w:sz w:val="22"/>
          <w:szCs w:val="22"/>
        </w:rPr>
      </w:pPr>
      <w:r w:rsidRPr="00AE18C6">
        <w:t>A.8.</w:t>
      </w:r>
      <w:r w:rsidRPr="00AE18C6">
        <w:rPr>
          <w:lang w:eastAsia="zh-CN"/>
        </w:rPr>
        <w:t>9</w:t>
      </w:r>
      <w:r w:rsidRPr="00AE18C6">
        <w:rPr>
          <w:rFonts w:asciiTheme="minorHAnsi" w:eastAsiaTheme="minorEastAsia" w:hAnsiTheme="minorHAnsi" w:cstheme="minorBidi"/>
          <w:sz w:val="22"/>
          <w:szCs w:val="22"/>
        </w:rPr>
        <w:tab/>
      </w:r>
      <w:r w:rsidRPr="00431C0C">
        <w:rPr>
          <w:lang w:val="sv-SE" w:eastAsia="zh-CN"/>
        </w:rPr>
        <w:t>E-UTRAN F</w:t>
      </w:r>
      <w:r w:rsidRPr="00431C0C">
        <w:rPr>
          <w:lang w:val="sv-SE"/>
        </w:rPr>
        <w:t>DD</w:t>
      </w:r>
      <w:r w:rsidRPr="00431C0C">
        <w:rPr>
          <w:lang w:val="sv-SE" w:eastAsia="zh-CN"/>
        </w:rPr>
        <w:t xml:space="preserve"> </w:t>
      </w:r>
      <w:r w:rsidRPr="00431C0C">
        <w:rPr>
          <w:lang w:val="sv-SE"/>
        </w:rPr>
        <w:t>-</w:t>
      </w:r>
      <w:r w:rsidRPr="00431C0C">
        <w:rPr>
          <w:lang w:val="sv-SE" w:eastAsia="zh-CN"/>
        </w:rPr>
        <w:t xml:space="preserve"> UTRAN T</w:t>
      </w:r>
      <w:r w:rsidRPr="00431C0C">
        <w:rPr>
          <w:lang w:val="sv-SE"/>
        </w:rPr>
        <w:t>DD measurements</w:t>
      </w:r>
      <w:r>
        <w:tab/>
        <w:t>1843</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9</w:t>
      </w:r>
      <w:r w:rsidRPr="00AE18C6">
        <w:t>.1</w:t>
      </w:r>
      <w:r w:rsidRPr="00AE18C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431C0C">
        <w:rPr>
          <w:rFonts w:cs="v4.2.0"/>
        </w:rPr>
        <w:t xml:space="preserve"> </w:t>
      </w:r>
      <w:r w:rsidRPr="00431C0C">
        <w:rPr>
          <w:rFonts w:cs="v4.2.0"/>
          <w:lang w:eastAsia="zh-CN"/>
        </w:rPr>
        <w:t>e</w:t>
      </w:r>
      <w:r w:rsidRPr="00431C0C">
        <w:rPr>
          <w:rFonts w:cs="v4.2.0"/>
        </w:rPr>
        <w:t>vent triggered reporting in fading propagation conditions</w:t>
      </w:r>
      <w:r>
        <w:tab/>
        <w:t>1843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9</w:t>
      </w:r>
      <w:r w:rsidRPr="00AE18C6">
        <w:t>.1.1</w:t>
      </w:r>
      <w:r w:rsidRPr="00AE18C6">
        <w:rPr>
          <w:rFonts w:asciiTheme="minorHAnsi" w:eastAsiaTheme="minorEastAsia" w:hAnsiTheme="minorHAnsi"/>
          <w:sz w:val="22"/>
          <w:szCs w:val="22"/>
        </w:rPr>
        <w:tab/>
      </w:r>
      <w:r w:rsidRPr="00431C0C">
        <w:rPr>
          <w:rFonts w:cs="v4.2.0"/>
          <w:snapToGrid w:val="0"/>
        </w:rPr>
        <w:t>Test Purpose and Environment</w:t>
      </w:r>
      <w:r>
        <w:tab/>
        <w:t>1843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9</w:t>
      </w:r>
      <w:r w:rsidRPr="00AE18C6">
        <w:t>.1.2</w:t>
      </w:r>
      <w:r w:rsidRPr="00AE18C6">
        <w:rPr>
          <w:rFonts w:asciiTheme="minorHAnsi" w:eastAsiaTheme="minorEastAsia" w:hAnsiTheme="minorHAnsi"/>
          <w:sz w:val="22"/>
          <w:szCs w:val="22"/>
        </w:rPr>
        <w:tab/>
      </w:r>
      <w:r w:rsidRPr="00431C0C">
        <w:rPr>
          <w:rFonts w:cs="v4.2.0"/>
          <w:snapToGrid w:val="0"/>
        </w:rPr>
        <w:t>Test Requirements</w:t>
      </w:r>
      <w:r>
        <w:tab/>
        <w:t>1844</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9</w:t>
      </w:r>
      <w:r w:rsidRPr="00AE18C6">
        <w:t>.</w:t>
      </w:r>
      <w:r w:rsidRPr="00AE18C6">
        <w:rPr>
          <w:lang w:eastAsia="zh-CN"/>
        </w:rPr>
        <w:t>2</w:t>
      </w:r>
      <w:r w:rsidRPr="00AE18C6">
        <w:rPr>
          <w:rFonts w:asciiTheme="minorHAnsi" w:eastAsiaTheme="minorEastAsia" w:hAnsiTheme="minorHAnsi"/>
          <w:sz w:val="22"/>
          <w:szCs w:val="22"/>
        </w:rPr>
        <w:tab/>
      </w:r>
      <w:r w:rsidRPr="00431C0C">
        <w:rPr>
          <w:rFonts w:cs="v4.2.0"/>
        </w:rPr>
        <w:t>E-UTRA</w:t>
      </w:r>
      <w:r w:rsidRPr="00431C0C">
        <w:rPr>
          <w:rFonts w:cs="v4.2.0"/>
          <w:lang w:eastAsia="zh-CN"/>
        </w:rPr>
        <w:t>N</w:t>
      </w:r>
      <w:r w:rsidRPr="00431C0C">
        <w:rPr>
          <w:rFonts w:cs="v4.2.0"/>
        </w:rPr>
        <w:t xml:space="preserve"> </w:t>
      </w:r>
      <w:r w:rsidRPr="00431C0C">
        <w:rPr>
          <w:rFonts w:cs="v4.2.0"/>
          <w:lang w:eastAsia="zh-CN"/>
        </w:rPr>
        <w:t>F</w:t>
      </w:r>
      <w:r w:rsidRPr="00431C0C">
        <w:rPr>
          <w:rFonts w:cs="v4.2.0"/>
        </w:rPr>
        <w:t xml:space="preserve">DD </w:t>
      </w:r>
      <w:r w:rsidRPr="00431C0C">
        <w:rPr>
          <w:rFonts w:cs="v4.2.0"/>
          <w:lang w:eastAsia="zh-CN"/>
        </w:rPr>
        <w:t xml:space="preserve">- </w:t>
      </w:r>
      <w:r w:rsidRPr="00431C0C">
        <w:rPr>
          <w:rFonts w:cs="v4.2.0"/>
        </w:rPr>
        <w:t>UTRA</w:t>
      </w:r>
      <w:r w:rsidRPr="00431C0C">
        <w:rPr>
          <w:rFonts w:cs="v4.2.0"/>
          <w:lang w:eastAsia="zh-CN"/>
        </w:rPr>
        <w:t>N</w:t>
      </w:r>
      <w:r w:rsidRPr="00431C0C">
        <w:rPr>
          <w:rFonts w:cs="v4.2.0"/>
        </w:rPr>
        <w:t xml:space="preserve"> TDD </w:t>
      </w:r>
      <w:r>
        <w:t>enhanced cell identification under AWGN propagation conditions</w:t>
      </w:r>
      <w:r>
        <w:tab/>
        <w:t>1845</w:t>
      </w:r>
    </w:p>
    <w:p w:rsidR="00AE18C6" w:rsidRDefault="00AE18C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1845</w:t>
      </w:r>
    </w:p>
    <w:p w:rsidR="00AE18C6" w:rsidRDefault="00AE18C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1847</w:t>
      </w:r>
    </w:p>
    <w:p w:rsidR="00AE18C6" w:rsidRDefault="00AE18C6">
      <w:pPr>
        <w:pStyle w:val="TOC3"/>
        <w:rPr>
          <w:rFonts w:asciiTheme="minorHAnsi" w:eastAsiaTheme="minorEastAsia" w:hAnsiTheme="minorHAnsi" w:cstheme="minorBidi"/>
          <w:sz w:val="22"/>
          <w:szCs w:val="22"/>
        </w:rPr>
      </w:pPr>
      <w:r w:rsidRPr="00AE18C6">
        <w:t>A.8.10</w:t>
      </w:r>
      <w:r w:rsidRPr="00AE18C6">
        <w:rPr>
          <w:rFonts w:asciiTheme="minorHAnsi" w:eastAsiaTheme="minorEastAsia" w:hAnsiTheme="minorHAnsi"/>
          <w:sz w:val="22"/>
          <w:szCs w:val="22"/>
        </w:rPr>
        <w:tab/>
      </w:r>
      <w:r w:rsidRPr="00431C0C">
        <w:rPr>
          <w:rFonts w:cs="v4.2.0"/>
        </w:rPr>
        <w:t>E-UTRAN TDD – GSM Measurements</w:t>
      </w:r>
      <w:r>
        <w:tab/>
        <w:t>1847</w:t>
      </w:r>
    </w:p>
    <w:p w:rsidR="00AE18C6" w:rsidRDefault="00AE18C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1847</w:t>
      </w:r>
    </w:p>
    <w:p w:rsidR="00AE18C6" w:rsidRDefault="00AE18C6">
      <w:pPr>
        <w:pStyle w:val="TOC4"/>
        <w:rPr>
          <w:rFonts w:asciiTheme="minorHAnsi" w:eastAsiaTheme="minorEastAsia" w:hAnsiTheme="minorHAnsi" w:cstheme="minorBidi"/>
          <w:sz w:val="22"/>
          <w:szCs w:val="22"/>
        </w:rPr>
      </w:pPr>
      <w:r w:rsidRPr="00AE18C6">
        <w:t>A.8.10.1.1</w:t>
      </w:r>
      <w:r w:rsidRPr="00AE18C6">
        <w:rPr>
          <w:rFonts w:asciiTheme="minorHAnsi" w:eastAsiaTheme="minorEastAsia" w:hAnsiTheme="minorHAnsi"/>
          <w:sz w:val="22"/>
          <w:szCs w:val="22"/>
        </w:rPr>
        <w:tab/>
      </w:r>
      <w:r w:rsidRPr="00431C0C">
        <w:rPr>
          <w:rFonts w:cs="v4.2.0"/>
          <w:snapToGrid w:val="0"/>
        </w:rPr>
        <w:t>Test Purpose and Environment</w:t>
      </w:r>
      <w:r>
        <w:tab/>
        <w:t>1847</w:t>
      </w:r>
    </w:p>
    <w:p w:rsidR="00AE18C6" w:rsidRDefault="00AE18C6">
      <w:pPr>
        <w:pStyle w:val="TOC4"/>
        <w:rPr>
          <w:rFonts w:asciiTheme="minorHAnsi" w:eastAsiaTheme="minorEastAsia" w:hAnsiTheme="minorHAnsi" w:cstheme="minorBidi"/>
          <w:sz w:val="22"/>
          <w:szCs w:val="22"/>
        </w:rPr>
      </w:pPr>
      <w:r w:rsidRPr="00AE18C6">
        <w:t>A.8.10.1.2</w:t>
      </w:r>
      <w:r w:rsidRPr="00AE18C6">
        <w:rPr>
          <w:rFonts w:asciiTheme="minorHAnsi" w:eastAsiaTheme="minorEastAsia" w:hAnsiTheme="minorHAnsi"/>
          <w:sz w:val="22"/>
          <w:szCs w:val="22"/>
        </w:rPr>
        <w:tab/>
      </w:r>
      <w:r w:rsidRPr="00431C0C">
        <w:rPr>
          <w:rFonts w:cs="v4.2.0"/>
          <w:snapToGrid w:val="0"/>
        </w:rPr>
        <w:t>Test Requirements</w:t>
      </w:r>
      <w:r>
        <w:tab/>
        <w:t>1848</w:t>
      </w:r>
    </w:p>
    <w:p w:rsidR="00AE18C6" w:rsidRDefault="00AE18C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1849</w:t>
      </w:r>
    </w:p>
    <w:p w:rsidR="00AE18C6" w:rsidRDefault="00AE18C6">
      <w:pPr>
        <w:pStyle w:val="TOC4"/>
        <w:rPr>
          <w:rFonts w:asciiTheme="minorHAnsi" w:eastAsiaTheme="minorEastAsia" w:hAnsiTheme="minorHAnsi" w:cstheme="minorBidi"/>
          <w:sz w:val="22"/>
          <w:szCs w:val="22"/>
        </w:rPr>
      </w:pPr>
      <w:r w:rsidRPr="00AE18C6">
        <w:t>A.8.10.2.1</w:t>
      </w:r>
      <w:r w:rsidRPr="00AE18C6">
        <w:rPr>
          <w:rFonts w:asciiTheme="minorHAnsi" w:eastAsiaTheme="minorEastAsia" w:hAnsiTheme="minorHAnsi"/>
          <w:sz w:val="22"/>
          <w:szCs w:val="22"/>
        </w:rPr>
        <w:tab/>
      </w:r>
      <w:r w:rsidRPr="00431C0C">
        <w:rPr>
          <w:rFonts w:cs="v4.2.0"/>
          <w:snapToGrid w:val="0"/>
        </w:rPr>
        <w:t>Test Purpose and Environment</w:t>
      </w:r>
      <w:r>
        <w:tab/>
        <w:t>1849</w:t>
      </w:r>
    </w:p>
    <w:p w:rsidR="00AE18C6" w:rsidRDefault="00AE18C6">
      <w:pPr>
        <w:pStyle w:val="TOC4"/>
        <w:rPr>
          <w:rFonts w:asciiTheme="minorHAnsi" w:eastAsiaTheme="minorEastAsia" w:hAnsiTheme="minorHAnsi" w:cstheme="minorBidi"/>
          <w:sz w:val="22"/>
          <w:szCs w:val="22"/>
        </w:rPr>
      </w:pPr>
      <w:r w:rsidRPr="00AE18C6">
        <w:t>A.8.10.2.2</w:t>
      </w:r>
      <w:r w:rsidRPr="00AE18C6">
        <w:rPr>
          <w:rFonts w:asciiTheme="minorHAnsi" w:eastAsiaTheme="minorEastAsia" w:hAnsiTheme="minorHAnsi"/>
          <w:sz w:val="22"/>
          <w:szCs w:val="22"/>
        </w:rPr>
        <w:tab/>
      </w:r>
      <w:r w:rsidRPr="00431C0C">
        <w:rPr>
          <w:rFonts w:cs="v4.2.0"/>
          <w:snapToGrid w:val="0"/>
        </w:rPr>
        <w:t>Test Requirements</w:t>
      </w:r>
      <w:r>
        <w:tab/>
        <w:t>1851</w:t>
      </w:r>
    </w:p>
    <w:p w:rsidR="00AE18C6" w:rsidRDefault="00AE18C6">
      <w:pPr>
        <w:pStyle w:val="TOC2"/>
        <w:rPr>
          <w:rFonts w:asciiTheme="minorHAnsi" w:eastAsiaTheme="minorEastAsia" w:hAnsiTheme="minorHAnsi" w:cstheme="minorBidi"/>
          <w:sz w:val="22"/>
          <w:szCs w:val="22"/>
        </w:rPr>
      </w:pPr>
      <w:r w:rsidRPr="00AE18C6">
        <w:t>A.8.11</w:t>
      </w:r>
      <w:r w:rsidRPr="00AE18C6">
        <w:rPr>
          <w:rFonts w:asciiTheme="minorHAnsi" w:hAnsiTheme="minorHAnsi" w:cstheme="minorBidi"/>
          <w:sz w:val="22"/>
          <w:szCs w:val="22"/>
        </w:rPr>
        <w:tab/>
      </w:r>
      <w:r w:rsidRPr="00431C0C">
        <w:rPr>
          <w:rFonts w:eastAsia="SimSun"/>
        </w:rPr>
        <w:t>Monitoring of Multiple Layers</w:t>
      </w:r>
      <w:r>
        <w:tab/>
        <w:t>1851</w:t>
      </w:r>
    </w:p>
    <w:p w:rsidR="00AE18C6" w:rsidRDefault="00AE18C6">
      <w:pPr>
        <w:pStyle w:val="TOC3"/>
        <w:rPr>
          <w:rFonts w:asciiTheme="minorHAnsi" w:eastAsiaTheme="minorEastAsia" w:hAnsiTheme="minorHAnsi" w:cstheme="minorBidi"/>
          <w:sz w:val="22"/>
          <w:szCs w:val="22"/>
        </w:rPr>
      </w:pPr>
      <w:r>
        <w:lastRenderedPageBreak/>
        <w:t>A.8.11.1</w:t>
      </w:r>
      <w:r>
        <w:rPr>
          <w:rFonts w:asciiTheme="minorHAnsi" w:eastAsiaTheme="minorEastAsia" w:hAnsiTheme="minorHAnsi" w:cstheme="minorBidi"/>
          <w:sz w:val="22"/>
          <w:szCs w:val="22"/>
        </w:rPr>
        <w:tab/>
      </w:r>
      <w:r>
        <w:t>Multiple E-UTRAN FDD-FDD Inter-frequency event triggered reporting under fading propagation conditions</w:t>
      </w:r>
      <w:r>
        <w:tab/>
        <w:t>1851</w:t>
      </w:r>
    </w:p>
    <w:p w:rsidR="00AE18C6" w:rsidRDefault="00AE18C6">
      <w:pPr>
        <w:pStyle w:val="TOC4"/>
        <w:rPr>
          <w:rFonts w:asciiTheme="minorHAnsi" w:eastAsiaTheme="minorEastAsia" w:hAnsiTheme="minorHAnsi" w:cstheme="minorBidi"/>
          <w:sz w:val="22"/>
          <w:szCs w:val="22"/>
        </w:rPr>
      </w:pPr>
      <w:r w:rsidRPr="00AE18C6">
        <w:t>A.8.11.1.1</w:t>
      </w:r>
      <w:r w:rsidRPr="00AE18C6">
        <w:rPr>
          <w:rFonts w:asciiTheme="minorHAnsi" w:eastAsiaTheme="minorEastAsia" w:hAnsiTheme="minorHAnsi" w:cstheme="minorBidi"/>
          <w:sz w:val="22"/>
          <w:szCs w:val="22"/>
        </w:rPr>
        <w:tab/>
      </w:r>
      <w:r w:rsidRPr="00431C0C">
        <w:rPr>
          <w:snapToGrid w:val="0"/>
        </w:rPr>
        <w:t>Test Purpose and Environment</w:t>
      </w:r>
      <w:r>
        <w:tab/>
        <w:t>1851</w:t>
      </w:r>
    </w:p>
    <w:p w:rsidR="00AE18C6" w:rsidRDefault="00AE18C6">
      <w:pPr>
        <w:pStyle w:val="TOC4"/>
        <w:rPr>
          <w:rFonts w:asciiTheme="minorHAnsi" w:eastAsiaTheme="minorEastAsia" w:hAnsiTheme="minorHAnsi" w:cstheme="minorBidi"/>
          <w:sz w:val="22"/>
          <w:szCs w:val="22"/>
        </w:rPr>
      </w:pPr>
      <w:r w:rsidRPr="00AE18C6">
        <w:t>A.8.11.1.2</w:t>
      </w:r>
      <w:r w:rsidRPr="00AE18C6">
        <w:rPr>
          <w:rFonts w:asciiTheme="minorHAnsi" w:eastAsiaTheme="minorEastAsia" w:hAnsiTheme="minorHAnsi" w:cstheme="minorBidi"/>
          <w:sz w:val="22"/>
          <w:szCs w:val="22"/>
        </w:rPr>
        <w:tab/>
      </w:r>
      <w:r w:rsidRPr="00431C0C">
        <w:rPr>
          <w:snapToGrid w:val="0"/>
        </w:rPr>
        <w:t>Test Requirements</w:t>
      </w:r>
      <w:r>
        <w:tab/>
        <w:t>1853</w:t>
      </w:r>
    </w:p>
    <w:p w:rsidR="00AE18C6" w:rsidRDefault="00AE18C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1854</w:t>
      </w:r>
    </w:p>
    <w:p w:rsidR="00AE18C6" w:rsidRDefault="00AE18C6">
      <w:pPr>
        <w:pStyle w:val="TOC4"/>
        <w:rPr>
          <w:rFonts w:asciiTheme="minorHAnsi" w:eastAsiaTheme="minorEastAsia" w:hAnsiTheme="minorHAnsi" w:cstheme="minorBidi"/>
          <w:sz w:val="22"/>
          <w:szCs w:val="22"/>
        </w:rPr>
      </w:pPr>
      <w:r w:rsidRPr="00AE18C6">
        <w:t>A.8.11.2.1</w:t>
      </w:r>
      <w:r w:rsidRPr="00AE18C6">
        <w:rPr>
          <w:rFonts w:asciiTheme="minorHAnsi" w:eastAsiaTheme="minorEastAsia" w:hAnsiTheme="minorHAnsi"/>
          <w:sz w:val="22"/>
          <w:szCs w:val="22"/>
        </w:rPr>
        <w:tab/>
      </w:r>
      <w:r w:rsidRPr="00431C0C">
        <w:rPr>
          <w:rFonts w:cs="v4.2.0"/>
          <w:snapToGrid w:val="0"/>
        </w:rPr>
        <w:t>Test Purpose and Environment</w:t>
      </w:r>
      <w:r>
        <w:tab/>
        <w:t>1854</w:t>
      </w:r>
    </w:p>
    <w:p w:rsidR="00AE18C6" w:rsidRDefault="00AE18C6">
      <w:pPr>
        <w:pStyle w:val="TOC4"/>
        <w:rPr>
          <w:rFonts w:asciiTheme="minorHAnsi" w:eastAsiaTheme="minorEastAsia" w:hAnsiTheme="minorHAnsi" w:cstheme="minorBidi"/>
          <w:sz w:val="22"/>
          <w:szCs w:val="22"/>
        </w:rPr>
      </w:pPr>
      <w:r w:rsidRPr="00AE18C6">
        <w:t>A.8.11.2.2</w:t>
      </w:r>
      <w:r w:rsidRPr="00AE18C6">
        <w:rPr>
          <w:rFonts w:asciiTheme="minorHAnsi" w:eastAsiaTheme="minorEastAsia" w:hAnsiTheme="minorHAnsi"/>
          <w:sz w:val="22"/>
          <w:szCs w:val="22"/>
        </w:rPr>
        <w:tab/>
      </w:r>
      <w:r w:rsidRPr="00431C0C">
        <w:rPr>
          <w:rFonts w:cs="v4.2.0"/>
          <w:snapToGrid w:val="0"/>
        </w:rPr>
        <w:t>Test Requirements</w:t>
      </w:r>
      <w:r>
        <w:tab/>
        <w:t>1855</w:t>
      </w:r>
    </w:p>
    <w:p w:rsidR="00AE18C6" w:rsidRDefault="00AE18C6">
      <w:pPr>
        <w:pStyle w:val="TOC3"/>
        <w:rPr>
          <w:rFonts w:asciiTheme="minorHAnsi" w:eastAsiaTheme="minorEastAsia" w:hAnsiTheme="minorHAnsi" w:cstheme="minorBidi"/>
          <w:sz w:val="22"/>
          <w:szCs w:val="22"/>
        </w:rPr>
      </w:pPr>
      <w:r w:rsidRPr="00AE18C6">
        <w:t>A.8.11.3</w:t>
      </w:r>
      <w:r w:rsidRPr="00AE18C6">
        <w:rPr>
          <w:rFonts w:asciiTheme="minorHAnsi" w:eastAsiaTheme="minorEastAsia" w:hAnsiTheme="minorHAnsi"/>
          <w:sz w:val="22"/>
          <w:szCs w:val="22"/>
        </w:rPr>
        <w:tab/>
      </w:r>
      <w:r w:rsidRPr="00431C0C">
        <w:rPr>
          <w:rFonts w:cs="v4.2.0"/>
        </w:rPr>
        <w:t>E-UTRAN FDD-FDD Inter-frequency and UTRAN FDD event triggered reporting under fading propagation conditions</w:t>
      </w:r>
      <w:r>
        <w:tab/>
        <w:t>1855</w:t>
      </w:r>
    </w:p>
    <w:p w:rsidR="00AE18C6" w:rsidRDefault="00AE18C6">
      <w:pPr>
        <w:pStyle w:val="TOC4"/>
        <w:rPr>
          <w:rFonts w:asciiTheme="minorHAnsi" w:eastAsiaTheme="minorEastAsia" w:hAnsiTheme="minorHAnsi" w:cstheme="minorBidi"/>
          <w:sz w:val="22"/>
          <w:szCs w:val="22"/>
        </w:rPr>
      </w:pPr>
      <w:r w:rsidRPr="00AE18C6">
        <w:t>A.8.11.3.1</w:t>
      </w:r>
      <w:r w:rsidRPr="00AE18C6">
        <w:rPr>
          <w:rFonts w:asciiTheme="minorHAnsi" w:eastAsiaTheme="minorEastAsia" w:hAnsiTheme="minorHAnsi"/>
          <w:sz w:val="22"/>
          <w:szCs w:val="22"/>
        </w:rPr>
        <w:tab/>
      </w:r>
      <w:r w:rsidRPr="00431C0C">
        <w:rPr>
          <w:rFonts w:cs="v4.2.0"/>
          <w:snapToGrid w:val="0"/>
        </w:rPr>
        <w:t>Test Purpose and Environment</w:t>
      </w:r>
      <w:r>
        <w:tab/>
        <w:t>1855</w:t>
      </w:r>
    </w:p>
    <w:p w:rsidR="00AE18C6" w:rsidRDefault="00AE18C6">
      <w:pPr>
        <w:pStyle w:val="TOC4"/>
        <w:rPr>
          <w:rFonts w:asciiTheme="minorHAnsi" w:eastAsiaTheme="minorEastAsia" w:hAnsiTheme="minorHAnsi" w:cstheme="minorBidi"/>
          <w:sz w:val="22"/>
          <w:szCs w:val="22"/>
        </w:rPr>
      </w:pPr>
      <w:r w:rsidRPr="00AE18C6">
        <w:t>A.8.11.3.2</w:t>
      </w:r>
      <w:r w:rsidRPr="00AE18C6">
        <w:rPr>
          <w:rFonts w:asciiTheme="minorHAnsi" w:eastAsiaTheme="minorEastAsia" w:hAnsiTheme="minorHAnsi"/>
          <w:sz w:val="22"/>
          <w:szCs w:val="22"/>
        </w:rPr>
        <w:tab/>
      </w:r>
      <w:r w:rsidRPr="00431C0C">
        <w:rPr>
          <w:rFonts w:cs="v4.2.0"/>
          <w:snapToGrid w:val="0"/>
        </w:rPr>
        <w:t>Test Requirements</w:t>
      </w:r>
      <w:r>
        <w:tab/>
        <w:t>1858</w:t>
      </w:r>
    </w:p>
    <w:p w:rsidR="00AE18C6" w:rsidRDefault="00AE18C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1858</w:t>
      </w:r>
    </w:p>
    <w:p w:rsidR="00AE18C6" w:rsidRDefault="00AE18C6">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1858</w:t>
      </w:r>
    </w:p>
    <w:p w:rsidR="00AE18C6" w:rsidRDefault="00AE18C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1861</w:t>
      </w:r>
    </w:p>
    <w:p w:rsidR="00AE18C6" w:rsidRDefault="00AE18C6">
      <w:pPr>
        <w:pStyle w:val="TOC3"/>
        <w:rPr>
          <w:rFonts w:asciiTheme="minorHAnsi" w:eastAsiaTheme="minorEastAsia" w:hAnsiTheme="minorHAnsi" w:cstheme="minorBidi"/>
          <w:sz w:val="22"/>
          <w:szCs w:val="22"/>
        </w:rPr>
      </w:pPr>
      <w:r w:rsidRPr="00AE18C6">
        <w:t>A.8.11.5</w:t>
      </w:r>
      <w:r w:rsidRPr="00AE18C6">
        <w:rPr>
          <w:rFonts w:asciiTheme="minorHAnsi" w:eastAsiaTheme="minorEastAsia" w:hAnsiTheme="minorHAnsi"/>
          <w:sz w:val="22"/>
          <w:szCs w:val="22"/>
        </w:rPr>
        <w:tab/>
      </w:r>
      <w:r w:rsidRPr="00431C0C">
        <w:rPr>
          <w:rFonts w:cs="v4.2.0"/>
        </w:rPr>
        <w:t>Combined E-UTRAN FDD – E-UTRA FDD and GSM cell search. E-UTRA cells in fading; GSM cell in static propagation conditions</w:t>
      </w:r>
      <w:r>
        <w:tab/>
        <w:t>1861</w:t>
      </w:r>
    </w:p>
    <w:p w:rsidR="00AE18C6" w:rsidRDefault="00AE18C6">
      <w:pPr>
        <w:pStyle w:val="TOC4"/>
        <w:rPr>
          <w:rFonts w:asciiTheme="minorHAnsi" w:eastAsiaTheme="minorEastAsia" w:hAnsiTheme="minorHAnsi" w:cstheme="minorBidi"/>
          <w:sz w:val="22"/>
          <w:szCs w:val="22"/>
        </w:rPr>
      </w:pPr>
      <w:r w:rsidRPr="00AE18C6">
        <w:t>A.8.11.5.1</w:t>
      </w:r>
      <w:r w:rsidRPr="00AE18C6">
        <w:rPr>
          <w:rFonts w:asciiTheme="minorHAnsi" w:eastAsiaTheme="minorEastAsia" w:hAnsiTheme="minorHAnsi"/>
          <w:sz w:val="22"/>
          <w:szCs w:val="22"/>
        </w:rPr>
        <w:tab/>
      </w:r>
      <w:r w:rsidRPr="00431C0C">
        <w:rPr>
          <w:rFonts w:cs="v4.2.0"/>
          <w:snapToGrid w:val="0"/>
        </w:rPr>
        <w:t>Test Purpose and Environment</w:t>
      </w:r>
      <w:r>
        <w:tab/>
        <w:t>1861</w:t>
      </w:r>
    </w:p>
    <w:p w:rsidR="00AE18C6" w:rsidRDefault="00AE18C6">
      <w:pPr>
        <w:pStyle w:val="TOC4"/>
        <w:rPr>
          <w:rFonts w:asciiTheme="minorHAnsi" w:eastAsiaTheme="minorEastAsia" w:hAnsiTheme="minorHAnsi" w:cstheme="minorBidi"/>
          <w:sz w:val="22"/>
          <w:szCs w:val="22"/>
        </w:rPr>
      </w:pPr>
      <w:r w:rsidRPr="00AE18C6">
        <w:t>A.8.11.5.2</w:t>
      </w:r>
      <w:r w:rsidRPr="00AE18C6">
        <w:rPr>
          <w:rFonts w:asciiTheme="minorHAnsi" w:eastAsiaTheme="minorEastAsia" w:hAnsiTheme="minorHAnsi"/>
          <w:sz w:val="22"/>
          <w:szCs w:val="22"/>
        </w:rPr>
        <w:tab/>
      </w:r>
      <w:r w:rsidRPr="00431C0C">
        <w:rPr>
          <w:rFonts w:cs="v4.2.0"/>
          <w:snapToGrid w:val="0"/>
        </w:rPr>
        <w:t>Test Requirements</w:t>
      </w:r>
      <w:r>
        <w:tab/>
        <w:t>1863</w:t>
      </w:r>
    </w:p>
    <w:p w:rsidR="00AE18C6" w:rsidRDefault="00AE18C6">
      <w:pPr>
        <w:pStyle w:val="TOC3"/>
        <w:rPr>
          <w:rFonts w:asciiTheme="minorHAnsi" w:eastAsiaTheme="minorEastAsia" w:hAnsiTheme="minorHAnsi" w:cstheme="minorBidi"/>
          <w:sz w:val="22"/>
          <w:szCs w:val="22"/>
        </w:rPr>
      </w:pPr>
      <w:r w:rsidRPr="00AE18C6">
        <w:t>A.8.11.6</w:t>
      </w:r>
      <w:r w:rsidRPr="00AE18C6">
        <w:rPr>
          <w:rFonts w:asciiTheme="minorHAnsi" w:eastAsiaTheme="minorEastAsia" w:hAnsiTheme="minorHAnsi"/>
          <w:sz w:val="22"/>
          <w:szCs w:val="22"/>
        </w:rPr>
        <w:tab/>
      </w:r>
      <w:r w:rsidRPr="00431C0C">
        <w:rPr>
          <w:rFonts w:cs="v4.2.0"/>
        </w:rPr>
        <w:t>Combined E-UTRAN TDD – E-UTRA TDD and GSM cell search. E-UTRA cells in fading; GSM cell in static propagation conditions</w:t>
      </w:r>
      <w:r>
        <w:tab/>
        <w:t>1864</w:t>
      </w:r>
    </w:p>
    <w:p w:rsidR="00AE18C6" w:rsidRDefault="00AE18C6">
      <w:pPr>
        <w:pStyle w:val="TOC4"/>
        <w:rPr>
          <w:rFonts w:asciiTheme="minorHAnsi" w:eastAsiaTheme="minorEastAsia" w:hAnsiTheme="minorHAnsi" w:cstheme="minorBidi"/>
          <w:sz w:val="22"/>
          <w:szCs w:val="22"/>
        </w:rPr>
      </w:pPr>
      <w:r w:rsidRPr="00AE18C6">
        <w:t>A.8.11.6.1</w:t>
      </w:r>
      <w:r w:rsidRPr="00AE18C6">
        <w:rPr>
          <w:rFonts w:asciiTheme="minorHAnsi" w:eastAsiaTheme="minorEastAsia" w:hAnsiTheme="minorHAnsi"/>
          <w:sz w:val="22"/>
          <w:szCs w:val="22"/>
        </w:rPr>
        <w:tab/>
      </w:r>
      <w:r w:rsidRPr="00431C0C">
        <w:rPr>
          <w:rFonts w:cs="v4.2.0"/>
          <w:snapToGrid w:val="0"/>
        </w:rPr>
        <w:t>Test Purpose and Environment</w:t>
      </w:r>
      <w:r>
        <w:tab/>
        <w:t>1864</w:t>
      </w:r>
    </w:p>
    <w:p w:rsidR="00AE18C6" w:rsidRDefault="00AE18C6">
      <w:pPr>
        <w:pStyle w:val="TOC4"/>
        <w:rPr>
          <w:rFonts w:asciiTheme="minorHAnsi" w:eastAsiaTheme="minorEastAsia" w:hAnsiTheme="minorHAnsi" w:cstheme="minorBidi"/>
          <w:sz w:val="22"/>
          <w:szCs w:val="22"/>
        </w:rPr>
      </w:pPr>
      <w:r w:rsidRPr="00AE18C6">
        <w:t>A.8.11.6.2</w:t>
      </w:r>
      <w:r w:rsidRPr="00AE18C6">
        <w:rPr>
          <w:rFonts w:asciiTheme="minorHAnsi" w:eastAsiaTheme="minorEastAsia" w:hAnsiTheme="minorHAnsi"/>
          <w:sz w:val="22"/>
          <w:szCs w:val="22"/>
        </w:rPr>
        <w:tab/>
      </w:r>
      <w:r w:rsidRPr="00431C0C">
        <w:rPr>
          <w:rFonts w:cs="v4.2.0"/>
          <w:snapToGrid w:val="0"/>
        </w:rPr>
        <w:t>Test Requirements</w:t>
      </w:r>
      <w:r>
        <w:tab/>
        <w:t>1866</w:t>
      </w:r>
    </w:p>
    <w:p w:rsidR="00AE18C6" w:rsidRDefault="00AE18C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1867</w:t>
      </w:r>
    </w:p>
    <w:p w:rsidR="00AE18C6" w:rsidRDefault="00AE18C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1867</w:t>
      </w:r>
    </w:p>
    <w:p w:rsidR="00AE18C6" w:rsidRDefault="00AE18C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1867</w:t>
      </w:r>
    </w:p>
    <w:p w:rsidR="00AE18C6" w:rsidRDefault="00AE18C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1870</w:t>
      </w:r>
    </w:p>
    <w:p w:rsidR="00AE18C6" w:rsidRDefault="00AE18C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1871</w:t>
      </w:r>
    </w:p>
    <w:p w:rsidR="00AE18C6" w:rsidRDefault="00AE18C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1871</w:t>
      </w:r>
    </w:p>
    <w:p w:rsidR="00AE18C6" w:rsidRDefault="00AE18C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1871</w:t>
      </w:r>
    </w:p>
    <w:p w:rsidR="00AE18C6" w:rsidRDefault="00AE18C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1875</w:t>
      </w:r>
    </w:p>
    <w:p w:rsidR="00AE18C6" w:rsidRDefault="00AE18C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1876</w:t>
      </w:r>
    </w:p>
    <w:p w:rsidR="00AE18C6" w:rsidRDefault="00AE18C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1876</w:t>
      </w:r>
    </w:p>
    <w:p w:rsidR="00AE18C6" w:rsidRDefault="00AE18C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1876</w:t>
      </w:r>
    </w:p>
    <w:p w:rsidR="00AE18C6" w:rsidRDefault="00AE18C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1880</w:t>
      </w:r>
    </w:p>
    <w:p w:rsidR="00AE18C6" w:rsidRDefault="00AE18C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1881</w:t>
      </w:r>
    </w:p>
    <w:p w:rsidR="00AE18C6" w:rsidRDefault="00AE18C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1881</w:t>
      </w:r>
    </w:p>
    <w:p w:rsidR="00AE18C6" w:rsidRDefault="00AE18C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1884</w:t>
      </w:r>
    </w:p>
    <w:p w:rsidR="00AE18C6" w:rsidRDefault="00AE18C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1885</w:t>
      </w:r>
    </w:p>
    <w:p w:rsidR="00AE18C6" w:rsidRDefault="00AE18C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1885</w:t>
      </w:r>
    </w:p>
    <w:p w:rsidR="00AE18C6" w:rsidRDefault="00AE18C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1888</w:t>
      </w:r>
    </w:p>
    <w:p w:rsidR="00AE18C6" w:rsidRDefault="00AE18C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1889</w:t>
      </w:r>
    </w:p>
    <w:p w:rsidR="00AE18C6" w:rsidRDefault="00AE18C6">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1889</w:t>
      </w:r>
    </w:p>
    <w:p w:rsidR="00AE18C6" w:rsidRDefault="00AE18C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1892</w:t>
      </w:r>
    </w:p>
    <w:p w:rsidR="00AE18C6" w:rsidRDefault="00AE18C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1893</w:t>
      </w:r>
    </w:p>
    <w:p w:rsidR="00AE18C6" w:rsidRDefault="00AE18C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1893</w:t>
      </w:r>
    </w:p>
    <w:p w:rsidR="00AE18C6" w:rsidRDefault="00AE18C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1896</w:t>
      </w:r>
    </w:p>
    <w:p w:rsidR="00AE18C6" w:rsidRDefault="00AE18C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1897</w:t>
      </w:r>
    </w:p>
    <w:p w:rsidR="00AE18C6" w:rsidRDefault="00AE18C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1897</w:t>
      </w:r>
    </w:p>
    <w:p w:rsidR="00AE18C6" w:rsidRDefault="00AE18C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1900</w:t>
      </w:r>
    </w:p>
    <w:p w:rsidR="00AE18C6" w:rsidRDefault="00AE18C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1901</w:t>
      </w:r>
    </w:p>
    <w:p w:rsidR="00AE18C6" w:rsidRDefault="00AE18C6">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1901</w:t>
      </w:r>
    </w:p>
    <w:p w:rsidR="00AE18C6" w:rsidRDefault="00AE18C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1901</w:t>
      </w:r>
    </w:p>
    <w:p w:rsidR="00AE18C6" w:rsidRDefault="00AE18C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1904</w:t>
      </w:r>
    </w:p>
    <w:p w:rsidR="00AE18C6" w:rsidRDefault="00AE18C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1905</w:t>
      </w:r>
    </w:p>
    <w:p w:rsidR="00AE18C6" w:rsidRDefault="00AE18C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1905</w:t>
      </w:r>
    </w:p>
    <w:p w:rsidR="00AE18C6" w:rsidRDefault="00AE18C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1905</w:t>
      </w:r>
    </w:p>
    <w:p w:rsidR="00AE18C6" w:rsidRDefault="00AE18C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1910</w:t>
      </w:r>
    </w:p>
    <w:p w:rsidR="00AE18C6" w:rsidRDefault="00AE18C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1910</w:t>
      </w:r>
    </w:p>
    <w:p w:rsidR="00AE18C6" w:rsidRDefault="00AE18C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1910</w:t>
      </w:r>
    </w:p>
    <w:p w:rsidR="00AE18C6" w:rsidRDefault="00AE18C6">
      <w:pPr>
        <w:pStyle w:val="TOC4"/>
        <w:rPr>
          <w:rFonts w:asciiTheme="minorHAnsi" w:eastAsiaTheme="minorEastAsia" w:hAnsiTheme="minorHAnsi" w:cstheme="minorBidi"/>
          <w:sz w:val="22"/>
          <w:szCs w:val="22"/>
        </w:rPr>
      </w:pPr>
      <w:r>
        <w:lastRenderedPageBreak/>
        <w:t>A.8.13.3.1</w:t>
      </w:r>
      <w:r>
        <w:rPr>
          <w:rFonts w:asciiTheme="minorHAnsi" w:eastAsiaTheme="minorEastAsia" w:hAnsiTheme="minorHAnsi" w:cstheme="minorBidi"/>
          <w:sz w:val="22"/>
          <w:szCs w:val="22"/>
        </w:rPr>
        <w:tab/>
      </w:r>
      <w:r>
        <w:t>Test Purpose and Environment</w:t>
      </w:r>
      <w:r>
        <w:tab/>
        <w:t>1910</w:t>
      </w:r>
    </w:p>
    <w:p w:rsidR="00AE18C6" w:rsidRDefault="00AE18C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1914</w:t>
      </w:r>
    </w:p>
    <w:p w:rsidR="00AE18C6" w:rsidRDefault="00AE18C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1915</w:t>
      </w:r>
    </w:p>
    <w:p w:rsidR="00AE18C6" w:rsidRDefault="00AE18C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1915</w:t>
      </w:r>
    </w:p>
    <w:p w:rsidR="00AE18C6" w:rsidRDefault="00AE18C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1918</w:t>
      </w:r>
    </w:p>
    <w:p w:rsidR="00AE18C6" w:rsidRDefault="00AE18C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1919</w:t>
      </w:r>
    </w:p>
    <w:p w:rsidR="00AE18C6" w:rsidRDefault="00AE18C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1919</w:t>
      </w:r>
    </w:p>
    <w:p w:rsidR="00AE18C6" w:rsidRDefault="00AE18C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1923</w:t>
      </w:r>
    </w:p>
    <w:p w:rsidR="00AE18C6" w:rsidRDefault="00AE18C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1924</w:t>
      </w:r>
    </w:p>
    <w:p w:rsidR="00AE18C6" w:rsidRDefault="00AE18C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1924</w:t>
      </w:r>
    </w:p>
    <w:p w:rsidR="00AE18C6" w:rsidRDefault="00AE18C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1927</w:t>
      </w:r>
    </w:p>
    <w:p w:rsidR="00AE18C6" w:rsidRDefault="00AE18C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1928</w:t>
      </w:r>
    </w:p>
    <w:p w:rsidR="00AE18C6" w:rsidRDefault="00AE18C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1928</w:t>
      </w:r>
    </w:p>
    <w:p w:rsidR="00AE18C6" w:rsidRDefault="00AE18C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1931</w:t>
      </w:r>
    </w:p>
    <w:p w:rsidR="00AE18C6" w:rsidRDefault="00AE18C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1932</w:t>
      </w:r>
    </w:p>
    <w:p w:rsidR="00AE18C6" w:rsidRDefault="00AE18C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1932</w:t>
      </w:r>
    </w:p>
    <w:p w:rsidR="00AE18C6" w:rsidRDefault="00AE18C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1936</w:t>
      </w:r>
    </w:p>
    <w:p w:rsidR="00AE18C6" w:rsidRDefault="00AE18C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1937</w:t>
      </w:r>
    </w:p>
    <w:p w:rsidR="00AE18C6" w:rsidRDefault="00AE18C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1937</w:t>
      </w:r>
    </w:p>
    <w:p w:rsidR="00AE18C6" w:rsidRDefault="00AE18C6">
      <w:pPr>
        <w:pStyle w:val="TOC4"/>
        <w:rPr>
          <w:rFonts w:asciiTheme="minorHAnsi" w:eastAsiaTheme="minorEastAsia" w:hAnsiTheme="minorHAnsi" w:cstheme="minorBidi"/>
          <w:sz w:val="22"/>
          <w:szCs w:val="22"/>
        </w:rPr>
      </w:pPr>
      <w:r w:rsidRPr="00AE18C6">
        <w:t>A.8.14.1</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1937</w:t>
      </w:r>
    </w:p>
    <w:p w:rsidR="00AE18C6" w:rsidRDefault="00AE18C6">
      <w:pPr>
        <w:pStyle w:val="TOC4"/>
        <w:rPr>
          <w:rFonts w:asciiTheme="minorHAnsi" w:eastAsiaTheme="minorEastAsia" w:hAnsiTheme="minorHAnsi" w:cstheme="minorBidi"/>
          <w:sz w:val="22"/>
          <w:szCs w:val="22"/>
        </w:rPr>
      </w:pPr>
      <w:r w:rsidRPr="00AE18C6">
        <w:t>A.8.14.1.2</w:t>
      </w:r>
      <w:r w:rsidRPr="00AE18C6">
        <w:rPr>
          <w:rFonts w:asciiTheme="minorHAnsi" w:eastAsiaTheme="minorEastAsia" w:hAnsiTheme="minorHAnsi" w:cstheme="minorBidi"/>
          <w:sz w:val="22"/>
          <w:szCs w:val="22"/>
        </w:rPr>
        <w:tab/>
      </w:r>
      <w:r w:rsidRPr="00431C0C">
        <w:rPr>
          <w:snapToGrid w:val="0"/>
        </w:rPr>
        <w:t>Test Requirements</w:t>
      </w:r>
      <w:r>
        <w:tab/>
        <w:t>1939</w:t>
      </w:r>
    </w:p>
    <w:p w:rsidR="00AE18C6" w:rsidRDefault="00AE18C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1939</w:t>
      </w:r>
    </w:p>
    <w:p w:rsidR="00AE18C6" w:rsidRDefault="00AE18C6">
      <w:pPr>
        <w:pStyle w:val="TOC4"/>
        <w:rPr>
          <w:rFonts w:asciiTheme="minorHAnsi" w:eastAsiaTheme="minorEastAsia" w:hAnsiTheme="minorHAnsi" w:cstheme="minorBidi"/>
          <w:sz w:val="22"/>
          <w:szCs w:val="22"/>
        </w:rPr>
      </w:pPr>
      <w:r w:rsidRPr="00AE18C6">
        <w:t>A.8.14.2.1</w:t>
      </w:r>
      <w:r w:rsidRPr="00AE18C6">
        <w:rPr>
          <w:rFonts w:asciiTheme="minorHAnsi" w:eastAsiaTheme="minorEastAsia" w:hAnsiTheme="minorHAnsi" w:cstheme="minorBidi"/>
          <w:sz w:val="22"/>
          <w:szCs w:val="22"/>
        </w:rPr>
        <w:tab/>
      </w:r>
      <w:r w:rsidRPr="00431C0C">
        <w:rPr>
          <w:snapToGrid w:val="0"/>
        </w:rPr>
        <w:t>Test Purpose and Environment</w:t>
      </w:r>
      <w:r>
        <w:tab/>
        <w:t>1939</w:t>
      </w:r>
    </w:p>
    <w:p w:rsidR="00AE18C6" w:rsidRDefault="00AE18C6">
      <w:pPr>
        <w:pStyle w:val="TOC4"/>
        <w:rPr>
          <w:rFonts w:asciiTheme="minorHAnsi" w:eastAsiaTheme="minorEastAsia" w:hAnsiTheme="minorHAnsi" w:cstheme="minorBidi"/>
          <w:sz w:val="22"/>
          <w:szCs w:val="22"/>
        </w:rPr>
      </w:pPr>
      <w:r w:rsidRPr="00AE18C6">
        <w:t>A.8.14.2.2</w:t>
      </w:r>
      <w:r w:rsidRPr="00AE18C6">
        <w:rPr>
          <w:rFonts w:asciiTheme="minorHAnsi" w:eastAsiaTheme="minorEastAsia" w:hAnsiTheme="minorHAnsi" w:cstheme="minorBidi"/>
          <w:sz w:val="22"/>
          <w:szCs w:val="22"/>
        </w:rPr>
        <w:tab/>
      </w:r>
      <w:r w:rsidRPr="00431C0C">
        <w:rPr>
          <w:snapToGrid w:val="0"/>
        </w:rPr>
        <w:t>Test Requirements</w:t>
      </w:r>
      <w:r>
        <w:tab/>
        <w:t>1942</w:t>
      </w:r>
    </w:p>
    <w:p w:rsidR="00AE18C6" w:rsidRDefault="00AE18C6">
      <w:pPr>
        <w:pStyle w:val="TOC3"/>
        <w:rPr>
          <w:rFonts w:asciiTheme="minorHAnsi" w:eastAsiaTheme="minorEastAsia" w:hAnsiTheme="minorHAnsi" w:cstheme="minorBidi"/>
          <w:sz w:val="22"/>
          <w:szCs w:val="22"/>
        </w:rPr>
      </w:pPr>
      <w:r w:rsidRPr="00AE18C6">
        <w:t>A.8.14.3</w:t>
      </w:r>
      <w:r w:rsidRPr="00AE18C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1942</w:t>
      </w:r>
    </w:p>
    <w:p w:rsidR="00AE18C6" w:rsidRDefault="00AE18C6">
      <w:pPr>
        <w:pStyle w:val="TOC4"/>
        <w:rPr>
          <w:rFonts w:asciiTheme="minorHAnsi" w:eastAsiaTheme="minorEastAsia" w:hAnsiTheme="minorHAnsi" w:cstheme="minorBidi"/>
          <w:sz w:val="22"/>
          <w:szCs w:val="22"/>
        </w:rPr>
      </w:pPr>
      <w:r w:rsidRPr="00AE18C6">
        <w:t>A.8.14.3.</w:t>
      </w:r>
      <w:r w:rsidRPr="00AE18C6">
        <w:rPr>
          <w:lang w:eastAsia="zh-CN"/>
        </w:rPr>
        <w:t>1</w:t>
      </w:r>
      <w:r w:rsidRPr="00AE18C6">
        <w:rPr>
          <w:rFonts w:asciiTheme="minorHAnsi" w:eastAsiaTheme="minorEastAsia" w:hAnsiTheme="minorHAnsi" w:cstheme="minorBidi"/>
          <w:sz w:val="22"/>
          <w:szCs w:val="22"/>
        </w:rPr>
        <w:tab/>
      </w:r>
      <w:r w:rsidRPr="00431C0C">
        <w:rPr>
          <w:snapToGrid w:val="0"/>
        </w:rPr>
        <w:t xml:space="preserve">Test </w:t>
      </w:r>
      <w:r w:rsidRPr="00431C0C">
        <w:rPr>
          <w:snapToGrid w:val="0"/>
          <w:lang w:eastAsia="zh-CN"/>
        </w:rPr>
        <w:t>Purpose and Environment</w:t>
      </w:r>
      <w:r>
        <w:tab/>
        <w:t>1942</w:t>
      </w:r>
    </w:p>
    <w:p w:rsidR="00AE18C6" w:rsidRDefault="00AE18C6">
      <w:pPr>
        <w:pStyle w:val="TOC4"/>
        <w:rPr>
          <w:rFonts w:asciiTheme="minorHAnsi" w:eastAsiaTheme="minorEastAsia" w:hAnsiTheme="minorHAnsi" w:cstheme="minorBidi"/>
          <w:sz w:val="22"/>
          <w:szCs w:val="22"/>
        </w:rPr>
      </w:pPr>
      <w:r w:rsidRPr="00AE18C6">
        <w:t>A.8.14.3.2</w:t>
      </w:r>
      <w:r w:rsidRPr="00AE18C6">
        <w:rPr>
          <w:rFonts w:asciiTheme="minorHAnsi" w:eastAsiaTheme="minorEastAsia" w:hAnsiTheme="minorHAnsi" w:cstheme="minorBidi"/>
          <w:sz w:val="22"/>
          <w:szCs w:val="22"/>
        </w:rPr>
        <w:tab/>
      </w:r>
      <w:r w:rsidRPr="00431C0C">
        <w:rPr>
          <w:snapToGrid w:val="0"/>
        </w:rPr>
        <w:t>Test Requirements</w:t>
      </w:r>
      <w:r>
        <w:tab/>
        <w:t>1944</w:t>
      </w:r>
    </w:p>
    <w:p w:rsidR="00AE18C6" w:rsidRDefault="00AE18C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1945</w:t>
      </w:r>
    </w:p>
    <w:p w:rsidR="00AE18C6" w:rsidRDefault="00AE18C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1945</w:t>
      </w:r>
    </w:p>
    <w:p w:rsidR="00AE18C6" w:rsidRDefault="00AE18C6">
      <w:pPr>
        <w:pStyle w:val="TOC4"/>
        <w:rPr>
          <w:rFonts w:asciiTheme="minorHAnsi" w:eastAsiaTheme="minorEastAsia" w:hAnsiTheme="minorHAnsi" w:cstheme="minorBidi"/>
          <w:sz w:val="22"/>
          <w:szCs w:val="22"/>
        </w:rPr>
      </w:pPr>
      <w:r w:rsidRPr="00AE18C6">
        <w:t>A.8.15.1.1</w:t>
      </w:r>
      <w:r w:rsidRPr="00AE18C6">
        <w:rPr>
          <w:rFonts w:asciiTheme="minorHAnsi" w:eastAsiaTheme="minorEastAsia" w:hAnsiTheme="minorHAnsi" w:cstheme="minorBidi"/>
          <w:sz w:val="22"/>
          <w:szCs w:val="22"/>
        </w:rPr>
        <w:tab/>
      </w:r>
      <w:r w:rsidRPr="00431C0C">
        <w:rPr>
          <w:snapToGrid w:val="0"/>
        </w:rPr>
        <w:t>Test Purpose and Environment</w:t>
      </w:r>
      <w:r>
        <w:tab/>
        <w:t>1945</w:t>
      </w:r>
    </w:p>
    <w:p w:rsidR="00AE18C6" w:rsidRDefault="00AE18C6">
      <w:pPr>
        <w:pStyle w:val="TOC4"/>
        <w:rPr>
          <w:rFonts w:asciiTheme="minorHAnsi" w:eastAsiaTheme="minorEastAsia" w:hAnsiTheme="minorHAnsi" w:cstheme="minorBidi"/>
          <w:sz w:val="22"/>
          <w:szCs w:val="22"/>
        </w:rPr>
      </w:pPr>
      <w:r w:rsidRPr="00AE18C6">
        <w:t>A.8.15.1.2</w:t>
      </w:r>
      <w:r w:rsidRPr="00AE18C6">
        <w:rPr>
          <w:rFonts w:asciiTheme="minorHAnsi" w:eastAsiaTheme="minorEastAsia" w:hAnsiTheme="minorHAnsi" w:cstheme="minorBidi"/>
          <w:sz w:val="22"/>
          <w:szCs w:val="22"/>
        </w:rPr>
        <w:tab/>
      </w:r>
      <w:r w:rsidRPr="00431C0C">
        <w:rPr>
          <w:snapToGrid w:val="0"/>
        </w:rPr>
        <w:t>Test Requirements</w:t>
      </w:r>
      <w:r>
        <w:tab/>
        <w:t>1946</w:t>
      </w:r>
    </w:p>
    <w:p w:rsidR="00AE18C6" w:rsidRDefault="00AE18C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1946</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.2.1</w:t>
      </w:r>
      <w:r w:rsidRPr="00AE18C6">
        <w:rPr>
          <w:rFonts w:asciiTheme="minorHAnsi" w:eastAsiaTheme="minorEastAsia" w:hAnsiTheme="minorHAnsi" w:cstheme="minorBidi"/>
          <w:sz w:val="22"/>
          <w:szCs w:val="22"/>
        </w:rPr>
        <w:tab/>
      </w:r>
      <w:r w:rsidRPr="00431C0C">
        <w:rPr>
          <w:snapToGrid w:val="0"/>
        </w:rPr>
        <w:t>Test Purpose and Environment</w:t>
      </w:r>
      <w:r>
        <w:tab/>
        <w:t>1946</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.2.2</w:t>
      </w:r>
      <w:r w:rsidRPr="00AE18C6">
        <w:rPr>
          <w:rFonts w:asciiTheme="minorHAnsi" w:eastAsiaTheme="minorEastAsia" w:hAnsiTheme="minorHAnsi" w:cstheme="minorBidi"/>
          <w:sz w:val="22"/>
          <w:szCs w:val="22"/>
        </w:rPr>
        <w:tab/>
      </w:r>
      <w:r w:rsidRPr="00431C0C">
        <w:rPr>
          <w:snapToGrid w:val="0"/>
        </w:rPr>
        <w:t>Test Requirements</w:t>
      </w:r>
      <w:r>
        <w:tab/>
        <w:t>1949</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15.3</w:t>
      </w:r>
      <w:r w:rsidRPr="00AE18C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1949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w:t>
      </w:r>
      <w:r w:rsidRPr="00AE18C6">
        <w:rPr>
          <w:lang w:eastAsia="zh-CN"/>
        </w:rPr>
        <w:t>3</w:t>
      </w:r>
      <w:r w:rsidRPr="00AE18C6">
        <w:t>.</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1949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w:t>
      </w:r>
      <w:r w:rsidRPr="00AE18C6">
        <w:rPr>
          <w:lang w:eastAsia="zh-CN"/>
        </w:rPr>
        <w:t>3</w:t>
      </w:r>
      <w:r w:rsidRPr="00AE18C6">
        <w:t>.</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1951</w:t>
      </w:r>
    </w:p>
    <w:p w:rsidR="00AE18C6" w:rsidRDefault="00AE18C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1952</w:t>
      </w:r>
    </w:p>
    <w:p w:rsidR="00AE18C6" w:rsidRDefault="00AE18C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1952</w:t>
      </w:r>
    </w:p>
    <w:p w:rsidR="00AE18C6" w:rsidRDefault="00AE18C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rsidR="00AE18C6" w:rsidRDefault="00AE18C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1954</w:t>
      </w:r>
    </w:p>
    <w:p w:rsidR="00AE18C6" w:rsidRDefault="00AE18C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1954</w:t>
      </w:r>
    </w:p>
    <w:p w:rsidR="00AE18C6" w:rsidRDefault="00AE18C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AE18C6" w:rsidRDefault="00AE18C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1956</w:t>
      </w:r>
    </w:p>
    <w:p w:rsidR="00AE18C6" w:rsidRDefault="00AE18C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1956</w:t>
      </w:r>
    </w:p>
    <w:p w:rsidR="00AE18C6" w:rsidRDefault="00AE18C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1956</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3.2</w:t>
      </w:r>
      <w:r w:rsidRPr="00AE18C6">
        <w:rPr>
          <w:rFonts w:asciiTheme="minorHAnsi" w:eastAsiaTheme="minorEastAsia" w:hAnsiTheme="minorHAnsi" w:cstheme="minorBidi"/>
          <w:sz w:val="22"/>
          <w:szCs w:val="22"/>
        </w:rPr>
        <w:tab/>
      </w:r>
      <w:r w:rsidRPr="00431C0C">
        <w:rPr>
          <w:snapToGrid w:val="0"/>
        </w:rPr>
        <w:t>Test Requirements</w:t>
      </w:r>
      <w:r>
        <w:tab/>
        <w:t>1958</w:t>
      </w:r>
    </w:p>
    <w:p w:rsidR="00AE18C6" w:rsidRDefault="00AE18C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1959</w:t>
      </w:r>
    </w:p>
    <w:p w:rsidR="00AE18C6" w:rsidRDefault="00AE18C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1959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3A.2</w:t>
      </w:r>
      <w:r w:rsidRPr="00AE18C6">
        <w:rPr>
          <w:rFonts w:asciiTheme="minorHAnsi" w:eastAsiaTheme="minorEastAsia" w:hAnsiTheme="minorHAnsi" w:cstheme="minorBidi"/>
          <w:sz w:val="22"/>
          <w:szCs w:val="22"/>
        </w:rPr>
        <w:tab/>
      </w:r>
      <w:r w:rsidRPr="00431C0C">
        <w:rPr>
          <w:snapToGrid w:val="0"/>
        </w:rPr>
        <w:t>Test Requirements</w:t>
      </w:r>
      <w:r>
        <w:tab/>
        <w:t>1960</w:t>
      </w:r>
    </w:p>
    <w:p w:rsidR="00AE18C6" w:rsidRDefault="00AE18C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1961</w:t>
      </w:r>
    </w:p>
    <w:p w:rsidR="00AE18C6" w:rsidRDefault="00AE18C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1961</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4.2</w:t>
      </w:r>
      <w:r w:rsidRPr="00AE18C6">
        <w:rPr>
          <w:rFonts w:asciiTheme="minorHAnsi" w:eastAsiaTheme="minorEastAsia" w:hAnsiTheme="minorHAnsi" w:cstheme="minorBidi"/>
          <w:sz w:val="22"/>
          <w:szCs w:val="22"/>
        </w:rPr>
        <w:tab/>
      </w:r>
      <w:r w:rsidRPr="00431C0C">
        <w:rPr>
          <w:snapToGrid w:val="0"/>
        </w:rPr>
        <w:t>Test Requirements</w:t>
      </w:r>
      <w:r>
        <w:tab/>
        <w:t>1962</w:t>
      </w:r>
    </w:p>
    <w:p w:rsidR="00AE18C6" w:rsidRDefault="00AE18C6">
      <w:pPr>
        <w:pStyle w:val="TOC3"/>
        <w:rPr>
          <w:rFonts w:asciiTheme="minorHAnsi" w:eastAsiaTheme="minorEastAsia" w:hAnsiTheme="minorHAnsi" w:cstheme="minorBidi"/>
          <w:sz w:val="22"/>
          <w:szCs w:val="22"/>
        </w:rPr>
      </w:pPr>
      <w:r>
        <w:lastRenderedPageBreak/>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1963</w:t>
      </w:r>
    </w:p>
    <w:p w:rsidR="00AE18C6" w:rsidRDefault="00AE18C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1963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4A.2</w:t>
      </w:r>
      <w:r w:rsidRPr="00AE18C6">
        <w:rPr>
          <w:rFonts w:asciiTheme="minorHAnsi" w:eastAsiaTheme="minorEastAsia" w:hAnsiTheme="minorHAnsi" w:cstheme="minorBidi"/>
          <w:sz w:val="22"/>
          <w:szCs w:val="22"/>
        </w:rPr>
        <w:tab/>
      </w:r>
      <w:r w:rsidRPr="00431C0C">
        <w:rPr>
          <w:snapToGrid w:val="0"/>
        </w:rPr>
        <w:t>Test Requirements</w:t>
      </w:r>
      <w:r>
        <w:tab/>
        <w:t>1965</w:t>
      </w:r>
    </w:p>
    <w:p w:rsidR="00AE18C6" w:rsidRDefault="00AE18C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1966</w:t>
      </w:r>
    </w:p>
    <w:p w:rsidR="00AE18C6" w:rsidRDefault="00AE18C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AE18C6" w:rsidRDefault="00AE18C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1966</w:t>
      </w:r>
    </w:p>
    <w:p w:rsidR="00AE18C6" w:rsidRDefault="00AE18C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1966</w:t>
      </w:r>
    </w:p>
    <w:p w:rsidR="00AE18C6" w:rsidRDefault="00AE18C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AE18C6" w:rsidRDefault="00AE18C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1967</w:t>
      </w:r>
    </w:p>
    <w:p w:rsidR="00AE18C6" w:rsidRDefault="00AE18C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1967</w:t>
      </w:r>
    </w:p>
    <w:p w:rsidR="00AE18C6" w:rsidRDefault="00AE18C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1967</w:t>
      </w:r>
    </w:p>
    <w:p w:rsidR="00AE18C6" w:rsidRDefault="00AE18C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1968</w:t>
      </w:r>
    </w:p>
    <w:p w:rsidR="00AE18C6" w:rsidRDefault="00AE18C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1968</w:t>
      </w:r>
    </w:p>
    <w:p w:rsidR="00AE18C6" w:rsidRDefault="00AE18C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1968</w:t>
      </w:r>
    </w:p>
    <w:p w:rsidR="00AE18C6" w:rsidRDefault="00AE18C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1969</w:t>
      </w:r>
    </w:p>
    <w:p w:rsidR="00AE18C6" w:rsidRDefault="00AE18C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1969</w:t>
      </w:r>
    </w:p>
    <w:p w:rsidR="00AE18C6" w:rsidRDefault="00AE18C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1969</w:t>
      </w:r>
    </w:p>
    <w:p w:rsidR="00AE18C6" w:rsidRDefault="00AE18C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1970</w:t>
      </w:r>
    </w:p>
    <w:p w:rsidR="00AE18C6" w:rsidRDefault="00AE18C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1970</w:t>
      </w:r>
    </w:p>
    <w:p w:rsidR="00AE18C6" w:rsidRDefault="00AE18C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AE18C6" w:rsidRDefault="00AE18C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1971</w:t>
      </w:r>
    </w:p>
    <w:p w:rsidR="00AE18C6" w:rsidRDefault="00AE18C6">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1971</w:t>
      </w:r>
    </w:p>
    <w:p w:rsidR="00AE18C6" w:rsidRDefault="00AE18C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1971</w:t>
      </w:r>
    </w:p>
    <w:p w:rsidR="00AE18C6" w:rsidRDefault="00AE18C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1972</w:t>
      </w:r>
    </w:p>
    <w:p w:rsidR="00AE18C6" w:rsidRDefault="00AE18C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1972</w:t>
      </w:r>
    </w:p>
    <w:p w:rsidR="00AE18C6" w:rsidRDefault="00AE18C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1972</w:t>
      </w:r>
    </w:p>
    <w:p w:rsidR="00AE18C6" w:rsidRDefault="00AE18C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1972</w:t>
      </w:r>
    </w:p>
    <w:p w:rsidR="00AE18C6" w:rsidRDefault="00AE18C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1972</w:t>
      </w:r>
    </w:p>
    <w:p w:rsidR="00AE18C6" w:rsidRDefault="00AE18C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1972</w:t>
      </w:r>
    </w:p>
    <w:p w:rsidR="00AE18C6" w:rsidRDefault="00AE18C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1973</w:t>
      </w:r>
    </w:p>
    <w:p w:rsidR="00AE18C6" w:rsidRDefault="00AE18C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1973</w:t>
      </w:r>
    </w:p>
    <w:p w:rsidR="00AE18C6" w:rsidRDefault="00AE18C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1973</w:t>
      </w:r>
    </w:p>
    <w:p w:rsidR="00AE18C6" w:rsidRDefault="00AE18C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1974</w:t>
      </w:r>
    </w:p>
    <w:p w:rsidR="00AE18C6" w:rsidRDefault="00AE18C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1974</w:t>
      </w:r>
    </w:p>
    <w:p w:rsidR="00AE18C6" w:rsidRDefault="00AE18C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1974</w:t>
      </w:r>
    </w:p>
    <w:p w:rsidR="00AE18C6" w:rsidRDefault="00AE18C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1974</w:t>
      </w:r>
    </w:p>
    <w:p w:rsidR="00AE18C6" w:rsidRDefault="00AE18C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1974</w:t>
      </w:r>
    </w:p>
    <w:p w:rsidR="00AE18C6" w:rsidRDefault="00AE18C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1974</w:t>
      </w:r>
    </w:p>
    <w:p w:rsidR="00AE18C6" w:rsidRDefault="00AE18C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1975</w:t>
      </w:r>
    </w:p>
    <w:p w:rsidR="00AE18C6" w:rsidRDefault="00AE18C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1975</w:t>
      </w:r>
    </w:p>
    <w:p w:rsidR="00AE18C6" w:rsidRDefault="00AE18C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AE18C6" w:rsidRDefault="00AE18C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1977</w:t>
      </w:r>
    </w:p>
    <w:p w:rsidR="00AE18C6" w:rsidRDefault="00AE18C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1978</w:t>
      </w:r>
    </w:p>
    <w:p w:rsidR="00AE18C6" w:rsidRDefault="00AE18C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1978</w:t>
      </w:r>
    </w:p>
    <w:p w:rsidR="00AE18C6" w:rsidRDefault="00AE18C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1978</w:t>
      </w:r>
    </w:p>
    <w:p w:rsidR="00AE18C6" w:rsidRDefault="00AE18C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1978</w:t>
      </w:r>
    </w:p>
    <w:p w:rsidR="00AE18C6" w:rsidRDefault="00AE18C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1978</w:t>
      </w:r>
    </w:p>
    <w:p w:rsidR="00AE18C6" w:rsidRDefault="00AE18C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1979</w:t>
      </w:r>
    </w:p>
    <w:p w:rsidR="00AE18C6" w:rsidRDefault="00AE18C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1979</w:t>
      </w:r>
    </w:p>
    <w:p w:rsidR="00AE18C6" w:rsidRDefault="00AE18C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rsidR="00AE18C6" w:rsidRDefault="00AE18C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1979</w:t>
      </w:r>
    </w:p>
    <w:p w:rsidR="00AE18C6" w:rsidRDefault="00AE18C6">
      <w:pPr>
        <w:pStyle w:val="TOC3"/>
        <w:rPr>
          <w:rFonts w:asciiTheme="minorHAnsi" w:eastAsiaTheme="minorEastAsia" w:hAnsiTheme="minorHAnsi" w:cstheme="minorBidi"/>
          <w:sz w:val="22"/>
          <w:szCs w:val="22"/>
        </w:rPr>
      </w:pPr>
      <w:r>
        <w:lastRenderedPageBreak/>
        <w:t>A.8.16.18</w:t>
      </w:r>
      <w:r>
        <w:rPr>
          <w:rFonts w:asciiTheme="minorHAnsi" w:eastAsiaTheme="minorEastAsia" w:hAnsiTheme="minorHAnsi" w:cstheme="minorBidi"/>
          <w:sz w:val="22"/>
          <w:szCs w:val="22"/>
        </w:rPr>
        <w:tab/>
      </w:r>
      <w:r>
        <w:t>E-UTRAN TDD activation and deactivation of known SCell in non-DRX</w:t>
      </w:r>
      <w:r>
        <w:tab/>
        <w:t>1979</w:t>
      </w:r>
    </w:p>
    <w:p w:rsidR="00AE18C6" w:rsidRDefault="00AE18C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rsidR="00AE18C6" w:rsidRDefault="00AE18C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1981</w:t>
      </w:r>
    </w:p>
    <w:p w:rsidR="00AE18C6" w:rsidRDefault="00AE18C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1982</w:t>
      </w:r>
    </w:p>
    <w:p w:rsidR="00AE18C6" w:rsidRDefault="00AE18C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1982</w:t>
      </w:r>
    </w:p>
    <w:p w:rsidR="00AE18C6" w:rsidRDefault="00AE18C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1982</w:t>
      </w:r>
    </w:p>
    <w:p w:rsidR="00AE18C6" w:rsidRDefault="00AE18C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1982</w:t>
      </w:r>
    </w:p>
    <w:p w:rsidR="00AE18C6" w:rsidRDefault="00AE18C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1982</w:t>
      </w:r>
    </w:p>
    <w:p w:rsidR="00AE18C6" w:rsidRDefault="00AE18C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1983</w:t>
      </w:r>
    </w:p>
    <w:p w:rsidR="00AE18C6" w:rsidRDefault="00AE18C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1983</w:t>
      </w:r>
    </w:p>
    <w:p w:rsidR="00AE18C6" w:rsidRDefault="00AE18C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1983</w:t>
      </w:r>
    </w:p>
    <w:p w:rsidR="00AE18C6" w:rsidRDefault="00AE18C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1983</w:t>
      </w:r>
    </w:p>
    <w:p w:rsidR="00AE18C6" w:rsidRDefault="00AE18C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1983</w:t>
      </w:r>
    </w:p>
    <w:p w:rsidR="00AE18C6" w:rsidRDefault="00AE18C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1983</w:t>
      </w:r>
    </w:p>
    <w:p w:rsidR="00AE18C6" w:rsidRDefault="00AE18C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1984</w:t>
      </w:r>
    </w:p>
    <w:p w:rsidR="00AE18C6" w:rsidRDefault="00AE18C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1984</w:t>
      </w:r>
    </w:p>
    <w:p w:rsidR="00AE18C6" w:rsidRDefault="00AE18C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1984</w:t>
      </w:r>
    </w:p>
    <w:p w:rsidR="00AE18C6" w:rsidRDefault="00AE18C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1986</w:t>
      </w:r>
    </w:p>
    <w:p w:rsidR="00AE18C6" w:rsidRDefault="00AE18C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1986</w:t>
      </w:r>
    </w:p>
    <w:p w:rsidR="00AE18C6" w:rsidRDefault="00AE18C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1986</w:t>
      </w:r>
    </w:p>
    <w:p w:rsidR="00AE18C6" w:rsidRDefault="00AE18C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1987</w:t>
      </w:r>
    </w:p>
    <w:p w:rsidR="00AE18C6" w:rsidRDefault="00AE18C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1987</w:t>
      </w:r>
    </w:p>
    <w:p w:rsidR="00AE18C6" w:rsidRDefault="00AE18C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1987</w:t>
      </w:r>
    </w:p>
    <w:p w:rsidR="00AE18C6" w:rsidRDefault="00AE18C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1987</w:t>
      </w:r>
    </w:p>
    <w:p w:rsidR="00AE18C6" w:rsidRDefault="00AE18C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1987</w:t>
      </w:r>
    </w:p>
    <w:p w:rsidR="00AE18C6" w:rsidRDefault="00AE18C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1987</w:t>
      </w:r>
    </w:p>
    <w:p w:rsidR="00AE18C6" w:rsidRDefault="00AE18C6">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1988</w:t>
      </w:r>
    </w:p>
    <w:p w:rsidR="00AE18C6" w:rsidRDefault="00AE18C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1988</w:t>
      </w:r>
    </w:p>
    <w:p w:rsidR="00AE18C6" w:rsidRDefault="00AE18C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1988</w:t>
      </w:r>
    </w:p>
    <w:p w:rsidR="00AE18C6" w:rsidRDefault="00AE18C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1990</w:t>
      </w:r>
    </w:p>
    <w:p w:rsidR="00AE18C6" w:rsidRDefault="00AE18C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1991</w:t>
      </w:r>
    </w:p>
    <w:p w:rsidR="00AE18C6" w:rsidRDefault="00AE18C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1991</w:t>
      </w:r>
    </w:p>
    <w:p w:rsidR="00AE18C6" w:rsidRDefault="00AE18C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1991</w:t>
      </w:r>
    </w:p>
    <w:p w:rsidR="00AE18C6" w:rsidRDefault="00AE18C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1991</w:t>
      </w:r>
    </w:p>
    <w:p w:rsidR="00AE18C6" w:rsidRDefault="00AE18C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1991</w:t>
      </w:r>
    </w:p>
    <w:p w:rsidR="00AE18C6" w:rsidRDefault="00AE18C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1992</w:t>
      </w:r>
    </w:p>
    <w:p w:rsidR="00AE18C6" w:rsidRDefault="00AE18C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1992</w:t>
      </w:r>
    </w:p>
    <w:p w:rsidR="00AE18C6" w:rsidRDefault="00AE18C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1992</w:t>
      </w:r>
    </w:p>
    <w:p w:rsidR="00AE18C6" w:rsidRDefault="00AE18C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1992</w:t>
      </w:r>
    </w:p>
    <w:p w:rsidR="00AE18C6" w:rsidRDefault="00AE18C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1992</w:t>
      </w:r>
    </w:p>
    <w:p w:rsidR="00AE18C6" w:rsidRDefault="00AE18C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1992</w:t>
      </w:r>
    </w:p>
    <w:p w:rsidR="00AE18C6" w:rsidRDefault="00AE18C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1993</w:t>
      </w:r>
    </w:p>
    <w:p w:rsidR="00AE18C6" w:rsidRDefault="00AE18C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1993</w:t>
      </w:r>
    </w:p>
    <w:p w:rsidR="00AE18C6" w:rsidRDefault="00AE18C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1993</w:t>
      </w:r>
    </w:p>
    <w:p w:rsidR="00AE18C6" w:rsidRDefault="00AE18C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1995</w:t>
      </w:r>
    </w:p>
    <w:p w:rsidR="00AE18C6" w:rsidRDefault="00AE18C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1995</w:t>
      </w:r>
    </w:p>
    <w:p w:rsidR="00AE18C6" w:rsidRDefault="00AE18C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1995</w:t>
      </w:r>
    </w:p>
    <w:p w:rsidR="00AE18C6" w:rsidRDefault="00AE18C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1997</w:t>
      </w:r>
    </w:p>
    <w:p w:rsidR="00AE18C6" w:rsidRDefault="00AE18C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1997</w:t>
      </w:r>
    </w:p>
    <w:p w:rsidR="00AE18C6" w:rsidRDefault="00AE18C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1997</w:t>
      </w:r>
    </w:p>
    <w:p w:rsidR="00AE18C6" w:rsidRDefault="00AE18C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2000</w:t>
      </w:r>
    </w:p>
    <w:p w:rsidR="00AE18C6" w:rsidRDefault="00AE18C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2000</w:t>
      </w:r>
    </w:p>
    <w:p w:rsidR="00AE18C6" w:rsidRDefault="00AE18C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AE18C6" w:rsidRDefault="00AE18C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2003</w:t>
      </w:r>
    </w:p>
    <w:p w:rsidR="00AE18C6" w:rsidRDefault="00AE18C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2003</w:t>
      </w:r>
    </w:p>
    <w:p w:rsidR="00AE18C6" w:rsidRDefault="00AE18C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2003</w:t>
      </w:r>
    </w:p>
    <w:p w:rsidR="00AE18C6" w:rsidRDefault="00AE18C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2005</w:t>
      </w:r>
    </w:p>
    <w:p w:rsidR="00AE18C6" w:rsidRDefault="00AE18C6">
      <w:pPr>
        <w:pStyle w:val="TOC3"/>
        <w:rPr>
          <w:rFonts w:asciiTheme="minorHAnsi" w:eastAsiaTheme="minorEastAsia" w:hAnsiTheme="minorHAnsi" w:cstheme="minorBidi"/>
          <w:sz w:val="22"/>
          <w:szCs w:val="22"/>
        </w:rPr>
      </w:pPr>
      <w:r>
        <w:lastRenderedPageBreak/>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2005</w:t>
      </w:r>
    </w:p>
    <w:p w:rsidR="00AE18C6" w:rsidRDefault="00AE18C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2005</w:t>
      </w:r>
    </w:p>
    <w:p w:rsidR="00AE18C6" w:rsidRDefault="00AE18C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2008</w:t>
      </w:r>
    </w:p>
    <w:p w:rsidR="00AE18C6" w:rsidRDefault="00AE18C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2008</w:t>
      </w:r>
    </w:p>
    <w:p w:rsidR="00AE18C6" w:rsidRDefault="00AE18C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2008</w:t>
      </w:r>
    </w:p>
    <w:p w:rsidR="00AE18C6" w:rsidRDefault="00AE18C6">
      <w:pPr>
        <w:pStyle w:val="TOC4"/>
        <w:rPr>
          <w:rFonts w:asciiTheme="minorHAnsi" w:eastAsiaTheme="minorEastAsia" w:hAnsiTheme="minorHAnsi" w:cstheme="minorBidi"/>
          <w:sz w:val="22"/>
          <w:szCs w:val="22"/>
        </w:rPr>
      </w:pPr>
      <w:r w:rsidRPr="00AE18C6">
        <w:t>A.8.16.27.2</w:t>
      </w:r>
      <w:r w:rsidRPr="00AE18C6">
        <w:rPr>
          <w:rFonts w:asciiTheme="minorHAnsi" w:hAnsiTheme="minorHAnsi" w:cstheme="minorBidi"/>
          <w:sz w:val="22"/>
          <w:szCs w:val="22"/>
        </w:rPr>
        <w:tab/>
      </w:r>
      <w:r w:rsidRPr="00431C0C">
        <w:rPr>
          <w:rFonts w:eastAsia="SimSun"/>
          <w:lang w:eastAsia="zh-CN"/>
        </w:rPr>
        <w:t>Test Requirements</w:t>
      </w:r>
      <w:r>
        <w:tab/>
        <w:t>2012</w:t>
      </w:r>
    </w:p>
    <w:p w:rsidR="00AE18C6" w:rsidRDefault="00AE18C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2012</w:t>
      </w:r>
    </w:p>
    <w:p w:rsidR="00AE18C6" w:rsidRDefault="00AE18C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rsidR="00AE18C6" w:rsidRDefault="00AE18C6">
      <w:pPr>
        <w:pStyle w:val="TOC4"/>
        <w:rPr>
          <w:rFonts w:asciiTheme="minorHAnsi" w:eastAsiaTheme="minorEastAsia" w:hAnsiTheme="minorHAnsi" w:cstheme="minorBidi"/>
          <w:sz w:val="22"/>
          <w:szCs w:val="22"/>
        </w:rPr>
      </w:pPr>
      <w:r w:rsidRPr="00AE18C6">
        <w:t>A.8.16.28.2</w:t>
      </w:r>
      <w:r w:rsidRPr="00AE18C6">
        <w:rPr>
          <w:rFonts w:asciiTheme="minorHAnsi" w:hAnsiTheme="minorHAnsi" w:cstheme="minorBidi"/>
          <w:sz w:val="22"/>
          <w:szCs w:val="22"/>
        </w:rPr>
        <w:tab/>
      </w:r>
      <w:r w:rsidRPr="00431C0C">
        <w:rPr>
          <w:rFonts w:eastAsia="SimSun"/>
          <w:lang w:eastAsia="zh-CN"/>
        </w:rPr>
        <w:t>Test Requirements</w:t>
      </w:r>
      <w:r>
        <w:tab/>
        <w:t>2016</w:t>
      </w:r>
    </w:p>
    <w:p w:rsidR="00AE18C6" w:rsidRDefault="00AE18C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2016</w:t>
      </w:r>
    </w:p>
    <w:p w:rsidR="00AE18C6" w:rsidRDefault="00AE18C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rsidR="00AE18C6" w:rsidRDefault="00AE18C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2020</w:t>
      </w:r>
    </w:p>
    <w:p w:rsidR="00AE18C6" w:rsidRDefault="00AE18C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2020</w:t>
      </w:r>
    </w:p>
    <w:p w:rsidR="00AE18C6" w:rsidRDefault="00AE18C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2020</w:t>
      </w:r>
    </w:p>
    <w:p w:rsidR="00AE18C6" w:rsidRDefault="00AE18C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2024</w:t>
      </w:r>
    </w:p>
    <w:p w:rsidR="00AE18C6" w:rsidRDefault="00AE18C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2024</w:t>
      </w:r>
    </w:p>
    <w:p w:rsidR="00AE18C6" w:rsidRDefault="00AE18C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2024</w:t>
      </w:r>
    </w:p>
    <w:p w:rsidR="00AE18C6" w:rsidRDefault="00AE18C6">
      <w:pPr>
        <w:pStyle w:val="TOC4"/>
        <w:rPr>
          <w:rFonts w:asciiTheme="minorHAnsi" w:eastAsiaTheme="minorEastAsia" w:hAnsiTheme="minorHAnsi" w:cstheme="minorBidi"/>
          <w:sz w:val="22"/>
          <w:szCs w:val="22"/>
        </w:rPr>
      </w:pPr>
      <w:r w:rsidRPr="00AE18C6">
        <w:t>A.8.16.31</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2028</w:t>
      </w:r>
    </w:p>
    <w:p w:rsidR="00AE18C6" w:rsidRDefault="00AE18C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2028</w:t>
      </w:r>
    </w:p>
    <w:p w:rsidR="00AE18C6" w:rsidRDefault="00AE18C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2028</w:t>
      </w:r>
    </w:p>
    <w:p w:rsidR="00AE18C6" w:rsidRDefault="00AE18C6">
      <w:pPr>
        <w:pStyle w:val="TOC4"/>
        <w:rPr>
          <w:rFonts w:asciiTheme="minorHAnsi" w:eastAsiaTheme="minorEastAsia" w:hAnsiTheme="minorHAnsi" w:cstheme="minorBidi"/>
          <w:sz w:val="22"/>
          <w:szCs w:val="22"/>
        </w:rPr>
      </w:pPr>
      <w:r w:rsidRPr="00AE18C6">
        <w:t>A.8.16.32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2032</w:t>
      </w:r>
    </w:p>
    <w:p w:rsidR="00AE18C6" w:rsidRDefault="00AE18C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2032</w:t>
      </w:r>
    </w:p>
    <w:p w:rsidR="00AE18C6" w:rsidRDefault="00AE18C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2032</w:t>
      </w:r>
    </w:p>
    <w:p w:rsidR="00AE18C6" w:rsidRDefault="00AE18C6">
      <w:pPr>
        <w:pStyle w:val="TOC4"/>
        <w:rPr>
          <w:rFonts w:asciiTheme="minorHAnsi" w:eastAsiaTheme="minorEastAsia" w:hAnsiTheme="minorHAnsi" w:cstheme="minorBidi"/>
          <w:sz w:val="22"/>
          <w:szCs w:val="22"/>
        </w:rPr>
      </w:pPr>
      <w:r w:rsidRPr="00AE18C6">
        <w:t>A.8.16.33</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2036</w:t>
      </w:r>
    </w:p>
    <w:p w:rsidR="00AE18C6" w:rsidRDefault="00AE18C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2036</w:t>
      </w:r>
    </w:p>
    <w:p w:rsidR="00AE18C6" w:rsidRDefault="00AE18C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2036</w:t>
      </w:r>
    </w:p>
    <w:p w:rsidR="00AE18C6" w:rsidRDefault="00AE18C6">
      <w:pPr>
        <w:pStyle w:val="TOC4"/>
        <w:rPr>
          <w:rFonts w:asciiTheme="minorHAnsi" w:eastAsiaTheme="minorEastAsia" w:hAnsiTheme="minorHAnsi" w:cstheme="minorBidi"/>
          <w:sz w:val="22"/>
          <w:szCs w:val="22"/>
        </w:rPr>
      </w:pPr>
      <w:r w:rsidRPr="00AE18C6">
        <w:t>A.8.16.34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2040</w:t>
      </w:r>
    </w:p>
    <w:p w:rsidR="00AE18C6" w:rsidRDefault="00AE18C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2040</w:t>
      </w:r>
    </w:p>
    <w:p w:rsidR="00AE18C6" w:rsidRDefault="00AE18C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rsidR="00AE18C6" w:rsidRDefault="00AE18C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2042</w:t>
      </w:r>
    </w:p>
    <w:p w:rsidR="00AE18C6" w:rsidRDefault="00AE18C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2043</w:t>
      </w:r>
    </w:p>
    <w:p w:rsidR="00AE18C6" w:rsidRDefault="00AE18C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rsidR="00AE18C6" w:rsidRDefault="00AE18C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2045</w:t>
      </w:r>
    </w:p>
    <w:p w:rsidR="00AE18C6" w:rsidRDefault="00AE18C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2046</w:t>
      </w:r>
    </w:p>
    <w:p w:rsidR="00AE18C6" w:rsidRDefault="00AE18C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rsidR="00AE18C6" w:rsidRDefault="00AE18C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2048</w:t>
      </w:r>
    </w:p>
    <w:p w:rsidR="00AE18C6" w:rsidRDefault="00AE18C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2049</w:t>
      </w:r>
    </w:p>
    <w:p w:rsidR="00AE18C6" w:rsidRDefault="00AE18C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2049</w:t>
      </w:r>
    </w:p>
    <w:p w:rsidR="00AE18C6" w:rsidRDefault="00AE18C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2051</w:t>
      </w:r>
    </w:p>
    <w:p w:rsidR="00AE18C6" w:rsidRDefault="00AE18C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2052</w:t>
      </w:r>
    </w:p>
    <w:p w:rsidR="00AE18C6" w:rsidRDefault="00AE18C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rsidR="00AE18C6" w:rsidRDefault="00AE18C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2055</w:t>
      </w:r>
    </w:p>
    <w:p w:rsidR="00AE18C6" w:rsidRDefault="00AE18C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2055</w:t>
      </w:r>
    </w:p>
    <w:p w:rsidR="00AE18C6" w:rsidRDefault="00AE18C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rsidR="00AE18C6" w:rsidRDefault="00AE18C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2058</w:t>
      </w:r>
    </w:p>
    <w:p w:rsidR="00AE18C6" w:rsidRDefault="00AE18C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2058</w:t>
      </w:r>
    </w:p>
    <w:p w:rsidR="00AE18C6" w:rsidRDefault="00AE18C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2058</w:t>
      </w:r>
    </w:p>
    <w:p w:rsidR="00AE18C6" w:rsidRDefault="00AE18C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2060</w:t>
      </w:r>
    </w:p>
    <w:p w:rsidR="00AE18C6" w:rsidRDefault="00AE18C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2061</w:t>
      </w:r>
    </w:p>
    <w:p w:rsidR="00AE18C6" w:rsidRDefault="00AE18C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2061</w:t>
      </w:r>
    </w:p>
    <w:p w:rsidR="00AE18C6" w:rsidRDefault="00AE18C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2063</w:t>
      </w:r>
    </w:p>
    <w:p w:rsidR="00AE18C6" w:rsidRDefault="00AE18C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2064</w:t>
      </w:r>
    </w:p>
    <w:p w:rsidR="00AE18C6" w:rsidRDefault="00AE18C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2064</w:t>
      </w:r>
    </w:p>
    <w:p w:rsidR="00AE18C6" w:rsidRDefault="00AE18C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2067</w:t>
      </w:r>
    </w:p>
    <w:p w:rsidR="00AE18C6" w:rsidRDefault="00AE18C6">
      <w:pPr>
        <w:pStyle w:val="TOC3"/>
        <w:rPr>
          <w:rFonts w:asciiTheme="minorHAnsi" w:eastAsiaTheme="minorEastAsia" w:hAnsiTheme="minorHAnsi" w:cstheme="minorBidi"/>
          <w:sz w:val="22"/>
          <w:szCs w:val="22"/>
        </w:rPr>
      </w:pPr>
      <w:r>
        <w:lastRenderedPageBreak/>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2067</w:t>
      </w:r>
    </w:p>
    <w:p w:rsidR="00AE18C6" w:rsidRDefault="00AE18C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2067</w:t>
      </w:r>
    </w:p>
    <w:p w:rsidR="00AE18C6" w:rsidRDefault="00AE18C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2070</w:t>
      </w:r>
    </w:p>
    <w:p w:rsidR="00AE18C6" w:rsidRDefault="00AE18C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2070</w:t>
      </w:r>
    </w:p>
    <w:p w:rsidR="00AE18C6" w:rsidRDefault="00AE18C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2070</w:t>
      </w:r>
    </w:p>
    <w:p w:rsidR="00AE18C6" w:rsidRDefault="00AE18C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2073</w:t>
      </w:r>
    </w:p>
    <w:p w:rsidR="00AE18C6" w:rsidRDefault="00AE18C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2073</w:t>
      </w:r>
    </w:p>
    <w:p w:rsidR="00AE18C6" w:rsidRDefault="00AE18C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2073</w:t>
      </w:r>
    </w:p>
    <w:p w:rsidR="00AE18C6" w:rsidRDefault="00AE18C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2075</w:t>
      </w:r>
    </w:p>
    <w:p w:rsidR="00AE18C6" w:rsidRDefault="00AE18C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2076</w:t>
      </w:r>
    </w:p>
    <w:p w:rsidR="00AE18C6" w:rsidRDefault="00AE18C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2076</w:t>
      </w:r>
    </w:p>
    <w:p w:rsidR="00AE18C6" w:rsidRDefault="00AE18C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2078</w:t>
      </w:r>
    </w:p>
    <w:p w:rsidR="00AE18C6" w:rsidRDefault="00AE18C6">
      <w:pPr>
        <w:pStyle w:val="TOC3"/>
        <w:rPr>
          <w:rFonts w:asciiTheme="minorHAnsi" w:eastAsiaTheme="minorEastAsia" w:hAnsiTheme="minorHAnsi" w:cstheme="minorBidi"/>
          <w:sz w:val="22"/>
          <w:szCs w:val="22"/>
        </w:rPr>
      </w:pPr>
      <w:r w:rsidRPr="00AE18C6">
        <w:t>A.8.16.48</w:t>
      </w:r>
      <w:r w:rsidRPr="00AE18C6">
        <w:rPr>
          <w:rFonts w:asciiTheme="minorHAnsi" w:hAnsiTheme="minorHAnsi" w:cstheme="minorBidi"/>
          <w:sz w:val="22"/>
          <w:szCs w:val="22"/>
        </w:rPr>
        <w:tab/>
      </w:r>
      <w:r w:rsidRPr="00431C0C">
        <w:rPr>
          <w:rFonts w:eastAsia="MS Mincho"/>
          <w:lang w:eastAsia="zh-CN"/>
        </w:rPr>
        <w:t>2DL/2UL TDD CA activation and deactivation of known PUCCH SCell without valid TA in non-DRX</w:t>
      </w:r>
      <w:r>
        <w:tab/>
        <w:t>2079</w:t>
      </w:r>
    </w:p>
    <w:p w:rsidR="00AE18C6" w:rsidRDefault="00AE18C6">
      <w:pPr>
        <w:pStyle w:val="TOC4"/>
        <w:rPr>
          <w:rFonts w:asciiTheme="minorHAnsi" w:eastAsiaTheme="minorEastAsia" w:hAnsiTheme="minorHAnsi" w:cstheme="minorBidi"/>
          <w:sz w:val="22"/>
          <w:szCs w:val="22"/>
        </w:rPr>
      </w:pPr>
      <w:r w:rsidRPr="00AE18C6">
        <w:t>A.8.16.48</w:t>
      </w:r>
      <w:r w:rsidRPr="00AE18C6">
        <w:rPr>
          <w:lang w:eastAsia="zh-CN"/>
        </w:rPr>
        <w:t>.1</w:t>
      </w:r>
      <w:r w:rsidRPr="00AE18C6">
        <w:rPr>
          <w:rFonts w:asciiTheme="minorHAnsi" w:hAnsiTheme="minorHAnsi" w:cstheme="minorBidi"/>
          <w:sz w:val="22"/>
          <w:szCs w:val="22"/>
        </w:rPr>
        <w:tab/>
      </w:r>
      <w:r w:rsidRPr="00431C0C">
        <w:rPr>
          <w:rFonts w:eastAsia="MS Mincho"/>
        </w:rPr>
        <w:t xml:space="preserve">Test </w:t>
      </w:r>
      <w:r w:rsidRPr="00431C0C">
        <w:rPr>
          <w:rFonts w:eastAsia="MS Mincho"/>
          <w:lang w:eastAsia="zh-CN"/>
        </w:rPr>
        <w:t>Purpose and Environment</w:t>
      </w:r>
      <w:r>
        <w:tab/>
        <w:t>2079</w:t>
      </w:r>
    </w:p>
    <w:p w:rsidR="00AE18C6" w:rsidRDefault="00AE18C6">
      <w:pPr>
        <w:pStyle w:val="TOC4"/>
        <w:rPr>
          <w:rFonts w:asciiTheme="minorHAnsi" w:eastAsiaTheme="minorEastAsia" w:hAnsiTheme="minorHAnsi" w:cstheme="minorBidi"/>
          <w:sz w:val="22"/>
          <w:szCs w:val="22"/>
        </w:rPr>
      </w:pPr>
      <w:r w:rsidRPr="00AE18C6">
        <w:t>A.8.16.48.2</w:t>
      </w:r>
      <w:r w:rsidRPr="00AE18C6">
        <w:rPr>
          <w:rFonts w:asciiTheme="minorHAnsi" w:hAnsiTheme="minorHAnsi" w:cstheme="minorBidi"/>
          <w:sz w:val="22"/>
          <w:szCs w:val="22"/>
        </w:rPr>
        <w:tab/>
      </w:r>
      <w:r w:rsidRPr="00431C0C">
        <w:rPr>
          <w:rFonts w:eastAsia="MS Mincho"/>
        </w:rPr>
        <w:t>Test Requirements</w:t>
      </w:r>
      <w:r>
        <w:tab/>
        <w:t>2081</w:t>
      </w:r>
    </w:p>
    <w:p w:rsidR="00AE18C6" w:rsidRDefault="00AE18C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431C0C">
        <w:rPr>
          <w:lang w:val="en-US"/>
        </w:rPr>
        <w:t>2DL/2UL TDD-FDD CA (FDD PCell) activation and deactivation of known PUCCH SCell without valid TA in non-DRX</w:t>
      </w:r>
      <w:r>
        <w:tab/>
        <w:t>2082</w:t>
      </w:r>
    </w:p>
    <w:p w:rsidR="00AE18C6" w:rsidRDefault="00AE18C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2082</w:t>
      </w:r>
    </w:p>
    <w:p w:rsidR="00AE18C6" w:rsidRDefault="00AE18C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2085</w:t>
      </w:r>
    </w:p>
    <w:p w:rsidR="00AE18C6" w:rsidRDefault="00AE18C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2085</w:t>
      </w:r>
    </w:p>
    <w:p w:rsidR="00AE18C6" w:rsidRDefault="00AE18C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2085</w:t>
      </w:r>
    </w:p>
    <w:p w:rsidR="00AE18C6" w:rsidRDefault="00AE18C6">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2087</w:t>
      </w:r>
    </w:p>
    <w:p w:rsidR="00AE18C6" w:rsidRDefault="00AE18C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2088</w:t>
      </w:r>
    </w:p>
    <w:p w:rsidR="00AE18C6" w:rsidRDefault="00AE18C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2088</w:t>
      </w:r>
    </w:p>
    <w:p w:rsidR="00AE18C6" w:rsidRDefault="00AE18C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2092</w:t>
      </w:r>
    </w:p>
    <w:p w:rsidR="00AE18C6" w:rsidRDefault="00AE18C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2092</w:t>
      </w:r>
    </w:p>
    <w:p w:rsidR="00AE18C6" w:rsidRDefault="00AE18C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2092</w:t>
      </w:r>
    </w:p>
    <w:p w:rsidR="00AE18C6" w:rsidRDefault="00AE18C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2096</w:t>
      </w:r>
    </w:p>
    <w:p w:rsidR="00AE18C6" w:rsidRDefault="00AE18C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2096</w:t>
      </w:r>
    </w:p>
    <w:p w:rsidR="00AE18C6" w:rsidRDefault="00AE18C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2096</w:t>
      </w:r>
    </w:p>
    <w:p w:rsidR="00AE18C6" w:rsidRDefault="00AE18C6">
      <w:pPr>
        <w:pStyle w:val="TOC4"/>
        <w:rPr>
          <w:rFonts w:asciiTheme="minorHAnsi" w:eastAsiaTheme="minorEastAsia" w:hAnsiTheme="minorHAnsi" w:cstheme="minorBidi"/>
          <w:sz w:val="22"/>
          <w:szCs w:val="22"/>
        </w:rPr>
      </w:pPr>
      <w:r w:rsidRPr="00AE18C6">
        <w:t>A.8.16.53.2</w:t>
      </w:r>
      <w:r w:rsidRPr="00AE18C6">
        <w:rPr>
          <w:rFonts w:asciiTheme="minorHAnsi" w:hAnsiTheme="minorHAnsi" w:cstheme="minorBidi"/>
          <w:sz w:val="22"/>
          <w:szCs w:val="22"/>
        </w:rPr>
        <w:tab/>
      </w:r>
      <w:r w:rsidRPr="00431C0C">
        <w:rPr>
          <w:rFonts w:eastAsia="SimSun"/>
          <w:lang w:eastAsia="zh-CN"/>
        </w:rPr>
        <w:t>Test Requirements</w:t>
      </w:r>
      <w:r>
        <w:tab/>
        <w:t>2100</w:t>
      </w:r>
    </w:p>
    <w:p w:rsidR="00AE18C6" w:rsidRDefault="00AE18C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2100</w:t>
      </w:r>
    </w:p>
    <w:p w:rsidR="00AE18C6" w:rsidRDefault="00AE18C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rsidR="00AE18C6" w:rsidRDefault="00AE18C6">
      <w:pPr>
        <w:pStyle w:val="TOC4"/>
        <w:rPr>
          <w:rFonts w:asciiTheme="minorHAnsi" w:eastAsiaTheme="minorEastAsia" w:hAnsiTheme="minorHAnsi" w:cstheme="minorBidi"/>
          <w:sz w:val="22"/>
          <w:szCs w:val="22"/>
        </w:rPr>
      </w:pPr>
      <w:r w:rsidRPr="00AE18C6">
        <w:t>A.8.16.54.2</w:t>
      </w:r>
      <w:r w:rsidRPr="00AE18C6">
        <w:rPr>
          <w:rFonts w:asciiTheme="minorHAnsi" w:hAnsiTheme="minorHAnsi" w:cstheme="minorBidi"/>
          <w:sz w:val="22"/>
          <w:szCs w:val="22"/>
        </w:rPr>
        <w:tab/>
      </w:r>
      <w:r w:rsidRPr="00431C0C">
        <w:rPr>
          <w:rFonts w:eastAsia="SimSun"/>
          <w:lang w:eastAsia="zh-CN"/>
        </w:rPr>
        <w:t>Test Requirements</w:t>
      </w:r>
      <w:r>
        <w:tab/>
        <w:t>2104</w:t>
      </w:r>
    </w:p>
    <w:p w:rsidR="00AE18C6" w:rsidRDefault="00AE18C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2104</w:t>
      </w:r>
    </w:p>
    <w:p w:rsidR="00AE18C6" w:rsidRDefault="00AE18C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2104</w:t>
      </w:r>
    </w:p>
    <w:p w:rsidR="00AE18C6" w:rsidRDefault="00AE18C6">
      <w:pPr>
        <w:pStyle w:val="TOC4"/>
        <w:rPr>
          <w:rFonts w:asciiTheme="minorHAnsi" w:eastAsiaTheme="minorEastAsia" w:hAnsiTheme="minorHAnsi" w:cstheme="minorBidi"/>
          <w:sz w:val="22"/>
          <w:szCs w:val="22"/>
        </w:rPr>
      </w:pPr>
      <w:r w:rsidRPr="00AE18C6">
        <w:t>A.8.16.55</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2109</w:t>
      </w:r>
    </w:p>
    <w:p w:rsidR="00AE18C6" w:rsidRDefault="00AE18C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2109</w:t>
      </w:r>
    </w:p>
    <w:p w:rsidR="00AE18C6" w:rsidRDefault="00AE18C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2109</w:t>
      </w:r>
    </w:p>
    <w:p w:rsidR="00AE18C6" w:rsidRDefault="00AE18C6">
      <w:pPr>
        <w:pStyle w:val="TOC4"/>
        <w:rPr>
          <w:rFonts w:asciiTheme="minorHAnsi" w:eastAsiaTheme="minorEastAsia" w:hAnsiTheme="minorHAnsi" w:cstheme="minorBidi"/>
          <w:sz w:val="22"/>
          <w:szCs w:val="22"/>
        </w:rPr>
      </w:pPr>
      <w:r w:rsidRPr="00AE18C6">
        <w:t>A.8.16.56</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2114</w:t>
      </w:r>
    </w:p>
    <w:p w:rsidR="00AE18C6" w:rsidRDefault="00AE18C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2114</w:t>
      </w:r>
    </w:p>
    <w:p w:rsidR="00AE18C6" w:rsidRDefault="00AE18C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2114</w:t>
      </w:r>
    </w:p>
    <w:p w:rsidR="00AE18C6" w:rsidRDefault="00AE18C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2116</w:t>
      </w:r>
    </w:p>
    <w:p w:rsidR="00AE18C6" w:rsidRDefault="00AE18C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2117</w:t>
      </w:r>
    </w:p>
    <w:p w:rsidR="00AE18C6" w:rsidRDefault="00AE18C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2117</w:t>
      </w:r>
    </w:p>
    <w:p w:rsidR="00AE18C6" w:rsidRDefault="00AE18C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2119</w:t>
      </w:r>
    </w:p>
    <w:p w:rsidR="00AE18C6" w:rsidRDefault="00AE18C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2120</w:t>
      </w:r>
    </w:p>
    <w:p w:rsidR="00AE18C6" w:rsidRDefault="00AE18C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2120</w:t>
      </w:r>
    </w:p>
    <w:p w:rsidR="00AE18C6" w:rsidRDefault="00AE18C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2123</w:t>
      </w:r>
    </w:p>
    <w:p w:rsidR="00AE18C6" w:rsidRDefault="00AE18C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2124</w:t>
      </w:r>
    </w:p>
    <w:p w:rsidR="00AE18C6" w:rsidRDefault="00AE18C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2124</w:t>
      </w:r>
    </w:p>
    <w:p w:rsidR="00AE18C6" w:rsidRDefault="00AE18C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2127</w:t>
      </w:r>
    </w:p>
    <w:p w:rsidR="00AE18C6" w:rsidRDefault="00AE18C6">
      <w:pPr>
        <w:pStyle w:val="TOC3"/>
        <w:rPr>
          <w:rFonts w:asciiTheme="minorHAnsi" w:eastAsiaTheme="minorEastAsia" w:hAnsiTheme="minorHAnsi" w:cstheme="minorBidi"/>
          <w:sz w:val="22"/>
          <w:szCs w:val="22"/>
        </w:rPr>
      </w:pPr>
      <w:r>
        <w:lastRenderedPageBreak/>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2128</w:t>
      </w:r>
    </w:p>
    <w:p w:rsidR="00AE18C6" w:rsidRDefault="00AE18C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2128</w:t>
      </w:r>
    </w:p>
    <w:p w:rsidR="00AE18C6" w:rsidRDefault="00AE18C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2131</w:t>
      </w:r>
    </w:p>
    <w:p w:rsidR="00AE18C6" w:rsidRDefault="00AE18C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2131</w:t>
      </w:r>
    </w:p>
    <w:p w:rsidR="00AE18C6" w:rsidRDefault="00AE18C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2131</w:t>
      </w:r>
    </w:p>
    <w:p w:rsidR="00AE18C6" w:rsidRDefault="00AE18C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2133</w:t>
      </w:r>
    </w:p>
    <w:p w:rsidR="00AE18C6" w:rsidRDefault="00AE18C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2134</w:t>
      </w:r>
    </w:p>
    <w:p w:rsidR="00AE18C6" w:rsidRDefault="00AE18C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AE18C6" w:rsidRDefault="00AE18C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2137</w:t>
      </w:r>
    </w:p>
    <w:p w:rsidR="00AE18C6" w:rsidRDefault="00AE18C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2138</w:t>
      </w:r>
    </w:p>
    <w:p w:rsidR="00AE18C6" w:rsidRDefault="00AE18C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2138</w:t>
      </w:r>
    </w:p>
    <w:p w:rsidR="00AE18C6" w:rsidRDefault="00AE18C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2142</w:t>
      </w:r>
    </w:p>
    <w:p w:rsidR="00AE18C6" w:rsidRDefault="00AE18C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2142</w:t>
      </w:r>
    </w:p>
    <w:p w:rsidR="00AE18C6" w:rsidRDefault="00AE18C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rsidR="00AE18C6" w:rsidRDefault="00AE18C6">
      <w:pPr>
        <w:pStyle w:val="TOC4"/>
        <w:rPr>
          <w:rFonts w:asciiTheme="minorHAnsi" w:eastAsiaTheme="minorEastAsia" w:hAnsiTheme="minorHAnsi" w:cstheme="minorBidi"/>
          <w:sz w:val="22"/>
          <w:szCs w:val="22"/>
        </w:rPr>
      </w:pPr>
      <w:r w:rsidRPr="00AE18C6">
        <w:t>A.8.16.65.2</w:t>
      </w:r>
      <w:r w:rsidRPr="00AE18C6">
        <w:rPr>
          <w:rFonts w:asciiTheme="minorHAnsi" w:hAnsiTheme="minorHAnsi" w:cstheme="minorBidi"/>
          <w:sz w:val="22"/>
          <w:szCs w:val="22"/>
        </w:rPr>
        <w:tab/>
      </w:r>
      <w:r w:rsidRPr="00431C0C">
        <w:rPr>
          <w:rFonts w:eastAsia="SimSun"/>
          <w:lang w:eastAsia="zh-CN"/>
        </w:rPr>
        <w:t>Test Requirements</w:t>
      </w:r>
      <w:r>
        <w:tab/>
        <w:t>2147</w:t>
      </w:r>
    </w:p>
    <w:p w:rsidR="00AE18C6" w:rsidRDefault="00AE18C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2147</w:t>
      </w:r>
    </w:p>
    <w:p w:rsidR="00AE18C6" w:rsidRDefault="00AE18C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AE18C6" w:rsidRDefault="00AE18C6">
      <w:pPr>
        <w:pStyle w:val="TOC4"/>
        <w:rPr>
          <w:rFonts w:asciiTheme="minorHAnsi" w:eastAsiaTheme="minorEastAsia" w:hAnsiTheme="minorHAnsi" w:cstheme="minorBidi"/>
          <w:sz w:val="22"/>
          <w:szCs w:val="22"/>
        </w:rPr>
      </w:pPr>
      <w:r w:rsidRPr="00AE18C6">
        <w:t>A.8.16.66.2</w:t>
      </w:r>
      <w:r w:rsidRPr="00AE18C6">
        <w:rPr>
          <w:rFonts w:asciiTheme="minorHAnsi" w:hAnsiTheme="minorHAnsi" w:cstheme="minorBidi"/>
          <w:sz w:val="22"/>
          <w:szCs w:val="22"/>
        </w:rPr>
        <w:tab/>
      </w:r>
      <w:r w:rsidRPr="00431C0C">
        <w:rPr>
          <w:rFonts w:eastAsia="SimSun"/>
          <w:lang w:eastAsia="zh-CN"/>
        </w:rPr>
        <w:t>Test Requirements</w:t>
      </w:r>
      <w:r>
        <w:tab/>
        <w:t>2152</w:t>
      </w:r>
    </w:p>
    <w:p w:rsidR="00AE18C6" w:rsidRDefault="00AE18C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2152</w:t>
      </w:r>
    </w:p>
    <w:p w:rsidR="00AE18C6" w:rsidRDefault="00AE18C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2152</w:t>
      </w:r>
    </w:p>
    <w:p w:rsidR="00AE18C6" w:rsidRDefault="00AE18C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2157</w:t>
      </w:r>
    </w:p>
    <w:p w:rsidR="00AE18C6" w:rsidRDefault="00AE18C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2157</w:t>
      </w:r>
    </w:p>
    <w:p w:rsidR="00AE18C6" w:rsidRDefault="00AE18C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rsidR="00AE18C6" w:rsidRDefault="00AE18C6">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2162</w:t>
      </w:r>
    </w:p>
    <w:p w:rsidR="00AE18C6" w:rsidRDefault="00AE18C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2162</w:t>
      </w:r>
    </w:p>
    <w:p w:rsidR="00AE18C6" w:rsidRDefault="00AE18C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2162</w:t>
      </w:r>
    </w:p>
    <w:p w:rsidR="00AE18C6" w:rsidRDefault="00AE18C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2165</w:t>
      </w:r>
    </w:p>
    <w:p w:rsidR="00AE18C6" w:rsidRDefault="00AE18C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2165</w:t>
      </w:r>
    </w:p>
    <w:p w:rsidR="00AE18C6" w:rsidRDefault="00AE18C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2165</w:t>
      </w:r>
    </w:p>
    <w:p w:rsidR="00AE18C6" w:rsidRDefault="00AE18C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2168</w:t>
      </w:r>
    </w:p>
    <w:p w:rsidR="00AE18C6" w:rsidRDefault="00AE18C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2168</w:t>
      </w:r>
    </w:p>
    <w:p w:rsidR="00AE18C6" w:rsidRDefault="00AE18C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2168</w:t>
      </w:r>
    </w:p>
    <w:p w:rsidR="00AE18C6" w:rsidRDefault="00AE18C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2172</w:t>
      </w:r>
    </w:p>
    <w:p w:rsidR="00AE18C6" w:rsidRDefault="00AE18C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2172</w:t>
      </w:r>
    </w:p>
    <w:p w:rsidR="00AE18C6" w:rsidRDefault="00AE18C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2172</w:t>
      </w:r>
    </w:p>
    <w:p w:rsidR="00AE18C6" w:rsidRDefault="00AE18C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2176</w:t>
      </w:r>
    </w:p>
    <w:p w:rsidR="00AE18C6" w:rsidRDefault="00AE18C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2176</w:t>
      </w:r>
    </w:p>
    <w:p w:rsidR="00AE18C6" w:rsidRDefault="00AE18C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2176</w:t>
      </w:r>
    </w:p>
    <w:p w:rsidR="00AE18C6" w:rsidRDefault="00AE18C6">
      <w:pPr>
        <w:pStyle w:val="TOC4"/>
        <w:rPr>
          <w:rFonts w:asciiTheme="minorHAnsi" w:eastAsiaTheme="minorEastAsia" w:hAnsiTheme="minorHAnsi" w:cstheme="minorBidi"/>
          <w:sz w:val="22"/>
          <w:szCs w:val="22"/>
        </w:rPr>
      </w:pPr>
      <w:r w:rsidRPr="00AE18C6">
        <w:t>A.8.16.73</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2181</w:t>
      </w:r>
    </w:p>
    <w:p w:rsidR="00AE18C6" w:rsidRDefault="00AE18C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2181</w:t>
      </w:r>
    </w:p>
    <w:p w:rsidR="00AE18C6" w:rsidRDefault="00AE18C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2181</w:t>
      </w:r>
    </w:p>
    <w:p w:rsidR="00AE18C6" w:rsidRDefault="00AE18C6">
      <w:pPr>
        <w:pStyle w:val="TOC4"/>
        <w:rPr>
          <w:rFonts w:asciiTheme="minorHAnsi" w:eastAsiaTheme="minorEastAsia" w:hAnsiTheme="minorHAnsi" w:cstheme="minorBidi"/>
          <w:sz w:val="22"/>
          <w:szCs w:val="22"/>
        </w:rPr>
      </w:pPr>
      <w:r w:rsidRPr="00AE18C6">
        <w:t>A.8.16.74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2186</w:t>
      </w:r>
    </w:p>
    <w:p w:rsidR="00AE18C6" w:rsidRDefault="00AE18C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2186</w:t>
      </w:r>
    </w:p>
    <w:p w:rsidR="00AE18C6" w:rsidRDefault="00AE18C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rsidR="00AE18C6" w:rsidRDefault="00AE18C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2191</w:t>
      </w:r>
    </w:p>
    <w:p w:rsidR="00AE18C6" w:rsidRDefault="00AE18C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2191</w:t>
      </w:r>
    </w:p>
    <w:p w:rsidR="00AE18C6" w:rsidRDefault="00AE18C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rsidR="00AE18C6" w:rsidRDefault="00AE18C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2196</w:t>
      </w:r>
    </w:p>
    <w:p w:rsidR="00AE18C6" w:rsidRDefault="00AE18C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2196</w:t>
      </w:r>
    </w:p>
    <w:p w:rsidR="00AE18C6" w:rsidRDefault="00AE18C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2196</w:t>
      </w:r>
    </w:p>
    <w:p w:rsidR="00AE18C6" w:rsidRDefault="00AE18C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2199</w:t>
      </w:r>
    </w:p>
    <w:p w:rsidR="00AE18C6" w:rsidRDefault="00AE18C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2199</w:t>
      </w:r>
    </w:p>
    <w:p w:rsidR="00AE18C6" w:rsidRDefault="00AE18C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2199</w:t>
      </w:r>
    </w:p>
    <w:p w:rsidR="00AE18C6" w:rsidRDefault="00AE18C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2202</w:t>
      </w:r>
    </w:p>
    <w:p w:rsidR="00AE18C6" w:rsidRDefault="00AE18C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2203</w:t>
      </w:r>
    </w:p>
    <w:p w:rsidR="00AE18C6" w:rsidRDefault="00AE18C6">
      <w:pPr>
        <w:pStyle w:val="TOC4"/>
        <w:rPr>
          <w:rFonts w:asciiTheme="minorHAnsi" w:eastAsiaTheme="minorEastAsia" w:hAnsiTheme="minorHAnsi" w:cstheme="minorBidi"/>
          <w:sz w:val="22"/>
          <w:szCs w:val="22"/>
        </w:rPr>
      </w:pPr>
      <w:r>
        <w:lastRenderedPageBreak/>
        <w:t>A.8.16.79</w:t>
      </w:r>
      <w:r>
        <w:rPr>
          <w:lang w:eastAsia="zh-CN"/>
        </w:rPr>
        <w:t>.1</w:t>
      </w:r>
      <w:r>
        <w:rPr>
          <w:rFonts w:asciiTheme="minorHAnsi" w:eastAsiaTheme="minorEastAsia" w:hAnsiTheme="minorHAnsi" w:cstheme="minorBidi"/>
          <w:sz w:val="22"/>
          <w:szCs w:val="22"/>
        </w:rPr>
        <w:tab/>
      </w:r>
      <w:r>
        <w:t>Test Purpose and Environment</w:t>
      </w:r>
      <w:r>
        <w:tab/>
        <w:t>2203</w:t>
      </w:r>
    </w:p>
    <w:p w:rsidR="00AE18C6" w:rsidRDefault="00AE18C6">
      <w:pPr>
        <w:pStyle w:val="TOC4"/>
        <w:rPr>
          <w:rFonts w:asciiTheme="minorHAnsi" w:eastAsiaTheme="minorEastAsia" w:hAnsiTheme="minorHAnsi" w:cstheme="minorBidi"/>
          <w:sz w:val="22"/>
          <w:szCs w:val="22"/>
        </w:rPr>
      </w:pPr>
      <w:r w:rsidRPr="00AE18C6">
        <w:t>A.8.16.79</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2208</w:t>
      </w:r>
    </w:p>
    <w:p w:rsidR="00AE18C6" w:rsidRDefault="00AE18C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2208</w:t>
      </w:r>
    </w:p>
    <w:p w:rsidR="00AE18C6" w:rsidRDefault="00AE18C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2208</w:t>
      </w:r>
    </w:p>
    <w:p w:rsidR="00AE18C6" w:rsidRDefault="00AE18C6">
      <w:pPr>
        <w:pStyle w:val="TOC4"/>
        <w:rPr>
          <w:rFonts w:asciiTheme="minorHAnsi" w:eastAsiaTheme="minorEastAsia" w:hAnsiTheme="minorHAnsi" w:cstheme="minorBidi"/>
          <w:sz w:val="22"/>
          <w:szCs w:val="22"/>
        </w:rPr>
      </w:pPr>
      <w:r w:rsidRPr="00AE18C6">
        <w:t>A.8.16.80</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2213</w:t>
      </w:r>
    </w:p>
    <w:p w:rsidR="00AE18C6" w:rsidRDefault="00AE18C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2213</w:t>
      </w:r>
    </w:p>
    <w:p w:rsidR="00AE18C6" w:rsidRDefault="00AE18C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2213</w:t>
      </w:r>
    </w:p>
    <w:p w:rsidR="00AE18C6" w:rsidRDefault="00AE18C6">
      <w:pPr>
        <w:pStyle w:val="TOC4"/>
        <w:rPr>
          <w:rFonts w:asciiTheme="minorHAnsi" w:eastAsiaTheme="minorEastAsia" w:hAnsiTheme="minorHAnsi" w:cstheme="minorBidi"/>
          <w:sz w:val="22"/>
          <w:szCs w:val="22"/>
        </w:rPr>
      </w:pPr>
      <w:r w:rsidRPr="00AE18C6">
        <w:t>A.8.16.81</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2218</w:t>
      </w:r>
    </w:p>
    <w:p w:rsidR="00AE18C6" w:rsidRDefault="00AE18C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2218</w:t>
      </w:r>
    </w:p>
    <w:p w:rsidR="00AE18C6" w:rsidRDefault="00AE18C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2218</w:t>
      </w:r>
    </w:p>
    <w:p w:rsidR="00AE18C6" w:rsidRDefault="00AE18C6">
      <w:pPr>
        <w:pStyle w:val="TOC4"/>
        <w:rPr>
          <w:rFonts w:asciiTheme="minorHAnsi" w:eastAsiaTheme="minorEastAsia" w:hAnsiTheme="minorHAnsi" w:cstheme="minorBidi"/>
          <w:sz w:val="22"/>
          <w:szCs w:val="22"/>
        </w:rPr>
      </w:pPr>
      <w:r w:rsidRPr="00AE18C6">
        <w:t>A.8.16.82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2223</w:t>
      </w:r>
    </w:p>
    <w:p w:rsidR="00AE18C6" w:rsidRDefault="00AE18C6">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2223</w:t>
      </w:r>
    </w:p>
    <w:p w:rsidR="00AE18C6" w:rsidRDefault="00AE18C6">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rsidR="00AE18C6" w:rsidRDefault="00AE18C6">
      <w:pPr>
        <w:pStyle w:val="TOC4"/>
        <w:rPr>
          <w:rFonts w:asciiTheme="minorHAnsi" w:eastAsiaTheme="minorEastAsia" w:hAnsiTheme="minorHAnsi" w:cstheme="minorBidi"/>
          <w:sz w:val="22"/>
          <w:szCs w:val="22"/>
        </w:rPr>
      </w:pPr>
      <w:r w:rsidRPr="00AE18C6">
        <w:t>A.8.16.83.2</w:t>
      </w:r>
      <w:r w:rsidRPr="00AE18C6">
        <w:rPr>
          <w:rFonts w:asciiTheme="minorHAnsi" w:hAnsiTheme="minorHAnsi" w:cstheme="minorBidi"/>
          <w:sz w:val="22"/>
          <w:szCs w:val="22"/>
        </w:rPr>
        <w:tab/>
      </w:r>
      <w:r w:rsidRPr="00431C0C">
        <w:rPr>
          <w:rFonts w:eastAsia="SimSun"/>
          <w:lang w:eastAsia="zh-CN"/>
        </w:rPr>
        <w:t>Test Requirements</w:t>
      </w:r>
      <w:r>
        <w:tab/>
        <w:t>2228</w:t>
      </w:r>
    </w:p>
    <w:p w:rsidR="00AE18C6" w:rsidRDefault="00AE18C6">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2228</w:t>
      </w:r>
    </w:p>
    <w:p w:rsidR="00AE18C6" w:rsidRDefault="00AE18C6">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2228</w:t>
      </w:r>
    </w:p>
    <w:p w:rsidR="00AE18C6" w:rsidRDefault="00AE18C6">
      <w:pPr>
        <w:pStyle w:val="TOC4"/>
        <w:rPr>
          <w:rFonts w:asciiTheme="minorHAnsi" w:eastAsiaTheme="minorEastAsia" w:hAnsiTheme="minorHAnsi" w:cstheme="minorBidi"/>
          <w:sz w:val="22"/>
          <w:szCs w:val="22"/>
        </w:rPr>
      </w:pPr>
      <w:r w:rsidRPr="00AE18C6">
        <w:t>A.8.16.84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2234</w:t>
      </w:r>
    </w:p>
    <w:p w:rsidR="00AE18C6" w:rsidRDefault="00AE18C6">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2234</w:t>
      </w:r>
    </w:p>
    <w:p w:rsidR="00AE18C6" w:rsidRDefault="00AE18C6">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rsidR="00AE18C6" w:rsidRDefault="00AE18C6">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2237</w:t>
      </w:r>
    </w:p>
    <w:p w:rsidR="00AE18C6" w:rsidRDefault="00AE18C6">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2237</w:t>
      </w:r>
    </w:p>
    <w:p w:rsidR="00AE18C6" w:rsidRDefault="00AE18C6">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2237</w:t>
      </w:r>
    </w:p>
    <w:p w:rsidR="00AE18C6" w:rsidRDefault="00AE18C6">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2240</w:t>
      </w:r>
    </w:p>
    <w:p w:rsidR="00AE18C6" w:rsidRDefault="00AE18C6">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2240</w:t>
      </w:r>
    </w:p>
    <w:p w:rsidR="00AE18C6" w:rsidRDefault="00AE18C6">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rsidR="00AE18C6" w:rsidRDefault="00AE18C6">
      <w:pPr>
        <w:pStyle w:val="TOC4"/>
        <w:rPr>
          <w:rFonts w:asciiTheme="minorHAnsi" w:eastAsiaTheme="minorEastAsia" w:hAnsiTheme="minorHAnsi" w:cstheme="minorBidi"/>
          <w:sz w:val="22"/>
          <w:szCs w:val="22"/>
        </w:rPr>
      </w:pPr>
      <w:r w:rsidRPr="00AE18C6">
        <w:t>A.8.16.87.2</w:t>
      </w:r>
      <w:r w:rsidRPr="00AE18C6">
        <w:rPr>
          <w:rFonts w:asciiTheme="minorHAnsi" w:hAnsiTheme="minorHAnsi" w:cstheme="minorBidi"/>
          <w:sz w:val="22"/>
          <w:szCs w:val="22"/>
        </w:rPr>
        <w:tab/>
      </w:r>
      <w:r w:rsidRPr="00431C0C">
        <w:rPr>
          <w:rFonts w:eastAsia="SimSun"/>
          <w:lang w:eastAsia="zh-CN"/>
        </w:rPr>
        <w:t>Test Requirements</w:t>
      </w:r>
      <w:r>
        <w:tab/>
        <w:t>2245</w:t>
      </w:r>
    </w:p>
    <w:p w:rsidR="00AE18C6" w:rsidRDefault="00AE18C6">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431C0C">
        <w:rPr>
          <w:rFonts w:cs="Arial"/>
          <w:lang w:eastAsia="ja-JP"/>
        </w:rPr>
        <w:t>4 DL CA Event Triggered Reporting on Deactivated SCell with PCell and SCell Interruptions in Non-DRX with generic duplex modes</w:t>
      </w:r>
      <w:r>
        <w:tab/>
        <w:t>2245</w:t>
      </w:r>
    </w:p>
    <w:p w:rsidR="00AE18C6" w:rsidRDefault="00AE18C6">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2245</w:t>
      </w:r>
    </w:p>
    <w:p w:rsidR="00AE18C6" w:rsidRDefault="00AE18C6">
      <w:pPr>
        <w:pStyle w:val="TOC4"/>
        <w:rPr>
          <w:rFonts w:asciiTheme="minorHAnsi" w:eastAsiaTheme="minorEastAsia" w:hAnsiTheme="minorHAnsi" w:cstheme="minorBidi"/>
          <w:sz w:val="22"/>
          <w:szCs w:val="22"/>
        </w:rPr>
      </w:pPr>
      <w:r w:rsidRPr="00AE18C6">
        <w:t>A.8.16.88</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2253</w:t>
      </w:r>
    </w:p>
    <w:p w:rsidR="00AE18C6" w:rsidRDefault="00AE18C6">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2253</w:t>
      </w:r>
    </w:p>
    <w:p w:rsidR="00AE18C6" w:rsidRDefault="00AE18C6">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2253</w:t>
      </w:r>
    </w:p>
    <w:p w:rsidR="00AE18C6" w:rsidRDefault="00AE18C6">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2258</w:t>
      </w:r>
    </w:p>
    <w:p w:rsidR="00AE18C6" w:rsidRDefault="00AE18C6">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2258</w:t>
      </w:r>
    </w:p>
    <w:p w:rsidR="00AE18C6" w:rsidRDefault="00AE18C6">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rsidR="00AE18C6" w:rsidRDefault="00AE18C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2263</w:t>
      </w:r>
    </w:p>
    <w:p w:rsidR="00AE18C6" w:rsidRDefault="00AE18C6">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2263</w:t>
      </w:r>
    </w:p>
    <w:p w:rsidR="00AE18C6" w:rsidRDefault="00AE18C6">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2263</w:t>
      </w:r>
    </w:p>
    <w:p w:rsidR="00AE18C6" w:rsidRDefault="00AE18C6">
      <w:pPr>
        <w:pStyle w:val="TOC4"/>
        <w:rPr>
          <w:rFonts w:asciiTheme="minorHAnsi" w:eastAsiaTheme="minorEastAsia" w:hAnsiTheme="minorHAnsi" w:cstheme="minorBidi"/>
          <w:sz w:val="22"/>
          <w:szCs w:val="22"/>
        </w:rPr>
      </w:pPr>
      <w:r w:rsidRPr="00AE18C6">
        <w:t>A.8.16.91.2</w:t>
      </w:r>
      <w:r w:rsidRPr="00AE18C6">
        <w:rPr>
          <w:rFonts w:asciiTheme="minorHAnsi" w:hAnsiTheme="minorHAnsi" w:cstheme="minorBidi"/>
          <w:sz w:val="22"/>
          <w:szCs w:val="22"/>
        </w:rPr>
        <w:tab/>
      </w:r>
      <w:r w:rsidRPr="00431C0C">
        <w:rPr>
          <w:rFonts w:eastAsia="SimSun"/>
          <w:lang w:eastAsia="zh-CN"/>
        </w:rPr>
        <w:t>Test Requirements</w:t>
      </w:r>
      <w:r>
        <w:tab/>
        <w:t>2269</w:t>
      </w:r>
    </w:p>
    <w:p w:rsidR="00AE18C6" w:rsidRDefault="00AE18C6">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2269</w:t>
      </w:r>
    </w:p>
    <w:p w:rsidR="00AE18C6" w:rsidRDefault="00AE18C6">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2269</w:t>
      </w:r>
    </w:p>
    <w:p w:rsidR="00AE18C6" w:rsidRDefault="00AE18C6">
      <w:pPr>
        <w:pStyle w:val="TOC4"/>
        <w:rPr>
          <w:rFonts w:asciiTheme="minorHAnsi" w:eastAsiaTheme="minorEastAsia" w:hAnsiTheme="minorHAnsi" w:cstheme="minorBidi"/>
          <w:sz w:val="22"/>
          <w:szCs w:val="22"/>
        </w:rPr>
      </w:pPr>
      <w:r w:rsidRPr="00AE18C6">
        <w:t>A.8.16.92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2277</w:t>
      </w:r>
    </w:p>
    <w:p w:rsidR="00AE18C6" w:rsidRDefault="00AE18C6">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2277</w:t>
      </w:r>
    </w:p>
    <w:p w:rsidR="00AE18C6" w:rsidRDefault="00AE18C6">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2277</w:t>
      </w:r>
    </w:p>
    <w:p w:rsidR="00AE18C6" w:rsidRDefault="00AE18C6">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2282</w:t>
      </w:r>
    </w:p>
    <w:p w:rsidR="00AE18C6" w:rsidRDefault="00AE18C6">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2282</w:t>
      </w:r>
    </w:p>
    <w:p w:rsidR="00AE18C6" w:rsidRDefault="00AE18C6">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2282</w:t>
      </w:r>
    </w:p>
    <w:p w:rsidR="00AE18C6" w:rsidRDefault="00AE18C6">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2287</w:t>
      </w:r>
    </w:p>
    <w:p w:rsidR="00AE18C6" w:rsidRDefault="00AE18C6">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2287</w:t>
      </w:r>
    </w:p>
    <w:p w:rsidR="00AE18C6" w:rsidRDefault="00AE18C6">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rsidR="00AE18C6" w:rsidRDefault="00AE18C6">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2295</w:t>
      </w:r>
    </w:p>
    <w:p w:rsidR="00AE18C6" w:rsidRDefault="00AE18C6">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2295</w:t>
      </w:r>
    </w:p>
    <w:p w:rsidR="00AE18C6" w:rsidRDefault="00AE18C6">
      <w:pPr>
        <w:pStyle w:val="TOC4"/>
        <w:rPr>
          <w:rFonts w:asciiTheme="minorHAnsi" w:eastAsiaTheme="minorEastAsia" w:hAnsiTheme="minorHAnsi" w:cstheme="minorBidi"/>
          <w:sz w:val="22"/>
          <w:szCs w:val="22"/>
        </w:rPr>
      </w:pPr>
      <w:r>
        <w:lastRenderedPageBreak/>
        <w:t>A.8.16.96</w:t>
      </w:r>
      <w:r>
        <w:rPr>
          <w:lang w:eastAsia="zh-CN"/>
        </w:rPr>
        <w:t>.1</w:t>
      </w:r>
      <w:r>
        <w:rPr>
          <w:rFonts w:asciiTheme="minorHAnsi" w:eastAsiaTheme="minorEastAsia" w:hAnsiTheme="minorHAnsi" w:cstheme="minorBidi"/>
          <w:sz w:val="22"/>
          <w:szCs w:val="22"/>
        </w:rPr>
        <w:tab/>
      </w:r>
      <w:r>
        <w:t>Test Purpose and Environment</w:t>
      </w:r>
      <w:r>
        <w:tab/>
        <w:t>2295</w:t>
      </w:r>
    </w:p>
    <w:p w:rsidR="00AE18C6" w:rsidRDefault="00AE18C6">
      <w:pPr>
        <w:pStyle w:val="TOC4"/>
        <w:rPr>
          <w:rFonts w:asciiTheme="minorHAnsi" w:eastAsiaTheme="minorEastAsia" w:hAnsiTheme="minorHAnsi" w:cstheme="minorBidi"/>
          <w:sz w:val="22"/>
          <w:szCs w:val="22"/>
        </w:rPr>
      </w:pPr>
      <w:r w:rsidRPr="00AE18C6">
        <w:t>A.8.16.96</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2303</w:t>
      </w:r>
    </w:p>
    <w:p w:rsidR="00AE18C6" w:rsidRDefault="00AE18C6">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2303</w:t>
      </w:r>
    </w:p>
    <w:p w:rsidR="00AE18C6" w:rsidRDefault="00AE18C6">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rsidR="00AE18C6" w:rsidRDefault="00AE18C6">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2308</w:t>
      </w:r>
    </w:p>
    <w:p w:rsidR="00AE18C6" w:rsidRDefault="00AE18C6">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2308</w:t>
      </w:r>
    </w:p>
    <w:p w:rsidR="00AE18C6" w:rsidRDefault="00AE18C6">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rsidR="00AE18C6" w:rsidRDefault="00AE18C6">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2314</w:t>
      </w:r>
    </w:p>
    <w:p w:rsidR="00AE18C6" w:rsidRDefault="00AE18C6">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2314</w:t>
      </w:r>
    </w:p>
    <w:p w:rsidR="00AE18C6" w:rsidRDefault="00AE18C6">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2314</w:t>
      </w:r>
    </w:p>
    <w:p w:rsidR="00AE18C6" w:rsidRDefault="00AE18C6">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2321</w:t>
      </w:r>
    </w:p>
    <w:p w:rsidR="00AE18C6" w:rsidRDefault="00AE18C6">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2321</w:t>
      </w:r>
    </w:p>
    <w:p w:rsidR="00AE18C6" w:rsidRDefault="00AE18C6">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2321</w:t>
      </w:r>
    </w:p>
    <w:p w:rsidR="00AE18C6" w:rsidRDefault="00AE18C6">
      <w:pPr>
        <w:pStyle w:val="TOC4"/>
        <w:rPr>
          <w:rFonts w:asciiTheme="minorHAnsi" w:eastAsiaTheme="minorEastAsia" w:hAnsiTheme="minorHAnsi" w:cstheme="minorBidi"/>
          <w:sz w:val="22"/>
          <w:szCs w:val="22"/>
        </w:rPr>
      </w:pPr>
      <w:r w:rsidRPr="00AE18C6">
        <w:t>A.8.16.100</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2329</w:t>
      </w:r>
    </w:p>
    <w:p w:rsidR="00AE18C6" w:rsidRDefault="00AE18C6">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2329</w:t>
      </w:r>
    </w:p>
    <w:p w:rsidR="00AE18C6" w:rsidRDefault="00AE18C6">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2329</w:t>
      </w:r>
    </w:p>
    <w:p w:rsidR="00AE18C6" w:rsidRDefault="00AE18C6">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2336</w:t>
      </w:r>
    </w:p>
    <w:p w:rsidR="00AE18C6" w:rsidRDefault="00AE18C6">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2336</w:t>
      </w:r>
    </w:p>
    <w:p w:rsidR="00AE18C6" w:rsidRDefault="00AE18C6">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2336</w:t>
      </w:r>
    </w:p>
    <w:p w:rsidR="00AE18C6" w:rsidRDefault="00AE18C6">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2344</w:t>
      </w:r>
    </w:p>
    <w:p w:rsidR="00AE18C6" w:rsidRDefault="00AE18C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2344</w:t>
      </w:r>
    </w:p>
    <w:p w:rsidR="00AE18C6" w:rsidRDefault="00AE18C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2344</w:t>
      </w:r>
    </w:p>
    <w:p w:rsidR="00AE18C6" w:rsidRDefault="00AE18C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2344</w:t>
      </w:r>
    </w:p>
    <w:p w:rsidR="00AE18C6" w:rsidRDefault="00AE18C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2350</w:t>
      </w:r>
    </w:p>
    <w:p w:rsidR="00AE18C6" w:rsidRDefault="00AE18C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2350</w:t>
      </w:r>
    </w:p>
    <w:p w:rsidR="00AE18C6" w:rsidRDefault="00AE18C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2350</w:t>
      </w:r>
    </w:p>
    <w:p w:rsidR="00AE18C6" w:rsidRDefault="00AE18C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2356</w:t>
      </w:r>
    </w:p>
    <w:p w:rsidR="00AE18C6" w:rsidRDefault="00AE18C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2356</w:t>
      </w:r>
    </w:p>
    <w:p w:rsidR="00AE18C6" w:rsidRDefault="00AE18C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2356</w:t>
      </w:r>
    </w:p>
    <w:p w:rsidR="00AE18C6" w:rsidRDefault="00AE18C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2357</w:t>
      </w:r>
    </w:p>
    <w:p w:rsidR="00AE18C6" w:rsidRDefault="00AE18C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2357</w:t>
      </w:r>
    </w:p>
    <w:p w:rsidR="00AE18C6" w:rsidRDefault="00AE18C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2357</w:t>
      </w:r>
    </w:p>
    <w:p w:rsidR="00AE18C6" w:rsidRDefault="00AE18C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2358</w:t>
      </w:r>
    </w:p>
    <w:p w:rsidR="00AE18C6" w:rsidRDefault="00AE18C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2358</w:t>
      </w:r>
    </w:p>
    <w:p w:rsidR="00AE18C6" w:rsidRDefault="00AE18C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2358</w:t>
      </w:r>
    </w:p>
    <w:p w:rsidR="00AE18C6" w:rsidRDefault="00AE18C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2359</w:t>
      </w:r>
    </w:p>
    <w:p w:rsidR="00AE18C6" w:rsidRDefault="00AE18C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2359</w:t>
      </w:r>
    </w:p>
    <w:p w:rsidR="00AE18C6" w:rsidRDefault="00AE18C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2359</w:t>
      </w:r>
    </w:p>
    <w:p w:rsidR="00AE18C6" w:rsidRDefault="00AE18C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2360</w:t>
      </w:r>
    </w:p>
    <w:p w:rsidR="00AE18C6" w:rsidRDefault="00AE18C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2361</w:t>
      </w:r>
    </w:p>
    <w:p w:rsidR="00AE18C6" w:rsidRDefault="00AE18C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2361</w:t>
      </w:r>
    </w:p>
    <w:p w:rsidR="00AE18C6" w:rsidRDefault="00AE18C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2361</w:t>
      </w:r>
    </w:p>
    <w:p w:rsidR="00AE18C6" w:rsidRDefault="00AE18C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2362</w:t>
      </w:r>
    </w:p>
    <w:p w:rsidR="00AE18C6" w:rsidRDefault="00AE18C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2362</w:t>
      </w:r>
    </w:p>
    <w:p w:rsidR="00AE18C6" w:rsidRDefault="00AE18C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2362</w:t>
      </w:r>
    </w:p>
    <w:p w:rsidR="00AE18C6" w:rsidRDefault="00AE18C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2363</w:t>
      </w:r>
    </w:p>
    <w:p w:rsidR="00AE18C6" w:rsidRDefault="00AE18C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2363</w:t>
      </w:r>
    </w:p>
    <w:p w:rsidR="00AE18C6" w:rsidRDefault="00AE18C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2364</w:t>
      </w:r>
    </w:p>
    <w:p w:rsidR="00AE18C6" w:rsidRDefault="00AE18C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2364</w:t>
      </w:r>
    </w:p>
    <w:p w:rsidR="00AE18C6" w:rsidRDefault="00AE18C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2364</w:t>
      </w:r>
    </w:p>
    <w:p w:rsidR="00AE18C6" w:rsidRDefault="00AE18C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2369</w:t>
      </w:r>
    </w:p>
    <w:p w:rsidR="00AE18C6" w:rsidRDefault="00AE18C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2370</w:t>
      </w:r>
    </w:p>
    <w:p w:rsidR="00AE18C6" w:rsidRDefault="00AE18C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2370</w:t>
      </w:r>
    </w:p>
    <w:p w:rsidR="00AE18C6" w:rsidRDefault="00AE18C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2376</w:t>
      </w:r>
    </w:p>
    <w:p w:rsidR="00AE18C6" w:rsidRDefault="00AE18C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2377</w:t>
      </w:r>
    </w:p>
    <w:p w:rsidR="00AE18C6" w:rsidRDefault="00AE18C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2377</w:t>
      </w:r>
    </w:p>
    <w:p w:rsidR="00AE18C6" w:rsidRDefault="00AE18C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2377</w:t>
      </w:r>
    </w:p>
    <w:p w:rsidR="00AE18C6" w:rsidRDefault="00AE18C6">
      <w:pPr>
        <w:pStyle w:val="TOC4"/>
        <w:rPr>
          <w:rFonts w:asciiTheme="minorHAnsi" w:eastAsiaTheme="minorEastAsia" w:hAnsiTheme="minorHAnsi" w:cstheme="minorBidi"/>
          <w:sz w:val="22"/>
          <w:szCs w:val="22"/>
        </w:rPr>
      </w:pPr>
      <w:r w:rsidRPr="00AE18C6">
        <w:t>A.8.18.1.2</w:t>
      </w:r>
      <w:r w:rsidRPr="00AE18C6">
        <w:rPr>
          <w:rFonts w:asciiTheme="minorHAnsi" w:eastAsiaTheme="minorEastAsia" w:hAnsiTheme="minorHAnsi" w:cstheme="minorBidi"/>
          <w:sz w:val="22"/>
          <w:szCs w:val="22"/>
        </w:rPr>
        <w:tab/>
      </w:r>
      <w:r w:rsidRPr="00431C0C">
        <w:rPr>
          <w:snapToGrid w:val="0"/>
        </w:rPr>
        <w:t>Test Requirements</w:t>
      </w:r>
      <w:r>
        <w:tab/>
        <w:t>2379</w:t>
      </w:r>
    </w:p>
    <w:p w:rsidR="00AE18C6" w:rsidRDefault="00AE18C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2379</w:t>
      </w:r>
    </w:p>
    <w:p w:rsidR="00AE18C6" w:rsidRDefault="00AE18C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2379</w:t>
      </w:r>
    </w:p>
    <w:p w:rsidR="00AE18C6" w:rsidRDefault="00AE18C6">
      <w:pPr>
        <w:pStyle w:val="TOC4"/>
        <w:rPr>
          <w:rFonts w:asciiTheme="minorHAnsi" w:eastAsiaTheme="minorEastAsia" w:hAnsiTheme="minorHAnsi" w:cstheme="minorBidi"/>
          <w:sz w:val="22"/>
          <w:szCs w:val="22"/>
        </w:rPr>
      </w:pPr>
      <w:r w:rsidRPr="00AE18C6">
        <w:lastRenderedPageBreak/>
        <w:t>A.8.19.1.1</w:t>
      </w:r>
      <w:r w:rsidRPr="00AE18C6">
        <w:rPr>
          <w:rFonts w:asciiTheme="minorHAnsi" w:eastAsiaTheme="minorEastAsia" w:hAnsiTheme="minorHAnsi" w:cstheme="minorBidi"/>
          <w:sz w:val="22"/>
          <w:szCs w:val="22"/>
        </w:rPr>
        <w:tab/>
      </w:r>
      <w:r w:rsidRPr="00431C0C">
        <w:rPr>
          <w:snapToGrid w:val="0"/>
        </w:rPr>
        <w:t>Test Purpose and Environment</w:t>
      </w:r>
      <w:r>
        <w:tab/>
        <w:t>2379</w:t>
      </w:r>
    </w:p>
    <w:p w:rsidR="00AE18C6" w:rsidRDefault="00AE18C6">
      <w:pPr>
        <w:pStyle w:val="TOC4"/>
        <w:rPr>
          <w:rFonts w:asciiTheme="minorHAnsi" w:eastAsiaTheme="minorEastAsia" w:hAnsiTheme="minorHAnsi" w:cstheme="minorBidi"/>
          <w:sz w:val="22"/>
          <w:szCs w:val="22"/>
        </w:rPr>
      </w:pPr>
      <w:r w:rsidRPr="00AE18C6">
        <w:t>A.8.19.1.2</w:t>
      </w:r>
      <w:r w:rsidRPr="00AE18C6">
        <w:rPr>
          <w:rFonts w:asciiTheme="minorHAnsi" w:eastAsiaTheme="minorEastAsia" w:hAnsiTheme="minorHAnsi" w:cstheme="minorBidi"/>
          <w:sz w:val="22"/>
          <w:szCs w:val="22"/>
        </w:rPr>
        <w:tab/>
      </w:r>
      <w:r w:rsidRPr="00431C0C">
        <w:rPr>
          <w:snapToGrid w:val="0"/>
        </w:rPr>
        <w:t>Test Requirements</w:t>
      </w:r>
      <w:r>
        <w:tab/>
        <w:t>2380</w:t>
      </w:r>
    </w:p>
    <w:p w:rsidR="00AE18C6" w:rsidRDefault="00AE18C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2381</w:t>
      </w:r>
    </w:p>
    <w:p w:rsidR="00AE18C6" w:rsidRDefault="00AE18C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2381</w:t>
      </w:r>
    </w:p>
    <w:p w:rsidR="00AE18C6" w:rsidRDefault="00AE18C6">
      <w:pPr>
        <w:pStyle w:val="TOC4"/>
        <w:rPr>
          <w:rFonts w:asciiTheme="minorHAnsi" w:eastAsiaTheme="minorEastAsia" w:hAnsiTheme="minorHAnsi" w:cstheme="minorBidi"/>
          <w:sz w:val="22"/>
          <w:szCs w:val="22"/>
        </w:rPr>
      </w:pPr>
      <w:r w:rsidRPr="00AE18C6">
        <w:t>A.8.20.1.1</w:t>
      </w:r>
      <w:r w:rsidRPr="00AE18C6">
        <w:rPr>
          <w:rFonts w:asciiTheme="minorHAnsi" w:eastAsiaTheme="minorEastAsia" w:hAnsiTheme="minorHAnsi" w:cstheme="minorBidi"/>
          <w:sz w:val="22"/>
          <w:szCs w:val="22"/>
        </w:rPr>
        <w:tab/>
      </w:r>
      <w:r w:rsidRPr="00431C0C">
        <w:rPr>
          <w:snapToGrid w:val="0"/>
        </w:rPr>
        <w:t>Test Purpose and Environment</w:t>
      </w:r>
      <w:r>
        <w:tab/>
        <w:t>2381</w:t>
      </w:r>
    </w:p>
    <w:p w:rsidR="00AE18C6" w:rsidRDefault="00AE18C6">
      <w:pPr>
        <w:pStyle w:val="TOC4"/>
        <w:rPr>
          <w:rFonts w:asciiTheme="minorHAnsi" w:eastAsiaTheme="minorEastAsia" w:hAnsiTheme="minorHAnsi" w:cstheme="minorBidi"/>
          <w:sz w:val="22"/>
          <w:szCs w:val="22"/>
        </w:rPr>
      </w:pPr>
      <w:r w:rsidRPr="00AE18C6">
        <w:t>A.8.20.1.2</w:t>
      </w:r>
      <w:r w:rsidRPr="00AE18C6">
        <w:rPr>
          <w:rFonts w:asciiTheme="minorHAnsi" w:eastAsiaTheme="minorEastAsia" w:hAnsiTheme="minorHAnsi" w:cstheme="minorBidi"/>
          <w:sz w:val="22"/>
          <w:szCs w:val="22"/>
        </w:rPr>
        <w:tab/>
      </w:r>
      <w:r w:rsidRPr="00431C0C">
        <w:rPr>
          <w:snapToGrid w:val="0"/>
        </w:rPr>
        <w:t>Test Requirements</w:t>
      </w:r>
      <w:r>
        <w:tab/>
        <w:t>2382</w:t>
      </w:r>
    </w:p>
    <w:p w:rsidR="00AE18C6" w:rsidRDefault="00AE18C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2382</w:t>
      </w:r>
    </w:p>
    <w:p w:rsidR="00AE18C6" w:rsidRDefault="00AE18C6">
      <w:pPr>
        <w:pStyle w:val="TOC4"/>
        <w:rPr>
          <w:rFonts w:asciiTheme="minorHAnsi" w:eastAsiaTheme="minorEastAsia" w:hAnsiTheme="minorHAnsi" w:cstheme="minorBidi"/>
          <w:sz w:val="22"/>
          <w:szCs w:val="22"/>
        </w:rPr>
      </w:pPr>
      <w:r w:rsidRPr="00AE18C6">
        <w:t>A.8.20.2.1</w:t>
      </w:r>
      <w:r w:rsidRPr="00AE18C6">
        <w:rPr>
          <w:rFonts w:asciiTheme="minorHAnsi" w:eastAsiaTheme="minorEastAsia" w:hAnsiTheme="minorHAnsi" w:cstheme="minorBidi"/>
          <w:sz w:val="22"/>
          <w:szCs w:val="22"/>
        </w:rPr>
        <w:tab/>
      </w:r>
      <w:r w:rsidRPr="00431C0C">
        <w:rPr>
          <w:snapToGrid w:val="0"/>
        </w:rPr>
        <w:t>Test Purpose and Environment</w:t>
      </w:r>
      <w:r>
        <w:tab/>
        <w:t>2383</w:t>
      </w:r>
    </w:p>
    <w:p w:rsidR="00AE18C6" w:rsidRDefault="00AE18C6">
      <w:pPr>
        <w:pStyle w:val="TOC4"/>
        <w:rPr>
          <w:rFonts w:asciiTheme="minorHAnsi" w:eastAsiaTheme="minorEastAsia" w:hAnsiTheme="minorHAnsi" w:cstheme="minorBidi"/>
          <w:sz w:val="22"/>
          <w:szCs w:val="22"/>
        </w:rPr>
      </w:pPr>
      <w:r w:rsidRPr="00AE18C6">
        <w:t>A.8.20.2.2</w:t>
      </w:r>
      <w:r w:rsidRPr="00AE18C6">
        <w:rPr>
          <w:rFonts w:asciiTheme="minorHAnsi" w:eastAsiaTheme="minorEastAsia" w:hAnsiTheme="minorHAnsi" w:cstheme="minorBidi"/>
          <w:sz w:val="22"/>
          <w:szCs w:val="22"/>
        </w:rPr>
        <w:tab/>
      </w:r>
      <w:r w:rsidRPr="00431C0C">
        <w:rPr>
          <w:snapToGrid w:val="0"/>
        </w:rPr>
        <w:t>Test Requirements</w:t>
      </w:r>
      <w:r>
        <w:tab/>
        <w:t>2384</w:t>
      </w:r>
    </w:p>
    <w:p w:rsidR="00AE18C6" w:rsidRDefault="00AE18C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2385</w:t>
      </w:r>
    </w:p>
    <w:p w:rsidR="00AE18C6" w:rsidRDefault="00AE18C6">
      <w:pPr>
        <w:pStyle w:val="TOC4"/>
        <w:rPr>
          <w:rFonts w:asciiTheme="minorHAnsi" w:eastAsiaTheme="minorEastAsia" w:hAnsiTheme="minorHAnsi" w:cstheme="minorBidi"/>
          <w:sz w:val="22"/>
          <w:szCs w:val="22"/>
        </w:rPr>
      </w:pPr>
      <w:r w:rsidRPr="00AE18C6">
        <w:t>A.8.20.</w:t>
      </w:r>
      <w:r w:rsidRPr="00AE18C6">
        <w:rPr>
          <w:lang w:eastAsia="zh-CN"/>
        </w:rPr>
        <w:t>2A</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2385</w:t>
      </w:r>
    </w:p>
    <w:p w:rsidR="00AE18C6" w:rsidRDefault="00AE18C6">
      <w:pPr>
        <w:pStyle w:val="TOC4"/>
        <w:rPr>
          <w:rFonts w:asciiTheme="minorHAnsi" w:eastAsiaTheme="minorEastAsia" w:hAnsiTheme="minorHAnsi" w:cstheme="minorBidi"/>
          <w:sz w:val="22"/>
          <w:szCs w:val="22"/>
        </w:rPr>
      </w:pPr>
      <w:r w:rsidRPr="00AE18C6">
        <w:t>A.8.20.2</w:t>
      </w:r>
      <w:r w:rsidRPr="00AE18C6">
        <w:rPr>
          <w:lang w:eastAsia="zh-CN"/>
        </w:rPr>
        <w:t>A</w:t>
      </w:r>
      <w:r w:rsidRPr="00AE18C6">
        <w:t>.2</w:t>
      </w:r>
      <w:r w:rsidRPr="00AE18C6">
        <w:rPr>
          <w:rFonts w:asciiTheme="minorHAnsi" w:eastAsiaTheme="minorEastAsia" w:hAnsiTheme="minorHAnsi" w:cstheme="minorBidi"/>
          <w:sz w:val="22"/>
          <w:szCs w:val="22"/>
        </w:rPr>
        <w:tab/>
      </w:r>
      <w:r w:rsidRPr="00431C0C">
        <w:rPr>
          <w:snapToGrid w:val="0"/>
        </w:rPr>
        <w:t>Test Requirements</w:t>
      </w:r>
      <w:r>
        <w:tab/>
        <w:t>2385</w:t>
      </w:r>
    </w:p>
    <w:p w:rsidR="00AE18C6" w:rsidRDefault="00AE18C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2385</w:t>
      </w:r>
    </w:p>
    <w:p w:rsidR="00AE18C6" w:rsidRDefault="00AE18C6">
      <w:pPr>
        <w:pStyle w:val="TOC4"/>
        <w:rPr>
          <w:rFonts w:asciiTheme="minorHAnsi" w:eastAsiaTheme="minorEastAsia" w:hAnsiTheme="minorHAnsi" w:cstheme="minorBidi"/>
          <w:sz w:val="22"/>
          <w:szCs w:val="22"/>
        </w:rPr>
      </w:pPr>
      <w:r w:rsidRPr="00AE18C6">
        <w:t>A.8.20.</w:t>
      </w:r>
      <w:r w:rsidRPr="00AE18C6">
        <w:rPr>
          <w:lang w:eastAsia="zh-CN"/>
        </w:rPr>
        <w:t>2B</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2385</w:t>
      </w:r>
    </w:p>
    <w:p w:rsidR="00AE18C6" w:rsidRDefault="00AE18C6">
      <w:pPr>
        <w:pStyle w:val="TOC4"/>
        <w:rPr>
          <w:rFonts w:asciiTheme="minorHAnsi" w:eastAsiaTheme="minorEastAsia" w:hAnsiTheme="minorHAnsi" w:cstheme="minorBidi"/>
          <w:sz w:val="22"/>
          <w:szCs w:val="22"/>
        </w:rPr>
      </w:pPr>
      <w:r w:rsidRPr="00AE18C6">
        <w:t>A.8.20.2</w:t>
      </w:r>
      <w:r w:rsidRPr="00AE18C6">
        <w:rPr>
          <w:lang w:eastAsia="zh-CN"/>
        </w:rPr>
        <w:t>B</w:t>
      </w:r>
      <w:r w:rsidRPr="00AE18C6">
        <w:t>.2</w:t>
      </w:r>
      <w:r w:rsidRPr="00AE18C6">
        <w:rPr>
          <w:rFonts w:asciiTheme="minorHAnsi" w:eastAsiaTheme="minorEastAsia" w:hAnsiTheme="minorHAnsi" w:cstheme="minorBidi"/>
          <w:sz w:val="22"/>
          <w:szCs w:val="22"/>
        </w:rPr>
        <w:tab/>
      </w:r>
      <w:r w:rsidRPr="00431C0C">
        <w:rPr>
          <w:snapToGrid w:val="0"/>
        </w:rPr>
        <w:t>Test Requirements</w:t>
      </w:r>
      <w:r>
        <w:tab/>
        <w:t>2388</w:t>
      </w:r>
    </w:p>
    <w:p w:rsidR="00AE18C6" w:rsidRDefault="00AE18C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2388</w:t>
      </w:r>
    </w:p>
    <w:p w:rsidR="00AE18C6" w:rsidRDefault="00AE18C6">
      <w:pPr>
        <w:pStyle w:val="TOC4"/>
        <w:rPr>
          <w:rFonts w:asciiTheme="minorHAnsi" w:eastAsiaTheme="minorEastAsia" w:hAnsiTheme="minorHAnsi" w:cstheme="minorBidi"/>
          <w:sz w:val="22"/>
          <w:szCs w:val="22"/>
        </w:rPr>
      </w:pPr>
      <w:r w:rsidRPr="00AE18C6">
        <w:t>A.8.20.3.1</w:t>
      </w:r>
      <w:r w:rsidRPr="00AE18C6">
        <w:rPr>
          <w:rFonts w:asciiTheme="minorHAnsi" w:eastAsiaTheme="minorEastAsia" w:hAnsiTheme="minorHAnsi" w:cstheme="minorBidi"/>
          <w:sz w:val="22"/>
          <w:szCs w:val="22"/>
        </w:rPr>
        <w:tab/>
      </w:r>
      <w:r w:rsidRPr="00431C0C">
        <w:rPr>
          <w:snapToGrid w:val="0"/>
        </w:rPr>
        <w:t>Test Purpose and Environment</w:t>
      </w:r>
      <w:r>
        <w:tab/>
        <w:t>2388</w:t>
      </w:r>
    </w:p>
    <w:p w:rsidR="00AE18C6" w:rsidRDefault="00AE18C6">
      <w:pPr>
        <w:pStyle w:val="TOC4"/>
        <w:rPr>
          <w:rFonts w:asciiTheme="minorHAnsi" w:eastAsiaTheme="minorEastAsia" w:hAnsiTheme="minorHAnsi" w:cstheme="minorBidi"/>
          <w:sz w:val="22"/>
          <w:szCs w:val="22"/>
        </w:rPr>
      </w:pPr>
      <w:r w:rsidRPr="00AE18C6">
        <w:t>A.8.20.3.2</w:t>
      </w:r>
      <w:r w:rsidRPr="00AE18C6">
        <w:rPr>
          <w:rFonts w:asciiTheme="minorHAnsi" w:eastAsiaTheme="minorEastAsia" w:hAnsiTheme="minorHAnsi" w:cstheme="minorBidi"/>
          <w:sz w:val="22"/>
          <w:szCs w:val="22"/>
        </w:rPr>
        <w:tab/>
      </w:r>
      <w:r w:rsidRPr="00431C0C">
        <w:rPr>
          <w:snapToGrid w:val="0"/>
        </w:rPr>
        <w:t>Test Requirements</w:t>
      </w:r>
      <w:r>
        <w:tab/>
        <w:t>2390</w:t>
      </w:r>
    </w:p>
    <w:p w:rsidR="00AE18C6" w:rsidRDefault="00AE18C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2390</w:t>
      </w:r>
    </w:p>
    <w:p w:rsidR="00AE18C6" w:rsidRDefault="00AE18C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2390</w:t>
      </w:r>
    </w:p>
    <w:p w:rsidR="00AE18C6" w:rsidRDefault="00AE18C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2390</w:t>
      </w:r>
    </w:p>
    <w:p w:rsidR="00AE18C6" w:rsidRDefault="00AE18C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2392</w:t>
      </w:r>
    </w:p>
    <w:p w:rsidR="00AE18C6" w:rsidRDefault="00AE18C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2392</w:t>
      </w:r>
    </w:p>
    <w:p w:rsidR="00AE18C6" w:rsidRDefault="00AE18C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2392</w:t>
      </w:r>
    </w:p>
    <w:p w:rsidR="00AE18C6" w:rsidRDefault="00AE18C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2392</w:t>
      </w:r>
    </w:p>
    <w:p w:rsidR="00AE18C6" w:rsidRDefault="00AE18C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2392</w:t>
      </w:r>
    </w:p>
    <w:p w:rsidR="00AE18C6" w:rsidRDefault="00AE18C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2392</w:t>
      </w:r>
    </w:p>
    <w:p w:rsidR="00AE18C6" w:rsidRDefault="00AE18C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2392</w:t>
      </w:r>
    </w:p>
    <w:p w:rsidR="00AE18C6" w:rsidRDefault="00AE18C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2393</w:t>
      </w:r>
    </w:p>
    <w:p w:rsidR="00AE18C6" w:rsidRDefault="00AE18C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2393</w:t>
      </w:r>
    </w:p>
    <w:p w:rsidR="00AE18C6" w:rsidRDefault="00AE18C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2393</w:t>
      </w:r>
    </w:p>
    <w:p w:rsidR="00AE18C6" w:rsidRDefault="00AE18C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2395</w:t>
      </w:r>
    </w:p>
    <w:p w:rsidR="00AE18C6" w:rsidRDefault="00AE18C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2395</w:t>
      </w:r>
    </w:p>
    <w:p w:rsidR="00AE18C6" w:rsidRDefault="00AE18C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2395</w:t>
      </w:r>
    </w:p>
    <w:p w:rsidR="00AE18C6" w:rsidRDefault="00AE18C6">
      <w:pPr>
        <w:pStyle w:val="TOC4"/>
        <w:rPr>
          <w:rFonts w:asciiTheme="minorHAnsi" w:eastAsiaTheme="minorEastAsia" w:hAnsiTheme="minorHAnsi" w:cstheme="minorBidi"/>
          <w:sz w:val="22"/>
          <w:szCs w:val="22"/>
        </w:rPr>
      </w:pPr>
      <w:r w:rsidRPr="00AE18C6">
        <w:t>A.8.21.1</w:t>
      </w:r>
      <w:r w:rsidRPr="00AE18C6">
        <w:rPr>
          <w:rFonts w:asciiTheme="minorHAnsi" w:eastAsiaTheme="minorEastAsia" w:hAnsiTheme="minorHAnsi"/>
          <w:sz w:val="22"/>
          <w:szCs w:val="22"/>
        </w:rPr>
        <w:tab/>
      </w:r>
      <w:r w:rsidRPr="00431C0C">
        <w:rPr>
          <w:rFonts w:cs="v4.2.0"/>
        </w:rPr>
        <w:t>Test Purpose and Environment</w:t>
      </w:r>
      <w:r>
        <w:tab/>
        <w:t>2395</w:t>
      </w:r>
    </w:p>
    <w:p w:rsidR="00AE18C6" w:rsidRDefault="00AE18C6">
      <w:pPr>
        <w:pStyle w:val="TOC3"/>
        <w:rPr>
          <w:rFonts w:asciiTheme="minorHAnsi" w:eastAsiaTheme="minorEastAsia" w:hAnsiTheme="minorHAnsi" w:cstheme="minorBidi"/>
          <w:sz w:val="22"/>
          <w:szCs w:val="22"/>
        </w:rPr>
      </w:pPr>
      <w:r>
        <w:t>A.8.21.2 Test Requirements</w:t>
      </w:r>
      <w:r>
        <w:tab/>
        <w:t>2399</w:t>
      </w:r>
    </w:p>
    <w:p w:rsidR="00AE18C6" w:rsidRDefault="00AE18C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2399</w:t>
      </w:r>
    </w:p>
    <w:p w:rsidR="00AE18C6" w:rsidRDefault="00AE18C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2399</w:t>
      </w:r>
    </w:p>
    <w:p w:rsidR="00AE18C6" w:rsidRDefault="00AE18C6">
      <w:pPr>
        <w:pStyle w:val="TOC4"/>
        <w:rPr>
          <w:rFonts w:asciiTheme="minorHAnsi" w:eastAsiaTheme="minorEastAsia" w:hAnsiTheme="minorHAnsi" w:cstheme="minorBidi"/>
          <w:sz w:val="22"/>
          <w:szCs w:val="22"/>
        </w:rPr>
      </w:pPr>
      <w:r w:rsidRPr="00AE18C6">
        <w:t>A.8.22.1.</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2399</w:t>
      </w:r>
    </w:p>
    <w:p w:rsidR="00AE18C6" w:rsidRDefault="00AE18C6">
      <w:pPr>
        <w:pStyle w:val="TOC4"/>
        <w:rPr>
          <w:rFonts w:asciiTheme="minorHAnsi" w:eastAsiaTheme="minorEastAsia" w:hAnsiTheme="minorHAnsi" w:cstheme="minorBidi"/>
          <w:sz w:val="22"/>
          <w:szCs w:val="22"/>
        </w:rPr>
      </w:pPr>
      <w:r w:rsidRPr="00AE18C6">
        <w:t>A.8.22.1.2</w:t>
      </w:r>
      <w:r w:rsidRPr="00AE18C6">
        <w:rPr>
          <w:rFonts w:asciiTheme="minorHAnsi" w:eastAsiaTheme="minorEastAsia" w:hAnsiTheme="minorHAnsi" w:cstheme="minorBidi"/>
          <w:sz w:val="22"/>
          <w:szCs w:val="22"/>
        </w:rPr>
        <w:tab/>
      </w:r>
      <w:r w:rsidRPr="00431C0C">
        <w:rPr>
          <w:snapToGrid w:val="0"/>
        </w:rPr>
        <w:t>Test Requirements</w:t>
      </w:r>
      <w:r>
        <w:tab/>
        <w:t>2402</w:t>
      </w:r>
    </w:p>
    <w:p w:rsidR="00AE18C6" w:rsidRDefault="00AE18C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2402</w:t>
      </w:r>
    </w:p>
    <w:p w:rsidR="00AE18C6" w:rsidRDefault="00AE18C6">
      <w:pPr>
        <w:pStyle w:val="TOC4"/>
        <w:rPr>
          <w:rFonts w:asciiTheme="minorHAnsi" w:eastAsiaTheme="minorEastAsia" w:hAnsiTheme="minorHAnsi" w:cstheme="minorBidi"/>
          <w:sz w:val="22"/>
          <w:szCs w:val="22"/>
        </w:rPr>
      </w:pPr>
      <w:r w:rsidRPr="00AE18C6">
        <w:t>A.8.22.2.</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2402</w:t>
      </w:r>
    </w:p>
    <w:p w:rsidR="00AE18C6" w:rsidRDefault="00AE18C6">
      <w:pPr>
        <w:pStyle w:val="TOC4"/>
        <w:rPr>
          <w:rFonts w:asciiTheme="minorHAnsi" w:eastAsiaTheme="minorEastAsia" w:hAnsiTheme="minorHAnsi" w:cstheme="minorBidi"/>
          <w:sz w:val="22"/>
          <w:szCs w:val="22"/>
        </w:rPr>
      </w:pPr>
      <w:r w:rsidRPr="00AE18C6">
        <w:t>A.8.22.2.2</w:t>
      </w:r>
      <w:r w:rsidRPr="00AE18C6">
        <w:rPr>
          <w:rFonts w:asciiTheme="minorHAnsi" w:eastAsiaTheme="minorEastAsia" w:hAnsiTheme="minorHAnsi" w:cstheme="minorBidi"/>
          <w:sz w:val="22"/>
          <w:szCs w:val="22"/>
        </w:rPr>
        <w:tab/>
      </w:r>
      <w:r w:rsidRPr="00431C0C">
        <w:rPr>
          <w:snapToGrid w:val="0"/>
        </w:rPr>
        <w:t>Test Requirements</w:t>
      </w:r>
      <w:r>
        <w:tab/>
        <w:t>2405</w:t>
      </w:r>
    </w:p>
    <w:p w:rsidR="00AE18C6" w:rsidRDefault="00AE18C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2405</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3</w:t>
      </w:r>
      <w:r w:rsidRPr="00AE18C6">
        <w:t>.</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2405</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3</w:t>
      </w:r>
      <w:r w:rsidRPr="00AE18C6">
        <w:t>.2</w:t>
      </w:r>
      <w:r w:rsidRPr="00AE18C6">
        <w:rPr>
          <w:rFonts w:asciiTheme="minorHAnsi" w:eastAsiaTheme="minorEastAsia" w:hAnsiTheme="minorHAnsi" w:cstheme="minorBidi"/>
          <w:sz w:val="22"/>
          <w:szCs w:val="22"/>
        </w:rPr>
        <w:tab/>
      </w:r>
      <w:r w:rsidRPr="00431C0C">
        <w:rPr>
          <w:snapToGrid w:val="0"/>
        </w:rPr>
        <w:t>Test Requirements</w:t>
      </w:r>
      <w:r>
        <w:tab/>
        <w:t>2408</w:t>
      </w:r>
    </w:p>
    <w:p w:rsidR="00AE18C6" w:rsidRDefault="00AE18C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2408</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4</w:t>
      </w:r>
      <w:r w:rsidRPr="00AE18C6">
        <w:t>.</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2408</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4</w:t>
      </w:r>
      <w:r w:rsidRPr="00AE18C6">
        <w:t>.2</w:t>
      </w:r>
      <w:r w:rsidRPr="00AE18C6">
        <w:rPr>
          <w:rFonts w:asciiTheme="minorHAnsi" w:eastAsiaTheme="minorEastAsia" w:hAnsiTheme="minorHAnsi" w:cstheme="minorBidi"/>
          <w:sz w:val="22"/>
          <w:szCs w:val="22"/>
        </w:rPr>
        <w:tab/>
      </w:r>
      <w:r w:rsidRPr="00431C0C">
        <w:rPr>
          <w:snapToGrid w:val="0"/>
        </w:rPr>
        <w:t>Test Requirements</w:t>
      </w:r>
      <w:r>
        <w:tab/>
        <w:t>2411</w:t>
      </w:r>
    </w:p>
    <w:p w:rsidR="00AE18C6" w:rsidRDefault="00AE18C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431C0C">
        <w:rPr>
          <w:rFonts w:cs="v4.2.0"/>
        </w:rPr>
        <w:t>in DRX based on</w:t>
      </w:r>
      <w:r>
        <w:t xml:space="preserve"> CSI-RS based discovery signal</w:t>
      </w:r>
      <w:r>
        <w:tab/>
        <w:t>2411</w:t>
      </w:r>
    </w:p>
    <w:p w:rsidR="00AE18C6" w:rsidRDefault="00AE18C6">
      <w:pPr>
        <w:pStyle w:val="TOC4"/>
        <w:rPr>
          <w:rFonts w:asciiTheme="minorHAnsi" w:eastAsiaTheme="minorEastAsia" w:hAnsiTheme="minorHAnsi" w:cstheme="minorBidi"/>
          <w:sz w:val="22"/>
          <w:szCs w:val="22"/>
        </w:rPr>
      </w:pPr>
      <w:r w:rsidRPr="00AE18C6">
        <w:t>A.8.22.5.1</w:t>
      </w:r>
      <w:r w:rsidRPr="00AE18C6">
        <w:rPr>
          <w:rFonts w:asciiTheme="minorHAnsi" w:eastAsiaTheme="minorEastAsia" w:hAnsiTheme="minorHAnsi" w:cstheme="minorBidi"/>
          <w:sz w:val="22"/>
          <w:szCs w:val="22"/>
        </w:rPr>
        <w:tab/>
      </w:r>
      <w:r w:rsidRPr="00431C0C">
        <w:rPr>
          <w:snapToGrid w:val="0"/>
        </w:rPr>
        <w:t>Test Purpose and Environment</w:t>
      </w:r>
      <w:r>
        <w:tab/>
        <w:t>2411</w:t>
      </w:r>
    </w:p>
    <w:p w:rsidR="00AE18C6" w:rsidRDefault="00AE18C6">
      <w:pPr>
        <w:pStyle w:val="TOC4"/>
        <w:rPr>
          <w:rFonts w:asciiTheme="minorHAnsi" w:eastAsiaTheme="minorEastAsia" w:hAnsiTheme="minorHAnsi" w:cstheme="minorBidi"/>
          <w:sz w:val="22"/>
          <w:szCs w:val="22"/>
        </w:rPr>
      </w:pPr>
      <w:r w:rsidRPr="00AE18C6">
        <w:lastRenderedPageBreak/>
        <w:t>A.8.22.5.2</w:t>
      </w:r>
      <w:r w:rsidRPr="00AE18C6">
        <w:rPr>
          <w:rFonts w:asciiTheme="minorHAnsi" w:eastAsiaTheme="minorEastAsia" w:hAnsiTheme="minorHAnsi" w:cstheme="minorBidi"/>
          <w:sz w:val="22"/>
          <w:szCs w:val="22"/>
        </w:rPr>
        <w:tab/>
      </w:r>
      <w:r w:rsidRPr="00431C0C">
        <w:rPr>
          <w:snapToGrid w:val="0"/>
        </w:rPr>
        <w:t>Test Requirements</w:t>
      </w:r>
      <w:r>
        <w:tab/>
        <w:t>2414</w:t>
      </w:r>
    </w:p>
    <w:p w:rsidR="00AE18C6" w:rsidRDefault="00AE18C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431C0C">
        <w:rPr>
          <w:rFonts w:cs="v4.2.0"/>
        </w:rPr>
        <w:t>in DRX based on</w:t>
      </w:r>
      <w:r>
        <w:t xml:space="preserve"> CSI-RS based discovery signal</w:t>
      </w:r>
      <w:r>
        <w:tab/>
        <w:t>2414</w:t>
      </w:r>
    </w:p>
    <w:p w:rsidR="00AE18C6" w:rsidRDefault="00AE18C6">
      <w:pPr>
        <w:pStyle w:val="TOC4"/>
        <w:rPr>
          <w:rFonts w:asciiTheme="minorHAnsi" w:eastAsiaTheme="minorEastAsia" w:hAnsiTheme="minorHAnsi" w:cstheme="minorBidi"/>
          <w:sz w:val="22"/>
          <w:szCs w:val="22"/>
        </w:rPr>
      </w:pPr>
      <w:r w:rsidRPr="00AE18C6">
        <w:t>A.8.22.6.1</w:t>
      </w:r>
      <w:r w:rsidRPr="00AE18C6">
        <w:rPr>
          <w:rFonts w:asciiTheme="minorHAnsi" w:eastAsiaTheme="minorEastAsia" w:hAnsiTheme="minorHAnsi" w:cstheme="minorBidi"/>
          <w:sz w:val="22"/>
          <w:szCs w:val="22"/>
        </w:rPr>
        <w:tab/>
      </w:r>
      <w:r w:rsidRPr="00431C0C">
        <w:rPr>
          <w:snapToGrid w:val="0"/>
        </w:rPr>
        <w:t>Test Purpose and Environment</w:t>
      </w:r>
      <w:r>
        <w:tab/>
        <w:t>2414</w:t>
      </w:r>
    </w:p>
    <w:p w:rsidR="00AE18C6" w:rsidRDefault="00AE18C6">
      <w:pPr>
        <w:pStyle w:val="TOC4"/>
        <w:rPr>
          <w:rFonts w:asciiTheme="minorHAnsi" w:eastAsiaTheme="minorEastAsia" w:hAnsiTheme="minorHAnsi" w:cstheme="minorBidi"/>
          <w:sz w:val="22"/>
          <w:szCs w:val="22"/>
        </w:rPr>
      </w:pPr>
      <w:r w:rsidRPr="00AE18C6">
        <w:t>A.8.22.6.2</w:t>
      </w:r>
      <w:r w:rsidRPr="00AE18C6">
        <w:rPr>
          <w:rFonts w:asciiTheme="minorHAnsi" w:eastAsiaTheme="minorEastAsia" w:hAnsiTheme="minorHAnsi"/>
          <w:sz w:val="22"/>
          <w:szCs w:val="22"/>
        </w:rPr>
        <w:tab/>
      </w:r>
      <w:r w:rsidRPr="00431C0C">
        <w:rPr>
          <w:rFonts w:cs="v4.2.0"/>
          <w:snapToGrid w:val="0"/>
        </w:rPr>
        <w:t>Test Requirements</w:t>
      </w:r>
      <w:r>
        <w:tab/>
        <w:t>2417</w:t>
      </w:r>
    </w:p>
    <w:p w:rsidR="00AE18C6" w:rsidRDefault="00AE18C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431C0C">
        <w:rPr>
          <w:bCs/>
        </w:rPr>
        <w:t xml:space="preserve"> CSI-RS based discovery signal</w:t>
      </w:r>
      <w:r>
        <w:tab/>
        <w:t>2417</w:t>
      </w:r>
    </w:p>
    <w:p w:rsidR="00AE18C6" w:rsidRDefault="00AE18C6">
      <w:pPr>
        <w:pStyle w:val="TOC4"/>
        <w:rPr>
          <w:rFonts w:asciiTheme="minorHAnsi" w:eastAsiaTheme="minorEastAsia" w:hAnsiTheme="minorHAnsi" w:cstheme="minorBidi"/>
          <w:sz w:val="22"/>
          <w:szCs w:val="22"/>
        </w:rPr>
      </w:pPr>
      <w:r w:rsidRPr="00AE18C6">
        <w:t>A.8.22.7.1</w:t>
      </w:r>
      <w:r w:rsidRPr="00AE18C6">
        <w:rPr>
          <w:rFonts w:asciiTheme="minorHAnsi" w:eastAsiaTheme="minorEastAsia" w:hAnsiTheme="minorHAnsi" w:cstheme="minorBidi"/>
          <w:sz w:val="22"/>
          <w:szCs w:val="22"/>
        </w:rPr>
        <w:tab/>
      </w:r>
      <w:r w:rsidRPr="00431C0C">
        <w:rPr>
          <w:snapToGrid w:val="0"/>
        </w:rPr>
        <w:t>Test Purpose and Environment</w:t>
      </w:r>
      <w:r>
        <w:tab/>
        <w:t>2417</w:t>
      </w:r>
    </w:p>
    <w:p w:rsidR="00AE18C6" w:rsidRDefault="00AE18C6">
      <w:pPr>
        <w:pStyle w:val="TOC4"/>
        <w:rPr>
          <w:rFonts w:asciiTheme="minorHAnsi" w:eastAsiaTheme="minorEastAsia" w:hAnsiTheme="minorHAnsi" w:cstheme="minorBidi"/>
          <w:sz w:val="22"/>
          <w:szCs w:val="22"/>
        </w:rPr>
      </w:pPr>
      <w:r w:rsidRPr="00AE18C6">
        <w:t>A.8.22.7.2</w:t>
      </w:r>
      <w:r w:rsidRPr="00AE18C6">
        <w:rPr>
          <w:rFonts w:asciiTheme="minorHAnsi" w:eastAsiaTheme="minorEastAsia" w:hAnsiTheme="minorHAnsi" w:cstheme="minorBidi"/>
          <w:sz w:val="22"/>
          <w:szCs w:val="22"/>
        </w:rPr>
        <w:tab/>
      </w:r>
      <w:r w:rsidRPr="00431C0C">
        <w:rPr>
          <w:snapToGrid w:val="0"/>
        </w:rPr>
        <w:t>Test Requirements</w:t>
      </w:r>
      <w:r>
        <w:tab/>
        <w:t>2420</w:t>
      </w:r>
    </w:p>
    <w:p w:rsidR="00AE18C6" w:rsidRDefault="00AE18C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431C0C">
        <w:rPr>
          <w:bCs/>
        </w:rPr>
        <w:t>E-UTRAN TDD-TDD inter-frequency event triggered reporting under fading propagation condition in DRX based on CSI-RS based discovery signal</w:t>
      </w:r>
      <w:r>
        <w:tab/>
        <w:t>2420</w:t>
      </w:r>
    </w:p>
    <w:p w:rsidR="00AE18C6" w:rsidRDefault="00AE18C6">
      <w:pPr>
        <w:pStyle w:val="TOC4"/>
        <w:rPr>
          <w:rFonts w:asciiTheme="minorHAnsi" w:eastAsiaTheme="minorEastAsia" w:hAnsiTheme="minorHAnsi" w:cstheme="minorBidi"/>
          <w:sz w:val="22"/>
          <w:szCs w:val="22"/>
        </w:rPr>
      </w:pPr>
      <w:r w:rsidRPr="00AE18C6">
        <w:t>A.8.22.8.1</w:t>
      </w:r>
      <w:r w:rsidRPr="00AE18C6">
        <w:rPr>
          <w:rFonts w:asciiTheme="minorHAnsi" w:eastAsiaTheme="minorEastAsia" w:hAnsiTheme="minorHAnsi"/>
          <w:sz w:val="22"/>
          <w:szCs w:val="22"/>
        </w:rPr>
        <w:tab/>
      </w:r>
      <w:r w:rsidRPr="00431C0C">
        <w:rPr>
          <w:rFonts w:cs="v4.2.0"/>
          <w:snapToGrid w:val="0"/>
        </w:rPr>
        <w:t>Test Purpose and Environment</w:t>
      </w:r>
      <w:r>
        <w:tab/>
        <w:t>2420</w:t>
      </w:r>
    </w:p>
    <w:p w:rsidR="00AE18C6" w:rsidRDefault="00AE18C6">
      <w:pPr>
        <w:pStyle w:val="TOC4"/>
        <w:rPr>
          <w:rFonts w:asciiTheme="minorHAnsi" w:eastAsiaTheme="minorEastAsia" w:hAnsiTheme="minorHAnsi" w:cstheme="minorBidi"/>
          <w:sz w:val="22"/>
          <w:szCs w:val="22"/>
        </w:rPr>
      </w:pPr>
      <w:r w:rsidRPr="00AE18C6">
        <w:t>A.8.22.8.2</w:t>
      </w:r>
      <w:r w:rsidRPr="00AE18C6">
        <w:rPr>
          <w:rFonts w:asciiTheme="minorHAnsi" w:eastAsiaTheme="minorEastAsia" w:hAnsiTheme="minorHAnsi" w:cstheme="minorBidi"/>
          <w:sz w:val="22"/>
          <w:szCs w:val="22"/>
        </w:rPr>
        <w:tab/>
      </w:r>
      <w:r w:rsidRPr="00431C0C">
        <w:rPr>
          <w:snapToGrid w:val="0"/>
        </w:rPr>
        <w:t>Test Requirements</w:t>
      </w:r>
      <w:r>
        <w:tab/>
        <w:t>2423</w:t>
      </w:r>
    </w:p>
    <w:p w:rsidR="00AE18C6" w:rsidRDefault="00AE18C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2423</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2423</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2425</w:t>
      </w:r>
    </w:p>
    <w:p w:rsidR="00AE18C6" w:rsidRDefault="00AE18C6">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2426</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2428</w:t>
      </w:r>
    </w:p>
    <w:p w:rsidR="00AE18C6" w:rsidRDefault="00AE18C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431C0C">
        <w:rPr>
          <w:bCs/>
        </w:rPr>
        <w:t>E-UTRAN FDD event triggered reporting under deactivated SCell in non-DRX based on CSI-RS based discovery signal</w:t>
      </w:r>
      <w:r>
        <w:tab/>
        <w:t>2429</w:t>
      </w:r>
    </w:p>
    <w:p w:rsidR="00AE18C6" w:rsidRDefault="00AE18C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2429</w:t>
      </w:r>
    </w:p>
    <w:p w:rsidR="00AE18C6" w:rsidRDefault="00AE18C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2431</w:t>
      </w:r>
    </w:p>
    <w:p w:rsidR="00AE18C6" w:rsidRDefault="00AE18C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431C0C">
        <w:rPr>
          <w:bCs/>
        </w:rPr>
        <w:t>E-UTRAN TDD event triggered reporting under deactivated SCell in non-DRX based on CSI-RS based discovery signal</w:t>
      </w:r>
      <w:r>
        <w:tab/>
        <w:t>2431</w:t>
      </w:r>
    </w:p>
    <w:p w:rsidR="00AE18C6" w:rsidRDefault="00AE18C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2431</w:t>
      </w:r>
    </w:p>
    <w:p w:rsidR="00AE18C6" w:rsidRDefault="00AE18C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2434</w:t>
      </w:r>
    </w:p>
    <w:p w:rsidR="00AE18C6" w:rsidRDefault="00AE18C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2434</w:t>
      </w:r>
    </w:p>
    <w:p w:rsidR="00AE18C6" w:rsidRDefault="00AE18C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2434</w:t>
      </w:r>
    </w:p>
    <w:p w:rsidR="00AE18C6" w:rsidRDefault="00AE18C6">
      <w:pPr>
        <w:pStyle w:val="TOC4"/>
        <w:rPr>
          <w:rFonts w:asciiTheme="minorHAnsi" w:eastAsiaTheme="minorEastAsia" w:hAnsiTheme="minorHAnsi" w:cstheme="minorBidi"/>
          <w:sz w:val="22"/>
          <w:szCs w:val="22"/>
        </w:rPr>
      </w:pPr>
      <w:r w:rsidRPr="00AE18C6">
        <w:t>A.8.23.1.1</w:t>
      </w:r>
      <w:r w:rsidRPr="00AE18C6">
        <w:rPr>
          <w:rFonts w:asciiTheme="minorHAnsi" w:eastAsiaTheme="minorEastAsia" w:hAnsiTheme="minorHAnsi" w:cstheme="minorBidi"/>
          <w:sz w:val="22"/>
          <w:szCs w:val="22"/>
        </w:rPr>
        <w:tab/>
      </w:r>
      <w:r w:rsidRPr="00431C0C">
        <w:rPr>
          <w:snapToGrid w:val="0"/>
        </w:rPr>
        <w:t>Test Purpose and Environment</w:t>
      </w:r>
      <w:r>
        <w:tab/>
        <w:t>2434</w:t>
      </w:r>
    </w:p>
    <w:p w:rsidR="00AE18C6" w:rsidRDefault="00AE18C6">
      <w:pPr>
        <w:pStyle w:val="TOC4"/>
        <w:rPr>
          <w:rFonts w:asciiTheme="minorHAnsi" w:eastAsiaTheme="minorEastAsia" w:hAnsiTheme="minorHAnsi" w:cstheme="minorBidi"/>
          <w:sz w:val="22"/>
          <w:szCs w:val="22"/>
        </w:rPr>
      </w:pPr>
      <w:r w:rsidRPr="00AE18C6">
        <w:t>A.8.23.1.2</w:t>
      </w:r>
      <w:r w:rsidRPr="00AE18C6">
        <w:rPr>
          <w:rFonts w:asciiTheme="minorHAnsi" w:eastAsiaTheme="minorEastAsia" w:hAnsiTheme="minorHAnsi" w:cstheme="minorBidi"/>
          <w:sz w:val="22"/>
          <w:szCs w:val="22"/>
        </w:rPr>
        <w:tab/>
      </w:r>
      <w:r w:rsidRPr="00431C0C">
        <w:rPr>
          <w:snapToGrid w:val="0"/>
        </w:rPr>
        <w:t>Test Requirements</w:t>
      </w:r>
      <w:r>
        <w:tab/>
        <w:t>2437</w:t>
      </w:r>
    </w:p>
    <w:p w:rsidR="00AE18C6" w:rsidRDefault="00AE18C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2437</w:t>
      </w:r>
    </w:p>
    <w:p w:rsidR="00AE18C6" w:rsidRDefault="00AE18C6">
      <w:pPr>
        <w:pStyle w:val="TOC4"/>
        <w:rPr>
          <w:rFonts w:asciiTheme="minorHAnsi" w:eastAsiaTheme="minorEastAsia" w:hAnsiTheme="minorHAnsi" w:cstheme="minorBidi"/>
          <w:sz w:val="22"/>
          <w:szCs w:val="22"/>
        </w:rPr>
      </w:pPr>
      <w:r w:rsidRPr="00AE18C6">
        <w:t>A.8.23.2.1</w:t>
      </w:r>
      <w:r w:rsidRPr="00AE18C6">
        <w:rPr>
          <w:rFonts w:asciiTheme="minorHAnsi" w:eastAsiaTheme="minorEastAsia" w:hAnsiTheme="minorHAnsi" w:cstheme="minorBidi"/>
          <w:sz w:val="22"/>
          <w:szCs w:val="22"/>
        </w:rPr>
        <w:tab/>
      </w:r>
      <w:r w:rsidRPr="00431C0C">
        <w:rPr>
          <w:snapToGrid w:val="0"/>
        </w:rPr>
        <w:t>Test Purpose and Environment</w:t>
      </w:r>
      <w:r>
        <w:tab/>
        <w:t>2437</w:t>
      </w:r>
    </w:p>
    <w:p w:rsidR="00AE18C6" w:rsidRDefault="00AE18C6">
      <w:pPr>
        <w:pStyle w:val="TOC4"/>
        <w:rPr>
          <w:rFonts w:asciiTheme="minorHAnsi" w:eastAsiaTheme="minorEastAsia" w:hAnsiTheme="minorHAnsi" w:cstheme="minorBidi"/>
          <w:sz w:val="22"/>
          <w:szCs w:val="22"/>
        </w:rPr>
      </w:pPr>
      <w:r w:rsidRPr="00AE18C6">
        <w:t>A.8.23.2.2</w:t>
      </w:r>
      <w:r w:rsidRPr="00AE18C6">
        <w:rPr>
          <w:rFonts w:asciiTheme="minorHAnsi" w:eastAsiaTheme="minorEastAsia" w:hAnsiTheme="minorHAnsi" w:cstheme="minorBidi"/>
          <w:sz w:val="22"/>
          <w:szCs w:val="22"/>
        </w:rPr>
        <w:tab/>
      </w:r>
      <w:r w:rsidRPr="00431C0C">
        <w:rPr>
          <w:snapToGrid w:val="0"/>
        </w:rPr>
        <w:t>Test Requirements</w:t>
      </w:r>
      <w:r>
        <w:tab/>
        <w:t>2440</w:t>
      </w:r>
    </w:p>
    <w:p w:rsidR="00AE18C6" w:rsidRDefault="00AE18C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2440</w:t>
      </w:r>
    </w:p>
    <w:p w:rsidR="00AE18C6" w:rsidRDefault="00AE18C6">
      <w:pPr>
        <w:pStyle w:val="TOC4"/>
        <w:rPr>
          <w:rFonts w:asciiTheme="minorHAnsi" w:eastAsiaTheme="minorEastAsia" w:hAnsiTheme="minorHAnsi" w:cstheme="minorBidi"/>
          <w:sz w:val="22"/>
          <w:szCs w:val="22"/>
        </w:rPr>
      </w:pPr>
      <w:r w:rsidRPr="00AE18C6">
        <w:t>A.8.23.3.1</w:t>
      </w:r>
      <w:r w:rsidRPr="00AE18C6">
        <w:rPr>
          <w:rFonts w:asciiTheme="minorHAnsi" w:eastAsiaTheme="minorEastAsia" w:hAnsiTheme="minorHAnsi" w:cstheme="minorBidi"/>
          <w:sz w:val="22"/>
          <w:szCs w:val="22"/>
        </w:rPr>
        <w:tab/>
      </w:r>
      <w:r w:rsidRPr="00431C0C">
        <w:rPr>
          <w:snapToGrid w:val="0"/>
        </w:rPr>
        <w:t>Test Purpose and Environment</w:t>
      </w:r>
      <w:r>
        <w:tab/>
        <w:t>2440</w:t>
      </w:r>
    </w:p>
    <w:p w:rsidR="00AE18C6" w:rsidRDefault="00AE18C6">
      <w:pPr>
        <w:pStyle w:val="TOC4"/>
        <w:rPr>
          <w:rFonts w:asciiTheme="minorHAnsi" w:eastAsiaTheme="minorEastAsia" w:hAnsiTheme="minorHAnsi" w:cstheme="minorBidi"/>
          <w:sz w:val="22"/>
          <w:szCs w:val="22"/>
        </w:rPr>
      </w:pPr>
      <w:r w:rsidRPr="00AE18C6">
        <w:t>A.8.23.3.2</w:t>
      </w:r>
      <w:r w:rsidRPr="00AE18C6">
        <w:rPr>
          <w:rFonts w:asciiTheme="minorHAnsi" w:eastAsiaTheme="minorEastAsia" w:hAnsiTheme="minorHAnsi" w:cstheme="minorBidi"/>
          <w:sz w:val="22"/>
          <w:szCs w:val="22"/>
        </w:rPr>
        <w:tab/>
      </w:r>
      <w:r w:rsidRPr="00431C0C">
        <w:rPr>
          <w:snapToGrid w:val="0"/>
        </w:rPr>
        <w:t>Test Requirements</w:t>
      </w:r>
      <w:r>
        <w:tab/>
        <w:t>2443</w:t>
      </w:r>
    </w:p>
    <w:p w:rsidR="00AE18C6" w:rsidRDefault="00AE18C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2443</w:t>
      </w:r>
    </w:p>
    <w:p w:rsidR="00AE18C6" w:rsidRDefault="00AE18C6">
      <w:pPr>
        <w:pStyle w:val="TOC4"/>
        <w:rPr>
          <w:rFonts w:asciiTheme="minorHAnsi" w:eastAsiaTheme="minorEastAsia" w:hAnsiTheme="minorHAnsi" w:cstheme="minorBidi"/>
          <w:sz w:val="22"/>
          <w:szCs w:val="22"/>
        </w:rPr>
      </w:pPr>
      <w:r w:rsidRPr="00AE18C6">
        <w:t>A.8.23.4.1</w:t>
      </w:r>
      <w:r w:rsidRPr="00AE18C6">
        <w:rPr>
          <w:rFonts w:asciiTheme="minorHAnsi" w:eastAsiaTheme="minorEastAsia" w:hAnsiTheme="minorHAnsi" w:cstheme="minorBidi"/>
          <w:sz w:val="22"/>
          <w:szCs w:val="22"/>
        </w:rPr>
        <w:tab/>
      </w:r>
      <w:r w:rsidRPr="00431C0C">
        <w:rPr>
          <w:snapToGrid w:val="0"/>
        </w:rPr>
        <w:t>Test Purpose and Environment</w:t>
      </w:r>
      <w:r>
        <w:tab/>
        <w:t>2443</w:t>
      </w:r>
    </w:p>
    <w:p w:rsidR="00AE18C6" w:rsidRDefault="00AE18C6">
      <w:pPr>
        <w:pStyle w:val="TOC4"/>
        <w:rPr>
          <w:rFonts w:asciiTheme="minorHAnsi" w:eastAsiaTheme="minorEastAsia" w:hAnsiTheme="minorHAnsi" w:cstheme="minorBidi"/>
          <w:sz w:val="22"/>
          <w:szCs w:val="22"/>
        </w:rPr>
      </w:pPr>
      <w:r w:rsidRPr="00AE18C6">
        <w:t>A.8.23.4.2</w:t>
      </w:r>
      <w:r w:rsidRPr="00AE18C6">
        <w:rPr>
          <w:rFonts w:asciiTheme="minorHAnsi" w:eastAsiaTheme="minorEastAsia" w:hAnsiTheme="minorHAnsi" w:cstheme="minorBidi"/>
          <w:sz w:val="22"/>
          <w:szCs w:val="22"/>
        </w:rPr>
        <w:tab/>
      </w:r>
      <w:r w:rsidRPr="00431C0C">
        <w:rPr>
          <w:snapToGrid w:val="0"/>
        </w:rPr>
        <w:t>Test Requirements</w:t>
      </w:r>
      <w:r>
        <w:tab/>
        <w:t>2446</w:t>
      </w:r>
    </w:p>
    <w:p w:rsidR="00AE18C6" w:rsidRDefault="00AE18C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2446</w:t>
      </w:r>
    </w:p>
    <w:p w:rsidR="00AE18C6" w:rsidRDefault="00AE18C6">
      <w:pPr>
        <w:pStyle w:val="TOC4"/>
        <w:rPr>
          <w:rFonts w:asciiTheme="minorHAnsi" w:eastAsiaTheme="minorEastAsia" w:hAnsiTheme="minorHAnsi" w:cstheme="minorBidi"/>
          <w:sz w:val="22"/>
          <w:szCs w:val="22"/>
        </w:rPr>
      </w:pPr>
      <w:r w:rsidRPr="00AE18C6">
        <w:t>A.8.23.5.1</w:t>
      </w:r>
      <w:r w:rsidRPr="00AE18C6">
        <w:rPr>
          <w:rFonts w:asciiTheme="minorHAnsi" w:eastAsiaTheme="minorEastAsia" w:hAnsiTheme="minorHAnsi" w:cstheme="minorBidi"/>
          <w:sz w:val="22"/>
          <w:szCs w:val="22"/>
        </w:rPr>
        <w:tab/>
      </w:r>
      <w:r w:rsidRPr="00431C0C">
        <w:rPr>
          <w:snapToGrid w:val="0"/>
        </w:rPr>
        <w:t>Test Purpose and Environment</w:t>
      </w:r>
      <w:r>
        <w:tab/>
        <w:t>2446</w:t>
      </w:r>
    </w:p>
    <w:p w:rsidR="00AE18C6" w:rsidRDefault="00AE18C6">
      <w:pPr>
        <w:pStyle w:val="TOC4"/>
        <w:rPr>
          <w:rFonts w:asciiTheme="minorHAnsi" w:eastAsiaTheme="minorEastAsia" w:hAnsiTheme="minorHAnsi" w:cstheme="minorBidi"/>
          <w:sz w:val="22"/>
          <w:szCs w:val="22"/>
        </w:rPr>
      </w:pPr>
      <w:r w:rsidRPr="00AE18C6">
        <w:t>A.8.23.5.2</w:t>
      </w:r>
      <w:r w:rsidRPr="00AE18C6">
        <w:rPr>
          <w:rFonts w:asciiTheme="minorHAnsi" w:eastAsiaTheme="minorEastAsia" w:hAnsiTheme="minorHAnsi" w:cstheme="minorBidi"/>
          <w:sz w:val="22"/>
          <w:szCs w:val="22"/>
        </w:rPr>
        <w:tab/>
      </w:r>
      <w:r w:rsidRPr="00431C0C">
        <w:rPr>
          <w:snapToGrid w:val="0"/>
        </w:rPr>
        <w:t>Test Requirements</w:t>
      </w:r>
      <w:r>
        <w:tab/>
        <w:t>2449</w:t>
      </w:r>
    </w:p>
    <w:p w:rsidR="00AE18C6" w:rsidRDefault="00AE18C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2449</w:t>
      </w:r>
    </w:p>
    <w:p w:rsidR="00AE18C6" w:rsidRDefault="00AE18C6">
      <w:pPr>
        <w:pStyle w:val="TOC4"/>
        <w:rPr>
          <w:rFonts w:asciiTheme="minorHAnsi" w:eastAsiaTheme="minorEastAsia" w:hAnsiTheme="minorHAnsi" w:cstheme="minorBidi"/>
          <w:sz w:val="22"/>
          <w:szCs w:val="22"/>
        </w:rPr>
      </w:pPr>
      <w:r w:rsidRPr="00AE18C6">
        <w:t>A.8.23.6.1</w:t>
      </w:r>
      <w:r w:rsidRPr="00AE18C6">
        <w:rPr>
          <w:rFonts w:asciiTheme="minorHAnsi" w:eastAsiaTheme="minorEastAsia" w:hAnsiTheme="minorHAnsi" w:cstheme="minorBidi"/>
          <w:sz w:val="22"/>
          <w:szCs w:val="22"/>
        </w:rPr>
        <w:tab/>
      </w:r>
      <w:r w:rsidRPr="00431C0C">
        <w:rPr>
          <w:snapToGrid w:val="0"/>
        </w:rPr>
        <w:t>Test Purpose and Environment</w:t>
      </w:r>
      <w:r>
        <w:tab/>
        <w:t>2449</w:t>
      </w:r>
    </w:p>
    <w:p w:rsidR="00AE18C6" w:rsidRDefault="00AE18C6">
      <w:pPr>
        <w:pStyle w:val="TOC4"/>
        <w:rPr>
          <w:rFonts w:asciiTheme="minorHAnsi" w:eastAsiaTheme="minorEastAsia" w:hAnsiTheme="minorHAnsi" w:cstheme="minorBidi"/>
          <w:sz w:val="22"/>
          <w:szCs w:val="22"/>
        </w:rPr>
      </w:pPr>
      <w:r w:rsidRPr="00AE18C6">
        <w:t>A.8.23.6.2</w:t>
      </w:r>
      <w:r w:rsidRPr="00AE18C6">
        <w:rPr>
          <w:rFonts w:asciiTheme="minorHAnsi" w:eastAsiaTheme="minorEastAsia" w:hAnsiTheme="minorHAnsi" w:cstheme="minorBidi"/>
          <w:sz w:val="22"/>
          <w:szCs w:val="22"/>
        </w:rPr>
        <w:tab/>
      </w:r>
      <w:r w:rsidRPr="00431C0C">
        <w:rPr>
          <w:snapToGrid w:val="0"/>
        </w:rPr>
        <w:t>Test Requirements</w:t>
      </w:r>
      <w:r>
        <w:tab/>
        <w:t>2452</w:t>
      </w:r>
    </w:p>
    <w:p w:rsidR="00AE18C6" w:rsidRDefault="00AE18C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2452</w:t>
      </w:r>
    </w:p>
    <w:p w:rsidR="00AE18C6" w:rsidRDefault="00AE18C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2452</w:t>
      </w:r>
    </w:p>
    <w:p w:rsidR="00AE18C6" w:rsidRDefault="00AE18C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2454</w:t>
      </w:r>
    </w:p>
    <w:p w:rsidR="00AE18C6" w:rsidRDefault="00AE18C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2455</w:t>
      </w:r>
    </w:p>
    <w:p w:rsidR="00AE18C6" w:rsidRDefault="00AE18C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2455</w:t>
      </w:r>
    </w:p>
    <w:p w:rsidR="00AE18C6" w:rsidRDefault="00AE18C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2457</w:t>
      </w:r>
    </w:p>
    <w:p w:rsidR="00AE18C6" w:rsidRDefault="00AE18C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2458</w:t>
      </w:r>
    </w:p>
    <w:p w:rsidR="00AE18C6" w:rsidRDefault="00AE18C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2458</w:t>
      </w:r>
    </w:p>
    <w:p w:rsidR="00AE18C6" w:rsidRDefault="00AE18C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2461</w:t>
      </w:r>
    </w:p>
    <w:p w:rsidR="00AE18C6" w:rsidRDefault="00AE18C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2461</w:t>
      </w:r>
    </w:p>
    <w:p w:rsidR="00AE18C6" w:rsidRDefault="00AE18C6">
      <w:pPr>
        <w:pStyle w:val="TOC4"/>
        <w:rPr>
          <w:rFonts w:asciiTheme="minorHAnsi" w:eastAsiaTheme="minorEastAsia" w:hAnsiTheme="minorHAnsi" w:cstheme="minorBidi"/>
          <w:sz w:val="22"/>
          <w:szCs w:val="22"/>
        </w:rPr>
      </w:pPr>
      <w:r w:rsidRPr="00AE18C6">
        <w:t>A.8.23.10.1</w:t>
      </w:r>
      <w:r w:rsidRPr="00AE18C6">
        <w:rPr>
          <w:rFonts w:asciiTheme="minorHAnsi" w:eastAsiaTheme="minorEastAsia" w:hAnsiTheme="minorHAnsi" w:cstheme="minorBidi"/>
          <w:sz w:val="22"/>
          <w:szCs w:val="22"/>
        </w:rPr>
        <w:tab/>
      </w:r>
      <w:r w:rsidRPr="00431C0C">
        <w:rPr>
          <w:snapToGrid w:val="0"/>
        </w:rPr>
        <w:t>Test Purpose and Environment</w:t>
      </w:r>
      <w:r>
        <w:tab/>
        <w:t>2461</w:t>
      </w:r>
    </w:p>
    <w:p w:rsidR="00AE18C6" w:rsidRDefault="00AE18C6">
      <w:pPr>
        <w:pStyle w:val="TOC4"/>
        <w:rPr>
          <w:rFonts w:asciiTheme="minorHAnsi" w:eastAsiaTheme="minorEastAsia" w:hAnsiTheme="minorHAnsi" w:cstheme="minorBidi"/>
          <w:sz w:val="22"/>
          <w:szCs w:val="22"/>
        </w:rPr>
      </w:pPr>
      <w:r w:rsidRPr="00AE18C6">
        <w:t>A.8.23.10.2</w:t>
      </w:r>
      <w:r w:rsidRPr="00AE18C6">
        <w:rPr>
          <w:rFonts w:asciiTheme="minorHAnsi" w:eastAsiaTheme="minorEastAsia" w:hAnsiTheme="minorHAnsi" w:cstheme="minorBidi"/>
          <w:sz w:val="22"/>
          <w:szCs w:val="22"/>
        </w:rPr>
        <w:tab/>
      </w:r>
      <w:r w:rsidRPr="00431C0C">
        <w:rPr>
          <w:snapToGrid w:val="0"/>
        </w:rPr>
        <w:t>Test Requirements</w:t>
      </w:r>
      <w:r>
        <w:tab/>
        <w:t>2464</w:t>
      </w:r>
    </w:p>
    <w:p w:rsidR="00AE18C6" w:rsidRDefault="00AE18C6">
      <w:pPr>
        <w:pStyle w:val="TOC3"/>
        <w:rPr>
          <w:rFonts w:asciiTheme="minorHAnsi" w:eastAsiaTheme="minorEastAsia" w:hAnsiTheme="minorHAnsi" w:cstheme="minorBidi"/>
          <w:sz w:val="22"/>
          <w:szCs w:val="22"/>
        </w:rPr>
      </w:pPr>
      <w:r>
        <w:lastRenderedPageBreak/>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2464</w:t>
      </w:r>
    </w:p>
    <w:p w:rsidR="00AE18C6" w:rsidRDefault="00AE18C6">
      <w:pPr>
        <w:pStyle w:val="TOC4"/>
        <w:rPr>
          <w:rFonts w:asciiTheme="minorHAnsi" w:eastAsiaTheme="minorEastAsia" w:hAnsiTheme="minorHAnsi" w:cstheme="minorBidi"/>
          <w:sz w:val="22"/>
          <w:szCs w:val="22"/>
        </w:rPr>
      </w:pPr>
      <w:r w:rsidRPr="00AE18C6">
        <w:t>A.8.23.11.1</w:t>
      </w:r>
      <w:r w:rsidRPr="00AE18C6">
        <w:rPr>
          <w:rFonts w:asciiTheme="minorHAnsi" w:eastAsiaTheme="minorEastAsia" w:hAnsiTheme="minorHAnsi" w:cstheme="minorBidi"/>
          <w:sz w:val="22"/>
          <w:szCs w:val="22"/>
        </w:rPr>
        <w:tab/>
      </w:r>
      <w:r w:rsidRPr="00431C0C">
        <w:rPr>
          <w:snapToGrid w:val="0"/>
        </w:rPr>
        <w:t>Test Purpose and Environment</w:t>
      </w:r>
      <w:r>
        <w:tab/>
        <w:t>2464</w:t>
      </w:r>
    </w:p>
    <w:p w:rsidR="00AE18C6" w:rsidRDefault="00AE18C6">
      <w:pPr>
        <w:pStyle w:val="TOC4"/>
        <w:rPr>
          <w:rFonts w:asciiTheme="minorHAnsi" w:eastAsiaTheme="minorEastAsia" w:hAnsiTheme="minorHAnsi" w:cstheme="minorBidi"/>
          <w:sz w:val="22"/>
          <w:szCs w:val="22"/>
        </w:rPr>
      </w:pPr>
      <w:r w:rsidRPr="00AE18C6">
        <w:t>A.8.23.11.2</w:t>
      </w:r>
      <w:r w:rsidRPr="00AE18C6">
        <w:rPr>
          <w:rFonts w:asciiTheme="minorHAnsi" w:eastAsiaTheme="minorEastAsia" w:hAnsiTheme="minorHAnsi" w:cstheme="minorBidi"/>
          <w:sz w:val="22"/>
          <w:szCs w:val="22"/>
        </w:rPr>
        <w:tab/>
      </w:r>
      <w:r w:rsidRPr="00431C0C">
        <w:rPr>
          <w:snapToGrid w:val="0"/>
        </w:rPr>
        <w:t>Test Requirements</w:t>
      </w:r>
      <w:r>
        <w:tab/>
        <w:t>2467</w:t>
      </w:r>
    </w:p>
    <w:p w:rsidR="00AE18C6" w:rsidRDefault="00AE18C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2467</w:t>
      </w:r>
    </w:p>
    <w:p w:rsidR="00AE18C6" w:rsidRDefault="00AE18C6">
      <w:pPr>
        <w:pStyle w:val="TOC4"/>
        <w:rPr>
          <w:rFonts w:asciiTheme="minorHAnsi" w:eastAsiaTheme="minorEastAsia" w:hAnsiTheme="minorHAnsi" w:cstheme="minorBidi"/>
          <w:sz w:val="22"/>
          <w:szCs w:val="22"/>
        </w:rPr>
      </w:pPr>
      <w:r w:rsidRPr="00AE18C6">
        <w:t>A.8.23.12.1</w:t>
      </w:r>
      <w:r w:rsidRPr="00AE18C6">
        <w:rPr>
          <w:rFonts w:asciiTheme="minorHAnsi" w:eastAsiaTheme="minorEastAsia" w:hAnsiTheme="minorHAnsi" w:cstheme="minorBidi"/>
          <w:sz w:val="22"/>
          <w:szCs w:val="22"/>
        </w:rPr>
        <w:tab/>
      </w:r>
      <w:r w:rsidRPr="00431C0C">
        <w:rPr>
          <w:snapToGrid w:val="0"/>
        </w:rPr>
        <w:t>Test Purpose and Environment</w:t>
      </w:r>
      <w:r>
        <w:tab/>
        <w:t>2467</w:t>
      </w:r>
    </w:p>
    <w:p w:rsidR="00AE18C6" w:rsidRDefault="00AE18C6">
      <w:pPr>
        <w:pStyle w:val="TOC4"/>
        <w:rPr>
          <w:rFonts w:asciiTheme="minorHAnsi" w:eastAsiaTheme="minorEastAsia" w:hAnsiTheme="minorHAnsi" w:cstheme="minorBidi"/>
          <w:sz w:val="22"/>
          <w:szCs w:val="22"/>
        </w:rPr>
      </w:pPr>
      <w:r w:rsidRPr="00AE18C6">
        <w:t>A.8.23.12.2</w:t>
      </w:r>
      <w:r w:rsidRPr="00AE18C6">
        <w:rPr>
          <w:rFonts w:asciiTheme="minorHAnsi" w:eastAsiaTheme="minorEastAsia" w:hAnsiTheme="minorHAnsi" w:cstheme="minorBidi"/>
          <w:sz w:val="22"/>
          <w:szCs w:val="22"/>
        </w:rPr>
        <w:tab/>
      </w:r>
      <w:r w:rsidRPr="00431C0C">
        <w:rPr>
          <w:snapToGrid w:val="0"/>
        </w:rPr>
        <w:t>Test Requirements</w:t>
      </w:r>
      <w:r>
        <w:tab/>
        <w:t>2470</w:t>
      </w:r>
    </w:p>
    <w:p w:rsidR="00AE18C6" w:rsidRDefault="00AE18C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2470</w:t>
      </w:r>
    </w:p>
    <w:p w:rsidR="00AE18C6" w:rsidRDefault="00AE18C6">
      <w:pPr>
        <w:pStyle w:val="TOC4"/>
        <w:rPr>
          <w:rFonts w:asciiTheme="minorHAnsi" w:eastAsiaTheme="minorEastAsia" w:hAnsiTheme="minorHAnsi" w:cstheme="minorBidi"/>
          <w:sz w:val="22"/>
          <w:szCs w:val="22"/>
        </w:rPr>
      </w:pPr>
      <w:r w:rsidRPr="00AE18C6">
        <w:t>A.8.23.13.1</w:t>
      </w:r>
      <w:r w:rsidRPr="00AE18C6">
        <w:rPr>
          <w:rFonts w:asciiTheme="minorHAnsi" w:eastAsiaTheme="minorEastAsia" w:hAnsiTheme="minorHAnsi" w:cstheme="minorBidi"/>
          <w:sz w:val="22"/>
          <w:szCs w:val="22"/>
        </w:rPr>
        <w:tab/>
      </w:r>
      <w:r w:rsidRPr="00431C0C">
        <w:rPr>
          <w:snapToGrid w:val="0"/>
        </w:rPr>
        <w:t>Test Purpose and Environment</w:t>
      </w:r>
      <w:r>
        <w:tab/>
        <w:t>2470</w:t>
      </w:r>
    </w:p>
    <w:p w:rsidR="00AE18C6" w:rsidRDefault="00AE18C6">
      <w:pPr>
        <w:pStyle w:val="TOC4"/>
        <w:rPr>
          <w:rFonts w:asciiTheme="minorHAnsi" w:eastAsiaTheme="minorEastAsia" w:hAnsiTheme="minorHAnsi" w:cstheme="minorBidi"/>
          <w:sz w:val="22"/>
          <w:szCs w:val="22"/>
        </w:rPr>
      </w:pPr>
      <w:r w:rsidRPr="00AE18C6">
        <w:t>A.8.23.13.2</w:t>
      </w:r>
      <w:r w:rsidRPr="00AE18C6">
        <w:rPr>
          <w:rFonts w:asciiTheme="minorHAnsi" w:eastAsiaTheme="minorEastAsia" w:hAnsiTheme="minorHAnsi" w:cstheme="minorBidi"/>
          <w:sz w:val="22"/>
          <w:szCs w:val="22"/>
        </w:rPr>
        <w:tab/>
      </w:r>
      <w:r w:rsidRPr="00431C0C">
        <w:rPr>
          <w:snapToGrid w:val="0"/>
        </w:rPr>
        <w:t>Test Requirements</w:t>
      </w:r>
      <w:r>
        <w:tab/>
        <w:t>2473</w:t>
      </w:r>
    </w:p>
    <w:p w:rsidR="00AE18C6" w:rsidRDefault="00AE18C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2473</w:t>
      </w:r>
    </w:p>
    <w:p w:rsidR="00AE18C6" w:rsidRDefault="00AE18C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2473</w:t>
      </w:r>
    </w:p>
    <w:p w:rsidR="00AE18C6" w:rsidRDefault="00AE18C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2476</w:t>
      </w:r>
    </w:p>
    <w:p w:rsidR="00AE18C6" w:rsidRDefault="00AE18C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2476</w:t>
      </w:r>
    </w:p>
    <w:p w:rsidR="00AE18C6" w:rsidRDefault="00AE18C6">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2476</w:t>
      </w:r>
    </w:p>
    <w:p w:rsidR="00AE18C6" w:rsidRDefault="00AE18C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2479</w:t>
      </w:r>
    </w:p>
    <w:p w:rsidR="00AE18C6" w:rsidRDefault="00AE18C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2479</w:t>
      </w:r>
    </w:p>
    <w:p w:rsidR="00AE18C6" w:rsidRDefault="00AE18C6">
      <w:pPr>
        <w:pStyle w:val="TOC4"/>
        <w:rPr>
          <w:rFonts w:asciiTheme="minorHAnsi" w:eastAsiaTheme="minorEastAsia" w:hAnsiTheme="minorHAnsi" w:cstheme="minorBidi"/>
          <w:sz w:val="22"/>
          <w:szCs w:val="22"/>
        </w:rPr>
      </w:pPr>
      <w:r w:rsidRPr="00AE18C6">
        <w:t>A.8.23.16.1</w:t>
      </w:r>
      <w:r w:rsidRPr="00AE18C6">
        <w:rPr>
          <w:rFonts w:asciiTheme="minorHAnsi" w:eastAsiaTheme="minorEastAsia" w:hAnsiTheme="minorHAnsi" w:cstheme="minorBidi"/>
          <w:sz w:val="22"/>
          <w:szCs w:val="22"/>
        </w:rPr>
        <w:tab/>
      </w:r>
      <w:r w:rsidRPr="00431C0C">
        <w:rPr>
          <w:snapToGrid w:val="0"/>
        </w:rPr>
        <w:t>Test Purpose and Environment</w:t>
      </w:r>
      <w:r>
        <w:tab/>
        <w:t>2479</w:t>
      </w:r>
    </w:p>
    <w:p w:rsidR="00AE18C6" w:rsidRDefault="00AE18C6">
      <w:pPr>
        <w:pStyle w:val="TOC4"/>
        <w:rPr>
          <w:rFonts w:asciiTheme="minorHAnsi" w:eastAsiaTheme="minorEastAsia" w:hAnsiTheme="minorHAnsi" w:cstheme="minorBidi"/>
          <w:sz w:val="22"/>
          <w:szCs w:val="22"/>
        </w:rPr>
      </w:pPr>
      <w:r w:rsidRPr="00AE18C6">
        <w:t>A.8.23.16.2</w:t>
      </w:r>
      <w:r w:rsidRPr="00AE18C6">
        <w:rPr>
          <w:rFonts w:asciiTheme="minorHAnsi" w:eastAsiaTheme="minorEastAsia" w:hAnsiTheme="minorHAnsi" w:cstheme="minorBidi"/>
          <w:sz w:val="22"/>
          <w:szCs w:val="22"/>
        </w:rPr>
        <w:tab/>
      </w:r>
      <w:r w:rsidRPr="00431C0C">
        <w:rPr>
          <w:snapToGrid w:val="0"/>
        </w:rPr>
        <w:t>Test Requirements</w:t>
      </w:r>
      <w:r>
        <w:tab/>
        <w:t>2480</w:t>
      </w:r>
    </w:p>
    <w:p w:rsidR="00AE18C6" w:rsidRDefault="00AE18C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2481</w:t>
      </w:r>
    </w:p>
    <w:p w:rsidR="00AE18C6" w:rsidRDefault="00AE18C6">
      <w:pPr>
        <w:pStyle w:val="TOC4"/>
        <w:rPr>
          <w:rFonts w:asciiTheme="minorHAnsi" w:eastAsiaTheme="minorEastAsia" w:hAnsiTheme="minorHAnsi" w:cstheme="minorBidi"/>
          <w:sz w:val="22"/>
          <w:szCs w:val="22"/>
        </w:rPr>
      </w:pPr>
      <w:r w:rsidRPr="00AE18C6">
        <w:t>A.8.23.17.1</w:t>
      </w:r>
      <w:r w:rsidRPr="00AE18C6">
        <w:rPr>
          <w:rFonts w:asciiTheme="minorHAnsi" w:eastAsiaTheme="minorEastAsia" w:hAnsiTheme="minorHAnsi" w:cstheme="minorBidi"/>
          <w:sz w:val="22"/>
          <w:szCs w:val="22"/>
        </w:rPr>
        <w:tab/>
      </w:r>
      <w:r w:rsidRPr="00431C0C">
        <w:rPr>
          <w:snapToGrid w:val="0"/>
        </w:rPr>
        <w:t>Test Purpose and Environment</w:t>
      </w:r>
      <w:r>
        <w:tab/>
        <w:t>2481</w:t>
      </w:r>
    </w:p>
    <w:p w:rsidR="00AE18C6" w:rsidRDefault="00AE18C6">
      <w:pPr>
        <w:pStyle w:val="TOC4"/>
        <w:rPr>
          <w:rFonts w:asciiTheme="minorHAnsi" w:eastAsiaTheme="minorEastAsia" w:hAnsiTheme="minorHAnsi" w:cstheme="minorBidi"/>
          <w:sz w:val="22"/>
          <w:szCs w:val="22"/>
        </w:rPr>
      </w:pPr>
      <w:r w:rsidRPr="00AE18C6">
        <w:t>A.8.23.17.2</w:t>
      </w:r>
      <w:r w:rsidRPr="00AE18C6">
        <w:rPr>
          <w:rFonts w:asciiTheme="minorHAnsi" w:eastAsiaTheme="minorEastAsia" w:hAnsiTheme="minorHAnsi" w:cstheme="minorBidi"/>
          <w:sz w:val="22"/>
          <w:szCs w:val="22"/>
        </w:rPr>
        <w:tab/>
      </w:r>
      <w:r w:rsidRPr="00431C0C">
        <w:rPr>
          <w:snapToGrid w:val="0"/>
        </w:rPr>
        <w:t>Test Requirements</w:t>
      </w:r>
      <w:r>
        <w:tab/>
        <w:t>2483</w:t>
      </w:r>
    </w:p>
    <w:p w:rsidR="00AE18C6" w:rsidRDefault="00AE18C6">
      <w:pPr>
        <w:pStyle w:val="TOC3"/>
        <w:rPr>
          <w:rFonts w:asciiTheme="minorHAnsi" w:eastAsiaTheme="minorEastAsia" w:hAnsiTheme="minorHAnsi" w:cstheme="minorBidi"/>
          <w:sz w:val="22"/>
          <w:szCs w:val="22"/>
        </w:rPr>
      </w:pPr>
      <w:r w:rsidRPr="00AE18C6">
        <w:t>A.8.23.18</w:t>
      </w:r>
      <w:r w:rsidRPr="00AE18C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2483</w:t>
      </w:r>
    </w:p>
    <w:p w:rsidR="00AE18C6" w:rsidRDefault="00AE18C6">
      <w:pPr>
        <w:pStyle w:val="TOC4"/>
        <w:rPr>
          <w:rFonts w:asciiTheme="minorHAnsi" w:eastAsiaTheme="minorEastAsia" w:hAnsiTheme="minorHAnsi" w:cstheme="minorBidi"/>
          <w:sz w:val="22"/>
          <w:szCs w:val="22"/>
        </w:rPr>
      </w:pPr>
      <w:r w:rsidRPr="00AE18C6">
        <w:t>A.8.23.18.1</w:t>
      </w:r>
      <w:r w:rsidRPr="00AE18C6">
        <w:rPr>
          <w:rFonts w:asciiTheme="minorHAnsi" w:eastAsiaTheme="minorEastAsia" w:hAnsiTheme="minorHAnsi" w:cstheme="minorBidi"/>
          <w:sz w:val="22"/>
          <w:szCs w:val="22"/>
        </w:rPr>
        <w:tab/>
      </w:r>
      <w:r w:rsidRPr="00431C0C">
        <w:rPr>
          <w:snapToGrid w:val="0"/>
        </w:rPr>
        <w:t>Test Purpose and Environment</w:t>
      </w:r>
      <w:r>
        <w:tab/>
        <w:t>2483</w:t>
      </w:r>
    </w:p>
    <w:p w:rsidR="00AE18C6" w:rsidRDefault="00AE18C6">
      <w:pPr>
        <w:pStyle w:val="TOC4"/>
        <w:rPr>
          <w:rFonts w:asciiTheme="minorHAnsi" w:eastAsiaTheme="minorEastAsia" w:hAnsiTheme="minorHAnsi" w:cstheme="minorBidi"/>
          <w:sz w:val="22"/>
          <w:szCs w:val="22"/>
        </w:rPr>
      </w:pPr>
      <w:r w:rsidRPr="00AE18C6">
        <w:t>A.8.23.18.2</w:t>
      </w:r>
      <w:r w:rsidRPr="00AE18C6">
        <w:rPr>
          <w:rFonts w:asciiTheme="minorHAnsi" w:eastAsiaTheme="minorEastAsia" w:hAnsiTheme="minorHAnsi" w:cstheme="minorBidi"/>
          <w:sz w:val="22"/>
          <w:szCs w:val="22"/>
        </w:rPr>
        <w:tab/>
      </w:r>
      <w:r w:rsidRPr="00431C0C">
        <w:rPr>
          <w:snapToGrid w:val="0"/>
        </w:rPr>
        <w:t>Test Requirements</w:t>
      </w:r>
      <w:r>
        <w:tab/>
        <w:t>2484</w:t>
      </w:r>
    </w:p>
    <w:p w:rsidR="00AE18C6" w:rsidRDefault="00AE18C6">
      <w:pPr>
        <w:pStyle w:val="TOC3"/>
        <w:rPr>
          <w:rFonts w:asciiTheme="minorHAnsi" w:eastAsiaTheme="minorEastAsia" w:hAnsiTheme="minorHAnsi" w:cstheme="minorBidi"/>
          <w:sz w:val="22"/>
          <w:szCs w:val="22"/>
        </w:rPr>
      </w:pPr>
      <w:r w:rsidRPr="00AE18C6">
        <w:t>A.8.23.19</w:t>
      </w:r>
      <w:r w:rsidRPr="00AE18C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2485</w:t>
      </w:r>
    </w:p>
    <w:p w:rsidR="00AE18C6" w:rsidRDefault="00AE18C6">
      <w:pPr>
        <w:pStyle w:val="TOC4"/>
        <w:rPr>
          <w:rFonts w:asciiTheme="minorHAnsi" w:eastAsiaTheme="minorEastAsia" w:hAnsiTheme="minorHAnsi" w:cstheme="minorBidi"/>
          <w:sz w:val="22"/>
          <w:szCs w:val="22"/>
        </w:rPr>
      </w:pPr>
      <w:r w:rsidRPr="00AE18C6">
        <w:t>A.8.23.19.1</w:t>
      </w:r>
      <w:r w:rsidRPr="00AE18C6">
        <w:rPr>
          <w:rFonts w:asciiTheme="minorHAnsi" w:eastAsiaTheme="minorEastAsia" w:hAnsiTheme="minorHAnsi" w:cstheme="minorBidi"/>
          <w:sz w:val="22"/>
          <w:szCs w:val="22"/>
        </w:rPr>
        <w:tab/>
      </w:r>
      <w:r w:rsidRPr="00431C0C">
        <w:rPr>
          <w:snapToGrid w:val="0"/>
        </w:rPr>
        <w:t>Test Purpose and Environment</w:t>
      </w:r>
      <w:r>
        <w:tab/>
        <w:t>2485</w:t>
      </w:r>
    </w:p>
    <w:p w:rsidR="00AE18C6" w:rsidRDefault="00AE18C6">
      <w:pPr>
        <w:pStyle w:val="TOC4"/>
        <w:rPr>
          <w:rFonts w:asciiTheme="minorHAnsi" w:eastAsiaTheme="minorEastAsia" w:hAnsiTheme="minorHAnsi" w:cstheme="minorBidi"/>
          <w:sz w:val="22"/>
          <w:szCs w:val="22"/>
        </w:rPr>
      </w:pPr>
      <w:r w:rsidRPr="00AE18C6">
        <w:t>A.8.23.19.2</w:t>
      </w:r>
      <w:r w:rsidRPr="00AE18C6">
        <w:rPr>
          <w:rFonts w:asciiTheme="minorHAnsi" w:eastAsiaTheme="minorEastAsia" w:hAnsiTheme="minorHAnsi" w:cstheme="minorBidi"/>
          <w:sz w:val="22"/>
          <w:szCs w:val="22"/>
        </w:rPr>
        <w:tab/>
      </w:r>
      <w:r w:rsidRPr="00431C0C">
        <w:rPr>
          <w:snapToGrid w:val="0"/>
        </w:rPr>
        <w:t>Test Requirements</w:t>
      </w:r>
      <w:r>
        <w:tab/>
        <w:t>2486</w:t>
      </w:r>
    </w:p>
    <w:p w:rsidR="00AE18C6" w:rsidRDefault="00AE18C6">
      <w:pPr>
        <w:pStyle w:val="TOC3"/>
        <w:rPr>
          <w:rFonts w:asciiTheme="minorHAnsi" w:eastAsiaTheme="minorEastAsia" w:hAnsiTheme="minorHAnsi" w:cstheme="minorBidi"/>
          <w:sz w:val="22"/>
          <w:szCs w:val="22"/>
        </w:rPr>
      </w:pPr>
      <w:r w:rsidRPr="00AE18C6">
        <w:t>A.8.23.20</w:t>
      </w:r>
      <w:r w:rsidRPr="00AE18C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2487</w:t>
      </w:r>
    </w:p>
    <w:p w:rsidR="00AE18C6" w:rsidRDefault="00AE18C6">
      <w:pPr>
        <w:pStyle w:val="TOC4"/>
        <w:rPr>
          <w:rFonts w:asciiTheme="minorHAnsi" w:eastAsiaTheme="minorEastAsia" w:hAnsiTheme="minorHAnsi" w:cstheme="minorBidi"/>
          <w:sz w:val="22"/>
          <w:szCs w:val="22"/>
        </w:rPr>
      </w:pPr>
      <w:r w:rsidRPr="00AE18C6">
        <w:t>A.8.23.20.1</w:t>
      </w:r>
      <w:r w:rsidRPr="00AE18C6">
        <w:rPr>
          <w:rFonts w:asciiTheme="minorHAnsi" w:eastAsiaTheme="minorEastAsia" w:hAnsiTheme="minorHAnsi" w:cstheme="minorBidi"/>
          <w:sz w:val="22"/>
          <w:szCs w:val="22"/>
        </w:rPr>
        <w:tab/>
      </w:r>
      <w:r w:rsidRPr="00431C0C">
        <w:rPr>
          <w:snapToGrid w:val="0"/>
        </w:rPr>
        <w:t>Test Purpose and Environment</w:t>
      </w:r>
      <w:r>
        <w:tab/>
        <w:t>2487</w:t>
      </w:r>
    </w:p>
    <w:p w:rsidR="00AE18C6" w:rsidRDefault="00AE18C6">
      <w:pPr>
        <w:pStyle w:val="TOC4"/>
        <w:rPr>
          <w:rFonts w:asciiTheme="minorHAnsi" w:eastAsiaTheme="minorEastAsia" w:hAnsiTheme="minorHAnsi" w:cstheme="minorBidi"/>
          <w:sz w:val="22"/>
          <w:szCs w:val="22"/>
        </w:rPr>
      </w:pPr>
      <w:r w:rsidRPr="00AE18C6">
        <w:t>A.8.23.20.2</w:t>
      </w:r>
      <w:r w:rsidRPr="00AE18C6">
        <w:rPr>
          <w:rFonts w:asciiTheme="minorHAnsi" w:eastAsiaTheme="minorEastAsia" w:hAnsiTheme="minorHAnsi" w:cstheme="minorBidi"/>
          <w:sz w:val="22"/>
          <w:szCs w:val="22"/>
        </w:rPr>
        <w:tab/>
      </w:r>
      <w:r w:rsidRPr="00431C0C">
        <w:rPr>
          <w:snapToGrid w:val="0"/>
        </w:rPr>
        <w:t>Test Requirements</w:t>
      </w:r>
      <w:r>
        <w:tab/>
        <w:t>2488</w:t>
      </w:r>
    </w:p>
    <w:p w:rsidR="00AE18C6" w:rsidRDefault="00AE18C6">
      <w:pPr>
        <w:pStyle w:val="TOC3"/>
        <w:rPr>
          <w:rFonts w:asciiTheme="minorHAnsi" w:eastAsiaTheme="minorEastAsia" w:hAnsiTheme="minorHAnsi" w:cstheme="minorBidi"/>
          <w:sz w:val="22"/>
          <w:szCs w:val="22"/>
        </w:rPr>
      </w:pPr>
      <w:r w:rsidRPr="00AE18C6">
        <w:t>A.8.23.21</w:t>
      </w:r>
      <w:r w:rsidRPr="00AE18C6">
        <w:rPr>
          <w:rFonts w:asciiTheme="minorHAnsi" w:eastAsiaTheme="minorEastAsia" w:hAnsiTheme="minorHAnsi" w:cstheme="minorBidi"/>
          <w:sz w:val="22"/>
          <w:szCs w:val="22"/>
        </w:rPr>
        <w:tab/>
      </w:r>
      <w:r>
        <w:t>E-UTRAN FDD - FDD DC Inter-frequency identification of a new CGI of E-UTRA cell using autonomous gaps in synchronous DC</w:t>
      </w:r>
      <w:r>
        <w:tab/>
        <w:t>2489</w:t>
      </w:r>
    </w:p>
    <w:p w:rsidR="00AE18C6" w:rsidRDefault="00AE18C6">
      <w:pPr>
        <w:pStyle w:val="TOC4"/>
        <w:rPr>
          <w:rFonts w:asciiTheme="minorHAnsi" w:eastAsiaTheme="minorEastAsia" w:hAnsiTheme="minorHAnsi" w:cstheme="minorBidi"/>
          <w:sz w:val="22"/>
          <w:szCs w:val="22"/>
        </w:rPr>
      </w:pPr>
      <w:r w:rsidRPr="00AE18C6">
        <w:t>A.8.23.21.1</w:t>
      </w:r>
      <w:r w:rsidRPr="00AE18C6">
        <w:rPr>
          <w:rFonts w:asciiTheme="minorHAnsi" w:eastAsiaTheme="minorEastAsia" w:hAnsiTheme="minorHAnsi" w:cstheme="minorBidi"/>
          <w:sz w:val="22"/>
          <w:szCs w:val="22"/>
        </w:rPr>
        <w:tab/>
      </w:r>
      <w:r w:rsidRPr="00431C0C">
        <w:rPr>
          <w:snapToGrid w:val="0"/>
        </w:rPr>
        <w:t>Test Purpose and Environment</w:t>
      </w:r>
      <w:r>
        <w:tab/>
        <w:t>2489</w:t>
      </w:r>
    </w:p>
    <w:p w:rsidR="00AE18C6" w:rsidRDefault="00AE18C6">
      <w:pPr>
        <w:pStyle w:val="TOC4"/>
        <w:rPr>
          <w:rFonts w:asciiTheme="minorHAnsi" w:eastAsiaTheme="minorEastAsia" w:hAnsiTheme="minorHAnsi" w:cstheme="minorBidi"/>
          <w:sz w:val="22"/>
          <w:szCs w:val="22"/>
        </w:rPr>
      </w:pPr>
      <w:r w:rsidRPr="00AE18C6">
        <w:t>A.8.23.21</w:t>
      </w:r>
      <w:r w:rsidRPr="00AE18C6">
        <w:rPr>
          <w:snapToGrid w:val="0"/>
        </w:rPr>
        <w:t>.2</w:t>
      </w:r>
      <w:r w:rsidRPr="00AE18C6">
        <w:rPr>
          <w:rFonts w:asciiTheme="minorHAnsi" w:eastAsiaTheme="minorEastAsia" w:hAnsiTheme="minorHAnsi"/>
          <w:sz w:val="22"/>
          <w:szCs w:val="22"/>
        </w:rPr>
        <w:tab/>
      </w:r>
      <w:r w:rsidRPr="00431C0C">
        <w:rPr>
          <w:snapToGrid w:val="0"/>
        </w:rPr>
        <w:t>Test Requirements</w:t>
      </w:r>
      <w:r>
        <w:tab/>
        <w:t>2490</w:t>
      </w:r>
    </w:p>
    <w:p w:rsidR="00AE18C6" w:rsidRDefault="00AE18C6">
      <w:pPr>
        <w:pStyle w:val="TOC3"/>
        <w:rPr>
          <w:rFonts w:asciiTheme="minorHAnsi" w:eastAsiaTheme="minorEastAsia" w:hAnsiTheme="minorHAnsi" w:cstheme="minorBidi"/>
          <w:sz w:val="22"/>
          <w:szCs w:val="22"/>
        </w:rPr>
      </w:pPr>
      <w:r w:rsidRPr="00AE18C6">
        <w:t>A.8.23.22</w:t>
      </w:r>
      <w:r w:rsidRPr="00AE18C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2491</w:t>
      </w:r>
    </w:p>
    <w:p w:rsidR="00AE18C6" w:rsidRDefault="00AE18C6">
      <w:pPr>
        <w:pStyle w:val="TOC4"/>
        <w:rPr>
          <w:rFonts w:asciiTheme="minorHAnsi" w:eastAsiaTheme="minorEastAsia" w:hAnsiTheme="minorHAnsi" w:cstheme="minorBidi"/>
          <w:sz w:val="22"/>
          <w:szCs w:val="22"/>
        </w:rPr>
      </w:pPr>
      <w:r w:rsidRPr="00AE18C6">
        <w:t>A.8.23.22.1</w:t>
      </w:r>
      <w:r w:rsidRPr="00AE18C6">
        <w:rPr>
          <w:rFonts w:asciiTheme="minorHAnsi" w:eastAsiaTheme="minorEastAsia" w:hAnsiTheme="minorHAnsi" w:cstheme="minorBidi"/>
          <w:sz w:val="22"/>
          <w:szCs w:val="22"/>
        </w:rPr>
        <w:tab/>
      </w:r>
      <w:r w:rsidRPr="00431C0C">
        <w:rPr>
          <w:snapToGrid w:val="0"/>
        </w:rPr>
        <w:t>Test Purpose and Environment</w:t>
      </w:r>
      <w:r>
        <w:tab/>
        <w:t>2491</w:t>
      </w:r>
    </w:p>
    <w:p w:rsidR="00AE18C6" w:rsidRDefault="00AE18C6">
      <w:pPr>
        <w:pStyle w:val="TOC4"/>
        <w:rPr>
          <w:rFonts w:asciiTheme="minorHAnsi" w:eastAsiaTheme="minorEastAsia" w:hAnsiTheme="minorHAnsi" w:cstheme="minorBidi"/>
          <w:sz w:val="22"/>
          <w:szCs w:val="22"/>
        </w:rPr>
      </w:pPr>
      <w:r w:rsidRPr="00AE18C6">
        <w:t>A.8.23.22</w:t>
      </w:r>
      <w:r w:rsidRPr="00AE18C6">
        <w:rPr>
          <w:snapToGrid w:val="0"/>
        </w:rPr>
        <w:t>.2</w:t>
      </w:r>
      <w:r w:rsidRPr="00AE18C6">
        <w:rPr>
          <w:rFonts w:asciiTheme="minorHAnsi" w:eastAsiaTheme="minorEastAsia" w:hAnsiTheme="minorHAnsi"/>
          <w:sz w:val="22"/>
          <w:szCs w:val="22"/>
        </w:rPr>
        <w:tab/>
      </w:r>
      <w:r w:rsidRPr="00431C0C">
        <w:rPr>
          <w:snapToGrid w:val="0"/>
        </w:rPr>
        <w:t>Test Requirements</w:t>
      </w:r>
      <w:r>
        <w:tab/>
        <w:t>2492</w:t>
      </w:r>
    </w:p>
    <w:p w:rsidR="00AE18C6" w:rsidRDefault="00AE18C6">
      <w:pPr>
        <w:pStyle w:val="TOC3"/>
        <w:rPr>
          <w:rFonts w:asciiTheme="minorHAnsi" w:eastAsiaTheme="minorEastAsia" w:hAnsiTheme="minorHAnsi" w:cstheme="minorBidi"/>
          <w:sz w:val="22"/>
          <w:szCs w:val="22"/>
        </w:rPr>
      </w:pPr>
      <w:r w:rsidRPr="00AE18C6">
        <w:t>A.8.23.23</w:t>
      </w:r>
      <w:r w:rsidRPr="00AE18C6">
        <w:rPr>
          <w:rFonts w:asciiTheme="minorHAnsi" w:eastAsiaTheme="minorEastAsia" w:hAnsiTheme="minorHAnsi" w:cstheme="minorBidi"/>
          <w:sz w:val="22"/>
          <w:szCs w:val="22"/>
        </w:rPr>
        <w:tab/>
      </w:r>
      <w:r>
        <w:t>E-UTRAN TDD - TDD DC Inter-frequency identification of a new CGI of E-UTRA cell using autonomous gaps in synchronous DC</w:t>
      </w:r>
      <w:r>
        <w:tab/>
        <w:t>2493</w:t>
      </w:r>
    </w:p>
    <w:p w:rsidR="00AE18C6" w:rsidRDefault="00AE18C6">
      <w:pPr>
        <w:pStyle w:val="TOC4"/>
        <w:rPr>
          <w:rFonts w:asciiTheme="minorHAnsi" w:eastAsiaTheme="minorEastAsia" w:hAnsiTheme="minorHAnsi" w:cstheme="minorBidi"/>
          <w:sz w:val="22"/>
          <w:szCs w:val="22"/>
        </w:rPr>
      </w:pPr>
      <w:r w:rsidRPr="00AE18C6">
        <w:t>A.8.23.23.1</w:t>
      </w:r>
      <w:r w:rsidRPr="00AE18C6">
        <w:rPr>
          <w:rFonts w:asciiTheme="minorHAnsi" w:eastAsiaTheme="minorEastAsia" w:hAnsiTheme="minorHAnsi" w:cstheme="minorBidi"/>
          <w:sz w:val="22"/>
          <w:szCs w:val="22"/>
        </w:rPr>
        <w:tab/>
      </w:r>
      <w:r w:rsidRPr="00431C0C">
        <w:rPr>
          <w:snapToGrid w:val="0"/>
        </w:rPr>
        <w:t>Test Purpose and Environment</w:t>
      </w:r>
      <w:r>
        <w:tab/>
        <w:t>2493</w:t>
      </w:r>
    </w:p>
    <w:p w:rsidR="00AE18C6" w:rsidRDefault="00AE18C6">
      <w:pPr>
        <w:pStyle w:val="TOC4"/>
        <w:rPr>
          <w:rFonts w:asciiTheme="minorHAnsi" w:eastAsiaTheme="minorEastAsia" w:hAnsiTheme="minorHAnsi" w:cstheme="minorBidi"/>
          <w:sz w:val="22"/>
          <w:szCs w:val="22"/>
        </w:rPr>
      </w:pPr>
      <w:r w:rsidRPr="00AE18C6">
        <w:t>A.8.23.23.2</w:t>
      </w:r>
      <w:r w:rsidRPr="00AE18C6">
        <w:rPr>
          <w:rFonts w:asciiTheme="minorHAnsi" w:eastAsiaTheme="minorEastAsia" w:hAnsiTheme="minorHAnsi" w:cstheme="minorBidi"/>
          <w:sz w:val="22"/>
          <w:szCs w:val="22"/>
        </w:rPr>
        <w:tab/>
      </w:r>
      <w:r w:rsidRPr="00431C0C">
        <w:rPr>
          <w:snapToGrid w:val="0"/>
        </w:rPr>
        <w:t>Test Requirements</w:t>
      </w:r>
      <w:r>
        <w:tab/>
        <w:t>2494</w:t>
      </w:r>
    </w:p>
    <w:p w:rsidR="00AE18C6" w:rsidRDefault="00AE18C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2495</w:t>
      </w:r>
    </w:p>
    <w:p w:rsidR="00AE18C6" w:rsidRDefault="00AE18C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rsidR="00AE18C6" w:rsidRDefault="00AE18C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2497</w:t>
      </w:r>
    </w:p>
    <w:p w:rsidR="00AE18C6" w:rsidRDefault="00AE18C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2498</w:t>
      </w:r>
    </w:p>
    <w:p w:rsidR="00AE18C6" w:rsidRDefault="00AE18C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2498</w:t>
      </w:r>
    </w:p>
    <w:p w:rsidR="00AE18C6" w:rsidRDefault="00AE18C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2500</w:t>
      </w:r>
    </w:p>
    <w:p w:rsidR="00AE18C6" w:rsidRDefault="00AE18C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2501</w:t>
      </w:r>
    </w:p>
    <w:p w:rsidR="00AE18C6" w:rsidRDefault="00AE18C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rsidR="00AE18C6" w:rsidRDefault="00AE18C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2503</w:t>
      </w:r>
    </w:p>
    <w:p w:rsidR="00AE18C6" w:rsidRDefault="00AE18C6">
      <w:pPr>
        <w:pStyle w:val="TOC3"/>
        <w:rPr>
          <w:rFonts w:asciiTheme="minorHAnsi" w:eastAsiaTheme="minorEastAsia" w:hAnsiTheme="minorHAnsi" w:cstheme="minorBidi"/>
          <w:sz w:val="22"/>
          <w:szCs w:val="22"/>
        </w:rPr>
      </w:pPr>
      <w:r>
        <w:lastRenderedPageBreak/>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2504</w:t>
      </w:r>
    </w:p>
    <w:p w:rsidR="00AE18C6" w:rsidRDefault="00AE18C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2504</w:t>
      </w:r>
    </w:p>
    <w:p w:rsidR="00AE18C6" w:rsidRDefault="00AE18C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2507</w:t>
      </w:r>
    </w:p>
    <w:p w:rsidR="00AE18C6" w:rsidRDefault="00AE18C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2507</w:t>
      </w:r>
    </w:p>
    <w:p w:rsidR="00AE18C6" w:rsidRDefault="00AE18C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2507</w:t>
      </w:r>
    </w:p>
    <w:p w:rsidR="00AE18C6" w:rsidRDefault="00AE18C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2510</w:t>
      </w:r>
    </w:p>
    <w:p w:rsidR="00AE18C6" w:rsidRDefault="00AE18C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2510</w:t>
      </w:r>
    </w:p>
    <w:p w:rsidR="00AE18C6" w:rsidRDefault="00AE18C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2510</w:t>
      </w:r>
    </w:p>
    <w:p w:rsidR="00AE18C6" w:rsidRDefault="00AE18C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2513</w:t>
      </w:r>
    </w:p>
    <w:p w:rsidR="00AE18C6" w:rsidRDefault="00AE18C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2513</w:t>
      </w:r>
    </w:p>
    <w:p w:rsidR="00AE18C6" w:rsidRDefault="00AE18C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2513</w:t>
      </w:r>
    </w:p>
    <w:p w:rsidR="00AE18C6" w:rsidRDefault="00AE18C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2513</w:t>
      </w:r>
    </w:p>
    <w:p w:rsidR="00AE18C6" w:rsidRDefault="00AE18C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2514</w:t>
      </w:r>
    </w:p>
    <w:p w:rsidR="00AE18C6" w:rsidRDefault="00AE18C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2515</w:t>
      </w:r>
    </w:p>
    <w:p w:rsidR="00AE18C6" w:rsidRDefault="00AE18C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2515</w:t>
      </w:r>
    </w:p>
    <w:p w:rsidR="00AE18C6" w:rsidRDefault="00AE18C6">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2516</w:t>
      </w:r>
    </w:p>
    <w:p w:rsidR="00AE18C6" w:rsidRDefault="00AE18C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2516</w:t>
      </w:r>
    </w:p>
    <w:p w:rsidR="00AE18C6" w:rsidRDefault="00AE18C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2517</w:t>
      </w:r>
    </w:p>
    <w:p w:rsidR="00AE18C6" w:rsidRDefault="00AE18C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2518</w:t>
      </w:r>
    </w:p>
    <w:p w:rsidR="00AE18C6" w:rsidRDefault="00AE18C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2519</w:t>
      </w:r>
    </w:p>
    <w:p w:rsidR="00AE18C6" w:rsidRDefault="00AE18C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2519</w:t>
      </w:r>
    </w:p>
    <w:p w:rsidR="00AE18C6" w:rsidRDefault="00AE18C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2519</w:t>
      </w:r>
    </w:p>
    <w:p w:rsidR="00AE18C6" w:rsidRDefault="00AE18C6">
      <w:pPr>
        <w:pStyle w:val="TOC4"/>
        <w:rPr>
          <w:rFonts w:asciiTheme="minorHAnsi" w:eastAsiaTheme="minorEastAsia" w:hAnsiTheme="minorHAnsi" w:cstheme="minorBidi"/>
          <w:sz w:val="22"/>
          <w:szCs w:val="22"/>
        </w:rPr>
      </w:pPr>
      <w:r w:rsidRPr="00AE18C6">
        <w:t>A.8.25.1.2</w:t>
      </w:r>
      <w:r w:rsidRPr="00AE18C6">
        <w:rPr>
          <w:rFonts w:asciiTheme="minorHAnsi" w:hAnsiTheme="minorHAnsi" w:cstheme="minorBidi"/>
          <w:sz w:val="22"/>
          <w:szCs w:val="22"/>
        </w:rPr>
        <w:tab/>
      </w:r>
      <w:r w:rsidRPr="00431C0C">
        <w:rPr>
          <w:rFonts w:eastAsia="SimSun"/>
          <w:lang w:eastAsia="zh-CN"/>
        </w:rPr>
        <w:t>Test Requirements</w:t>
      </w:r>
      <w:r>
        <w:tab/>
        <w:t>2521</w:t>
      </w:r>
    </w:p>
    <w:p w:rsidR="00AE18C6" w:rsidRDefault="00AE18C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2521</w:t>
      </w:r>
    </w:p>
    <w:p w:rsidR="00AE18C6" w:rsidRDefault="00AE18C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2521</w:t>
      </w:r>
    </w:p>
    <w:p w:rsidR="00AE18C6" w:rsidRDefault="00AE18C6">
      <w:pPr>
        <w:pStyle w:val="TOC4"/>
        <w:rPr>
          <w:rFonts w:asciiTheme="minorHAnsi" w:eastAsiaTheme="minorEastAsia" w:hAnsiTheme="minorHAnsi" w:cstheme="minorBidi"/>
          <w:sz w:val="22"/>
          <w:szCs w:val="22"/>
        </w:rPr>
      </w:pPr>
      <w:r w:rsidRPr="00AE18C6">
        <w:t>A.8.25.2.2</w:t>
      </w:r>
      <w:r w:rsidRPr="00AE18C6">
        <w:rPr>
          <w:rFonts w:asciiTheme="minorHAnsi" w:hAnsiTheme="minorHAnsi" w:cstheme="minorBidi"/>
          <w:sz w:val="22"/>
          <w:szCs w:val="22"/>
        </w:rPr>
        <w:tab/>
      </w:r>
      <w:r w:rsidRPr="00431C0C">
        <w:rPr>
          <w:rFonts w:eastAsia="SimSun"/>
          <w:lang w:eastAsia="zh-CN"/>
        </w:rPr>
        <w:t>Test Requirements</w:t>
      </w:r>
      <w:r>
        <w:tab/>
        <w:t>2523</w:t>
      </w:r>
    </w:p>
    <w:p w:rsidR="00AE18C6" w:rsidRDefault="00AE18C6">
      <w:pPr>
        <w:pStyle w:val="TOC2"/>
        <w:rPr>
          <w:rFonts w:asciiTheme="minorHAnsi" w:eastAsiaTheme="minorEastAsia" w:hAnsiTheme="minorHAnsi" w:cstheme="minorBidi"/>
          <w:sz w:val="22"/>
          <w:szCs w:val="22"/>
        </w:rPr>
      </w:pPr>
      <w:r>
        <w:t>A.8.</w:t>
      </w:r>
      <w:r>
        <w:rPr>
          <w:lang w:eastAsia="zh-CN"/>
        </w:rPr>
        <w:t>26 Frame Structure 3 (FS3)</w:t>
      </w:r>
      <w:r>
        <w:tab/>
        <w:t>2523</w:t>
      </w:r>
    </w:p>
    <w:p w:rsidR="00AE18C6" w:rsidRDefault="00AE18C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2523</w:t>
      </w:r>
    </w:p>
    <w:p w:rsidR="00AE18C6" w:rsidRDefault="00AE18C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rsidR="00AE18C6" w:rsidRDefault="00AE18C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2525</w:t>
      </w:r>
    </w:p>
    <w:p w:rsidR="00AE18C6" w:rsidRDefault="00AE18C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2526</w:t>
      </w:r>
    </w:p>
    <w:p w:rsidR="00AE18C6" w:rsidRDefault="00AE18C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2526</w:t>
      </w:r>
    </w:p>
    <w:p w:rsidR="00AE18C6" w:rsidRDefault="00AE18C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2528</w:t>
      </w:r>
    </w:p>
    <w:p w:rsidR="00AE18C6" w:rsidRDefault="00AE18C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2529</w:t>
      </w:r>
    </w:p>
    <w:p w:rsidR="00AE18C6" w:rsidRDefault="00AE18C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2529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26</w:t>
      </w:r>
      <w:r w:rsidRPr="00AE18C6">
        <w:t>.</w:t>
      </w:r>
      <w:r w:rsidRPr="00AE18C6">
        <w:rPr>
          <w:lang w:eastAsia="zh-CN"/>
        </w:rPr>
        <w:t>3.2</w:t>
      </w:r>
      <w:r w:rsidRPr="00AE18C6">
        <w:rPr>
          <w:rFonts w:asciiTheme="minorHAnsi" w:eastAsiaTheme="minorEastAsia" w:hAnsiTheme="minorHAnsi" w:cstheme="minorBidi"/>
          <w:sz w:val="22"/>
          <w:szCs w:val="22"/>
        </w:rPr>
        <w:tab/>
      </w:r>
      <w:r w:rsidRPr="00431C0C">
        <w:rPr>
          <w:snapToGrid w:val="0"/>
        </w:rPr>
        <w:t>Test Requirements</w:t>
      </w:r>
      <w:r>
        <w:tab/>
        <w:t>2532</w:t>
      </w:r>
    </w:p>
    <w:p w:rsidR="00AE18C6" w:rsidRDefault="00AE18C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2532</w:t>
      </w:r>
    </w:p>
    <w:p w:rsidR="00AE18C6" w:rsidRDefault="00AE18C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2532</w:t>
      </w:r>
    </w:p>
    <w:p w:rsidR="00AE18C6" w:rsidRDefault="00AE18C6">
      <w:pPr>
        <w:pStyle w:val="TOC4"/>
        <w:rPr>
          <w:rFonts w:asciiTheme="minorHAnsi" w:eastAsiaTheme="minorEastAsia" w:hAnsiTheme="minorHAnsi" w:cstheme="minorBidi"/>
          <w:sz w:val="22"/>
          <w:szCs w:val="22"/>
        </w:rPr>
      </w:pPr>
      <w:r w:rsidRPr="00AE18C6">
        <w:t>A.8.26.3A</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2535</w:t>
      </w:r>
    </w:p>
    <w:p w:rsidR="00AE18C6" w:rsidRDefault="00AE18C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2535</w:t>
      </w:r>
    </w:p>
    <w:p w:rsidR="00AE18C6" w:rsidRDefault="00AE18C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2535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26</w:t>
      </w:r>
      <w:r w:rsidRPr="00AE18C6">
        <w:t>.</w:t>
      </w:r>
      <w:r w:rsidRPr="00AE18C6">
        <w:rPr>
          <w:lang w:eastAsia="zh-CN"/>
        </w:rPr>
        <w:t>4.2</w:t>
      </w:r>
      <w:r w:rsidRPr="00AE18C6">
        <w:rPr>
          <w:rFonts w:asciiTheme="minorHAnsi" w:eastAsiaTheme="minorEastAsia" w:hAnsiTheme="minorHAnsi" w:cstheme="minorBidi"/>
          <w:sz w:val="22"/>
          <w:szCs w:val="22"/>
        </w:rPr>
        <w:tab/>
      </w:r>
      <w:r w:rsidRPr="00431C0C">
        <w:rPr>
          <w:snapToGrid w:val="0"/>
        </w:rPr>
        <w:t>Test Requirements</w:t>
      </w:r>
      <w:r>
        <w:tab/>
        <w:t>2538</w:t>
      </w:r>
    </w:p>
    <w:p w:rsidR="00AE18C6" w:rsidRDefault="00AE18C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2538</w:t>
      </w:r>
    </w:p>
    <w:p w:rsidR="00AE18C6" w:rsidRDefault="00AE18C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2538</w:t>
      </w:r>
    </w:p>
    <w:p w:rsidR="00AE18C6" w:rsidRDefault="00AE18C6">
      <w:pPr>
        <w:pStyle w:val="TOC4"/>
        <w:rPr>
          <w:rFonts w:asciiTheme="minorHAnsi" w:eastAsiaTheme="minorEastAsia" w:hAnsiTheme="minorHAnsi" w:cstheme="minorBidi"/>
          <w:sz w:val="22"/>
          <w:szCs w:val="22"/>
        </w:rPr>
      </w:pPr>
      <w:r w:rsidRPr="00AE18C6">
        <w:t>A.8.26.4A</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2541</w:t>
      </w:r>
    </w:p>
    <w:p w:rsidR="00AE18C6" w:rsidRDefault="00AE18C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2541</w:t>
      </w:r>
    </w:p>
    <w:p w:rsidR="00AE18C6" w:rsidRDefault="00AE18C6">
      <w:pPr>
        <w:pStyle w:val="TOC4"/>
        <w:rPr>
          <w:rFonts w:asciiTheme="minorHAnsi" w:eastAsiaTheme="minorEastAsia" w:hAnsiTheme="minorHAnsi" w:cstheme="minorBidi"/>
          <w:sz w:val="22"/>
          <w:szCs w:val="22"/>
        </w:rPr>
      </w:pPr>
      <w:r w:rsidRPr="00AE18C6">
        <w:t>A.8.26.5.</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2541</w:t>
      </w:r>
    </w:p>
    <w:p w:rsidR="00AE18C6" w:rsidRDefault="00AE18C6">
      <w:pPr>
        <w:pStyle w:val="TOC4"/>
        <w:rPr>
          <w:rFonts w:asciiTheme="minorHAnsi" w:eastAsiaTheme="minorEastAsia" w:hAnsiTheme="minorHAnsi" w:cstheme="minorBidi"/>
          <w:sz w:val="22"/>
          <w:szCs w:val="22"/>
        </w:rPr>
      </w:pPr>
      <w:r w:rsidRPr="00AE18C6">
        <w:t>A.8.26.5.2</w:t>
      </w:r>
      <w:r w:rsidRPr="00AE18C6">
        <w:rPr>
          <w:rFonts w:asciiTheme="minorHAnsi" w:eastAsiaTheme="minorEastAsia" w:hAnsiTheme="minorHAnsi" w:cstheme="minorBidi"/>
          <w:sz w:val="22"/>
          <w:szCs w:val="22"/>
        </w:rPr>
        <w:tab/>
      </w:r>
      <w:r w:rsidRPr="00431C0C">
        <w:rPr>
          <w:snapToGrid w:val="0"/>
        </w:rPr>
        <w:t>Test Requirements</w:t>
      </w:r>
      <w:r>
        <w:tab/>
        <w:t>2544</w:t>
      </w:r>
    </w:p>
    <w:p w:rsidR="00AE18C6" w:rsidRDefault="00AE18C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2544</w:t>
      </w:r>
    </w:p>
    <w:p w:rsidR="00AE18C6" w:rsidRDefault="00AE18C6">
      <w:pPr>
        <w:pStyle w:val="TOC4"/>
        <w:rPr>
          <w:rFonts w:asciiTheme="minorHAnsi" w:eastAsiaTheme="minorEastAsia" w:hAnsiTheme="minorHAnsi" w:cstheme="minorBidi"/>
          <w:sz w:val="22"/>
          <w:szCs w:val="22"/>
        </w:rPr>
      </w:pPr>
      <w:r w:rsidRPr="00AE18C6">
        <w:t>A.8.26.5A.</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2544</w:t>
      </w:r>
    </w:p>
    <w:p w:rsidR="00AE18C6" w:rsidRDefault="00AE18C6">
      <w:pPr>
        <w:pStyle w:val="TOC4"/>
        <w:rPr>
          <w:rFonts w:asciiTheme="minorHAnsi" w:eastAsiaTheme="minorEastAsia" w:hAnsiTheme="minorHAnsi" w:cstheme="minorBidi"/>
          <w:sz w:val="22"/>
          <w:szCs w:val="22"/>
        </w:rPr>
      </w:pPr>
      <w:r w:rsidRPr="00AE18C6">
        <w:t>A.8.26.5A.2</w:t>
      </w:r>
      <w:r w:rsidRPr="00AE18C6">
        <w:rPr>
          <w:rFonts w:asciiTheme="minorHAnsi" w:eastAsiaTheme="minorEastAsia" w:hAnsiTheme="minorHAnsi" w:cstheme="minorBidi"/>
          <w:sz w:val="22"/>
          <w:szCs w:val="22"/>
        </w:rPr>
        <w:tab/>
      </w:r>
      <w:r w:rsidRPr="00431C0C">
        <w:rPr>
          <w:snapToGrid w:val="0"/>
        </w:rPr>
        <w:t>Test Requirements</w:t>
      </w:r>
      <w:r>
        <w:tab/>
        <w:t>2547</w:t>
      </w:r>
    </w:p>
    <w:p w:rsidR="00AE18C6" w:rsidRDefault="00AE18C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2547</w:t>
      </w:r>
    </w:p>
    <w:p w:rsidR="00AE18C6" w:rsidRDefault="00AE18C6">
      <w:pPr>
        <w:pStyle w:val="TOC4"/>
        <w:rPr>
          <w:rFonts w:asciiTheme="minorHAnsi" w:eastAsiaTheme="minorEastAsia" w:hAnsiTheme="minorHAnsi" w:cstheme="minorBidi"/>
          <w:sz w:val="22"/>
          <w:szCs w:val="22"/>
        </w:rPr>
      </w:pPr>
      <w:r w:rsidRPr="00AE18C6">
        <w:lastRenderedPageBreak/>
        <w:t>A.8.26.6.</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2547</w:t>
      </w:r>
    </w:p>
    <w:p w:rsidR="00AE18C6" w:rsidRDefault="00AE18C6">
      <w:pPr>
        <w:pStyle w:val="TOC4"/>
        <w:rPr>
          <w:rFonts w:asciiTheme="minorHAnsi" w:eastAsiaTheme="minorEastAsia" w:hAnsiTheme="minorHAnsi" w:cstheme="minorBidi"/>
          <w:sz w:val="22"/>
          <w:szCs w:val="22"/>
        </w:rPr>
      </w:pPr>
      <w:r w:rsidRPr="00AE18C6">
        <w:t>A.8.26.6.2</w:t>
      </w:r>
      <w:r w:rsidRPr="00AE18C6">
        <w:rPr>
          <w:rFonts w:asciiTheme="minorHAnsi" w:eastAsiaTheme="minorEastAsia" w:hAnsiTheme="minorHAnsi" w:cstheme="minorBidi"/>
          <w:sz w:val="22"/>
          <w:szCs w:val="22"/>
        </w:rPr>
        <w:tab/>
      </w:r>
      <w:r w:rsidRPr="00431C0C">
        <w:rPr>
          <w:snapToGrid w:val="0"/>
        </w:rPr>
        <w:t>Test Requirements</w:t>
      </w:r>
      <w:r>
        <w:tab/>
        <w:t>2550</w:t>
      </w:r>
    </w:p>
    <w:p w:rsidR="00AE18C6" w:rsidRDefault="00AE18C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2550</w:t>
      </w:r>
    </w:p>
    <w:p w:rsidR="00AE18C6" w:rsidRDefault="00AE18C6">
      <w:pPr>
        <w:pStyle w:val="TOC4"/>
        <w:rPr>
          <w:rFonts w:asciiTheme="minorHAnsi" w:eastAsiaTheme="minorEastAsia" w:hAnsiTheme="minorHAnsi" w:cstheme="minorBidi"/>
          <w:sz w:val="22"/>
          <w:szCs w:val="22"/>
        </w:rPr>
      </w:pPr>
      <w:r w:rsidRPr="00AE18C6">
        <w:t>A.8.26.6A.</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2550</w:t>
      </w:r>
    </w:p>
    <w:p w:rsidR="00AE18C6" w:rsidRDefault="00AE18C6">
      <w:pPr>
        <w:pStyle w:val="TOC4"/>
        <w:rPr>
          <w:rFonts w:asciiTheme="minorHAnsi" w:eastAsiaTheme="minorEastAsia" w:hAnsiTheme="minorHAnsi" w:cstheme="minorBidi"/>
          <w:sz w:val="22"/>
          <w:szCs w:val="22"/>
        </w:rPr>
      </w:pPr>
      <w:r w:rsidRPr="00AE18C6">
        <w:t>A.8.26.6A.2</w:t>
      </w:r>
      <w:r w:rsidRPr="00AE18C6">
        <w:rPr>
          <w:rFonts w:asciiTheme="minorHAnsi" w:eastAsiaTheme="minorEastAsia" w:hAnsiTheme="minorHAnsi" w:cstheme="minorBidi"/>
          <w:sz w:val="22"/>
          <w:szCs w:val="22"/>
        </w:rPr>
        <w:tab/>
      </w:r>
      <w:r w:rsidRPr="00431C0C">
        <w:rPr>
          <w:snapToGrid w:val="0"/>
        </w:rPr>
        <w:t>Test Requirements</w:t>
      </w:r>
      <w:r>
        <w:tab/>
        <w:t>2553</w:t>
      </w:r>
    </w:p>
    <w:p w:rsidR="00AE18C6" w:rsidRDefault="00AE18C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2553</w:t>
      </w:r>
    </w:p>
    <w:p w:rsidR="00AE18C6" w:rsidRDefault="00AE18C6">
      <w:pPr>
        <w:pStyle w:val="TOC4"/>
        <w:rPr>
          <w:rFonts w:asciiTheme="minorHAnsi" w:eastAsiaTheme="minorEastAsia" w:hAnsiTheme="minorHAnsi" w:cstheme="minorBidi"/>
          <w:sz w:val="22"/>
          <w:szCs w:val="22"/>
        </w:rPr>
      </w:pPr>
      <w:r w:rsidRPr="00AE18C6">
        <w:t>A.8.26.7.</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2553</w:t>
      </w:r>
    </w:p>
    <w:p w:rsidR="00AE18C6" w:rsidRDefault="00AE18C6">
      <w:pPr>
        <w:pStyle w:val="TOC4"/>
        <w:rPr>
          <w:rFonts w:asciiTheme="minorHAnsi" w:eastAsiaTheme="minorEastAsia" w:hAnsiTheme="minorHAnsi" w:cstheme="minorBidi"/>
          <w:sz w:val="22"/>
          <w:szCs w:val="22"/>
        </w:rPr>
      </w:pPr>
      <w:r w:rsidRPr="00AE18C6">
        <w:t>A.8.26.7.2</w:t>
      </w:r>
      <w:r w:rsidRPr="00AE18C6">
        <w:rPr>
          <w:rFonts w:asciiTheme="minorHAnsi" w:eastAsiaTheme="minorEastAsia" w:hAnsiTheme="minorHAnsi" w:cstheme="minorBidi"/>
          <w:sz w:val="22"/>
          <w:szCs w:val="22"/>
        </w:rPr>
        <w:tab/>
      </w:r>
      <w:r w:rsidRPr="00431C0C">
        <w:rPr>
          <w:snapToGrid w:val="0"/>
        </w:rPr>
        <w:t>Test Requirements</w:t>
      </w:r>
      <w:r>
        <w:tab/>
        <w:t>2556</w:t>
      </w:r>
    </w:p>
    <w:p w:rsidR="00AE18C6" w:rsidRDefault="00AE18C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2556</w:t>
      </w:r>
    </w:p>
    <w:p w:rsidR="00AE18C6" w:rsidRDefault="00AE18C6">
      <w:pPr>
        <w:pStyle w:val="TOC4"/>
        <w:rPr>
          <w:rFonts w:asciiTheme="minorHAnsi" w:eastAsiaTheme="minorEastAsia" w:hAnsiTheme="minorHAnsi" w:cstheme="minorBidi"/>
          <w:sz w:val="22"/>
          <w:szCs w:val="22"/>
        </w:rPr>
      </w:pPr>
      <w:r w:rsidRPr="00AE18C6">
        <w:t>A.8.26.8.</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2556</w:t>
      </w:r>
    </w:p>
    <w:p w:rsidR="00AE18C6" w:rsidRDefault="00AE18C6">
      <w:pPr>
        <w:pStyle w:val="TOC4"/>
        <w:rPr>
          <w:rFonts w:asciiTheme="minorHAnsi" w:eastAsiaTheme="minorEastAsia" w:hAnsiTheme="minorHAnsi" w:cstheme="minorBidi"/>
          <w:sz w:val="22"/>
          <w:szCs w:val="22"/>
        </w:rPr>
      </w:pPr>
      <w:r w:rsidRPr="00AE18C6">
        <w:t>A.8.26.8.2</w:t>
      </w:r>
      <w:r w:rsidRPr="00AE18C6">
        <w:rPr>
          <w:rFonts w:asciiTheme="minorHAnsi" w:eastAsiaTheme="minorEastAsia" w:hAnsiTheme="minorHAnsi" w:cstheme="minorBidi"/>
          <w:sz w:val="22"/>
          <w:szCs w:val="22"/>
        </w:rPr>
        <w:tab/>
      </w:r>
      <w:r w:rsidRPr="00431C0C">
        <w:rPr>
          <w:snapToGrid w:val="0"/>
        </w:rPr>
        <w:t>Test Requirements</w:t>
      </w:r>
      <w:r>
        <w:tab/>
        <w:t>2559</w:t>
      </w:r>
    </w:p>
    <w:p w:rsidR="00AE18C6" w:rsidRDefault="00AE18C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2559</w:t>
      </w:r>
    </w:p>
    <w:p w:rsidR="00AE18C6" w:rsidRDefault="00AE18C6">
      <w:pPr>
        <w:pStyle w:val="TOC4"/>
        <w:rPr>
          <w:rFonts w:asciiTheme="minorHAnsi" w:eastAsiaTheme="minorEastAsia" w:hAnsiTheme="minorHAnsi" w:cstheme="minorBidi"/>
          <w:sz w:val="22"/>
          <w:szCs w:val="22"/>
        </w:rPr>
      </w:pPr>
      <w:r w:rsidRPr="00AE18C6">
        <w:t>A.8.26.9.1</w:t>
      </w:r>
      <w:r w:rsidRPr="00AE18C6">
        <w:rPr>
          <w:rFonts w:asciiTheme="minorHAnsi" w:eastAsiaTheme="minorEastAsia" w:hAnsiTheme="minorHAnsi"/>
          <w:sz w:val="22"/>
          <w:szCs w:val="22"/>
        </w:rPr>
        <w:tab/>
      </w:r>
      <w:r w:rsidRPr="00431C0C">
        <w:rPr>
          <w:rFonts w:cs="v4.2.0"/>
          <w:snapToGrid w:val="0"/>
        </w:rPr>
        <w:t>Test Purpose and Environment</w:t>
      </w:r>
      <w:r>
        <w:tab/>
        <w:t>2559</w:t>
      </w:r>
    </w:p>
    <w:p w:rsidR="00AE18C6" w:rsidRDefault="00AE18C6">
      <w:pPr>
        <w:pStyle w:val="TOC4"/>
        <w:rPr>
          <w:rFonts w:asciiTheme="minorHAnsi" w:eastAsiaTheme="minorEastAsia" w:hAnsiTheme="minorHAnsi" w:cstheme="minorBidi"/>
          <w:sz w:val="22"/>
          <w:szCs w:val="22"/>
        </w:rPr>
      </w:pPr>
      <w:r w:rsidRPr="00AE18C6">
        <w:t>A.8.26.9.2</w:t>
      </w:r>
      <w:r w:rsidRPr="00AE18C6">
        <w:rPr>
          <w:rFonts w:asciiTheme="minorHAnsi" w:eastAsiaTheme="minorEastAsia" w:hAnsiTheme="minorHAnsi"/>
          <w:sz w:val="22"/>
          <w:szCs w:val="22"/>
        </w:rPr>
        <w:tab/>
      </w:r>
      <w:r w:rsidRPr="00431C0C">
        <w:rPr>
          <w:rFonts w:cs="v4.2.0"/>
          <w:snapToGrid w:val="0"/>
        </w:rPr>
        <w:t>Test Requirements</w:t>
      </w:r>
      <w:r>
        <w:tab/>
        <w:t>2562</w:t>
      </w:r>
    </w:p>
    <w:p w:rsidR="00AE18C6" w:rsidRDefault="00AE18C6">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2562</w:t>
      </w:r>
    </w:p>
    <w:p w:rsidR="00AE18C6" w:rsidRDefault="00AE18C6">
      <w:pPr>
        <w:pStyle w:val="TOC4"/>
        <w:rPr>
          <w:rFonts w:asciiTheme="minorHAnsi" w:eastAsiaTheme="minorEastAsia" w:hAnsiTheme="minorHAnsi" w:cstheme="minorBidi"/>
          <w:sz w:val="22"/>
          <w:szCs w:val="22"/>
        </w:rPr>
      </w:pPr>
      <w:r w:rsidRPr="00AE18C6">
        <w:t>A.8.26.10.1</w:t>
      </w:r>
      <w:r w:rsidRPr="00AE18C6">
        <w:rPr>
          <w:rFonts w:asciiTheme="minorHAnsi" w:eastAsiaTheme="minorEastAsia" w:hAnsiTheme="minorHAnsi" w:cstheme="minorBidi"/>
          <w:sz w:val="22"/>
          <w:szCs w:val="22"/>
        </w:rPr>
        <w:tab/>
      </w:r>
      <w:r w:rsidRPr="00431C0C">
        <w:rPr>
          <w:snapToGrid w:val="0"/>
        </w:rPr>
        <w:t>Test Purpose and Environment</w:t>
      </w:r>
      <w:r>
        <w:tab/>
        <w:t>2562</w:t>
      </w:r>
    </w:p>
    <w:p w:rsidR="00AE18C6" w:rsidRDefault="00AE18C6">
      <w:pPr>
        <w:pStyle w:val="TOC4"/>
        <w:rPr>
          <w:rFonts w:asciiTheme="minorHAnsi" w:eastAsiaTheme="minorEastAsia" w:hAnsiTheme="minorHAnsi" w:cstheme="minorBidi"/>
          <w:sz w:val="22"/>
          <w:szCs w:val="22"/>
        </w:rPr>
      </w:pPr>
      <w:r w:rsidRPr="00AE18C6">
        <w:t>A.8.26.10.2</w:t>
      </w:r>
      <w:r w:rsidRPr="00AE18C6">
        <w:rPr>
          <w:rFonts w:asciiTheme="minorHAnsi" w:eastAsiaTheme="minorEastAsia" w:hAnsiTheme="minorHAnsi"/>
          <w:sz w:val="22"/>
          <w:szCs w:val="22"/>
        </w:rPr>
        <w:tab/>
      </w:r>
      <w:r w:rsidRPr="00431C0C">
        <w:rPr>
          <w:rFonts w:cs="v4.2.0"/>
          <w:snapToGrid w:val="0"/>
        </w:rPr>
        <w:t>Test Requirements</w:t>
      </w:r>
      <w:r>
        <w:tab/>
        <w:t>2565</w:t>
      </w:r>
    </w:p>
    <w:p w:rsidR="00AE18C6" w:rsidRDefault="00AE18C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2566</w:t>
      </w:r>
    </w:p>
    <w:p w:rsidR="00AE18C6" w:rsidRDefault="00AE18C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2566</w:t>
      </w:r>
    </w:p>
    <w:p w:rsidR="00AE18C6" w:rsidRDefault="00AE18C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2566</w:t>
      </w:r>
    </w:p>
    <w:p w:rsidR="00AE18C6" w:rsidRDefault="00AE18C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2566</w:t>
      </w:r>
    </w:p>
    <w:p w:rsidR="00AE18C6" w:rsidRDefault="00AE18C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2566</w:t>
      </w:r>
    </w:p>
    <w:p w:rsidR="00AE18C6" w:rsidRDefault="00AE18C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2568</w:t>
      </w:r>
    </w:p>
    <w:p w:rsidR="00AE18C6" w:rsidRDefault="00AE18C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2568</w:t>
      </w:r>
    </w:p>
    <w:p w:rsidR="00AE18C6" w:rsidRDefault="00AE18C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2568</w:t>
      </w:r>
    </w:p>
    <w:p w:rsidR="00AE18C6" w:rsidRDefault="00AE18C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2568</w:t>
      </w:r>
    </w:p>
    <w:p w:rsidR="00AE18C6" w:rsidRDefault="00AE18C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2569</w:t>
      </w:r>
    </w:p>
    <w:p w:rsidR="00AE18C6" w:rsidRDefault="00AE18C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2570</w:t>
      </w:r>
    </w:p>
    <w:p w:rsidR="00AE18C6" w:rsidRDefault="00AE18C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2570</w:t>
      </w:r>
    </w:p>
    <w:p w:rsidR="00AE18C6" w:rsidRDefault="00AE18C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2570</w:t>
      </w:r>
    </w:p>
    <w:p w:rsidR="00AE18C6" w:rsidRDefault="00AE18C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2572</w:t>
      </w:r>
    </w:p>
    <w:p w:rsidR="00AE18C6" w:rsidRDefault="00AE18C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2572</w:t>
      </w:r>
    </w:p>
    <w:p w:rsidR="00AE18C6" w:rsidRDefault="00AE18C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2572</w:t>
      </w:r>
    </w:p>
    <w:p w:rsidR="00AE18C6" w:rsidRDefault="00AE18C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2572</w:t>
      </w:r>
    </w:p>
    <w:p w:rsidR="00AE18C6" w:rsidRDefault="00AE18C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2574</w:t>
      </w:r>
    </w:p>
    <w:p w:rsidR="00AE18C6" w:rsidRDefault="00AE18C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2575</w:t>
      </w:r>
    </w:p>
    <w:p w:rsidR="00AE18C6" w:rsidRDefault="00AE18C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2575</w:t>
      </w:r>
    </w:p>
    <w:p w:rsidR="00AE18C6" w:rsidRDefault="00AE18C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2575</w:t>
      </w:r>
    </w:p>
    <w:p w:rsidR="00AE18C6" w:rsidRDefault="00AE18C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2576</w:t>
      </w:r>
    </w:p>
    <w:p w:rsidR="00AE18C6" w:rsidRDefault="00AE18C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2577</w:t>
      </w:r>
    </w:p>
    <w:p w:rsidR="00AE18C6" w:rsidRDefault="00AE18C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2577</w:t>
      </w:r>
    </w:p>
    <w:p w:rsidR="00AE18C6" w:rsidRDefault="00AE18C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2577</w:t>
      </w:r>
    </w:p>
    <w:p w:rsidR="00AE18C6" w:rsidRDefault="00AE18C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2579</w:t>
      </w:r>
    </w:p>
    <w:p w:rsidR="00AE18C6" w:rsidRDefault="00AE18C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2579</w:t>
      </w:r>
    </w:p>
    <w:p w:rsidR="00AE18C6" w:rsidRDefault="00AE18C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2579</w:t>
      </w:r>
    </w:p>
    <w:p w:rsidR="00AE18C6" w:rsidRDefault="00AE18C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2579</w:t>
      </w:r>
    </w:p>
    <w:p w:rsidR="00AE18C6" w:rsidRDefault="00AE18C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2581</w:t>
      </w:r>
    </w:p>
    <w:p w:rsidR="00AE18C6" w:rsidRDefault="00AE18C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2581</w:t>
      </w:r>
    </w:p>
    <w:p w:rsidR="00AE18C6" w:rsidRDefault="00AE18C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2581</w:t>
      </w:r>
    </w:p>
    <w:p w:rsidR="00AE18C6" w:rsidRDefault="00AE18C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2581</w:t>
      </w:r>
    </w:p>
    <w:p w:rsidR="00AE18C6" w:rsidRDefault="00AE18C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2584</w:t>
      </w:r>
    </w:p>
    <w:p w:rsidR="00AE18C6" w:rsidRDefault="00AE18C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2584</w:t>
      </w:r>
    </w:p>
    <w:p w:rsidR="00AE18C6" w:rsidRDefault="00AE18C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2584</w:t>
      </w:r>
    </w:p>
    <w:p w:rsidR="00AE18C6" w:rsidRDefault="00AE18C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2584</w:t>
      </w:r>
    </w:p>
    <w:p w:rsidR="00AE18C6" w:rsidRDefault="00AE18C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2586</w:t>
      </w:r>
    </w:p>
    <w:p w:rsidR="00AE18C6" w:rsidRDefault="00AE18C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2587</w:t>
      </w:r>
    </w:p>
    <w:p w:rsidR="00AE18C6" w:rsidRDefault="00AE18C6">
      <w:pPr>
        <w:pStyle w:val="TOC4"/>
        <w:rPr>
          <w:rFonts w:asciiTheme="minorHAnsi" w:eastAsiaTheme="minorEastAsia" w:hAnsiTheme="minorHAnsi" w:cstheme="minorBidi"/>
          <w:sz w:val="22"/>
          <w:szCs w:val="22"/>
        </w:rPr>
      </w:pPr>
      <w:r>
        <w:lastRenderedPageBreak/>
        <w:t>A.9.1.10.1</w:t>
      </w:r>
      <w:r>
        <w:rPr>
          <w:rFonts w:asciiTheme="minorHAnsi" w:eastAsiaTheme="minorEastAsia" w:hAnsiTheme="minorHAnsi" w:cstheme="minorBidi"/>
          <w:sz w:val="22"/>
          <w:szCs w:val="22"/>
        </w:rPr>
        <w:tab/>
      </w:r>
      <w:r>
        <w:t>Test Purpose and Environment</w:t>
      </w:r>
      <w:r>
        <w:tab/>
        <w:t>2587</w:t>
      </w:r>
    </w:p>
    <w:p w:rsidR="00AE18C6" w:rsidRDefault="00AE18C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2587</w:t>
      </w:r>
    </w:p>
    <w:p w:rsidR="00AE18C6" w:rsidRDefault="00AE18C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2589</w:t>
      </w:r>
    </w:p>
    <w:p w:rsidR="00AE18C6" w:rsidRDefault="00AE18C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2589</w:t>
      </w:r>
    </w:p>
    <w:p w:rsidR="00AE18C6" w:rsidRDefault="00AE18C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2589</w:t>
      </w:r>
    </w:p>
    <w:p w:rsidR="00AE18C6" w:rsidRDefault="00AE18C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2589</w:t>
      </w:r>
    </w:p>
    <w:p w:rsidR="00AE18C6" w:rsidRDefault="00AE18C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2592</w:t>
      </w:r>
    </w:p>
    <w:p w:rsidR="00AE18C6" w:rsidRDefault="00AE18C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2592</w:t>
      </w:r>
    </w:p>
    <w:p w:rsidR="00AE18C6" w:rsidRDefault="00AE18C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2592</w:t>
      </w:r>
    </w:p>
    <w:p w:rsidR="00AE18C6" w:rsidRDefault="00AE18C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2592</w:t>
      </w:r>
    </w:p>
    <w:p w:rsidR="00AE18C6" w:rsidRDefault="00AE18C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2593</w:t>
      </w:r>
    </w:p>
    <w:p w:rsidR="00AE18C6" w:rsidRDefault="00AE18C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2593</w:t>
      </w:r>
    </w:p>
    <w:p w:rsidR="00AE18C6" w:rsidRDefault="00AE18C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2593</w:t>
      </w:r>
    </w:p>
    <w:p w:rsidR="00AE18C6" w:rsidRDefault="00AE18C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2593</w:t>
      </w:r>
    </w:p>
    <w:p w:rsidR="00AE18C6" w:rsidRDefault="00AE18C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2594</w:t>
      </w:r>
    </w:p>
    <w:p w:rsidR="00AE18C6" w:rsidRDefault="00AE18C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2594</w:t>
      </w:r>
    </w:p>
    <w:p w:rsidR="00AE18C6" w:rsidRDefault="00AE18C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2594</w:t>
      </w:r>
    </w:p>
    <w:p w:rsidR="00AE18C6" w:rsidRDefault="00AE18C6">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2594</w:t>
      </w:r>
    </w:p>
    <w:p w:rsidR="00AE18C6" w:rsidRDefault="00AE18C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2597</w:t>
      </w:r>
    </w:p>
    <w:p w:rsidR="00AE18C6" w:rsidRDefault="00AE18C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2597</w:t>
      </w:r>
    </w:p>
    <w:p w:rsidR="00AE18C6" w:rsidRDefault="00AE18C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2597</w:t>
      </w:r>
    </w:p>
    <w:p w:rsidR="00AE18C6" w:rsidRDefault="00AE18C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2597</w:t>
      </w:r>
    </w:p>
    <w:p w:rsidR="00AE18C6" w:rsidRDefault="00AE18C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2599</w:t>
      </w:r>
    </w:p>
    <w:p w:rsidR="00AE18C6" w:rsidRDefault="00AE18C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2600</w:t>
      </w:r>
    </w:p>
    <w:p w:rsidR="00AE18C6" w:rsidRDefault="00AE18C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2600</w:t>
      </w:r>
    </w:p>
    <w:p w:rsidR="00AE18C6" w:rsidRDefault="00AE18C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2600</w:t>
      </w:r>
    </w:p>
    <w:p w:rsidR="00AE18C6" w:rsidRDefault="00AE18C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2601</w:t>
      </w:r>
    </w:p>
    <w:p w:rsidR="00AE18C6" w:rsidRDefault="00AE18C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2601</w:t>
      </w:r>
    </w:p>
    <w:p w:rsidR="00AE18C6" w:rsidRDefault="00AE18C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2601</w:t>
      </w:r>
    </w:p>
    <w:p w:rsidR="00AE18C6" w:rsidRDefault="00AE18C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2602</w:t>
      </w:r>
    </w:p>
    <w:p w:rsidR="00AE18C6" w:rsidRDefault="00AE18C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2603</w:t>
      </w:r>
    </w:p>
    <w:p w:rsidR="00AE18C6" w:rsidRDefault="00AE18C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2603</w:t>
      </w:r>
    </w:p>
    <w:p w:rsidR="00AE18C6" w:rsidRDefault="00AE18C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2603</w:t>
      </w:r>
    </w:p>
    <w:p w:rsidR="00AE18C6" w:rsidRDefault="00AE18C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2603</w:t>
      </w:r>
    </w:p>
    <w:p w:rsidR="00AE18C6" w:rsidRDefault="00AE18C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2604</w:t>
      </w:r>
    </w:p>
    <w:p w:rsidR="00AE18C6" w:rsidRDefault="00AE18C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2605</w:t>
      </w:r>
    </w:p>
    <w:p w:rsidR="00AE18C6" w:rsidRDefault="00AE18C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2605</w:t>
      </w:r>
    </w:p>
    <w:p w:rsidR="00AE18C6" w:rsidRDefault="00AE18C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2605</w:t>
      </w:r>
    </w:p>
    <w:p w:rsidR="00AE18C6" w:rsidRDefault="00AE18C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2605</w:t>
      </w:r>
    </w:p>
    <w:p w:rsidR="00AE18C6" w:rsidRDefault="00AE18C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2605</w:t>
      </w:r>
    </w:p>
    <w:p w:rsidR="00AE18C6" w:rsidRDefault="00AE18C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2605</w:t>
      </w:r>
    </w:p>
    <w:p w:rsidR="00AE18C6" w:rsidRDefault="00AE18C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2605</w:t>
      </w:r>
    </w:p>
    <w:p w:rsidR="00AE18C6" w:rsidRDefault="00AE18C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2607</w:t>
      </w:r>
    </w:p>
    <w:p w:rsidR="00AE18C6" w:rsidRDefault="00AE18C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2607</w:t>
      </w:r>
    </w:p>
    <w:p w:rsidR="00AE18C6" w:rsidRDefault="00AE18C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2607</w:t>
      </w:r>
    </w:p>
    <w:p w:rsidR="00AE18C6" w:rsidRDefault="00AE18C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2607</w:t>
      </w:r>
    </w:p>
    <w:p w:rsidR="00AE18C6" w:rsidRDefault="00AE18C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2607</w:t>
      </w:r>
    </w:p>
    <w:p w:rsidR="00AE18C6" w:rsidRDefault="00AE18C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2607</w:t>
      </w:r>
    </w:p>
    <w:p w:rsidR="00AE18C6" w:rsidRDefault="00AE18C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2607</w:t>
      </w:r>
    </w:p>
    <w:p w:rsidR="00AE18C6" w:rsidRDefault="00AE18C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2608</w:t>
      </w:r>
    </w:p>
    <w:p w:rsidR="00AE18C6" w:rsidRDefault="00AE18C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2611</w:t>
      </w:r>
    </w:p>
    <w:p w:rsidR="00AE18C6" w:rsidRDefault="00AE18C6">
      <w:pPr>
        <w:pStyle w:val="TOC3"/>
        <w:rPr>
          <w:rFonts w:asciiTheme="minorHAnsi" w:eastAsiaTheme="minorEastAsia" w:hAnsiTheme="minorHAnsi" w:cstheme="minorBidi"/>
          <w:sz w:val="22"/>
          <w:szCs w:val="22"/>
        </w:rPr>
      </w:pPr>
      <w:r>
        <w:t>A.9.1.23 RSRP for E-UTRAN TDD-FDD Carrier Aggregation with PCell in TDD</w:t>
      </w:r>
      <w:r>
        <w:tab/>
        <w:t>2611</w:t>
      </w:r>
    </w:p>
    <w:p w:rsidR="00AE18C6" w:rsidRDefault="00AE18C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2611</w:t>
      </w:r>
    </w:p>
    <w:p w:rsidR="00AE18C6" w:rsidRDefault="00AE18C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2611</w:t>
      </w:r>
    </w:p>
    <w:p w:rsidR="00AE18C6" w:rsidRDefault="00AE18C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2614</w:t>
      </w:r>
    </w:p>
    <w:p w:rsidR="00AE18C6" w:rsidRDefault="00AE18C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2614</w:t>
      </w:r>
    </w:p>
    <w:p w:rsidR="00AE18C6" w:rsidRDefault="00AE18C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2614</w:t>
      </w:r>
    </w:p>
    <w:p w:rsidR="00AE18C6" w:rsidRDefault="00AE18C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2614</w:t>
      </w:r>
    </w:p>
    <w:p w:rsidR="00AE18C6" w:rsidRDefault="00AE18C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2615</w:t>
      </w:r>
    </w:p>
    <w:p w:rsidR="00AE18C6" w:rsidRDefault="00AE18C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2615</w:t>
      </w:r>
    </w:p>
    <w:p w:rsidR="00AE18C6" w:rsidRDefault="00AE18C6">
      <w:pPr>
        <w:pStyle w:val="TOC4"/>
        <w:rPr>
          <w:rFonts w:asciiTheme="minorHAnsi" w:eastAsiaTheme="minorEastAsia" w:hAnsiTheme="minorHAnsi" w:cstheme="minorBidi"/>
          <w:sz w:val="22"/>
          <w:szCs w:val="22"/>
        </w:rPr>
      </w:pPr>
      <w:r>
        <w:lastRenderedPageBreak/>
        <w:t>A.9.1.25.1</w:t>
      </w:r>
      <w:r>
        <w:rPr>
          <w:rFonts w:asciiTheme="minorHAnsi" w:eastAsiaTheme="minorEastAsia" w:hAnsiTheme="minorHAnsi" w:cstheme="minorBidi"/>
          <w:sz w:val="22"/>
          <w:szCs w:val="22"/>
        </w:rPr>
        <w:tab/>
      </w:r>
      <w:r>
        <w:t>Test Purpose and Environment</w:t>
      </w:r>
      <w:r>
        <w:tab/>
        <w:t>2615</w:t>
      </w:r>
    </w:p>
    <w:p w:rsidR="00AE18C6" w:rsidRDefault="00AE18C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2615</w:t>
      </w:r>
    </w:p>
    <w:p w:rsidR="00AE18C6" w:rsidRDefault="00AE18C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2617</w:t>
      </w:r>
    </w:p>
    <w:p w:rsidR="00AE18C6" w:rsidRDefault="00AE18C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2617</w:t>
      </w:r>
    </w:p>
    <w:p w:rsidR="00AE18C6" w:rsidRDefault="00AE18C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2617</w:t>
      </w:r>
    </w:p>
    <w:p w:rsidR="00AE18C6" w:rsidRDefault="00AE18C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2617</w:t>
      </w:r>
    </w:p>
    <w:p w:rsidR="00AE18C6" w:rsidRDefault="00AE18C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2619</w:t>
      </w:r>
    </w:p>
    <w:p w:rsidR="00AE18C6" w:rsidRDefault="00AE18C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2619</w:t>
      </w:r>
    </w:p>
    <w:p w:rsidR="00AE18C6" w:rsidRDefault="00AE18C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2619</w:t>
      </w:r>
    </w:p>
    <w:p w:rsidR="00AE18C6" w:rsidRDefault="00AE18C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2619</w:t>
      </w:r>
    </w:p>
    <w:p w:rsidR="00AE18C6" w:rsidRDefault="00AE18C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2621</w:t>
      </w:r>
    </w:p>
    <w:p w:rsidR="00AE18C6" w:rsidRDefault="00AE18C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2621</w:t>
      </w:r>
    </w:p>
    <w:p w:rsidR="00AE18C6" w:rsidRDefault="00AE18C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2621</w:t>
      </w:r>
    </w:p>
    <w:p w:rsidR="00AE18C6" w:rsidRDefault="00AE18C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2621</w:t>
      </w:r>
    </w:p>
    <w:p w:rsidR="00AE18C6" w:rsidRDefault="00AE18C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2623</w:t>
      </w:r>
    </w:p>
    <w:p w:rsidR="00AE18C6" w:rsidRDefault="00AE18C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2623</w:t>
      </w:r>
    </w:p>
    <w:p w:rsidR="00AE18C6" w:rsidRDefault="00AE18C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2623</w:t>
      </w:r>
    </w:p>
    <w:p w:rsidR="00AE18C6" w:rsidRDefault="00AE18C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2623</w:t>
      </w:r>
    </w:p>
    <w:p w:rsidR="00AE18C6" w:rsidRDefault="00AE18C6">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2625</w:t>
      </w:r>
    </w:p>
    <w:p w:rsidR="00AE18C6" w:rsidRDefault="00AE18C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2625</w:t>
      </w:r>
    </w:p>
    <w:p w:rsidR="00AE18C6" w:rsidRDefault="00AE18C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2625</w:t>
      </w:r>
    </w:p>
    <w:p w:rsidR="00AE18C6" w:rsidRDefault="00AE18C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2626</w:t>
      </w:r>
    </w:p>
    <w:p w:rsidR="00AE18C6" w:rsidRDefault="00AE18C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2628</w:t>
      </w:r>
    </w:p>
    <w:p w:rsidR="00AE18C6" w:rsidRDefault="00AE18C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2628</w:t>
      </w:r>
    </w:p>
    <w:p w:rsidR="00AE18C6" w:rsidRDefault="00AE18C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2628</w:t>
      </w:r>
    </w:p>
    <w:p w:rsidR="00AE18C6" w:rsidRDefault="00AE18C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2628</w:t>
      </w:r>
    </w:p>
    <w:p w:rsidR="00AE18C6" w:rsidRDefault="00AE18C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2630</w:t>
      </w:r>
    </w:p>
    <w:p w:rsidR="00AE18C6" w:rsidRDefault="00AE18C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2631</w:t>
      </w:r>
    </w:p>
    <w:p w:rsidR="00AE18C6" w:rsidRDefault="00AE18C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2631</w:t>
      </w:r>
    </w:p>
    <w:p w:rsidR="00AE18C6" w:rsidRDefault="00AE18C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2631</w:t>
      </w:r>
    </w:p>
    <w:p w:rsidR="00AE18C6" w:rsidRDefault="00AE18C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2633</w:t>
      </w:r>
    </w:p>
    <w:p w:rsidR="00AE18C6" w:rsidRDefault="00AE18C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2633</w:t>
      </w:r>
    </w:p>
    <w:p w:rsidR="00AE18C6" w:rsidRDefault="00AE18C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2633</w:t>
      </w:r>
    </w:p>
    <w:p w:rsidR="00AE18C6" w:rsidRDefault="00AE18C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2633</w:t>
      </w:r>
    </w:p>
    <w:p w:rsidR="00AE18C6" w:rsidRDefault="00AE18C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2635</w:t>
      </w:r>
    </w:p>
    <w:p w:rsidR="00AE18C6" w:rsidRDefault="00AE18C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2635</w:t>
      </w:r>
    </w:p>
    <w:p w:rsidR="00AE18C6" w:rsidRDefault="00AE18C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2635</w:t>
      </w:r>
    </w:p>
    <w:p w:rsidR="00AE18C6" w:rsidRDefault="00AE18C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2635</w:t>
      </w:r>
    </w:p>
    <w:p w:rsidR="00AE18C6" w:rsidRDefault="00AE18C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2637</w:t>
      </w:r>
    </w:p>
    <w:p w:rsidR="00AE18C6" w:rsidRDefault="00AE18C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2637</w:t>
      </w:r>
    </w:p>
    <w:p w:rsidR="00AE18C6" w:rsidRDefault="00AE18C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2637</w:t>
      </w:r>
    </w:p>
    <w:p w:rsidR="00AE18C6" w:rsidRDefault="00AE18C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2637</w:t>
      </w:r>
    </w:p>
    <w:p w:rsidR="00AE18C6" w:rsidRDefault="00AE18C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2639</w:t>
      </w:r>
    </w:p>
    <w:p w:rsidR="00AE18C6" w:rsidRDefault="00AE18C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2640</w:t>
      </w:r>
    </w:p>
    <w:p w:rsidR="00AE18C6" w:rsidRDefault="00AE18C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2640</w:t>
      </w:r>
    </w:p>
    <w:p w:rsidR="00AE18C6" w:rsidRDefault="00AE18C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2640</w:t>
      </w:r>
    </w:p>
    <w:p w:rsidR="00AE18C6" w:rsidRDefault="00AE18C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2642</w:t>
      </w:r>
    </w:p>
    <w:p w:rsidR="00AE18C6" w:rsidRDefault="00AE18C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2642</w:t>
      </w:r>
    </w:p>
    <w:p w:rsidR="00AE18C6" w:rsidRDefault="00AE18C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2642</w:t>
      </w:r>
    </w:p>
    <w:p w:rsidR="00AE18C6" w:rsidRDefault="00AE18C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2642</w:t>
      </w:r>
    </w:p>
    <w:p w:rsidR="00AE18C6" w:rsidRDefault="00AE18C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2644</w:t>
      </w:r>
    </w:p>
    <w:p w:rsidR="00AE18C6" w:rsidRDefault="00AE18C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2645</w:t>
      </w:r>
    </w:p>
    <w:p w:rsidR="00AE18C6" w:rsidRDefault="00AE18C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2645</w:t>
      </w:r>
    </w:p>
    <w:p w:rsidR="00AE18C6" w:rsidRDefault="00AE18C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2645</w:t>
      </w:r>
    </w:p>
    <w:p w:rsidR="00AE18C6" w:rsidRDefault="00AE18C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2647</w:t>
      </w:r>
    </w:p>
    <w:p w:rsidR="00AE18C6" w:rsidRDefault="00AE18C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2648</w:t>
      </w:r>
    </w:p>
    <w:p w:rsidR="00AE18C6" w:rsidRDefault="00AE18C6">
      <w:pPr>
        <w:pStyle w:val="TOC4"/>
        <w:rPr>
          <w:rFonts w:asciiTheme="minorHAnsi" w:eastAsiaTheme="minorEastAsia" w:hAnsiTheme="minorHAnsi" w:cstheme="minorBidi"/>
          <w:sz w:val="22"/>
          <w:szCs w:val="22"/>
        </w:rPr>
      </w:pPr>
      <w:r>
        <w:lastRenderedPageBreak/>
        <w:t>A.9.1.39.1</w:t>
      </w:r>
      <w:r>
        <w:rPr>
          <w:rFonts w:asciiTheme="minorHAnsi" w:eastAsiaTheme="minorEastAsia" w:hAnsiTheme="minorHAnsi" w:cstheme="minorBidi"/>
          <w:sz w:val="22"/>
          <w:szCs w:val="22"/>
        </w:rPr>
        <w:tab/>
      </w:r>
      <w:r>
        <w:t>Test Purpose and Environment</w:t>
      </w:r>
      <w:r>
        <w:tab/>
        <w:t>2648</w:t>
      </w:r>
    </w:p>
    <w:p w:rsidR="00AE18C6" w:rsidRDefault="00AE18C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2648</w:t>
      </w:r>
    </w:p>
    <w:p w:rsidR="00AE18C6" w:rsidRDefault="00AE18C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2652</w:t>
      </w:r>
    </w:p>
    <w:p w:rsidR="00AE18C6" w:rsidRDefault="00AE18C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2652</w:t>
      </w:r>
    </w:p>
    <w:p w:rsidR="00AE18C6" w:rsidRDefault="00AE18C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2652</w:t>
      </w:r>
    </w:p>
    <w:p w:rsidR="00AE18C6" w:rsidRDefault="00AE18C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2653</w:t>
      </w:r>
    </w:p>
    <w:p w:rsidR="00AE18C6" w:rsidRDefault="00AE18C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2657</w:t>
      </w:r>
    </w:p>
    <w:p w:rsidR="00AE18C6" w:rsidRDefault="00AE18C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2657</w:t>
      </w:r>
    </w:p>
    <w:p w:rsidR="00AE18C6" w:rsidRDefault="00AE18C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2657</w:t>
      </w:r>
    </w:p>
    <w:p w:rsidR="00AE18C6" w:rsidRDefault="00AE18C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2657</w:t>
      </w:r>
    </w:p>
    <w:p w:rsidR="00AE18C6" w:rsidRDefault="00AE18C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2659</w:t>
      </w:r>
    </w:p>
    <w:p w:rsidR="00AE18C6" w:rsidRDefault="00AE18C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2659</w:t>
      </w:r>
    </w:p>
    <w:p w:rsidR="00AE18C6" w:rsidRDefault="00AE18C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2659</w:t>
      </w:r>
    </w:p>
    <w:p w:rsidR="00AE18C6" w:rsidRDefault="00AE18C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2659</w:t>
      </w:r>
    </w:p>
    <w:p w:rsidR="00AE18C6" w:rsidRDefault="00AE18C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2661</w:t>
      </w:r>
    </w:p>
    <w:p w:rsidR="00AE18C6" w:rsidRDefault="00AE18C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2661</w:t>
      </w:r>
    </w:p>
    <w:p w:rsidR="00AE18C6" w:rsidRDefault="00AE18C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2661</w:t>
      </w:r>
    </w:p>
    <w:p w:rsidR="00AE18C6" w:rsidRDefault="00AE18C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2661</w:t>
      </w:r>
    </w:p>
    <w:p w:rsidR="00AE18C6" w:rsidRDefault="00AE18C6">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2662</w:t>
      </w:r>
    </w:p>
    <w:p w:rsidR="00AE18C6" w:rsidRDefault="00AE18C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2663</w:t>
      </w:r>
    </w:p>
    <w:p w:rsidR="00AE18C6" w:rsidRDefault="00AE18C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2663</w:t>
      </w:r>
    </w:p>
    <w:p w:rsidR="00AE18C6" w:rsidRDefault="00AE18C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2663</w:t>
      </w:r>
    </w:p>
    <w:p w:rsidR="00AE18C6" w:rsidRDefault="00AE18C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2667</w:t>
      </w:r>
    </w:p>
    <w:p w:rsidR="00AE18C6" w:rsidRDefault="00AE18C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2667</w:t>
      </w:r>
    </w:p>
    <w:p w:rsidR="00AE18C6" w:rsidRDefault="00AE18C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2667</w:t>
      </w:r>
    </w:p>
    <w:p w:rsidR="00AE18C6" w:rsidRDefault="00AE18C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2667</w:t>
      </w:r>
    </w:p>
    <w:p w:rsidR="00AE18C6" w:rsidRDefault="00AE18C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AE18C6" w:rsidRDefault="00AE18C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AE18C6" w:rsidRDefault="00AE18C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AE18C6" w:rsidRDefault="00AE18C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AE18C6" w:rsidRDefault="00AE18C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2422</w:t>
      </w:r>
    </w:p>
    <w:p w:rsidR="00AE18C6" w:rsidRDefault="00AE18C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2423</w:t>
      </w:r>
    </w:p>
    <w:p w:rsidR="00AE18C6" w:rsidRDefault="00AE18C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2423</w:t>
      </w:r>
    </w:p>
    <w:p w:rsidR="00AE18C6" w:rsidRDefault="00AE18C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2423</w:t>
      </w:r>
    </w:p>
    <w:p w:rsidR="00AE18C6" w:rsidRDefault="00AE18C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2429</w:t>
      </w:r>
    </w:p>
    <w:p w:rsidR="00AE18C6" w:rsidRDefault="00AE18C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2429</w:t>
      </w:r>
    </w:p>
    <w:p w:rsidR="00AE18C6" w:rsidRDefault="00AE18C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2429</w:t>
      </w:r>
    </w:p>
    <w:p w:rsidR="00AE18C6" w:rsidRDefault="00AE18C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2430</w:t>
      </w:r>
    </w:p>
    <w:p w:rsidR="00AE18C6" w:rsidRDefault="00AE18C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2437</w:t>
      </w:r>
    </w:p>
    <w:p w:rsidR="00AE18C6" w:rsidRDefault="00AE18C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2438</w:t>
      </w:r>
    </w:p>
    <w:p w:rsidR="00AE18C6" w:rsidRDefault="00AE18C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2438</w:t>
      </w:r>
    </w:p>
    <w:p w:rsidR="00AE18C6" w:rsidRDefault="00AE18C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2438</w:t>
      </w:r>
    </w:p>
    <w:p w:rsidR="00AE18C6" w:rsidRDefault="00AE18C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2445</w:t>
      </w:r>
    </w:p>
    <w:p w:rsidR="00AE18C6" w:rsidRDefault="00AE18C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2446</w:t>
      </w:r>
    </w:p>
    <w:p w:rsidR="00AE18C6" w:rsidRDefault="00AE18C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2446</w:t>
      </w:r>
    </w:p>
    <w:p w:rsidR="00AE18C6" w:rsidRDefault="00AE18C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2446</w:t>
      </w:r>
    </w:p>
    <w:p w:rsidR="00AE18C6" w:rsidRDefault="00AE18C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2451</w:t>
      </w:r>
    </w:p>
    <w:p w:rsidR="00AE18C6" w:rsidRDefault="00AE18C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2451</w:t>
      </w:r>
    </w:p>
    <w:p w:rsidR="00AE18C6" w:rsidRDefault="00AE18C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2451</w:t>
      </w:r>
    </w:p>
    <w:p w:rsidR="00AE18C6" w:rsidRDefault="00AE18C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2451</w:t>
      </w:r>
    </w:p>
    <w:p w:rsidR="00AE18C6" w:rsidRDefault="00AE18C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2455</w:t>
      </w:r>
    </w:p>
    <w:p w:rsidR="00AE18C6" w:rsidRDefault="00AE18C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2456</w:t>
      </w:r>
    </w:p>
    <w:p w:rsidR="00AE18C6" w:rsidRDefault="00AE18C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2456</w:t>
      </w:r>
    </w:p>
    <w:p w:rsidR="00AE18C6" w:rsidRDefault="00AE18C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2456</w:t>
      </w:r>
    </w:p>
    <w:p w:rsidR="00AE18C6" w:rsidRDefault="00AE18C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2458</w:t>
      </w:r>
    </w:p>
    <w:p w:rsidR="00AE18C6" w:rsidRDefault="00AE18C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2458</w:t>
      </w:r>
    </w:p>
    <w:p w:rsidR="00AE18C6" w:rsidRDefault="00AE18C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2458</w:t>
      </w:r>
    </w:p>
    <w:p w:rsidR="00AE18C6" w:rsidRDefault="00AE18C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2458</w:t>
      </w:r>
    </w:p>
    <w:p w:rsidR="00AE18C6" w:rsidRDefault="00AE18C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2459</w:t>
      </w:r>
    </w:p>
    <w:p w:rsidR="00AE18C6" w:rsidRDefault="00AE18C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2459</w:t>
      </w:r>
    </w:p>
    <w:p w:rsidR="00AE18C6" w:rsidRDefault="00AE18C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2459</w:t>
      </w:r>
    </w:p>
    <w:p w:rsidR="00AE18C6" w:rsidRDefault="00AE18C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2460</w:t>
      </w:r>
    </w:p>
    <w:p w:rsidR="00AE18C6" w:rsidRDefault="00AE18C6">
      <w:pPr>
        <w:pStyle w:val="TOC4"/>
        <w:rPr>
          <w:rFonts w:asciiTheme="minorHAnsi" w:eastAsiaTheme="minorEastAsia" w:hAnsiTheme="minorHAnsi" w:cstheme="minorBidi"/>
          <w:sz w:val="22"/>
          <w:szCs w:val="22"/>
        </w:rPr>
      </w:pPr>
      <w:r>
        <w:lastRenderedPageBreak/>
        <w:t>A.9.1.53.3</w:t>
      </w:r>
      <w:r>
        <w:rPr>
          <w:rFonts w:asciiTheme="minorHAnsi" w:eastAsiaTheme="minorEastAsia" w:hAnsiTheme="minorHAnsi" w:cstheme="minorBidi"/>
          <w:sz w:val="22"/>
          <w:szCs w:val="22"/>
        </w:rPr>
        <w:tab/>
      </w:r>
      <w:r>
        <w:t>Test Requirements</w:t>
      </w:r>
      <w:r>
        <w:tab/>
        <w:t>2462</w:t>
      </w:r>
    </w:p>
    <w:p w:rsidR="00AE18C6" w:rsidRDefault="00AE18C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2462</w:t>
      </w:r>
    </w:p>
    <w:p w:rsidR="00AE18C6" w:rsidRDefault="00AE18C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2462</w:t>
      </w:r>
    </w:p>
    <w:p w:rsidR="00AE18C6" w:rsidRDefault="00AE18C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2462</w:t>
      </w:r>
    </w:p>
    <w:p w:rsidR="00AE18C6" w:rsidRDefault="00AE18C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2463</w:t>
      </w:r>
    </w:p>
    <w:p w:rsidR="00AE18C6" w:rsidRDefault="00AE18C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2463</w:t>
      </w:r>
    </w:p>
    <w:p w:rsidR="00AE18C6" w:rsidRDefault="00AE18C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2463</w:t>
      </w:r>
    </w:p>
    <w:p w:rsidR="00AE18C6" w:rsidRDefault="00AE18C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2464</w:t>
      </w:r>
    </w:p>
    <w:p w:rsidR="00AE18C6" w:rsidRDefault="00AE18C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2466</w:t>
      </w:r>
    </w:p>
    <w:p w:rsidR="00AE18C6" w:rsidRDefault="00AE18C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2466</w:t>
      </w:r>
    </w:p>
    <w:p w:rsidR="00AE18C6" w:rsidRDefault="00AE18C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2466</w:t>
      </w:r>
    </w:p>
    <w:p w:rsidR="00AE18C6" w:rsidRDefault="00AE18C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2466</w:t>
      </w:r>
    </w:p>
    <w:p w:rsidR="00AE18C6" w:rsidRDefault="00AE18C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2469</w:t>
      </w:r>
    </w:p>
    <w:p w:rsidR="00AE18C6" w:rsidRDefault="00AE18C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2469</w:t>
      </w:r>
    </w:p>
    <w:p w:rsidR="00AE18C6" w:rsidRDefault="00AE18C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2469</w:t>
      </w:r>
    </w:p>
    <w:p w:rsidR="00AE18C6" w:rsidRDefault="00AE18C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2469</w:t>
      </w:r>
    </w:p>
    <w:p w:rsidR="00AE18C6" w:rsidRDefault="00AE18C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2471</w:t>
      </w:r>
    </w:p>
    <w:p w:rsidR="00AE18C6" w:rsidRDefault="00AE18C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2472</w:t>
      </w:r>
    </w:p>
    <w:p w:rsidR="00AE18C6" w:rsidRDefault="00AE18C6">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2472</w:t>
      </w:r>
    </w:p>
    <w:p w:rsidR="00AE18C6" w:rsidRDefault="00AE18C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2472</w:t>
      </w:r>
    </w:p>
    <w:p w:rsidR="00AE18C6" w:rsidRDefault="00AE18C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2474</w:t>
      </w:r>
    </w:p>
    <w:p w:rsidR="00AE18C6" w:rsidRDefault="00AE18C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2474</w:t>
      </w:r>
    </w:p>
    <w:p w:rsidR="00AE18C6" w:rsidRDefault="00AE18C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2474</w:t>
      </w:r>
    </w:p>
    <w:p w:rsidR="00AE18C6" w:rsidRDefault="00AE18C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2474</w:t>
      </w:r>
    </w:p>
    <w:p w:rsidR="00AE18C6" w:rsidRDefault="00AE18C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2475</w:t>
      </w:r>
    </w:p>
    <w:p w:rsidR="00AE18C6" w:rsidRDefault="00AE18C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2475</w:t>
      </w:r>
    </w:p>
    <w:p w:rsidR="00AE18C6" w:rsidRDefault="00AE18C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2475</w:t>
      </w:r>
    </w:p>
    <w:p w:rsidR="00AE18C6" w:rsidRDefault="00AE18C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2476</w:t>
      </w:r>
    </w:p>
    <w:p w:rsidR="00AE18C6" w:rsidRDefault="00AE18C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2478</w:t>
      </w:r>
    </w:p>
    <w:p w:rsidR="00AE18C6" w:rsidRDefault="00AE18C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2478</w:t>
      </w:r>
    </w:p>
    <w:p w:rsidR="00AE18C6" w:rsidRDefault="00AE18C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2478</w:t>
      </w:r>
    </w:p>
    <w:p w:rsidR="00AE18C6" w:rsidRDefault="00AE18C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2478</w:t>
      </w:r>
    </w:p>
    <w:p w:rsidR="00AE18C6" w:rsidRDefault="00AE18C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2479</w:t>
      </w:r>
    </w:p>
    <w:p w:rsidR="00AE18C6" w:rsidRDefault="00AE18C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2479</w:t>
      </w:r>
    </w:p>
    <w:p w:rsidR="00AE18C6" w:rsidRDefault="00AE18C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2479</w:t>
      </w:r>
    </w:p>
    <w:p w:rsidR="00AE18C6" w:rsidRDefault="00AE18C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2480</w:t>
      </w:r>
    </w:p>
    <w:p w:rsidR="00AE18C6" w:rsidRDefault="00AE18C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2482</w:t>
      </w:r>
    </w:p>
    <w:p w:rsidR="00AE18C6" w:rsidRDefault="00AE18C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2482</w:t>
      </w:r>
    </w:p>
    <w:p w:rsidR="00AE18C6" w:rsidRDefault="00AE18C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2482</w:t>
      </w:r>
    </w:p>
    <w:p w:rsidR="00AE18C6" w:rsidRDefault="00AE18C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2482</w:t>
      </w:r>
    </w:p>
    <w:p w:rsidR="00AE18C6" w:rsidRDefault="00AE18C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2484</w:t>
      </w:r>
    </w:p>
    <w:p w:rsidR="00AE18C6" w:rsidRDefault="00AE18C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2485</w:t>
      </w:r>
    </w:p>
    <w:p w:rsidR="00AE18C6" w:rsidRDefault="00AE18C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2485</w:t>
      </w:r>
    </w:p>
    <w:p w:rsidR="00AE18C6" w:rsidRDefault="00AE18C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2485</w:t>
      </w:r>
    </w:p>
    <w:p w:rsidR="00AE18C6" w:rsidRDefault="00AE18C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2487</w:t>
      </w:r>
    </w:p>
    <w:p w:rsidR="00AE18C6" w:rsidRDefault="00AE18C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2487</w:t>
      </w:r>
    </w:p>
    <w:p w:rsidR="00AE18C6" w:rsidRDefault="00AE18C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2487</w:t>
      </w:r>
    </w:p>
    <w:p w:rsidR="00AE18C6" w:rsidRDefault="00AE18C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2487</w:t>
      </w:r>
    </w:p>
    <w:p w:rsidR="00AE18C6" w:rsidRDefault="00AE18C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2489</w:t>
      </w:r>
    </w:p>
    <w:p w:rsidR="00AE18C6" w:rsidRDefault="00AE18C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2489</w:t>
      </w:r>
    </w:p>
    <w:p w:rsidR="00AE18C6" w:rsidRDefault="00AE18C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2489</w:t>
      </w:r>
    </w:p>
    <w:p w:rsidR="00AE18C6" w:rsidRDefault="00AE18C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2489</w:t>
      </w:r>
    </w:p>
    <w:p w:rsidR="00AE18C6" w:rsidRDefault="00AE18C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2491</w:t>
      </w:r>
    </w:p>
    <w:p w:rsidR="00AE18C6" w:rsidRDefault="00AE18C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2491</w:t>
      </w:r>
    </w:p>
    <w:p w:rsidR="00AE18C6" w:rsidRDefault="00AE18C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2491</w:t>
      </w:r>
    </w:p>
    <w:p w:rsidR="00AE18C6" w:rsidRDefault="00AE18C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2491</w:t>
      </w:r>
    </w:p>
    <w:p w:rsidR="00AE18C6" w:rsidRDefault="00AE18C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2492</w:t>
      </w:r>
    </w:p>
    <w:p w:rsidR="00AE18C6" w:rsidRDefault="00AE18C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2493</w:t>
      </w:r>
    </w:p>
    <w:p w:rsidR="00AE18C6" w:rsidRDefault="00AE18C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2493</w:t>
      </w:r>
    </w:p>
    <w:p w:rsidR="00AE18C6" w:rsidRDefault="00AE18C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2493</w:t>
      </w:r>
    </w:p>
    <w:p w:rsidR="00AE18C6" w:rsidRDefault="00AE18C6">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2497</w:t>
      </w:r>
    </w:p>
    <w:p w:rsidR="00AE18C6" w:rsidRDefault="00AE18C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2497</w:t>
      </w:r>
    </w:p>
    <w:p w:rsidR="00AE18C6" w:rsidRDefault="00AE18C6">
      <w:pPr>
        <w:pStyle w:val="TOC4"/>
        <w:rPr>
          <w:rFonts w:asciiTheme="minorHAnsi" w:eastAsiaTheme="minorEastAsia" w:hAnsiTheme="minorHAnsi" w:cstheme="minorBidi"/>
          <w:sz w:val="22"/>
          <w:szCs w:val="22"/>
        </w:rPr>
      </w:pPr>
      <w:r>
        <w:lastRenderedPageBreak/>
        <w:t>A.9.1.66.1</w:t>
      </w:r>
      <w:r>
        <w:rPr>
          <w:rFonts w:asciiTheme="minorHAnsi" w:eastAsiaTheme="minorEastAsia" w:hAnsiTheme="minorHAnsi" w:cstheme="minorBidi"/>
          <w:sz w:val="22"/>
          <w:szCs w:val="22"/>
        </w:rPr>
        <w:tab/>
      </w:r>
      <w:r>
        <w:t>Test Purpose and Environment</w:t>
      </w:r>
      <w:r>
        <w:tab/>
        <w:t>2497</w:t>
      </w:r>
    </w:p>
    <w:p w:rsidR="00AE18C6" w:rsidRDefault="00AE18C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2497</w:t>
      </w:r>
    </w:p>
    <w:p w:rsidR="00AE18C6" w:rsidRDefault="00AE18C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2501</w:t>
      </w:r>
    </w:p>
    <w:p w:rsidR="00AE18C6" w:rsidRDefault="00AE18C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2501</w:t>
      </w:r>
    </w:p>
    <w:p w:rsidR="00AE18C6" w:rsidRDefault="00AE18C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2501</w:t>
      </w:r>
    </w:p>
    <w:p w:rsidR="00AE18C6" w:rsidRDefault="00AE18C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2501</w:t>
      </w:r>
    </w:p>
    <w:p w:rsidR="00AE18C6" w:rsidRDefault="00AE18C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2502</w:t>
      </w:r>
    </w:p>
    <w:p w:rsidR="00AE18C6" w:rsidRDefault="00AE18C6">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2503</w:t>
      </w:r>
    </w:p>
    <w:p w:rsidR="00AE18C6" w:rsidRDefault="00AE18C6">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2503</w:t>
      </w:r>
    </w:p>
    <w:p w:rsidR="00AE18C6" w:rsidRDefault="00AE18C6">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2503</w:t>
      </w:r>
    </w:p>
    <w:p w:rsidR="00AE18C6" w:rsidRDefault="00AE18C6">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2506</w:t>
      </w:r>
    </w:p>
    <w:p w:rsidR="00AE18C6" w:rsidRDefault="00AE18C6">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2506</w:t>
      </w:r>
    </w:p>
    <w:p w:rsidR="00AE18C6" w:rsidRDefault="00AE18C6">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2506</w:t>
      </w:r>
    </w:p>
    <w:p w:rsidR="00AE18C6" w:rsidRDefault="00AE18C6">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2506</w:t>
      </w:r>
    </w:p>
    <w:p w:rsidR="00AE18C6" w:rsidRDefault="00AE18C6">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2509</w:t>
      </w:r>
    </w:p>
    <w:p w:rsidR="00AE18C6" w:rsidRDefault="00AE18C6">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2510</w:t>
      </w:r>
    </w:p>
    <w:p w:rsidR="00AE18C6" w:rsidRDefault="00AE18C6">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2510</w:t>
      </w:r>
    </w:p>
    <w:p w:rsidR="00AE18C6" w:rsidRDefault="00AE18C6">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2510</w:t>
      </w:r>
    </w:p>
    <w:p w:rsidR="00AE18C6" w:rsidRDefault="00AE18C6">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2519</w:t>
      </w:r>
    </w:p>
    <w:p w:rsidR="00AE18C6" w:rsidRDefault="00AE18C6">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2519</w:t>
      </w:r>
    </w:p>
    <w:p w:rsidR="00AE18C6" w:rsidRDefault="00AE18C6">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2519</w:t>
      </w:r>
    </w:p>
    <w:p w:rsidR="00AE18C6" w:rsidRDefault="00AE18C6">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2520</w:t>
      </w:r>
    </w:p>
    <w:p w:rsidR="00AE18C6" w:rsidRDefault="00AE18C6">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2529</w:t>
      </w:r>
    </w:p>
    <w:p w:rsidR="00AE18C6" w:rsidRDefault="00AE18C6">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2530</w:t>
      </w:r>
    </w:p>
    <w:p w:rsidR="00AE18C6" w:rsidRDefault="00AE18C6">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2530</w:t>
      </w:r>
    </w:p>
    <w:p w:rsidR="00AE18C6" w:rsidRDefault="00AE18C6">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2530</w:t>
      </w:r>
    </w:p>
    <w:p w:rsidR="00AE18C6" w:rsidRDefault="00AE18C6">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2538</w:t>
      </w:r>
    </w:p>
    <w:p w:rsidR="00AE18C6" w:rsidRDefault="00AE18C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2539</w:t>
      </w:r>
    </w:p>
    <w:p w:rsidR="00AE18C6" w:rsidRDefault="00AE18C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2539</w:t>
      </w:r>
    </w:p>
    <w:p w:rsidR="00AE18C6" w:rsidRDefault="00AE18C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2539</w:t>
      </w:r>
    </w:p>
    <w:p w:rsidR="00AE18C6" w:rsidRDefault="00AE18C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2539</w:t>
      </w:r>
    </w:p>
    <w:p w:rsidR="00AE18C6" w:rsidRDefault="00AE18C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2541</w:t>
      </w:r>
    </w:p>
    <w:p w:rsidR="00AE18C6" w:rsidRDefault="00AE18C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2541</w:t>
      </w:r>
    </w:p>
    <w:p w:rsidR="00AE18C6" w:rsidRDefault="00AE18C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2541</w:t>
      </w:r>
    </w:p>
    <w:p w:rsidR="00AE18C6" w:rsidRDefault="00AE18C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2541</w:t>
      </w:r>
    </w:p>
    <w:p w:rsidR="00AE18C6" w:rsidRDefault="00AE18C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2543</w:t>
      </w:r>
    </w:p>
    <w:p w:rsidR="00AE18C6" w:rsidRDefault="00AE18C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2543</w:t>
      </w:r>
    </w:p>
    <w:p w:rsidR="00AE18C6" w:rsidRDefault="00AE18C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2543</w:t>
      </w:r>
    </w:p>
    <w:p w:rsidR="00AE18C6" w:rsidRDefault="00AE18C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2543</w:t>
      </w:r>
    </w:p>
    <w:p w:rsidR="00AE18C6" w:rsidRDefault="00AE18C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2545</w:t>
      </w:r>
    </w:p>
    <w:p w:rsidR="00AE18C6" w:rsidRDefault="00AE18C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2545</w:t>
      </w:r>
    </w:p>
    <w:p w:rsidR="00AE18C6" w:rsidRDefault="00AE18C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2545</w:t>
      </w:r>
    </w:p>
    <w:p w:rsidR="00AE18C6" w:rsidRDefault="00AE18C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2545</w:t>
      </w:r>
    </w:p>
    <w:p w:rsidR="00AE18C6" w:rsidRDefault="00AE18C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2547</w:t>
      </w:r>
    </w:p>
    <w:p w:rsidR="00AE18C6" w:rsidRDefault="00AE18C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2548</w:t>
      </w:r>
    </w:p>
    <w:p w:rsidR="00AE18C6" w:rsidRDefault="00AE18C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2548</w:t>
      </w:r>
    </w:p>
    <w:p w:rsidR="00AE18C6" w:rsidRDefault="00AE18C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2548</w:t>
      </w:r>
    </w:p>
    <w:p w:rsidR="00AE18C6" w:rsidRDefault="00AE18C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2550</w:t>
      </w:r>
    </w:p>
    <w:p w:rsidR="00AE18C6" w:rsidRDefault="00AE18C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2550</w:t>
      </w:r>
    </w:p>
    <w:p w:rsidR="00AE18C6" w:rsidRDefault="00AE18C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2550</w:t>
      </w:r>
    </w:p>
    <w:p w:rsidR="00AE18C6" w:rsidRDefault="00AE18C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2551</w:t>
      </w:r>
    </w:p>
    <w:p w:rsidR="00AE18C6" w:rsidRDefault="00AE18C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2553</w:t>
      </w:r>
    </w:p>
    <w:p w:rsidR="00AE18C6" w:rsidRDefault="00AE18C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2553</w:t>
      </w:r>
    </w:p>
    <w:p w:rsidR="00AE18C6" w:rsidRDefault="00AE18C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2553</w:t>
      </w:r>
    </w:p>
    <w:p w:rsidR="00AE18C6" w:rsidRDefault="00AE18C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2554</w:t>
      </w:r>
    </w:p>
    <w:p w:rsidR="00AE18C6" w:rsidRDefault="00AE18C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2556</w:t>
      </w:r>
    </w:p>
    <w:p w:rsidR="00AE18C6" w:rsidRDefault="00AE18C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2556</w:t>
      </w:r>
    </w:p>
    <w:p w:rsidR="00AE18C6" w:rsidRDefault="00AE18C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2556</w:t>
      </w:r>
    </w:p>
    <w:p w:rsidR="00AE18C6" w:rsidRDefault="00AE18C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2556</w:t>
      </w:r>
    </w:p>
    <w:p w:rsidR="00AE18C6" w:rsidRDefault="00AE18C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2559</w:t>
      </w:r>
    </w:p>
    <w:p w:rsidR="00AE18C6" w:rsidRDefault="00AE18C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2559</w:t>
      </w:r>
    </w:p>
    <w:p w:rsidR="00AE18C6" w:rsidRDefault="00AE18C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2559</w:t>
      </w:r>
    </w:p>
    <w:p w:rsidR="00AE18C6" w:rsidRDefault="00AE18C6">
      <w:pPr>
        <w:pStyle w:val="TOC4"/>
        <w:rPr>
          <w:rFonts w:asciiTheme="minorHAnsi" w:eastAsiaTheme="minorEastAsia" w:hAnsiTheme="minorHAnsi" w:cstheme="minorBidi"/>
          <w:sz w:val="22"/>
          <w:szCs w:val="22"/>
        </w:rPr>
      </w:pPr>
      <w:r>
        <w:lastRenderedPageBreak/>
        <w:t>A.9.2.</w:t>
      </w:r>
      <w:r>
        <w:rPr>
          <w:lang w:eastAsia="zh-CN"/>
        </w:rPr>
        <w:t>8</w:t>
      </w:r>
      <w:r>
        <w:t>.2</w:t>
      </w:r>
      <w:r>
        <w:rPr>
          <w:rFonts w:asciiTheme="minorHAnsi" w:eastAsiaTheme="minorEastAsia" w:hAnsiTheme="minorHAnsi" w:cstheme="minorBidi"/>
          <w:sz w:val="22"/>
          <w:szCs w:val="22"/>
        </w:rPr>
        <w:tab/>
      </w:r>
      <w:r>
        <w:t>Test parameters</w:t>
      </w:r>
      <w:r>
        <w:tab/>
        <w:t>2559</w:t>
      </w:r>
    </w:p>
    <w:p w:rsidR="00AE18C6" w:rsidRDefault="00AE18C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2562</w:t>
      </w:r>
    </w:p>
    <w:p w:rsidR="00AE18C6" w:rsidRDefault="00AE18C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2562</w:t>
      </w:r>
    </w:p>
    <w:p w:rsidR="00AE18C6" w:rsidRDefault="00AE18C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2562</w:t>
      </w:r>
    </w:p>
    <w:p w:rsidR="00AE18C6" w:rsidRDefault="00AE18C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2562</w:t>
      </w:r>
    </w:p>
    <w:p w:rsidR="00AE18C6" w:rsidRDefault="00AE18C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2565</w:t>
      </w:r>
    </w:p>
    <w:p w:rsidR="00AE18C6" w:rsidRDefault="00AE18C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2565</w:t>
      </w:r>
    </w:p>
    <w:p w:rsidR="00AE18C6" w:rsidRDefault="00AE18C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2565</w:t>
      </w:r>
    </w:p>
    <w:p w:rsidR="00AE18C6" w:rsidRDefault="00AE18C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2566</w:t>
      </w:r>
    </w:p>
    <w:p w:rsidR="00AE18C6" w:rsidRDefault="00AE18C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2568</w:t>
      </w:r>
    </w:p>
    <w:p w:rsidR="00AE18C6" w:rsidRDefault="00AE18C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2568</w:t>
      </w:r>
    </w:p>
    <w:p w:rsidR="00AE18C6" w:rsidRDefault="00AE18C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2568</w:t>
      </w:r>
    </w:p>
    <w:p w:rsidR="00AE18C6" w:rsidRDefault="00AE18C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2568</w:t>
      </w:r>
    </w:p>
    <w:p w:rsidR="00AE18C6" w:rsidRDefault="00AE18C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2569</w:t>
      </w:r>
    </w:p>
    <w:p w:rsidR="00AE18C6" w:rsidRDefault="00AE18C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2569</w:t>
      </w:r>
    </w:p>
    <w:p w:rsidR="00AE18C6" w:rsidRDefault="00AE18C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2569</w:t>
      </w:r>
    </w:p>
    <w:p w:rsidR="00AE18C6" w:rsidRDefault="00AE18C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2570</w:t>
      </w:r>
    </w:p>
    <w:p w:rsidR="00AE18C6" w:rsidRDefault="00AE18C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2570</w:t>
      </w:r>
    </w:p>
    <w:p w:rsidR="00AE18C6" w:rsidRDefault="00AE18C6">
      <w:pPr>
        <w:pStyle w:val="TOC3"/>
        <w:rPr>
          <w:rFonts w:asciiTheme="minorHAnsi" w:eastAsiaTheme="minorEastAsia" w:hAnsiTheme="minorHAnsi" w:cstheme="minorBidi"/>
          <w:sz w:val="22"/>
          <w:szCs w:val="22"/>
        </w:rPr>
      </w:pPr>
      <w:r w:rsidRPr="00AE18C6">
        <w:t>A.9.2.13</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A.9.2.13.1</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A.9.2.13.2</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A.9.2.13.3</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3"/>
        <w:rPr>
          <w:rFonts w:asciiTheme="minorHAnsi" w:eastAsiaTheme="minorEastAsia" w:hAnsiTheme="minorHAnsi" w:cstheme="minorBidi"/>
          <w:sz w:val="22"/>
          <w:szCs w:val="22"/>
        </w:rPr>
      </w:pPr>
      <w:r w:rsidRPr="00AE18C6">
        <w:t>A.9.2.14</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A.9.2.14.1</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A.9.2.14.2</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2571</w:t>
      </w:r>
    </w:p>
    <w:p w:rsidR="00AE18C6" w:rsidRDefault="00AE18C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2571</w:t>
      </w:r>
    </w:p>
    <w:p w:rsidR="00AE18C6" w:rsidRDefault="00AE18C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2571</w:t>
      </w:r>
    </w:p>
    <w:p w:rsidR="00AE18C6" w:rsidRDefault="00AE18C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2571</w:t>
      </w:r>
    </w:p>
    <w:p w:rsidR="00AE18C6" w:rsidRDefault="00AE18C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2574</w:t>
      </w:r>
    </w:p>
    <w:p w:rsidR="00AE18C6" w:rsidRDefault="00AE18C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2574</w:t>
      </w:r>
    </w:p>
    <w:p w:rsidR="00AE18C6" w:rsidRDefault="00AE18C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2574</w:t>
      </w:r>
    </w:p>
    <w:p w:rsidR="00AE18C6" w:rsidRDefault="00AE18C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2574</w:t>
      </w:r>
    </w:p>
    <w:p w:rsidR="00AE18C6" w:rsidRDefault="00AE18C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2578</w:t>
      </w:r>
    </w:p>
    <w:p w:rsidR="00AE18C6" w:rsidRDefault="00AE18C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2578</w:t>
      </w:r>
    </w:p>
    <w:p w:rsidR="00AE18C6" w:rsidRDefault="00AE18C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2578</w:t>
      </w:r>
    </w:p>
    <w:p w:rsidR="00AE18C6" w:rsidRDefault="00AE18C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2578</w:t>
      </w:r>
    </w:p>
    <w:p w:rsidR="00AE18C6" w:rsidRDefault="00AE18C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2580</w:t>
      </w:r>
    </w:p>
    <w:p w:rsidR="00AE18C6" w:rsidRDefault="00AE18C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2580</w:t>
      </w:r>
    </w:p>
    <w:p w:rsidR="00AE18C6" w:rsidRDefault="00AE18C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2580</w:t>
      </w:r>
    </w:p>
    <w:p w:rsidR="00AE18C6" w:rsidRDefault="00AE18C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2580</w:t>
      </w:r>
    </w:p>
    <w:p w:rsidR="00AE18C6" w:rsidRDefault="00AE18C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2582</w:t>
      </w:r>
    </w:p>
    <w:p w:rsidR="00AE18C6" w:rsidRDefault="00AE18C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2582</w:t>
      </w:r>
    </w:p>
    <w:p w:rsidR="00AE18C6" w:rsidRDefault="00AE18C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2582</w:t>
      </w:r>
    </w:p>
    <w:p w:rsidR="00AE18C6" w:rsidRDefault="00AE18C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2582</w:t>
      </w:r>
    </w:p>
    <w:p w:rsidR="00AE18C6" w:rsidRDefault="00AE18C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2584</w:t>
      </w:r>
    </w:p>
    <w:p w:rsidR="00AE18C6" w:rsidRDefault="00AE18C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2584</w:t>
      </w:r>
    </w:p>
    <w:p w:rsidR="00AE18C6" w:rsidRDefault="00AE18C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2584</w:t>
      </w:r>
    </w:p>
    <w:p w:rsidR="00AE18C6" w:rsidRDefault="00AE18C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2584</w:t>
      </w:r>
    </w:p>
    <w:p w:rsidR="00AE18C6" w:rsidRDefault="00AE18C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2586</w:t>
      </w:r>
    </w:p>
    <w:p w:rsidR="00AE18C6" w:rsidRDefault="00AE18C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2586</w:t>
      </w:r>
    </w:p>
    <w:p w:rsidR="00AE18C6" w:rsidRDefault="00AE18C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2586</w:t>
      </w:r>
    </w:p>
    <w:p w:rsidR="00AE18C6" w:rsidRDefault="00AE18C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2586</w:t>
      </w:r>
    </w:p>
    <w:p w:rsidR="00AE18C6" w:rsidRDefault="00AE18C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2588</w:t>
      </w:r>
    </w:p>
    <w:p w:rsidR="00AE18C6" w:rsidRDefault="00AE18C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2588</w:t>
      </w:r>
    </w:p>
    <w:p w:rsidR="00AE18C6" w:rsidRDefault="00AE18C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2589</w:t>
      </w:r>
    </w:p>
    <w:p w:rsidR="00AE18C6" w:rsidRDefault="00AE18C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2589</w:t>
      </w:r>
    </w:p>
    <w:p w:rsidR="00AE18C6" w:rsidRDefault="00AE18C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2589</w:t>
      </w:r>
    </w:p>
    <w:p w:rsidR="00AE18C6" w:rsidRDefault="00AE18C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2589</w:t>
      </w:r>
    </w:p>
    <w:p w:rsidR="00AE18C6" w:rsidRDefault="00AE18C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2589</w:t>
      </w:r>
    </w:p>
    <w:p w:rsidR="00AE18C6" w:rsidRDefault="00AE18C6">
      <w:pPr>
        <w:pStyle w:val="TOC4"/>
        <w:rPr>
          <w:rFonts w:asciiTheme="minorHAnsi" w:eastAsiaTheme="minorEastAsia" w:hAnsiTheme="minorHAnsi" w:cstheme="minorBidi"/>
          <w:sz w:val="22"/>
          <w:szCs w:val="22"/>
        </w:rPr>
      </w:pPr>
      <w:r>
        <w:lastRenderedPageBreak/>
        <w:t>A.9.2.23.2</w:t>
      </w:r>
      <w:r>
        <w:rPr>
          <w:rFonts w:asciiTheme="minorHAnsi" w:eastAsiaTheme="minorEastAsia" w:hAnsiTheme="minorHAnsi" w:cstheme="minorBidi"/>
          <w:sz w:val="22"/>
          <w:szCs w:val="22"/>
        </w:rPr>
        <w:tab/>
      </w:r>
      <w:r>
        <w:t>Test parameters</w:t>
      </w:r>
      <w:r>
        <w:tab/>
        <w:t>2589</w:t>
      </w:r>
    </w:p>
    <w:p w:rsidR="00AE18C6" w:rsidRDefault="00AE18C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2591</w:t>
      </w:r>
    </w:p>
    <w:p w:rsidR="00AE18C6" w:rsidRDefault="00AE18C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2591</w:t>
      </w:r>
    </w:p>
    <w:p w:rsidR="00AE18C6" w:rsidRDefault="00AE18C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2591</w:t>
      </w:r>
    </w:p>
    <w:p w:rsidR="00AE18C6" w:rsidRDefault="00AE18C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2591</w:t>
      </w:r>
    </w:p>
    <w:p w:rsidR="00AE18C6" w:rsidRDefault="00AE18C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2592</w:t>
      </w:r>
    </w:p>
    <w:p w:rsidR="00AE18C6" w:rsidRDefault="00AE18C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2592</w:t>
      </w:r>
    </w:p>
    <w:p w:rsidR="00AE18C6" w:rsidRDefault="00AE18C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2592</w:t>
      </w:r>
    </w:p>
    <w:p w:rsidR="00AE18C6" w:rsidRDefault="00AE18C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2592</w:t>
      </w:r>
    </w:p>
    <w:p w:rsidR="00AE18C6" w:rsidRDefault="00AE18C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2596</w:t>
      </w:r>
    </w:p>
    <w:p w:rsidR="00AE18C6" w:rsidRDefault="00AE18C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2596</w:t>
      </w:r>
    </w:p>
    <w:p w:rsidR="00AE18C6" w:rsidRDefault="00AE18C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2596</w:t>
      </w:r>
    </w:p>
    <w:p w:rsidR="00AE18C6" w:rsidRDefault="00AE18C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2596</w:t>
      </w:r>
    </w:p>
    <w:p w:rsidR="00AE18C6" w:rsidRDefault="00AE18C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2599</w:t>
      </w:r>
    </w:p>
    <w:p w:rsidR="00AE18C6" w:rsidRDefault="00AE18C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2599</w:t>
      </w:r>
    </w:p>
    <w:p w:rsidR="00AE18C6" w:rsidRDefault="00AE18C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2599</w:t>
      </w:r>
    </w:p>
    <w:p w:rsidR="00AE18C6" w:rsidRDefault="00AE18C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2599</w:t>
      </w:r>
    </w:p>
    <w:p w:rsidR="00AE18C6" w:rsidRDefault="00AE18C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2600</w:t>
      </w:r>
    </w:p>
    <w:p w:rsidR="00AE18C6" w:rsidRDefault="00AE18C6">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2600</w:t>
      </w:r>
    </w:p>
    <w:p w:rsidR="00AE18C6" w:rsidRDefault="00AE18C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2600</w:t>
      </w:r>
    </w:p>
    <w:p w:rsidR="00AE18C6" w:rsidRDefault="00AE18C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2600</w:t>
      </w:r>
    </w:p>
    <w:p w:rsidR="00AE18C6" w:rsidRDefault="00AE18C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2602</w:t>
      </w:r>
    </w:p>
    <w:p w:rsidR="00AE18C6" w:rsidRDefault="00AE18C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2602</w:t>
      </w:r>
    </w:p>
    <w:p w:rsidR="00AE18C6" w:rsidRDefault="00AE18C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2602</w:t>
      </w:r>
    </w:p>
    <w:p w:rsidR="00AE18C6" w:rsidRDefault="00AE18C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2602</w:t>
      </w:r>
    </w:p>
    <w:p w:rsidR="00AE18C6" w:rsidRDefault="00AE18C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2604</w:t>
      </w:r>
    </w:p>
    <w:p w:rsidR="00AE18C6" w:rsidRDefault="00AE18C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2604</w:t>
      </w:r>
    </w:p>
    <w:p w:rsidR="00AE18C6" w:rsidRDefault="00AE18C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2604</w:t>
      </w:r>
    </w:p>
    <w:p w:rsidR="00AE18C6" w:rsidRDefault="00AE18C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2604</w:t>
      </w:r>
    </w:p>
    <w:p w:rsidR="00AE18C6" w:rsidRDefault="00AE18C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2606</w:t>
      </w:r>
    </w:p>
    <w:p w:rsidR="00AE18C6" w:rsidRDefault="00AE18C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2606</w:t>
      </w:r>
    </w:p>
    <w:p w:rsidR="00AE18C6" w:rsidRDefault="00AE18C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2606</w:t>
      </w:r>
    </w:p>
    <w:p w:rsidR="00AE18C6" w:rsidRDefault="00AE18C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2606</w:t>
      </w:r>
    </w:p>
    <w:p w:rsidR="00AE18C6" w:rsidRDefault="00AE18C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2608</w:t>
      </w:r>
    </w:p>
    <w:p w:rsidR="00AE18C6" w:rsidRDefault="00AE18C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2608</w:t>
      </w:r>
    </w:p>
    <w:p w:rsidR="00AE18C6" w:rsidRDefault="00AE18C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2608</w:t>
      </w:r>
    </w:p>
    <w:p w:rsidR="00AE18C6" w:rsidRDefault="00AE18C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2608</w:t>
      </w:r>
    </w:p>
    <w:p w:rsidR="00AE18C6" w:rsidRDefault="00AE18C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2610</w:t>
      </w:r>
    </w:p>
    <w:p w:rsidR="00AE18C6" w:rsidRDefault="00AE18C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2610</w:t>
      </w:r>
    </w:p>
    <w:p w:rsidR="00AE18C6" w:rsidRDefault="00AE18C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2610</w:t>
      </w:r>
    </w:p>
    <w:p w:rsidR="00AE18C6" w:rsidRDefault="00AE18C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2610</w:t>
      </w:r>
    </w:p>
    <w:p w:rsidR="00AE18C6" w:rsidRDefault="00AE18C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2613</w:t>
      </w:r>
    </w:p>
    <w:p w:rsidR="00AE18C6" w:rsidRDefault="00AE18C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2613</w:t>
      </w:r>
    </w:p>
    <w:p w:rsidR="00AE18C6" w:rsidRDefault="00AE18C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2613</w:t>
      </w:r>
    </w:p>
    <w:p w:rsidR="00AE18C6" w:rsidRDefault="00AE18C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2613</w:t>
      </w:r>
    </w:p>
    <w:p w:rsidR="00AE18C6" w:rsidRDefault="00AE18C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2615</w:t>
      </w:r>
    </w:p>
    <w:p w:rsidR="00AE18C6" w:rsidRDefault="00AE18C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2615</w:t>
      </w:r>
    </w:p>
    <w:p w:rsidR="00AE18C6" w:rsidRDefault="00AE18C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2615</w:t>
      </w:r>
    </w:p>
    <w:p w:rsidR="00AE18C6" w:rsidRDefault="00AE18C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2615</w:t>
      </w:r>
    </w:p>
    <w:p w:rsidR="00AE18C6" w:rsidRDefault="00AE18C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2617</w:t>
      </w:r>
    </w:p>
    <w:p w:rsidR="00AE18C6" w:rsidRDefault="00AE18C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2617</w:t>
      </w:r>
    </w:p>
    <w:p w:rsidR="00AE18C6" w:rsidRDefault="00AE18C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2617</w:t>
      </w:r>
    </w:p>
    <w:p w:rsidR="00AE18C6" w:rsidRDefault="00AE18C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2617</w:t>
      </w:r>
    </w:p>
    <w:p w:rsidR="00AE18C6" w:rsidRDefault="00AE18C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2618</w:t>
      </w:r>
    </w:p>
    <w:p w:rsidR="00AE18C6" w:rsidRDefault="00AE18C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2619</w:t>
      </w:r>
    </w:p>
    <w:p w:rsidR="00AE18C6" w:rsidRDefault="00AE18C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2619</w:t>
      </w:r>
    </w:p>
    <w:p w:rsidR="00AE18C6" w:rsidRDefault="00AE18C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2619</w:t>
      </w:r>
    </w:p>
    <w:p w:rsidR="00AE18C6" w:rsidRDefault="00AE18C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2620</w:t>
      </w:r>
    </w:p>
    <w:p w:rsidR="00AE18C6" w:rsidRDefault="00AE18C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2621</w:t>
      </w:r>
    </w:p>
    <w:p w:rsidR="00AE18C6" w:rsidRDefault="00AE18C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2621</w:t>
      </w:r>
    </w:p>
    <w:p w:rsidR="00AE18C6" w:rsidRDefault="00AE18C6">
      <w:pPr>
        <w:pStyle w:val="TOC4"/>
        <w:rPr>
          <w:rFonts w:asciiTheme="minorHAnsi" w:eastAsiaTheme="minorEastAsia" w:hAnsiTheme="minorHAnsi" w:cstheme="minorBidi"/>
          <w:sz w:val="22"/>
          <w:szCs w:val="22"/>
        </w:rPr>
      </w:pPr>
      <w:r>
        <w:lastRenderedPageBreak/>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2621</w:t>
      </w:r>
    </w:p>
    <w:p w:rsidR="00AE18C6" w:rsidRDefault="00AE18C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2624</w:t>
      </w:r>
    </w:p>
    <w:p w:rsidR="00AE18C6" w:rsidRDefault="00AE18C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2624</w:t>
      </w:r>
    </w:p>
    <w:p w:rsidR="00AE18C6" w:rsidRDefault="00AE18C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2624</w:t>
      </w:r>
    </w:p>
    <w:p w:rsidR="00AE18C6" w:rsidRDefault="00AE18C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2624</w:t>
      </w:r>
    </w:p>
    <w:p w:rsidR="00AE18C6" w:rsidRDefault="00AE18C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2627</w:t>
      </w:r>
    </w:p>
    <w:p w:rsidR="00AE18C6" w:rsidRDefault="00AE18C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2627</w:t>
      </w:r>
    </w:p>
    <w:p w:rsidR="00AE18C6" w:rsidRDefault="00AE18C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2627</w:t>
      </w:r>
    </w:p>
    <w:p w:rsidR="00AE18C6" w:rsidRDefault="00AE18C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2627</w:t>
      </w:r>
    </w:p>
    <w:p w:rsidR="00AE18C6" w:rsidRDefault="00AE18C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2629</w:t>
      </w:r>
    </w:p>
    <w:p w:rsidR="00AE18C6" w:rsidRDefault="00AE18C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2630</w:t>
      </w:r>
    </w:p>
    <w:p w:rsidR="00AE18C6" w:rsidRDefault="00AE18C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2630</w:t>
      </w:r>
    </w:p>
    <w:p w:rsidR="00AE18C6" w:rsidRDefault="00AE18C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2630</w:t>
      </w:r>
    </w:p>
    <w:p w:rsidR="00AE18C6" w:rsidRDefault="00AE18C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2632</w:t>
      </w:r>
    </w:p>
    <w:p w:rsidR="00AE18C6" w:rsidRDefault="00AE18C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2632</w:t>
      </w:r>
    </w:p>
    <w:p w:rsidR="00AE18C6" w:rsidRDefault="00AE18C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2632</w:t>
      </w:r>
    </w:p>
    <w:p w:rsidR="00AE18C6" w:rsidRDefault="00AE18C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2632</w:t>
      </w:r>
    </w:p>
    <w:p w:rsidR="00AE18C6" w:rsidRDefault="00AE18C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2634</w:t>
      </w:r>
    </w:p>
    <w:p w:rsidR="00AE18C6" w:rsidRDefault="00AE18C6">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2634</w:t>
      </w:r>
    </w:p>
    <w:p w:rsidR="00AE18C6" w:rsidRDefault="00AE18C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2634</w:t>
      </w:r>
    </w:p>
    <w:p w:rsidR="00AE18C6" w:rsidRDefault="00AE18C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2634</w:t>
      </w:r>
    </w:p>
    <w:p w:rsidR="00AE18C6" w:rsidRDefault="00AE18C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2636</w:t>
      </w:r>
    </w:p>
    <w:p w:rsidR="00AE18C6" w:rsidRDefault="00AE18C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2636</w:t>
      </w:r>
    </w:p>
    <w:p w:rsidR="00AE18C6" w:rsidRDefault="00AE18C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2636</w:t>
      </w:r>
    </w:p>
    <w:p w:rsidR="00AE18C6" w:rsidRDefault="00AE18C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2636</w:t>
      </w:r>
    </w:p>
    <w:p w:rsidR="00AE18C6" w:rsidRDefault="00AE18C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2638</w:t>
      </w:r>
    </w:p>
    <w:p w:rsidR="00AE18C6" w:rsidRDefault="00AE18C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2638</w:t>
      </w:r>
    </w:p>
    <w:p w:rsidR="00AE18C6" w:rsidRDefault="00AE18C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2638</w:t>
      </w:r>
    </w:p>
    <w:p w:rsidR="00AE18C6" w:rsidRDefault="00AE18C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2638</w:t>
      </w:r>
    </w:p>
    <w:p w:rsidR="00AE18C6" w:rsidRDefault="00AE18C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2641</w:t>
      </w:r>
    </w:p>
    <w:p w:rsidR="00AE18C6" w:rsidRDefault="00AE18C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2642</w:t>
      </w:r>
    </w:p>
    <w:p w:rsidR="00AE18C6" w:rsidRDefault="00AE18C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2642</w:t>
      </w:r>
    </w:p>
    <w:p w:rsidR="00AE18C6" w:rsidRDefault="00AE18C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2642</w:t>
      </w:r>
    </w:p>
    <w:p w:rsidR="00AE18C6" w:rsidRDefault="00AE18C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2645</w:t>
      </w:r>
    </w:p>
    <w:p w:rsidR="00AE18C6" w:rsidRDefault="00AE18C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2646</w:t>
      </w:r>
    </w:p>
    <w:p w:rsidR="00AE18C6" w:rsidRDefault="00AE18C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2646</w:t>
      </w:r>
    </w:p>
    <w:p w:rsidR="00AE18C6" w:rsidRDefault="00AE18C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2646</w:t>
      </w:r>
    </w:p>
    <w:p w:rsidR="00AE18C6" w:rsidRDefault="00AE18C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2649</w:t>
      </w:r>
    </w:p>
    <w:p w:rsidR="00AE18C6" w:rsidRDefault="00AE18C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2649</w:t>
      </w:r>
    </w:p>
    <w:p w:rsidR="00AE18C6" w:rsidRDefault="00AE18C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2649</w:t>
      </w:r>
    </w:p>
    <w:p w:rsidR="00AE18C6" w:rsidRDefault="00AE18C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2649</w:t>
      </w:r>
    </w:p>
    <w:p w:rsidR="00AE18C6" w:rsidRDefault="00AE18C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2652</w:t>
      </w:r>
    </w:p>
    <w:p w:rsidR="00AE18C6" w:rsidRDefault="00AE18C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2652</w:t>
      </w:r>
    </w:p>
    <w:p w:rsidR="00AE18C6" w:rsidRDefault="00AE18C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2652</w:t>
      </w:r>
    </w:p>
    <w:p w:rsidR="00AE18C6" w:rsidRDefault="00AE18C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2652</w:t>
      </w:r>
    </w:p>
    <w:p w:rsidR="00AE18C6" w:rsidRDefault="00AE18C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2656</w:t>
      </w:r>
    </w:p>
    <w:p w:rsidR="00AE18C6" w:rsidRDefault="00AE18C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2657</w:t>
      </w:r>
    </w:p>
    <w:p w:rsidR="00AE18C6" w:rsidRDefault="00AE18C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2657</w:t>
      </w:r>
    </w:p>
    <w:p w:rsidR="00AE18C6" w:rsidRDefault="00AE18C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2657</w:t>
      </w:r>
    </w:p>
    <w:p w:rsidR="00AE18C6" w:rsidRDefault="00AE18C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2661</w:t>
      </w:r>
    </w:p>
    <w:p w:rsidR="00AE18C6" w:rsidRDefault="00AE18C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2661</w:t>
      </w:r>
    </w:p>
    <w:p w:rsidR="00AE18C6" w:rsidRDefault="00AE18C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2661</w:t>
      </w:r>
    </w:p>
    <w:p w:rsidR="00AE18C6" w:rsidRDefault="00AE18C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2662</w:t>
      </w:r>
    </w:p>
    <w:p w:rsidR="00AE18C6" w:rsidRDefault="00AE18C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2665</w:t>
      </w:r>
    </w:p>
    <w:p w:rsidR="00AE18C6" w:rsidRDefault="00AE18C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2665</w:t>
      </w:r>
    </w:p>
    <w:p w:rsidR="00AE18C6" w:rsidRDefault="00AE18C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2665</w:t>
      </w:r>
    </w:p>
    <w:p w:rsidR="00AE18C6" w:rsidRDefault="00AE18C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2665</w:t>
      </w:r>
    </w:p>
    <w:p w:rsidR="00AE18C6" w:rsidRDefault="00AE18C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2667</w:t>
      </w:r>
    </w:p>
    <w:p w:rsidR="00AE18C6" w:rsidRDefault="00AE18C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2668</w:t>
      </w:r>
    </w:p>
    <w:p w:rsidR="00AE18C6" w:rsidRDefault="00AE18C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2668</w:t>
      </w:r>
    </w:p>
    <w:p w:rsidR="00AE18C6" w:rsidRDefault="00AE18C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2668</w:t>
      </w:r>
    </w:p>
    <w:p w:rsidR="00AE18C6" w:rsidRDefault="00AE18C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2672</w:t>
      </w:r>
    </w:p>
    <w:p w:rsidR="00AE18C6" w:rsidRDefault="00AE18C6">
      <w:pPr>
        <w:pStyle w:val="TOC3"/>
        <w:rPr>
          <w:rFonts w:asciiTheme="minorHAnsi" w:eastAsiaTheme="minorEastAsia" w:hAnsiTheme="minorHAnsi" w:cstheme="minorBidi"/>
          <w:sz w:val="22"/>
          <w:szCs w:val="22"/>
        </w:rPr>
      </w:pPr>
      <w:r>
        <w:lastRenderedPageBreak/>
        <w:t>A.9.2.54</w:t>
      </w:r>
      <w:r>
        <w:rPr>
          <w:rFonts w:asciiTheme="minorHAnsi" w:eastAsiaTheme="minorEastAsia" w:hAnsiTheme="minorHAnsi" w:cstheme="minorBidi"/>
          <w:sz w:val="22"/>
          <w:szCs w:val="22"/>
        </w:rPr>
        <w:tab/>
      </w:r>
      <w:r>
        <w:t>4DL TDD RSRQ for E-UTRAN in Carrier Aggregation</w:t>
      </w:r>
      <w:r>
        <w:tab/>
        <w:t>2673</w:t>
      </w:r>
    </w:p>
    <w:p w:rsidR="00AE18C6" w:rsidRDefault="00AE18C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2673</w:t>
      </w:r>
    </w:p>
    <w:p w:rsidR="00AE18C6" w:rsidRDefault="00AE18C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2673</w:t>
      </w:r>
    </w:p>
    <w:p w:rsidR="00AE18C6" w:rsidRDefault="00AE18C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2677</w:t>
      </w:r>
    </w:p>
    <w:p w:rsidR="00AE18C6" w:rsidRDefault="00AE18C6">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2677</w:t>
      </w:r>
    </w:p>
    <w:p w:rsidR="00AE18C6" w:rsidRDefault="00AE18C6">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2677</w:t>
      </w:r>
    </w:p>
    <w:p w:rsidR="00AE18C6" w:rsidRDefault="00AE18C6">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2678</w:t>
      </w:r>
    </w:p>
    <w:p w:rsidR="00AE18C6" w:rsidRDefault="00AE18C6">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2681</w:t>
      </w:r>
    </w:p>
    <w:p w:rsidR="00AE18C6" w:rsidRDefault="00AE18C6">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2682</w:t>
      </w:r>
    </w:p>
    <w:p w:rsidR="00AE18C6" w:rsidRDefault="00AE18C6">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2682</w:t>
      </w:r>
    </w:p>
    <w:p w:rsidR="00AE18C6" w:rsidRDefault="00AE18C6">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2682</w:t>
      </w:r>
    </w:p>
    <w:p w:rsidR="00AE18C6" w:rsidRDefault="00AE18C6">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2686</w:t>
      </w:r>
    </w:p>
    <w:p w:rsidR="00AE18C6" w:rsidRDefault="00AE18C6">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2686</w:t>
      </w:r>
    </w:p>
    <w:p w:rsidR="00AE18C6" w:rsidRDefault="00AE18C6">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2686</w:t>
      </w:r>
    </w:p>
    <w:p w:rsidR="00AE18C6" w:rsidRDefault="00AE18C6">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rsidR="00AE18C6" w:rsidRDefault="00AE18C6">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2689</w:t>
      </w:r>
    </w:p>
    <w:p w:rsidR="00AE18C6" w:rsidRDefault="00AE18C6">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2690</w:t>
      </w:r>
    </w:p>
    <w:p w:rsidR="00AE18C6" w:rsidRDefault="00AE18C6">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2690</w:t>
      </w:r>
    </w:p>
    <w:p w:rsidR="00AE18C6" w:rsidRDefault="00AE18C6">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rsidR="00AE18C6" w:rsidRDefault="00AE18C6">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2693</w:t>
      </w:r>
    </w:p>
    <w:p w:rsidR="00AE18C6" w:rsidRDefault="00AE18C6">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2694</w:t>
      </w:r>
    </w:p>
    <w:p w:rsidR="00AE18C6" w:rsidRDefault="00AE18C6">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2694</w:t>
      </w:r>
    </w:p>
    <w:p w:rsidR="00AE18C6" w:rsidRDefault="00AE18C6">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2694</w:t>
      </w:r>
    </w:p>
    <w:p w:rsidR="00AE18C6" w:rsidRDefault="00AE18C6">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2698</w:t>
      </w:r>
    </w:p>
    <w:p w:rsidR="00AE18C6" w:rsidRDefault="00AE18C6">
      <w:pPr>
        <w:pStyle w:val="TOC2"/>
        <w:rPr>
          <w:rFonts w:asciiTheme="minorHAnsi" w:eastAsiaTheme="minorEastAsia" w:hAnsiTheme="minorHAnsi" w:cstheme="minorBidi"/>
          <w:sz w:val="22"/>
          <w:szCs w:val="22"/>
        </w:rPr>
      </w:pPr>
      <w:r w:rsidRPr="00AE18C6">
        <w:t>A.9.3</w:t>
      </w:r>
      <w:r w:rsidRPr="00AE18C6">
        <w:rPr>
          <w:rFonts w:asciiTheme="minorHAnsi" w:hAnsiTheme="minorHAnsi" w:cstheme="minorBidi"/>
          <w:sz w:val="22"/>
          <w:szCs w:val="22"/>
        </w:rPr>
        <w:tab/>
      </w:r>
      <w:r w:rsidRPr="00431C0C">
        <w:rPr>
          <w:rFonts w:eastAsia="SimSun"/>
          <w:lang w:val="sv-SE" w:eastAsia="zh-CN"/>
        </w:rPr>
        <w:t>UTRAN FDD CPICH RSCP</w:t>
      </w:r>
      <w:r>
        <w:tab/>
        <w:t>2698</w:t>
      </w:r>
    </w:p>
    <w:p w:rsidR="00AE18C6" w:rsidRDefault="00AE18C6">
      <w:pPr>
        <w:pStyle w:val="TOC3"/>
        <w:rPr>
          <w:rFonts w:asciiTheme="minorHAnsi" w:eastAsiaTheme="minorEastAsia" w:hAnsiTheme="minorHAnsi" w:cstheme="minorBidi"/>
          <w:sz w:val="22"/>
          <w:szCs w:val="22"/>
        </w:rPr>
      </w:pPr>
      <w:r w:rsidRPr="00AE18C6">
        <w:t>A.9.3.1</w:t>
      </w:r>
      <w:r w:rsidRPr="00AE18C6">
        <w:rPr>
          <w:rFonts w:asciiTheme="minorHAnsi" w:eastAsiaTheme="minorEastAsia" w:hAnsiTheme="minorHAnsi" w:cstheme="minorBidi"/>
          <w:sz w:val="22"/>
          <w:szCs w:val="22"/>
        </w:rPr>
        <w:tab/>
      </w:r>
      <w:r w:rsidRPr="00431C0C">
        <w:rPr>
          <w:bCs/>
          <w:lang w:val="sv-SE"/>
        </w:rPr>
        <w:t>E-UTRAN FDD</w:t>
      </w:r>
      <w:r>
        <w:tab/>
        <w:t>2698</w:t>
      </w:r>
    </w:p>
    <w:p w:rsidR="00AE18C6" w:rsidRDefault="00AE18C6">
      <w:pPr>
        <w:pStyle w:val="TOC4"/>
        <w:rPr>
          <w:rFonts w:asciiTheme="minorHAnsi" w:eastAsiaTheme="minorEastAsia" w:hAnsiTheme="minorHAnsi" w:cstheme="minorBidi"/>
          <w:sz w:val="22"/>
          <w:szCs w:val="22"/>
        </w:rPr>
      </w:pPr>
      <w:r w:rsidRPr="00AE18C6">
        <w:t>A.9.3.1.1</w:t>
      </w:r>
      <w:r w:rsidRPr="00AE18C6">
        <w:rPr>
          <w:rFonts w:asciiTheme="minorHAnsi" w:eastAsiaTheme="minorEastAsia" w:hAnsiTheme="minorHAnsi"/>
          <w:sz w:val="22"/>
          <w:szCs w:val="22"/>
        </w:rPr>
        <w:tab/>
      </w:r>
      <w:r w:rsidRPr="00431C0C">
        <w:rPr>
          <w:rFonts w:cs="v4.2.0"/>
          <w:snapToGrid w:val="0"/>
        </w:rPr>
        <w:t>Test Purpose and Environment</w:t>
      </w:r>
      <w:r>
        <w:tab/>
        <w:t>2698</w:t>
      </w:r>
    </w:p>
    <w:p w:rsidR="00AE18C6" w:rsidRDefault="00AE18C6">
      <w:pPr>
        <w:pStyle w:val="TOC4"/>
        <w:rPr>
          <w:rFonts w:asciiTheme="minorHAnsi" w:eastAsiaTheme="minorEastAsia" w:hAnsiTheme="minorHAnsi" w:cstheme="minorBidi"/>
          <w:sz w:val="22"/>
          <w:szCs w:val="22"/>
        </w:rPr>
      </w:pPr>
      <w:r w:rsidRPr="00AE18C6">
        <w:t>A.9.3.1.2</w:t>
      </w:r>
      <w:r w:rsidRPr="00AE18C6">
        <w:rPr>
          <w:rFonts w:asciiTheme="minorHAnsi" w:eastAsiaTheme="minorEastAsia" w:hAnsiTheme="minorHAnsi" w:cstheme="minorBidi"/>
          <w:sz w:val="22"/>
          <w:szCs w:val="22"/>
        </w:rPr>
        <w:tab/>
      </w:r>
      <w:r w:rsidRPr="00431C0C">
        <w:rPr>
          <w:snapToGrid w:val="0"/>
        </w:rPr>
        <w:t>Parameters</w:t>
      </w:r>
      <w:r>
        <w:tab/>
        <w:t>2698</w:t>
      </w:r>
    </w:p>
    <w:p w:rsidR="00AE18C6" w:rsidRDefault="00AE18C6">
      <w:pPr>
        <w:pStyle w:val="TOC4"/>
        <w:rPr>
          <w:rFonts w:asciiTheme="minorHAnsi" w:eastAsiaTheme="minorEastAsia" w:hAnsiTheme="minorHAnsi" w:cstheme="minorBidi"/>
          <w:sz w:val="22"/>
          <w:szCs w:val="22"/>
        </w:rPr>
      </w:pPr>
      <w:r w:rsidRPr="00AE18C6">
        <w:t>A.9.3.1.3</w:t>
      </w:r>
      <w:r w:rsidRPr="00AE18C6">
        <w:rPr>
          <w:rFonts w:asciiTheme="minorHAnsi" w:eastAsiaTheme="minorEastAsia" w:hAnsiTheme="minorHAnsi"/>
          <w:sz w:val="22"/>
          <w:szCs w:val="22"/>
        </w:rPr>
        <w:tab/>
      </w:r>
      <w:r w:rsidRPr="00431C0C">
        <w:rPr>
          <w:rFonts w:cs="v4.2.0"/>
          <w:snapToGrid w:val="0"/>
        </w:rPr>
        <w:t>Test Requirements</w:t>
      </w:r>
      <w:r>
        <w:tab/>
        <w:t>2700</w:t>
      </w:r>
    </w:p>
    <w:p w:rsidR="00AE18C6" w:rsidRDefault="00AE18C6">
      <w:pPr>
        <w:pStyle w:val="TOC4"/>
        <w:rPr>
          <w:rFonts w:asciiTheme="minorHAnsi" w:eastAsiaTheme="minorEastAsia" w:hAnsiTheme="minorHAnsi" w:cstheme="minorBidi"/>
          <w:sz w:val="22"/>
          <w:szCs w:val="22"/>
        </w:rPr>
      </w:pPr>
      <w:r>
        <w:t xml:space="preserve">A.9.3.2 </w:t>
      </w:r>
      <w:r w:rsidRPr="00431C0C">
        <w:rPr>
          <w:bCs/>
        </w:rPr>
        <w:t>E-UTRAN TDD</w:t>
      </w:r>
      <w:r>
        <w:tab/>
        <w:t>2700</w:t>
      </w:r>
    </w:p>
    <w:p w:rsidR="00AE18C6" w:rsidRDefault="00AE18C6">
      <w:pPr>
        <w:pStyle w:val="TOC4"/>
        <w:rPr>
          <w:rFonts w:asciiTheme="minorHAnsi" w:eastAsiaTheme="minorEastAsia" w:hAnsiTheme="minorHAnsi" w:cstheme="minorBidi"/>
          <w:sz w:val="22"/>
          <w:szCs w:val="22"/>
        </w:rPr>
      </w:pPr>
      <w:r w:rsidRPr="00AE18C6">
        <w:t>A.9.3.2.1</w:t>
      </w:r>
      <w:r w:rsidRPr="00AE18C6">
        <w:rPr>
          <w:rFonts w:asciiTheme="minorHAnsi" w:eastAsiaTheme="minorEastAsia" w:hAnsiTheme="minorHAnsi"/>
          <w:sz w:val="22"/>
          <w:szCs w:val="22"/>
        </w:rPr>
        <w:tab/>
      </w:r>
      <w:r w:rsidRPr="00431C0C">
        <w:rPr>
          <w:rFonts w:cs="v4.2.0"/>
          <w:snapToGrid w:val="0"/>
        </w:rPr>
        <w:t>Test Purpose and Environment</w:t>
      </w:r>
      <w:r>
        <w:tab/>
        <w:t>2700</w:t>
      </w:r>
    </w:p>
    <w:p w:rsidR="00AE18C6" w:rsidRDefault="00AE18C6">
      <w:pPr>
        <w:pStyle w:val="TOC4"/>
        <w:rPr>
          <w:rFonts w:asciiTheme="minorHAnsi" w:eastAsiaTheme="minorEastAsia" w:hAnsiTheme="minorHAnsi" w:cstheme="minorBidi"/>
          <w:sz w:val="22"/>
          <w:szCs w:val="22"/>
        </w:rPr>
      </w:pPr>
      <w:r w:rsidRPr="00AE18C6">
        <w:t>A.9.3.2.2</w:t>
      </w:r>
      <w:r w:rsidRPr="00AE18C6">
        <w:rPr>
          <w:rFonts w:asciiTheme="minorHAnsi" w:eastAsiaTheme="minorEastAsia" w:hAnsiTheme="minorHAnsi" w:cstheme="minorBidi"/>
          <w:sz w:val="22"/>
          <w:szCs w:val="22"/>
        </w:rPr>
        <w:tab/>
      </w:r>
      <w:r w:rsidRPr="00431C0C">
        <w:rPr>
          <w:snapToGrid w:val="0"/>
        </w:rPr>
        <w:t>Parameters</w:t>
      </w:r>
      <w:r>
        <w:tab/>
        <w:t>2700</w:t>
      </w:r>
    </w:p>
    <w:p w:rsidR="00AE18C6" w:rsidRDefault="00AE18C6">
      <w:pPr>
        <w:pStyle w:val="TOC4"/>
        <w:rPr>
          <w:rFonts w:asciiTheme="minorHAnsi" w:eastAsiaTheme="minorEastAsia" w:hAnsiTheme="minorHAnsi" w:cstheme="minorBidi"/>
          <w:sz w:val="22"/>
          <w:szCs w:val="22"/>
        </w:rPr>
      </w:pPr>
      <w:r w:rsidRPr="00AE18C6">
        <w:t>A.9.3.2.3</w:t>
      </w:r>
      <w:r w:rsidRPr="00AE18C6">
        <w:rPr>
          <w:rFonts w:asciiTheme="minorHAnsi" w:eastAsiaTheme="minorEastAsia" w:hAnsiTheme="minorHAnsi"/>
          <w:sz w:val="22"/>
          <w:szCs w:val="22"/>
        </w:rPr>
        <w:tab/>
      </w:r>
      <w:r w:rsidRPr="00431C0C">
        <w:rPr>
          <w:rFonts w:cs="v4.2.0"/>
          <w:snapToGrid w:val="0"/>
        </w:rPr>
        <w:t>Test Requirements</w:t>
      </w:r>
      <w:r>
        <w:tab/>
        <w:t>2703</w:t>
      </w:r>
    </w:p>
    <w:p w:rsidR="00AE18C6" w:rsidRDefault="00AE18C6">
      <w:pPr>
        <w:pStyle w:val="TOC3"/>
        <w:rPr>
          <w:rFonts w:asciiTheme="minorHAnsi" w:eastAsiaTheme="minorEastAsia" w:hAnsiTheme="minorHAnsi" w:cstheme="minorBidi"/>
          <w:sz w:val="22"/>
          <w:szCs w:val="22"/>
        </w:rPr>
      </w:pPr>
      <w:r w:rsidRPr="00AE18C6">
        <w:t>A.9.3.</w:t>
      </w:r>
      <w:r w:rsidRPr="00AE18C6">
        <w:rPr>
          <w:lang w:eastAsia="zh-CN"/>
        </w:rPr>
        <w:t>3</w:t>
      </w:r>
      <w:r w:rsidRPr="00AE18C6">
        <w:rPr>
          <w:rFonts w:asciiTheme="minorHAnsi" w:eastAsiaTheme="minorEastAsia" w:hAnsiTheme="minorHAnsi" w:cstheme="minorBidi"/>
          <w:sz w:val="22"/>
          <w:szCs w:val="22"/>
        </w:rPr>
        <w:tab/>
      </w:r>
      <w:r w:rsidRPr="00431C0C">
        <w:rPr>
          <w:lang w:val="de-DE"/>
        </w:rPr>
        <w:t>E-UTRAN FDD</w:t>
      </w:r>
      <w:r w:rsidRPr="00431C0C">
        <w:rPr>
          <w:lang w:val="de-DE" w:eastAsia="zh-CN"/>
        </w:rPr>
        <w:t xml:space="preserve"> for 5MHz Bandwidth</w:t>
      </w:r>
      <w:r>
        <w:tab/>
        <w:t>2703</w:t>
      </w:r>
    </w:p>
    <w:p w:rsidR="00AE18C6" w:rsidRDefault="00AE18C6">
      <w:pPr>
        <w:pStyle w:val="TOC4"/>
        <w:rPr>
          <w:rFonts w:asciiTheme="minorHAnsi" w:eastAsiaTheme="minorEastAsia" w:hAnsiTheme="minorHAnsi" w:cstheme="minorBidi"/>
          <w:sz w:val="22"/>
          <w:szCs w:val="22"/>
        </w:rPr>
      </w:pPr>
      <w:r w:rsidRPr="00AE18C6">
        <w:t>A.9.3.</w:t>
      </w:r>
      <w:r w:rsidRPr="00AE18C6">
        <w:rPr>
          <w:lang w:eastAsia="zh-CN"/>
        </w:rPr>
        <w:t>3</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2703</w:t>
      </w:r>
    </w:p>
    <w:p w:rsidR="00AE18C6" w:rsidRDefault="00AE18C6">
      <w:pPr>
        <w:pStyle w:val="TOC4"/>
        <w:rPr>
          <w:rFonts w:asciiTheme="minorHAnsi" w:eastAsiaTheme="minorEastAsia" w:hAnsiTheme="minorHAnsi" w:cstheme="minorBidi"/>
          <w:sz w:val="22"/>
          <w:szCs w:val="22"/>
        </w:rPr>
      </w:pPr>
      <w:r w:rsidRPr="00AE18C6">
        <w:t>A.9.3.</w:t>
      </w:r>
      <w:r w:rsidRPr="00AE18C6">
        <w:rPr>
          <w:lang w:eastAsia="zh-CN"/>
        </w:rPr>
        <w:t>3</w:t>
      </w:r>
      <w:r w:rsidRPr="00AE18C6">
        <w:t>.2</w:t>
      </w:r>
      <w:r w:rsidRPr="00AE18C6">
        <w:rPr>
          <w:rFonts w:asciiTheme="minorHAnsi" w:eastAsiaTheme="minorEastAsia" w:hAnsiTheme="minorHAnsi" w:cstheme="minorBidi"/>
          <w:sz w:val="22"/>
          <w:szCs w:val="22"/>
        </w:rPr>
        <w:tab/>
      </w:r>
      <w:r w:rsidRPr="00431C0C">
        <w:rPr>
          <w:snapToGrid w:val="0"/>
        </w:rPr>
        <w:t>Parameters</w:t>
      </w:r>
      <w:r>
        <w:tab/>
        <w:t>2703</w:t>
      </w:r>
    </w:p>
    <w:p w:rsidR="00AE18C6" w:rsidRDefault="00AE18C6">
      <w:pPr>
        <w:pStyle w:val="TOC4"/>
        <w:rPr>
          <w:rFonts w:asciiTheme="minorHAnsi" w:eastAsiaTheme="minorEastAsia" w:hAnsiTheme="minorHAnsi" w:cstheme="minorBidi"/>
          <w:sz w:val="22"/>
          <w:szCs w:val="22"/>
        </w:rPr>
      </w:pPr>
      <w:r w:rsidRPr="00AE18C6">
        <w:t>A.9.3.</w:t>
      </w:r>
      <w:r w:rsidRPr="00AE18C6">
        <w:rPr>
          <w:lang w:eastAsia="zh-CN"/>
        </w:rPr>
        <w:t>3</w:t>
      </w:r>
      <w:r w:rsidRPr="00AE18C6">
        <w:t>.3</w:t>
      </w:r>
      <w:r w:rsidRPr="00AE18C6">
        <w:rPr>
          <w:rFonts w:asciiTheme="minorHAnsi" w:eastAsiaTheme="minorEastAsia" w:hAnsiTheme="minorHAnsi" w:cstheme="minorBidi"/>
          <w:sz w:val="22"/>
          <w:szCs w:val="22"/>
        </w:rPr>
        <w:tab/>
      </w:r>
      <w:r w:rsidRPr="00431C0C">
        <w:rPr>
          <w:snapToGrid w:val="0"/>
        </w:rPr>
        <w:t>Test Requirements</w:t>
      </w:r>
      <w:r>
        <w:tab/>
        <w:t>2704</w:t>
      </w:r>
    </w:p>
    <w:p w:rsidR="00AE18C6" w:rsidRDefault="00AE18C6">
      <w:pPr>
        <w:pStyle w:val="TOC2"/>
        <w:rPr>
          <w:rFonts w:asciiTheme="minorHAnsi" w:eastAsiaTheme="minorEastAsia" w:hAnsiTheme="minorHAnsi" w:cstheme="minorBidi"/>
          <w:sz w:val="22"/>
          <w:szCs w:val="22"/>
        </w:rPr>
      </w:pPr>
      <w:r w:rsidRPr="00AE18C6">
        <w:t>A.9.4</w:t>
      </w:r>
      <w:r w:rsidRPr="00AE18C6">
        <w:rPr>
          <w:rFonts w:asciiTheme="minorHAnsi" w:hAnsiTheme="minorHAnsi" w:cstheme="minorBidi"/>
          <w:sz w:val="22"/>
          <w:szCs w:val="22"/>
        </w:rPr>
        <w:tab/>
      </w:r>
      <w:r w:rsidRPr="00431C0C">
        <w:rPr>
          <w:rFonts w:eastAsia="SimSun"/>
        </w:rPr>
        <w:t>UTRAN FDD CPICH Ec/No</w:t>
      </w:r>
      <w:r>
        <w:tab/>
        <w:t>2705</w:t>
      </w:r>
    </w:p>
    <w:p w:rsidR="00AE18C6" w:rsidRDefault="00AE18C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2705</w:t>
      </w:r>
    </w:p>
    <w:p w:rsidR="00AE18C6" w:rsidRDefault="00AE18C6">
      <w:pPr>
        <w:pStyle w:val="TOC4"/>
        <w:rPr>
          <w:rFonts w:asciiTheme="minorHAnsi" w:eastAsiaTheme="minorEastAsia" w:hAnsiTheme="minorHAnsi" w:cstheme="minorBidi"/>
          <w:sz w:val="22"/>
          <w:szCs w:val="22"/>
        </w:rPr>
      </w:pPr>
      <w:r w:rsidRPr="00AE18C6">
        <w:t>A.9.4.1.1</w:t>
      </w:r>
      <w:r w:rsidRPr="00AE18C6">
        <w:rPr>
          <w:rFonts w:asciiTheme="minorHAnsi" w:eastAsiaTheme="minorEastAsia" w:hAnsiTheme="minorHAnsi"/>
          <w:sz w:val="22"/>
          <w:szCs w:val="22"/>
        </w:rPr>
        <w:tab/>
      </w:r>
      <w:r w:rsidRPr="00431C0C">
        <w:rPr>
          <w:rFonts w:cs="v4.2.0"/>
          <w:snapToGrid w:val="0"/>
        </w:rPr>
        <w:t>Test Purpose and Environment</w:t>
      </w:r>
      <w:r>
        <w:tab/>
        <w:t>2705</w:t>
      </w:r>
    </w:p>
    <w:p w:rsidR="00AE18C6" w:rsidRDefault="00AE18C6">
      <w:pPr>
        <w:pStyle w:val="TOC4"/>
        <w:rPr>
          <w:rFonts w:asciiTheme="minorHAnsi" w:eastAsiaTheme="minorEastAsia" w:hAnsiTheme="minorHAnsi" w:cstheme="minorBidi"/>
          <w:sz w:val="22"/>
          <w:szCs w:val="22"/>
        </w:rPr>
      </w:pPr>
      <w:r w:rsidRPr="00AE18C6">
        <w:t>A.9.4.1.2</w:t>
      </w:r>
      <w:r w:rsidRPr="00AE18C6">
        <w:rPr>
          <w:rFonts w:asciiTheme="minorHAnsi" w:eastAsiaTheme="minorEastAsia" w:hAnsiTheme="minorHAnsi" w:cstheme="minorBidi"/>
          <w:sz w:val="22"/>
          <w:szCs w:val="22"/>
        </w:rPr>
        <w:tab/>
      </w:r>
      <w:r w:rsidRPr="00431C0C">
        <w:rPr>
          <w:snapToGrid w:val="0"/>
        </w:rPr>
        <w:t>Parameters</w:t>
      </w:r>
      <w:r>
        <w:tab/>
        <w:t>2705</w:t>
      </w:r>
    </w:p>
    <w:p w:rsidR="00AE18C6" w:rsidRDefault="00AE18C6">
      <w:pPr>
        <w:pStyle w:val="TOC4"/>
        <w:rPr>
          <w:rFonts w:asciiTheme="minorHAnsi" w:eastAsiaTheme="minorEastAsia" w:hAnsiTheme="minorHAnsi" w:cstheme="minorBidi"/>
          <w:sz w:val="22"/>
          <w:szCs w:val="22"/>
        </w:rPr>
      </w:pPr>
      <w:r w:rsidRPr="00AE18C6">
        <w:t>A.9.4.1.3</w:t>
      </w:r>
      <w:r w:rsidRPr="00AE18C6">
        <w:rPr>
          <w:rFonts w:asciiTheme="minorHAnsi" w:eastAsiaTheme="minorEastAsia" w:hAnsiTheme="minorHAnsi"/>
          <w:sz w:val="22"/>
          <w:szCs w:val="22"/>
        </w:rPr>
        <w:tab/>
      </w:r>
      <w:r w:rsidRPr="00431C0C">
        <w:rPr>
          <w:rFonts w:cs="v4.2.0"/>
          <w:snapToGrid w:val="0"/>
        </w:rPr>
        <w:t>Test Requirements</w:t>
      </w:r>
      <w:r>
        <w:tab/>
        <w:t>2707</w:t>
      </w:r>
    </w:p>
    <w:p w:rsidR="00AE18C6" w:rsidRDefault="00AE18C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2708</w:t>
      </w:r>
    </w:p>
    <w:p w:rsidR="00AE18C6" w:rsidRDefault="00AE18C6">
      <w:pPr>
        <w:pStyle w:val="TOC4"/>
        <w:rPr>
          <w:rFonts w:asciiTheme="minorHAnsi" w:eastAsiaTheme="minorEastAsia" w:hAnsiTheme="minorHAnsi" w:cstheme="minorBidi"/>
          <w:sz w:val="22"/>
          <w:szCs w:val="22"/>
        </w:rPr>
      </w:pPr>
      <w:r w:rsidRPr="00AE18C6">
        <w:t>A.9.4.2.1</w:t>
      </w:r>
      <w:r w:rsidRPr="00AE18C6">
        <w:rPr>
          <w:rFonts w:asciiTheme="minorHAnsi" w:eastAsiaTheme="minorEastAsia" w:hAnsiTheme="minorHAnsi"/>
          <w:sz w:val="22"/>
          <w:szCs w:val="22"/>
        </w:rPr>
        <w:tab/>
      </w:r>
      <w:r w:rsidRPr="00431C0C">
        <w:rPr>
          <w:rFonts w:cs="v4.2.0"/>
          <w:snapToGrid w:val="0"/>
        </w:rPr>
        <w:t>Test Purpose and Environment</w:t>
      </w:r>
      <w:r>
        <w:tab/>
        <w:t>2708</w:t>
      </w:r>
    </w:p>
    <w:p w:rsidR="00AE18C6" w:rsidRDefault="00AE18C6">
      <w:pPr>
        <w:pStyle w:val="TOC4"/>
        <w:rPr>
          <w:rFonts w:asciiTheme="minorHAnsi" w:eastAsiaTheme="minorEastAsia" w:hAnsiTheme="minorHAnsi" w:cstheme="minorBidi"/>
          <w:sz w:val="22"/>
          <w:szCs w:val="22"/>
        </w:rPr>
      </w:pPr>
      <w:r w:rsidRPr="00AE18C6">
        <w:t>A.9.4.2.2</w:t>
      </w:r>
      <w:r w:rsidRPr="00AE18C6">
        <w:rPr>
          <w:rFonts w:asciiTheme="minorHAnsi" w:eastAsiaTheme="minorEastAsia" w:hAnsiTheme="minorHAnsi" w:cstheme="minorBidi"/>
          <w:sz w:val="22"/>
          <w:szCs w:val="22"/>
        </w:rPr>
        <w:tab/>
      </w:r>
      <w:r w:rsidRPr="00431C0C">
        <w:rPr>
          <w:snapToGrid w:val="0"/>
        </w:rPr>
        <w:t>Parameters</w:t>
      </w:r>
      <w:r>
        <w:tab/>
        <w:t>2708</w:t>
      </w:r>
    </w:p>
    <w:p w:rsidR="00AE18C6" w:rsidRDefault="00AE18C6">
      <w:pPr>
        <w:pStyle w:val="TOC4"/>
        <w:rPr>
          <w:rFonts w:asciiTheme="minorHAnsi" w:eastAsiaTheme="minorEastAsia" w:hAnsiTheme="minorHAnsi" w:cstheme="minorBidi"/>
          <w:sz w:val="22"/>
          <w:szCs w:val="22"/>
        </w:rPr>
      </w:pPr>
      <w:r w:rsidRPr="00AE18C6">
        <w:t>A.9.4.2.3</w:t>
      </w:r>
      <w:r w:rsidRPr="00AE18C6">
        <w:rPr>
          <w:rFonts w:asciiTheme="minorHAnsi" w:eastAsiaTheme="minorEastAsia" w:hAnsiTheme="minorHAnsi"/>
          <w:sz w:val="22"/>
          <w:szCs w:val="22"/>
        </w:rPr>
        <w:tab/>
      </w:r>
      <w:r w:rsidRPr="00431C0C">
        <w:rPr>
          <w:rFonts w:cs="v4.2.0"/>
          <w:snapToGrid w:val="0"/>
        </w:rPr>
        <w:t>Test Requirements</w:t>
      </w:r>
      <w:r>
        <w:tab/>
        <w:t>2710</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de-DE"/>
        </w:rPr>
        <w:t>E-UTRAN FDD</w:t>
      </w:r>
      <w:r w:rsidRPr="00431C0C">
        <w:rPr>
          <w:lang w:val="de-DE" w:eastAsia="zh-CN"/>
        </w:rPr>
        <w:t xml:space="preserve"> for 5MHz Bandwidth</w:t>
      </w:r>
      <w:r>
        <w:tab/>
        <w:t>2711</w:t>
      </w:r>
    </w:p>
    <w:p w:rsidR="00AE18C6" w:rsidRDefault="00AE18C6">
      <w:pPr>
        <w:pStyle w:val="TOC4"/>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2711</w:t>
      </w:r>
    </w:p>
    <w:p w:rsidR="00AE18C6" w:rsidRDefault="00AE18C6">
      <w:pPr>
        <w:pStyle w:val="TOC4"/>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t>.2</w:t>
      </w:r>
      <w:r w:rsidRPr="00AE18C6">
        <w:rPr>
          <w:rFonts w:asciiTheme="minorHAnsi" w:eastAsiaTheme="minorEastAsia" w:hAnsiTheme="minorHAnsi" w:cstheme="minorBidi"/>
          <w:sz w:val="22"/>
          <w:szCs w:val="22"/>
        </w:rPr>
        <w:tab/>
      </w:r>
      <w:r w:rsidRPr="00431C0C">
        <w:rPr>
          <w:snapToGrid w:val="0"/>
        </w:rPr>
        <w:t>Parameters</w:t>
      </w:r>
      <w:r>
        <w:tab/>
        <w:t>2711</w:t>
      </w:r>
    </w:p>
    <w:p w:rsidR="00AE18C6" w:rsidRDefault="00AE18C6">
      <w:pPr>
        <w:pStyle w:val="TOC4"/>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t>.3</w:t>
      </w:r>
      <w:r w:rsidRPr="00AE18C6">
        <w:rPr>
          <w:rFonts w:asciiTheme="minorHAnsi" w:eastAsiaTheme="minorEastAsia" w:hAnsiTheme="minorHAnsi" w:cstheme="minorBidi"/>
          <w:sz w:val="22"/>
          <w:szCs w:val="22"/>
        </w:rPr>
        <w:tab/>
      </w:r>
      <w:r w:rsidRPr="00431C0C">
        <w:rPr>
          <w:snapToGrid w:val="0"/>
        </w:rPr>
        <w:t>Test Requirements</w:t>
      </w:r>
      <w:r>
        <w:tab/>
        <w:t>2712</w:t>
      </w:r>
    </w:p>
    <w:p w:rsidR="00AE18C6" w:rsidRDefault="00AE18C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2712</w:t>
      </w:r>
    </w:p>
    <w:p w:rsidR="00AE18C6" w:rsidRDefault="00AE18C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2712</w:t>
      </w:r>
    </w:p>
    <w:p w:rsidR="00AE18C6" w:rsidRDefault="00AE18C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2712</w:t>
      </w:r>
    </w:p>
    <w:p w:rsidR="00AE18C6" w:rsidRDefault="00AE18C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2712</w:t>
      </w:r>
    </w:p>
    <w:p w:rsidR="00AE18C6" w:rsidRDefault="00AE18C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2714</w:t>
      </w:r>
    </w:p>
    <w:p w:rsidR="00AE18C6" w:rsidRDefault="00AE18C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2714</w:t>
      </w:r>
    </w:p>
    <w:p w:rsidR="00AE18C6" w:rsidRDefault="00AE18C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2714</w:t>
      </w:r>
    </w:p>
    <w:p w:rsidR="00AE18C6" w:rsidRDefault="00AE18C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2714</w:t>
      </w:r>
    </w:p>
    <w:p w:rsidR="00AE18C6" w:rsidRDefault="00AE18C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2716</w:t>
      </w:r>
    </w:p>
    <w:p w:rsidR="00AE18C6" w:rsidRDefault="00AE18C6">
      <w:pPr>
        <w:pStyle w:val="TOC2"/>
        <w:rPr>
          <w:rFonts w:asciiTheme="minorHAnsi" w:eastAsiaTheme="minorEastAsia" w:hAnsiTheme="minorHAnsi" w:cstheme="minorBidi"/>
          <w:sz w:val="22"/>
          <w:szCs w:val="22"/>
        </w:rPr>
      </w:pPr>
      <w:r w:rsidRPr="00AE18C6">
        <w:t>A.9.6</w:t>
      </w:r>
      <w:r w:rsidRPr="00AE18C6">
        <w:rPr>
          <w:rFonts w:asciiTheme="minorHAnsi" w:eastAsiaTheme="minorEastAsia" w:hAnsiTheme="minorHAnsi" w:cstheme="minorBidi"/>
          <w:sz w:val="22"/>
          <w:szCs w:val="22"/>
        </w:rPr>
        <w:tab/>
      </w:r>
      <w:r w:rsidRPr="00431C0C">
        <w:rPr>
          <w:lang w:val="it-IT"/>
        </w:rPr>
        <w:t>GSM Carrier RSSI</w:t>
      </w:r>
      <w:r>
        <w:tab/>
        <w:t>2717</w:t>
      </w:r>
    </w:p>
    <w:p w:rsidR="00AE18C6" w:rsidRDefault="00AE18C6">
      <w:pPr>
        <w:pStyle w:val="TOC3"/>
        <w:rPr>
          <w:rFonts w:asciiTheme="minorHAnsi" w:eastAsiaTheme="minorEastAsia" w:hAnsiTheme="minorHAnsi" w:cstheme="minorBidi"/>
          <w:sz w:val="22"/>
          <w:szCs w:val="22"/>
        </w:rPr>
      </w:pPr>
      <w:r w:rsidRPr="00AE18C6">
        <w:t>A.9.6.1</w:t>
      </w:r>
      <w:r w:rsidRPr="00AE18C6">
        <w:rPr>
          <w:rFonts w:asciiTheme="minorHAnsi" w:eastAsiaTheme="minorEastAsia" w:hAnsiTheme="minorHAnsi" w:cstheme="minorBidi"/>
          <w:sz w:val="22"/>
          <w:szCs w:val="22"/>
        </w:rPr>
        <w:tab/>
      </w:r>
      <w:r w:rsidRPr="00431C0C">
        <w:rPr>
          <w:bCs/>
          <w:lang w:val="it-IT"/>
        </w:rPr>
        <w:t>E-UTRAN FDD</w:t>
      </w:r>
      <w:r>
        <w:tab/>
        <w:t>2717</w:t>
      </w:r>
    </w:p>
    <w:p w:rsidR="00AE18C6" w:rsidRDefault="00AE18C6">
      <w:pPr>
        <w:pStyle w:val="TOC4"/>
        <w:rPr>
          <w:rFonts w:asciiTheme="minorHAnsi" w:eastAsiaTheme="minorEastAsia" w:hAnsiTheme="minorHAnsi" w:cstheme="minorBidi"/>
          <w:sz w:val="22"/>
          <w:szCs w:val="22"/>
        </w:rPr>
      </w:pPr>
      <w:r w:rsidRPr="00AE18C6">
        <w:t>A.9.6.1.1</w:t>
      </w:r>
      <w:r w:rsidRPr="00AE18C6">
        <w:rPr>
          <w:rFonts w:asciiTheme="minorHAnsi" w:eastAsiaTheme="minorEastAsia" w:hAnsiTheme="minorHAnsi" w:cstheme="minorBidi"/>
          <w:sz w:val="22"/>
          <w:szCs w:val="22"/>
        </w:rPr>
        <w:tab/>
      </w:r>
      <w:r w:rsidRPr="00431C0C">
        <w:rPr>
          <w:bCs/>
        </w:rPr>
        <w:t>Test Purpose and Environment</w:t>
      </w:r>
      <w:r>
        <w:tab/>
        <w:t>2717</w:t>
      </w:r>
    </w:p>
    <w:p w:rsidR="00AE18C6" w:rsidRDefault="00AE18C6">
      <w:pPr>
        <w:pStyle w:val="TOC4"/>
        <w:rPr>
          <w:rFonts w:asciiTheme="minorHAnsi" w:eastAsiaTheme="minorEastAsia" w:hAnsiTheme="minorHAnsi" w:cstheme="minorBidi"/>
          <w:sz w:val="22"/>
          <w:szCs w:val="22"/>
        </w:rPr>
      </w:pPr>
      <w:r w:rsidRPr="00AE18C6">
        <w:lastRenderedPageBreak/>
        <w:t>A.9.6.1.2</w:t>
      </w:r>
      <w:r w:rsidRPr="00AE18C6">
        <w:rPr>
          <w:rFonts w:asciiTheme="minorHAnsi" w:eastAsiaTheme="minorEastAsia" w:hAnsiTheme="minorHAnsi" w:cstheme="minorBidi"/>
          <w:sz w:val="22"/>
          <w:szCs w:val="22"/>
        </w:rPr>
        <w:tab/>
      </w:r>
      <w:r w:rsidRPr="00431C0C">
        <w:rPr>
          <w:bCs/>
        </w:rPr>
        <w:t>Test Requirements</w:t>
      </w:r>
      <w:r>
        <w:tab/>
        <w:t>2718</w:t>
      </w:r>
    </w:p>
    <w:p w:rsidR="00AE18C6" w:rsidRDefault="00AE18C6">
      <w:pPr>
        <w:pStyle w:val="TOC3"/>
        <w:rPr>
          <w:rFonts w:asciiTheme="minorHAnsi" w:eastAsiaTheme="minorEastAsia" w:hAnsiTheme="minorHAnsi" w:cstheme="minorBidi"/>
          <w:sz w:val="22"/>
          <w:szCs w:val="22"/>
        </w:rPr>
      </w:pPr>
      <w:r w:rsidRPr="00AE18C6">
        <w:t>A.9.6.2</w:t>
      </w:r>
      <w:r w:rsidRPr="00AE18C6">
        <w:rPr>
          <w:rFonts w:asciiTheme="minorHAnsi" w:eastAsiaTheme="minorEastAsia" w:hAnsiTheme="minorHAnsi" w:cstheme="minorBidi"/>
          <w:sz w:val="22"/>
          <w:szCs w:val="22"/>
        </w:rPr>
        <w:tab/>
      </w:r>
      <w:r w:rsidRPr="00431C0C">
        <w:rPr>
          <w:bCs/>
        </w:rPr>
        <w:t>E-UTRAN TDD</w:t>
      </w:r>
      <w:r>
        <w:tab/>
        <w:t>2718</w:t>
      </w:r>
    </w:p>
    <w:p w:rsidR="00AE18C6" w:rsidRDefault="00AE18C6">
      <w:pPr>
        <w:pStyle w:val="TOC4"/>
        <w:rPr>
          <w:rFonts w:asciiTheme="minorHAnsi" w:eastAsiaTheme="minorEastAsia" w:hAnsiTheme="minorHAnsi" w:cstheme="minorBidi"/>
          <w:sz w:val="22"/>
          <w:szCs w:val="22"/>
        </w:rPr>
      </w:pPr>
      <w:r w:rsidRPr="00AE18C6">
        <w:t>A.9.6.2.1</w:t>
      </w:r>
      <w:r w:rsidRPr="00AE18C6">
        <w:rPr>
          <w:rFonts w:asciiTheme="minorHAnsi" w:eastAsiaTheme="minorEastAsia" w:hAnsiTheme="minorHAnsi" w:cstheme="minorBidi"/>
          <w:sz w:val="22"/>
          <w:szCs w:val="22"/>
        </w:rPr>
        <w:tab/>
      </w:r>
      <w:r w:rsidRPr="00431C0C">
        <w:rPr>
          <w:bCs/>
        </w:rPr>
        <w:t>Test Purpose and Environment</w:t>
      </w:r>
      <w:r>
        <w:tab/>
        <w:t>2718</w:t>
      </w:r>
    </w:p>
    <w:p w:rsidR="00AE18C6" w:rsidRDefault="00AE18C6">
      <w:pPr>
        <w:pStyle w:val="TOC4"/>
        <w:rPr>
          <w:rFonts w:asciiTheme="minorHAnsi" w:eastAsiaTheme="minorEastAsia" w:hAnsiTheme="minorHAnsi" w:cstheme="minorBidi"/>
          <w:sz w:val="22"/>
          <w:szCs w:val="22"/>
        </w:rPr>
      </w:pPr>
      <w:r w:rsidRPr="00AE18C6">
        <w:t>A.9.6.2.2</w:t>
      </w:r>
      <w:r w:rsidRPr="00AE18C6">
        <w:rPr>
          <w:rFonts w:asciiTheme="minorHAnsi" w:eastAsiaTheme="minorEastAsia" w:hAnsiTheme="minorHAnsi" w:cstheme="minorBidi"/>
          <w:sz w:val="22"/>
          <w:szCs w:val="22"/>
        </w:rPr>
        <w:tab/>
      </w:r>
      <w:r w:rsidRPr="00431C0C">
        <w:rPr>
          <w:bCs/>
        </w:rPr>
        <w:t>Test Requirements</w:t>
      </w:r>
      <w:r>
        <w:tab/>
        <w:t>2721</w:t>
      </w:r>
    </w:p>
    <w:p w:rsidR="00AE18C6" w:rsidRDefault="00AE18C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431C0C">
        <w:rPr>
          <w:b/>
        </w:rPr>
        <w:t>–</w:t>
      </w:r>
      <w:r w:rsidRPr="00431C0C">
        <w:rPr>
          <w:b/>
          <w:lang w:eastAsia="zh-CN"/>
        </w:rPr>
        <w:t xml:space="preserve"> </w:t>
      </w:r>
      <w:r>
        <w:rPr>
          <w:lang w:eastAsia="zh-CN"/>
        </w:rPr>
        <w:t>Tx Time Difference</w:t>
      </w:r>
      <w:r>
        <w:tab/>
        <w:t>2721</w:t>
      </w:r>
    </w:p>
    <w:p w:rsidR="00AE18C6" w:rsidRDefault="00AE18C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431C0C">
        <w:rPr>
          <w:b/>
        </w:rPr>
        <w:t>–</w:t>
      </w:r>
      <w:r w:rsidRPr="00431C0C">
        <w:rPr>
          <w:b/>
          <w:lang w:eastAsia="zh-CN"/>
        </w:rPr>
        <w:t xml:space="preserve"> </w:t>
      </w:r>
      <w:r>
        <w:rPr>
          <w:lang w:eastAsia="zh-CN"/>
        </w:rPr>
        <w:t>Tx time difference</w:t>
      </w:r>
      <w:r>
        <w:t xml:space="preserve"> case</w:t>
      </w:r>
      <w:r>
        <w:tab/>
        <w:t>2721</w:t>
      </w:r>
    </w:p>
    <w:p w:rsidR="00AE18C6" w:rsidRDefault="00AE18C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2721</w:t>
      </w:r>
    </w:p>
    <w:p w:rsidR="00AE18C6" w:rsidRDefault="00AE18C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2721</w:t>
      </w:r>
    </w:p>
    <w:p w:rsidR="00AE18C6" w:rsidRDefault="00AE18C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2723</w:t>
      </w:r>
    </w:p>
    <w:p w:rsidR="00AE18C6" w:rsidRDefault="00AE18C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2723</w:t>
      </w:r>
    </w:p>
    <w:p w:rsidR="00AE18C6" w:rsidRDefault="00AE18C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2723</w:t>
      </w:r>
    </w:p>
    <w:p w:rsidR="00AE18C6" w:rsidRDefault="00AE18C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2723</w:t>
      </w:r>
    </w:p>
    <w:p w:rsidR="00AE18C6" w:rsidRDefault="00AE18C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2725</w:t>
      </w:r>
    </w:p>
    <w:p w:rsidR="00AE18C6" w:rsidRDefault="00AE18C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2725</w:t>
      </w:r>
    </w:p>
    <w:p w:rsidR="00AE18C6" w:rsidRDefault="00AE18C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2725</w:t>
      </w:r>
    </w:p>
    <w:p w:rsidR="00AE18C6" w:rsidRDefault="00AE18C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2725</w:t>
      </w:r>
    </w:p>
    <w:p w:rsidR="00AE18C6" w:rsidRDefault="00AE18C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2728</w:t>
      </w:r>
    </w:p>
    <w:p w:rsidR="00AE18C6" w:rsidRDefault="00AE18C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2728</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2728</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2728</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2731</w:t>
      </w:r>
    </w:p>
    <w:p w:rsidR="00AE18C6" w:rsidRDefault="00AE18C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431C0C">
        <w:rPr>
          <w:b/>
        </w:rPr>
        <w:t>–</w:t>
      </w:r>
      <w:r>
        <w:rPr>
          <w:lang w:eastAsia="zh-CN"/>
        </w:rPr>
        <w:t>Tx time difference</w:t>
      </w:r>
      <w:r>
        <w:t xml:space="preserve"> under Time Domain Measurement Resource Restriction with CRS Assistance Information and Non-MBSFN ABS</w:t>
      </w:r>
      <w:r>
        <w:tab/>
        <w:t>2731</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2731</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2731</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2734</w:t>
      </w:r>
    </w:p>
    <w:p w:rsidR="00AE18C6" w:rsidRDefault="00AE18C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2734</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2734</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2734</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2737</w:t>
      </w:r>
    </w:p>
    <w:p w:rsidR="00AE18C6" w:rsidRDefault="00AE18C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2737</w:t>
      </w:r>
    </w:p>
    <w:p w:rsidR="00AE18C6" w:rsidRDefault="00AE18C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2737</w:t>
      </w:r>
    </w:p>
    <w:p w:rsidR="00AE18C6" w:rsidRDefault="00AE18C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2737</w:t>
      </w:r>
    </w:p>
    <w:p w:rsidR="00AE18C6" w:rsidRDefault="00AE18C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2738</w:t>
      </w:r>
    </w:p>
    <w:p w:rsidR="00AE18C6" w:rsidRDefault="00AE18C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2739</w:t>
      </w:r>
    </w:p>
    <w:p w:rsidR="00AE18C6" w:rsidRDefault="00AE18C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2739</w:t>
      </w:r>
    </w:p>
    <w:p w:rsidR="00AE18C6" w:rsidRDefault="00AE18C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2739</w:t>
      </w:r>
    </w:p>
    <w:p w:rsidR="00AE18C6" w:rsidRDefault="00AE18C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2740</w:t>
      </w:r>
    </w:p>
    <w:p w:rsidR="00AE18C6" w:rsidRDefault="00AE18C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2740</w:t>
      </w:r>
    </w:p>
    <w:p w:rsidR="00AE18C6" w:rsidRDefault="00AE18C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2740</w:t>
      </w:r>
    </w:p>
    <w:p w:rsidR="00AE18C6" w:rsidRDefault="00AE18C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2740</w:t>
      </w:r>
    </w:p>
    <w:p w:rsidR="00AE18C6" w:rsidRDefault="00AE18C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2741</w:t>
      </w:r>
    </w:p>
    <w:p w:rsidR="00AE18C6" w:rsidRDefault="00AE18C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2742</w:t>
      </w:r>
    </w:p>
    <w:p w:rsidR="00AE18C6" w:rsidRDefault="00AE18C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2742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2742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2744</w:t>
      </w:r>
    </w:p>
    <w:p w:rsidR="00AE18C6" w:rsidRDefault="00AE18C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2745</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2745</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2747</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2747</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en-US" w:eastAsia="zh-CN"/>
        </w:rPr>
        <w:t>E-UTRAN FDD-FDD RSTD inter frequency case</w:t>
      </w:r>
      <w:r>
        <w:tab/>
        <w:t>2748</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2748</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2750</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4</w:t>
      </w:r>
      <w:r w:rsidRPr="00AE18C6">
        <w:rPr>
          <w:rFonts w:asciiTheme="minorHAnsi" w:eastAsiaTheme="minorEastAsia" w:hAnsiTheme="minorHAnsi" w:cstheme="minorBidi"/>
          <w:sz w:val="22"/>
          <w:szCs w:val="22"/>
        </w:rPr>
        <w:tab/>
      </w:r>
      <w:r w:rsidRPr="00431C0C">
        <w:rPr>
          <w:lang w:val="en-US" w:eastAsia="zh-CN"/>
        </w:rPr>
        <w:t>E-UTRAN TDD-TDD RSTD inter frequency case</w:t>
      </w:r>
      <w:r>
        <w:tab/>
        <w:t>2751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2751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2753</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2753</w:t>
      </w:r>
    </w:p>
    <w:p w:rsidR="00AE18C6" w:rsidRDefault="00AE18C6">
      <w:pPr>
        <w:pStyle w:val="TOC3"/>
        <w:rPr>
          <w:rFonts w:asciiTheme="minorHAnsi" w:eastAsiaTheme="minorEastAsia" w:hAnsiTheme="minorHAnsi" w:cstheme="minorBidi"/>
          <w:sz w:val="22"/>
          <w:szCs w:val="22"/>
        </w:rPr>
      </w:pPr>
      <w:r w:rsidRPr="00AE18C6">
        <w:lastRenderedPageBreak/>
        <w:t>A.9.</w:t>
      </w:r>
      <w:r w:rsidRPr="00AE18C6">
        <w:rPr>
          <w:lang w:eastAsia="zh-CN"/>
        </w:rPr>
        <w:t>8</w:t>
      </w:r>
      <w:r w:rsidRPr="00AE18C6">
        <w:t>.</w:t>
      </w:r>
      <w:r w:rsidRPr="00AE18C6">
        <w:rPr>
          <w:lang w:eastAsia="zh-CN"/>
        </w:rPr>
        <w:t>5</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w:t>
      </w:r>
      <w:r>
        <w:tab/>
        <w:t>2754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2754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2756</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6</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w:t>
      </w:r>
      <w:r>
        <w:tab/>
        <w:t>2756</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2756</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2759</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7</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 for 20MHz bandwidth</w:t>
      </w:r>
      <w:r>
        <w:tab/>
        <w:t>2759</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2759</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2760</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8</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 for 20MHz bandwidth</w:t>
      </w:r>
      <w:r>
        <w:tab/>
        <w:t>2760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2760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2761</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9</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 for 10MHz+5MHz</w:t>
      </w:r>
      <w:r>
        <w:tab/>
        <w:t>2761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2761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2762</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10</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 for 10MHz+5MHz</w:t>
      </w:r>
      <w:r>
        <w:tab/>
        <w:t>2762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2762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2762</w:t>
      </w:r>
    </w:p>
    <w:p w:rsidR="00AE18C6" w:rsidRDefault="00AE18C6">
      <w:pPr>
        <w:pStyle w:val="TOC3"/>
        <w:rPr>
          <w:rFonts w:asciiTheme="minorHAnsi" w:eastAsiaTheme="minorEastAsia" w:hAnsiTheme="minorHAnsi" w:cstheme="minorBidi"/>
          <w:sz w:val="22"/>
          <w:szCs w:val="22"/>
        </w:rPr>
      </w:pPr>
      <w:r w:rsidRPr="00AE18C6">
        <w:t>A.9.8.11</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 for 5 + 5MHz bandwidth</w:t>
      </w:r>
      <w:r>
        <w:tab/>
        <w:t>2762</w:t>
      </w:r>
    </w:p>
    <w:p w:rsidR="00AE18C6" w:rsidRDefault="00AE18C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2762</w:t>
      </w:r>
    </w:p>
    <w:p w:rsidR="00AE18C6" w:rsidRDefault="00AE18C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2763</w:t>
      </w:r>
    </w:p>
    <w:p w:rsidR="00AE18C6" w:rsidRDefault="00AE18C6">
      <w:pPr>
        <w:pStyle w:val="TOC3"/>
        <w:rPr>
          <w:rFonts w:asciiTheme="minorHAnsi" w:eastAsiaTheme="minorEastAsia" w:hAnsiTheme="minorHAnsi" w:cstheme="minorBidi"/>
          <w:sz w:val="22"/>
          <w:szCs w:val="22"/>
        </w:rPr>
      </w:pPr>
      <w:r w:rsidRPr="00AE18C6">
        <w:t>A.9.8.12</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 for 5+5MHz bandwidth</w:t>
      </w:r>
      <w:r>
        <w:tab/>
        <w:t>2763</w:t>
      </w:r>
    </w:p>
    <w:p w:rsidR="00AE18C6" w:rsidRDefault="00AE18C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2763</w:t>
      </w:r>
    </w:p>
    <w:p w:rsidR="00AE18C6" w:rsidRDefault="00AE18C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2764</w:t>
      </w:r>
    </w:p>
    <w:p w:rsidR="00AE18C6" w:rsidRDefault="00AE18C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2764</w:t>
      </w:r>
    </w:p>
    <w:p w:rsidR="00AE18C6" w:rsidRDefault="00AE18C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2764</w:t>
      </w:r>
    </w:p>
    <w:p w:rsidR="00AE18C6" w:rsidRDefault="00AE18C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2765</w:t>
      </w:r>
    </w:p>
    <w:p w:rsidR="00AE18C6" w:rsidRDefault="00AE18C6">
      <w:pPr>
        <w:pStyle w:val="TOC3"/>
        <w:rPr>
          <w:rFonts w:asciiTheme="minorHAnsi" w:eastAsiaTheme="minorEastAsia" w:hAnsiTheme="minorHAnsi" w:cstheme="minorBidi"/>
          <w:sz w:val="22"/>
          <w:szCs w:val="22"/>
        </w:rPr>
      </w:pPr>
      <w:r w:rsidRPr="00AE18C6">
        <w:t>A.9.8.14</w:t>
      </w:r>
      <w:r w:rsidRPr="00AE18C6">
        <w:rPr>
          <w:rFonts w:asciiTheme="minorHAnsi" w:eastAsiaTheme="minorEastAsia" w:hAnsiTheme="minorHAnsi" w:cstheme="minorBidi"/>
          <w:sz w:val="22"/>
          <w:szCs w:val="22"/>
        </w:rPr>
        <w:tab/>
      </w:r>
      <w:r w:rsidRPr="00431C0C">
        <w:rPr>
          <w:lang w:val="en-US" w:eastAsia="zh-CN"/>
        </w:rPr>
        <w:t>E-UTRAN FDD RSTD Measurement Accuracy in 3DL Carrier Aggregation</w:t>
      </w:r>
      <w:r>
        <w:tab/>
        <w:t>2765</w:t>
      </w:r>
    </w:p>
    <w:p w:rsidR="00AE18C6" w:rsidRDefault="00AE18C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2765</w:t>
      </w:r>
    </w:p>
    <w:p w:rsidR="00AE18C6" w:rsidRDefault="00AE18C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2770</w:t>
      </w:r>
    </w:p>
    <w:p w:rsidR="00AE18C6" w:rsidRDefault="00AE18C6">
      <w:pPr>
        <w:pStyle w:val="TOC3"/>
        <w:rPr>
          <w:rFonts w:asciiTheme="minorHAnsi" w:eastAsiaTheme="minorEastAsia" w:hAnsiTheme="minorHAnsi" w:cstheme="minorBidi"/>
          <w:sz w:val="22"/>
          <w:szCs w:val="22"/>
        </w:rPr>
      </w:pPr>
      <w:r w:rsidRPr="00AE18C6">
        <w:t>A.9.8.15</w:t>
      </w:r>
      <w:r w:rsidRPr="00AE18C6">
        <w:rPr>
          <w:rFonts w:asciiTheme="minorHAnsi" w:eastAsiaTheme="minorEastAsia" w:hAnsiTheme="minorHAnsi" w:cstheme="minorBidi"/>
          <w:sz w:val="22"/>
          <w:szCs w:val="22"/>
        </w:rPr>
        <w:tab/>
      </w:r>
      <w:r w:rsidRPr="00431C0C">
        <w:rPr>
          <w:lang w:val="en-US" w:eastAsia="zh-CN"/>
        </w:rPr>
        <w:t>E-UTRAN TDD RSTD Measurement Accuracy in 3DL Carrier Aggregation</w:t>
      </w:r>
      <w:r>
        <w:tab/>
        <w:t>2770</w:t>
      </w:r>
    </w:p>
    <w:p w:rsidR="00AE18C6" w:rsidRDefault="00AE18C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2770</w:t>
      </w:r>
    </w:p>
    <w:p w:rsidR="00AE18C6" w:rsidRDefault="00AE18C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2774</w:t>
      </w:r>
    </w:p>
    <w:p w:rsidR="00AE18C6" w:rsidRDefault="00AE18C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2774</w:t>
      </w:r>
    </w:p>
    <w:p w:rsidR="00AE18C6" w:rsidRDefault="00AE18C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2774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2777</w:t>
      </w:r>
    </w:p>
    <w:p w:rsidR="00AE18C6" w:rsidRDefault="00AE18C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2777</w:t>
      </w:r>
    </w:p>
    <w:p w:rsidR="00AE18C6" w:rsidRDefault="00AE18C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2777</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2780</w:t>
      </w:r>
    </w:p>
    <w:p w:rsidR="00AE18C6" w:rsidRDefault="00AE18C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2780</w:t>
      </w:r>
    </w:p>
    <w:p w:rsidR="00AE18C6" w:rsidRDefault="00AE18C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2780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2783</w:t>
      </w:r>
    </w:p>
    <w:p w:rsidR="00AE18C6" w:rsidRDefault="00AE18C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2783</w:t>
      </w:r>
    </w:p>
    <w:p w:rsidR="00AE18C6" w:rsidRDefault="00AE18C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2783</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2786</w:t>
      </w:r>
    </w:p>
    <w:p w:rsidR="00AE18C6" w:rsidRDefault="00AE18C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2786</w:t>
      </w:r>
    </w:p>
    <w:p w:rsidR="00AE18C6" w:rsidRDefault="00AE18C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2786</w:t>
      </w:r>
    </w:p>
    <w:p w:rsidR="00AE18C6" w:rsidRDefault="00AE18C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2788</w:t>
      </w:r>
    </w:p>
    <w:p w:rsidR="00AE18C6" w:rsidRDefault="00AE18C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2788</w:t>
      </w:r>
    </w:p>
    <w:p w:rsidR="00AE18C6" w:rsidRDefault="00AE18C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2788</w:t>
      </w:r>
    </w:p>
    <w:p w:rsidR="00AE18C6" w:rsidRDefault="00AE18C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2791</w:t>
      </w:r>
    </w:p>
    <w:p w:rsidR="00AE18C6" w:rsidRDefault="00AE18C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2791</w:t>
      </w:r>
    </w:p>
    <w:p w:rsidR="00AE18C6" w:rsidRDefault="00AE18C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2791</w:t>
      </w:r>
    </w:p>
    <w:p w:rsidR="00AE18C6" w:rsidRDefault="00AE18C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2794</w:t>
      </w:r>
    </w:p>
    <w:p w:rsidR="00AE18C6" w:rsidRDefault="00AE18C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2795</w:t>
      </w:r>
    </w:p>
    <w:p w:rsidR="00AE18C6" w:rsidRDefault="00AE18C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2795</w:t>
      </w:r>
    </w:p>
    <w:p w:rsidR="00AE18C6" w:rsidRDefault="00AE18C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2797</w:t>
      </w:r>
    </w:p>
    <w:p w:rsidR="00AE18C6" w:rsidRDefault="00AE18C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2797</w:t>
      </w:r>
    </w:p>
    <w:p w:rsidR="00AE18C6" w:rsidRDefault="00AE18C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2797</w:t>
      </w:r>
    </w:p>
    <w:p w:rsidR="00AE18C6" w:rsidRDefault="00AE18C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2800</w:t>
      </w:r>
    </w:p>
    <w:p w:rsidR="00AE18C6" w:rsidRDefault="00AE18C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2800</w:t>
      </w:r>
    </w:p>
    <w:p w:rsidR="00AE18C6" w:rsidRDefault="00AE18C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2800</w:t>
      </w:r>
    </w:p>
    <w:p w:rsidR="00AE18C6" w:rsidRDefault="00AE18C6">
      <w:pPr>
        <w:pStyle w:val="TOC4"/>
        <w:rPr>
          <w:rFonts w:asciiTheme="minorHAnsi" w:eastAsiaTheme="minorEastAsia" w:hAnsiTheme="minorHAnsi" w:cstheme="minorBidi"/>
          <w:sz w:val="22"/>
          <w:szCs w:val="22"/>
        </w:rPr>
      </w:pPr>
      <w:r>
        <w:lastRenderedPageBreak/>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2803</w:t>
      </w:r>
    </w:p>
    <w:p w:rsidR="00AE18C6" w:rsidRDefault="00AE18C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2804</w:t>
      </w:r>
    </w:p>
    <w:p w:rsidR="00AE18C6" w:rsidRDefault="00AE18C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2804</w:t>
      </w:r>
    </w:p>
    <w:p w:rsidR="00AE18C6" w:rsidRDefault="00AE18C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2806</w:t>
      </w:r>
    </w:p>
    <w:p w:rsidR="00AE18C6" w:rsidRDefault="00AE18C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2806</w:t>
      </w:r>
    </w:p>
    <w:p w:rsidR="00AE18C6" w:rsidRDefault="00AE18C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2806</w:t>
      </w:r>
    </w:p>
    <w:p w:rsidR="00AE18C6" w:rsidRDefault="00AE18C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2809</w:t>
      </w:r>
    </w:p>
    <w:p w:rsidR="00AE18C6" w:rsidRDefault="00AE18C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2809</w:t>
      </w:r>
    </w:p>
    <w:p w:rsidR="00AE18C6" w:rsidRDefault="00AE18C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2809</w:t>
      </w:r>
    </w:p>
    <w:p w:rsidR="00AE18C6" w:rsidRDefault="00AE18C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2812</w:t>
      </w:r>
    </w:p>
    <w:p w:rsidR="00AE18C6" w:rsidRDefault="00AE18C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2812</w:t>
      </w:r>
    </w:p>
    <w:p w:rsidR="00AE18C6" w:rsidRDefault="00AE18C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2812</w:t>
      </w:r>
    </w:p>
    <w:p w:rsidR="00AE18C6" w:rsidRDefault="00AE18C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2815</w:t>
      </w:r>
    </w:p>
    <w:p w:rsidR="00AE18C6" w:rsidRDefault="00AE18C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2816</w:t>
      </w:r>
    </w:p>
    <w:p w:rsidR="00AE18C6" w:rsidRDefault="00AE18C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2816</w:t>
      </w:r>
    </w:p>
    <w:p w:rsidR="00AE18C6" w:rsidRDefault="00AE18C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2818</w:t>
      </w:r>
    </w:p>
    <w:p w:rsidR="00AE18C6" w:rsidRDefault="00AE18C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2819</w:t>
      </w:r>
    </w:p>
    <w:p w:rsidR="00AE18C6" w:rsidRDefault="00AE18C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2819</w:t>
      </w:r>
    </w:p>
    <w:p w:rsidR="00AE18C6" w:rsidRDefault="00AE18C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2822</w:t>
      </w:r>
    </w:p>
    <w:p w:rsidR="00AE18C6" w:rsidRDefault="00AE18C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2822</w:t>
      </w:r>
    </w:p>
    <w:p w:rsidR="00AE18C6" w:rsidRDefault="00AE18C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2822</w:t>
      </w:r>
    </w:p>
    <w:p w:rsidR="00AE18C6" w:rsidRDefault="00AE18C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2822</w:t>
      </w:r>
    </w:p>
    <w:p w:rsidR="00AE18C6" w:rsidRDefault="00AE18C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2822</w:t>
      </w:r>
    </w:p>
    <w:p w:rsidR="00AE18C6" w:rsidRDefault="00AE18C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2824</w:t>
      </w:r>
    </w:p>
    <w:p w:rsidR="00AE18C6" w:rsidRDefault="00AE18C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2824</w:t>
      </w:r>
    </w:p>
    <w:p w:rsidR="00AE18C6" w:rsidRDefault="00AE18C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2824</w:t>
      </w:r>
    </w:p>
    <w:p w:rsidR="00AE18C6" w:rsidRDefault="00AE18C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2824</w:t>
      </w:r>
    </w:p>
    <w:p w:rsidR="00AE18C6" w:rsidRDefault="00AE18C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2826</w:t>
      </w:r>
    </w:p>
    <w:p w:rsidR="00AE18C6" w:rsidRDefault="00AE18C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2826</w:t>
      </w:r>
    </w:p>
    <w:p w:rsidR="00AE18C6" w:rsidRDefault="00AE18C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2826</w:t>
      </w:r>
    </w:p>
    <w:p w:rsidR="00AE18C6" w:rsidRDefault="00AE18C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2826</w:t>
      </w:r>
    </w:p>
    <w:p w:rsidR="00AE18C6" w:rsidRDefault="00AE18C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2826</w:t>
      </w:r>
    </w:p>
    <w:p w:rsidR="00AE18C6" w:rsidRDefault="00AE18C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431C0C">
        <w:rPr>
          <w:snapToGrid w:val="0"/>
        </w:rPr>
        <w:t>Test Requirements</w:t>
      </w:r>
      <w:r>
        <w:tab/>
        <w:t>2828</w:t>
      </w:r>
    </w:p>
    <w:p w:rsidR="00AE18C6" w:rsidRDefault="00AE18C6">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2828</w:t>
      </w:r>
    </w:p>
    <w:p w:rsidR="00AE18C6" w:rsidRDefault="00AE18C6">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2828</w:t>
      </w:r>
    </w:p>
    <w:p w:rsidR="00AE18C6" w:rsidRDefault="00AE18C6">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2828</w:t>
      </w:r>
    </w:p>
    <w:p w:rsidR="00AE18C6" w:rsidRDefault="00AE18C6">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2832</w:t>
      </w:r>
    </w:p>
    <w:p w:rsidR="00AE18C6" w:rsidRDefault="00AE18C6">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2832</w:t>
      </w:r>
    </w:p>
    <w:p w:rsidR="00AE18C6" w:rsidRDefault="00AE18C6">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2832</w:t>
      </w:r>
    </w:p>
    <w:p w:rsidR="00AE18C6" w:rsidRDefault="00AE18C6">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2832</w:t>
      </w:r>
    </w:p>
    <w:p w:rsidR="00AE18C6" w:rsidRDefault="00AE18C6">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2837</w:t>
      </w:r>
    </w:p>
    <w:p w:rsidR="00AE18C6" w:rsidRDefault="00AE18C6">
      <w:pPr>
        <w:pStyle w:val="TOC2"/>
        <w:rPr>
          <w:rFonts w:asciiTheme="minorHAnsi" w:eastAsiaTheme="minorEastAsia" w:hAnsiTheme="minorHAnsi" w:cstheme="minorBidi"/>
          <w:sz w:val="22"/>
          <w:szCs w:val="22"/>
        </w:rPr>
      </w:pPr>
      <w:r>
        <w:t>A.9.11 RSSI</w:t>
      </w:r>
      <w:r>
        <w:tab/>
        <w:t>2837</w:t>
      </w:r>
    </w:p>
    <w:p w:rsidR="00AE18C6" w:rsidRDefault="00AE18C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2837</w:t>
      </w:r>
    </w:p>
    <w:p w:rsidR="00AE18C6" w:rsidRDefault="00AE18C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2837</w:t>
      </w:r>
    </w:p>
    <w:p w:rsidR="00AE18C6" w:rsidRDefault="00AE18C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2837</w:t>
      </w:r>
    </w:p>
    <w:p w:rsidR="00AE18C6" w:rsidRDefault="00AE18C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2839</w:t>
      </w:r>
    </w:p>
    <w:p w:rsidR="00AE18C6" w:rsidRDefault="00AE18C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2839</w:t>
      </w:r>
    </w:p>
    <w:p w:rsidR="00AE18C6" w:rsidRDefault="00AE18C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2839</w:t>
      </w:r>
    </w:p>
    <w:p w:rsidR="00AE18C6" w:rsidRDefault="00AE18C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2839</w:t>
      </w:r>
    </w:p>
    <w:p w:rsidR="00AE18C6" w:rsidRDefault="00AE18C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2841</w:t>
      </w:r>
    </w:p>
    <w:p w:rsidR="00AE18C6" w:rsidRDefault="00AE18C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2841</w:t>
      </w:r>
    </w:p>
    <w:p w:rsidR="00AE18C6" w:rsidRDefault="00AE18C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2841</w:t>
      </w:r>
    </w:p>
    <w:p w:rsidR="00AE18C6" w:rsidRDefault="00AE18C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2841</w:t>
      </w:r>
    </w:p>
    <w:p w:rsidR="00AE18C6" w:rsidRDefault="00AE18C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2843</w:t>
      </w:r>
    </w:p>
    <w:p w:rsidR="00AE18C6" w:rsidRDefault="00AE18C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2843</w:t>
      </w:r>
    </w:p>
    <w:p w:rsidR="00AE18C6" w:rsidRDefault="00AE18C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2843</w:t>
      </w:r>
    </w:p>
    <w:p w:rsidR="00AE18C6" w:rsidRDefault="00AE18C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2843</w:t>
      </w:r>
    </w:p>
    <w:p w:rsidR="00AE18C6" w:rsidRDefault="00AE18C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2845</w:t>
      </w:r>
    </w:p>
    <w:p w:rsidR="00AE18C6" w:rsidRDefault="00AE18C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2845</w:t>
      </w:r>
    </w:p>
    <w:p w:rsidR="00AE18C6" w:rsidRDefault="00AE18C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2845</w:t>
      </w:r>
    </w:p>
    <w:p w:rsidR="00AE18C6" w:rsidRDefault="00AE18C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2845</w:t>
      </w:r>
    </w:p>
    <w:p w:rsidR="00AE18C6" w:rsidRDefault="00AE18C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2845</w:t>
      </w:r>
    </w:p>
    <w:p w:rsidR="00AE18C6" w:rsidRDefault="00AE18C6">
      <w:pPr>
        <w:pStyle w:val="TOC4"/>
        <w:rPr>
          <w:rFonts w:asciiTheme="minorHAnsi" w:eastAsiaTheme="minorEastAsia" w:hAnsiTheme="minorHAnsi" w:cstheme="minorBidi"/>
          <w:sz w:val="22"/>
          <w:szCs w:val="22"/>
        </w:rPr>
      </w:pPr>
      <w:r>
        <w:lastRenderedPageBreak/>
        <w:t>A.9.13.1.3</w:t>
      </w:r>
      <w:r>
        <w:rPr>
          <w:rFonts w:asciiTheme="minorHAnsi" w:eastAsiaTheme="minorEastAsia" w:hAnsiTheme="minorHAnsi" w:cstheme="minorBidi"/>
          <w:sz w:val="22"/>
          <w:szCs w:val="22"/>
        </w:rPr>
        <w:tab/>
      </w:r>
      <w:r>
        <w:t>Test Requirements</w:t>
      </w:r>
      <w:r>
        <w:tab/>
        <w:t>2847</w:t>
      </w:r>
    </w:p>
    <w:p w:rsidR="00AE18C6" w:rsidRDefault="00AE18C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2847</w:t>
      </w:r>
    </w:p>
    <w:p w:rsidR="00AE18C6" w:rsidRDefault="00AE18C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2847</w:t>
      </w:r>
    </w:p>
    <w:p w:rsidR="00AE18C6" w:rsidRDefault="00AE18C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2847</w:t>
      </w:r>
    </w:p>
    <w:p w:rsidR="00AE18C6" w:rsidRDefault="00AE18C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2850</w:t>
      </w:r>
    </w:p>
    <w:p w:rsidR="00AE18C6" w:rsidRDefault="00AE18C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2850</w:t>
      </w:r>
    </w:p>
    <w:p w:rsidR="00AE18C6" w:rsidRDefault="00AE18C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2850</w:t>
      </w:r>
    </w:p>
    <w:p w:rsidR="00AE18C6" w:rsidRDefault="00AE18C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2850</w:t>
      </w:r>
    </w:p>
    <w:p w:rsidR="00AE18C6" w:rsidRDefault="00AE18C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2854</w:t>
      </w:r>
    </w:p>
    <w:p w:rsidR="00AE18C6" w:rsidRDefault="00AE18C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2854</w:t>
      </w:r>
    </w:p>
    <w:p w:rsidR="00AE18C6" w:rsidRDefault="00AE18C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2854</w:t>
      </w:r>
    </w:p>
    <w:p w:rsidR="00AE18C6" w:rsidRDefault="00AE18C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2854</w:t>
      </w:r>
    </w:p>
    <w:p w:rsidR="00AE18C6" w:rsidRDefault="00AE18C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2857</w:t>
      </w:r>
    </w:p>
    <w:p w:rsidR="00AE18C6" w:rsidRDefault="00AE18C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2858</w:t>
      </w:r>
    </w:p>
    <w:p w:rsidR="00AE18C6" w:rsidRDefault="00AE18C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2858</w:t>
      </w:r>
    </w:p>
    <w:p w:rsidR="00AE18C6" w:rsidRDefault="00AE18C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2858</w:t>
      </w:r>
    </w:p>
    <w:p w:rsidR="00AE18C6" w:rsidRDefault="00AE18C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2859</w:t>
      </w:r>
    </w:p>
    <w:p w:rsidR="00AE18C6" w:rsidRDefault="00AE18C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2859</w:t>
      </w:r>
    </w:p>
    <w:p w:rsidR="00AE18C6" w:rsidRDefault="00AE18C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2859</w:t>
      </w:r>
    </w:p>
    <w:p w:rsidR="00AE18C6" w:rsidRDefault="00AE18C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2860</w:t>
      </w:r>
    </w:p>
    <w:p w:rsidR="00AE18C6" w:rsidRDefault="00AE18C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2861</w:t>
      </w:r>
    </w:p>
    <w:p w:rsidR="00AE18C6" w:rsidRDefault="00AE18C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2861</w:t>
      </w:r>
    </w:p>
    <w:p w:rsidR="00AE18C6" w:rsidRDefault="00AE18C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2862</w:t>
      </w:r>
    </w:p>
    <w:p w:rsidR="00AE18C6" w:rsidRDefault="00AE18C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2863</w:t>
      </w:r>
    </w:p>
    <w:p w:rsidR="00AE18C6" w:rsidRDefault="00AE18C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2863</w:t>
      </w:r>
    </w:p>
    <w:p w:rsidR="00AE18C6" w:rsidRDefault="00AE18C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2865</w:t>
      </w:r>
    </w:p>
    <w:p w:rsidR="00AE18C6" w:rsidRDefault="00AE18C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2865</w:t>
      </w:r>
    </w:p>
    <w:p w:rsidR="00AE18C6" w:rsidRDefault="00AE18C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2865</w:t>
      </w:r>
    </w:p>
    <w:p w:rsidR="00AE18C6" w:rsidRDefault="00AE18C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2865</w:t>
      </w:r>
    </w:p>
    <w:p w:rsidR="00AE18C6" w:rsidRDefault="00AE18C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2866</w:t>
      </w:r>
    </w:p>
    <w:p w:rsidR="00AE18C6" w:rsidRDefault="00AE18C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431C0C">
        <w:rPr>
          <w:lang w:val="en-US"/>
        </w:rPr>
        <w:t>Interruptions due to V2V sidelink communication</w:t>
      </w:r>
      <w:r>
        <w:tab/>
        <w:t>2866</w:t>
      </w:r>
    </w:p>
    <w:p w:rsidR="00AE18C6" w:rsidRDefault="00AE18C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2866</w:t>
      </w:r>
    </w:p>
    <w:p w:rsidR="00AE18C6" w:rsidRDefault="00AE18C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2868</w:t>
      </w:r>
    </w:p>
    <w:p w:rsidR="00AE18C6" w:rsidRDefault="00AE18C6">
      <w:pPr>
        <w:pStyle w:val="TOC1"/>
        <w:rPr>
          <w:rFonts w:asciiTheme="minorHAnsi" w:eastAsiaTheme="minorEastAsia" w:hAnsiTheme="minorHAnsi" w:cstheme="minorBidi"/>
          <w:szCs w:val="22"/>
        </w:rPr>
      </w:pPr>
      <w:r>
        <w:t>A.12</w:t>
      </w:r>
      <w:r>
        <w:tab/>
        <w:t>2868</w:t>
      </w:r>
    </w:p>
    <w:p w:rsidR="00AE18C6" w:rsidRDefault="00AE18C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2868</w:t>
      </w:r>
    </w:p>
    <w:p w:rsidR="00AE18C6" w:rsidRDefault="00AE18C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2868</w:t>
      </w:r>
    </w:p>
    <w:p w:rsidR="00AE18C6" w:rsidRDefault="00AE18C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2868</w:t>
      </w:r>
    </w:p>
    <w:p w:rsidR="00AE18C6" w:rsidRDefault="00AE18C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2869</w:t>
      </w:r>
    </w:p>
    <w:p w:rsidR="00AE18C6" w:rsidRDefault="00AE18C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2870</w:t>
      </w:r>
    </w:p>
    <w:p w:rsidR="00AE18C6" w:rsidRDefault="00AE18C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2870</w:t>
      </w:r>
    </w:p>
    <w:p w:rsidR="00AE18C6" w:rsidRDefault="00AE18C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2870</w:t>
      </w:r>
    </w:p>
    <w:p w:rsidR="00AE18C6" w:rsidRDefault="00AE18C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2871</w:t>
      </w:r>
    </w:p>
    <w:p w:rsidR="00AE18C6" w:rsidRDefault="00AE18C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2871</w:t>
      </w:r>
    </w:p>
    <w:p w:rsidR="00AE18C6" w:rsidRDefault="00AE18C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2871</w:t>
      </w:r>
    </w:p>
    <w:p w:rsidR="00AE18C6" w:rsidRDefault="00AE18C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2872</w:t>
      </w:r>
    </w:p>
    <w:p w:rsidR="00AE18C6" w:rsidRDefault="00AE18C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2873</w:t>
      </w:r>
    </w:p>
    <w:p w:rsidR="00AE18C6" w:rsidRDefault="00AE18C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2873</w:t>
      </w:r>
    </w:p>
    <w:p w:rsidR="00AE18C6" w:rsidRDefault="00AE18C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2874</w:t>
      </w:r>
    </w:p>
    <w:p w:rsidR="00AE18C6" w:rsidRDefault="00AE18C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2874</w:t>
      </w:r>
    </w:p>
    <w:p w:rsidR="00AE18C6" w:rsidRDefault="00AE18C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2874</w:t>
      </w:r>
    </w:p>
    <w:p w:rsidR="00AE18C6" w:rsidRDefault="00AE18C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2874</w:t>
      </w:r>
    </w:p>
    <w:p w:rsidR="00AE18C6" w:rsidRDefault="00AE18C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2876</w:t>
      </w:r>
    </w:p>
    <w:p w:rsidR="00AE18C6" w:rsidRDefault="00AE18C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2877</w:t>
      </w:r>
    </w:p>
    <w:p w:rsidR="00AE18C6" w:rsidRDefault="00AE18C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2877</w:t>
      </w:r>
    </w:p>
    <w:p w:rsidR="00AE18C6" w:rsidRDefault="00AE18C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2879</w:t>
      </w:r>
    </w:p>
    <w:p w:rsidR="00AE18C6" w:rsidRDefault="00AE18C6">
      <w:pPr>
        <w:pStyle w:val="TOC2"/>
        <w:rPr>
          <w:rFonts w:asciiTheme="minorHAnsi" w:eastAsiaTheme="minorEastAsia" w:hAnsiTheme="minorHAnsi" w:cstheme="minorBidi"/>
          <w:sz w:val="22"/>
          <w:szCs w:val="22"/>
        </w:rPr>
      </w:pPr>
      <w:r>
        <w:lastRenderedPageBreak/>
        <w:t>A.12.4</w:t>
      </w:r>
      <w:r>
        <w:rPr>
          <w:rFonts w:asciiTheme="minorHAnsi" w:eastAsiaTheme="minorEastAsia" w:hAnsiTheme="minorHAnsi" w:cstheme="minorBidi"/>
          <w:sz w:val="22"/>
          <w:szCs w:val="22"/>
        </w:rPr>
        <w:tab/>
      </w:r>
      <w:r>
        <w:t>Congestion Control Measurement Test for V2X UE</w:t>
      </w:r>
      <w:r>
        <w:tab/>
        <w:t>2879</w:t>
      </w:r>
    </w:p>
    <w:p w:rsidR="00AE18C6" w:rsidRDefault="00AE18C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2879</w:t>
      </w:r>
    </w:p>
    <w:p w:rsidR="00AE18C6" w:rsidRDefault="00AE18C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2881</w:t>
      </w:r>
    </w:p>
    <w:p w:rsidR="00AE18C6" w:rsidRDefault="00AE18C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2881</w:t>
      </w:r>
    </w:p>
    <w:p w:rsidR="00AE18C6" w:rsidRDefault="00AE18C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2881</w:t>
      </w:r>
    </w:p>
    <w:p w:rsidR="00AE18C6" w:rsidRDefault="00AE18C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2883</w:t>
      </w:r>
    </w:p>
    <w:p w:rsidR="00AE18C6" w:rsidRDefault="00AE18C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2883</w:t>
      </w:r>
    </w:p>
    <w:p w:rsidR="00AE18C6" w:rsidRDefault="00AE18C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2883</w:t>
      </w:r>
    </w:p>
    <w:p w:rsidR="00AE18C6" w:rsidRDefault="00AE18C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2883</w:t>
      </w:r>
    </w:p>
    <w:p w:rsidR="00AE18C6" w:rsidRDefault="00AE18C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2885</w:t>
      </w:r>
    </w:p>
    <w:p w:rsidR="00AE18C6" w:rsidRDefault="00AE18C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2885</w:t>
      </w:r>
    </w:p>
    <w:p w:rsidR="00AE18C6" w:rsidRDefault="00AE18C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2885</w:t>
      </w:r>
    </w:p>
    <w:p w:rsidR="00AE18C6" w:rsidRDefault="00AE18C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2887</w:t>
      </w:r>
    </w:p>
    <w:p w:rsidR="00AE18C6" w:rsidRDefault="00AE18C6" w:rsidP="00AE18C6">
      <w:pPr>
        <w:pStyle w:val="TOC8"/>
        <w:rPr>
          <w:rFonts w:asciiTheme="minorHAnsi" w:eastAsiaTheme="minorEastAsia" w:hAnsiTheme="minorHAnsi" w:cstheme="minorBidi"/>
          <w:b w:val="0"/>
          <w:szCs w:val="22"/>
        </w:rPr>
      </w:pPr>
      <w:r>
        <w:t>Annex B (normative):</w:t>
      </w:r>
      <w:r>
        <w:tab/>
        <w:t>Conditions for RRM requirements applicability for operating bands</w:t>
      </w:r>
      <w:r>
        <w:tab/>
        <w:t>2888</w:t>
      </w:r>
    </w:p>
    <w:p w:rsidR="00AE18C6" w:rsidRDefault="00AE18C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2888</w:t>
      </w:r>
    </w:p>
    <w:p w:rsidR="00AE18C6" w:rsidRDefault="00AE18C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2888</w:t>
      </w:r>
    </w:p>
    <w:p w:rsidR="00AE18C6" w:rsidRDefault="00AE18C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2888</w:t>
      </w:r>
    </w:p>
    <w:p w:rsidR="00AE18C6" w:rsidRDefault="00AE18C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supporting coverage enhancement</w:t>
      </w:r>
      <w:r>
        <w:tab/>
        <w:t>2888</w:t>
      </w:r>
    </w:p>
    <w:p w:rsidR="00AE18C6" w:rsidRDefault="00AE18C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2890</w:t>
      </w:r>
    </w:p>
    <w:p w:rsidR="00AE18C6" w:rsidRDefault="00AE18C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2891</w:t>
      </w:r>
    </w:p>
    <w:p w:rsidR="00AE18C6" w:rsidRDefault="00AE18C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2891</w:t>
      </w:r>
    </w:p>
    <w:p w:rsidR="00AE18C6" w:rsidRDefault="00AE18C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2891</w:t>
      </w:r>
    </w:p>
    <w:p w:rsidR="00AE18C6" w:rsidRDefault="00AE18C6">
      <w:pPr>
        <w:pStyle w:val="TOC3"/>
        <w:rPr>
          <w:rFonts w:asciiTheme="minorHAnsi" w:eastAsiaTheme="minorEastAsia" w:hAnsiTheme="minorHAnsi" w:cstheme="minorBidi"/>
          <w:sz w:val="22"/>
          <w:szCs w:val="22"/>
        </w:rPr>
      </w:pPr>
      <w:r>
        <w:t>B.1.7.1 Conditions for measurements of intra-frequence E-UTRAN cells for cell selection</w:t>
      </w:r>
      <w:r>
        <w:tab/>
        <w:t>2891</w:t>
      </w:r>
    </w:p>
    <w:p w:rsidR="00AE18C6" w:rsidRDefault="00AE18C6">
      <w:pPr>
        <w:pStyle w:val="TOC3"/>
        <w:rPr>
          <w:rFonts w:asciiTheme="minorHAnsi" w:eastAsiaTheme="minorEastAsia" w:hAnsiTheme="minorHAnsi" w:cstheme="minorBidi"/>
          <w:sz w:val="22"/>
          <w:szCs w:val="22"/>
        </w:rPr>
      </w:pPr>
      <w:r>
        <w:t>B.1.7.2 Condition for measurements of inter-frequence E-UTRAN cells for cell selection</w:t>
      </w:r>
      <w:r>
        <w:tab/>
        <w:t>2893</w:t>
      </w:r>
    </w:p>
    <w:p w:rsidR="00AE18C6" w:rsidRDefault="00AE18C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supporting coverage enhancement</w:t>
      </w:r>
      <w:r>
        <w:tab/>
        <w:t>2894</w:t>
      </w:r>
    </w:p>
    <w:p w:rsidR="00AE18C6" w:rsidRDefault="00AE18C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2894</w:t>
      </w:r>
    </w:p>
    <w:p w:rsidR="00AE18C6" w:rsidRDefault="00AE18C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2894</w:t>
      </w:r>
    </w:p>
    <w:p w:rsidR="00AE18C6" w:rsidRDefault="00AE18C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2895</w:t>
      </w:r>
    </w:p>
    <w:p w:rsidR="00AE18C6" w:rsidRDefault="00AE18C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2895</w:t>
      </w:r>
    </w:p>
    <w:p w:rsidR="00AE18C6" w:rsidRDefault="00AE18C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2896</w:t>
      </w:r>
    </w:p>
    <w:p w:rsidR="00AE18C6" w:rsidRDefault="00AE18C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2896</w:t>
      </w:r>
    </w:p>
    <w:p w:rsidR="00AE18C6" w:rsidRDefault="00AE18C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2896</w:t>
      </w:r>
    </w:p>
    <w:p w:rsidR="00AE18C6" w:rsidRDefault="00AE18C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2897</w:t>
      </w:r>
    </w:p>
    <w:p w:rsidR="00AE18C6" w:rsidRDefault="00AE18C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2897</w:t>
      </w:r>
    </w:p>
    <w:p w:rsidR="00AE18C6" w:rsidRDefault="00AE18C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2898</w:t>
      </w:r>
    </w:p>
    <w:p w:rsidR="00AE18C6" w:rsidRDefault="00AE18C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2898</w:t>
      </w:r>
    </w:p>
    <w:p w:rsidR="00AE18C6" w:rsidRDefault="00AE18C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2898</w:t>
      </w:r>
    </w:p>
    <w:p w:rsidR="00AE18C6" w:rsidRDefault="00AE18C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2898</w:t>
      </w:r>
    </w:p>
    <w:p w:rsidR="00AE18C6" w:rsidRDefault="00AE18C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2899</w:t>
      </w:r>
    </w:p>
    <w:p w:rsidR="00AE18C6" w:rsidRDefault="00AE18C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2899</w:t>
      </w:r>
    </w:p>
    <w:p w:rsidR="00AE18C6" w:rsidRDefault="00AE18C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2899</w:t>
      </w:r>
    </w:p>
    <w:p w:rsidR="00AE18C6" w:rsidRDefault="00AE18C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2900</w:t>
      </w:r>
    </w:p>
    <w:p w:rsidR="00AE18C6" w:rsidRDefault="00AE18C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2900</w:t>
      </w:r>
    </w:p>
    <w:p w:rsidR="00AE18C6" w:rsidRDefault="00AE18C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2900</w:t>
      </w:r>
    </w:p>
    <w:p w:rsidR="00AE18C6" w:rsidRDefault="00AE18C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2901</w:t>
      </w:r>
    </w:p>
    <w:p w:rsidR="00AE18C6" w:rsidRDefault="00AE18C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2901</w:t>
      </w:r>
    </w:p>
    <w:p w:rsidR="00AE18C6" w:rsidRDefault="00AE18C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2902</w:t>
      </w:r>
    </w:p>
    <w:p w:rsidR="00AE18C6" w:rsidRDefault="00AE18C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2903</w:t>
      </w:r>
    </w:p>
    <w:p w:rsidR="00AE18C6" w:rsidRDefault="00AE18C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2904</w:t>
      </w:r>
    </w:p>
    <w:p w:rsidR="00AE18C6" w:rsidRDefault="00AE18C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2905</w:t>
      </w:r>
    </w:p>
    <w:p w:rsidR="00AE18C6" w:rsidRDefault="00AE18C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2906</w:t>
      </w:r>
    </w:p>
    <w:p w:rsidR="00AE18C6" w:rsidRDefault="00AE18C6">
      <w:pPr>
        <w:pStyle w:val="TOC3"/>
        <w:rPr>
          <w:rFonts w:asciiTheme="minorHAnsi" w:eastAsiaTheme="minorEastAsia" w:hAnsiTheme="minorHAnsi" w:cstheme="minorBidi"/>
          <w:sz w:val="22"/>
          <w:szCs w:val="22"/>
        </w:rPr>
      </w:pPr>
      <w:r>
        <w:lastRenderedPageBreak/>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2906</w:t>
      </w:r>
    </w:p>
    <w:p w:rsidR="00AE18C6" w:rsidRDefault="00AE18C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2906</w:t>
      </w:r>
    </w:p>
    <w:p w:rsidR="00AE18C6" w:rsidRDefault="00AE18C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2906</w:t>
      </w:r>
    </w:p>
    <w:p w:rsidR="00AE18C6" w:rsidRDefault="00AE18C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2907</w:t>
      </w:r>
    </w:p>
    <w:p w:rsidR="00AE18C6" w:rsidRDefault="00AE18C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2907</w:t>
      </w:r>
    </w:p>
    <w:p w:rsidR="00AE18C6" w:rsidRDefault="00AE18C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2909</w:t>
      </w:r>
    </w:p>
    <w:p w:rsidR="00AE18C6" w:rsidRDefault="00AE18C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2909</w:t>
      </w:r>
    </w:p>
    <w:p w:rsidR="00AE18C6" w:rsidRDefault="00AE18C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2909</w:t>
      </w:r>
    </w:p>
    <w:p w:rsidR="00AE18C6" w:rsidRDefault="00AE18C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2909</w:t>
      </w:r>
    </w:p>
    <w:p w:rsidR="00AE18C6" w:rsidRDefault="00AE18C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2909</w:t>
      </w:r>
    </w:p>
    <w:p w:rsidR="00AE18C6" w:rsidRDefault="00AE18C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2909</w:t>
      </w:r>
    </w:p>
    <w:p w:rsidR="00AE18C6" w:rsidRDefault="00AE18C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2909</w:t>
      </w:r>
    </w:p>
    <w:p w:rsidR="00AE18C6" w:rsidRDefault="00AE18C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2910</w:t>
      </w:r>
    </w:p>
    <w:p w:rsidR="00AE18C6" w:rsidRDefault="00AE18C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2910</w:t>
      </w:r>
    </w:p>
    <w:p w:rsidR="00AE18C6" w:rsidRDefault="00AE18C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2910</w:t>
      </w:r>
    </w:p>
    <w:p w:rsidR="00AE18C6" w:rsidRDefault="00AE18C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2910</w:t>
      </w:r>
    </w:p>
    <w:p w:rsidR="00AE18C6" w:rsidRDefault="00AE18C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2910</w:t>
      </w:r>
    </w:p>
    <w:p w:rsidR="00AE18C6" w:rsidRDefault="00AE18C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2911</w:t>
      </w:r>
    </w:p>
    <w:p w:rsidR="00AE18C6" w:rsidRDefault="00AE18C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2911</w:t>
      </w:r>
    </w:p>
    <w:p w:rsidR="00AE18C6" w:rsidRDefault="00AE18C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2911</w:t>
      </w:r>
    </w:p>
    <w:p w:rsidR="00AE18C6" w:rsidRDefault="00AE18C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2911</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2911</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2911</w:t>
      </w:r>
    </w:p>
    <w:p w:rsidR="00AE18C6" w:rsidRDefault="00AE18C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2912</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2912</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2912</w:t>
      </w:r>
    </w:p>
    <w:p w:rsidR="00AE18C6" w:rsidRDefault="00AE18C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2913</w:t>
      </w:r>
    </w:p>
    <w:p w:rsidR="00AE18C6" w:rsidRDefault="00AE18C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2913</w:t>
      </w:r>
    </w:p>
    <w:p w:rsidR="00AE18C6" w:rsidRDefault="00AE18C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2913</w:t>
      </w:r>
    </w:p>
    <w:p w:rsidR="00AE18C6" w:rsidRDefault="00AE18C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2913</w:t>
      </w:r>
    </w:p>
    <w:p w:rsidR="00AE18C6" w:rsidRDefault="00AE18C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2913</w:t>
      </w:r>
    </w:p>
    <w:p w:rsidR="00AE18C6" w:rsidRDefault="00AE18C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2914</w:t>
      </w:r>
    </w:p>
    <w:p w:rsidR="00AE18C6" w:rsidRDefault="00AE18C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2914</w:t>
      </w:r>
    </w:p>
    <w:p w:rsidR="00AE18C6" w:rsidRDefault="00AE18C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2914</w:t>
      </w:r>
    </w:p>
    <w:p w:rsidR="00AE18C6" w:rsidRDefault="00AE18C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2914</w:t>
      </w:r>
    </w:p>
    <w:p w:rsidR="00AE18C6" w:rsidRDefault="00AE18C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2914</w:t>
      </w:r>
    </w:p>
    <w:p w:rsidR="00AE18C6" w:rsidRDefault="00AE18C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2914</w:t>
      </w:r>
    </w:p>
    <w:p w:rsidR="00AE18C6" w:rsidRDefault="00AE18C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2915</w:t>
      </w:r>
    </w:p>
    <w:p w:rsidR="00AE18C6" w:rsidRDefault="00AE18C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2915</w:t>
      </w:r>
    </w:p>
    <w:p w:rsidR="00AE18C6" w:rsidRDefault="00AE18C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2915</w:t>
      </w:r>
    </w:p>
    <w:p w:rsidR="00AE18C6" w:rsidRDefault="00AE18C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2915</w:t>
      </w:r>
    </w:p>
    <w:p w:rsidR="00AE18C6" w:rsidRDefault="00AE18C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2915</w:t>
      </w:r>
    </w:p>
    <w:p w:rsidR="00AE18C6" w:rsidRDefault="00AE18C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2915</w:t>
      </w:r>
    </w:p>
    <w:p w:rsidR="00AE18C6" w:rsidRDefault="00AE18C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2916</w:t>
      </w:r>
    </w:p>
    <w:p w:rsidR="00AE18C6" w:rsidRDefault="00AE18C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2916</w:t>
      </w:r>
    </w:p>
    <w:p w:rsidR="00AE18C6" w:rsidRDefault="00AE18C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2916</w:t>
      </w:r>
    </w:p>
    <w:p w:rsidR="00AE18C6" w:rsidRDefault="00AE18C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2916</w:t>
      </w:r>
    </w:p>
    <w:p w:rsidR="00AE18C6" w:rsidRDefault="00AE18C6">
      <w:pPr>
        <w:pStyle w:val="TOC2"/>
        <w:rPr>
          <w:rFonts w:asciiTheme="minorHAnsi" w:eastAsiaTheme="minorEastAsia" w:hAnsiTheme="minorHAnsi" w:cstheme="minorBidi"/>
          <w:sz w:val="22"/>
          <w:szCs w:val="22"/>
        </w:rPr>
      </w:pPr>
      <w:r>
        <w:lastRenderedPageBreak/>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2916</w:t>
      </w:r>
    </w:p>
    <w:p w:rsidR="00AE18C6" w:rsidRDefault="00AE18C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2916</w:t>
      </w:r>
    </w:p>
    <w:p w:rsidR="00AE18C6" w:rsidRDefault="00AE18C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2916</w:t>
      </w:r>
    </w:p>
    <w:p w:rsidR="00AE18C6" w:rsidRDefault="00AE18C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2917</w:t>
      </w:r>
    </w:p>
    <w:p w:rsidR="00AE18C6" w:rsidRDefault="00AE18C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2917</w:t>
      </w:r>
    </w:p>
    <w:p w:rsidR="00AE18C6" w:rsidRDefault="00AE18C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2917</w:t>
      </w:r>
    </w:p>
    <w:p w:rsidR="00AE18C6" w:rsidRDefault="00AE18C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2917</w:t>
      </w:r>
    </w:p>
    <w:p w:rsidR="00AE18C6" w:rsidRDefault="00AE18C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2917</w:t>
      </w:r>
    </w:p>
    <w:p w:rsidR="00AE18C6" w:rsidRDefault="00AE18C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2918</w:t>
      </w:r>
    </w:p>
    <w:p w:rsidR="00AE18C6" w:rsidRDefault="00AE18C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2918</w:t>
      </w:r>
    </w:p>
    <w:p w:rsidR="00AE18C6" w:rsidRDefault="00AE18C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2918</w:t>
      </w:r>
    </w:p>
    <w:p w:rsidR="00AE18C6" w:rsidRDefault="00AE18C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2918</w:t>
      </w:r>
    </w:p>
    <w:p w:rsidR="00AE18C6" w:rsidRDefault="00AE18C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2918</w:t>
      </w:r>
    </w:p>
    <w:p w:rsidR="00AE18C6" w:rsidRDefault="00AE18C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2918</w:t>
      </w:r>
    </w:p>
    <w:p w:rsidR="00AE18C6" w:rsidRDefault="00AE18C6">
      <w:pPr>
        <w:pStyle w:val="TOC3"/>
        <w:rPr>
          <w:rFonts w:asciiTheme="minorHAnsi" w:eastAsiaTheme="minorEastAsia" w:hAnsiTheme="minorHAnsi" w:cstheme="minorBidi"/>
          <w:sz w:val="22"/>
          <w:szCs w:val="22"/>
        </w:rPr>
      </w:pPr>
      <w:r w:rsidRPr="00AE18C6">
        <w:t>B.4.3.1</w:t>
      </w:r>
      <w:r w:rsidRPr="00AE18C6">
        <w:rPr>
          <w:rFonts w:asciiTheme="minorHAnsi" w:hAnsiTheme="minorHAnsi" w:cstheme="minorBidi"/>
          <w:sz w:val="22"/>
          <w:szCs w:val="22"/>
        </w:rPr>
        <w:tab/>
      </w:r>
      <w:r w:rsidRPr="00431C0C">
        <w:rPr>
          <w:rFonts w:eastAsia="MS Mincho"/>
        </w:rPr>
        <w:t>Inter-band carrier aggregation</w:t>
      </w:r>
      <w:r>
        <w:tab/>
        <w:t>2918</w:t>
      </w:r>
    </w:p>
    <w:p w:rsidR="00AE18C6" w:rsidRDefault="00AE18C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2918</w:t>
      </w:r>
    </w:p>
    <w:p w:rsidR="00AE18C6" w:rsidRDefault="00AE18C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2919</w:t>
      </w:r>
    </w:p>
    <w:p w:rsidR="00AE18C6" w:rsidRDefault="00AE18C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2919</w:t>
      </w:r>
    </w:p>
    <w:p w:rsidR="00AE18C6" w:rsidRDefault="00AE18C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2919</w:t>
      </w:r>
    </w:p>
    <w:p w:rsidR="00AE18C6" w:rsidRDefault="00AE18C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2919</w:t>
      </w:r>
    </w:p>
    <w:p w:rsidR="00AE18C6" w:rsidRDefault="00AE18C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2920</w:t>
      </w:r>
    </w:p>
    <w:p w:rsidR="00AE18C6" w:rsidRDefault="00AE18C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2920</w:t>
      </w:r>
    </w:p>
    <w:p w:rsidR="00AE18C6" w:rsidRDefault="00AE18C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2921</w:t>
      </w:r>
    </w:p>
    <w:p w:rsidR="00AE18C6" w:rsidRDefault="00AE18C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2921</w:t>
      </w:r>
    </w:p>
    <w:p w:rsidR="00AE18C6" w:rsidRDefault="00AE18C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2921</w:t>
      </w:r>
    </w:p>
    <w:p w:rsidR="00AE18C6" w:rsidRDefault="00AE18C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2921</w:t>
      </w:r>
    </w:p>
    <w:p w:rsidR="00AE18C6" w:rsidRDefault="00AE18C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2921</w:t>
      </w:r>
    </w:p>
    <w:p w:rsidR="00AE18C6" w:rsidRDefault="00AE18C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2922</w:t>
      </w:r>
    </w:p>
    <w:p w:rsidR="00AE18C6" w:rsidRDefault="00AE18C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2922</w:t>
      </w:r>
    </w:p>
    <w:p w:rsidR="00AE18C6" w:rsidRDefault="00AE18C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2922</w:t>
      </w:r>
    </w:p>
    <w:p w:rsidR="00AE18C6" w:rsidRDefault="00AE18C6">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2922</w:t>
      </w:r>
    </w:p>
    <w:p w:rsidR="00AE18C6" w:rsidRDefault="00AE18C6" w:rsidP="00AE18C6">
      <w:pPr>
        <w:pStyle w:val="TOC8"/>
        <w:rPr>
          <w:rFonts w:asciiTheme="minorHAnsi" w:eastAsiaTheme="minorEastAsia" w:hAnsiTheme="minorHAnsi" w:cstheme="minorBidi"/>
          <w:b w:val="0"/>
          <w:szCs w:val="22"/>
        </w:rPr>
      </w:pPr>
      <w:r>
        <w:t>Annex C (informative):</w:t>
      </w:r>
      <w:r>
        <w:tab/>
        <w:t>Change history:</w:t>
      </w:r>
      <w:r>
        <w:tab/>
        <w:t>2924</w:t>
      </w:r>
    </w:p>
    <w:p w:rsidR="004D51F6" w:rsidRDefault="00AE18C6" w:rsidP="005F6A6A">
      <w:pPr>
        <w:rPr>
          <w:rFonts w:cs="v4.2.0"/>
          <w:noProof/>
          <w:sz w:val="22"/>
          <w:szCs w:val="22"/>
          <w:lang w:val="en-US"/>
        </w:rPr>
      </w:pPr>
      <w:r>
        <w:rPr>
          <w:rFonts w:cs="v4.2.0"/>
          <w:noProof/>
          <w:sz w:val="22"/>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noProof/>
        </w:rPr>
        <w:instrText>4</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noProof/>
        </w:rPr>
        <w:instrText>4</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hint="eastAsia"/>
          <w:noProof/>
        </w:rPr>
        <w:instrText>4</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hint="eastAsia"/>
          <w:noProof/>
        </w:rPr>
        <w:instrText>4</w:instrText>
      </w:r>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0165" w:rsidRDefault="00AB0165">
      <w:r>
        <w:separator/>
      </w:r>
    </w:p>
  </w:endnote>
  <w:endnote w:type="continuationSeparator" w:id="0">
    <w:p w:rsidR="00AB0165" w:rsidRDefault="00AB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Pr="00FD21B3" w:rsidRDefault="00A70F2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0165" w:rsidRDefault="00AB0165">
      <w:r>
        <w:separator/>
      </w:r>
    </w:p>
  </w:footnote>
  <w:footnote w:type="continuationSeparator" w:id="0">
    <w:p w:rsidR="00AB0165" w:rsidRDefault="00AB0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267940">
    <w:pPr>
      <w:framePr w:wrap="auto" w:vAnchor="text" w:hAnchor="margin" w:xAlign="center" w:y="1"/>
    </w:pPr>
    <w:r>
      <w:fldChar w:fldCharType="begin"/>
    </w:r>
    <w:r>
      <w:instrText xml:space="preserve"> PAGE </w:instrText>
    </w:r>
    <w:r>
      <w:fldChar w:fldCharType="separate"/>
    </w:r>
    <w:r w:rsidR="00A77783">
      <w:rPr>
        <w:noProof/>
      </w:rPr>
      <w:t>3</w:t>
    </w:r>
    <w:r>
      <w:rPr>
        <w:noProof/>
      </w:rPr>
      <w:fldChar w:fldCharType="end"/>
    </w:r>
  </w:p>
  <w:p w:rsidR="00A70F25" w:rsidRDefault="00267940" w:rsidP="00C334F6">
    <w:pPr>
      <w:framePr w:wrap="auto" w:vAnchor="text" w:hAnchor="page" w:x="1162" w:y="51"/>
    </w:pPr>
    <w:r>
      <w:fldChar w:fldCharType="begin"/>
    </w:r>
    <w:r>
      <w:instrText xml:space="preserve"> styleref ZGSM </w:instrText>
    </w:r>
    <w:r>
      <w:fldChar w:fldCharType="separate"/>
    </w:r>
    <w:r w:rsidR="00CB0D54">
      <w:rPr>
        <w:noProof/>
      </w:rPr>
      <w:t>Release 15</w:t>
    </w:r>
    <w:r>
      <w:rPr>
        <w:noProof/>
      </w:rPr>
      <w:fldChar w:fldCharType="end"/>
    </w:r>
  </w:p>
  <w:p w:rsidR="00A70F25" w:rsidRDefault="00267940">
    <w:pPr>
      <w:framePr w:wrap="auto" w:vAnchor="text" w:hAnchor="margin" w:xAlign="right" w:y="1"/>
    </w:pPr>
    <w:r>
      <w:fldChar w:fldCharType="begin"/>
    </w:r>
    <w:r>
      <w:instrText xml:space="preserve"> STYLEREF ZA </w:instrText>
    </w:r>
    <w:r>
      <w:fldChar w:fldCharType="separate"/>
    </w:r>
    <w:r w:rsidR="00CB0D54">
      <w:rPr>
        <w:noProof/>
      </w:rPr>
      <w:t>3GPP TS 36.133 V15.5.0 (2018-12)</w:t>
    </w:r>
    <w:r>
      <w:rPr>
        <w:noProof/>
      </w:rPr>
      <w:fldChar w:fldCharType="end"/>
    </w:r>
  </w:p>
  <w:p w:rsidR="00A70F25" w:rsidRDefault="00A70F25">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43112"/>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D54"/>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B0D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CB0D5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B0D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B0D54"/>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CB0D54"/>
    <w:pPr>
      <w:ind w:left="1701" w:hanging="1701"/>
      <w:outlineLvl w:val="4"/>
    </w:pPr>
    <w:rPr>
      <w:sz w:val="22"/>
    </w:rPr>
  </w:style>
  <w:style w:type="paragraph" w:styleId="Heading6">
    <w:name w:val="heading 6"/>
    <w:aliases w:val="T1,Header 6"/>
    <w:basedOn w:val="H6"/>
    <w:next w:val="Normal"/>
    <w:link w:val="Heading6Char"/>
    <w:qFormat/>
    <w:rsid w:val="00CB0D54"/>
    <w:pPr>
      <w:outlineLvl w:val="5"/>
    </w:pPr>
  </w:style>
  <w:style w:type="paragraph" w:styleId="Heading7">
    <w:name w:val="heading 7"/>
    <w:basedOn w:val="H6"/>
    <w:next w:val="Normal"/>
    <w:link w:val="Heading7Char"/>
    <w:qFormat/>
    <w:rsid w:val="00CB0D54"/>
    <w:pPr>
      <w:outlineLvl w:val="6"/>
    </w:pPr>
  </w:style>
  <w:style w:type="paragraph" w:styleId="Heading8">
    <w:name w:val="heading 8"/>
    <w:basedOn w:val="Heading1"/>
    <w:next w:val="Normal"/>
    <w:link w:val="Heading8Char"/>
    <w:qFormat/>
    <w:rsid w:val="00CB0D54"/>
    <w:pPr>
      <w:ind w:left="0" w:firstLine="0"/>
      <w:outlineLvl w:val="7"/>
    </w:pPr>
  </w:style>
  <w:style w:type="paragraph" w:styleId="Heading9">
    <w:name w:val="heading 9"/>
    <w:aliases w:val="Figure Heading,FH"/>
    <w:basedOn w:val="Heading8"/>
    <w:next w:val="Normal"/>
    <w:link w:val="Heading9Char"/>
    <w:qFormat/>
    <w:rsid w:val="00CB0D54"/>
    <w:pPr>
      <w:outlineLvl w:val="8"/>
    </w:pPr>
  </w:style>
  <w:style w:type="character" w:default="1" w:styleId="DefaultParagraphFont">
    <w:name w:val="Default Paragraph Font"/>
    <w:semiHidden/>
    <w:rsid w:val="00CB0D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D54"/>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CB0D54"/>
    <w:pPr>
      <w:ind w:left="1985" w:hanging="1985"/>
      <w:outlineLvl w:val="9"/>
    </w:pPr>
    <w:rPr>
      <w:sz w:val="20"/>
    </w:rPr>
  </w:style>
  <w:style w:type="paragraph" w:customStyle="1" w:styleId="B1">
    <w:name w:val="B1"/>
    <w:basedOn w:val="List"/>
    <w:link w:val="B1Char"/>
    <w:rsid w:val="00CB0D54"/>
  </w:style>
  <w:style w:type="paragraph" w:styleId="List">
    <w:name w:val="List"/>
    <w:basedOn w:val="Normal"/>
    <w:rsid w:val="00CB0D54"/>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CB0D54"/>
  </w:style>
  <w:style w:type="paragraph" w:customStyle="1" w:styleId="ZA">
    <w:name w:val="ZA"/>
    <w:rsid w:val="00CB0D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B0D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CB0D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CB0D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CB0D54"/>
    <w:pPr>
      <w:framePr w:wrap="notBeside" w:y="16161"/>
    </w:pPr>
  </w:style>
  <w:style w:type="paragraph" w:customStyle="1" w:styleId="FP">
    <w:name w:val="FP"/>
    <w:basedOn w:val="Normal"/>
    <w:rsid w:val="00CB0D54"/>
    <w:pPr>
      <w:spacing w:after="0"/>
    </w:pPr>
  </w:style>
  <w:style w:type="paragraph" w:customStyle="1" w:styleId="TT">
    <w:name w:val="TT"/>
    <w:basedOn w:val="Heading1"/>
    <w:next w:val="Normal"/>
    <w:rsid w:val="00CB0D54"/>
    <w:pPr>
      <w:outlineLvl w:val="9"/>
    </w:pPr>
  </w:style>
  <w:style w:type="paragraph" w:styleId="TOC1">
    <w:name w:val="toc 1"/>
    <w:rsid w:val="00CB0D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CB0D54"/>
    <w:pPr>
      <w:keepNext w:val="0"/>
      <w:spacing w:before="0"/>
      <w:ind w:left="851" w:hanging="851"/>
    </w:pPr>
    <w:rPr>
      <w:sz w:val="20"/>
    </w:rPr>
  </w:style>
  <w:style w:type="paragraph" w:styleId="TOC3">
    <w:name w:val="toc 3"/>
    <w:basedOn w:val="TOC2"/>
    <w:rsid w:val="00CB0D54"/>
    <w:pPr>
      <w:ind w:left="1134" w:hanging="1134"/>
    </w:pPr>
  </w:style>
  <w:style w:type="paragraph" w:styleId="TOC4">
    <w:name w:val="toc 4"/>
    <w:basedOn w:val="TOC3"/>
    <w:rsid w:val="00CB0D54"/>
    <w:pPr>
      <w:ind w:left="1418" w:hanging="1418"/>
    </w:pPr>
  </w:style>
  <w:style w:type="paragraph" w:customStyle="1" w:styleId="B2">
    <w:name w:val="B2"/>
    <w:basedOn w:val="List2"/>
    <w:link w:val="B2Char"/>
    <w:rsid w:val="00CB0D54"/>
  </w:style>
  <w:style w:type="paragraph" w:styleId="List2">
    <w:name w:val="List 2"/>
    <w:basedOn w:val="List"/>
    <w:rsid w:val="00CB0D54"/>
    <w:pPr>
      <w:ind w:left="851"/>
    </w:pPr>
  </w:style>
  <w:style w:type="paragraph" w:customStyle="1" w:styleId="B3">
    <w:name w:val="B3"/>
    <w:basedOn w:val="List3"/>
    <w:link w:val="B3Char"/>
    <w:rsid w:val="00CB0D54"/>
  </w:style>
  <w:style w:type="paragraph" w:styleId="List3">
    <w:name w:val="List 3"/>
    <w:basedOn w:val="List2"/>
    <w:rsid w:val="00CB0D54"/>
    <w:pPr>
      <w:ind w:left="1135"/>
    </w:pPr>
  </w:style>
  <w:style w:type="paragraph" w:customStyle="1" w:styleId="NO">
    <w:name w:val="NO"/>
    <w:basedOn w:val="Normal"/>
    <w:link w:val="NOChar"/>
    <w:rsid w:val="00CB0D54"/>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CB0D54"/>
    <w:pPr>
      <w:ind w:left="1418"/>
    </w:pPr>
  </w:style>
  <w:style w:type="paragraph" w:styleId="List5">
    <w:name w:val="List 5"/>
    <w:basedOn w:val="List4"/>
    <w:rsid w:val="00CB0D54"/>
    <w:pPr>
      <w:ind w:left="1702"/>
    </w:pPr>
  </w:style>
  <w:style w:type="paragraph" w:customStyle="1" w:styleId="EX">
    <w:name w:val="EX"/>
    <w:basedOn w:val="Normal"/>
    <w:rsid w:val="00CB0D54"/>
    <w:pPr>
      <w:keepLines/>
      <w:ind w:left="1702" w:hanging="1418"/>
    </w:pPr>
  </w:style>
  <w:style w:type="paragraph" w:customStyle="1" w:styleId="EW">
    <w:name w:val="EW"/>
    <w:basedOn w:val="EX"/>
    <w:rsid w:val="00CB0D54"/>
    <w:pPr>
      <w:spacing w:after="0"/>
    </w:pPr>
  </w:style>
  <w:style w:type="paragraph" w:customStyle="1" w:styleId="TAC">
    <w:name w:val="TAC"/>
    <w:basedOn w:val="TAL"/>
    <w:link w:val="TACChar"/>
    <w:rsid w:val="00CB0D54"/>
    <w:pPr>
      <w:jc w:val="center"/>
    </w:pPr>
  </w:style>
  <w:style w:type="paragraph" w:customStyle="1" w:styleId="TAL">
    <w:name w:val="TAL"/>
    <w:basedOn w:val="Normal"/>
    <w:link w:val="TALCar"/>
    <w:rsid w:val="00CB0D54"/>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CB0D54"/>
    <w:rPr>
      <w:color w:val="FF0000"/>
    </w:rPr>
  </w:style>
  <w:style w:type="paragraph" w:customStyle="1" w:styleId="EQ">
    <w:name w:val="EQ"/>
    <w:basedOn w:val="Normal"/>
    <w:next w:val="Normal"/>
    <w:rsid w:val="00CB0D54"/>
    <w:pPr>
      <w:keepLines/>
      <w:tabs>
        <w:tab w:val="center" w:pos="4536"/>
        <w:tab w:val="right" w:pos="9072"/>
      </w:tabs>
    </w:pPr>
    <w:rPr>
      <w:noProof/>
    </w:rPr>
  </w:style>
  <w:style w:type="paragraph" w:customStyle="1" w:styleId="TF">
    <w:name w:val="TF"/>
    <w:basedOn w:val="TH"/>
    <w:link w:val="TFChar"/>
    <w:rsid w:val="00CB0D54"/>
    <w:pPr>
      <w:keepNext w:val="0"/>
      <w:spacing w:before="0" w:after="240"/>
    </w:pPr>
  </w:style>
  <w:style w:type="paragraph" w:customStyle="1" w:styleId="TH">
    <w:name w:val="TH"/>
    <w:basedOn w:val="Normal"/>
    <w:link w:val="THChar"/>
    <w:rsid w:val="00CB0D54"/>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CB0D54"/>
    <w:pPr>
      <w:spacing w:before="180"/>
      <w:ind w:left="2693" w:hanging="2693"/>
    </w:pPr>
    <w:rPr>
      <w:b/>
    </w:rPr>
  </w:style>
  <w:style w:type="paragraph" w:styleId="TOC5">
    <w:name w:val="toc 5"/>
    <w:basedOn w:val="TOC4"/>
    <w:rsid w:val="00CB0D54"/>
    <w:pPr>
      <w:ind w:left="1701" w:hanging="1701"/>
    </w:pPr>
  </w:style>
  <w:style w:type="paragraph" w:customStyle="1" w:styleId="ZH">
    <w:name w:val="ZH"/>
    <w:rsid w:val="00CB0D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CB0D54"/>
    <w:pPr>
      <w:ind w:left="1418" w:hanging="1418"/>
    </w:pPr>
  </w:style>
  <w:style w:type="paragraph" w:customStyle="1" w:styleId="LD">
    <w:name w:val="LD"/>
    <w:rsid w:val="00CB0D5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CB0D54"/>
    <w:pPr>
      <w:spacing w:after="0"/>
    </w:pPr>
  </w:style>
  <w:style w:type="paragraph" w:styleId="TOC6">
    <w:name w:val="toc 6"/>
    <w:basedOn w:val="TOC5"/>
    <w:next w:val="Normal"/>
    <w:rsid w:val="00CB0D54"/>
    <w:pPr>
      <w:ind w:left="1985" w:hanging="1985"/>
    </w:pPr>
  </w:style>
  <w:style w:type="paragraph" w:styleId="TOC7">
    <w:name w:val="toc 7"/>
    <w:basedOn w:val="TOC6"/>
    <w:next w:val="Normal"/>
    <w:rsid w:val="00CB0D54"/>
    <w:pPr>
      <w:ind w:left="2268" w:hanging="2268"/>
    </w:pPr>
  </w:style>
  <w:style w:type="paragraph" w:customStyle="1" w:styleId="NF">
    <w:name w:val="NF"/>
    <w:basedOn w:val="NO"/>
    <w:rsid w:val="00CB0D54"/>
    <w:pPr>
      <w:keepNext/>
      <w:spacing w:after="0"/>
    </w:pPr>
    <w:rPr>
      <w:rFonts w:ascii="Arial" w:hAnsi="Arial"/>
      <w:sz w:val="18"/>
    </w:rPr>
  </w:style>
  <w:style w:type="paragraph" w:customStyle="1" w:styleId="PL">
    <w:name w:val="PL"/>
    <w:link w:val="PLChar"/>
    <w:rsid w:val="00CB0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CB0D54"/>
    <w:pPr>
      <w:jc w:val="right"/>
    </w:pPr>
  </w:style>
  <w:style w:type="paragraph" w:customStyle="1" w:styleId="ZD">
    <w:name w:val="ZD"/>
    <w:rsid w:val="00CB0D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CB0D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CB0D54"/>
  </w:style>
  <w:style w:type="paragraph" w:customStyle="1" w:styleId="B5">
    <w:name w:val="B5"/>
    <w:basedOn w:val="List5"/>
    <w:rsid w:val="00CB0D54"/>
  </w:style>
  <w:style w:type="paragraph" w:customStyle="1" w:styleId="ZTD">
    <w:name w:val="ZTD"/>
    <w:basedOn w:val="ZB"/>
    <w:rsid w:val="00CB0D54"/>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CB0D54"/>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CB0D54"/>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CB0D54"/>
    <w:rPr>
      <w:b/>
      <w:position w:val="6"/>
      <w:sz w:val="16"/>
    </w:rPr>
  </w:style>
  <w:style w:type="paragraph" w:styleId="Footer">
    <w:name w:val="footer"/>
    <w:basedOn w:val="Header"/>
    <w:link w:val="FooterChar"/>
    <w:rsid w:val="00CB0D5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B0D54"/>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CB0D54"/>
  </w:style>
  <w:style w:type="paragraph" w:styleId="Index2">
    <w:name w:val="index 2"/>
    <w:basedOn w:val="Index1"/>
    <w:semiHidden/>
    <w:rsid w:val="00CB0D54"/>
    <w:pPr>
      <w:ind w:left="284"/>
    </w:pPr>
  </w:style>
  <w:style w:type="paragraph" w:styleId="Index1">
    <w:name w:val="index 1"/>
    <w:basedOn w:val="Normal"/>
    <w:semiHidden/>
    <w:rsid w:val="00CB0D54"/>
    <w:pPr>
      <w:keepLines/>
      <w:spacing w:after="0"/>
    </w:pPr>
  </w:style>
  <w:style w:type="paragraph" w:styleId="ListNumber2">
    <w:name w:val="List Number 2"/>
    <w:basedOn w:val="ListNumber"/>
    <w:rsid w:val="00CB0D54"/>
    <w:pPr>
      <w:ind w:left="851"/>
    </w:pPr>
  </w:style>
  <w:style w:type="paragraph" w:styleId="ListNumber">
    <w:name w:val="List Number"/>
    <w:basedOn w:val="List"/>
    <w:rsid w:val="00CB0D5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B0D54"/>
    <w:pPr>
      <w:keepLines/>
      <w:spacing w:after="0"/>
      <w:ind w:left="454" w:hanging="454"/>
    </w:pPr>
    <w:rPr>
      <w:sz w:val="16"/>
    </w:rPr>
  </w:style>
  <w:style w:type="paragraph" w:styleId="ListBullet2">
    <w:name w:val="List Bullet 2"/>
    <w:basedOn w:val="ListBullet"/>
    <w:rsid w:val="00CB0D54"/>
    <w:pPr>
      <w:ind w:left="851"/>
    </w:pPr>
  </w:style>
  <w:style w:type="paragraph" w:styleId="ListBullet3">
    <w:name w:val="List Bullet 3"/>
    <w:basedOn w:val="ListBullet2"/>
    <w:rsid w:val="00CB0D54"/>
    <w:pPr>
      <w:ind w:left="1135"/>
    </w:pPr>
  </w:style>
  <w:style w:type="paragraph" w:styleId="ListBullet4">
    <w:name w:val="List Bullet 4"/>
    <w:basedOn w:val="ListBullet3"/>
    <w:rsid w:val="00CB0D54"/>
    <w:pPr>
      <w:ind w:left="1418"/>
    </w:pPr>
  </w:style>
  <w:style w:type="paragraph" w:styleId="ListBullet5">
    <w:name w:val="List Bullet 5"/>
    <w:basedOn w:val="ListBullet4"/>
    <w:rsid w:val="00CB0D54"/>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81</Pages>
  <Words>37871</Words>
  <Characters>215871</Characters>
  <Application>Microsoft Office Word</Application>
  <DocSecurity>0</DocSecurity>
  <Lines>1798</Lines>
  <Paragraphs>506</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253236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CR#4811r1</cp:lastModifiedBy>
  <cp:revision>9</cp:revision>
  <dcterms:created xsi:type="dcterms:W3CDTF">2018-06-19T09:40:00Z</dcterms:created>
  <dcterms:modified xsi:type="dcterms:W3CDTF">2018-12-14T13:10:00Z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