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FC7CF3">
        <w:rPr>
          <w:rFonts w:cs="v5.0.0"/>
        </w:rPr>
        <w:t>9</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907CD3">
        <w:rPr>
          <w:rFonts w:cs="v5.0.0"/>
          <w:sz w:val="32"/>
        </w:rPr>
        <w:t>8</w:t>
      </w:r>
      <w:r w:rsidRPr="00E45322">
        <w:rPr>
          <w:rFonts w:cs="v5.0.0"/>
          <w:sz w:val="32"/>
        </w:rPr>
        <w:t>-</w:t>
      </w:r>
      <w:r w:rsidR="00D56CAE">
        <w:rPr>
          <w:rFonts w:cs="v5.0.0"/>
          <w:sz w:val="32"/>
        </w:rPr>
        <w:t>0</w:t>
      </w:r>
      <w:r w:rsidR="00FC7CF3">
        <w:rPr>
          <w:rFonts w:cs="v5.0.0"/>
          <w:sz w:val="32"/>
        </w:rPr>
        <w:t>9</w:t>
      </w:r>
      <w:bookmarkStart w:id="1" w:name="_GoBack"/>
      <w:bookmarkEnd w:id="1"/>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rsidR="00432921" w:rsidRPr="00235394" w:rsidRDefault="00A21F53" w:rsidP="00432921">
      <w:pPr>
        <w:pStyle w:val="ZU"/>
        <w:framePr w:wrap="notBeside"/>
        <w:tabs>
          <w:tab w:val="right" w:pos="10206"/>
        </w:tabs>
        <w:jc w:val="left"/>
      </w:pPr>
      <w:r>
        <w:rPr>
          <w:i/>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2"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907CD3">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2"/>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F74372" w:rsidRDefault="00F74372">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rsidR="00F74372" w:rsidRDefault="00F74372">
      <w:pPr>
        <w:pStyle w:val="TOC1"/>
        <w:rPr>
          <w:rFonts w:asciiTheme="minorHAnsi" w:eastAsiaTheme="minorEastAsia" w:hAnsiTheme="minorHAnsi" w:cstheme="minorBidi"/>
          <w:szCs w:val="22"/>
        </w:rPr>
      </w:pPr>
      <w:r w:rsidRPr="00F74372">
        <w:t>1</w:t>
      </w:r>
      <w:r>
        <w:rPr>
          <w:rFonts w:asciiTheme="minorHAnsi" w:eastAsiaTheme="minorEastAsia" w:hAnsiTheme="minorHAnsi"/>
          <w:szCs w:val="22"/>
        </w:rPr>
        <w:tab/>
      </w:r>
      <w:r>
        <w:t>Scope</w:t>
      </w:r>
      <w:r>
        <w:tab/>
        <w:t>79</w:t>
      </w:r>
    </w:p>
    <w:p w:rsidR="00F74372" w:rsidRDefault="00F7437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rsidR="00F74372" w:rsidRDefault="00F7437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rsidR="00F74372" w:rsidRDefault="00F7437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rsidR="00F74372" w:rsidRDefault="00F7437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rsidR="00F74372" w:rsidRDefault="00F7437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rsidR="00F74372" w:rsidRDefault="00F74372">
      <w:pPr>
        <w:pStyle w:val="TOC2"/>
        <w:rPr>
          <w:rFonts w:asciiTheme="minorHAnsi" w:eastAsiaTheme="minorEastAsia" w:hAnsiTheme="minorHAnsi" w:cstheme="minorBidi"/>
          <w:sz w:val="22"/>
          <w:szCs w:val="22"/>
        </w:rPr>
      </w:pPr>
      <w:r w:rsidRPr="00F74372">
        <w:t>3.4</w:t>
      </w:r>
      <w:r w:rsidRPr="00F74372">
        <w:rPr>
          <w:rFonts w:asciiTheme="minorHAnsi" w:eastAsiaTheme="minorEastAsia" w:hAnsiTheme="minorHAnsi" w:cstheme="minorBidi"/>
          <w:sz w:val="22"/>
          <w:szCs w:val="22"/>
        </w:rPr>
        <w:tab/>
      </w:r>
      <w:r w:rsidRPr="007760F8">
        <w:rPr>
          <w:snapToGrid w:val="0"/>
        </w:rPr>
        <w:t>Test tolerances</w:t>
      </w:r>
      <w:r>
        <w:tab/>
        <w:t>85</w:t>
      </w:r>
    </w:p>
    <w:p w:rsidR="00F74372" w:rsidRDefault="00F74372">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rsidR="00F74372" w:rsidRDefault="00F74372">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rsidR="00F74372" w:rsidRDefault="00F74372">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rsidR="00F74372" w:rsidRDefault="00F74372">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rsidR="00F74372" w:rsidRDefault="00F7437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rsidR="00F74372" w:rsidRDefault="00F7437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rsidR="00F74372" w:rsidRDefault="00F7437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rsidR="00F74372" w:rsidRDefault="00F74372">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rsidR="00F74372" w:rsidRDefault="00F74372">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rsidR="00F74372" w:rsidRDefault="00F74372">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rsidR="00F74372" w:rsidRDefault="00F74372">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rsidR="00F74372" w:rsidRDefault="00F74372">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rsidR="00F74372" w:rsidRDefault="00F74372">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rsidR="00F74372" w:rsidRDefault="00F74372">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rsidR="00F74372" w:rsidRDefault="00F74372">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rsidR="00F74372" w:rsidRDefault="00F74372">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rsidR="00F74372" w:rsidRDefault="00F74372">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rsidR="00F74372" w:rsidRDefault="00F74372">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rsidR="00F74372" w:rsidRDefault="00F74372">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rsidR="00F74372" w:rsidRDefault="00F74372">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rsidR="00F74372" w:rsidRDefault="00F74372">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rsidR="00F74372" w:rsidRDefault="00F74372">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rsidR="00F74372" w:rsidRDefault="00F74372">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rsidR="00F74372" w:rsidRDefault="00F74372">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rsidR="00F74372" w:rsidRDefault="00F74372">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rsidR="00F74372" w:rsidRDefault="00F74372">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rsidR="00F74372" w:rsidRDefault="00F74372">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rsidR="00F74372" w:rsidRDefault="00F74372">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rsidR="00F74372" w:rsidRDefault="00F74372">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rsidR="00F74372" w:rsidRDefault="00F74372">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rsidR="00F74372" w:rsidRDefault="00F7437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rsidR="00F74372" w:rsidRDefault="00F74372">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rsidR="00F74372" w:rsidRDefault="00F74372">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rsidR="00F74372" w:rsidRDefault="00F74372">
      <w:pPr>
        <w:pStyle w:val="TOC4"/>
        <w:rPr>
          <w:rFonts w:asciiTheme="minorHAnsi" w:eastAsiaTheme="minorEastAsia" w:hAnsiTheme="minorHAnsi" w:cstheme="minorBidi"/>
          <w:sz w:val="22"/>
          <w:szCs w:val="22"/>
        </w:rPr>
      </w:pPr>
      <w:r w:rsidRPr="00F74372">
        <w:t>4.3.2.1</w:t>
      </w:r>
      <w:r w:rsidRPr="00F74372">
        <w:rPr>
          <w:rFonts w:asciiTheme="minorHAnsi" w:hAnsiTheme="minorHAnsi" w:cstheme="minorBidi"/>
          <w:sz w:val="22"/>
          <w:szCs w:val="22"/>
        </w:rPr>
        <w:tab/>
      </w:r>
      <w:r w:rsidRPr="007760F8">
        <w:rPr>
          <w:rFonts w:eastAsia="?? ??"/>
        </w:rPr>
        <w:t>Requirements</w:t>
      </w:r>
      <w:r>
        <w:tab/>
        <w:t>110</w:t>
      </w:r>
    </w:p>
    <w:p w:rsidR="00F74372" w:rsidRDefault="00F74372">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rsidR="00F74372" w:rsidRDefault="00F74372">
      <w:pPr>
        <w:pStyle w:val="TOC4"/>
        <w:rPr>
          <w:rFonts w:asciiTheme="minorHAnsi" w:eastAsiaTheme="minorEastAsia" w:hAnsiTheme="minorHAnsi" w:cstheme="minorBidi"/>
          <w:sz w:val="22"/>
          <w:szCs w:val="22"/>
        </w:rPr>
      </w:pPr>
      <w:r w:rsidRPr="00F74372">
        <w:t>4.3.3.1</w:t>
      </w:r>
      <w:r w:rsidRPr="00F74372">
        <w:rPr>
          <w:rFonts w:asciiTheme="minorHAnsi" w:hAnsiTheme="minorHAnsi" w:cstheme="minorBidi"/>
          <w:sz w:val="22"/>
          <w:szCs w:val="22"/>
        </w:rPr>
        <w:tab/>
      </w:r>
      <w:r>
        <w:t>Requirements</w:t>
      </w:r>
      <w:r>
        <w:tab/>
        <w:t>110</w:t>
      </w:r>
    </w:p>
    <w:p w:rsidR="00F74372" w:rsidRDefault="00F74372">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rsidR="00F74372" w:rsidRDefault="00F74372">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rsidR="00F74372" w:rsidRDefault="00F74372">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rsidR="00F74372" w:rsidRDefault="00F74372">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7760F8">
        <w:rPr>
          <w:i/>
        </w:rPr>
        <w:t>timeSinceFailure</w:t>
      </w:r>
      <w:r>
        <w:tab/>
        <w:t>111</w:t>
      </w:r>
    </w:p>
    <w:p w:rsidR="00F74372" w:rsidRDefault="00F74372">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rsidR="00F74372" w:rsidRDefault="00F74372">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rsidR="00F74372" w:rsidRDefault="00F74372">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rsidR="00F74372" w:rsidRDefault="00F74372">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rsidR="00F74372" w:rsidRDefault="00F74372">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rsidR="00F74372" w:rsidRDefault="00F74372">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rsidR="00F74372" w:rsidRDefault="00F74372">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rsidR="00F74372" w:rsidRDefault="00F74372">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rsidR="00F74372" w:rsidRDefault="00F74372">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112</w:t>
      </w:r>
    </w:p>
    <w:p w:rsidR="00F74372" w:rsidRDefault="00F74372">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rsidR="00F74372" w:rsidRDefault="00F74372">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rsidR="00F74372" w:rsidRDefault="00F74372">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rsidR="00F74372" w:rsidRDefault="00F74372">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rsidR="00F74372" w:rsidRDefault="00F74372">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rsidR="00F74372" w:rsidRDefault="00F74372">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rsidR="00F74372" w:rsidRDefault="00F74372">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rsidR="00F74372" w:rsidRDefault="00F74372">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rsidR="00F74372" w:rsidRDefault="00F74372">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rsidR="00F74372" w:rsidRDefault="00F74372">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rsidR="00F74372" w:rsidRDefault="00F74372">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rsidR="00F74372" w:rsidRDefault="00F74372">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rsidR="00F74372" w:rsidRDefault="00F74372">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rsidR="00F74372" w:rsidRDefault="00F74372">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rsidR="00F74372" w:rsidRDefault="00F74372">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rsidR="00F74372" w:rsidRDefault="00F74372">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rsidR="00F74372" w:rsidRDefault="00F74372">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rsidR="00F74372" w:rsidRDefault="00F74372">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rsidR="00F74372" w:rsidRDefault="00F74372">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rsidR="00F74372" w:rsidRDefault="00F74372">
      <w:pPr>
        <w:pStyle w:val="TOC5"/>
        <w:rPr>
          <w:rFonts w:asciiTheme="minorHAnsi" w:eastAsiaTheme="minorEastAsia" w:hAnsiTheme="minorHAnsi" w:cstheme="minorBidi"/>
          <w:sz w:val="22"/>
          <w:szCs w:val="22"/>
        </w:rPr>
      </w:pPr>
      <w:r w:rsidRPr="00F74372">
        <w:t>4.7.2.1.1</w:t>
      </w:r>
      <w:r w:rsidRPr="00F74372">
        <w:rPr>
          <w:rFonts w:asciiTheme="minorHAnsi" w:eastAsiaTheme="minorEastAsia" w:hAnsiTheme="minorHAnsi"/>
          <w:sz w:val="22"/>
          <w:szCs w:val="22"/>
        </w:rPr>
        <w:tab/>
      </w:r>
      <w:r w:rsidRPr="007760F8">
        <w:rPr>
          <w:rFonts w:cs="Arial"/>
        </w:rPr>
        <w:t>Measurement and evaluation of serving cell for UE category M1 in normal coverage</w:t>
      </w:r>
      <w:r>
        <w:tab/>
        <w:t>121</w:t>
      </w:r>
    </w:p>
    <w:p w:rsidR="00F74372" w:rsidRDefault="00F74372">
      <w:pPr>
        <w:pStyle w:val="TOC5"/>
        <w:rPr>
          <w:rFonts w:asciiTheme="minorHAnsi" w:eastAsiaTheme="minorEastAsia" w:hAnsiTheme="minorHAnsi" w:cstheme="minorBidi"/>
          <w:sz w:val="22"/>
          <w:szCs w:val="22"/>
        </w:rPr>
      </w:pPr>
      <w:r w:rsidRPr="00F74372">
        <w:t>4.7.2.1.2</w:t>
      </w:r>
      <w:r w:rsidRPr="00F74372">
        <w:rPr>
          <w:rFonts w:asciiTheme="minorHAnsi" w:eastAsiaTheme="minorEastAsia" w:hAnsiTheme="minorHAnsi"/>
          <w:sz w:val="22"/>
          <w:szCs w:val="22"/>
        </w:rPr>
        <w:tab/>
      </w:r>
      <w:r w:rsidRPr="007760F8">
        <w:rPr>
          <w:rFonts w:cs="Arial"/>
        </w:rPr>
        <w:t>Measurements of intra-frequency cells for UE category M1 in normal coverage</w:t>
      </w:r>
      <w:r>
        <w:tab/>
        <w:t>121</w:t>
      </w:r>
    </w:p>
    <w:p w:rsidR="00F74372" w:rsidRDefault="00F74372">
      <w:pPr>
        <w:pStyle w:val="TOC5"/>
        <w:rPr>
          <w:rFonts w:asciiTheme="minorHAnsi" w:eastAsiaTheme="minorEastAsia" w:hAnsiTheme="minorHAnsi" w:cstheme="minorBidi"/>
          <w:sz w:val="22"/>
          <w:szCs w:val="22"/>
        </w:rPr>
      </w:pPr>
      <w:r w:rsidRPr="00F74372">
        <w:t>4.7.2.1.3</w:t>
      </w:r>
      <w:r w:rsidRPr="00F74372">
        <w:rPr>
          <w:rFonts w:asciiTheme="minorHAnsi" w:eastAsiaTheme="minorEastAsia" w:hAnsiTheme="minorHAnsi"/>
          <w:sz w:val="22"/>
          <w:szCs w:val="22"/>
        </w:rPr>
        <w:tab/>
      </w:r>
      <w:r w:rsidRPr="007760F8">
        <w:rPr>
          <w:rFonts w:cs="Arial"/>
        </w:rPr>
        <w:t>Measurements of inter-frequency cells for UE category M1 in normal coverage</w:t>
      </w:r>
      <w:r>
        <w:tab/>
        <w:t>123</w:t>
      </w:r>
    </w:p>
    <w:p w:rsidR="00F74372" w:rsidRDefault="00F74372">
      <w:pPr>
        <w:pStyle w:val="TOC5"/>
        <w:rPr>
          <w:rFonts w:asciiTheme="minorHAnsi" w:eastAsiaTheme="minorEastAsia" w:hAnsiTheme="minorHAnsi" w:cstheme="minorBidi"/>
          <w:sz w:val="22"/>
          <w:szCs w:val="22"/>
        </w:rPr>
      </w:pPr>
      <w:r w:rsidRPr="00F74372">
        <w:t>4.7.2.1.4</w:t>
      </w:r>
      <w:r w:rsidRPr="00F74372">
        <w:rPr>
          <w:rFonts w:asciiTheme="minorHAnsi" w:eastAsiaTheme="minorEastAsia" w:hAnsiTheme="minorHAnsi"/>
          <w:sz w:val="22"/>
          <w:szCs w:val="22"/>
        </w:rPr>
        <w:tab/>
      </w:r>
      <w:r w:rsidRPr="007760F8">
        <w:rPr>
          <w:rFonts w:cs="Arial"/>
        </w:rPr>
        <w:t>Maximum allowed layers for multiple monitoring for UE category M1 in normal coverage</w:t>
      </w:r>
      <w:r>
        <w:tab/>
        <w:t>124</w:t>
      </w:r>
    </w:p>
    <w:p w:rsidR="00F74372" w:rsidRDefault="00F74372">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rsidR="00F74372" w:rsidRDefault="00F74372">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rsidR="00F74372" w:rsidRDefault="00F74372">
      <w:pPr>
        <w:pStyle w:val="TOC5"/>
        <w:rPr>
          <w:rFonts w:asciiTheme="minorHAnsi" w:eastAsiaTheme="minorEastAsia" w:hAnsiTheme="minorHAnsi" w:cstheme="minorBidi"/>
          <w:sz w:val="22"/>
          <w:szCs w:val="22"/>
        </w:rPr>
      </w:pPr>
      <w:r w:rsidRPr="00F74372">
        <w:t>4.7.2.2.1</w:t>
      </w:r>
      <w:r w:rsidRPr="00F74372">
        <w:rPr>
          <w:rFonts w:asciiTheme="minorHAnsi" w:eastAsiaTheme="minorEastAsia" w:hAnsiTheme="minorHAnsi"/>
          <w:sz w:val="22"/>
          <w:szCs w:val="22"/>
        </w:rPr>
        <w:tab/>
      </w:r>
      <w:r w:rsidRPr="007760F8">
        <w:rPr>
          <w:rFonts w:cs="Arial"/>
        </w:rPr>
        <w:t>Measurement and evaluation of serving cell for UE category M1 in enhanced coverage</w:t>
      </w:r>
      <w:r>
        <w:tab/>
        <w:t>125</w:t>
      </w:r>
    </w:p>
    <w:p w:rsidR="00F74372" w:rsidRDefault="00F74372">
      <w:pPr>
        <w:pStyle w:val="TOC5"/>
        <w:rPr>
          <w:rFonts w:asciiTheme="minorHAnsi" w:eastAsiaTheme="minorEastAsia" w:hAnsiTheme="minorHAnsi" w:cstheme="minorBidi"/>
          <w:sz w:val="22"/>
          <w:szCs w:val="22"/>
        </w:rPr>
      </w:pPr>
      <w:r w:rsidRPr="00F74372">
        <w:t>4.7.2.2.2</w:t>
      </w:r>
      <w:r w:rsidRPr="00F74372">
        <w:rPr>
          <w:rFonts w:asciiTheme="minorHAnsi" w:eastAsiaTheme="minorEastAsia" w:hAnsiTheme="minorHAnsi"/>
          <w:sz w:val="22"/>
          <w:szCs w:val="22"/>
        </w:rPr>
        <w:tab/>
      </w:r>
      <w:r w:rsidRPr="007760F8">
        <w:rPr>
          <w:rFonts w:cs="Arial"/>
        </w:rPr>
        <w:t>Measurements of intra-frequency cells for UE category M1 in enhanced coverage</w:t>
      </w:r>
      <w:r>
        <w:tab/>
        <w:t>126</w:t>
      </w:r>
    </w:p>
    <w:p w:rsidR="00F74372" w:rsidRDefault="00F74372">
      <w:pPr>
        <w:pStyle w:val="TOC5"/>
        <w:rPr>
          <w:rFonts w:asciiTheme="minorHAnsi" w:eastAsiaTheme="minorEastAsia" w:hAnsiTheme="minorHAnsi" w:cstheme="minorBidi"/>
          <w:sz w:val="22"/>
          <w:szCs w:val="22"/>
        </w:rPr>
      </w:pPr>
      <w:r w:rsidRPr="00F74372">
        <w:t>4.7.2.2.3</w:t>
      </w:r>
      <w:r w:rsidRPr="00F74372">
        <w:rPr>
          <w:rFonts w:asciiTheme="minorHAnsi" w:eastAsiaTheme="minorEastAsia" w:hAnsiTheme="minorHAnsi"/>
          <w:sz w:val="22"/>
          <w:szCs w:val="22"/>
        </w:rPr>
        <w:tab/>
      </w:r>
      <w:r w:rsidRPr="007760F8">
        <w:rPr>
          <w:rFonts w:cs="Arial"/>
        </w:rPr>
        <w:t>Measurements of inter-frequency cells for UE category M1 in enhanced coverage</w:t>
      </w:r>
      <w:r>
        <w:tab/>
        <w:t>127</w:t>
      </w:r>
    </w:p>
    <w:p w:rsidR="00F74372" w:rsidRDefault="00F74372">
      <w:pPr>
        <w:pStyle w:val="TOC5"/>
        <w:rPr>
          <w:rFonts w:asciiTheme="minorHAnsi" w:eastAsiaTheme="minorEastAsia" w:hAnsiTheme="minorHAnsi" w:cstheme="minorBidi"/>
          <w:sz w:val="22"/>
          <w:szCs w:val="22"/>
        </w:rPr>
      </w:pPr>
      <w:r w:rsidRPr="00F74372">
        <w:t>4.7.2.2.4</w:t>
      </w:r>
      <w:r w:rsidRPr="00F74372">
        <w:rPr>
          <w:rFonts w:asciiTheme="minorHAnsi" w:eastAsiaTheme="minorEastAsia" w:hAnsiTheme="minorHAnsi"/>
          <w:sz w:val="22"/>
          <w:szCs w:val="22"/>
        </w:rPr>
        <w:tab/>
      </w:r>
      <w:r w:rsidRPr="007760F8">
        <w:rPr>
          <w:rFonts w:cs="Arial"/>
        </w:rPr>
        <w:t>Maximum allowed layers for multiple monitoring for UE category M1 in enhanced coverage</w:t>
      </w:r>
      <w:r>
        <w:tab/>
        <w:t>129</w:t>
      </w:r>
    </w:p>
    <w:p w:rsidR="00F74372" w:rsidRDefault="00F74372">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rsidR="00F74372" w:rsidRDefault="00F74372">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rsidR="00F74372" w:rsidRDefault="00F74372">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rsidR="00F74372" w:rsidRDefault="00F74372">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rsidR="00F74372" w:rsidRDefault="00F74372">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rsidR="00F74372" w:rsidRDefault="00F74372">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rsidR="00F74372" w:rsidRDefault="00F74372">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rsidR="00F74372" w:rsidRDefault="00F74372">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rsidR="00F74372" w:rsidRDefault="00F74372">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rsidR="00F74372" w:rsidRDefault="00F74372">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136</w:t>
      </w:r>
    </w:p>
    <w:p w:rsidR="00F74372" w:rsidRDefault="00F74372">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rsidR="00F74372" w:rsidRDefault="00F74372">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rsidR="00F74372" w:rsidRDefault="00F74372">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rsidR="00F74372" w:rsidRDefault="00F74372">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rsidR="00F74372" w:rsidRDefault="00F74372">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139</w:t>
      </w:r>
    </w:p>
    <w:p w:rsidR="00F74372" w:rsidRDefault="00F74372">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140</w:t>
      </w:r>
    </w:p>
    <w:p w:rsidR="00F74372" w:rsidRDefault="00F74372">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rsidR="00F74372" w:rsidRDefault="00F74372">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rsidR="00F74372" w:rsidRDefault="00F7437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rsidR="00F74372" w:rsidRDefault="00F7437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rsidR="00F74372" w:rsidRDefault="00F74372">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rsidR="00F74372" w:rsidRDefault="00F74372">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rsidR="00F74372" w:rsidRDefault="00F74372">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rsidR="00F74372" w:rsidRDefault="00F74372">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rsidR="00F74372" w:rsidRDefault="00F74372">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rsidR="00F74372" w:rsidRDefault="00F74372">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E-UTRAN FDD – TDD</w:t>
      </w:r>
      <w:r>
        <w:tab/>
        <w:t>145</w:t>
      </w:r>
    </w:p>
    <w:p w:rsidR="00F74372" w:rsidRDefault="00F74372">
      <w:pPr>
        <w:pStyle w:val="TOC5"/>
        <w:rPr>
          <w:rFonts w:asciiTheme="minorHAnsi" w:eastAsiaTheme="minorEastAsia" w:hAnsiTheme="minorHAnsi" w:cstheme="minorBidi"/>
          <w:sz w:val="22"/>
          <w:szCs w:val="22"/>
        </w:rPr>
      </w:pPr>
      <w:r w:rsidRPr="00F74372">
        <w:t>5.2.2.2.1</w:t>
      </w:r>
      <w:r w:rsidRPr="00F74372">
        <w:rPr>
          <w:rFonts w:asciiTheme="minorHAnsi" w:eastAsiaTheme="minorEastAsia" w:hAnsiTheme="minorHAnsi" w:cstheme="minorBidi"/>
          <w:sz w:val="22"/>
          <w:szCs w:val="22"/>
        </w:rPr>
        <w:tab/>
      </w:r>
      <w:r w:rsidRPr="007760F8">
        <w:rPr>
          <w:lang w:val="sv-SE"/>
        </w:rPr>
        <w:t>(Void)</w:t>
      </w:r>
      <w:r>
        <w:tab/>
        <w:t>145</w:t>
      </w:r>
    </w:p>
    <w:p w:rsidR="00F74372" w:rsidRDefault="00F74372">
      <w:pPr>
        <w:pStyle w:val="TOC5"/>
        <w:rPr>
          <w:rFonts w:asciiTheme="minorHAnsi" w:eastAsiaTheme="minorEastAsia" w:hAnsiTheme="minorHAnsi" w:cstheme="minorBidi"/>
          <w:sz w:val="22"/>
          <w:szCs w:val="22"/>
        </w:rPr>
      </w:pPr>
      <w:r w:rsidRPr="00F74372">
        <w:t>5.2.2.2.2</w:t>
      </w:r>
      <w:r w:rsidRPr="00F74372">
        <w:rPr>
          <w:rFonts w:asciiTheme="minorHAnsi" w:eastAsiaTheme="minorEastAsia" w:hAnsiTheme="minorHAnsi" w:cstheme="minorBidi"/>
          <w:sz w:val="22"/>
          <w:szCs w:val="22"/>
        </w:rPr>
        <w:tab/>
      </w:r>
      <w:r w:rsidRPr="007760F8">
        <w:rPr>
          <w:lang w:val="sv-SE"/>
        </w:rPr>
        <w:t>(Void)</w:t>
      </w:r>
      <w:r>
        <w:tab/>
        <w:t>145</w:t>
      </w:r>
    </w:p>
    <w:p w:rsidR="00F74372" w:rsidRDefault="00F74372">
      <w:pPr>
        <w:pStyle w:val="TOC4"/>
        <w:rPr>
          <w:rFonts w:asciiTheme="minorHAnsi" w:eastAsiaTheme="minorEastAsia" w:hAnsiTheme="minorHAnsi" w:cstheme="minorBidi"/>
          <w:sz w:val="22"/>
          <w:szCs w:val="22"/>
        </w:rPr>
      </w:pPr>
      <w:r w:rsidRPr="00F74372">
        <w:t>5.2.2.3</w:t>
      </w:r>
      <w:r w:rsidRPr="00F74372">
        <w:rPr>
          <w:rFonts w:asciiTheme="minorHAnsi" w:eastAsiaTheme="minorEastAsia" w:hAnsiTheme="minorHAnsi" w:cstheme="minorBidi"/>
          <w:sz w:val="22"/>
          <w:szCs w:val="22"/>
        </w:rPr>
        <w:tab/>
      </w:r>
      <w:r w:rsidRPr="007760F8">
        <w:rPr>
          <w:lang w:val="sv-SE"/>
        </w:rPr>
        <w:t>E-UTRAN TDD – FDD</w:t>
      </w:r>
      <w:r>
        <w:tab/>
        <w:t>145</w:t>
      </w:r>
    </w:p>
    <w:p w:rsidR="00F74372" w:rsidRDefault="00F74372">
      <w:pPr>
        <w:pStyle w:val="TOC5"/>
        <w:rPr>
          <w:rFonts w:asciiTheme="minorHAnsi" w:eastAsiaTheme="minorEastAsia" w:hAnsiTheme="minorHAnsi" w:cstheme="minorBidi"/>
          <w:sz w:val="22"/>
          <w:szCs w:val="22"/>
        </w:rPr>
      </w:pPr>
      <w:r w:rsidRPr="00F74372">
        <w:t>5.2.2.3.1</w:t>
      </w:r>
      <w:r w:rsidRPr="00F74372">
        <w:rPr>
          <w:rFonts w:asciiTheme="minorHAnsi" w:eastAsiaTheme="minorEastAsia" w:hAnsiTheme="minorHAnsi" w:cstheme="minorBidi"/>
          <w:sz w:val="22"/>
          <w:szCs w:val="22"/>
        </w:rPr>
        <w:tab/>
      </w:r>
      <w:r w:rsidRPr="007760F8">
        <w:rPr>
          <w:lang w:val="sv-SE"/>
        </w:rPr>
        <w:t>(Void)</w:t>
      </w:r>
      <w:r>
        <w:tab/>
        <w:t>145</w:t>
      </w:r>
    </w:p>
    <w:p w:rsidR="00F74372" w:rsidRDefault="00F74372">
      <w:pPr>
        <w:pStyle w:val="TOC5"/>
        <w:rPr>
          <w:rFonts w:asciiTheme="minorHAnsi" w:eastAsiaTheme="minorEastAsia" w:hAnsiTheme="minorHAnsi" w:cstheme="minorBidi"/>
          <w:sz w:val="22"/>
          <w:szCs w:val="22"/>
        </w:rPr>
      </w:pPr>
      <w:r w:rsidRPr="00F74372">
        <w:t>5.2.2.3.2</w:t>
      </w:r>
      <w:r w:rsidRPr="00F74372">
        <w:rPr>
          <w:rFonts w:asciiTheme="minorHAnsi" w:eastAsiaTheme="minorEastAsia" w:hAnsiTheme="minorHAnsi" w:cstheme="minorBidi"/>
          <w:sz w:val="22"/>
          <w:szCs w:val="22"/>
        </w:rPr>
        <w:tab/>
      </w:r>
      <w:r w:rsidRPr="007760F8">
        <w:rPr>
          <w:lang w:val="sv-SE"/>
        </w:rPr>
        <w:t>(Void)</w:t>
      </w:r>
      <w:r>
        <w:tab/>
        <w:t>145</w:t>
      </w:r>
    </w:p>
    <w:p w:rsidR="00F74372" w:rsidRDefault="00F74372">
      <w:pPr>
        <w:pStyle w:val="TOC4"/>
        <w:rPr>
          <w:rFonts w:asciiTheme="minorHAnsi" w:eastAsiaTheme="minorEastAsia" w:hAnsiTheme="minorHAnsi" w:cstheme="minorBidi"/>
          <w:sz w:val="22"/>
          <w:szCs w:val="22"/>
        </w:rPr>
      </w:pPr>
      <w:r w:rsidRPr="00F74372">
        <w:t>5.2.2.4</w:t>
      </w:r>
      <w:r w:rsidRPr="00F74372">
        <w:rPr>
          <w:rFonts w:asciiTheme="minorHAnsi" w:eastAsiaTheme="minorEastAsia" w:hAnsiTheme="minorHAnsi" w:cstheme="minorBidi"/>
          <w:sz w:val="22"/>
          <w:szCs w:val="22"/>
        </w:rPr>
        <w:tab/>
      </w:r>
      <w:r w:rsidRPr="007760F8">
        <w:rPr>
          <w:lang w:val="sv-SE"/>
        </w:rPr>
        <w:t>E-UTRAN TDD – TDD</w:t>
      </w:r>
      <w:r>
        <w:tab/>
        <w:t>145</w:t>
      </w:r>
    </w:p>
    <w:p w:rsidR="00F74372" w:rsidRDefault="00F74372">
      <w:pPr>
        <w:pStyle w:val="TOC4"/>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Handover delay</w:t>
      </w:r>
      <w:r>
        <w:tab/>
        <w:t>145</w:t>
      </w:r>
    </w:p>
    <w:p w:rsidR="00F74372" w:rsidRDefault="00F74372">
      <w:pPr>
        <w:pStyle w:val="TOC5"/>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Interruption time</w:t>
      </w:r>
      <w:r>
        <w:tab/>
        <w:t>146</w:t>
      </w:r>
    </w:p>
    <w:p w:rsidR="00F74372" w:rsidRDefault="00F74372">
      <w:pPr>
        <w:pStyle w:val="TOC4"/>
        <w:rPr>
          <w:rFonts w:asciiTheme="minorHAnsi" w:eastAsiaTheme="minorEastAsia" w:hAnsiTheme="minorHAnsi" w:cstheme="minorBidi"/>
          <w:sz w:val="22"/>
          <w:szCs w:val="22"/>
        </w:rPr>
      </w:pPr>
      <w:r>
        <w:t>5.2.2.5</w:t>
      </w:r>
      <w:r>
        <w:rPr>
          <w:rFonts w:asciiTheme="minorHAnsi" w:eastAsiaTheme="minorEastAsia" w:hAnsiTheme="minorHAnsi" w:cstheme="minorBidi"/>
          <w:sz w:val="22"/>
          <w:szCs w:val="22"/>
        </w:rPr>
        <w:tab/>
      </w:r>
      <w:r>
        <w:t>E-UTRAN HD–FDD</w:t>
      </w:r>
      <w:r>
        <w:tab/>
        <w:t>147</w:t>
      </w:r>
    </w:p>
    <w:p w:rsidR="00F74372" w:rsidRDefault="00F74372">
      <w:pPr>
        <w:pStyle w:val="TOC5"/>
        <w:rPr>
          <w:rFonts w:asciiTheme="minorHAnsi" w:eastAsiaTheme="minorEastAsia" w:hAnsiTheme="minorHAnsi" w:cstheme="minorBidi"/>
          <w:sz w:val="22"/>
          <w:szCs w:val="22"/>
        </w:rPr>
      </w:pPr>
      <w:r>
        <w:t>5.2.2.5.1</w:t>
      </w:r>
      <w:r>
        <w:rPr>
          <w:rFonts w:asciiTheme="minorHAnsi" w:eastAsiaTheme="minorEastAsia" w:hAnsiTheme="minorHAnsi" w:cstheme="minorBidi"/>
          <w:sz w:val="22"/>
          <w:szCs w:val="22"/>
        </w:rPr>
        <w:tab/>
      </w:r>
      <w:r>
        <w:t>Handover delay</w:t>
      </w:r>
      <w:r>
        <w:tab/>
        <w:t>147</w:t>
      </w:r>
    </w:p>
    <w:p w:rsidR="00F74372" w:rsidRDefault="00F74372">
      <w:pPr>
        <w:pStyle w:val="TOC5"/>
        <w:rPr>
          <w:rFonts w:asciiTheme="minorHAnsi" w:eastAsiaTheme="minorEastAsia" w:hAnsiTheme="minorHAnsi" w:cstheme="minorBidi"/>
          <w:sz w:val="22"/>
          <w:szCs w:val="22"/>
        </w:rPr>
      </w:pPr>
      <w:r>
        <w:t>5.2.2.5.2</w:t>
      </w:r>
      <w:r>
        <w:rPr>
          <w:rFonts w:asciiTheme="minorHAnsi" w:eastAsiaTheme="minorEastAsia" w:hAnsiTheme="minorHAnsi" w:cstheme="minorBidi"/>
          <w:sz w:val="22"/>
          <w:szCs w:val="22"/>
        </w:rPr>
        <w:tab/>
      </w:r>
      <w:r>
        <w:t>Interruption time</w:t>
      </w:r>
      <w:r>
        <w:tab/>
        <w:t>147</w:t>
      </w:r>
    </w:p>
    <w:p w:rsidR="00F74372" w:rsidRDefault="00F74372">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rsidR="00F74372" w:rsidRDefault="00F74372">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rsidR="00F74372" w:rsidRDefault="00F74372">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rsidR="00F74372" w:rsidRDefault="00F74372">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rsidR="00F74372" w:rsidRDefault="00F74372">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rsidR="00F74372" w:rsidRDefault="00F74372">
      <w:pPr>
        <w:pStyle w:val="TOC3"/>
        <w:rPr>
          <w:rFonts w:asciiTheme="minorHAnsi" w:eastAsiaTheme="minorEastAsia" w:hAnsiTheme="minorHAnsi" w:cstheme="minorBidi"/>
          <w:sz w:val="22"/>
          <w:szCs w:val="22"/>
        </w:rPr>
      </w:pPr>
      <w:r w:rsidRPr="00F74372">
        <w:t>5.3.2</w:t>
      </w:r>
      <w:r w:rsidRPr="00F74372">
        <w:rPr>
          <w:rFonts w:asciiTheme="minorHAnsi" w:eastAsiaTheme="minorEastAsia" w:hAnsiTheme="minorHAnsi" w:cstheme="minorBidi"/>
          <w:sz w:val="22"/>
          <w:szCs w:val="22"/>
        </w:rPr>
        <w:tab/>
      </w:r>
      <w:r w:rsidRPr="007760F8">
        <w:rPr>
          <w:lang w:val="sv-SE"/>
        </w:rPr>
        <w:t>E-UTRAN - UTRAN TDD Handover</w:t>
      </w:r>
      <w:r>
        <w:tab/>
        <w:t>150</w:t>
      </w:r>
    </w:p>
    <w:p w:rsidR="00F74372" w:rsidRDefault="00F74372">
      <w:pPr>
        <w:pStyle w:val="TOC4"/>
        <w:rPr>
          <w:rFonts w:asciiTheme="minorHAnsi" w:eastAsiaTheme="minorEastAsia" w:hAnsiTheme="minorHAnsi" w:cstheme="minorBidi"/>
          <w:sz w:val="22"/>
          <w:szCs w:val="22"/>
        </w:rPr>
      </w:pPr>
      <w:r w:rsidRPr="00F74372">
        <w:t>5.3.2.1</w:t>
      </w:r>
      <w:r w:rsidRPr="00F74372">
        <w:rPr>
          <w:rFonts w:asciiTheme="minorHAnsi" w:eastAsiaTheme="minorEastAsia" w:hAnsiTheme="minorHAnsi" w:cstheme="minorBidi"/>
          <w:sz w:val="22"/>
          <w:szCs w:val="22"/>
        </w:rPr>
        <w:tab/>
      </w:r>
      <w:r w:rsidRPr="007760F8">
        <w:rPr>
          <w:lang w:val="sv-SE"/>
        </w:rPr>
        <w:t>Introduction</w:t>
      </w:r>
      <w:r>
        <w:tab/>
        <w:t>150</w:t>
      </w:r>
    </w:p>
    <w:p w:rsidR="00F74372" w:rsidRDefault="00F74372">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rsidR="00F74372" w:rsidRDefault="00F74372">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rsidR="00F74372" w:rsidRDefault="00F74372">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rsidR="00F74372" w:rsidRDefault="00F74372">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rsidR="00F74372" w:rsidRDefault="00F74372">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rsidR="00F74372" w:rsidRDefault="00F74372">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rsidR="00F74372" w:rsidRDefault="00F74372">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rsidR="00F74372" w:rsidRDefault="00F74372">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rsidR="00F74372" w:rsidRDefault="00F74372">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rsidR="00F74372" w:rsidRDefault="00F74372">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rsidR="00F74372" w:rsidRDefault="00F74372">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rsidR="00F74372" w:rsidRDefault="00F74372">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rsidR="00F74372" w:rsidRDefault="00F74372">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rsidR="00F74372" w:rsidRDefault="00F74372">
      <w:pPr>
        <w:pStyle w:val="TOC3"/>
        <w:rPr>
          <w:rFonts w:asciiTheme="minorHAnsi" w:eastAsiaTheme="minorEastAsia" w:hAnsiTheme="minorHAnsi" w:cstheme="minorBidi"/>
          <w:sz w:val="22"/>
          <w:szCs w:val="22"/>
        </w:rPr>
      </w:pPr>
      <w:r w:rsidRPr="00F74372">
        <w:t>5.4.2</w:t>
      </w:r>
      <w:r w:rsidRPr="00F74372">
        <w:rPr>
          <w:rFonts w:asciiTheme="minorHAnsi" w:eastAsiaTheme="minorEastAsia" w:hAnsiTheme="minorHAnsi" w:cstheme="minorBidi"/>
          <w:sz w:val="22"/>
          <w:szCs w:val="22"/>
        </w:rPr>
        <w:tab/>
      </w:r>
      <w:r w:rsidRPr="007760F8">
        <w:rPr>
          <w:lang w:val="sv-SE"/>
        </w:rPr>
        <w:t>E-UTRAN – cdma2000 1X Handover</w:t>
      </w:r>
      <w:r>
        <w:tab/>
        <w:t>152</w:t>
      </w:r>
    </w:p>
    <w:p w:rsidR="00F74372" w:rsidRDefault="00F74372">
      <w:pPr>
        <w:pStyle w:val="TOC5"/>
        <w:rPr>
          <w:rFonts w:asciiTheme="minorHAnsi" w:eastAsiaTheme="minorEastAsia" w:hAnsiTheme="minorHAnsi" w:cstheme="minorBidi"/>
          <w:sz w:val="22"/>
          <w:szCs w:val="22"/>
        </w:rPr>
      </w:pPr>
      <w:r w:rsidRPr="00F74372">
        <w:t>5.4.2.1</w:t>
      </w:r>
      <w:r w:rsidRPr="00F74372">
        <w:rPr>
          <w:rFonts w:asciiTheme="minorHAnsi" w:eastAsiaTheme="minorEastAsia" w:hAnsiTheme="minorHAnsi" w:cstheme="minorBidi"/>
          <w:sz w:val="22"/>
          <w:szCs w:val="22"/>
        </w:rPr>
        <w:tab/>
      </w:r>
      <w:r w:rsidRPr="007760F8">
        <w:rPr>
          <w:lang w:val="sv-SE"/>
        </w:rPr>
        <w:t>Introduction</w:t>
      </w:r>
      <w:r>
        <w:tab/>
        <w:t>152</w:t>
      </w:r>
    </w:p>
    <w:p w:rsidR="00F74372" w:rsidRDefault="00F74372">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rsidR="00F74372" w:rsidRDefault="00F74372">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rsidR="00F74372" w:rsidRDefault="00F74372">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rsidR="00F74372" w:rsidRDefault="00F74372">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rsidR="00F74372" w:rsidRDefault="00F74372">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rsidR="00F74372" w:rsidRDefault="00F74372">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rsidR="00F74372" w:rsidRDefault="00F74372">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rsidR="00F74372" w:rsidRDefault="00F74372">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rsidR="00F74372" w:rsidRDefault="00F74372">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rsidR="00F74372" w:rsidRDefault="00F74372">
      <w:pPr>
        <w:pStyle w:val="TOC4"/>
        <w:rPr>
          <w:rFonts w:asciiTheme="minorHAnsi" w:eastAsiaTheme="minorEastAsia" w:hAnsiTheme="minorHAnsi" w:cstheme="minorBidi"/>
          <w:sz w:val="22"/>
          <w:szCs w:val="22"/>
        </w:rPr>
      </w:pPr>
      <w:r w:rsidRPr="00F74372">
        <w:t>5.5.2.3</w:t>
      </w:r>
      <w:r w:rsidRPr="00F74372">
        <w:rPr>
          <w:rFonts w:asciiTheme="minorHAnsi" w:eastAsiaTheme="minorEastAsia" w:hAnsiTheme="minorHAnsi" w:cstheme="minorBidi"/>
          <w:sz w:val="22"/>
          <w:szCs w:val="22"/>
        </w:rPr>
        <w:tab/>
      </w:r>
      <w:r w:rsidRPr="007760F8">
        <w:rPr>
          <w:lang w:val="sv-SE"/>
        </w:rPr>
        <w:t xml:space="preserve">E-UTRAN TDD – TDD </w:t>
      </w:r>
      <w:r>
        <w:t>for Cat-M1 TDD UEs</w:t>
      </w:r>
      <w:r>
        <w:tab/>
        <w:t>154</w:t>
      </w:r>
    </w:p>
    <w:p w:rsidR="00F74372" w:rsidRDefault="00F74372">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rsidR="00F74372" w:rsidRDefault="00F74372">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rsidR="00F74372" w:rsidRDefault="00F74372">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rsidR="00F74372" w:rsidRDefault="00F74372">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rsidR="00F74372" w:rsidRDefault="00F74372">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rsidR="00F74372" w:rsidRDefault="00F74372">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rsidR="00F74372" w:rsidRDefault="00F74372">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rsidR="00F74372" w:rsidRDefault="00F74372">
      <w:pPr>
        <w:pStyle w:val="TOC4"/>
        <w:rPr>
          <w:rFonts w:asciiTheme="minorHAnsi" w:eastAsiaTheme="minorEastAsia" w:hAnsiTheme="minorHAnsi" w:cstheme="minorBidi"/>
          <w:sz w:val="22"/>
          <w:szCs w:val="22"/>
        </w:rPr>
      </w:pPr>
      <w:r w:rsidRPr="007760F8">
        <w:t>5.5.3.3</w:t>
      </w:r>
      <w:r>
        <w:rPr>
          <w:rFonts w:asciiTheme="minorHAnsi" w:eastAsiaTheme="minorEastAsia" w:hAnsiTheme="minorHAnsi" w:cstheme="minorBidi"/>
          <w:sz w:val="22"/>
          <w:szCs w:val="22"/>
        </w:rPr>
        <w:tab/>
      </w:r>
      <w:r w:rsidRPr="007760F8">
        <w:rPr>
          <w:lang w:eastAsia="sv-SE"/>
        </w:rPr>
        <w:t xml:space="preserve">E-UTRAN TDD – TDD </w:t>
      </w:r>
      <w:r>
        <w:rPr>
          <w:lang w:eastAsia="sv-SE"/>
        </w:rPr>
        <w:t>for Cat-M1 TDD UEs</w:t>
      </w:r>
      <w:r>
        <w:tab/>
        <w:t>155</w:t>
      </w:r>
    </w:p>
    <w:p w:rsidR="00F74372" w:rsidRDefault="00F74372">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rsidR="00F74372" w:rsidRDefault="00F7437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rsidR="00F74372" w:rsidRDefault="00F7437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rsidR="00F74372" w:rsidRDefault="00F74372">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rsidR="00F74372" w:rsidRDefault="00F74372">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rsidR="00F74372" w:rsidRDefault="00F74372">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rsidR="00F74372" w:rsidRDefault="00F7437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rsidR="00F74372" w:rsidRDefault="00F74372">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rsidR="00F74372" w:rsidRDefault="00F74372">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rsidR="00F74372" w:rsidRDefault="00F74372">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rsidR="00F74372" w:rsidRDefault="00F74372">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rsidR="00F74372" w:rsidRDefault="00F74372">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rsidR="00F74372" w:rsidRDefault="00F74372">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rsidR="00F74372" w:rsidRDefault="00F74372">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rsidR="00F74372" w:rsidRDefault="00F74372">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rsidR="00F74372" w:rsidRDefault="00F74372">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rsidR="00F74372" w:rsidRDefault="00F74372">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rsidR="00F74372" w:rsidRDefault="00F74372">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rsidR="00F74372" w:rsidRDefault="00F74372">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rsidR="00F74372" w:rsidRDefault="00F74372">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rsidR="00F74372" w:rsidRDefault="00F74372">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rsidR="00F74372" w:rsidRDefault="00F74372">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rsidR="00F74372" w:rsidRDefault="00F74372">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rsidR="00F74372" w:rsidRDefault="00F74372">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rsidR="00F74372" w:rsidRDefault="00F74372">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rsidR="00F74372" w:rsidRDefault="00F74372">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rsidR="00F74372" w:rsidRDefault="00F74372">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rsidR="00F74372" w:rsidRDefault="00F74372">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rsidR="00F74372" w:rsidRDefault="00F74372">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rsidR="00F74372" w:rsidRDefault="00F74372">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rsidR="00F74372" w:rsidRDefault="00F74372">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rsidR="00F74372" w:rsidRDefault="00F74372">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rsidR="00F74372" w:rsidRDefault="00F74372">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rsidR="00F74372" w:rsidRDefault="00F74372">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rsidR="00F74372" w:rsidRDefault="00F74372">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rsidR="00F74372" w:rsidRDefault="00F74372">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rsidR="00F74372" w:rsidRDefault="00F74372">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162</w:t>
      </w:r>
    </w:p>
    <w:p w:rsidR="00F74372" w:rsidRDefault="00F74372">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162</w:t>
      </w:r>
    </w:p>
    <w:p w:rsidR="00F74372" w:rsidRDefault="00F74372">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162</w:t>
      </w:r>
    </w:p>
    <w:p w:rsidR="00F74372" w:rsidRDefault="00F74372">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rsidR="00F74372" w:rsidRDefault="00F74372">
      <w:pPr>
        <w:pStyle w:val="TOC4"/>
        <w:rPr>
          <w:rFonts w:asciiTheme="minorHAnsi" w:eastAsiaTheme="minorEastAsia" w:hAnsiTheme="minorHAnsi" w:cstheme="minorBidi"/>
          <w:sz w:val="22"/>
          <w:szCs w:val="22"/>
        </w:rPr>
      </w:pPr>
      <w:r w:rsidRPr="007760F8">
        <w:t>6.7.2.2</w:t>
      </w:r>
      <w:r>
        <w:rPr>
          <w:rFonts w:asciiTheme="minorHAnsi" w:eastAsiaTheme="minorEastAsia" w:hAnsiTheme="minorHAnsi" w:cstheme="minorBidi"/>
          <w:sz w:val="22"/>
          <w:szCs w:val="22"/>
        </w:rPr>
        <w:tab/>
      </w:r>
      <w:r w:rsidRPr="007760F8">
        <w:t>UE Re-establishment delay requirement for CEModeB</w:t>
      </w:r>
      <w:r>
        <w:tab/>
        <w:t>163</w:t>
      </w:r>
    </w:p>
    <w:p w:rsidR="00F74372" w:rsidRDefault="00F74372">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rsidR="00F74372" w:rsidRDefault="00F74372">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rsidR="00F74372" w:rsidRDefault="00F74372">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rsidR="00F74372" w:rsidRDefault="00F74372">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rsidR="00F74372" w:rsidRDefault="00F74372">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164</w:t>
      </w:r>
    </w:p>
    <w:p w:rsidR="00F74372" w:rsidRDefault="00F74372">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164</w:t>
      </w:r>
    </w:p>
    <w:p w:rsidR="00F74372" w:rsidRDefault="00F74372">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rsidR="00F74372" w:rsidRDefault="00F7437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165</w:t>
      </w:r>
    </w:p>
    <w:p w:rsidR="00F74372" w:rsidRDefault="00F7437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165</w:t>
      </w:r>
    </w:p>
    <w:p w:rsidR="00F74372" w:rsidRDefault="00F74372">
      <w:pPr>
        <w:pStyle w:val="TOC3"/>
        <w:rPr>
          <w:rFonts w:asciiTheme="minorHAnsi" w:eastAsiaTheme="minorEastAsia" w:hAnsiTheme="minorHAnsi" w:cstheme="minorBidi"/>
          <w:sz w:val="22"/>
          <w:szCs w:val="22"/>
        </w:rPr>
      </w:pPr>
      <w:r w:rsidRPr="00F74372">
        <w:t>7.1.1</w:t>
      </w:r>
      <w:r w:rsidRPr="00F74372">
        <w:rPr>
          <w:rFonts w:asciiTheme="minorHAnsi" w:eastAsiaTheme="minorEastAsia" w:hAnsiTheme="minorHAnsi"/>
          <w:sz w:val="22"/>
          <w:szCs w:val="22"/>
        </w:rPr>
        <w:tab/>
      </w:r>
      <w:r w:rsidRPr="007760F8">
        <w:rPr>
          <w:rFonts w:cs="v4.2.0"/>
        </w:rPr>
        <w:t>Introduction</w:t>
      </w:r>
      <w:r>
        <w:tab/>
        <w:t>165</w:t>
      </w:r>
    </w:p>
    <w:p w:rsidR="00F74372" w:rsidRDefault="00F74372">
      <w:pPr>
        <w:pStyle w:val="TOC3"/>
        <w:rPr>
          <w:rFonts w:asciiTheme="minorHAnsi" w:eastAsiaTheme="minorEastAsia" w:hAnsiTheme="minorHAnsi" w:cstheme="minorBidi"/>
          <w:sz w:val="22"/>
          <w:szCs w:val="22"/>
        </w:rPr>
      </w:pPr>
      <w:r w:rsidRPr="00F74372">
        <w:t>7.1.2</w:t>
      </w:r>
      <w:r w:rsidRPr="00F74372">
        <w:rPr>
          <w:rFonts w:asciiTheme="minorHAnsi" w:eastAsiaTheme="minorEastAsia" w:hAnsiTheme="minorHAnsi"/>
          <w:sz w:val="22"/>
          <w:szCs w:val="22"/>
        </w:rPr>
        <w:tab/>
      </w:r>
      <w:r w:rsidRPr="007760F8">
        <w:rPr>
          <w:rFonts w:cs="v4.2.0"/>
        </w:rPr>
        <w:t>Requirements</w:t>
      </w:r>
      <w:r>
        <w:tab/>
        <w:t>166</w:t>
      </w:r>
    </w:p>
    <w:p w:rsidR="00F74372" w:rsidRDefault="00F74372">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rsidR="00F74372" w:rsidRDefault="00F74372">
      <w:pPr>
        <w:pStyle w:val="TOC3"/>
        <w:rPr>
          <w:rFonts w:asciiTheme="minorHAnsi" w:eastAsiaTheme="minorEastAsia" w:hAnsiTheme="minorHAnsi" w:cstheme="minorBidi"/>
          <w:sz w:val="22"/>
          <w:szCs w:val="22"/>
        </w:rPr>
      </w:pPr>
      <w:r w:rsidRPr="00F74372">
        <w:t>7.2.1</w:t>
      </w:r>
      <w:r w:rsidRPr="00F74372">
        <w:rPr>
          <w:rFonts w:asciiTheme="minorHAnsi" w:eastAsiaTheme="minorEastAsia" w:hAnsiTheme="minorHAnsi"/>
          <w:sz w:val="22"/>
          <w:szCs w:val="22"/>
        </w:rPr>
        <w:tab/>
      </w:r>
      <w:r w:rsidRPr="007760F8">
        <w:rPr>
          <w:rFonts w:cs="v3.7.0"/>
        </w:rPr>
        <w:t>Introduction</w:t>
      </w:r>
      <w:r>
        <w:tab/>
        <w:t>167</w:t>
      </w:r>
    </w:p>
    <w:p w:rsidR="00F74372" w:rsidRDefault="00F74372">
      <w:pPr>
        <w:pStyle w:val="TOC3"/>
        <w:rPr>
          <w:rFonts w:asciiTheme="minorHAnsi" w:eastAsiaTheme="minorEastAsia" w:hAnsiTheme="minorHAnsi" w:cstheme="minorBidi"/>
          <w:sz w:val="22"/>
          <w:szCs w:val="22"/>
        </w:rPr>
      </w:pPr>
      <w:r w:rsidRPr="00F74372">
        <w:t>7.2.2</w:t>
      </w:r>
      <w:r w:rsidRPr="00F74372">
        <w:rPr>
          <w:rFonts w:asciiTheme="minorHAnsi" w:eastAsiaTheme="minorEastAsia" w:hAnsiTheme="minorHAnsi"/>
          <w:sz w:val="22"/>
          <w:szCs w:val="22"/>
        </w:rPr>
        <w:tab/>
      </w:r>
      <w:r w:rsidRPr="007760F8">
        <w:rPr>
          <w:rFonts w:cs="v3.7.0"/>
        </w:rPr>
        <w:t>Requirements</w:t>
      </w:r>
      <w:r>
        <w:tab/>
        <w:t>167</w:t>
      </w:r>
    </w:p>
    <w:p w:rsidR="00F74372" w:rsidRDefault="00F74372">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167</w:t>
      </w:r>
    </w:p>
    <w:p w:rsidR="00F74372" w:rsidRDefault="00F74372">
      <w:pPr>
        <w:pStyle w:val="TOC3"/>
        <w:rPr>
          <w:rFonts w:asciiTheme="minorHAnsi" w:eastAsiaTheme="minorEastAsia" w:hAnsiTheme="minorHAnsi" w:cstheme="minorBidi"/>
          <w:sz w:val="22"/>
          <w:szCs w:val="22"/>
        </w:rPr>
      </w:pPr>
      <w:r w:rsidRPr="00F74372">
        <w:t>7.3.1</w:t>
      </w:r>
      <w:r w:rsidRPr="00F74372">
        <w:rPr>
          <w:rFonts w:asciiTheme="minorHAnsi" w:eastAsiaTheme="minorEastAsia" w:hAnsiTheme="minorHAnsi"/>
          <w:sz w:val="22"/>
          <w:szCs w:val="22"/>
        </w:rPr>
        <w:tab/>
      </w:r>
      <w:r w:rsidRPr="007760F8">
        <w:rPr>
          <w:rFonts w:cs="v3.7.0"/>
        </w:rPr>
        <w:t>Introduction</w:t>
      </w:r>
      <w:r>
        <w:tab/>
        <w:t>167</w:t>
      </w:r>
    </w:p>
    <w:p w:rsidR="00F74372" w:rsidRDefault="00F74372">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167</w:t>
      </w:r>
    </w:p>
    <w:p w:rsidR="00F74372" w:rsidRDefault="00F74372">
      <w:pPr>
        <w:pStyle w:val="TOC4"/>
        <w:rPr>
          <w:rFonts w:asciiTheme="minorHAnsi" w:eastAsiaTheme="minorEastAsia" w:hAnsiTheme="minorHAnsi" w:cstheme="minorBidi"/>
          <w:sz w:val="22"/>
          <w:szCs w:val="22"/>
        </w:rPr>
      </w:pPr>
      <w:r w:rsidRPr="00F74372">
        <w:t>7.3.2.1</w:t>
      </w:r>
      <w:r w:rsidRPr="00F74372">
        <w:rPr>
          <w:rFonts w:asciiTheme="minorHAnsi" w:hAnsiTheme="minorHAnsi" w:cstheme="minorBidi"/>
          <w:sz w:val="22"/>
          <w:szCs w:val="22"/>
        </w:rPr>
        <w:tab/>
      </w:r>
      <w:r w:rsidRPr="007760F8">
        <w:rPr>
          <w:rFonts w:eastAsia="?? ??"/>
        </w:rPr>
        <w:t>Timing Advance adjustment delay</w:t>
      </w:r>
      <w:r>
        <w:tab/>
        <w:t>167</w:t>
      </w:r>
    </w:p>
    <w:p w:rsidR="00F74372" w:rsidRDefault="00F74372">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167</w:t>
      </w:r>
    </w:p>
    <w:p w:rsidR="00F74372" w:rsidRDefault="00F74372">
      <w:pPr>
        <w:pStyle w:val="TOC2"/>
        <w:rPr>
          <w:rFonts w:asciiTheme="minorHAnsi" w:eastAsiaTheme="minorEastAsia" w:hAnsiTheme="minorHAnsi" w:cstheme="minorBidi"/>
          <w:sz w:val="22"/>
          <w:szCs w:val="22"/>
        </w:rPr>
      </w:pPr>
      <w:r w:rsidRPr="00F74372">
        <w:t>7.</w:t>
      </w:r>
      <w:r w:rsidRPr="00F74372">
        <w:rPr>
          <w:lang w:eastAsia="zh-CN"/>
        </w:rPr>
        <w:t>4</w:t>
      </w:r>
      <w:r w:rsidRPr="00F74372">
        <w:rPr>
          <w:rFonts w:asciiTheme="minorHAnsi" w:eastAsiaTheme="minorEastAsia" w:hAnsiTheme="minorHAnsi"/>
          <w:sz w:val="22"/>
          <w:szCs w:val="22"/>
        </w:rPr>
        <w:tab/>
      </w:r>
      <w:r w:rsidRPr="007760F8">
        <w:rPr>
          <w:rFonts w:cs="v4.2.0"/>
        </w:rPr>
        <w:t xml:space="preserve">Cell </w:t>
      </w:r>
      <w:r w:rsidRPr="007760F8">
        <w:rPr>
          <w:rFonts w:cs="v4.2.0"/>
          <w:lang w:eastAsia="zh-CN"/>
        </w:rPr>
        <w:t xml:space="preserve">phase </w:t>
      </w:r>
      <w:r w:rsidRPr="007760F8">
        <w:rPr>
          <w:rFonts w:cs="v4.2.0"/>
        </w:rPr>
        <w:t>synchronization accuracy</w:t>
      </w:r>
      <w:r w:rsidRPr="007760F8">
        <w:rPr>
          <w:rFonts w:cs="v4.2.0"/>
          <w:lang w:eastAsia="zh-CN"/>
        </w:rPr>
        <w:t xml:space="preserve"> (TDD)</w:t>
      </w:r>
      <w:r>
        <w:tab/>
        <w:t>168</w:t>
      </w:r>
    </w:p>
    <w:p w:rsidR="00F74372" w:rsidRDefault="00F74372">
      <w:pPr>
        <w:pStyle w:val="TOC3"/>
        <w:rPr>
          <w:rFonts w:asciiTheme="minorHAnsi" w:eastAsiaTheme="minorEastAsia" w:hAnsiTheme="minorHAnsi" w:cstheme="minorBidi"/>
          <w:sz w:val="22"/>
          <w:szCs w:val="22"/>
        </w:rPr>
      </w:pPr>
      <w:r w:rsidRPr="00F74372">
        <w:t>7.</w:t>
      </w:r>
      <w:r w:rsidRPr="00F74372">
        <w:rPr>
          <w:lang w:eastAsia="zh-CN"/>
        </w:rPr>
        <w:t>4</w:t>
      </w:r>
      <w:r w:rsidRPr="00F74372">
        <w:t>.1</w:t>
      </w:r>
      <w:r w:rsidRPr="00F74372">
        <w:rPr>
          <w:rFonts w:asciiTheme="minorHAnsi" w:eastAsiaTheme="minorEastAsia" w:hAnsiTheme="minorHAnsi"/>
          <w:sz w:val="22"/>
          <w:szCs w:val="22"/>
        </w:rPr>
        <w:tab/>
      </w:r>
      <w:r w:rsidRPr="007760F8">
        <w:rPr>
          <w:rFonts w:cs="v4.2.0"/>
        </w:rPr>
        <w:t>Definition</w:t>
      </w:r>
      <w:r>
        <w:tab/>
        <w:t>168</w:t>
      </w:r>
    </w:p>
    <w:p w:rsidR="00F74372" w:rsidRDefault="00F74372">
      <w:pPr>
        <w:pStyle w:val="TOC3"/>
        <w:rPr>
          <w:rFonts w:asciiTheme="minorHAnsi" w:eastAsiaTheme="minorEastAsia" w:hAnsiTheme="minorHAnsi" w:cstheme="minorBidi"/>
          <w:sz w:val="22"/>
          <w:szCs w:val="22"/>
        </w:rPr>
      </w:pPr>
      <w:r w:rsidRPr="00F74372">
        <w:t>7.</w:t>
      </w:r>
      <w:r w:rsidRPr="00F74372">
        <w:rPr>
          <w:lang w:eastAsia="zh-CN"/>
        </w:rPr>
        <w:t>4</w:t>
      </w:r>
      <w:r w:rsidRPr="00F74372">
        <w:t>.2</w:t>
      </w:r>
      <w:r w:rsidRPr="00F74372">
        <w:rPr>
          <w:rFonts w:asciiTheme="minorHAnsi" w:eastAsiaTheme="minorEastAsia" w:hAnsiTheme="minorHAnsi"/>
          <w:sz w:val="22"/>
          <w:szCs w:val="22"/>
        </w:rPr>
        <w:tab/>
      </w:r>
      <w:r w:rsidRPr="007760F8">
        <w:rPr>
          <w:rFonts w:cs="v4.2.0"/>
        </w:rPr>
        <w:t>Minimum requirements</w:t>
      </w:r>
      <w:r>
        <w:tab/>
        <w:t>168</w:t>
      </w:r>
    </w:p>
    <w:p w:rsidR="00F74372" w:rsidRDefault="00F74372">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168</w:t>
      </w:r>
    </w:p>
    <w:p w:rsidR="00F74372" w:rsidRDefault="00F74372">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168</w:t>
      </w:r>
    </w:p>
    <w:p w:rsidR="00F74372" w:rsidRDefault="00F74372">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rsidR="00F74372" w:rsidRDefault="00F74372">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rsidR="00F74372" w:rsidRDefault="00F74372">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rsidR="00F74372" w:rsidRDefault="00F74372">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rsidR="00F74372" w:rsidRDefault="00F74372">
      <w:pPr>
        <w:pStyle w:val="TOC3"/>
        <w:rPr>
          <w:rFonts w:asciiTheme="minorHAnsi" w:eastAsiaTheme="minorEastAsia" w:hAnsiTheme="minorHAnsi" w:cstheme="minorBidi"/>
          <w:sz w:val="22"/>
          <w:szCs w:val="22"/>
        </w:rPr>
      </w:pPr>
      <w:r w:rsidRPr="00F74372">
        <w:t>7.6.1</w:t>
      </w:r>
      <w:r w:rsidRPr="00F74372">
        <w:rPr>
          <w:rFonts w:asciiTheme="minorHAnsi" w:eastAsiaTheme="minorEastAsia" w:hAnsiTheme="minorHAnsi"/>
          <w:sz w:val="22"/>
          <w:szCs w:val="22"/>
        </w:rPr>
        <w:tab/>
      </w:r>
      <w:r w:rsidRPr="007760F8">
        <w:rPr>
          <w:rFonts w:cs="v3.7.0"/>
        </w:rPr>
        <w:t>Introduction</w:t>
      </w:r>
      <w:r>
        <w:tab/>
        <w:t>169</w:t>
      </w:r>
    </w:p>
    <w:p w:rsidR="00F74372" w:rsidRDefault="00F74372">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170</w:t>
      </w:r>
    </w:p>
    <w:p w:rsidR="00F74372" w:rsidRDefault="00F74372">
      <w:pPr>
        <w:pStyle w:val="TOC4"/>
        <w:rPr>
          <w:rFonts w:asciiTheme="minorHAnsi" w:eastAsiaTheme="minorEastAsia" w:hAnsiTheme="minorHAnsi" w:cstheme="minorBidi"/>
          <w:sz w:val="22"/>
          <w:szCs w:val="22"/>
        </w:rPr>
      </w:pPr>
      <w:r w:rsidRPr="00F74372">
        <w:t>7.6.2.1</w:t>
      </w:r>
      <w:r w:rsidRPr="00F74372">
        <w:rPr>
          <w:rFonts w:asciiTheme="minorHAnsi" w:hAnsiTheme="minorHAnsi" w:cstheme="minorBidi"/>
          <w:sz w:val="22"/>
          <w:szCs w:val="22"/>
        </w:rPr>
        <w:tab/>
      </w:r>
      <w:r>
        <w:t>Minimum requirement when no DRX is used</w:t>
      </w:r>
      <w:r>
        <w:tab/>
        <w:t>170</w:t>
      </w:r>
    </w:p>
    <w:p w:rsidR="00F74372" w:rsidRDefault="00F74372">
      <w:pPr>
        <w:pStyle w:val="TOC4"/>
        <w:rPr>
          <w:rFonts w:asciiTheme="minorHAnsi" w:eastAsiaTheme="minorEastAsia" w:hAnsiTheme="minorHAnsi" w:cstheme="minorBidi"/>
          <w:sz w:val="22"/>
          <w:szCs w:val="22"/>
        </w:rPr>
      </w:pPr>
      <w:r w:rsidRPr="00F74372">
        <w:t>7.6.2.2</w:t>
      </w:r>
      <w:r w:rsidRPr="00F74372">
        <w:rPr>
          <w:rFonts w:asciiTheme="minorHAnsi" w:hAnsiTheme="minorHAnsi" w:cstheme="minorBidi"/>
          <w:sz w:val="22"/>
          <w:szCs w:val="22"/>
        </w:rPr>
        <w:tab/>
      </w:r>
      <w:r>
        <w:t>Minimum requirement when DRX is used</w:t>
      </w:r>
      <w:r>
        <w:tab/>
        <w:t>171</w:t>
      </w:r>
    </w:p>
    <w:p w:rsidR="00F74372" w:rsidRDefault="00F74372">
      <w:pPr>
        <w:pStyle w:val="TOC4"/>
        <w:rPr>
          <w:rFonts w:asciiTheme="minorHAnsi" w:eastAsiaTheme="minorEastAsia" w:hAnsiTheme="minorHAnsi" w:cstheme="minorBidi"/>
          <w:sz w:val="22"/>
          <w:szCs w:val="22"/>
        </w:rPr>
      </w:pPr>
      <w:r w:rsidRPr="00F74372">
        <w:t>7.6.2.3</w:t>
      </w:r>
      <w:r w:rsidRPr="00F74372">
        <w:rPr>
          <w:rFonts w:asciiTheme="minorHAnsi" w:hAnsiTheme="minorHAnsi" w:cstheme="minorBidi"/>
          <w:sz w:val="22"/>
          <w:szCs w:val="22"/>
        </w:rPr>
        <w:tab/>
      </w:r>
      <w:r>
        <w:t>Minimum requirement at transitions</w:t>
      </w:r>
      <w:r>
        <w:tab/>
        <w:t>172</w:t>
      </w:r>
    </w:p>
    <w:p w:rsidR="00F74372" w:rsidRDefault="00F74372">
      <w:pPr>
        <w:pStyle w:val="TOC4"/>
        <w:rPr>
          <w:rFonts w:asciiTheme="minorHAnsi" w:eastAsiaTheme="minorEastAsia" w:hAnsiTheme="minorHAnsi" w:cstheme="minorBidi"/>
          <w:sz w:val="22"/>
          <w:szCs w:val="22"/>
        </w:rPr>
      </w:pPr>
      <w:r w:rsidRPr="00F74372">
        <w:t>7.6.2.4</w:t>
      </w:r>
      <w:r w:rsidRPr="00F74372">
        <w:rPr>
          <w:rFonts w:asciiTheme="minorHAnsi" w:hAnsiTheme="minorHAnsi" w:cstheme="minorBidi"/>
          <w:sz w:val="22"/>
          <w:szCs w:val="22"/>
        </w:rPr>
        <w:tab/>
      </w:r>
      <w:r>
        <w:t>Minimum requirement during SI Acquisition with autonomous gaps</w:t>
      </w:r>
      <w:r>
        <w:tab/>
        <w:t>172</w:t>
      </w:r>
    </w:p>
    <w:p w:rsidR="00F74372" w:rsidRDefault="00F74372">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rsidR="00F74372" w:rsidRDefault="00F74372">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rsidR="00F74372" w:rsidRDefault="00F74372">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rsidR="00F74372" w:rsidRDefault="00F74372">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rsidR="00F74372" w:rsidRDefault="00F74372">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rsidR="00F74372" w:rsidRDefault="00F74372">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rsidR="00F74372" w:rsidRDefault="00F74372">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rsidR="00F74372" w:rsidRDefault="00F74372">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175</w:t>
      </w:r>
    </w:p>
    <w:p w:rsidR="00F74372" w:rsidRDefault="00F74372">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rsidR="00F74372" w:rsidRDefault="00F74372">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176</w:t>
      </w:r>
    </w:p>
    <w:p w:rsidR="00F74372" w:rsidRDefault="00F74372">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rsidR="00F74372" w:rsidRDefault="00F74372">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rsidR="00F74372" w:rsidRDefault="00F74372">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rsidR="00F74372" w:rsidRDefault="00F74372">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178</w:t>
      </w:r>
    </w:p>
    <w:p w:rsidR="00F74372" w:rsidRDefault="00F74372">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rsidR="00F74372" w:rsidRDefault="00F74372">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rsidR="00F74372" w:rsidRDefault="00F74372">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rsidR="00F74372" w:rsidRDefault="00F74372">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179</w:t>
      </w:r>
    </w:p>
    <w:p w:rsidR="00F74372" w:rsidRDefault="00F74372">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179</w:t>
      </w:r>
    </w:p>
    <w:p w:rsidR="00F74372" w:rsidRDefault="00F74372">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rsidR="00F74372" w:rsidRDefault="00F74372">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rsidR="00F74372" w:rsidRDefault="00F74372">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rsidR="00F74372" w:rsidRDefault="00F74372">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rsidR="00F74372" w:rsidRDefault="00F74372">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180</w:t>
      </w:r>
    </w:p>
    <w:p w:rsidR="00F74372" w:rsidRDefault="00F74372">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180</w:t>
      </w:r>
    </w:p>
    <w:p w:rsidR="00F74372" w:rsidRDefault="00F74372">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rsidR="00F74372" w:rsidRDefault="00F74372">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rsidR="00F74372" w:rsidRDefault="00F74372">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182</w:t>
      </w:r>
    </w:p>
    <w:p w:rsidR="00F74372" w:rsidRDefault="00F74372">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182</w:t>
      </w:r>
    </w:p>
    <w:p w:rsidR="00F74372" w:rsidRDefault="00F74372">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182</w:t>
      </w:r>
    </w:p>
    <w:p w:rsidR="00F74372" w:rsidRDefault="00F74372">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7760F8">
        <w:rPr>
          <w:rFonts w:ascii="Times" w:eastAsia="MS Mincho" w:hAnsi="Times"/>
        </w:rPr>
        <w:t>SRS carrier based switching</w:t>
      </w:r>
      <w:r>
        <w:tab/>
        <w:t>183</w:t>
      </w:r>
    </w:p>
    <w:p w:rsidR="00F74372" w:rsidRDefault="00F74372">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rsidR="00F74372" w:rsidRDefault="00F74372">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rsidR="00F74372" w:rsidRDefault="00F74372">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rsidR="00F74372" w:rsidRDefault="00F74372">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184</w:t>
      </w:r>
    </w:p>
    <w:p w:rsidR="00F74372" w:rsidRDefault="00F74372">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rsidR="00F74372" w:rsidRDefault="00F74372">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rsidR="00F74372" w:rsidRDefault="00F74372">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rsidR="00F74372" w:rsidRDefault="00F74372">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rsidR="00F74372" w:rsidRDefault="00F74372">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185</w:t>
      </w:r>
    </w:p>
    <w:p w:rsidR="00F74372" w:rsidRDefault="00F74372">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185</w:t>
      </w:r>
    </w:p>
    <w:p w:rsidR="00F74372" w:rsidRDefault="00F74372">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rsidR="00F74372" w:rsidRDefault="00F74372">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186</w:t>
      </w:r>
    </w:p>
    <w:p w:rsidR="00F74372" w:rsidRDefault="00F74372">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186</w:t>
      </w:r>
    </w:p>
    <w:p w:rsidR="00F74372" w:rsidRDefault="00F74372">
      <w:pPr>
        <w:pStyle w:val="TOC3"/>
        <w:rPr>
          <w:rFonts w:asciiTheme="minorHAnsi" w:eastAsiaTheme="minorEastAsia" w:hAnsiTheme="minorHAnsi" w:cstheme="minorBidi"/>
          <w:sz w:val="22"/>
          <w:szCs w:val="22"/>
        </w:rPr>
      </w:pPr>
      <w:r w:rsidRPr="00F74372">
        <w:t>7.11.1</w:t>
      </w:r>
      <w:r w:rsidRPr="00F74372">
        <w:rPr>
          <w:rFonts w:asciiTheme="minorHAnsi" w:eastAsiaTheme="minorEastAsia" w:hAnsiTheme="minorHAnsi"/>
          <w:sz w:val="22"/>
          <w:szCs w:val="22"/>
        </w:rPr>
        <w:tab/>
      </w:r>
      <w:r w:rsidRPr="007760F8">
        <w:rPr>
          <w:rFonts w:cs="v3.7.0"/>
        </w:rPr>
        <w:t>Introduction</w:t>
      </w:r>
      <w:r>
        <w:tab/>
        <w:t>186</w:t>
      </w:r>
    </w:p>
    <w:p w:rsidR="00F74372" w:rsidRDefault="00F74372">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rsidR="00F74372" w:rsidRDefault="00F74372">
      <w:pPr>
        <w:pStyle w:val="TOC4"/>
        <w:rPr>
          <w:rFonts w:asciiTheme="minorHAnsi" w:eastAsiaTheme="minorEastAsia" w:hAnsiTheme="minorHAnsi" w:cstheme="minorBidi"/>
          <w:sz w:val="22"/>
          <w:szCs w:val="22"/>
        </w:rPr>
      </w:pPr>
      <w:r w:rsidRPr="00F74372">
        <w:t>7.11.2.</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188</w:t>
      </w:r>
    </w:p>
    <w:p w:rsidR="00F74372" w:rsidRDefault="00F74372">
      <w:pPr>
        <w:pStyle w:val="TOC4"/>
        <w:rPr>
          <w:rFonts w:asciiTheme="minorHAnsi" w:eastAsiaTheme="minorEastAsia" w:hAnsiTheme="minorHAnsi" w:cstheme="minorBidi"/>
          <w:sz w:val="22"/>
          <w:szCs w:val="22"/>
        </w:rPr>
      </w:pPr>
      <w:r w:rsidRPr="00F74372">
        <w:t>7.11.2.</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188</w:t>
      </w:r>
    </w:p>
    <w:p w:rsidR="00F74372" w:rsidRDefault="00F74372">
      <w:pPr>
        <w:pStyle w:val="TOC4"/>
        <w:rPr>
          <w:rFonts w:asciiTheme="minorHAnsi" w:eastAsiaTheme="minorEastAsia" w:hAnsiTheme="minorHAnsi" w:cstheme="minorBidi"/>
          <w:sz w:val="22"/>
          <w:szCs w:val="22"/>
        </w:rPr>
      </w:pPr>
      <w:r w:rsidRPr="00F74372">
        <w:t>7.11.2.</w:t>
      </w:r>
      <w:r w:rsidRPr="00F74372">
        <w:rPr>
          <w:lang w:eastAsia="zh-CN"/>
        </w:rPr>
        <w:t>3</w:t>
      </w:r>
      <w:r w:rsidRPr="00F74372">
        <w:rPr>
          <w:rFonts w:asciiTheme="minorHAnsi" w:hAnsiTheme="minorHAnsi" w:cstheme="minorBidi"/>
          <w:sz w:val="22"/>
          <w:szCs w:val="22"/>
        </w:rPr>
        <w:tab/>
      </w:r>
      <w:r>
        <w:rPr>
          <w:lang w:eastAsia="zh-CN"/>
        </w:rPr>
        <w:t>Minimum requirement at transitions</w:t>
      </w:r>
      <w:r>
        <w:tab/>
        <w:t>189</w:t>
      </w:r>
    </w:p>
    <w:p w:rsidR="00F74372" w:rsidRDefault="00F74372">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189</w:t>
      </w:r>
    </w:p>
    <w:p w:rsidR="00F74372" w:rsidRDefault="00F74372">
      <w:pPr>
        <w:pStyle w:val="TOC4"/>
        <w:rPr>
          <w:rFonts w:asciiTheme="minorHAnsi" w:eastAsiaTheme="minorEastAsia" w:hAnsiTheme="minorHAnsi" w:cstheme="minorBidi"/>
          <w:sz w:val="22"/>
          <w:szCs w:val="22"/>
        </w:rPr>
      </w:pPr>
      <w:r w:rsidRPr="00F74372">
        <w:t>7.11.</w:t>
      </w:r>
      <w:r w:rsidRPr="00F74372">
        <w:rPr>
          <w:lang w:eastAsia="zh-CN"/>
        </w:rPr>
        <w:t>3</w:t>
      </w:r>
      <w:r w:rsidRPr="00F74372">
        <w:t>.</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189</w:t>
      </w:r>
    </w:p>
    <w:p w:rsidR="00F74372" w:rsidRDefault="00F74372">
      <w:pPr>
        <w:pStyle w:val="TOC4"/>
        <w:rPr>
          <w:rFonts w:asciiTheme="minorHAnsi" w:eastAsiaTheme="minorEastAsia" w:hAnsiTheme="minorHAnsi" w:cstheme="minorBidi"/>
          <w:sz w:val="22"/>
          <w:szCs w:val="22"/>
        </w:rPr>
      </w:pPr>
      <w:r w:rsidRPr="00F74372">
        <w:t>7.11.</w:t>
      </w:r>
      <w:r w:rsidRPr="00F74372">
        <w:rPr>
          <w:lang w:eastAsia="zh-CN"/>
        </w:rPr>
        <w:t>3</w:t>
      </w:r>
      <w:r w:rsidRPr="00F74372">
        <w:t>.</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189</w:t>
      </w:r>
    </w:p>
    <w:p w:rsidR="00F74372" w:rsidRDefault="00F74372">
      <w:pPr>
        <w:pStyle w:val="TOC4"/>
        <w:rPr>
          <w:rFonts w:asciiTheme="minorHAnsi" w:eastAsiaTheme="minorEastAsia" w:hAnsiTheme="minorHAnsi" w:cstheme="minorBidi"/>
          <w:sz w:val="22"/>
          <w:szCs w:val="22"/>
        </w:rPr>
      </w:pPr>
      <w:r w:rsidRPr="00F74372">
        <w:t>7.11.3.</w:t>
      </w:r>
      <w:r w:rsidRPr="00F74372">
        <w:rPr>
          <w:lang w:eastAsia="zh-CN"/>
        </w:rPr>
        <w:t>3</w:t>
      </w:r>
      <w:r w:rsidRPr="00F74372">
        <w:rPr>
          <w:rFonts w:asciiTheme="minorHAnsi" w:hAnsiTheme="minorHAnsi" w:cstheme="minorBidi"/>
          <w:sz w:val="22"/>
          <w:szCs w:val="22"/>
        </w:rPr>
        <w:tab/>
      </w:r>
      <w:r>
        <w:rPr>
          <w:lang w:eastAsia="zh-CN"/>
        </w:rPr>
        <w:t>Minimum requirement at transitions</w:t>
      </w:r>
      <w:r>
        <w:tab/>
        <w:t>190</w:t>
      </w:r>
    </w:p>
    <w:p w:rsidR="00F74372" w:rsidRDefault="00F74372">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190</w:t>
      </w:r>
    </w:p>
    <w:p w:rsidR="00F74372" w:rsidRDefault="00F74372">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190</w:t>
      </w:r>
    </w:p>
    <w:p w:rsidR="00F74372" w:rsidRDefault="00F74372">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190</w:t>
      </w:r>
    </w:p>
    <w:p w:rsidR="00F74372" w:rsidRDefault="00F74372">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190</w:t>
      </w:r>
    </w:p>
    <w:p w:rsidR="00F74372" w:rsidRDefault="00F74372">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rsidR="00F74372" w:rsidRDefault="00F74372">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191</w:t>
      </w:r>
    </w:p>
    <w:p w:rsidR="00F74372" w:rsidRDefault="00F74372">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191</w:t>
      </w:r>
    </w:p>
    <w:p w:rsidR="00F74372" w:rsidRDefault="00F74372">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191</w:t>
      </w:r>
    </w:p>
    <w:p w:rsidR="00F74372" w:rsidRDefault="00F74372">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192</w:t>
      </w:r>
    </w:p>
    <w:p w:rsidR="00F74372" w:rsidRDefault="00F74372">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192</w:t>
      </w:r>
    </w:p>
    <w:p w:rsidR="00F74372" w:rsidRDefault="00F74372">
      <w:pPr>
        <w:pStyle w:val="TOC2"/>
        <w:rPr>
          <w:rFonts w:asciiTheme="minorHAnsi" w:eastAsiaTheme="minorEastAsia" w:hAnsiTheme="minorHAnsi" w:cstheme="minorBidi"/>
          <w:sz w:val="22"/>
          <w:szCs w:val="22"/>
        </w:rPr>
      </w:pPr>
      <w:r w:rsidRPr="00F74372">
        <w:t>7.13</w:t>
      </w:r>
      <w:r w:rsidRPr="00F74372">
        <w:rPr>
          <w:rFonts w:asciiTheme="minorHAnsi" w:eastAsiaTheme="minorEastAsia" w:hAnsiTheme="minorHAnsi"/>
          <w:sz w:val="22"/>
          <w:szCs w:val="22"/>
        </w:rPr>
        <w:tab/>
      </w:r>
      <w:r w:rsidRPr="007760F8">
        <w:rPr>
          <w:rFonts w:cs="v4.2.0"/>
        </w:rPr>
        <w:t xml:space="preserve">Cell </w:t>
      </w:r>
      <w:r w:rsidRPr="007760F8">
        <w:rPr>
          <w:rFonts w:cs="v4.2.0"/>
          <w:lang w:eastAsia="zh-CN"/>
        </w:rPr>
        <w:t xml:space="preserve">phase </w:t>
      </w:r>
      <w:r w:rsidRPr="007760F8">
        <w:rPr>
          <w:rFonts w:cs="v4.2.0"/>
        </w:rPr>
        <w:t>synchronization accuracy</w:t>
      </w:r>
      <w:r w:rsidRPr="007760F8">
        <w:rPr>
          <w:rFonts w:cs="v4.2.0"/>
          <w:lang w:eastAsia="zh-CN"/>
        </w:rPr>
        <w:t xml:space="preserve"> (</w:t>
      </w:r>
      <w:r w:rsidRPr="007760F8">
        <w:rPr>
          <w:rFonts w:cs="v4.2.0"/>
        </w:rPr>
        <w:t>Synchronized mode of dual connectivity</w:t>
      </w:r>
      <w:r w:rsidRPr="007760F8">
        <w:rPr>
          <w:rFonts w:cs="v4.2.0"/>
          <w:lang w:eastAsia="zh-CN"/>
        </w:rPr>
        <w:t>)</w:t>
      </w:r>
      <w:r>
        <w:tab/>
        <w:t>193</w:t>
      </w:r>
    </w:p>
    <w:p w:rsidR="00F74372" w:rsidRDefault="00F74372">
      <w:pPr>
        <w:pStyle w:val="TOC3"/>
        <w:rPr>
          <w:rFonts w:asciiTheme="minorHAnsi" w:eastAsiaTheme="minorEastAsia" w:hAnsiTheme="minorHAnsi" w:cstheme="minorBidi"/>
          <w:sz w:val="22"/>
          <w:szCs w:val="22"/>
        </w:rPr>
      </w:pPr>
      <w:r w:rsidRPr="00F74372">
        <w:t>7.13.1</w:t>
      </w:r>
      <w:r w:rsidRPr="00F74372">
        <w:rPr>
          <w:rFonts w:asciiTheme="minorHAnsi" w:eastAsiaTheme="minorEastAsia" w:hAnsiTheme="minorHAnsi"/>
          <w:sz w:val="22"/>
          <w:szCs w:val="22"/>
        </w:rPr>
        <w:tab/>
      </w:r>
      <w:r w:rsidRPr="007760F8">
        <w:rPr>
          <w:rFonts w:cs="v4.2.0"/>
        </w:rPr>
        <w:t>Definition</w:t>
      </w:r>
      <w:r>
        <w:tab/>
        <w:t>193</w:t>
      </w:r>
    </w:p>
    <w:p w:rsidR="00F74372" w:rsidRDefault="00F74372">
      <w:pPr>
        <w:pStyle w:val="TOC3"/>
        <w:rPr>
          <w:rFonts w:asciiTheme="minorHAnsi" w:eastAsiaTheme="minorEastAsia" w:hAnsiTheme="minorHAnsi" w:cstheme="minorBidi"/>
          <w:sz w:val="22"/>
          <w:szCs w:val="22"/>
        </w:rPr>
      </w:pPr>
      <w:r w:rsidRPr="00F74372">
        <w:t>7.13.2</w:t>
      </w:r>
      <w:r w:rsidRPr="00F74372">
        <w:rPr>
          <w:rFonts w:asciiTheme="minorHAnsi" w:eastAsiaTheme="minorEastAsia" w:hAnsiTheme="minorHAnsi"/>
          <w:sz w:val="22"/>
          <w:szCs w:val="22"/>
        </w:rPr>
        <w:tab/>
      </w:r>
      <w:r w:rsidRPr="007760F8">
        <w:rPr>
          <w:rFonts w:cs="v4.2.0"/>
        </w:rPr>
        <w:t>Minimum requirements</w:t>
      </w:r>
      <w:r>
        <w:tab/>
        <w:t>193</w:t>
      </w:r>
    </w:p>
    <w:p w:rsidR="00F74372" w:rsidRDefault="00F74372">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193</w:t>
      </w:r>
    </w:p>
    <w:p w:rsidR="00F74372" w:rsidRDefault="00F74372">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193</w:t>
      </w:r>
    </w:p>
    <w:p w:rsidR="00F74372" w:rsidRDefault="00F74372">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193</w:t>
      </w:r>
    </w:p>
    <w:p w:rsidR="00F74372" w:rsidRDefault="00F74372">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194</w:t>
      </w:r>
    </w:p>
    <w:p w:rsidR="00F74372" w:rsidRDefault="00F74372">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194</w:t>
      </w:r>
    </w:p>
    <w:p w:rsidR="00F74372" w:rsidRDefault="00F74372">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194</w:t>
      </w:r>
    </w:p>
    <w:p w:rsidR="00F74372" w:rsidRDefault="00F74372">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194</w:t>
      </w:r>
    </w:p>
    <w:p w:rsidR="00F74372" w:rsidRDefault="00F74372">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rsidR="00F74372" w:rsidRDefault="00F74372">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rsidR="00F74372" w:rsidRDefault="00F74372">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rsidR="00F74372" w:rsidRDefault="00F74372">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rsidR="00F74372" w:rsidRDefault="00F74372">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195</w:t>
      </w:r>
    </w:p>
    <w:p w:rsidR="00F74372" w:rsidRDefault="00F74372">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195</w:t>
      </w:r>
    </w:p>
    <w:p w:rsidR="00F74372" w:rsidRDefault="00F74372">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195</w:t>
      </w:r>
    </w:p>
    <w:p w:rsidR="00F74372" w:rsidRDefault="00F74372">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rsidR="00F74372" w:rsidRDefault="00F74372">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rsidR="00F74372" w:rsidRDefault="00F74372">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196</w:t>
      </w:r>
    </w:p>
    <w:p w:rsidR="00F74372" w:rsidRDefault="00F74372">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196</w:t>
      </w:r>
    </w:p>
    <w:p w:rsidR="00F74372" w:rsidRDefault="00F74372">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rsidR="00F74372" w:rsidRDefault="00F74372">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197</w:t>
      </w:r>
    </w:p>
    <w:p w:rsidR="00F74372" w:rsidRDefault="00F74372">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197</w:t>
      </w:r>
    </w:p>
    <w:p w:rsidR="00F74372" w:rsidRDefault="00F74372">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197</w:t>
      </w:r>
    </w:p>
    <w:p w:rsidR="00F74372" w:rsidRDefault="00F74372">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198</w:t>
      </w:r>
    </w:p>
    <w:p w:rsidR="00F74372" w:rsidRDefault="00F74372">
      <w:pPr>
        <w:pStyle w:val="TOC3"/>
        <w:rPr>
          <w:rFonts w:asciiTheme="minorHAnsi" w:eastAsiaTheme="minorEastAsia" w:hAnsiTheme="minorHAnsi" w:cstheme="minorBidi"/>
          <w:sz w:val="22"/>
          <w:szCs w:val="22"/>
        </w:rPr>
      </w:pPr>
      <w:r w:rsidRPr="00F74372">
        <w:t>7.16.6</w:t>
      </w:r>
      <w:r w:rsidRPr="00F74372">
        <w:rPr>
          <w:rFonts w:asciiTheme="minorHAnsi" w:eastAsiaTheme="minorEastAsia" w:hAnsiTheme="minorHAnsi" w:cstheme="minorBidi"/>
          <w:sz w:val="22"/>
          <w:szCs w:val="22"/>
        </w:rPr>
        <w:tab/>
      </w:r>
      <w:r w:rsidRPr="007760F8">
        <w:rPr>
          <w:lang w:val="sv-SE" w:eastAsia="sv-SE"/>
        </w:rPr>
        <w:t>ProSe operation under deactivated SCell</w:t>
      </w:r>
      <w:r>
        <w:tab/>
        <w:t>198</w:t>
      </w:r>
    </w:p>
    <w:p w:rsidR="00F74372" w:rsidRDefault="00F74372">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rsidR="00F74372" w:rsidRDefault="00F74372">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rsidR="00F74372" w:rsidRDefault="00F74372">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199</w:t>
      </w:r>
    </w:p>
    <w:p w:rsidR="00F74372" w:rsidRDefault="00F74372">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199</w:t>
      </w:r>
    </w:p>
    <w:p w:rsidR="00F74372" w:rsidRDefault="00F74372">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199</w:t>
      </w:r>
    </w:p>
    <w:p w:rsidR="00F74372" w:rsidRDefault="00F74372">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199</w:t>
      </w:r>
    </w:p>
    <w:p w:rsidR="00F74372" w:rsidRDefault="00F74372">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199</w:t>
      </w:r>
    </w:p>
    <w:p w:rsidR="00F74372" w:rsidRDefault="00F74372">
      <w:pPr>
        <w:pStyle w:val="TOC3"/>
        <w:rPr>
          <w:rFonts w:asciiTheme="minorHAnsi" w:eastAsiaTheme="minorEastAsia" w:hAnsiTheme="minorHAnsi" w:cstheme="minorBidi"/>
          <w:sz w:val="22"/>
          <w:szCs w:val="22"/>
        </w:rPr>
      </w:pPr>
      <w:r w:rsidRPr="00F74372">
        <w:t>7.19.1</w:t>
      </w:r>
      <w:r w:rsidRPr="00F74372">
        <w:rPr>
          <w:rFonts w:asciiTheme="minorHAnsi" w:eastAsiaTheme="minorEastAsia" w:hAnsiTheme="minorHAnsi"/>
          <w:sz w:val="22"/>
          <w:szCs w:val="22"/>
        </w:rPr>
        <w:tab/>
      </w:r>
      <w:r w:rsidRPr="007760F8">
        <w:rPr>
          <w:rFonts w:cs="v3.7.0"/>
        </w:rPr>
        <w:t>Introduction</w:t>
      </w:r>
      <w:r>
        <w:tab/>
        <w:t>199</w:t>
      </w:r>
    </w:p>
    <w:p w:rsidR="00F74372" w:rsidRDefault="00F74372">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199</w:t>
      </w:r>
    </w:p>
    <w:p w:rsidR="00F74372" w:rsidRDefault="00F74372">
      <w:pPr>
        <w:pStyle w:val="TOC4"/>
        <w:rPr>
          <w:rFonts w:asciiTheme="minorHAnsi" w:eastAsiaTheme="minorEastAsia" w:hAnsiTheme="minorHAnsi" w:cstheme="minorBidi"/>
          <w:sz w:val="22"/>
          <w:szCs w:val="22"/>
        </w:rPr>
      </w:pPr>
      <w:r w:rsidRPr="00F74372">
        <w:t>7.19.2.</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200</w:t>
      </w:r>
    </w:p>
    <w:p w:rsidR="00F74372" w:rsidRDefault="00F74372">
      <w:pPr>
        <w:pStyle w:val="TOC4"/>
        <w:rPr>
          <w:rFonts w:asciiTheme="minorHAnsi" w:eastAsiaTheme="minorEastAsia" w:hAnsiTheme="minorHAnsi" w:cstheme="minorBidi"/>
          <w:sz w:val="22"/>
          <w:szCs w:val="22"/>
        </w:rPr>
      </w:pPr>
      <w:r w:rsidRPr="00F74372">
        <w:t>7.19.2.</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201</w:t>
      </w:r>
    </w:p>
    <w:p w:rsidR="00F74372" w:rsidRDefault="00F74372">
      <w:pPr>
        <w:pStyle w:val="TOC4"/>
        <w:rPr>
          <w:rFonts w:asciiTheme="minorHAnsi" w:eastAsiaTheme="minorEastAsia" w:hAnsiTheme="minorHAnsi" w:cstheme="minorBidi"/>
          <w:sz w:val="22"/>
          <w:szCs w:val="22"/>
        </w:rPr>
      </w:pPr>
      <w:r w:rsidRPr="00F74372">
        <w:t>7.19.2.</w:t>
      </w:r>
      <w:r w:rsidRPr="00F74372">
        <w:rPr>
          <w:lang w:eastAsia="zh-CN"/>
        </w:rPr>
        <w:t>3</w:t>
      </w:r>
      <w:r w:rsidRPr="00F74372">
        <w:rPr>
          <w:rFonts w:asciiTheme="minorHAnsi" w:hAnsiTheme="minorHAnsi" w:cstheme="minorBidi"/>
          <w:sz w:val="22"/>
          <w:szCs w:val="22"/>
        </w:rPr>
        <w:tab/>
      </w:r>
      <w:r>
        <w:rPr>
          <w:lang w:eastAsia="zh-CN"/>
        </w:rPr>
        <w:t>Minimum requirement at transitions</w:t>
      </w:r>
      <w:r>
        <w:tab/>
        <w:t>202</w:t>
      </w:r>
    </w:p>
    <w:p w:rsidR="00F74372" w:rsidRDefault="00F74372">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rsidR="00F74372" w:rsidRDefault="00F74372">
      <w:pPr>
        <w:pStyle w:val="TOC4"/>
        <w:rPr>
          <w:rFonts w:asciiTheme="minorHAnsi" w:eastAsiaTheme="minorEastAsia" w:hAnsiTheme="minorHAnsi" w:cstheme="minorBidi"/>
          <w:sz w:val="22"/>
          <w:szCs w:val="22"/>
        </w:rPr>
      </w:pPr>
      <w:r w:rsidRPr="00F74372">
        <w:t>7.19.</w:t>
      </w:r>
      <w:r w:rsidRPr="00F74372">
        <w:rPr>
          <w:lang w:eastAsia="zh-CN"/>
        </w:rPr>
        <w:t>3</w:t>
      </w:r>
      <w:r w:rsidRPr="00F74372">
        <w:t>.</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203</w:t>
      </w:r>
    </w:p>
    <w:p w:rsidR="00F74372" w:rsidRDefault="00F74372">
      <w:pPr>
        <w:pStyle w:val="TOC4"/>
        <w:rPr>
          <w:rFonts w:asciiTheme="minorHAnsi" w:eastAsiaTheme="minorEastAsia" w:hAnsiTheme="minorHAnsi" w:cstheme="minorBidi"/>
          <w:sz w:val="22"/>
          <w:szCs w:val="22"/>
        </w:rPr>
      </w:pPr>
      <w:r w:rsidRPr="00F74372">
        <w:t>7.19.</w:t>
      </w:r>
      <w:r w:rsidRPr="00F74372">
        <w:rPr>
          <w:lang w:eastAsia="zh-CN"/>
        </w:rPr>
        <w:t>3</w:t>
      </w:r>
      <w:r w:rsidRPr="00F74372">
        <w:t>.</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203</w:t>
      </w:r>
    </w:p>
    <w:p w:rsidR="00F74372" w:rsidRDefault="00F74372">
      <w:pPr>
        <w:pStyle w:val="TOC4"/>
        <w:rPr>
          <w:rFonts w:asciiTheme="minorHAnsi" w:eastAsiaTheme="minorEastAsia" w:hAnsiTheme="minorHAnsi" w:cstheme="minorBidi"/>
          <w:sz w:val="22"/>
          <w:szCs w:val="22"/>
        </w:rPr>
      </w:pPr>
      <w:r w:rsidRPr="00F74372">
        <w:t>7.19.3.</w:t>
      </w:r>
      <w:r w:rsidRPr="00F74372">
        <w:rPr>
          <w:lang w:eastAsia="zh-CN"/>
        </w:rPr>
        <w:t>3</w:t>
      </w:r>
      <w:r w:rsidRPr="00F74372">
        <w:rPr>
          <w:rFonts w:asciiTheme="minorHAnsi" w:hAnsiTheme="minorHAnsi" w:cstheme="minorBidi"/>
          <w:sz w:val="22"/>
          <w:szCs w:val="22"/>
        </w:rPr>
        <w:tab/>
      </w:r>
      <w:r>
        <w:rPr>
          <w:lang w:eastAsia="zh-CN"/>
        </w:rPr>
        <w:t>Minimum requirement at transitions</w:t>
      </w:r>
      <w:r>
        <w:tab/>
        <w:t>204</w:t>
      </w:r>
    </w:p>
    <w:p w:rsidR="00F74372" w:rsidRDefault="00F74372">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204</w:t>
      </w:r>
    </w:p>
    <w:p w:rsidR="00F74372" w:rsidRDefault="00F74372">
      <w:pPr>
        <w:pStyle w:val="TOC4"/>
        <w:rPr>
          <w:rFonts w:asciiTheme="minorHAnsi" w:eastAsiaTheme="minorEastAsia" w:hAnsiTheme="minorHAnsi" w:cstheme="minorBidi"/>
          <w:sz w:val="22"/>
          <w:szCs w:val="22"/>
        </w:rPr>
      </w:pPr>
      <w:r w:rsidRPr="00F74372">
        <w:t>7.19.4.</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205</w:t>
      </w:r>
    </w:p>
    <w:p w:rsidR="00F74372" w:rsidRDefault="00F74372">
      <w:pPr>
        <w:pStyle w:val="TOC4"/>
        <w:rPr>
          <w:rFonts w:asciiTheme="minorHAnsi" w:eastAsiaTheme="minorEastAsia" w:hAnsiTheme="minorHAnsi" w:cstheme="minorBidi"/>
          <w:sz w:val="22"/>
          <w:szCs w:val="22"/>
        </w:rPr>
      </w:pPr>
      <w:r w:rsidRPr="00F74372">
        <w:t>7.19.4.</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206</w:t>
      </w:r>
    </w:p>
    <w:p w:rsidR="00F74372" w:rsidRDefault="00F74372">
      <w:pPr>
        <w:pStyle w:val="TOC4"/>
        <w:rPr>
          <w:rFonts w:asciiTheme="minorHAnsi" w:eastAsiaTheme="minorEastAsia" w:hAnsiTheme="minorHAnsi" w:cstheme="minorBidi"/>
          <w:sz w:val="22"/>
          <w:szCs w:val="22"/>
        </w:rPr>
      </w:pPr>
      <w:r w:rsidRPr="00F74372">
        <w:t>7.19.4.3</w:t>
      </w:r>
      <w:r w:rsidRPr="00F74372">
        <w:rPr>
          <w:rFonts w:asciiTheme="minorHAnsi" w:hAnsiTheme="minorHAnsi" w:cstheme="minorBidi"/>
          <w:sz w:val="22"/>
          <w:szCs w:val="22"/>
        </w:rPr>
        <w:tab/>
      </w:r>
      <w:r>
        <w:rPr>
          <w:lang w:eastAsia="zh-CN"/>
        </w:rPr>
        <w:t>Minimum requirement at transitions</w:t>
      </w:r>
      <w:r>
        <w:tab/>
        <w:t>207</w:t>
      </w:r>
    </w:p>
    <w:p w:rsidR="00F74372" w:rsidRDefault="00F74372">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207</w:t>
      </w:r>
    </w:p>
    <w:p w:rsidR="00F74372" w:rsidRDefault="00F74372">
      <w:pPr>
        <w:pStyle w:val="TOC4"/>
        <w:rPr>
          <w:rFonts w:asciiTheme="minorHAnsi" w:eastAsiaTheme="minorEastAsia" w:hAnsiTheme="minorHAnsi" w:cstheme="minorBidi"/>
          <w:sz w:val="22"/>
          <w:szCs w:val="22"/>
        </w:rPr>
      </w:pPr>
      <w:r w:rsidRPr="00F74372">
        <w:t>7.19.</w:t>
      </w:r>
      <w:r w:rsidRPr="00F74372">
        <w:rPr>
          <w:lang w:eastAsia="zh-CN"/>
        </w:rPr>
        <w:t>5</w:t>
      </w:r>
      <w:r w:rsidRPr="00F74372">
        <w:t>.</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208</w:t>
      </w:r>
    </w:p>
    <w:p w:rsidR="00F74372" w:rsidRDefault="00F74372">
      <w:pPr>
        <w:pStyle w:val="TOC4"/>
        <w:rPr>
          <w:rFonts w:asciiTheme="minorHAnsi" w:eastAsiaTheme="minorEastAsia" w:hAnsiTheme="minorHAnsi" w:cstheme="minorBidi"/>
          <w:sz w:val="22"/>
          <w:szCs w:val="22"/>
        </w:rPr>
      </w:pPr>
      <w:r w:rsidRPr="00F74372">
        <w:t>7.19.</w:t>
      </w:r>
      <w:r w:rsidRPr="00F74372">
        <w:rPr>
          <w:lang w:eastAsia="zh-CN"/>
        </w:rPr>
        <w:t>5</w:t>
      </w:r>
      <w:r w:rsidRPr="00F74372">
        <w:t>.</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208</w:t>
      </w:r>
    </w:p>
    <w:p w:rsidR="00F74372" w:rsidRDefault="00F74372">
      <w:pPr>
        <w:pStyle w:val="TOC4"/>
        <w:rPr>
          <w:rFonts w:asciiTheme="minorHAnsi" w:eastAsiaTheme="minorEastAsia" w:hAnsiTheme="minorHAnsi" w:cstheme="minorBidi"/>
          <w:sz w:val="22"/>
          <w:szCs w:val="22"/>
        </w:rPr>
      </w:pPr>
      <w:r w:rsidRPr="00F74372">
        <w:t>7.19.5.</w:t>
      </w:r>
      <w:r w:rsidRPr="00F74372">
        <w:rPr>
          <w:lang w:eastAsia="zh-CN"/>
        </w:rPr>
        <w:t>3</w:t>
      </w:r>
      <w:r w:rsidRPr="00F74372">
        <w:rPr>
          <w:rFonts w:asciiTheme="minorHAnsi" w:hAnsiTheme="minorHAnsi" w:cstheme="minorBidi"/>
          <w:sz w:val="22"/>
          <w:szCs w:val="22"/>
        </w:rPr>
        <w:tab/>
      </w:r>
      <w:r>
        <w:rPr>
          <w:lang w:eastAsia="zh-CN"/>
        </w:rPr>
        <w:t>Minimum requirement at transitions</w:t>
      </w:r>
      <w:r>
        <w:tab/>
        <w:t>209</w:t>
      </w:r>
    </w:p>
    <w:p w:rsidR="00F74372" w:rsidRDefault="00F74372">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209</w:t>
      </w:r>
    </w:p>
    <w:p w:rsidR="00F74372" w:rsidRDefault="00F74372">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209</w:t>
      </w:r>
    </w:p>
    <w:p w:rsidR="00F74372" w:rsidRDefault="00F74372">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209</w:t>
      </w:r>
    </w:p>
    <w:p w:rsidR="00F74372" w:rsidRDefault="00F74372">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210</w:t>
      </w:r>
    </w:p>
    <w:p w:rsidR="00F74372" w:rsidRDefault="00F74372">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210</w:t>
      </w:r>
    </w:p>
    <w:p w:rsidR="00F74372" w:rsidRDefault="00F74372">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210</w:t>
      </w:r>
    </w:p>
    <w:p w:rsidR="00F74372" w:rsidRDefault="00F74372">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210</w:t>
      </w:r>
    </w:p>
    <w:p w:rsidR="00F74372" w:rsidRDefault="00F74372">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210</w:t>
      </w:r>
    </w:p>
    <w:p w:rsidR="00F74372" w:rsidRDefault="00F74372">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210</w:t>
      </w:r>
    </w:p>
    <w:p w:rsidR="00F74372" w:rsidRDefault="00F74372">
      <w:pPr>
        <w:pStyle w:val="TOC4"/>
        <w:rPr>
          <w:rFonts w:asciiTheme="minorHAnsi" w:eastAsiaTheme="minorEastAsia" w:hAnsiTheme="minorHAnsi" w:cstheme="minorBidi"/>
          <w:sz w:val="22"/>
          <w:szCs w:val="22"/>
        </w:rPr>
      </w:pPr>
      <w:r w:rsidRPr="00F74372">
        <w:t>7.22.2.1</w:t>
      </w:r>
      <w:r w:rsidRPr="00F74372">
        <w:rPr>
          <w:rFonts w:asciiTheme="minorHAnsi" w:hAnsiTheme="minorHAnsi" w:cstheme="minorBidi"/>
          <w:sz w:val="22"/>
          <w:szCs w:val="22"/>
        </w:rPr>
        <w:tab/>
      </w:r>
      <w:r w:rsidRPr="007760F8">
        <w:rPr>
          <w:rFonts w:eastAsia="?? ??"/>
          <w:lang w:eastAsia="zh-CN"/>
        </w:rPr>
        <w:t>Timing Advance adjustment delay</w:t>
      </w:r>
      <w:r>
        <w:tab/>
        <w:t>210</w:t>
      </w:r>
    </w:p>
    <w:p w:rsidR="00F74372" w:rsidRDefault="00F74372">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211</w:t>
      </w:r>
    </w:p>
    <w:p w:rsidR="00F74372" w:rsidRDefault="00F74372">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211</w:t>
      </w:r>
    </w:p>
    <w:p w:rsidR="00F74372" w:rsidRDefault="00F74372">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211</w:t>
      </w:r>
    </w:p>
    <w:p w:rsidR="00F74372" w:rsidRDefault="00F74372">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211</w:t>
      </w:r>
    </w:p>
    <w:p w:rsidR="00F74372" w:rsidRDefault="00F74372">
      <w:pPr>
        <w:pStyle w:val="TOC4"/>
        <w:rPr>
          <w:rFonts w:asciiTheme="minorHAnsi" w:eastAsiaTheme="minorEastAsia" w:hAnsiTheme="minorHAnsi" w:cstheme="minorBidi"/>
          <w:sz w:val="22"/>
          <w:szCs w:val="22"/>
        </w:rPr>
      </w:pPr>
      <w:r w:rsidRPr="00F74372">
        <w:t>7.23.2.</w:t>
      </w:r>
      <w:r w:rsidRPr="00F74372">
        <w:rPr>
          <w:lang w:eastAsia="zh-CN"/>
        </w:rPr>
        <w:t>1</w:t>
      </w:r>
      <w:r w:rsidRPr="00F74372">
        <w:rPr>
          <w:rFonts w:asciiTheme="minorHAnsi" w:hAnsiTheme="minorHAnsi" w:cstheme="minorBidi"/>
          <w:sz w:val="22"/>
          <w:szCs w:val="22"/>
        </w:rPr>
        <w:tab/>
      </w:r>
      <w:r>
        <w:rPr>
          <w:lang w:eastAsia="zh-CN"/>
        </w:rPr>
        <w:t>Minimum requirement when no DRX is used</w:t>
      </w:r>
      <w:r>
        <w:tab/>
        <w:t>211</w:t>
      </w:r>
    </w:p>
    <w:p w:rsidR="00F74372" w:rsidRDefault="00F74372">
      <w:pPr>
        <w:pStyle w:val="TOC4"/>
        <w:rPr>
          <w:rFonts w:asciiTheme="minorHAnsi" w:eastAsiaTheme="minorEastAsia" w:hAnsiTheme="minorHAnsi" w:cstheme="minorBidi"/>
          <w:sz w:val="22"/>
          <w:szCs w:val="22"/>
        </w:rPr>
      </w:pPr>
      <w:r w:rsidRPr="00F74372">
        <w:t>7.23.2.</w:t>
      </w:r>
      <w:r w:rsidRPr="00F74372">
        <w:rPr>
          <w:lang w:eastAsia="zh-CN"/>
        </w:rPr>
        <w:t>2</w:t>
      </w:r>
      <w:r w:rsidRPr="00F74372">
        <w:rPr>
          <w:rFonts w:asciiTheme="minorHAnsi" w:hAnsiTheme="minorHAnsi" w:cstheme="minorBidi"/>
          <w:sz w:val="22"/>
          <w:szCs w:val="22"/>
        </w:rPr>
        <w:tab/>
      </w:r>
      <w:r>
        <w:rPr>
          <w:lang w:eastAsia="zh-CN"/>
        </w:rPr>
        <w:t>Minimum requirement when DRX is used</w:t>
      </w:r>
      <w:r>
        <w:tab/>
        <w:t>212</w:t>
      </w:r>
    </w:p>
    <w:p w:rsidR="00F74372" w:rsidRDefault="00F74372">
      <w:pPr>
        <w:pStyle w:val="TOC4"/>
        <w:rPr>
          <w:rFonts w:asciiTheme="minorHAnsi" w:eastAsiaTheme="minorEastAsia" w:hAnsiTheme="minorHAnsi" w:cstheme="minorBidi"/>
          <w:sz w:val="22"/>
          <w:szCs w:val="22"/>
        </w:rPr>
      </w:pPr>
      <w:r w:rsidRPr="00F74372">
        <w:t>7.23.2.</w:t>
      </w:r>
      <w:r w:rsidRPr="00F74372">
        <w:rPr>
          <w:lang w:eastAsia="zh-CN"/>
        </w:rPr>
        <w:t>3</w:t>
      </w:r>
      <w:r w:rsidRPr="00F74372">
        <w:rPr>
          <w:rFonts w:asciiTheme="minorHAnsi" w:hAnsiTheme="minorHAnsi" w:cstheme="minorBidi"/>
          <w:sz w:val="22"/>
          <w:szCs w:val="22"/>
        </w:rPr>
        <w:tab/>
      </w:r>
      <w:r>
        <w:rPr>
          <w:lang w:eastAsia="zh-CN"/>
        </w:rPr>
        <w:t>Minimum requirement at transitions</w:t>
      </w:r>
      <w:r>
        <w:tab/>
        <w:t>212</w:t>
      </w:r>
    </w:p>
    <w:p w:rsidR="00F74372" w:rsidRDefault="00F74372">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213</w:t>
      </w:r>
    </w:p>
    <w:p w:rsidR="00F74372" w:rsidRDefault="00F74372">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213</w:t>
      </w:r>
    </w:p>
    <w:p w:rsidR="00F74372" w:rsidRDefault="00F74372">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213</w:t>
      </w:r>
    </w:p>
    <w:p w:rsidR="00F74372" w:rsidRDefault="00F74372">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214</w:t>
      </w:r>
    </w:p>
    <w:p w:rsidR="00F74372" w:rsidRDefault="00F74372">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214</w:t>
      </w:r>
    </w:p>
    <w:p w:rsidR="00F74372" w:rsidRDefault="00F74372">
      <w:pPr>
        <w:pStyle w:val="TOC3"/>
        <w:rPr>
          <w:rFonts w:asciiTheme="minorHAnsi" w:eastAsiaTheme="minorEastAsia" w:hAnsiTheme="minorHAnsi" w:cstheme="minorBidi"/>
          <w:sz w:val="22"/>
          <w:szCs w:val="22"/>
        </w:rPr>
      </w:pPr>
      <w:r w:rsidRPr="00F74372">
        <w:t>7.</w:t>
      </w:r>
      <w:r w:rsidRPr="00F74372">
        <w:rPr>
          <w:lang w:eastAsia="zh-CN"/>
        </w:rPr>
        <w:t>25</w:t>
      </w:r>
      <w:r w:rsidRPr="00F74372">
        <w:t>.2</w:t>
      </w:r>
      <w:r w:rsidRPr="00F74372">
        <w:rPr>
          <w:rFonts w:asciiTheme="minorHAnsi" w:eastAsiaTheme="minorEastAsia" w:hAnsiTheme="minorHAnsi"/>
          <w:sz w:val="22"/>
          <w:szCs w:val="22"/>
        </w:rPr>
        <w:tab/>
      </w:r>
      <w:r w:rsidRPr="007760F8">
        <w:rPr>
          <w:rFonts w:cs="v4.2.0"/>
        </w:rPr>
        <w:t>Minimum requirements</w:t>
      </w:r>
      <w:r>
        <w:tab/>
        <w:t>214</w:t>
      </w:r>
    </w:p>
    <w:p w:rsidR="00F74372" w:rsidRDefault="00F74372">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214</w:t>
      </w:r>
    </w:p>
    <w:p w:rsidR="00F74372" w:rsidRDefault="00F74372">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214</w:t>
      </w:r>
    </w:p>
    <w:p w:rsidR="00F74372" w:rsidRDefault="00F74372">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214</w:t>
      </w:r>
    </w:p>
    <w:p w:rsidR="00F74372" w:rsidRDefault="00F74372">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215</w:t>
      </w:r>
    </w:p>
    <w:p w:rsidR="00F74372" w:rsidRDefault="00F74372">
      <w:pPr>
        <w:pStyle w:val="TOC3"/>
        <w:rPr>
          <w:rFonts w:asciiTheme="minorHAnsi" w:eastAsiaTheme="minorEastAsia" w:hAnsiTheme="minorHAnsi" w:cstheme="minorBidi"/>
          <w:sz w:val="22"/>
          <w:szCs w:val="22"/>
        </w:rPr>
      </w:pPr>
      <w:r w:rsidRPr="00F74372">
        <w:t>7.</w:t>
      </w:r>
      <w:r w:rsidRPr="00F74372">
        <w:rPr>
          <w:lang w:eastAsia="zh-CN"/>
        </w:rPr>
        <w:t>27</w:t>
      </w:r>
      <w:r w:rsidRPr="00F74372">
        <w:t>.1</w:t>
      </w:r>
      <w:r w:rsidRPr="00F74372">
        <w:rPr>
          <w:rFonts w:asciiTheme="minorHAnsi" w:eastAsiaTheme="minorEastAsia" w:hAnsiTheme="minorHAnsi"/>
          <w:sz w:val="22"/>
          <w:szCs w:val="22"/>
        </w:rPr>
        <w:tab/>
      </w:r>
      <w:r w:rsidRPr="007760F8">
        <w:rPr>
          <w:rFonts w:cs="v3.7.0"/>
        </w:rPr>
        <w:t>Introduction</w:t>
      </w:r>
      <w:r>
        <w:tab/>
        <w:t>215</w:t>
      </w:r>
    </w:p>
    <w:p w:rsidR="00F74372" w:rsidRDefault="00F74372">
      <w:pPr>
        <w:pStyle w:val="TOC3"/>
        <w:rPr>
          <w:rFonts w:asciiTheme="minorHAnsi" w:eastAsiaTheme="minorEastAsia" w:hAnsiTheme="minorHAnsi" w:cstheme="minorBidi"/>
          <w:sz w:val="22"/>
          <w:szCs w:val="22"/>
        </w:rPr>
      </w:pPr>
      <w:r w:rsidRPr="00F74372">
        <w:t>7.</w:t>
      </w:r>
      <w:r w:rsidRPr="00F74372">
        <w:rPr>
          <w:lang w:eastAsia="zh-CN"/>
        </w:rPr>
        <w:t>27</w:t>
      </w:r>
      <w:r w:rsidRPr="00F74372">
        <w:t>.2</w:t>
      </w:r>
      <w:r w:rsidRPr="00F74372">
        <w:rPr>
          <w:rFonts w:asciiTheme="minorHAnsi" w:eastAsiaTheme="minorEastAsia" w:hAnsiTheme="minorHAnsi"/>
          <w:sz w:val="22"/>
          <w:szCs w:val="22"/>
        </w:rPr>
        <w:tab/>
      </w:r>
      <w:r w:rsidRPr="007760F8">
        <w:rPr>
          <w:rFonts w:cs="v3.7.0"/>
        </w:rPr>
        <w:t>Requirements</w:t>
      </w:r>
      <w:r>
        <w:tab/>
        <w:t>215</w:t>
      </w:r>
    </w:p>
    <w:p w:rsidR="00F74372" w:rsidRDefault="00F74372">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215</w:t>
      </w:r>
    </w:p>
    <w:p w:rsidR="00F74372" w:rsidRDefault="00F74372">
      <w:pPr>
        <w:pStyle w:val="TOC3"/>
        <w:rPr>
          <w:rFonts w:asciiTheme="minorHAnsi" w:eastAsiaTheme="minorEastAsia" w:hAnsiTheme="minorHAnsi" w:cstheme="minorBidi"/>
          <w:sz w:val="22"/>
          <w:szCs w:val="22"/>
        </w:rPr>
      </w:pPr>
      <w:r w:rsidRPr="00F74372">
        <w:t>7.28.1</w:t>
      </w:r>
      <w:r w:rsidRPr="00F74372">
        <w:rPr>
          <w:rFonts w:asciiTheme="minorHAnsi" w:eastAsiaTheme="minorEastAsia" w:hAnsiTheme="minorHAnsi"/>
          <w:sz w:val="22"/>
          <w:szCs w:val="22"/>
        </w:rPr>
        <w:tab/>
      </w:r>
      <w:r w:rsidRPr="007760F8">
        <w:rPr>
          <w:rFonts w:cs="v3.7.0"/>
        </w:rPr>
        <w:t>Introduction</w:t>
      </w:r>
      <w:r>
        <w:tab/>
        <w:t>215</w:t>
      </w:r>
    </w:p>
    <w:p w:rsidR="00F74372" w:rsidRDefault="00F74372">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215</w:t>
      </w:r>
    </w:p>
    <w:p w:rsidR="00F74372" w:rsidRDefault="00F74372">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215</w:t>
      </w:r>
    </w:p>
    <w:p w:rsidR="00F74372" w:rsidRDefault="00F74372">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215</w:t>
      </w:r>
    </w:p>
    <w:p w:rsidR="00F74372" w:rsidRDefault="00F74372">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215</w:t>
      </w:r>
    </w:p>
    <w:p w:rsidR="00F74372" w:rsidRDefault="00F74372">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215</w:t>
      </w:r>
    </w:p>
    <w:p w:rsidR="00F74372" w:rsidRDefault="00F74372">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215</w:t>
      </w:r>
    </w:p>
    <w:p w:rsidR="00F74372" w:rsidRDefault="00F74372">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215</w:t>
      </w:r>
    </w:p>
    <w:p w:rsidR="00F74372" w:rsidRDefault="00F7437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216</w:t>
      </w:r>
    </w:p>
    <w:p w:rsidR="00F74372" w:rsidRDefault="00F74372">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216</w:t>
      </w:r>
    </w:p>
    <w:p w:rsidR="00F74372" w:rsidRDefault="00F74372">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216</w:t>
      </w:r>
    </w:p>
    <w:p w:rsidR="00F74372" w:rsidRDefault="00F74372">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216</w:t>
      </w:r>
    </w:p>
    <w:p w:rsidR="00F74372" w:rsidRDefault="00F74372">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216</w:t>
      </w:r>
    </w:p>
    <w:p w:rsidR="00F74372" w:rsidRDefault="00F74372">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220</w:t>
      </w:r>
    </w:p>
    <w:p w:rsidR="00F74372" w:rsidRDefault="00F74372">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221</w:t>
      </w:r>
    </w:p>
    <w:p w:rsidR="00F74372" w:rsidRDefault="00F74372">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222</w:t>
      </w:r>
    </w:p>
    <w:p w:rsidR="00F74372" w:rsidRDefault="00F74372">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224</w:t>
      </w:r>
    </w:p>
    <w:p w:rsidR="00F74372" w:rsidRDefault="00F74372">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224</w:t>
      </w:r>
    </w:p>
    <w:p w:rsidR="00F74372" w:rsidRDefault="00F74372">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228</w:t>
      </w:r>
    </w:p>
    <w:p w:rsidR="00F74372" w:rsidRDefault="00F74372">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232</w:t>
      </w:r>
    </w:p>
    <w:p w:rsidR="00F74372" w:rsidRDefault="00F74372">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233</w:t>
      </w:r>
    </w:p>
    <w:p w:rsidR="00F74372" w:rsidRDefault="00F74372">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234</w:t>
      </w:r>
    </w:p>
    <w:p w:rsidR="00F74372" w:rsidRDefault="00F74372">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234</w:t>
      </w:r>
    </w:p>
    <w:p w:rsidR="00F74372" w:rsidRDefault="00F74372">
      <w:pPr>
        <w:pStyle w:val="TOC5"/>
        <w:rPr>
          <w:rFonts w:asciiTheme="minorHAnsi" w:eastAsiaTheme="minorEastAsia" w:hAnsiTheme="minorHAnsi" w:cstheme="minorBidi"/>
          <w:sz w:val="22"/>
          <w:szCs w:val="22"/>
        </w:rPr>
      </w:pPr>
      <w:r w:rsidRPr="00F74372">
        <w:t>8.1.2.3.1</w:t>
      </w:r>
      <w:r w:rsidRPr="00F74372">
        <w:rPr>
          <w:rFonts w:asciiTheme="minorHAnsi" w:eastAsiaTheme="minorEastAsia" w:hAnsiTheme="minorHAnsi"/>
          <w:sz w:val="22"/>
          <w:szCs w:val="22"/>
        </w:rPr>
        <w:tab/>
      </w:r>
      <w:r>
        <w:t>E-UTRAN FDD – FDD inter frequency measurements</w:t>
      </w:r>
      <w:r>
        <w:tab/>
        <w:t>235</w:t>
      </w:r>
    </w:p>
    <w:p w:rsidR="00F74372" w:rsidRDefault="00F74372">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240</w:t>
      </w:r>
    </w:p>
    <w:p w:rsidR="00F74372" w:rsidRDefault="00F74372">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247</w:t>
      </w:r>
    </w:p>
    <w:p w:rsidR="00F74372" w:rsidRDefault="00F74372">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247</w:t>
      </w:r>
    </w:p>
    <w:p w:rsidR="00F74372" w:rsidRDefault="00F74372">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247</w:t>
      </w:r>
    </w:p>
    <w:p w:rsidR="00F74372" w:rsidRDefault="00F74372">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248</w:t>
      </w:r>
    </w:p>
    <w:p w:rsidR="00F74372" w:rsidRDefault="00F74372">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250</w:t>
      </w:r>
    </w:p>
    <w:p w:rsidR="00F74372" w:rsidRDefault="00F74372">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251</w:t>
      </w:r>
    </w:p>
    <w:p w:rsidR="00F74372" w:rsidRDefault="00F74372">
      <w:pPr>
        <w:pStyle w:val="TOC5"/>
        <w:rPr>
          <w:rFonts w:asciiTheme="minorHAnsi" w:eastAsiaTheme="minorEastAsia" w:hAnsiTheme="minorHAnsi" w:cstheme="minorBidi"/>
          <w:sz w:val="22"/>
          <w:szCs w:val="22"/>
        </w:rPr>
      </w:pPr>
      <w:r w:rsidRPr="00F74372">
        <w:t>8.1.2.3.9</w:t>
      </w:r>
      <w:r w:rsidRPr="00F74372">
        <w:rPr>
          <w:rFonts w:asciiTheme="minorHAnsi" w:eastAsiaTheme="minorEastAsia" w:hAnsiTheme="minorHAnsi"/>
          <w:sz w:val="22"/>
          <w:szCs w:val="22"/>
        </w:rPr>
        <w:tab/>
      </w:r>
      <w:r>
        <w:t>E-UTRAN FDD – FDD inter frequency measurements with FeMBMS/Unicast mixed cells</w:t>
      </w:r>
      <w:r>
        <w:tab/>
        <w:t>252</w:t>
      </w:r>
    </w:p>
    <w:p w:rsidR="00F74372" w:rsidRDefault="00F74372">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258</w:t>
      </w:r>
    </w:p>
    <w:p w:rsidR="00F74372" w:rsidRDefault="00F74372">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258</w:t>
      </w:r>
    </w:p>
    <w:p w:rsidR="00F74372" w:rsidRDefault="00F74372">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258</w:t>
      </w:r>
    </w:p>
    <w:p w:rsidR="00F74372" w:rsidRDefault="00F74372">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263</w:t>
      </w:r>
    </w:p>
    <w:p w:rsidR="00F74372" w:rsidRDefault="00F74372">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263</w:t>
      </w:r>
    </w:p>
    <w:p w:rsidR="00F74372" w:rsidRDefault="00F74372">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267</w:t>
      </w:r>
    </w:p>
    <w:p w:rsidR="00F74372" w:rsidRDefault="00F74372">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267</w:t>
      </w:r>
    </w:p>
    <w:p w:rsidR="00F74372" w:rsidRDefault="00F74372">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272</w:t>
      </w:r>
    </w:p>
    <w:p w:rsidR="00F74372" w:rsidRDefault="00F74372">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272</w:t>
      </w:r>
    </w:p>
    <w:p w:rsidR="00F74372" w:rsidRDefault="00F74372">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274</w:t>
      </w:r>
    </w:p>
    <w:p w:rsidR="00F74372" w:rsidRDefault="00F74372">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274</w:t>
      </w:r>
    </w:p>
    <w:p w:rsidR="00F74372" w:rsidRDefault="00F74372">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274</w:t>
      </w:r>
    </w:p>
    <w:p w:rsidR="00F74372" w:rsidRDefault="00F74372">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275</w:t>
      </w:r>
    </w:p>
    <w:p w:rsidR="00F74372" w:rsidRDefault="00F74372">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275</w:t>
      </w:r>
    </w:p>
    <w:p w:rsidR="00F74372" w:rsidRDefault="00F74372">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275</w:t>
      </w:r>
    </w:p>
    <w:p w:rsidR="00F74372" w:rsidRDefault="00F74372">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275</w:t>
      </w:r>
    </w:p>
    <w:p w:rsidR="00F74372" w:rsidRDefault="00F74372">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277</w:t>
      </w:r>
    </w:p>
    <w:p w:rsidR="00F74372" w:rsidRDefault="00F74372">
      <w:pPr>
        <w:pStyle w:val="TOC5"/>
        <w:rPr>
          <w:rFonts w:asciiTheme="minorHAnsi" w:eastAsiaTheme="minorEastAsia" w:hAnsiTheme="minorHAnsi" w:cstheme="minorBidi"/>
          <w:sz w:val="22"/>
          <w:szCs w:val="22"/>
        </w:rPr>
      </w:pPr>
      <w:r w:rsidRPr="007760F8">
        <w:t>8.1.2.4.</w:t>
      </w:r>
      <w:r w:rsidRPr="007760F8">
        <w:rPr>
          <w:lang w:eastAsia="zh-CN"/>
        </w:rPr>
        <w:t>15</w:t>
      </w:r>
      <w:r>
        <w:rPr>
          <w:rFonts w:asciiTheme="minorHAnsi" w:eastAsiaTheme="minorEastAsia" w:hAnsiTheme="minorHAnsi" w:cstheme="minorBidi"/>
          <w:sz w:val="22"/>
          <w:szCs w:val="22"/>
        </w:rPr>
        <w:tab/>
      </w:r>
      <w:r w:rsidRPr="007760F8">
        <w:t xml:space="preserve">E-UTRAN </w:t>
      </w:r>
      <w:r w:rsidRPr="007760F8">
        <w:rPr>
          <w:lang w:eastAsia="zh-CN"/>
        </w:rPr>
        <w:t>F</w:t>
      </w:r>
      <w:r w:rsidRPr="007760F8">
        <w:t>DD – cdma2000 1xRTT measurements</w:t>
      </w:r>
      <w:r w:rsidRPr="007760F8">
        <w:rPr>
          <w:lang w:eastAsia="zh-CN"/>
        </w:rPr>
        <w:t xml:space="preserve"> for SON ANR</w:t>
      </w:r>
      <w:r>
        <w:tab/>
        <w:t>277</w:t>
      </w:r>
    </w:p>
    <w:p w:rsidR="00F74372" w:rsidRDefault="00F74372">
      <w:pPr>
        <w:pStyle w:val="TOC5"/>
        <w:rPr>
          <w:rFonts w:asciiTheme="minorHAnsi" w:eastAsiaTheme="minorEastAsia" w:hAnsiTheme="minorHAnsi" w:cstheme="minorBidi"/>
          <w:sz w:val="22"/>
          <w:szCs w:val="22"/>
        </w:rPr>
      </w:pPr>
      <w:r w:rsidRPr="007760F8">
        <w:t>8.1.2.4.</w:t>
      </w:r>
      <w:r w:rsidRPr="007760F8">
        <w:rPr>
          <w:lang w:eastAsia="zh-CN"/>
        </w:rPr>
        <w:t>16</w:t>
      </w:r>
      <w:r>
        <w:rPr>
          <w:rFonts w:asciiTheme="minorHAnsi" w:eastAsiaTheme="minorEastAsia" w:hAnsiTheme="minorHAnsi" w:cstheme="minorBidi"/>
          <w:sz w:val="22"/>
          <w:szCs w:val="22"/>
        </w:rPr>
        <w:tab/>
      </w:r>
      <w:r w:rsidRPr="007760F8">
        <w:t xml:space="preserve">E-UTRAN </w:t>
      </w:r>
      <w:r w:rsidRPr="007760F8">
        <w:rPr>
          <w:lang w:eastAsia="zh-CN"/>
        </w:rPr>
        <w:t>T</w:t>
      </w:r>
      <w:r w:rsidRPr="007760F8">
        <w:t>DD – cdma2000 1xRTT measurements</w:t>
      </w:r>
      <w:r w:rsidRPr="007760F8">
        <w:rPr>
          <w:lang w:eastAsia="zh-CN"/>
        </w:rPr>
        <w:t xml:space="preserve"> for SON ANR</w:t>
      </w:r>
      <w:r>
        <w:tab/>
        <w:t>277</w:t>
      </w:r>
    </w:p>
    <w:p w:rsidR="00F74372" w:rsidRDefault="00F74372">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277</w:t>
      </w:r>
    </w:p>
    <w:p w:rsidR="00F74372" w:rsidRDefault="00F74372">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278</w:t>
      </w:r>
    </w:p>
    <w:p w:rsidR="00F74372" w:rsidRDefault="00F74372">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278</w:t>
      </w:r>
    </w:p>
    <w:p w:rsidR="00F74372" w:rsidRDefault="00F74372">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280</w:t>
      </w:r>
    </w:p>
    <w:p w:rsidR="00F74372" w:rsidRDefault="00F74372">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280</w:t>
      </w:r>
    </w:p>
    <w:p w:rsidR="00F74372" w:rsidRDefault="00F74372">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280</w:t>
      </w:r>
    </w:p>
    <w:p w:rsidR="00F74372" w:rsidRDefault="00F74372">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282</w:t>
      </w:r>
    </w:p>
    <w:p w:rsidR="00F74372" w:rsidRDefault="00F74372">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284</w:t>
      </w:r>
    </w:p>
    <w:p w:rsidR="00F74372" w:rsidRDefault="00F74372">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285</w:t>
      </w:r>
    </w:p>
    <w:p w:rsidR="00F74372" w:rsidRDefault="00F74372">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7760F8">
        <w:rPr>
          <w:rFonts w:eastAsiaTheme="minorEastAsia"/>
        </w:rPr>
        <w:t>(</w:t>
      </w:r>
      <w:r>
        <w:rPr>
          <w:lang w:eastAsia="zh-CN"/>
        </w:rPr>
        <w:t>Void</w:t>
      </w:r>
      <w:r w:rsidRPr="007760F8">
        <w:rPr>
          <w:rFonts w:eastAsiaTheme="minorEastAsia"/>
        </w:rPr>
        <w:t>)</w:t>
      </w:r>
      <w:r>
        <w:tab/>
        <w:t>287</w:t>
      </w:r>
    </w:p>
    <w:p w:rsidR="00F74372" w:rsidRDefault="00F74372">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7760F8">
        <w:rPr>
          <w:rFonts w:eastAsiaTheme="minorEastAsia"/>
        </w:rPr>
        <w:t>(</w:t>
      </w:r>
      <w:r>
        <w:rPr>
          <w:lang w:eastAsia="zh-CN"/>
        </w:rPr>
        <w:t>Void</w:t>
      </w:r>
      <w:r w:rsidRPr="007760F8">
        <w:rPr>
          <w:rFonts w:eastAsiaTheme="minorEastAsia"/>
        </w:rPr>
        <w:t>)</w:t>
      </w:r>
      <w:r>
        <w:tab/>
        <w:t>287</w:t>
      </w:r>
    </w:p>
    <w:p w:rsidR="00F74372" w:rsidRDefault="00F74372">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7760F8">
        <w:rPr>
          <w:rFonts w:eastAsiaTheme="minorEastAsia"/>
        </w:rPr>
        <w:t>(</w:t>
      </w:r>
      <w:r>
        <w:rPr>
          <w:lang w:eastAsia="zh-CN"/>
        </w:rPr>
        <w:t>Void</w:t>
      </w:r>
      <w:r w:rsidRPr="007760F8">
        <w:rPr>
          <w:rFonts w:eastAsiaTheme="minorEastAsia"/>
        </w:rPr>
        <w:t>)</w:t>
      </w:r>
      <w:r>
        <w:tab/>
        <w:t>287</w:t>
      </w:r>
    </w:p>
    <w:p w:rsidR="00F74372" w:rsidRDefault="00F74372">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7760F8">
        <w:rPr>
          <w:rFonts w:eastAsiaTheme="minorEastAsia"/>
        </w:rPr>
        <w:t>(</w:t>
      </w:r>
      <w:r>
        <w:rPr>
          <w:lang w:eastAsia="zh-CN"/>
        </w:rPr>
        <w:t>Void</w:t>
      </w:r>
      <w:r w:rsidRPr="007760F8">
        <w:rPr>
          <w:rFonts w:eastAsiaTheme="minorEastAsia"/>
        </w:rPr>
        <w:t>)</w:t>
      </w:r>
      <w:r>
        <w:tab/>
        <w:t>287</w:t>
      </w:r>
    </w:p>
    <w:p w:rsidR="00F74372" w:rsidRDefault="00F74372">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287</w:t>
      </w:r>
    </w:p>
    <w:p w:rsidR="00F74372" w:rsidRDefault="00F74372">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288</w:t>
      </w:r>
    </w:p>
    <w:p w:rsidR="00F74372" w:rsidRDefault="00F74372">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289</w:t>
      </w:r>
    </w:p>
    <w:p w:rsidR="00F74372" w:rsidRDefault="00F74372">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291</w:t>
      </w:r>
    </w:p>
    <w:p w:rsidR="00F74372" w:rsidRDefault="00F74372">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293</w:t>
      </w:r>
    </w:p>
    <w:p w:rsidR="00F74372" w:rsidRDefault="00F74372">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294</w:t>
      </w:r>
    </w:p>
    <w:p w:rsidR="00F74372" w:rsidRDefault="00F74372">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296</w:t>
      </w:r>
    </w:p>
    <w:p w:rsidR="00F74372" w:rsidRDefault="00F74372">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298</w:t>
      </w:r>
    </w:p>
    <w:p w:rsidR="00F74372" w:rsidRDefault="00F74372">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299</w:t>
      </w:r>
    </w:p>
    <w:p w:rsidR="00F74372" w:rsidRDefault="00F74372">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301</w:t>
      </w:r>
    </w:p>
    <w:p w:rsidR="00F74372" w:rsidRDefault="00F74372">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301</w:t>
      </w:r>
    </w:p>
    <w:p w:rsidR="00F74372" w:rsidRDefault="00F74372">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302</w:t>
      </w:r>
    </w:p>
    <w:p w:rsidR="00F74372" w:rsidRDefault="00F74372">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304</w:t>
      </w:r>
    </w:p>
    <w:p w:rsidR="00F74372" w:rsidRDefault="00F74372">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304</w:t>
      </w:r>
    </w:p>
    <w:p w:rsidR="00F74372" w:rsidRDefault="00F74372">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305</w:t>
      </w:r>
    </w:p>
    <w:p w:rsidR="00F74372" w:rsidRDefault="00F74372">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305</w:t>
      </w:r>
    </w:p>
    <w:p w:rsidR="00F74372" w:rsidRDefault="00F74372">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308</w:t>
      </w:r>
    </w:p>
    <w:p w:rsidR="00F74372" w:rsidRDefault="00F74372">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311</w:t>
      </w:r>
    </w:p>
    <w:p w:rsidR="00F74372" w:rsidRDefault="00F74372">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314</w:t>
      </w:r>
    </w:p>
    <w:p w:rsidR="00F74372" w:rsidRDefault="00F74372">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318</w:t>
      </w:r>
    </w:p>
    <w:p w:rsidR="00F74372" w:rsidRDefault="00F74372">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318</w:t>
      </w:r>
    </w:p>
    <w:p w:rsidR="00F74372" w:rsidRDefault="00F74372">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318</w:t>
      </w:r>
    </w:p>
    <w:p w:rsidR="00F74372" w:rsidRDefault="00F74372">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318</w:t>
      </w:r>
    </w:p>
    <w:p w:rsidR="00F74372" w:rsidRDefault="00F74372">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319</w:t>
      </w:r>
    </w:p>
    <w:p w:rsidR="00F74372" w:rsidRDefault="00F74372">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319</w:t>
      </w:r>
    </w:p>
    <w:p w:rsidR="00F74372" w:rsidRDefault="00F74372">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319</w:t>
      </w:r>
    </w:p>
    <w:p w:rsidR="00F74372" w:rsidRDefault="00F74372">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320</w:t>
      </w:r>
    </w:p>
    <w:p w:rsidR="00F74372" w:rsidRDefault="00F74372">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322</w:t>
      </w:r>
    </w:p>
    <w:p w:rsidR="00F74372" w:rsidRDefault="00F74372">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322</w:t>
      </w:r>
    </w:p>
    <w:p w:rsidR="00F74372" w:rsidRDefault="00F74372">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322</w:t>
      </w:r>
    </w:p>
    <w:p w:rsidR="00F74372" w:rsidRDefault="00F74372">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322</w:t>
      </w:r>
    </w:p>
    <w:p w:rsidR="00F74372" w:rsidRDefault="00F74372">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322</w:t>
      </w:r>
    </w:p>
    <w:p w:rsidR="00F74372" w:rsidRDefault="00F74372">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323</w:t>
      </w:r>
    </w:p>
    <w:p w:rsidR="00F74372" w:rsidRDefault="00F74372">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323</w:t>
      </w:r>
    </w:p>
    <w:p w:rsidR="00F74372" w:rsidRDefault="00F74372">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324</w:t>
      </w:r>
    </w:p>
    <w:p w:rsidR="00F74372" w:rsidRDefault="00F74372">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325</w:t>
      </w:r>
    </w:p>
    <w:p w:rsidR="00F74372" w:rsidRDefault="00F74372">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325</w:t>
      </w:r>
    </w:p>
    <w:p w:rsidR="00F74372" w:rsidRDefault="00F74372">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326</w:t>
      </w:r>
    </w:p>
    <w:p w:rsidR="00F74372" w:rsidRDefault="00F74372">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326</w:t>
      </w:r>
    </w:p>
    <w:p w:rsidR="00F74372" w:rsidRDefault="00F74372">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326</w:t>
      </w:r>
    </w:p>
    <w:p w:rsidR="00F74372" w:rsidRDefault="00F74372">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327</w:t>
      </w:r>
    </w:p>
    <w:p w:rsidR="00F74372" w:rsidRDefault="00F74372">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327</w:t>
      </w:r>
    </w:p>
    <w:p w:rsidR="00F74372" w:rsidRDefault="00F74372">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328</w:t>
      </w:r>
    </w:p>
    <w:p w:rsidR="00F74372" w:rsidRDefault="00F74372">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329</w:t>
      </w:r>
    </w:p>
    <w:p w:rsidR="00F74372" w:rsidRDefault="00F74372">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329</w:t>
      </w:r>
    </w:p>
    <w:p w:rsidR="00F74372" w:rsidRDefault="00F74372">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330</w:t>
      </w:r>
    </w:p>
    <w:p w:rsidR="00F74372" w:rsidRDefault="00F74372">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330</w:t>
      </w:r>
    </w:p>
    <w:p w:rsidR="00F74372" w:rsidRDefault="00F74372">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330</w:t>
      </w:r>
    </w:p>
    <w:p w:rsidR="00F74372" w:rsidRDefault="00F74372">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333</w:t>
      </w:r>
    </w:p>
    <w:p w:rsidR="00F74372" w:rsidRDefault="00F74372">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335</w:t>
      </w:r>
    </w:p>
    <w:p w:rsidR="00F74372" w:rsidRDefault="00F74372">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339</w:t>
      </w:r>
    </w:p>
    <w:p w:rsidR="00F74372" w:rsidRDefault="00F74372">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340</w:t>
      </w:r>
    </w:p>
    <w:p w:rsidR="00F74372" w:rsidRDefault="00F74372">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340</w:t>
      </w:r>
    </w:p>
    <w:p w:rsidR="00F74372" w:rsidRDefault="00F74372">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341</w:t>
      </w:r>
    </w:p>
    <w:p w:rsidR="00F74372" w:rsidRDefault="00F74372">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341</w:t>
      </w:r>
    </w:p>
    <w:p w:rsidR="00F74372" w:rsidRDefault="00F74372">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341</w:t>
      </w:r>
    </w:p>
    <w:p w:rsidR="00F74372" w:rsidRDefault="00F74372">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341</w:t>
      </w:r>
    </w:p>
    <w:p w:rsidR="00F74372" w:rsidRDefault="00F74372">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341</w:t>
      </w:r>
    </w:p>
    <w:p w:rsidR="00F74372" w:rsidRDefault="00F74372">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344</w:t>
      </w:r>
    </w:p>
    <w:p w:rsidR="00F74372" w:rsidRDefault="00F74372">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346</w:t>
      </w:r>
    </w:p>
    <w:p w:rsidR="00F74372" w:rsidRDefault="00F74372">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347</w:t>
      </w:r>
    </w:p>
    <w:p w:rsidR="00F74372" w:rsidRDefault="00F74372">
      <w:pPr>
        <w:pStyle w:val="TOC5"/>
        <w:rPr>
          <w:rFonts w:asciiTheme="minorHAnsi" w:eastAsiaTheme="minorEastAsia" w:hAnsiTheme="minorHAnsi" w:cstheme="minorBidi"/>
          <w:sz w:val="22"/>
          <w:szCs w:val="22"/>
        </w:rPr>
      </w:pPr>
      <w:r w:rsidRPr="00F74372">
        <w:t>8.6.2.</w:t>
      </w:r>
      <w:r w:rsidRPr="00F74372">
        <w:rPr>
          <w:lang w:eastAsia="zh-CN"/>
        </w:rPr>
        <w:t>2</w:t>
      </w:r>
      <w:r w:rsidRPr="00F74372">
        <w:t>.</w:t>
      </w:r>
      <w:r w:rsidRPr="00F74372">
        <w:rPr>
          <w:lang w:eastAsia="zh-CN"/>
        </w:rPr>
        <w:t>2</w:t>
      </w:r>
      <w:r w:rsidRPr="00F74372">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349</w:t>
      </w:r>
    </w:p>
    <w:p w:rsidR="00F74372" w:rsidRDefault="00F74372">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352</w:t>
      </w:r>
    </w:p>
    <w:p w:rsidR="00F74372" w:rsidRDefault="00F74372">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352</w:t>
      </w:r>
    </w:p>
    <w:p w:rsidR="00F74372" w:rsidRDefault="00F74372">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352</w:t>
      </w:r>
    </w:p>
    <w:p w:rsidR="00F74372" w:rsidRDefault="00F74372">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352</w:t>
      </w:r>
    </w:p>
    <w:p w:rsidR="00F74372" w:rsidRDefault="00F74372">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352</w:t>
      </w:r>
    </w:p>
    <w:p w:rsidR="00F74372" w:rsidRDefault="00F74372">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355</w:t>
      </w:r>
    </w:p>
    <w:p w:rsidR="00F74372" w:rsidRDefault="00F74372">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357</w:t>
      </w:r>
    </w:p>
    <w:p w:rsidR="00F74372" w:rsidRDefault="00F74372">
      <w:pPr>
        <w:pStyle w:val="TOC5"/>
        <w:rPr>
          <w:rFonts w:asciiTheme="minorHAnsi" w:eastAsiaTheme="minorEastAsia" w:hAnsiTheme="minorHAnsi" w:cstheme="minorBidi"/>
          <w:sz w:val="22"/>
          <w:szCs w:val="22"/>
        </w:rPr>
      </w:pPr>
      <w:r w:rsidRPr="00F74372">
        <w:t>8.6.3.</w:t>
      </w:r>
      <w:r w:rsidRPr="00F74372">
        <w:rPr>
          <w:lang w:eastAsia="zh-CN"/>
        </w:rPr>
        <w:t>2</w:t>
      </w:r>
      <w:r w:rsidRPr="00F74372">
        <w:t>.1</w:t>
      </w:r>
      <w:r w:rsidRPr="00F74372">
        <w:rPr>
          <w:rFonts w:asciiTheme="minorHAnsi" w:eastAsiaTheme="minorEastAsia" w:hAnsiTheme="minorHAnsi"/>
          <w:sz w:val="22"/>
          <w:szCs w:val="22"/>
        </w:rPr>
        <w:tab/>
      </w:r>
      <w:r>
        <w:t>E-UTRAN FDD – FDD inter frequency measurements</w:t>
      </w:r>
      <w:r>
        <w:tab/>
        <w:t>357</w:t>
      </w:r>
    </w:p>
    <w:p w:rsidR="00F74372" w:rsidRDefault="00F74372">
      <w:pPr>
        <w:pStyle w:val="TOC5"/>
        <w:rPr>
          <w:rFonts w:asciiTheme="minorHAnsi" w:eastAsiaTheme="minorEastAsia" w:hAnsiTheme="minorHAnsi" w:cstheme="minorBidi"/>
          <w:sz w:val="22"/>
          <w:szCs w:val="22"/>
        </w:rPr>
      </w:pPr>
      <w:r w:rsidRPr="00F74372">
        <w:t>8.6.3.</w:t>
      </w:r>
      <w:r w:rsidRPr="00F74372">
        <w:rPr>
          <w:lang w:eastAsia="zh-CN"/>
        </w:rPr>
        <w:t>2</w:t>
      </w:r>
      <w:r w:rsidRPr="00F74372">
        <w:t>.</w:t>
      </w:r>
      <w:r w:rsidRPr="00F74372">
        <w:rPr>
          <w:lang w:eastAsia="zh-CN"/>
        </w:rPr>
        <w:t>2</w:t>
      </w:r>
      <w:r w:rsidRPr="00F74372">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360</w:t>
      </w:r>
    </w:p>
    <w:p w:rsidR="00F74372" w:rsidRDefault="00F74372">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362</w:t>
      </w:r>
    </w:p>
    <w:p w:rsidR="00F74372" w:rsidRDefault="00F74372">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363</w:t>
      </w:r>
    </w:p>
    <w:p w:rsidR="00F74372" w:rsidRDefault="00F74372">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363</w:t>
      </w:r>
    </w:p>
    <w:p w:rsidR="00F74372" w:rsidRDefault="00F74372">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363</w:t>
      </w:r>
    </w:p>
    <w:p w:rsidR="00F74372" w:rsidRDefault="00F74372">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363</w:t>
      </w:r>
    </w:p>
    <w:p w:rsidR="00F74372" w:rsidRDefault="00F74372">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363</w:t>
      </w:r>
    </w:p>
    <w:p w:rsidR="00F74372" w:rsidRDefault="00F74372">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363</w:t>
      </w:r>
    </w:p>
    <w:p w:rsidR="00F74372" w:rsidRDefault="00F74372">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363</w:t>
      </w:r>
    </w:p>
    <w:p w:rsidR="00F74372" w:rsidRDefault="00F74372">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363</w:t>
      </w:r>
    </w:p>
    <w:p w:rsidR="00F74372" w:rsidRDefault="00F74372">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364</w:t>
      </w:r>
    </w:p>
    <w:p w:rsidR="00F74372" w:rsidRDefault="00F74372">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365</w:t>
      </w:r>
    </w:p>
    <w:p w:rsidR="00F74372" w:rsidRDefault="00F74372">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366</w:t>
      </w:r>
    </w:p>
    <w:p w:rsidR="00F74372" w:rsidRDefault="00F74372">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366</w:t>
      </w:r>
    </w:p>
    <w:p w:rsidR="00F74372" w:rsidRDefault="00F74372">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366</w:t>
      </w:r>
    </w:p>
    <w:p w:rsidR="00F74372" w:rsidRDefault="00F74372">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367</w:t>
      </w:r>
    </w:p>
    <w:p w:rsidR="00F74372" w:rsidRDefault="00F74372">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367</w:t>
      </w:r>
    </w:p>
    <w:p w:rsidR="00F74372" w:rsidRDefault="00F74372">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367</w:t>
      </w:r>
    </w:p>
    <w:p w:rsidR="00F74372" w:rsidRDefault="00F74372">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368</w:t>
      </w:r>
    </w:p>
    <w:p w:rsidR="00F74372" w:rsidRDefault="00F74372">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370</w:t>
      </w:r>
    </w:p>
    <w:p w:rsidR="00F74372" w:rsidRDefault="00F74372">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370</w:t>
      </w:r>
    </w:p>
    <w:p w:rsidR="00F74372" w:rsidRDefault="00F74372">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370</w:t>
      </w:r>
    </w:p>
    <w:p w:rsidR="00F74372" w:rsidRDefault="00F74372">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370</w:t>
      </w:r>
    </w:p>
    <w:p w:rsidR="00F74372" w:rsidRDefault="00F74372">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370</w:t>
      </w:r>
    </w:p>
    <w:p w:rsidR="00F74372" w:rsidRDefault="00F74372">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370</w:t>
      </w:r>
    </w:p>
    <w:p w:rsidR="00F74372" w:rsidRDefault="00F74372">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370</w:t>
      </w:r>
    </w:p>
    <w:p w:rsidR="00F74372" w:rsidRDefault="00F74372">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372</w:t>
      </w:r>
    </w:p>
    <w:p w:rsidR="00F74372" w:rsidRDefault="00F74372">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372</w:t>
      </w:r>
    </w:p>
    <w:p w:rsidR="00F74372" w:rsidRDefault="00F74372">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372</w:t>
      </w:r>
    </w:p>
    <w:p w:rsidR="00F74372" w:rsidRDefault="00F74372">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373</w:t>
      </w:r>
    </w:p>
    <w:p w:rsidR="00F74372" w:rsidRDefault="00F74372">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373</w:t>
      </w:r>
    </w:p>
    <w:p w:rsidR="00F74372" w:rsidRDefault="00F74372">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373</w:t>
      </w:r>
    </w:p>
    <w:p w:rsidR="00F74372" w:rsidRDefault="00F74372">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373</w:t>
      </w:r>
    </w:p>
    <w:p w:rsidR="00F74372" w:rsidRDefault="00F74372">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373</w:t>
      </w:r>
    </w:p>
    <w:p w:rsidR="00F74372" w:rsidRDefault="00F74372">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374</w:t>
      </w:r>
    </w:p>
    <w:p w:rsidR="00F74372" w:rsidRDefault="00F74372">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374</w:t>
      </w:r>
    </w:p>
    <w:p w:rsidR="00F74372" w:rsidRDefault="00F74372">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374</w:t>
      </w:r>
    </w:p>
    <w:p w:rsidR="00F74372" w:rsidRDefault="00F74372">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374</w:t>
      </w:r>
    </w:p>
    <w:p w:rsidR="00F74372" w:rsidRDefault="00F74372">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374</w:t>
      </w:r>
    </w:p>
    <w:p w:rsidR="00F74372" w:rsidRDefault="00F74372">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374</w:t>
      </w:r>
    </w:p>
    <w:p w:rsidR="00F74372" w:rsidRDefault="00F74372">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375</w:t>
      </w:r>
    </w:p>
    <w:p w:rsidR="00F74372" w:rsidRDefault="00F74372">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375</w:t>
      </w:r>
    </w:p>
    <w:p w:rsidR="00F74372" w:rsidRDefault="00F74372">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375</w:t>
      </w:r>
    </w:p>
    <w:p w:rsidR="00F74372" w:rsidRDefault="00F74372">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375</w:t>
      </w:r>
    </w:p>
    <w:p w:rsidR="00F74372" w:rsidRDefault="00F74372">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375</w:t>
      </w:r>
    </w:p>
    <w:p w:rsidR="00F74372" w:rsidRDefault="00F74372">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376</w:t>
      </w:r>
    </w:p>
    <w:p w:rsidR="00F74372" w:rsidRDefault="00F74372">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376</w:t>
      </w:r>
    </w:p>
    <w:p w:rsidR="00F74372" w:rsidRDefault="00F74372">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376</w:t>
      </w:r>
    </w:p>
    <w:p w:rsidR="00F74372" w:rsidRDefault="00F74372">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376</w:t>
      </w:r>
    </w:p>
    <w:p w:rsidR="00F74372" w:rsidRDefault="00F74372">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376</w:t>
      </w:r>
    </w:p>
    <w:p w:rsidR="00F74372" w:rsidRDefault="00F74372">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376</w:t>
      </w:r>
    </w:p>
    <w:p w:rsidR="00F74372" w:rsidRDefault="00F74372">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378</w:t>
      </w:r>
    </w:p>
    <w:p w:rsidR="00F74372" w:rsidRDefault="00F74372">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379</w:t>
      </w:r>
    </w:p>
    <w:p w:rsidR="00F74372" w:rsidRDefault="00F74372">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381</w:t>
      </w:r>
    </w:p>
    <w:p w:rsidR="00F74372" w:rsidRDefault="00F74372">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381</w:t>
      </w:r>
    </w:p>
    <w:p w:rsidR="00F74372" w:rsidRDefault="00F74372">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381</w:t>
      </w:r>
    </w:p>
    <w:p w:rsidR="00F74372" w:rsidRDefault="00F74372">
      <w:pPr>
        <w:pStyle w:val="TOC5"/>
        <w:rPr>
          <w:rFonts w:asciiTheme="minorHAnsi" w:eastAsiaTheme="minorEastAsia" w:hAnsiTheme="minorHAnsi" w:cstheme="minorBidi"/>
          <w:sz w:val="22"/>
          <w:szCs w:val="22"/>
        </w:rPr>
      </w:pPr>
      <w:r w:rsidRPr="00F74372">
        <w:t>8.11.2.</w:t>
      </w:r>
      <w:r w:rsidRPr="00F74372">
        <w:rPr>
          <w:lang w:eastAsia="zh-CN"/>
        </w:rPr>
        <w:t>2</w:t>
      </w:r>
      <w:r w:rsidRPr="00F74372">
        <w:t>.</w:t>
      </w:r>
      <w:r w:rsidRPr="00F74372">
        <w:rPr>
          <w:lang w:eastAsia="zh-CN"/>
        </w:rPr>
        <w:t>2</w:t>
      </w:r>
      <w:r w:rsidRPr="00F74372">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385</w:t>
      </w:r>
    </w:p>
    <w:p w:rsidR="00F74372" w:rsidRDefault="00F74372">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385</w:t>
      </w:r>
    </w:p>
    <w:p w:rsidR="00F74372" w:rsidRDefault="00F74372">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385</w:t>
      </w:r>
    </w:p>
    <w:p w:rsidR="00F74372" w:rsidRDefault="00F74372">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386</w:t>
      </w:r>
    </w:p>
    <w:p w:rsidR="00F74372" w:rsidRDefault="00F74372">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386</w:t>
      </w:r>
    </w:p>
    <w:p w:rsidR="00F74372" w:rsidRDefault="00F74372">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387</w:t>
      </w:r>
    </w:p>
    <w:p w:rsidR="00F74372" w:rsidRDefault="00F74372">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388</w:t>
      </w:r>
    </w:p>
    <w:p w:rsidR="00F74372" w:rsidRDefault="00F74372">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389</w:t>
      </w:r>
    </w:p>
    <w:p w:rsidR="00F74372" w:rsidRDefault="00F74372">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390</w:t>
      </w:r>
    </w:p>
    <w:p w:rsidR="00F74372" w:rsidRDefault="00F74372">
      <w:pPr>
        <w:pStyle w:val="TOC5"/>
        <w:rPr>
          <w:rFonts w:asciiTheme="minorHAnsi" w:eastAsiaTheme="minorEastAsia" w:hAnsiTheme="minorHAnsi" w:cstheme="minorBidi"/>
          <w:sz w:val="22"/>
          <w:szCs w:val="22"/>
        </w:rPr>
      </w:pPr>
      <w:r w:rsidRPr="00F74372">
        <w:t>8.11.3.</w:t>
      </w:r>
      <w:r w:rsidRPr="00F74372">
        <w:rPr>
          <w:lang w:eastAsia="zh-CN"/>
        </w:rPr>
        <w:t>2</w:t>
      </w:r>
      <w:r w:rsidRPr="00F74372">
        <w:t>.1</w:t>
      </w:r>
      <w:r w:rsidRPr="00F74372">
        <w:rPr>
          <w:rFonts w:asciiTheme="minorHAnsi" w:eastAsiaTheme="minorEastAsia" w:hAnsiTheme="minorHAnsi"/>
          <w:sz w:val="22"/>
          <w:szCs w:val="22"/>
        </w:rPr>
        <w:tab/>
      </w:r>
      <w:r>
        <w:t>E-UTRAN FDD – FS3 inter-frequency measurements</w:t>
      </w:r>
      <w:r>
        <w:tab/>
        <w:t>390</w:t>
      </w:r>
    </w:p>
    <w:p w:rsidR="00F74372" w:rsidRDefault="00F74372">
      <w:pPr>
        <w:pStyle w:val="TOC5"/>
        <w:rPr>
          <w:rFonts w:asciiTheme="minorHAnsi" w:eastAsiaTheme="minorEastAsia" w:hAnsiTheme="minorHAnsi" w:cstheme="minorBidi"/>
          <w:sz w:val="22"/>
          <w:szCs w:val="22"/>
        </w:rPr>
      </w:pPr>
      <w:r w:rsidRPr="00F74372">
        <w:t>8.11.3.</w:t>
      </w:r>
      <w:r w:rsidRPr="00F74372">
        <w:rPr>
          <w:lang w:eastAsia="zh-CN"/>
        </w:rPr>
        <w:t>2</w:t>
      </w:r>
      <w:r w:rsidRPr="00F74372">
        <w:t>.</w:t>
      </w:r>
      <w:r w:rsidRPr="00F74372">
        <w:rPr>
          <w:lang w:eastAsia="zh-CN"/>
        </w:rPr>
        <w:t>2</w:t>
      </w:r>
      <w:r w:rsidRPr="00F74372">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394</w:t>
      </w:r>
    </w:p>
    <w:p w:rsidR="00F74372" w:rsidRDefault="00F74372">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394</w:t>
      </w:r>
    </w:p>
    <w:p w:rsidR="00F74372" w:rsidRDefault="00F74372">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394</w:t>
      </w:r>
    </w:p>
    <w:p w:rsidR="00F74372" w:rsidRDefault="00F74372">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394</w:t>
      </w:r>
    </w:p>
    <w:p w:rsidR="00F74372" w:rsidRDefault="00F74372">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394</w:t>
      </w:r>
    </w:p>
    <w:p w:rsidR="00F74372" w:rsidRDefault="00F74372">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394</w:t>
      </w:r>
    </w:p>
    <w:p w:rsidR="00F74372" w:rsidRDefault="00F74372">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394</w:t>
      </w:r>
    </w:p>
    <w:p w:rsidR="00F74372" w:rsidRDefault="00F74372">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395</w:t>
      </w:r>
    </w:p>
    <w:p w:rsidR="00F74372" w:rsidRDefault="00F74372">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395</w:t>
      </w:r>
    </w:p>
    <w:p w:rsidR="00F74372" w:rsidRDefault="00F74372">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395</w:t>
      </w:r>
    </w:p>
    <w:p w:rsidR="00F74372" w:rsidRDefault="00F74372">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395</w:t>
      </w:r>
    </w:p>
    <w:p w:rsidR="00F74372" w:rsidRDefault="00F74372">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395</w:t>
      </w:r>
    </w:p>
    <w:p w:rsidR="00F74372" w:rsidRDefault="00F74372">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395</w:t>
      </w:r>
    </w:p>
    <w:p w:rsidR="00F74372" w:rsidRDefault="00F74372">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395</w:t>
      </w:r>
    </w:p>
    <w:p w:rsidR="00F74372" w:rsidRDefault="00F74372">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395</w:t>
      </w:r>
    </w:p>
    <w:p w:rsidR="00F74372" w:rsidRDefault="00F74372">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398</w:t>
      </w:r>
    </w:p>
    <w:p w:rsidR="00F74372" w:rsidRDefault="00F74372">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400</w:t>
      </w:r>
    </w:p>
    <w:p w:rsidR="00F74372" w:rsidRDefault="00F74372">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400</w:t>
      </w:r>
    </w:p>
    <w:p w:rsidR="00F74372" w:rsidRDefault="00F74372">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400</w:t>
      </w:r>
    </w:p>
    <w:p w:rsidR="00F74372" w:rsidRDefault="00F74372">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400</w:t>
      </w:r>
    </w:p>
    <w:p w:rsidR="00F74372" w:rsidRDefault="00F74372">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400</w:t>
      </w:r>
    </w:p>
    <w:p w:rsidR="00F74372" w:rsidRDefault="00F74372">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400</w:t>
      </w:r>
    </w:p>
    <w:p w:rsidR="00F74372" w:rsidRDefault="00F74372">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402</w:t>
      </w:r>
    </w:p>
    <w:p w:rsidR="00F74372" w:rsidRDefault="00F74372">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404</w:t>
      </w:r>
    </w:p>
    <w:p w:rsidR="00F74372" w:rsidRDefault="00F74372">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404</w:t>
      </w:r>
    </w:p>
    <w:p w:rsidR="00F74372" w:rsidRDefault="00F74372">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404</w:t>
      </w:r>
    </w:p>
    <w:p w:rsidR="00F74372" w:rsidRDefault="00F74372">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405</w:t>
      </w:r>
    </w:p>
    <w:p w:rsidR="00F74372" w:rsidRDefault="00F74372">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405</w:t>
      </w:r>
    </w:p>
    <w:p w:rsidR="00F74372" w:rsidRDefault="00F74372">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409</w:t>
      </w:r>
    </w:p>
    <w:p w:rsidR="00F74372" w:rsidRDefault="00F74372">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411</w:t>
      </w:r>
    </w:p>
    <w:p w:rsidR="00F74372" w:rsidRDefault="00F74372">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414</w:t>
      </w:r>
    </w:p>
    <w:p w:rsidR="00F74372" w:rsidRDefault="00F74372">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414</w:t>
      </w:r>
    </w:p>
    <w:p w:rsidR="00F74372" w:rsidRDefault="00F74372">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414</w:t>
      </w:r>
    </w:p>
    <w:p w:rsidR="00F74372" w:rsidRDefault="00F74372">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417</w:t>
      </w:r>
    </w:p>
    <w:p w:rsidR="00F74372" w:rsidRDefault="00F74372">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419</w:t>
      </w:r>
    </w:p>
    <w:p w:rsidR="00F74372" w:rsidRDefault="00F74372">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420</w:t>
      </w:r>
    </w:p>
    <w:p w:rsidR="00F74372" w:rsidRDefault="00F74372">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420</w:t>
      </w:r>
    </w:p>
    <w:p w:rsidR="00F74372" w:rsidRDefault="00F74372">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422</w:t>
      </w:r>
    </w:p>
    <w:p w:rsidR="00F74372" w:rsidRDefault="00F74372">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424</w:t>
      </w:r>
    </w:p>
    <w:p w:rsidR="00F74372" w:rsidRDefault="00F74372">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425</w:t>
      </w:r>
    </w:p>
    <w:p w:rsidR="00F74372" w:rsidRDefault="00F74372">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425</w:t>
      </w:r>
    </w:p>
    <w:p w:rsidR="00F74372" w:rsidRDefault="00F74372">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425</w:t>
      </w:r>
    </w:p>
    <w:p w:rsidR="00F74372" w:rsidRDefault="00F74372">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426</w:t>
      </w:r>
    </w:p>
    <w:p w:rsidR="00F74372" w:rsidRDefault="00F74372">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426</w:t>
      </w:r>
    </w:p>
    <w:p w:rsidR="00F74372" w:rsidRDefault="00F74372">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426</w:t>
      </w:r>
    </w:p>
    <w:p w:rsidR="00F74372" w:rsidRDefault="00F74372">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427</w:t>
      </w:r>
    </w:p>
    <w:p w:rsidR="00F74372" w:rsidRDefault="00F74372">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427</w:t>
      </w:r>
    </w:p>
    <w:p w:rsidR="00F74372" w:rsidRDefault="00F74372">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428</w:t>
      </w:r>
    </w:p>
    <w:p w:rsidR="00F74372" w:rsidRDefault="00F74372">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429</w:t>
      </w:r>
    </w:p>
    <w:p w:rsidR="00F74372" w:rsidRDefault="00F74372">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429</w:t>
      </w:r>
    </w:p>
    <w:p w:rsidR="00F74372" w:rsidRDefault="00F74372">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429</w:t>
      </w:r>
    </w:p>
    <w:p w:rsidR="00F74372" w:rsidRDefault="00F74372">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433</w:t>
      </w:r>
    </w:p>
    <w:p w:rsidR="00F74372" w:rsidRDefault="00F74372">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435</w:t>
      </w:r>
    </w:p>
    <w:p w:rsidR="00F74372" w:rsidRDefault="00F74372">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439</w:t>
      </w:r>
    </w:p>
    <w:p w:rsidR="00F74372" w:rsidRDefault="00F74372">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439</w:t>
      </w:r>
    </w:p>
    <w:p w:rsidR="00F74372" w:rsidRDefault="00F74372">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440</w:t>
      </w:r>
    </w:p>
    <w:p w:rsidR="00F74372" w:rsidRDefault="00F74372">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440</w:t>
      </w:r>
    </w:p>
    <w:p w:rsidR="00F74372" w:rsidRDefault="00F74372">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444</w:t>
      </w:r>
    </w:p>
    <w:p w:rsidR="00F74372" w:rsidRDefault="00F74372">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447</w:t>
      </w:r>
    </w:p>
    <w:p w:rsidR="00F74372" w:rsidRDefault="00F74372">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452</w:t>
      </w:r>
    </w:p>
    <w:p w:rsidR="00F74372" w:rsidRDefault="00F74372">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453</w:t>
      </w:r>
    </w:p>
    <w:p w:rsidR="00F74372" w:rsidRDefault="00F74372">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453</w:t>
      </w:r>
    </w:p>
    <w:p w:rsidR="00F74372" w:rsidRDefault="00F74372">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454</w:t>
      </w:r>
    </w:p>
    <w:p w:rsidR="00F74372" w:rsidRDefault="00F74372">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454</w:t>
      </w:r>
    </w:p>
    <w:p w:rsidR="00F74372" w:rsidRDefault="00F74372">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454</w:t>
      </w:r>
    </w:p>
    <w:p w:rsidR="00F74372" w:rsidRDefault="00F74372">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457</w:t>
      </w:r>
    </w:p>
    <w:p w:rsidR="00F74372" w:rsidRDefault="00F74372">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459</w:t>
      </w:r>
    </w:p>
    <w:p w:rsidR="00F74372" w:rsidRDefault="00F74372">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460</w:t>
      </w:r>
    </w:p>
    <w:p w:rsidR="00F74372" w:rsidRDefault="00F74372">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460</w:t>
      </w:r>
    </w:p>
    <w:p w:rsidR="00F74372" w:rsidRDefault="00F74372">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460</w:t>
      </w:r>
    </w:p>
    <w:p w:rsidR="00F74372" w:rsidRDefault="00F74372">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460</w:t>
      </w:r>
    </w:p>
    <w:p w:rsidR="00F74372" w:rsidRDefault="00F74372">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461</w:t>
      </w:r>
    </w:p>
    <w:p w:rsidR="00F74372" w:rsidRDefault="00F74372">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461</w:t>
      </w:r>
    </w:p>
    <w:p w:rsidR="00F74372" w:rsidRDefault="00F74372">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462</w:t>
      </w:r>
    </w:p>
    <w:p w:rsidR="00F74372" w:rsidRDefault="00F74372">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462</w:t>
      </w:r>
    </w:p>
    <w:p w:rsidR="00F74372" w:rsidRDefault="00F74372">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462</w:t>
      </w:r>
    </w:p>
    <w:p w:rsidR="00F74372" w:rsidRDefault="00F74372">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466</w:t>
      </w:r>
    </w:p>
    <w:p w:rsidR="00F74372" w:rsidRDefault="00F74372">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468</w:t>
      </w:r>
    </w:p>
    <w:p w:rsidR="00F74372" w:rsidRDefault="00F74372">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473</w:t>
      </w:r>
    </w:p>
    <w:p w:rsidR="00F74372" w:rsidRDefault="00F74372">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474</w:t>
      </w:r>
    </w:p>
    <w:p w:rsidR="00F74372" w:rsidRDefault="00F74372">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474</w:t>
      </w:r>
    </w:p>
    <w:p w:rsidR="00F74372" w:rsidRDefault="00F74372">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476</w:t>
      </w:r>
    </w:p>
    <w:p w:rsidR="00F74372" w:rsidRDefault="00F74372">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478</w:t>
      </w:r>
    </w:p>
    <w:p w:rsidR="00F74372" w:rsidRDefault="00F74372">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479</w:t>
      </w:r>
    </w:p>
    <w:p w:rsidR="00F74372" w:rsidRDefault="00F74372">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479</w:t>
      </w:r>
    </w:p>
    <w:p w:rsidR="00F74372" w:rsidRDefault="00F74372">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479</w:t>
      </w:r>
    </w:p>
    <w:p w:rsidR="00F74372" w:rsidRDefault="00F74372">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479</w:t>
      </w:r>
    </w:p>
    <w:p w:rsidR="00F74372" w:rsidRDefault="00F74372">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479</w:t>
      </w:r>
    </w:p>
    <w:p w:rsidR="00F74372" w:rsidRDefault="00F74372">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479</w:t>
      </w:r>
    </w:p>
    <w:p w:rsidR="00F74372" w:rsidRDefault="00F74372">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479</w:t>
      </w:r>
    </w:p>
    <w:p w:rsidR="00F74372" w:rsidRDefault="00F74372">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479</w:t>
      </w:r>
    </w:p>
    <w:p w:rsidR="00F74372" w:rsidRDefault="00F74372">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480</w:t>
      </w:r>
    </w:p>
    <w:p w:rsidR="00F74372" w:rsidRDefault="00F74372">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480</w:t>
      </w:r>
    </w:p>
    <w:p w:rsidR="00F74372" w:rsidRDefault="00F74372">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480</w:t>
      </w:r>
    </w:p>
    <w:p w:rsidR="00F74372" w:rsidRDefault="00F74372">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480</w:t>
      </w:r>
    </w:p>
    <w:p w:rsidR="00F74372" w:rsidRDefault="00F74372">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480</w:t>
      </w:r>
    </w:p>
    <w:p w:rsidR="00F74372" w:rsidRDefault="00F74372">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481</w:t>
      </w:r>
    </w:p>
    <w:p w:rsidR="00F74372" w:rsidRDefault="00F74372">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481</w:t>
      </w:r>
    </w:p>
    <w:p w:rsidR="00F74372" w:rsidRDefault="00F74372">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481</w:t>
      </w:r>
    </w:p>
    <w:p w:rsidR="00F74372" w:rsidRDefault="00F74372">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482</w:t>
      </w:r>
    </w:p>
    <w:p w:rsidR="00F74372" w:rsidRDefault="00F74372">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482</w:t>
      </w:r>
    </w:p>
    <w:p w:rsidR="00F74372" w:rsidRDefault="00F74372">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482</w:t>
      </w:r>
    </w:p>
    <w:p w:rsidR="00F74372" w:rsidRDefault="00F74372">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482</w:t>
      </w:r>
    </w:p>
    <w:p w:rsidR="00F74372" w:rsidRDefault="00F74372">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485</w:t>
      </w:r>
    </w:p>
    <w:p w:rsidR="00F74372" w:rsidRDefault="00F74372">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487</w:t>
      </w:r>
    </w:p>
    <w:p w:rsidR="00F74372" w:rsidRDefault="00F74372">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488</w:t>
      </w:r>
    </w:p>
    <w:p w:rsidR="00F74372" w:rsidRDefault="00F74372">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488</w:t>
      </w:r>
    </w:p>
    <w:p w:rsidR="00F74372" w:rsidRDefault="00F74372">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490</w:t>
      </w:r>
    </w:p>
    <w:p w:rsidR="00F74372" w:rsidRDefault="00F74372">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492</w:t>
      </w:r>
    </w:p>
    <w:p w:rsidR="00F74372" w:rsidRDefault="00F74372">
      <w:pPr>
        <w:pStyle w:val="TOC3"/>
        <w:rPr>
          <w:rFonts w:asciiTheme="minorHAnsi" w:eastAsiaTheme="minorEastAsia" w:hAnsiTheme="minorHAnsi" w:cstheme="minorBidi"/>
          <w:sz w:val="22"/>
          <w:szCs w:val="22"/>
        </w:rPr>
      </w:pPr>
      <w:r w:rsidRPr="007760F8">
        <w:t>8.16.3</w:t>
      </w:r>
      <w:r>
        <w:rPr>
          <w:rFonts w:asciiTheme="minorHAnsi" w:eastAsiaTheme="minorEastAsia" w:hAnsiTheme="minorHAnsi" w:cstheme="minorBidi"/>
          <w:sz w:val="22"/>
          <w:szCs w:val="22"/>
        </w:rPr>
        <w:tab/>
      </w:r>
      <w:r w:rsidRPr="007760F8">
        <w:t>Requirements for UE category M2 with CE mode B</w:t>
      </w:r>
      <w:r>
        <w:tab/>
        <w:t>493</w:t>
      </w:r>
    </w:p>
    <w:p w:rsidR="00F74372" w:rsidRDefault="00F74372">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493</w:t>
      </w:r>
    </w:p>
    <w:p w:rsidR="00F74372" w:rsidRDefault="00F74372">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493</w:t>
      </w:r>
    </w:p>
    <w:p w:rsidR="00F74372" w:rsidRDefault="00F74372">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495</w:t>
      </w:r>
    </w:p>
    <w:p w:rsidR="00F74372" w:rsidRDefault="00F74372">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498</w:t>
      </w:r>
    </w:p>
    <w:p w:rsidR="00F74372" w:rsidRDefault="00F74372">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498</w:t>
      </w:r>
    </w:p>
    <w:p w:rsidR="00F74372" w:rsidRDefault="00F74372">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498</w:t>
      </w:r>
    </w:p>
    <w:p w:rsidR="00F74372" w:rsidRDefault="00F74372">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500</w:t>
      </w:r>
    </w:p>
    <w:p w:rsidR="00F74372" w:rsidRDefault="00F74372">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503</w:t>
      </w:r>
    </w:p>
    <w:p w:rsidR="00F74372" w:rsidRDefault="00F74372">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503</w:t>
      </w:r>
    </w:p>
    <w:p w:rsidR="00F74372" w:rsidRDefault="00F74372">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503</w:t>
      </w:r>
    </w:p>
    <w:p w:rsidR="00F74372" w:rsidRDefault="00F74372">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503</w:t>
      </w:r>
    </w:p>
    <w:p w:rsidR="00F74372" w:rsidRDefault="00F74372">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503</w:t>
      </w:r>
    </w:p>
    <w:p w:rsidR="00F74372" w:rsidRDefault="00F74372">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503</w:t>
      </w:r>
    </w:p>
    <w:p w:rsidR="00F74372" w:rsidRDefault="00F74372">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503</w:t>
      </w:r>
    </w:p>
    <w:p w:rsidR="00F74372" w:rsidRDefault="00F74372">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504</w:t>
      </w:r>
    </w:p>
    <w:p w:rsidR="00F74372" w:rsidRDefault="00F74372">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504</w:t>
      </w:r>
    </w:p>
    <w:p w:rsidR="00F74372" w:rsidRDefault="00F74372">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505</w:t>
      </w:r>
    </w:p>
    <w:p w:rsidR="00F74372" w:rsidRDefault="00F74372">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506</w:t>
      </w:r>
    </w:p>
    <w:p w:rsidR="00F74372" w:rsidRDefault="00F74372">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506</w:t>
      </w:r>
    </w:p>
    <w:p w:rsidR="00F74372" w:rsidRDefault="00F74372">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506</w:t>
      </w:r>
    </w:p>
    <w:p w:rsidR="00F74372" w:rsidRDefault="00F74372">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506</w:t>
      </w:r>
    </w:p>
    <w:p w:rsidR="00F74372" w:rsidRDefault="00F74372">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507</w:t>
      </w:r>
    </w:p>
    <w:p w:rsidR="00F74372" w:rsidRDefault="00F74372">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507</w:t>
      </w:r>
    </w:p>
    <w:p w:rsidR="00F74372" w:rsidRDefault="00F74372">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508</w:t>
      </w:r>
    </w:p>
    <w:p w:rsidR="00F74372" w:rsidRDefault="00F74372">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509</w:t>
      </w:r>
    </w:p>
    <w:p w:rsidR="00F74372" w:rsidRDefault="00F74372">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510</w:t>
      </w:r>
    </w:p>
    <w:p w:rsidR="00F74372" w:rsidRDefault="00F74372">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511</w:t>
      </w:r>
    </w:p>
    <w:p w:rsidR="00F74372" w:rsidRDefault="00F74372">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512</w:t>
      </w:r>
    </w:p>
    <w:p w:rsidR="00F74372" w:rsidRDefault="00F74372">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513</w:t>
      </w:r>
    </w:p>
    <w:p w:rsidR="00F74372" w:rsidRDefault="00F74372">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513</w:t>
      </w:r>
    </w:p>
    <w:p w:rsidR="00F74372" w:rsidRDefault="00F74372">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513</w:t>
      </w:r>
    </w:p>
    <w:p w:rsidR="00F74372" w:rsidRDefault="00F74372">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514</w:t>
      </w:r>
    </w:p>
    <w:p w:rsidR="00F74372" w:rsidRDefault="00F74372">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514</w:t>
      </w:r>
    </w:p>
    <w:p w:rsidR="00F74372" w:rsidRDefault="00F74372">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515</w:t>
      </w:r>
    </w:p>
    <w:p w:rsidR="00F74372" w:rsidRDefault="00F74372">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515</w:t>
      </w:r>
    </w:p>
    <w:p w:rsidR="00F74372" w:rsidRDefault="00F74372">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516</w:t>
      </w:r>
    </w:p>
    <w:p w:rsidR="00F74372" w:rsidRDefault="00F74372">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517</w:t>
      </w:r>
    </w:p>
    <w:p w:rsidR="00F74372" w:rsidRDefault="00F74372">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517</w:t>
      </w:r>
    </w:p>
    <w:p w:rsidR="00F74372" w:rsidRDefault="00F74372">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517</w:t>
      </w:r>
    </w:p>
    <w:p w:rsidR="00F74372" w:rsidRDefault="00F74372">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518</w:t>
      </w:r>
    </w:p>
    <w:p w:rsidR="00F74372" w:rsidRDefault="00F74372">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518</w:t>
      </w:r>
    </w:p>
    <w:p w:rsidR="00F74372" w:rsidRDefault="00F74372">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518</w:t>
      </w:r>
    </w:p>
    <w:p w:rsidR="00F74372" w:rsidRDefault="00F74372">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519</w:t>
      </w:r>
    </w:p>
    <w:p w:rsidR="00F74372" w:rsidRDefault="00F74372">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520</w:t>
      </w:r>
    </w:p>
    <w:p w:rsidR="00F74372" w:rsidRDefault="00F74372">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521</w:t>
      </w:r>
    </w:p>
    <w:p w:rsidR="00F74372" w:rsidRDefault="00F74372">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522</w:t>
      </w:r>
    </w:p>
    <w:p w:rsidR="00F74372" w:rsidRDefault="00F74372">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523</w:t>
      </w:r>
    </w:p>
    <w:p w:rsidR="00F74372" w:rsidRDefault="00F74372">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523</w:t>
      </w:r>
    </w:p>
    <w:p w:rsidR="00F74372" w:rsidRDefault="00F74372">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523</w:t>
      </w:r>
    </w:p>
    <w:p w:rsidR="00F74372" w:rsidRDefault="00F74372">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523</w:t>
      </w:r>
    </w:p>
    <w:p w:rsidR="00F74372" w:rsidRDefault="00F74372">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524</w:t>
      </w:r>
    </w:p>
    <w:p w:rsidR="00F74372" w:rsidRDefault="00F74372">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525</w:t>
      </w:r>
    </w:p>
    <w:p w:rsidR="00F74372" w:rsidRDefault="00F74372">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525</w:t>
      </w:r>
    </w:p>
    <w:p w:rsidR="00F74372" w:rsidRDefault="00F74372">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526</w:t>
      </w:r>
    </w:p>
    <w:p w:rsidR="00F74372" w:rsidRDefault="00F74372">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527</w:t>
      </w:r>
    </w:p>
    <w:p w:rsidR="00F74372" w:rsidRDefault="00F74372">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527</w:t>
      </w:r>
    </w:p>
    <w:p w:rsidR="00F74372" w:rsidRDefault="00F74372">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527</w:t>
      </w:r>
    </w:p>
    <w:p w:rsidR="00F74372" w:rsidRDefault="00F74372">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528</w:t>
      </w:r>
    </w:p>
    <w:p w:rsidR="00F74372" w:rsidRDefault="00F74372">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529</w:t>
      </w:r>
    </w:p>
    <w:p w:rsidR="00F74372" w:rsidRDefault="00F74372">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529</w:t>
      </w:r>
    </w:p>
    <w:p w:rsidR="00F74372" w:rsidRDefault="00F74372">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529</w:t>
      </w:r>
    </w:p>
    <w:p w:rsidR="00F74372" w:rsidRDefault="00F74372">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529</w:t>
      </w:r>
    </w:p>
    <w:p w:rsidR="00F74372" w:rsidRDefault="00F74372">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530</w:t>
      </w:r>
    </w:p>
    <w:p w:rsidR="00F74372" w:rsidRDefault="00F74372">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530</w:t>
      </w:r>
    </w:p>
    <w:p w:rsidR="00F74372" w:rsidRDefault="00F74372">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530</w:t>
      </w:r>
    </w:p>
    <w:p w:rsidR="00F74372" w:rsidRDefault="00F74372">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530</w:t>
      </w:r>
    </w:p>
    <w:p w:rsidR="00F74372" w:rsidRDefault="00F74372">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531</w:t>
      </w:r>
    </w:p>
    <w:p w:rsidR="00F74372" w:rsidRDefault="00F74372">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531</w:t>
      </w:r>
    </w:p>
    <w:p w:rsidR="00F74372" w:rsidRDefault="00F74372">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532</w:t>
      </w:r>
    </w:p>
    <w:p w:rsidR="00F74372" w:rsidRDefault="00F74372">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533</w:t>
      </w:r>
    </w:p>
    <w:p w:rsidR="00F74372" w:rsidRDefault="00F74372">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533</w:t>
      </w:r>
    </w:p>
    <w:p w:rsidR="00F74372" w:rsidRDefault="00F74372">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535</w:t>
      </w:r>
    </w:p>
    <w:p w:rsidR="00F74372" w:rsidRDefault="00F74372">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536</w:t>
      </w:r>
    </w:p>
    <w:p w:rsidR="00F74372" w:rsidRDefault="00F74372">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537</w:t>
      </w:r>
    </w:p>
    <w:p w:rsidR="00F74372" w:rsidRDefault="00F74372">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537</w:t>
      </w:r>
    </w:p>
    <w:p w:rsidR="00F74372" w:rsidRDefault="00F74372">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538</w:t>
      </w:r>
    </w:p>
    <w:p w:rsidR="00F74372" w:rsidRDefault="00F74372">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539</w:t>
      </w:r>
    </w:p>
    <w:p w:rsidR="00F74372" w:rsidRDefault="00F74372">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540</w:t>
      </w:r>
    </w:p>
    <w:p w:rsidR="00F74372" w:rsidRDefault="00F74372">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540</w:t>
      </w:r>
    </w:p>
    <w:p w:rsidR="00F74372" w:rsidRDefault="00F74372">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540</w:t>
      </w:r>
    </w:p>
    <w:p w:rsidR="00F74372" w:rsidRDefault="00F74372">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540</w:t>
      </w:r>
    </w:p>
    <w:p w:rsidR="00F74372" w:rsidRDefault="00F74372">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540</w:t>
      </w:r>
    </w:p>
    <w:p w:rsidR="00F74372" w:rsidRDefault="00F74372">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541</w:t>
      </w:r>
    </w:p>
    <w:p w:rsidR="00F74372" w:rsidRDefault="00F74372">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541</w:t>
      </w:r>
    </w:p>
    <w:p w:rsidR="00F74372" w:rsidRDefault="00F74372">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541</w:t>
      </w:r>
    </w:p>
    <w:p w:rsidR="00F74372" w:rsidRDefault="00F74372">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542</w:t>
      </w:r>
    </w:p>
    <w:p w:rsidR="00F74372" w:rsidRDefault="00F74372">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543</w:t>
      </w:r>
    </w:p>
    <w:p w:rsidR="00F74372" w:rsidRDefault="00F74372">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543</w:t>
      </w:r>
    </w:p>
    <w:p w:rsidR="00F74372" w:rsidRDefault="00F74372">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543</w:t>
      </w:r>
    </w:p>
    <w:p w:rsidR="00F74372" w:rsidRDefault="00F74372">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543</w:t>
      </w:r>
    </w:p>
    <w:p w:rsidR="00F74372" w:rsidRDefault="00F74372">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543</w:t>
      </w:r>
    </w:p>
    <w:p w:rsidR="00F74372" w:rsidRDefault="00F74372">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543</w:t>
      </w:r>
    </w:p>
    <w:p w:rsidR="00F74372" w:rsidRDefault="00F74372">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544</w:t>
      </w:r>
    </w:p>
    <w:p w:rsidR="00F74372" w:rsidRDefault="00F74372">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545</w:t>
      </w:r>
    </w:p>
    <w:p w:rsidR="00F74372" w:rsidRDefault="00F74372">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545</w:t>
      </w:r>
    </w:p>
    <w:p w:rsidR="00F74372" w:rsidRDefault="00F74372">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546</w:t>
      </w:r>
    </w:p>
    <w:p w:rsidR="00F74372" w:rsidRDefault="00F74372">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547</w:t>
      </w:r>
    </w:p>
    <w:p w:rsidR="00F74372" w:rsidRDefault="00F74372">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547</w:t>
      </w:r>
    </w:p>
    <w:p w:rsidR="00F74372" w:rsidRDefault="00F74372">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547</w:t>
      </w:r>
    </w:p>
    <w:p w:rsidR="00F74372" w:rsidRDefault="00F74372">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547</w:t>
      </w:r>
    </w:p>
    <w:p w:rsidR="00F74372" w:rsidRDefault="00F74372">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547</w:t>
      </w:r>
    </w:p>
    <w:p w:rsidR="00F74372" w:rsidRDefault="00F74372">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547</w:t>
      </w:r>
    </w:p>
    <w:p w:rsidR="00F74372" w:rsidRDefault="00F74372">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548</w:t>
      </w:r>
    </w:p>
    <w:p w:rsidR="00F74372" w:rsidRDefault="00F74372">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548</w:t>
      </w:r>
    </w:p>
    <w:p w:rsidR="00F74372" w:rsidRDefault="00F74372">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548</w:t>
      </w:r>
    </w:p>
    <w:p w:rsidR="00F74372" w:rsidRDefault="00F74372">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548</w:t>
      </w:r>
    </w:p>
    <w:p w:rsidR="00F74372" w:rsidRDefault="00F74372">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548</w:t>
      </w:r>
    </w:p>
    <w:p w:rsidR="00F74372" w:rsidRDefault="00F74372">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548</w:t>
      </w:r>
    </w:p>
    <w:p w:rsidR="00F74372" w:rsidRDefault="00F74372">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548</w:t>
      </w:r>
    </w:p>
    <w:p w:rsidR="00F74372" w:rsidRDefault="00F74372">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548</w:t>
      </w:r>
    </w:p>
    <w:p w:rsidR="00F74372" w:rsidRDefault="00F74372">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549</w:t>
      </w:r>
    </w:p>
    <w:p w:rsidR="00F74372" w:rsidRDefault="00F74372">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549</w:t>
      </w:r>
    </w:p>
    <w:p w:rsidR="00F74372" w:rsidRDefault="00F74372">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549</w:t>
      </w:r>
    </w:p>
    <w:p w:rsidR="00F74372" w:rsidRDefault="00F74372">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549</w:t>
      </w:r>
    </w:p>
    <w:p w:rsidR="00F74372" w:rsidRDefault="00F74372">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550</w:t>
      </w:r>
    </w:p>
    <w:p w:rsidR="00F74372" w:rsidRDefault="00F74372">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550</w:t>
      </w:r>
    </w:p>
    <w:p w:rsidR="00F74372" w:rsidRDefault="00F74372">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551</w:t>
      </w:r>
    </w:p>
    <w:p w:rsidR="00F74372" w:rsidRDefault="00F74372">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551</w:t>
      </w:r>
    </w:p>
    <w:p w:rsidR="00F74372" w:rsidRDefault="00F74372">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551</w:t>
      </w:r>
    </w:p>
    <w:p w:rsidR="00F74372" w:rsidRDefault="00F74372">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551</w:t>
      </w:r>
    </w:p>
    <w:p w:rsidR="00F74372" w:rsidRDefault="00F74372">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551</w:t>
      </w:r>
    </w:p>
    <w:p w:rsidR="00F74372" w:rsidRDefault="00F74372">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551</w:t>
      </w:r>
    </w:p>
    <w:p w:rsidR="00F74372" w:rsidRDefault="00F74372">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552</w:t>
      </w:r>
    </w:p>
    <w:p w:rsidR="00F74372" w:rsidRDefault="00F74372">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552</w:t>
      </w:r>
    </w:p>
    <w:p w:rsidR="00F74372" w:rsidRDefault="00F74372">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553</w:t>
      </w:r>
    </w:p>
    <w:p w:rsidR="00F74372" w:rsidRDefault="00F74372">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553</w:t>
      </w:r>
    </w:p>
    <w:p w:rsidR="00F74372" w:rsidRDefault="00F74372">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553</w:t>
      </w:r>
    </w:p>
    <w:p w:rsidR="00F74372" w:rsidRDefault="00F74372">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554</w:t>
      </w:r>
    </w:p>
    <w:p w:rsidR="00F74372" w:rsidRDefault="00F74372">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554</w:t>
      </w:r>
    </w:p>
    <w:p w:rsidR="00F74372" w:rsidRDefault="00F74372">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555</w:t>
      </w:r>
    </w:p>
    <w:p w:rsidR="00F74372" w:rsidRDefault="00F74372">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555</w:t>
      </w:r>
    </w:p>
    <w:p w:rsidR="00F74372" w:rsidRDefault="00F74372">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555</w:t>
      </w:r>
    </w:p>
    <w:p w:rsidR="00F74372" w:rsidRDefault="00F74372">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555</w:t>
      </w:r>
    </w:p>
    <w:p w:rsidR="00F74372" w:rsidRDefault="00F74372">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556</w:t>
      </w:r>
    </w:p>
    <w:p w:rsidR="00F74372" w:rsidRDefault="00F74372">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556</w:t>
      </w:r>
    </w:p>
    <w:p w:rsidR="00F74372" w:rsidRDefault="00F74372">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557</w:t>
      </w:r>
    </w:p>
    <w:p w:rsidR="00F74372" w:rsidRDefault="00F74372">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557</w:t>
      </w:r>
    </w:p>
    <w:p w:rsidR="00F74372" w:rsidRDefault="00F74372">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557</w:t>
      </w:r>
    </w:p>
    <w:p w:rsidR="00F74372" w:rsidRDefault="00F74372">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558</w:t>
      </w:r>
    </w:p>
    <w:p w:rsidR="00F74372" w:rsidRDefault="00F74372">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558</w:t>
      </w:r>
    </w:p>
    <w:p w:rsidR="00F74372" w:rsidRDefault="00F74372">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558</w:t>
      </w:r>
    </w:p>
    <w:p w:rsidR="00F74372" w:rsidRDefault="00F74372">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558</w:t>
      </w:r>
    </w:p>
    <w:p w:rsidR="00F74372" w:rsidRDefault="00F74372">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559</w:t>
      </w:r>
    </w:p>
    <w:p w:rsidR="00F74372" w:rsidRDefault="00F74372">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559</w:t>
      </w:r>
    </w:p>
    <w:p w:rsidR="00F74372" w:rsidRDefault="00F74372">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559</w:t>
      </w:r>
    </w:p>
    <w:p w:rsidR="00F74372" w:rsidRDefault="00F74372">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559</w:t>
      </w:r>
    </w:p>
    <w:p w:rsidR="00F74372" w:rsidRDefault="00F74372">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559</w:t>
      </w:r>
    </w:p>
    <w:p w:rsidR="00F74372" w:rsidRDefault="00F74372">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560</w:t>
      </w:r>
    </w:p>
    <w:p w:rsidR="00F74372" w:rsidRDefault="00F74372">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560</w:t>
      </w:r>
    </w:p>
    <w:p w:rsidR="00F74372" w:rsidRDefault="00F74372">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560</w:t>
      </w:r>
    </w:p>
    <w:p w:rsidR="00F74372" w:rsidRDefault="00F74372">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561</w:t>
      </w:r>
    </w:p>
    <w:p w:rsidR="00F74372" w:rsidRDefault="00F74372">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562</w:t>
      </w:r>
    </w:p>
    <w:p w:rsidR="00F74372" w:rsidRDefault="00F74372">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562</w:t>
      </w:r>
    </w:p>
    <w:p w:rsidR="00F74372" w:rsidRDefault="00F74372">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563</w:t>
      </w:r>
    </w:p>
    <w:p w:rsidR="00F74372" w:rsidRDefault="00F74372">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564</w:t>
      </w:r>
    </w:p>
    <w:p w:rsidR="00F74372" w:rsidRDefault="00F74372">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565</w:t>
      </w:r>
    </w:p>
    <w:p w:rsidR="00F74372" w:rsidRDefault="00F74372">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566</w:t>
      </w:r>
    </w:p>
    <w:p w:rsidR="00F74372" w:rsidRDefault="00F74372">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566</w:t>
      </w:r>
    </w:p>
    <w:p w:rsidR="00F74372" w:rsidRDefault="00F74372">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567</w:t>
      </w:r>
    </w:p>
    <w:p w:rsidR="00F74372" w:rsidRDefault="00F74372">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568</w:t>
      </w:r>
    </w:p>
    <w:p w:rsidR="00F74372" w:rsidRDefault="00F74372">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568</w:t>
      </w:r>
    </w:p>
    <w:p w:rsidR="00F74372" w:rsidRDefault="00F74372">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569</w:t>
      </w:r>
    </w:p>
    <w:p w:rsidR="00F74372" w:rsidRDefault="00F74372">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570</w:t>
      </w:r>
    </w:p>
    <w:p w:rsidR="00F74372" w:rsidRDefault="00F74372">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571</w:t>
      </w:r>
    </w:p>
    <w:p w:rsidR="00F74372" w:rsidRDefault="00F74372">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572</w:t>
      </w:r>
    </w:p>
    <w:p w:rsidR="00F74372" w:rsidRDefault="00F74372">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573</w:t>
      </w:r>
    </w:p>
    <w:p w:rsidR="00F74372" w:rsidRDefault="00F74372">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574</w:t>
      </w:r>
    </w:p>
    <w:p w:rsidR="00F74372" w:rsidRDefault="00F74372">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575</w:t>
      </w:r>
    </w:p>
    <w:p w:rsidR="00F74372" w:rsidRDefault="00F74372">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576</w:t>
      </w:r>
    </w:p>
    <w:p w:rsidR="00F74372" w:rsidRDefault="00F74372">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577</w:t>
      </w:r>
    </w:p>
    <w:p w:rsidR="00F74372" w:rsidRDefault="00F74372">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578</w:t>
      </w:r>
    </w:p>
    <w:p w:rsidR="00F74372" w:rsidRDefault="00F74372">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579</w:t>
      </w:r>
    </w:p>
    <w:p w:rsidR="00F74372" w:rsidRDefault="00F74372">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581</w:t>
      </w:r>
    </w:p>
    <w:p w:rsidR="00F74372" w:rsidRDefault="00F74372">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583</w:t>
      </w:r>
    </w:p>
    <w:p w:rsidR="00F74372" w:rsidRDefault="00F74372">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583</w:t>
      </w:r>
    </w:p>
    <w:p w:rsidR="00F74372" w:rsidRDefault="00F74372">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583</w:t>
      </w:r>
    </w:p>
    <w:p w:rsidR="00F74372" w:rsidRDefault="00F74372">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583</w:t>
      </w:r>
    </w:p>
    <w:p w:rsidR="00F74372" w:rsidRDefault="00F74372">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584</w:t>
      </w:r>
    </w:p>
    <w:p w:rsidR="00F74372" w:rsidRDefault="00F74372">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584</w:t>
      </w:r>
    </w:p>
    <w:p w:rsidR="00F74372" w:rsidRDefault="00F74372">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584</w:t>
      </w:r>
    </w:p>
    <w:p w:rsidR="00F74372" w:rsidRDefault="00F74372">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584</w:t>
      </w:r>
    </w:p>
    <w:p w:rsidR="00F74372" w:rsidRDefault="00F74372">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585</w:t>
      </w:r>
    </w:p>
    <w:p w:rsidR="00F74372" w:rsidRDefault="00F74372">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585</w:t>
      </w:r>
    </w:p>
    <w:p w:rsidR="00F74372" w:rsidRDefault="00F74372">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585</w:t>
      </w:r>
    </w:p>
    <w:p w:rsidR="00F74372" w:rsidRDefault="00F74372">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586</w:t>
      </w:r>
    </w:p>
    <w:p w:rsidR="00F74372" w:rsidRDefault="00F74372">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587</w:t>
      </w:r>
    </w:p>
    <w:p w:rsidR="00F74372" w:rsidRDefault="00F74372">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588</w:t>
      </w:r>
    </w:p>
    <w:p w:rsidR="00F74372" w:rsidRDefault="00F74372">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589</w:t>
      </w:r>
    </w:p>
    <w:p w:rsidR="00F74372" w:rsidRDefault="00F74372">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589</w:t>
      </w:r>
    </w:p>
    <w:p w:rsidR="00F74372" w:rsidRDefault="00F74372">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590</w:t>
      </w:r>
    </w:p>
    <w:p w:rsidR="00F74372" w:rsidRDefault="00F74372">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590</w:t>
      </w:r>
    </w:p>
    <w:p w:rsidR="00F74372" w:rsidRDefault="00F74372">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590</w:t>
      </w:r>
    </w:p>
    <w:p w:rsidR="00F74372" w:rsidRDefault="00F74372">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590</w:t>
      </w:r>
    </w:p>
    <w:p w:rsidR="00F74372" w:rsidRDefault="00F74372">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590</w:t>
      </w:r>
    </w:p>
    <w:p w:rsidR="00F74372" w:rsidRDefault="00F74372">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591</w:t>
      </w:r>
    </w:p>
    <w:p w:rsidR="00F74372" w:rsidRDefault="00F74372">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591</w:t>
      </w:r>
    </w:p>
    <w:p w:rsidR="00F74372" w:rsidRDefault="00F74372">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591</w:t>
      </w:r>
    </w:p>
    <w:p w:rsidR="00F74372" w:rsidRDefault="00F74372">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591</w:t>
      </w:r>
    </w:p>
    <w:p w:rsidR="00F74372" w:rsidRDefault="00F74372">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592</w:t>
      </w:r>
    </w:p>
    <w:p w:rsidR="00F74372" w:rsidRDefault="00F74372">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593</w:t>
      </w:r>
    </w:p>
    <w:p w:rsidR="00F74372" w:rsidRDefault="00F74372">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594</w:t>
      </w:r>
    </w:p>
    <w:p w:rsidR="00F74372" w:rsidRDefault="00F74372">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596</w:t>
      </w:r>
    </w:p>
    <w:p w:rsidR="00F74372" w:rsidRDefault="00F74372">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598</w:t>
      </w:r>
    </w:p>
    <w:p w:rsidR="00F74372" w:rsidRDefault="00F74372">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598</w:t>
      </w:r>
    </w:p>
    <w:p w:rsidR="00F74372" w:rsidRDefault="00F74372">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599</w:t>
      </w:r>
    </w:p>
    <w:p w:rsidR="00F74372" w:rsidRDefault="00F74372">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599</w:t>
      </w:r>
    </w:p>
    <w:p w:rsidR="00F74372" w:rsidRDefault="00F74372">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600</w:t>
      </w:r>
    </w:p>
    <w:p w:rsidR="00F74372" w:rsidRDefault="00F74372">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601</w:t>
      </w:r>
    </w:p>
    <w:p w:rsidR="00F74372" w:rsidRDefault="00F74372">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601</w:t>
      </w:r>
    </w:p>
    <w:p w:rsidR="00F74372" w:rsidRDefault="00F74372">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601</w:t>
      </w:r>
    </w:p>
    <w:p w:rsidR="00F74372" w:rsidRDefault="00F74372">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602</w:t>
      </w:r>
    </w:p>
    <w:p w:rsidR="00F74372" w:rsidRDefault="00F74372">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602</w:t>
      </w:r>
    </w:p>
    <w:p w:rsidR="00F74372" w:rsidRDefault="00F74372">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603</w:t>
      </w:r>
    </w:p>
    <w:p w:rsidR="00F74372" w:rsidRDefault="00F74372">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604</w:t>
      </w:r>
    </w:p>
    <w:p w:rsidR="00F74372" w:rsidRDefault="00F74372">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7760F8">
        <w:rPr>
          <w:rFonts w:eastAsia="DengXian"/>
          <w:lang w:eastAsia="zh-CN"/>
        </w:rPr>
        <w:t xml:space="preserve">non-BL CE </w:t>
      </w:r>
      <w:r>
        <w:rPr>
          <w:lang w:eastAsia="zh-CN"/>
        </w:rPr>
        <w:t>UE in CE mode B</w:t>
      </w:r>
      <w:r>
        <w:tab/>
        <w:t>605</w:t>
      </w:r>
    </w:p>
    <w:p w:rsidR="00F74372" w:rsidRDefault="00F74372">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606</w:t>
      </w:r>
    </w:p>
    <w:p w:rsidR="00F74372" w:rsidRDefault="00F74372">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606</w:t>
      </w:r>
    </w:p>
    <w:p w:rsidR="00F74372" w:rsidRDefault="00F74372">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606</w:t>
      </w:r>
    </w:p>
    <w:p w:rsidR="00F74372" w:rsidRDefault="00F74372">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607</w:t>
      </w:r>
    </w:p>
    <w:p w:rsidR="00F74372" w:rsidRDefault="00F74372">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608</w:t>
      </w:r>
    </w:p>
    <w:p w:rsidR="00F74372" w:rsidRDefault="00F74372">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609</w:t>
      </w:r>
    </w:p>
    <w:p w:rsidR="00F74372" w:rsidRDefault="00F74372">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609</w:t>
      </w:r>
    </w:p>
    <w:p w:rsidR="00F74372" w:rsidRDefault="00F74372">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609</w:t>
      </w:r>
    </w:p>
    <w:p w:rsidR="00F74372" w:rsidRDefault="00F74372">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610</w:t>
      </w:r>
    </w:p>
    <w:p w:rsidR="00F74372" w:rsidRDefault="00F74372">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610</w:t>
      </w:r>
    </w:p>
    <w:p w:rsidR="00F74372" w:rsidRDefault="00F74372">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610</w:t>
      </w:r>
    </w:p>
    <w:p w:rsidR="00F74372" w:rsidRDefault="00F74372">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610</w:t>
      </w:r>
    </w:p>
    <w:p w:rsidR="00F74372" w:rsidRDefault="00F74372">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610</w:t>
      </w:r>
    </w:p>
    <w:p w:rsidR="00F74372" w:rsidRDefault="00F74372">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610</w:t>
      </w:r>
    </w:p>
    <w:p w:rsidR="00F74372" w:rsidRDefault="00F74372">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611</w:t>
      </w:r>
    </w:p>
    <w:p w:rsidR="00F74372" w:rsidRDefault="00F74372">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611</w:t>
      </w:r>
    </w:p>
    <w:p w:rsidR="00F74372" w:rsidRDefault="00F74372">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7760F8">
        <w:rPr>
          <w:rFonts w:cs="v4.2.0"/>
          <w:vertAlign w:val="subscript"/>
          <w:lang w:eastAsia="zh-CN"/>
        </w:rPr>
        <w:t>CMAX,c</w:t>
      </w:r>
      <w:r>
        <w:tab/>
        <w:t>611</w:t>
      </w:r>
    </w:p>
    <w:p w:rsidR="00F74372" w:rsidRDefault="00F74372">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611</w:t>
      </w:r>
    </w:p>
    <w:p w:rsidR="00F74372" w:rsidRDefault="00F74372">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611</w:t>
      </w:r>
    </w:p>
    <w:p w:rsidR="00F74372" w:rsidRDefault="00F74372">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611</w:t>
      </w:r>
    </w:p>
    <w:p w:rsidR="00F74372" w:rsidRDefault="00F74372">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611</w:t>
      </w:r>
    </w:p>
    <w:p w:rsidR="00F74372" w:rsidRDefault="00F74372">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612</w:t>
      </w:r>
    </w:p>
    <w:p w:rsidR="00F74372" w:rsidRDefault="00F74372">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612</w:t>
      </w:r>
    </w:p>
    <w:p w:rsidR="00F74372" w:rsidRDefault="00F74372">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612</w:t>
      </w:r>
    </w:p>
    <w:p w:rsidR="00F74372" w:rsidRDefault="00F74372">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612</w:t>
      </w:r>
    </w:p>
    <w:p w:rsidR="00F74372" w:rsidRDefault="00F74372">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612</w:t>
      </w:r>
    </w:p>
    <w:p w:rsidR="00F74372" w:rsidRDefault="00F74372">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612</w:t>
      </w:r>
    </w:p>
    <w:p w:rsidR="00F74372" w:rsidRDefault="00F74372">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613</w:t>
      </w:r>
    </w:p>
    <w:p w:rsidR="00F74372" w:rsidRDefault="00F74372">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613</w:t>
      </w:r>
    </w:p>
    <w:p w:rsidR="00F74372" w:rsidRDefault="00F74372">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614</w:t>
      </w:r>
    </w:p>
    <w:p w:rsidR="00F74372" w:rsidRDefault="00F74372">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614</w:t>
      </w:r>
    </w:p>
    <w:p w:rsidR="00F74372" w:rsidRDefault="00F74372">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614</w:t>
      </w:r>
    </w:p>
    <w:p w:rsidR="00F74372" w:rsidRDefault="00F74372">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614</w:t>
      </w:r>
    </w:p>
    <w:p w:rsidR="00F74372" w:rsidRDefault="00F74372">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615</w:t>
      </w:r>
    </w:p>
    <w:p w:rsidR="00F74372" w:rsidRDefault="00F74372">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615</w:t>
      </w:r>
    </w:p>
    <w:p w:rsidR="00F74372" w:rsidRDefault="00F74372">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615</w:t>
      </w:r>
    </w:p>
    <w:p w:rsidR="00F74372" w:rsidRDefault="00F74372">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615</w:t>
      </w:r>
    </w:p>
    <w:p w:rsidR="00F74372" w:rsidRDefault="00F74372">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616</w:t>
      </w:r>
    </w:p>
    <w:p w:rsidR="00F74372" w:rsidRDefault="00F74372">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617</w:t>
      </w:r>
    </w:p>
    <w:p w:rsidR="00F74372" w:rsidRDefault="00F74372">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617</w:t>
      </w:r>
    </w:p>
    <w:p w:rsidR="00F74372" w:rsidRDefault="00F74372">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617</w:t>
      </w:r>
    </w:p>
    <w:p w:rsidR="00F74372" w:rsidRDefault="00F74372">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617</w:t>
      </w:r>
    </w:p>
    <w:p w:rsidR="00F74372" w:rsidRDefault="00F74372">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618</w:t>
      </w:r>
    </w:p>
    <w:p w:rsidR="00F74372" w:rsidRDefault="00F74372">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619</w:t>
      </w:r>
    </w:p>
    <w:p w:rsidR="00F74372" w:rsidRDefault="00F74372">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619</w:t>
      </w:r>
    </w:p>
    <w:p w:rsidR="00F74372" w:rsidRDefault="00F74372">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619</w:t>
      </w:r>
    </w:p>
    <w:p w:rsidR="00F74372" w:rsidRDefault="00F74372">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620</w:t>
      </w:r>
    </w:p>
    <w:p w:rsidR="00F74372" w:rsidRDefault="00F74372">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620</w:t>
      </w:r>
    </w:p>
    <w:p w:rsidR="00F74372" w:rsidRDefault="00F74372">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620</w:t>
      </w:r>
    </w:p>
    <w:p w:rsidR="00F74372" w:rsidRDefault="00F74372">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620</w:t>
      </w:r>
    </w:p>
    <w:p w:rsidR="00F74372" w:rsidRDefault="00F74372">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621</w:t>
      </w:r>
    </w:p>
    <w:p w:rsidR="00F74372" w:rsidRDefault="00F74372">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621</w:t>
      </w:r>
    </w:p>
    <w:p w:rsidR="00F74372" w:rsidRDefault="00F74372">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621</w:t>
      </w:r>
    </w:p>
    <w:p w:rsidR="00F74372" w:rsidRDefault="00F74372">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622</w:t>
      </w:r>
    </w:p>
    <w:p w:rsidR="00F74372" w:rsidRDefault="00F74372">
      <w:pPr>
        <w:pStyle w:val="TOC4"/>
        <w:rPr>
          <w:rFonts w:asciiTheme="minorHAnsi" w:eastAsiaTheme="minorEastAsia" w:hAnsiTheme="minorHAnsi" w:cstheme="minorBidi"/>
          <w:sz w:val="22"/>
          <w:szCs w:val="22"/>
        </w:rPr>
      </w:pPr>
      <w:r w:rsidRPr="007760F8">
        <w:t>9.10.4.1</w:t>
      </w:r>
      <w:r>
        <w:rPr>
          <w:rFonts w:asciiTheme="minorHAnsi" w:eastAsiaTheme="minorEastAsia" w:hAnsiTheme="minorHAnsi" w:cstheme="minorBidi"/>
          <w:sz w:val="22"/>
          <w:szCs w:val="22"/>
        </w:rPr>
        <w:tab/>
      </w:r>
      <w:r w:rsidRPr="007760F8">
        <w:rPr>
          <w:lang w:eastAsia="zh-CN"/>
        </w:rPr>
        <w:t>Intra-frequency absolute S-RSSI measurement accuracy requirements</w:t>
      </w:r>
      <w:r>
        <w:tab/>
        <w:t>622</w:t>
      </w:r>
    </w:p>
    <w:p w:rsidR="00F74372" w:rsidRDefault="00F74372">
      <w:pPr>
        <w:pStyle w:val="TOC4"/>
        <w:rPr>
          <w:rFonts w:asciiTheme="minorHAnsi" w:eastAsiaTheme="minorEastAsia" w:hAnsiTheme="minorHAnsi" w:cstheme="minorBidi"/>
          <w:sz w:val="22"/>
          <w:szCs w:val="22"/>
        </w:rPr>
      </w:pPr>
      <w:r w:rsidRPr="007760F8">
        <w:t>9.10.4.2 Intra-frequency relative S-RSSI measurement accuracy requirements</w:t>
      </w:r>
      <w:r>
        <w:tab/>
        <w:t>622</w:t>
      </w:r>
    </w:p>
    <w:p w:rsidR="00F74372" w:rsidRDefault="00F74372">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623</w:t>
      </w:r>
    </w:p>
    <w:p w:rsidR="00F74372" w:rsidRDefault="00F74372">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623</w:t>
      </w:r>
    </w:p>
    <w:p w:rsidR="00F74372" w:rsidRDefault="00F74372">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623</w:t>
      </w:r>
    </w:p>
    <w:p w:rsidR="00F74372" w:rsidRDefault="00F74372">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623</w:t>
      </w:r>
    </w:p>
    <w:p w:rsidR="00F74372" w:rsidRDefault="00F74372">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623</w:t>
      </w:r>
    </w:p>
    <w:p w:rsidR="00F74372" w:rsidRDefault="00F74372">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624</w:t>
      </w:r>
    </w:p>
    <w:p w:rsidR="00F74372" w:rsidRDefault="00F74372">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624</w:t>
      </w:r>
    </w:p>
    <w:p w:rsidR="00F74372" w:rsidRDefault="00F74372">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7760F8">
        <w:rPr>
          <w:vertAlign w:val="subscript"/>
        </w:rPr>
        <w:t>ADV</w:t>
      </w:r>
      <w:r>
        <w:t>)</w:t>
      </w:r>
      <w:r>
        <w:tab/>
        <w:t>624</w:t>
      </w:r>
    </w:p>
    <w:p w:rsidR="00F74372" w:rsidRDefault="00F74372">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624</w:t>
      </w:r>
    </w:p>
    <w:p w:rsidR="00F74372" w:rsidRDefault="00F74372">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625</w:t>
      </w:r>
    </w:p>
    <w:p w:rsidR="00F74372" w:rsidRDefault="00F74372">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625</w:t>
      </w:r>
    </w:p>
    <w:p w:rsidR="00F74372" w:rsidRDefault="00F74372">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625</w:t>
      </w:r>
    </w:p>
    <w:p w:rsidR="00F74372" w:rsidRDefault="00F74372">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625</w:t>
      </w:r>
    </w:p>
    <w:p w:rsidR="00F74372" w:rsidRDefault="00F74372">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625</w:t>
      </w:r>
    </w:p>
    <w:p w:rsidR="00F74372" w:rsidRDefault="00F74372">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625</w:t>
      </w:r>
    </w:p>
    <w:p w:rsidR="00F74372" w:rsidRDefault="00F74372">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625</w:t>
      </w:r>
    </w:p>
    <w:p w:rsidR="00F74372" w:rsidRDefault="00F74372">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625</w:t>
      </w:r>
    </w:p>
    <w:p w:rsidR="00F74372" w:rsidRDefault="00F74372">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626</w:t>
      </w:r>
    </w:p>
    <w:p w:rsidR="00F74372" w:rsidRDefault="00F74372">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626</w:t>
      </w:r>
    </w:p>
    <w:p w:rsidR="00F74372" w:rsidRDefault="00F74372">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626</w:t>
      </w:r>
    </w:p>
    <w:p w:rsidR="00F74372" w:rsidRDefault="00F74372">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626</w:t>
      </w:r>
    </w:p>
    <w:p w:rsidR="00F74372" w:rsidRDefault="00F74372">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626</w:t>
      </w:r>
    </w:p>
    <w:p w:rsidR="00F74372" w:rsidRDefault="00F74372">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627</w:t>
      </w:r>
    </w:p>
    <w:p w:rsidR="00F74372" w:rsidRDefault="00F74372">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627</w:t>
      </w:r>
    </w:p>
    <w:p w:rsidR="00F74372" w:rsidRDefault="00F74372">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627</w:t>
      </w:r>
    </w:p>
    <w:p w:rsidR="00F74372" w:rsidRDefault="00F74372">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627</w:t>
      </w:r>
    </w:p>
    <w:p w:rsidR="00F74372" w:rsidRDefault="00F74372">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627</w:t>
      </w:r>
    </w:p>
    <w:p w:rsidR="00F74372" w:rsidRDefault="00F74372">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627</w:t>
      </w:r>
    </w:p>
    <w:p w:rsidR="00F74372" w:rsidRDefault="00F74372">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627</w:t>
      </w:r>
    </w:p>
    <w:p w:rsidR="00F74372" w:rsidRDefault="00F74372">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627</w:t>
      </w:r>
    </w:p>
    <w:p w:rsidR="00F74372" w:rsidRDefault="00F74372">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627</w:t>
      </w:r>
    </w:p>
    <w:p w:rsidR="00F74372" w:rsidRDefault="00F74372">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628</w:t>
      </w:r>
    </w:p>
    <w:p w:rsidR="00F74372" w:rsidRDefault="00F74372">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628</w:t>
      </w:r>
    </w:p>
    <w:p w:rsidR="00F74372" w:rsidRDefault="00F74372">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628</w:t>
      </w:r>
    </w:p>
    <w:p w:rsidR="00F74372" w:rsidRDefault="00F74372">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628</w:t>
      </w:r>
    </w:p>
    <w:p w:rsidR="00F74372" w:rsidRDefault="00F74372">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628</w:t>
      </w:r>
    </w:p>
    <w:p w:rsidR="00F74372" w:rsidRDefault="00F74372">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629</w:t>
      </w:r>
    </w:p>
    <w:p w:rsidR="00F74372" w:rsidRDefault="00F74372">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629</w:t>
      </w:r>
    </w:p>
    <w:p w:rsidR="00F74372" w:rsidRDefault="00F74372">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629</w:t>
      </w:r>
    </w:p>
    <w:p w:rsidR="00F74372" w:rsidRDefault="00F74372">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629</w:t>
      </w:r>
    </w:p>
    <w:p w:rsidR="00F74372" w:rsidRDefault="00F74372">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629</w:t>
      </w:r>
    </w:p>
    <w:p w:rsidR="00F74372" w:rsidRDefault="00F74372">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 xml:space="preserve">GNSS as </w:t>
      </w:r>
      <w:r>
        <w:rPr>
          <w:lang w:eastAsia="en-GB"/>
        </w:rPr>
        <w:t>synchronization reference source</w:t>
      </w:r>
      <w:r>
        <w:tab/>
        <w:t>629</w:t>
      </w:r>
    </w:p>
    <w:p w:rsidR="00F74372" w:rsidRDefault="00F74372">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rPr>
          <w:lang w:eastAsia="en-GB"/>
        </w:rPr>
        <w:t>Serving cell/PCell</w:t>
      </w:r>
      <w:r>
        <w:t xml:space="preserve"> as </w:t>
      </w:r>
      <w:r>
        <w:rPr>
          <w:lang w:eastAsia="en-GB"/>
        </w:rPr>
        <w:t>synchronization reference source</w:t>
      </w:r>
      <w:r>
        <w:tab/>
        <w:t>630</w:t>
      </w:r>
    </w:p>
    <w:p w:rsidR="00F74372" w:rsidRDefault="00F74372">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 xml:space="preserve">SyncRef UE as </w:t>
      </w:r>
      <w:r>
        <w:rPr>
          <w:lang w:eastAsia="en-GB"/>
        </w:rPr>
        <w:t>synchronization reference source</w:t>
      </w:r>
      <w:r>
        <w:tab/>
        <w:t>630</w:t>
      </w:r>
    </w:p>
    <w:p w:rsidR="00F74372" w:rsidRDefault="00F74372">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630</w:t>
      </w:r>
    </w:p>
    <w:p w:rsidR="00F74372" w:rsidRDefault="00F74372">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630</w:t>
      </w:r>
    </w:p>
    <w:p w:rsidR="00F74372" w:rsidRDefault="00F74372">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630</w:t>
      </w:r>
    </w:p>
    <w:p w:rsidR="00F74372" w:rsidRDefault="00F74372">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 xml:space="preserve">Initiation/Cease of SLSS transmissions with GNSS as </w:t>
      </w:r>
      <w:r>
        <w:rPr>
          <w:lang w:eastAsia="en-GB"/>
        </w:rPr>
        <w:t>synchronization reference source</w:t>
      </w:r>
      <w:r>
        <w:tab/>
        <w:t>631</w:t>
      </w:r>
    </w:p>
    <w:p w:rsidR="00F74372" w:rsidRDefault="00F74372">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 xml:space="preserve">Initiation/Cease of SLSS transmissions with SyncRef UE as </w:t>
      </w:r>
      <w:r>
        <w:rPr>
          <w:lang w:eastAsia="en-GB"/>
        </w:rPr>
        <w:t>synchronization reference source</w:t>
      </w:r>
      <w:r>
        <w:tab/>
        <w:t>631</w:t>
      </w:r>
    </w:p>
    <w:p w:rsidR="00F74372" w:rsidRDefault="00F74372">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w:t>
      </w:r>
      <w:r>
        <w:rPr>
          <w:lang w:eastAsia="en-GB"/>
        </w:rPr>
        <w:t xml:space="preserve"> Source</w:t>
      </w:r>
      <w:r>
        <w:tab/>
        <w:t>631</w:t>
      </w:r>
    </w:p>
    <w:p w:rsidR="00F74372" w:rsidRDefault="00F74372">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632</w:t>
      </w:r>
    </w:p>
    <w:p w:rsidR="00F74372" w:rsidRDefault="00F74372">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632</w:t>
      </w:r>
    </w:p>
    <w:p w:rsidR="00F74372" w:rsidRDefault="00F74372">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632</w:t>
      </w:r>
    </w:p>
    <w:p w:rsidR="00F74372" w:rsidRDefault="00F74372">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632</w:t>
      </w:r>
    </w:p>
    <w:p w:rsidR="00F74372" w:rsidRDefault="00F74372">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632</w:t>
      </w:r>
    </w:p>
    <w:p w:rsidR="00F74372" w:rsidRDefault="00F74372">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633</w:t>
      </w:r>
    </w:p>
    <w:p w:rsidR="00F74372" w:rsidRDefault="00F74372">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633</w:t>
      </w:r>
    </w:p>
    <w:p w:rsidR="00F74372" w:rsidRDefault="00F74372">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633</w:t>
      </w:r>
    </w:p>
    <w:p w:rsidR="00F74372" w:rsidRDefault="00F74372">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633</w:t>
      </w:r>
    </w:p>
    <w:p w:rsidR="00F74372" w:rsidRDefault="00F74372" w:rsidP="00F74372">
      <w:pPr>
        <w:pStyle w:val="TOC8"/>
        <w:rPr>
          <w:rFonts w:asciiTheme="minorHAnsi" w:eastAsiaTheme="minorEastAsia" w:hAnsiTheme="minorHAnsi" w:cstheme="minorBidi"/>
          <w:b w:val="0"/>
          <w:szCs w:val="22"/>
        </w:rPr>
      </w:pPr>
      <w:r>
        <w:t>Annex A (normative):</w:t>
      </w:r>
      <w:r>
        <w:tab/>
        <w:t>Test Cases</w:t>
      </w:r>
      <w:r>
        <w:tab/>
        <w:t>635</w:t>
      </w:r>
    </w:p>
    <w:p w:rsidR="00F74372" w:rsidRDefault="00F74372">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635</w:t>
      </w:r>
    </w:p>
    <w:p w:rsidR="00F74372" w:rsidRDefault="00F74372">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635</w:t>
      </w:r>
    </w:p>
    <w:p w:rsidR="00F74372" w:rsidRDefault="00F74372">
      <w:pPr>
        <w:pStyle w:val="TOC2"/>
        <w:rPr>
          <w:rFonts w:asciiTheme="minorHAnsi" w:eastAsiaTheme="minorEastAsia" w:hAnsiTheme="minorHAnsi" w:cstheme="minorBidi"/>
          <w:sz w:val="22"/>
          <w:szCs w:val="22"/>
        </w:rPr>
      </w:pPr>
      <w:r w:rsidRPr="00F74372">
        <w:t>A.2.1</w:t>
      </w:r>
      <w:r w:rsidRPr="00F74372">
        <w:rPr>
          <w:rFonts w:asciiTheme="minorHAnsi" w:eastAsiaTheme="minorEastAsia" w:hAnsiTheme="minorHAnsi"/>
          <w:sz w:val="22"/>
          <w:szCs w:val="22"/>
        </w:rPr>
        <w:tab/>
      </w:r>
      <w:r>
        <w:t>Types of requirements in TS 36.133</w:t>
      </w:r>
      <w:r>
        <w:tab/>
        <w:t>635</w:t>
      </w:r>
    </w:p>
    <w:p w:rsidR="00F74372" w:rsidRDefault="00F74372">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635</w:t>
      </w:r>
    </w:p>
    <w:p w:rsidR="00F74372" w:rsidRDefault="00F74372">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635</w:t>
      </w:r>
    </w:p>
    <w:p w:rsidR="00F74372" w:rsidRDefault="00F74372">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636</w:t>
      </w:r>
    </w:p>
    <w:p w:rsidR="00F74372" w:rsidRDefault="00F74372">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636</w:t>
      </w:r>
    </w:p>
    <w:p w:rsidR="00F74372" w:rsidRDefault="00F74372">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637</w:t>
      </w:r>
    </w:p>
    <w:p w:rsidR="00F74372" w:rsidRDefault="00F74372">
      <w:pPr>
        <w:pStyle w:val="TOC2"/>
        <w:rPr>
          <w:rFonts w:asciiTheme="minorHAnsi" w:eastAsiaTheme="minorEastAsia" w:hAnsiTheme="minorHAnsi" w:cstheme="minorBidi"/>
          <w:sz w:val="22"/>
          <w:szCs w:val="22"/>
        </w:rPr>
      </w:pPr>
      <w:r w:rsidRPr="00F74372">
        <w:t>A.3.1</w:t>
      </w:r>
      <w:r w:rsidRPr="00F74372">
        <w:rPr>
          <w:rFonts w:asciiTheme="minorHAnsi" w:eastAsiaTheme="minorEastAsia" w:hAnsiTheme="minorHAnsi"/>
          <w:sz w:val="22"/>
          <w:szCs w:val="22"/>
        </w:rPr>
        <w:tab/>
      </w:r>
      <w:r>
        <w:t>Reference Measurement Channels</w:t>
      </w:r>
      <w:r>
        <w:tab/>
        <w:t>637</w:t>
      </w:r>
    </w:p>
    <w:p w:rsidR="00F74372" w:rsidRDefault="00F74372">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637</w:t>
      </w:r>
    </w:p>
    <w:p w:rsidR="00F74372" w:rsidRDefault="00F74372">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637</w:t>
      </w:r>
    </w:p>
    <w:p w:rsidR="00F74372" w:rsidRDefault="00F74372">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638</w:t>
      </w:r>
    </w:p>
    <w:p w:rsidR="00F74372" w:rsidRDefault="00F74372">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640</w:t>
      </w:r>
    </w:p>
    <w:p w:rsidR="00F74372" w:rsidRDefault="00F74372">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641</w:t>
      </w:r>
    </w:p>
    <w:p w:rsidR="00F74372" w:rsidRDefault="00F74372">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642</w:t>
      </w:r>
    </w:p>
    <w:p w:rsidR="00F74372" w:rsidRDefault="00F74372">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643</w:t>
      </w:r>
    </w:p>
    <w:p w:rsidR="00F74372" w:rsidRDefault="00F74372">
      <w:pPr>
        <w:pStyle w:val="TOC3"/>
        <w:rPr>
          <w:rFonts w:asciiTheme="minorHAnsi" w:eastAsiaTheme="minorEastAsia" w:hAnsiTheme="minorHAnsi" w:cstheme="minorBidi"/>
          <w:sz w:val="22"/>
          <w:szCs w:val="22"/>
        </w:rPr>
      </w:pPr>
      <w:r w:rsidRPr="00F74372">
        <w:t>A.3.1.2</w:t>
      </w:r>
      <w:r w:rsidRPr="00F74372">
        <w:rPr>
          <w:rFonts w:asciiTheme="minorHAnsi" w:eastAsiaTheme="minorEastAsia" w:hAnsiTheme="minorHAnsi"/>
          <w:sz w:val="22"/>
          <w:szCs w:val="22"/>
        </w:rPr>
        <w:tab/>
      </w:r>
      <w:r w:rsidRPr="007760F8">
        <w:rPr>
          <w:lang w:val="de-DE"/>
        </w:rPr>
        <w:t>PCFICH/PDCCH/PHICH</w:t>
      </w:r>
      <w:r>
        <w:tab/>
        <w:t>644</w:t>
      </w:r>
    </w:p>
    <w:p w:rsidR="00F74372" w:rsidRDefault="00F74372">
      <w:pPr>
        <w:pStyle w:val="TOC4"/>
        <w:rPr>
          <w:rFonts w:asciiTheme="minorHAnsi" w:eastAsiaTheme="minorEastAsia" w:hAnsiTheme="minorHAnsi" w:cstheme="minorBidi"/>
          <w:sz w:val="22"/>
          <w:szCs w:val="22"/>
        </w:rPr>
      </w:pPr>
      <w:r w:rsidRPr="00F74372">
        <w:t>A.3.1.2.1</w:t>
      </w:r>
      <w:r w:rsidRPr="00F74372">
        <w:rPr>
          <w:rFonts w:asciiTheme="minorHAnsi" w:eastAsiaTheme="minorEastAsia" w:hAnsiTheme="minorHAnsi" w:cstheme="minorBidi"/>
          <w:sz w:val="22"/>
          <w:szCs w:val="22"/>
        </w:rPr>
        <w:tab/>
      </w:r>
      <w:r w:rsidRPr="007760F8">
        <w:rPr>
          <w:lang w:val="de-DE"/>
        </w:rPr>
        <w:t>FDD</w:t>
      </w:r>
      <w:r>
        <w:tab/>
        <w:t>644</w:t>
      </w:r>
    </w:p>
    <w:p w:rsidR="00F74372" w:rsidRDefault="00F74372">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644</w:t>
      </w:r>
    </w:p>
    <w:p w:rsidR="00F74372" w:rsidRDefault="00F74372">
      <w:pPr>
        <w:pStyle w:val="TOC4"/>
        <w:rPr>
          <w:rFonts w:asciiTheme="minorHAnsi" w:eastAsiaTheme="minorEastAsia" w:hAnsiTheme="minorHAnsi" w:cstheme="minorBidi"/>
          <w:sz w:val="22"/>
          <w:szCs w:val="22"/>
        </w:rPr>
      </w:pPr>
      <w:r w:rsidRPr="00F74372">
        <w:t>A.3.1.2.3</w:t>
      </w:r>
      <w:r w:rsidRPr="00F74372">
        <w:rPr>
          <w:rFonts w:asciiTheme="minorHAnsi" w:eastAsiaTheme="minorEastAsia" w:hAnsiTheme="minorHAnsi" w:cstheme="minorBidi"/>
          <w:sz w:val="22"/>
          <w:szCs w:val="22"/>
        </w:rPr>
        <w:tab/>
      </w:r>
      <w:r w:rsidRPr="007760F8">
        <w:rPr>
          <w:lang w:val="de-DE"/>
        </w:rPr>
        <w:t>HD-FDD for UE category 0</w:t>
      </w:r>
      <w:r>
        <w:tab/>
        <w:t>645</w:t>
      </w:r>
    </w:p>
    <w:p w:rsidR="00F74372" w:rsidRDefault="00F74372">
      <w:pPr>
        <w:pStyle w:val="TOC4"/>
        <w:rPr>
          <w:rFonts w:asciiTheme="minorHAnsi" w:eastAsiaTheme="minorEastAsia" w:hAnsiTheme="minorHAnsi" w:cstheme="minorBidi"/>
          <w:sz w:val="22"/>
          <w:szCs w:val="22"/>
        </w:rPr>
      </w:pPr>
      <w:r w:rsidRPr="00F74372">
        <w:t>A.3.1.2.4</w:t>
      </w:r>
      <w:r w:rsidRPr="00F74372">
        <w:rPr>
          <w:rFonts w:asciiTheme="minorHAnsi" w:eastAsiaTheme="minorEastAsia" w:hAnsiTheme="minorHAnsi" w:cstheme="minorBidi"/>
          <w:sz w:val="22"/>
          <w:szCs w:val="22"/>
        </w:rPr>
        <w:tab/>
      </w:r>
      <w:r w:rsidRPr="007760F8">
        <w:rPr>
          <w:lang w:val="de-DE"/>
        </w:rPr>
        <w:t>FS 3</w:t>
      </w:r>
      <w:r>
        <w:tab/>
        <w:t>645</w:t>
      </w:r>
    </w:p>
    <w:p w:rsidR="00F74372" w:rsidRDefault="00F74372">
      <w:pPr>
        <w:pStyle w:val="TOC3"/>
        <w:rPr>
          <w:rFonts w:asciiTheme="minorHAnsi" w:eastAsiaTheme="minorEastAsia" w:hAnsiTheme="minorHAnsi" w:cstheme="minorBidi"/>
          <w:sz w:val="22"/>
          <w:szCs w:val="22"/>
        </w:rPr>
      </w:pPr>
      <w:r w:rsidRPr="00F74372">
        <w:t>A.3.1.3</w:t>
      </w:r>
      <w:r w:rsidRPr="00F74372">
        <w:rPr>
          <w:rFonts w:asciiTheme="minorHAnsi" w:eastAsiaTheme="minorEastAsia" w:hAnsiTheme="minorHAnsi" w:cstheme="minorBidi"/>
          <w:sz w:val="22"/>
          <w:szCs w:val="22"/>
        </w:rPr>
        <w:tab/>
      </w:r>
      <w:r w:rsidRPr="007760F8">
        <w:rPr>
          <w:lang w:val="de-DE"/>
        </w:rPr>
        <w:t xml:space="preserve">MPDCCH </w:t>
      </w:r>
      <w:r>
        <w:t>Reference Channels for Cat-M1 UEs</w:t>
      </w:r>
      <w:r>
        <w:tab/>
        <w:t>645</w:t>
      </w:r>
    </w:p>
    <w:p w:rsidR="00F74372" w:rsidRDefault="00F74372">
      <w:pPr>
        <w:pStyle w:val="TOC4"/>
        <w:rPr>
          <w:rFonts w:asciiTheme="minorHAnsi" w:eastAsiaTheme="minorEastAsia" w:hAnsiTheme="minorHAnsi" w:cstheme="minorBidi"/>
          <w:sz w:val="22"/>
          <w:szCs w:val="22"/>
        </w:rPr>
      </w:pPr>
      <w:r w:rsidRPr="00F74372">
        <w:t>A.3.1.3.1</w:t>
      </w:r>
      <w:r w:rsidRPr="00F74372">
        <w:rPr>
          <w:rFonts w:asciiTheme="minorHAnsi" w:eastAsiaTheme="minorEastAsia" w:hAnsiTheme="minorHAnsi" w:cstheme="minorBidi"/>
          <w:sz w:val="22"/>
          <w:szCs w:val="22"/>
        </w:rPr>
        <w:tab/>
      </w:r>
      <w:r w:rsidRPr="007760F8">
        <w:rPr>
          <w:lang w:val="de-DE"/>
        </w:rPr>
        <w:t>FDD</w:t>
      </w:r>
      <w:r>
        <w:t xml:space="preserve"> in CEModeA</w:t>
      </w:r>
      <w:r>
        <w:tab/>
        <w:t>646</w:t>
      </w:r>
    </w:p>
    <w:p w:rsidR="00F74372" w:rsidRDefault="00F74372">
      <w:pPr>
        <w:pStyle w:val="TOC4"/>
        <w:rPr>
          <w:rFonts w:asciiTheme="minorHAnsi" w:eastAsiaTheme="minorEastAsia" w:hAnsiTheme="minorHAnsi" w:cstheme="minorBidi"/>
          <w:sz w:val="22"/>
          <w:szCs w:val="22"/>
        </w:rPr>
      </w:pPr>
      <w:r w:rsidRPr="00F74372">
        <w:t>A.3.1.3.2</w:t>
      </w:r>
      <w:r w:rsidRPr="00F74372">
        <w:rPr>
          <w:rFonts w:asciiTheme="minorHAnsi" w:eastAsiaTheme="minorEastAsia" w:hAnsiTheme="minorHAnsi" w:cstheme="minorBidi"/>
          <w:sz w:val="22"/>
          <w:szCs w:val="22"/>
        </w:rPr>
        <w:tab/>
      </w:r>
      <w:r w:rsidRPr="007760F8">
        <w:rPr>
          <w:lang w:val="de-DE"/>
        </w:rPr>
        <w:t>HD-FDD</w:t>
      </w:r>
      <w:r>
        <w:t xml:space="preserve"> in CEModeA</w:t>
      </w:r>
      <w:r>
        <w:tab/>
        <w:t>646</w:t>
      </w:r>
    </w:p>
    <w:p w:rsidR="00F74372" w:rsidRDefault="00F74372">
      <w:pPr>
        <w:pStyle w:val="TOC4"/>
        <w:rPr>
          <w:rFonts w:asciiTheme="minorHAnsi" w:eastAsiaTheme="minorEastAsia" w:hAnsiTheme="minorHAnsi" w:cstheme="minorBidi"/>
          <w:sz w:val="22"/>
          <w:szCs w:val="22"/>
        </w:rPr>
      </w:pPr>
      <w:r w:rsidRPr="00F74372">
        <w:t>A.3.1.3.3</w:t>
      </w:r>
      <w:r w:rsidRPr="00F74372">
        <w:rPr>
          <w:rFonts w:asciiTheme="minorHAnsi" w:eastAsiaTheme="minorEastAsia" w:hAnsiTheme="minorHAnsi" w:cstheme="minorBidi"/>
          <w:sz w:val="22"/>
          <w:szCs w:val="22"/>
        </w:rPr>
        <w:tab/>
      </w:r>
      <w:r w:rsidRPr="007760F8">
        <w:rPr>
          <w:lang w:val="de-DE"/>
        </w:rPr>
        <w:t>TDD</w:t>
      </w:r>
      <w:r>
        <w:t xml:space="preserve"> in CEModeA</w:t>
      </w:r>
      <w:r>
        <w:tab/>
        <w:t>647</w:t>
      </w:r>
    </w:p>
    <w:p w:rsidR="00F74372" w:rsidRDefault="00F74372">
      <w:pPr>
        <w:pStyle w:val="TOC4"/>
        <w:rPr>
          <w:rFonts w:asciiTheme="minorHAnsi" w:eastAsiaTheme="minorEastAsia" w:hAnsiTheme="minorHAnsi" w:cstheme="minorBidi"/>
          <w:sz w:val="22"/>
          <w:szCs w:val="22"/>
        </w:rPr>
      </w:pPr>
      <w:r w:rsidRPr="00F74372">
        <w:t>A.3.1.3.4</w:t>
      </w:r>
      <w:r w:rsidRPr="00F74372">
        <w:rPr>
          <w:rFonts w:asciiTheme="minorHAnsi" w:eastAsiaTheme="minorEastAsia" w:hAnsiTheme="minorHAnsi" w:cstheme="minorBidi"/>
          <w:sz w:val="22"/>
          <w:szCs w:val="22"/>
        </w:rPr>
        <w:tab/>
      </w:r>
      <w:r w:rsidRPr="007760F8">
        <w:rPr>
          <w:lang w:val="de-DE"/>
        </w:rPr>
        <w:t>FDD</w:t>
      </w:r>
      <w:r>
        <w:t xml:space="preserve"> in CEModeB</w:t>
      </w:r>
      <w:r>
        <w:tab/>
        <w:t>647</w:t>
      </w:r>
    </w:p>
    <w:p w:rsidR="00F74372" w:rsidRDefault="00F74372">
      <w:pPr>
        <w:pStyle w:val="TOC4"/>
        <w:rPr>
          <w:rFonts w:asciiTheme="minorHAnsi" w:eastAsiaTheme="minorEastAsia" w:hAnsiTheme="minorHAnsi" w:cstheme="minorBidi"/>
          <w:sz w:val="22"/>
          <w:szCs w:val="22"/>
        </w:rPr>
      </w:pPr>
      <w:r w:rsidRPr="00F74372">
        <w:t>A.3.1.3.5</w:t>
      </w:r>
      <w:r w:rsidRPr="00F74372">
        <w:rPr>
          <w:rFonts w:asciiTheme="minorHAnsi" w:eastAsiaTheme="minorEastAsia" w:hAnsiTheme="minorHAnsi" w:cstheme="minorBidi"/>
          <w:sz w:val="22"/>
          <w:szCs w:val="22"/>
        </w:rPr>
        <w:tab/>
      </w:r>
      <w:r w:rsidRPr="007760F8">
        <w:rPr>
          <w:lang w:val="de-DE"/>
        </w:rPr>
        <w:t>HD-FDD</w:t>
      </w:r>
      <w:r>
        <w:t xml:space="preserve"> in CEModeB</w:t>
      </w:r>
      <w:r>
        <w:tab/>
        <w:t>648</w:t>
      </w:r>
    </w:p>
    <w:p w:rsidR="00F74372" w:rsidRDefault="00F74372">
      <w:pPr>
        <w:pStyle w:val="TOC4"/>
        <w:rPr>
          <w:rFonts w:asciiTheme="minorHAnsi" w:eastAsiaTheme="minorEastAsia" w:hAnsiTheme="minorHAnsi" w:cstheme="minorBidi"/>
          <w:sz w:val="22"/>
          <w:szCs w:val="22"/>
        </w:rPr>
      </w:pPr>
      <w:r w:rsidRPr="00F74372">
        <w:t>A.3.1.3.6</w:t>
      </w:r>
      <w:r w:rsidRPr="00F74372">
        <w:rPr>
          <w:rFonts w:asciiTheme="minorHAnsi" w:eastAsiaTheme="minorEastAsia" w:hAnsiTheme="minorHAnsi" w:cstheme="minorBidi"/>
          <w:sz w:val="22"/>
          <w:szCs w:val="22"/>
        </w:rPr>
        <w:tab/>
      </w:r>
      <w:r w:rsidRPr="007760F8">
        <w:rPr>
          <w:lang w:val="de-DE"/>
        </w:rPr>
        <w:t>TDD</w:t>
      </w:r>
      <w:r>
        <w:t xml:space="preserve"> in CEModeB</w:t>
      </w:r>
      <w:r>
        <w:tab/>
        <w:t>648</w:t>
      </w:r>
    </w:p>
    <w:p w:rsidR="00F74372" w:rsidRDefault="00F74372">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649</w:t>
      </w:r>
    </w:p>
    <w:p w:rsidR="00F74372" w:rsidRDefault="00F74372">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7760F8">
        <w:rPr>
          <w:rFonts w:cs="v5.0.0"/>
        </w:rPr>
        <w:t>in CEModeA</w:t>
      </w:r>
      <w:r>
        <w:tab/>
        <w:t>649</w:t>
      </w:r>
    </w:p>
    <w:p w:rsidR="00F74372" w:rsidRDefault="00F74372">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7760F8">
        <w:rPr>
          <w:rFonts w:cs="v5.0.0"/>
        </w:rPr>
        <w:t>in CEModeA</w:t>
      </w:r>
      <w:r>
        <w:tab/>
        <w:t>650</w:t>
      </w:r>
    </w:p>
    <w:p w:rsidR="00F74372" w:rsidRDefault="00F74372">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7760F8">
        <w:rPr>
          <w:rFonts w:cs="v5.0.0"/>
        </w:rPr>
        <w:t>in CEModeA</w:t>
      </w:r>
      <w:r>
        <w:tab/>
        <w:t>651</w:t>
      </w:r>
    </w:p>
    <w:p w:rsidR="00F74372" w:rsidRDefault="00F74372">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7760F8">
        <w:rPr>
          <w:rFonts w:cs="v5.0.0"/>
        </w:rPr>
        <w:t>in CEModeB</w:t>
      </w:r>
      <w:r>
        <w:tab/>
        <w:t>652</w:t>
      </w:r>
    </w:p>
    <w:p w:rsidR="00F74372" w:rsidRDefault="00F74372">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7760F8">
        <w:rPr>
          <w:rFonts w:cs="v5.0.0"/>
        </w:rPr>
        <w:t>in CEModeB</w:t>
      </w:r>
      <w:r>
        <w:tab/>
        <w:t>653</w:t>
      </w:r>
    </w:p>
    <w:p w:rsidR="00F74372" w:rsidRDefault="00F74372">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7760F8">
        <w:rPr>
          <w:rFonts w:cs="v5.0.0"/>
        </w:rPr>
        <w:t>in CEModeB</w:t>
      </w:r>
      <w:r>
        <w:tab/>
        <w:t>654</w:t>
      </w:r>
    </w:p>
    <w:p w:rsidR="00F74372" w:rsidRDefault="00F74372">
      <w:pPr>
        <w:pStyle w:val="TOC3"/>
        <w:rPr>
          <w:rFonts w:asciiTheme="minorHAnsi" w:eastAsiaTheme="minorEastAsia" w:hAnsiTheme="minorHAnsi" w:cstheme="minorBidi"/>
          <w:sz w:val="22"/>
          <w:szCs w:val="22"/>
        </w:rPr>
      </w:pPr>
      <w:r>
        <w:t>A.3.1.</w:t>
      </w:r>
      <w:r w:rsidRPr="007760F8">
        <w:rPr>
          <w:rFonts w:eastAsia="MS Mincho"/>
          <w:lang w:eastAsia="ja-JP"/>
        </w:rPr>
        <w:t>5</w:t>
      </w:r>
      <w:r>
        <w:rPr>
          <w:rFonts w:asciiTheme="minorHAnsi" w:eastAsiaTheme="minorEastAsia" w:hAnsiTheme="minorHAnsi" w:cstheme="minorBidi"/>
          <w:sz w:val="22"/>
          <w:szCs w:val="22"/>
        </w:rPr>
        <w:tab/>
      </w:r>
      <w:r>
        <w:rPr>
          <w:lang w:eastAsia="zh-CN"/>
        </w:rPr>
        <w:t>N</w:t>
      </w:r>
      <w:r>
        <w:t>PD</w:t>
      </w:r>
      <w:r w:rsidRPr="007760F8">
        <w:rPr>
          <w:rFonts w:eastAsia="MS Mincho"/>
          <w:lang w:eastAsia="ja-JP"/>
        </w:rPr>
        <w:t>S</w:t>
      </w:r>
      <w:r>
        <w:t xml:space="preserve">CH </w:t>
      </w:r>
      <w:r w:rsidRPr="007760F8">
        <w:rPr>
          <w:rFonts w:cs="v5.0.0"/>
        </w:rPr>
        <w:t xml:space="preserve">Reference Channel for </w:t>
      </w:r>
      <w:r w:rsidRPr="007760F8">
        <w:rPr>
          <w:rFonts w:cs="v5.0.0"/>
          <w:lang w:eastAsia="zh-CN"/>
        </w:rPr>
        <w:t>UE category NB1</w:t>
      </w:r>
      <w:r>
        <w:tab/>
        <w:t>655</w:t>
      </w:r>
    </w:p>
    <w:p w:rsidR="00F74372" w:rsidRDefault="00F74372">
      <w:pPr>
        <w:pStyle w:val="TOC4"/>
        <w:rPr>
          <w:rFonts w:asciiTheme="minorHAnsi" w:eastAsiaTheme="minorEastAsia" w:hAnsiTheme="minorHAnsi" w:cstheme="minorBidi"/>
          <w:sz w:val="22"/>
          <w:szCs w:val="22"/>
        </w:rPr>
      </w:pPr>
      <w:r>
        <w:t>A.3.1.</w:t>
      </w:r>
      <w:r w:rsidRPr="007760F8">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655</w:t>
      </w:r>
    </w:p>
    <w:p w:rsidR="00F74372" w:rsidRDefault="00F74372">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656</w:t>
      </w:r>
    </w:p>
    <w:p w:rsidR="00F74372" w:rsidRDefault="00F74372">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656</w:t>
      </w:r>
    </w:p>
    <w:p w:rsidR="00F74372" w:rsidRDefault="00F74372">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657</w:t>
      </w:r>
    </w:p>
    <w:p w:rsidR="00F74372" w:rsidRDefault="00F74372">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657</w:t>
      </w:r>
    </w:p>
    <w:p w:rsidR="00F74372" w:rsidRDefault="00F74372">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657</w:t>
      </w:r>
    </w:p>
    <w:p w:rsidR="00F74372" w:rsidRDefault="00F74372">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657</w:t>
      </w:r>
    </w:p>
    <w:p w:rsidR="00F74372" w:rsidRDefault="00F74372">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657</w:t>
      </w:r>
    </w:p>
    <w:p w:rsidR="00F74372" w:rsidRDefault="00F74372">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658</w:t>
      </w:r>
    </w:p>
    <w:p w:rsidR="00F74372" w:rsidRDefault="00F74372">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658</w:t>
      </w:r>
    </w:p>
    <w:p w:rsidR="00F74372" w:rsidRDefault="00F74372">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658</w:t>
      </w:r>
    </w:p>
    <w:p w:rsidR="00F74372" w:rsidRDefault="00F74372">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658</w:t>
      </w:r>
    </w:p>
    <w:p w:rsidR="00F74372" w:rsidRDefault="00F74372">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659</w:t>
      </w:r>
    </w:p>
    <w:p w:rsidR="00F74372" w:rsidRDefault="00F74372">
      <w:pPr>
        <w:pStyle w:val="TOC2"/>
        <w:rPr>
          <w:rFonts w:asciiTheme="minorHAnsi" w:eastAsiaTheme="minorEastAsia" w:hAnsiTheme="minorHAnsi" w:cstheme="minorBidi"/>
          <w:sz w:val="22"/>
          <w:szCs w:val="22"/>
        </w:rPr>
      </w:pPr>
      <w:r w:rsidRPr="00F74372">
        <w:t>A.3.2</w:t>
      </w:r>
      <w:r w:rsidRPr="00F74372">
        <w:rPr>
          <w:rFonts w:asciiTheme="minorHAnsi" w:eastAsiaTheme="minorEastAsia" w:hAnsiTheme="minorHAnsi"/>
          <w:sz w:val="22"/>
          <w:szCs w:val="22"/>
        </w:rPr>
        <w:tab/>
      </w:r>
      <w:r>
        <w:t>OFDMA Channel Noise Generator (OCNG)</w:t>
      </w:r>
      <w:r>
        <w:tab/>
        <w:t>659</w:t>
      </w:r>
    </w:p>
    <w:p w:rsidR="00F74372" w:rsidRDefault="00F74372">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659</w:t>
      </w:r>
    </w:p>
    <w:p w:rsidR="00F74372" w:rsidRDefault="00F74372">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660</w:t>
      </w:r>
    </w:p>
    <w:p w:rsidR="00F74372" w:rsidRDefault="00F74372">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660</w:t>
      </w:r>
    </w:p>
    <w:p w:rsidR="00F74372" w:rsidRDefault="00F74372">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661</w:t>
      </w:r>
    </w:p>
    <w:p w:rsidR="00F74372" w:rsidRDefault="00F74372">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662</w:t>
      </w:r>
    </w:p>
    <w:p w:rsidR="00F74372" w:rsidRDefault="00F74372">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663</w:t>
      </w:r>
    </w:p>
    <w:p w:rsidR="00F74372" w:rsidRDefault="00F74372">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663</w:t>
      </w:r>
    </w:p>
    <w:p w:rsidR="00F74372" w:rsidRDefault="00F74372">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664</w:t>
      </w:r>
    </w:p>
    <w:p w:rsidR="00F74372" w:rsidRDefault="00F74372">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664</w:t>
      </w:r>
    </w:p>
    <w:p w:rsidR="00F74372" w:rsidRDefault="00F74372">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665</w:t>
      </w:r>
    </w:p>
    <w:p w:rsidR="00F74372" w:rsidRDefault="00F74372">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665</w:t>
      </w:r>
    </w:p>
    <w:p w:rsidR="00F74372" w:rsidRDefault="00F74372">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666</w:t>
      </w:r>
    </w:p>
    <w:p w:rsidR="00F74372" w:rsidRDefault="00F74372">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667</w:t>
      </w:r>
    </w:p>
    <w:p w:rsidR="00F74372" w:rsidRDefault="00F74372">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667</w:t>
      </w:r>
    </w:p>
    <w:p w:rsidR="00F74372" w:rsidRDefault="00F74372">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668</w:t>
      </w:r>
    </w:p>
    <w:p w:rsidR="00F74372" w:rsidRDefault="00F74372">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668</w:t>
      </w:r>
    </w:p>
    <w:p w:rsidR="00F74372" w:rsidRDefault="00F74372">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669</w:t>
      </w:r>
    </w:p>
    <w:p w:rsidR="00F74372" w:rsidRDefault="00F74372">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669</w:t>
      </w:r>
    </w:p>
    <w:p w:rsidR="00F74372" w:rsidRDefault="00F74372">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670</w:t>
      </w:r>
    </w:p>
    <w:p w:rsidR="00F74372" w:rsidRDefault="00F74372">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670</w:t>
      </w:r>
    </w:p>
    <w:p w:rsidR="00F74372" w:rsidRDefault="00F74372">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671</w:t>
      </w:r>
    </w:p>
    <w:p w:rsidR="00F74372" w:rsidRDefault="00F74372">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671</w:t>
      </w:r>
    </w:p>
    <w:p w:rsidR="00F74372" w:rsidRDefault="00F74372">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672</w:t>
      </w:r>
    </w:p>
    <w:p w:rsidR="00F74372" w:rsidRDefault="00F74372">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672</w:t>
      </w:r>
    </w:p>
    <w:p w:rsidR="00F74372" w:rsidRDefault="00F74372">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673</w:t>
      </w:r>
    </w:p>
    <w:p w:rsidR="00F74372" w:rsidRDefault="00F74372">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673</w:t>
      </w:r>
    </w:p>
    <w:p w:rsidR="00F74372" w:rsidRDefault="00F74372">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674</w:t>
      </w:r>
    </w:p>
    <w:p w:rsidR="00F74372" w:rsidRDefault="00F74372">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674</w:t>
      </w:r>
    </w:p>
    <w:p w:rsidR="00F74372" w:rsidRDefault="00F74372">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675</w:t>
      </w:r>
    </w:p>
    <w:p w:rsidR="00F74372" w:rsidRDefault="00F74372">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676</w:t>
      </w:r>
    </w:p>
    <w:p w:rsidR="00F74372" w:rsidRDefault="00F74372">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677</w:t>
      </w:r>
    </w:p>
    <w:p w:rsidR="00F74372" w:rsidRDefault="00F74372">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678</w:t>
      </w:r>
    </w:p>
    <w:p w:rsidR="00F74372" w:rsidRDefault="00F74372">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678</w:t>
      </w:r>
    </w:p>
    <w:p w:rsidR="00F74372" w:rsidRDefault="00F74372">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679</w:t>
      </w:r>
    </w:p>
    <w:p w:rsidR="00F74372" w:rsidRDefault="00F74372">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680</w:t>
      </w:r>
    </w:p>
    <w:p w:rsidR="00F74372" w:rsidRDefault="00F74372">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680</w:t>
      </w:r>
    </w:p>
    <w:p w:rsidR="00F74372" w:rsidRDefault="00F74372">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682</w:t>
      </w:r>
    </w:p>
    <w:p w:rsidR="00F74372" w:rsidRDefault="00F74372">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683</w:t>
      </w:r>
    </w:p>
    <w:p w:rsidR="00F74372" w:rsidRDefault="00F74372">
      <w:pPr>
        <w:pStyle w:val="TOC4"/>
        <w:rPr>
          <w:rFonts w:asciiTheme="minorHAnsi" w:eastAsiaTheme="minorEastAsia" w:hAnsiTheme="minorHAnsi" w:cstheme="minorBidi"/>
          <w:sz w:val="22"/>
          <w:szCs w:val="22"/>
        </w:rPr>
      </w:pPr>
      <w:r>
        <w:t>A.3.2.3.</w:t>
      </w:r>
      <w:r>
        <w:rPr>
          <w:lang w:eastAsia="zh-CN"/>
        </w:rPr>
        <w:t>3</w:t>
      </w:r>
      <w:r>
        <w:rPr>
          <w:rFonts w:asciiTheme="minorHAnsi" w:eastAsiaTheme="minorEastAsia" w:hAnsiTheme="minorHAnsi" w:cstheme="minorBidi"/>
          <w:sz w:val="22"/>
          <w:szCs w:val="22"/>
        </w:rPr>
        <w:tab/>
      </w:r>
      <w:r>
        <w:t xml:space="preserve">Narrowband IoT OCNG FDD pattern </w:t>
      </w:r>
      <w:r>
        <w:rPr>
          <w:lang w:eastAsia="zh-CN"/>
        </w:rPr>
        <w:t>3</w:t>
      </w:r>
      <w:r>
        <w:t xml:space="preserve">: </w:t>
      </w:r>
      <w:r>
        <w:rPr>
          <w:lang w:eastAsia="zh-CN"/>
        </w:rPr>
        <w:t>standalone</w:t>
      </w:r>
      <w:r>
        <w:t xml:space="preserve"> NB-IoT</w:t>
      </w:r>
      <w:r>
        <w:tab/>
        <w:t>683</w:t>
      </w:r>
    </w:p>
    <w:p w:rsidR="00F74372" w:rsidRDefault="00F74372">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684</w:t>
      </w:r>
    </w:p>
    <w:p w:rsidR="00F74372" w:rsidRDefault="00F74372">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685</w:t>
      </w:r>
    </w:p>
    <w:p w:rsidR="00F74372" w:rsidRDefault="00F74372">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686</w:t>
      </w:r>
    </w:p>
    <w:p w:rsidR="00F74372" w:rsidRDefault="00F74372">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687</w:t>
      </w:r>
    </w:p>
    <w:p w:rsidR="00F74372" w:rsidRDefault="00F74372">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687</w:t>
      </w:r>
    </w:p>
    <w:p w:rsidR="00F74372" w:rsidRDefault="00F74372">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687</w:t>
      </w:r>
    </w:p>
    <w:p w:rsidR="00F74372" w:rsidRDefault="00F74372">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688</w:t>
      </w:r>
    </w:p>
    <w:p w:rsidR="00F74372" w:rsidRDefault="00F74372">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688</w:t>
      </w:r>
    </w:p>
    <w:p w:rsidR="00F74372" w:rsidRDefault="00F74372">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688</w:t>
      </w:r>
    </w:p>
    <w:p w:rsidR="00F74372" w:rsidRDefault="00F74372">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688</w:t>
      </w:r>
    </w:p>
    <w:p w:rsidR="00F74372" w:rsidRDefault="00F74372">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689</w:t>
      </w:r>
    </w:p>
    <w:p w:rsidR="00F74372" w:rsidRDefault="00F74372">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689</w:t>
      </w:r>
    </w:p>
    <w:p w:rsidR="00F74372" w:rsidRDefault="00F74372">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7760F8">
        <w:t>, 2x2 antenna</w:t>
      </w:r>
      <w:r>
        <w:tab/>
        <w:t>690</w:t>
      </w:r>
    </w:p>
    <w:p w:rsidR="00F74372" w:rsidRDefault="00F74372">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690</w:t>
      </w:r>
    </w:p>
    <w:p w:rsidR="00F74372" w:rsidRDefault="00F74372">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690</w:t>
      </w:r>
    </w:p>
    <w:p w:rsidR="00F74372" w:rsidRDefault="00F74372">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691</w:t>
      </w:r>
    </w:p>
    <w:p w:rsidR="00F74372" w:rsidRDefault="00F74372">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691</w:t>
      </w:r>
    </w:p>
    <w:p w:rsidR="00F74372" w:rsidRDefault="00F74372">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691</w:t>
      </w:r>
    </w:p>
    <w:p w:rsidR="00F74372" w:rsidRDefault="00F74372">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691</w:t>
      </w:r>
    </w:p>
    <w:p w:rsidR="00F74372" w:rsidRDefault="00F74372">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691</w:t>
      </w:r>
    </w:p>
    <w:p w:rsidR="00F74372" w:rsidRDefault="00F74372">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691</w:t>
      </w:r>
    </w:p>
    <w:p w:rsidR="00F74372" w:rsidRDefault="00F74372">
      <w:pPr>
        <w:pStyle w:val="TOC3"/>
        <w:rPr>
          <w:rFonts w:asciiTheme="minorHAnsi" w:eastAsiaTheme="minorEastAsia" w:hAnsiTheme="minorHAnsi" w:cstheme="minorBidi"/>
          <w:sz w:val="22"/>
          <w:szCs w:val="22"/>
        </w:rPr>
      </w:pPr>
      <w:r w:rsidRPr="00F74372">
        <w:t>A.3.8.1</w:t>
      </w:r>
      <w:r w:rsidRPr="00F74372">
        <w:rPr>
          <w:rFonts w:asciiTheme="minorHAnsi" w:eastAsiaTheme="minorEastAsia" w:hAnsiTheme="minorHAnsi" w:cstheme="minorBidi"/>
          <w:sz w:val="22"/>
          <w:szCs w:val="22"/>
        </w:rPr>
        <w:tab/>
      </w:r>
      <w:r w:rsidRPr="007760F8">
        <w:rPr>
          <w:snapToGrid w:val="0"/>
        </w:rPr>
        <w:t>Antenna connection</w:t>
      </w:r>
      <w:r w:rsidRPr="007760F8">
        <w:rPr>
          <w:snapToGrid w:val="0"/>
          <w:lang w:eastAsia="zh-CN"/>
        </w:rPr>
        <w:t xml:space="preserve"> for 4 Rx capable UEs</w:t>
      </w:r>
      <w:r>
        <w:tab/>
        <w:t>691</w:t>
      </w:r>
    </w:p>
    <w:p w:rsidR="00F74372" w:rsidRDefault="00F74372">
      <w:pPr>
        <w:pStyle w:val="TOC4"/>
        <w:rPr>
          <w:rFonts w:asciiTheme="minorHAnsi" w:eastAsiaTheme="minorEastAsia" w:hAnsiTheme="minorHAnsi" w:cstheme="minorBidi"/>
          <w:sz w:val="22"/>
          <w:szCs w:val="22"/>
        </w:rPr>
      </w:pPr>
      <w:r>
        <w:t>A.3.8.1.1 Introduction</w:t>
      </w:r>
      <w:r>
        <w:tab/>
        <w:t>691</w:t>
      </w:r>
    </w:p>
    <w:p w:rsidR="00F74372" w:rsidRDefault="00F74372">
      <w:pPr>
        <w:pStyle w:val="TOC4"/>
        <w:rPr>
          <w:rFonts w:asciiTheme="minorHAnsi" w:eastAsiaTheme="minorEastAsia" w:hAnsiTheme="minorHAnsi" w:cstheme="minorBidi"/>
          <w:sz w:val="22"/>
          <w:szCs w:val="22"/>
        </w:rPr>
      </w:pPr>
      <w:r>
        <w:t>A.3.8.1.2 Principle of testing</w:t>
      </w:r>
      <w:r>
        <w:tab/>
        <w:t>691</w:t>
      </w:r>
    </w:p>
    <w:p w:rsidR="00F74372" w:rsidRDefault="00F74372">
      <w:pPr>
        <w:pStyle w:val="TOC5"/>
        <w:rPr>
          <w:rFonts w:asciiTheme="minorHAnsi" w:eastAsiaTheme="minorEastAsia" w:hAnsiTheme="minorHAnsi" w:cstheme="minorBidi"/>
          <w:sz w:val="22"/>
          <w:szCs w:val="22"/>
        </w:rPr>
      </w:pPr>
      <w:r>
        <w:t>A.3.8.1.2.1 Single carrier tests</w:t>
      </w:r>
      <w:r>
        <w:tab/>
        <w:t>691</w:t>
      </w:r>
    </w:p>
    <w:p w:rsidR="00F74372" w:rsidRDefault="00F74372">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692</w:t>
      </w:r>
    </w:p>
    <w:p w:rsidR="00F74372" w:rsidRDefault="00F74372">
      <w:pPr>
        <w:pStyle w:val="TOC5"/>
        <w:rPr>
          <w:rFonts w:asciiTheme="minorHAnsi" w:eastAsiaTheme="minorEastAsia" w:hAnsiTheme="minorHAnsi" w:cstheme="minorBidi"/>
          <w:sz w:val="22"/>
          <w:szCs w:val="22"/>
        </w:rPr>
      </w:pPr>
      <w:r w:rsidRPr="00F74372">
        <w:t>A.3.8.1.2.3</w:t>
      </w:r>
      <w:r w:rsidRPr="00F74372">
        <w:rPr>
          <w:rFonts w:asciiTheme="minorHAnsi" w:eastAsiaTheme="minorEastAsia" w:hAnsiTheme="minorHAnsi" w:cstheme="minorBidi"/>
          <w:sz w:val="22"/>
          <w:szCs w:val="22"/>
        </w:rPr>
        <w:tab/>
      </w:r>
      <w:r w:rsidRPr="007760F8">
        <w:rPr>
          <w:snapToGrid w:val="0"/>
        </w:rPr>
        <w:t>Antenna connection for bands where 2RX is supported</w:t>
      </w:r>
      <w:r>
        <w:tab/>
        <w:t>693</w:t>
      </w:r>
    </w:p>
    <w:p w:rsidR="00F74372" w:rsidRDefault="00F74372">
      <w:pPr>
        <w:pStyle w:val="TOC5"/>
        <w:rPr>
          <w:rFonts w:asciiTheme="minorHAnsi" w:eastAsiaTheme="minorEastAsia" w:hAnsiTheme="minorHAnsi" w:cstheme="minorBidi"/>
          <w:sz w:val="22"/>
          <w:szCs w:val="22"/>
        </w:rPr>
      </w:pPr>
      <w:r w:rsidRPr="00F74372">
        <w:t>A.3.8.1.2.4</w:t>
      </w:r>
      <w:r w:rsidRPr="00F74372">
        <w:rPr>
          <w:rFonts w:asciiTheme="minorHAnsi" w:eastAsiaTheme="minorEastAsia" w:hAnsiTheme="minorHAnsi" w:cstheme="minorBidi"/>
          <w:sz w:val="22"/>
          <w:szCs w:val="22"/>
        </w:rPr>
        <w:tab/>
      </w:r>
      <w:r w:rsidRPr="007760F8">
        <w:rPr>
          <w:snapToGrid w:val="0"/>
        </w:rPr>
        <w:t>Antenna connection for bands where 4RX is supported</w:t>
      </w:r>
      <w:r>
        <w:tab/>
        <w:t>693</w:t>
      </w:r>
    </w:p>
    <w:p w:rsidR="00F74372" w:rsidRDefault="00F74372">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693</w:t>
      </w:r>
    </w:p>
    <w:p w:rsidR="00F74372" w:rsidRDefault="00F74372">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693</w:t>
      </w:r>
    </w:p>
    <w:p w:rsidR="00F74372" w:rsidRDefault="00F74372">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693</w:t>
      </w:r>
    </w:p>
    <w:p w:rsidR="00F74372" w:rsidRDefault="00F74372">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694</w:t>
      </w:r>
    </w:p>
    <w:p w:rsidR="00F74372" w:rsidRDefault="00F74372">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694</w:t>
      </w:r>
    </w:p>
    <w:p w:rsidR="00F74372" w:rsidRDefault="00F74372">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694</w:t>
      </w:r>
    </w:p>
    <w:p w:rsidR="00F74372" w:rsidRDefault="00F74372">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694</w:t>
      </w:r>
    </w:p>
    <w:p w:rsidR="00F74372" w:rsidRDefault="00F74372">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694</w:t>
      </w:r>
    </w:p>
    <w:p w:rsidR="00F74372" w:rsidRDefault="00F74372">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694</w:t>
      </w:r>
    </w:p>
    <w:p w:rsidR="00F74372" w:rsidRDefault="00F74372">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694</w:t>
      </w:r>
    </w:p>
    <w:p w:rsidR="00F74372" w:rsidRDefault="00F74372">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694</w:t>
      </w:r>
    </w:p>
    <w:p w:rsidR="00F74372" w:rsidRDefault="00F74372">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694</w:t>
      </w:r>
    </w:p>
    <w:p w:rsidR="00F74372" w:rsidRDefault="00F74372">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695</w:t>
      </w:r>
    </w:p>
    <w:p w:rsidR="00F74372" w:rsidRDefault="00F74372">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695</w:t>
      </w:r>
    </w:p>
    <w:p w:rsidR="00F74372" w:rsidRDefault="00F74372">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695</w:t>
      </w:r>
    </w:p>
    <w:p w:rsidR="00F74372" w:rsidRDefault="00F74372">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695</w:t>
      </w:r>
    </w:p>
    <w:p w:rsidR="00F74372" w:rsidRDefault="00F74372">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701</w:t>
      </w:r>
    </w:p>
    <w:p w:rsidR="00F74372" w:rsidRDefault="00F74372">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703</w:t>
      </w:r>
    </w:p>
    <w:p w:rsidR="00F74372" w:rsidRDefault="00F74372">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703</w:t>
      </w:r>
    </w:p>
    <w:p w:rsidR="00F74372" w:rsidRDefault="00F74372">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703</w:t>
      </w:r>
    </w:p>
    <w:p w:rsidR="00F74372" w:rsidRDefault="00F74372">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703</w:t>
      </w:r>
    </w:p>
    <w:p w:rsidR="00F74372" w:rsidRDefault="00F74372">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704</w:t>
      </w:r>
    </w:p>
    <w:p w:rsidR="00F74372" w:rsidRDefault="00F74372">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704</w:t>
      </w:r>
    </w:p>
    <w:p w:rsidR="00F74372" w:rsidRDefault="00F74372">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704</w:t>
      </w:r>
    </w:p>
    <w:p w:rsidR="00F74372" w:rsidRDefault="00F74372">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705</w:t>
      </w:r>
    </w:p>
    <w:p w:rsidR="00F74372" w:rsidRDefault="00F74372">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705</w:t>
      </w:r>
    </w:p>
    <w:p w:rsidR="00F74372" w:rsidRDefault="00F74372">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705</w:t>
      </w:r>
    </w:p>
    <w:p w:rsidR="00F74372" w:rsidRDefault="00F74372">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705</w:t>
      </w:r>
    </w:p>
    <w:p w:rsidR="00F74372" w:rsidRDefault="00F74372">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705</w:t>
      </w:r>
    </w:p>
    <w:p w:rsidR="00F74372" w:rsidRDefault="00F74372">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705</w:t>
      </w:r>
    </w:p>
    <w:p w:rsidR="00F74372" w:rsidRDefault="00F74372">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705</w:t>
      </w:r>
    </w:p>
    <w:p w:rsidR="00F74372" w:rsidRDefault="00F74372">
      <w:pPr>
        <w:pStyle w:val="TOC3"/>
        <w:rPr>
          <w:rFonts w:asciiTheme="minorHAnsi" w:eastAsiaTheme="minorEastAsia" w:hAnsiTheme="minorHAnsi" w:cstheme="minorBidi"/>
          <w:sz w:val="22"/>
          <w:szCs w:val="22"/>
        </w:rPr>
      </w:pPr>
      <w:r w:rsidRPr="00F74372">
        <w:t>A.3.15.1</w:t>
      </w:r>
      <w:r w:rsidRPr="00F74372">
        <w:rPr>
          <w:rFonts w:asciiTheme="minorHAnsi" w:hAnsiTheme="minorHAnsi" w:cstheme="minorBidi"/>
          <w:sz w:val="22"/>
          <w:szCs w:val="22"/>
        </w:rPr>
        <w:tab/>
      </w:r>
      <w:r w:rsidRPr="007760F8">
        <w:rPr>
          <w:rFonts w:eastAsia="Arial Unicode MS"/>
          <w:lang w:eastAsia="zh-CN"/>
        </w:rPr>
        <w:t>Introduction</w:t>
      </w:r>
      <w:r>
        <w:tab/>
        <w:t>705</w:t>
      </w:r>
    </w:p>
    <w:p w:rsidR="00F74372" w:rsidRDefault="00F74372">
      <w:pPr>
        <w:pStyle w:val="TOC3"/>
        <w:rPr>
          <w:rFonts w:asciiTheme="minorHAnsi" w:eastAsiaTheme="minorEastAsia" w:hAnsiTheme="minorHAnsi" w:cstheme="minorBidi"/>
          <w:sz w:val="22"/>
          <w:szCs w:val="22"/>
        </w:rPr>
      </w:pPr>
      <w:r w:rsidRPr="00F74372">
        <w:t>A.3.15.2</w:t>
      </w:r>
      <w:r w:rsidRPr="00F74372">
        <w:rPr>
          <w:rFonts w:asciiTheme="minorHAnsi" w:hAnsiTheme="minorHAnsi" w:cstheme="minorBidi"/>
          <w:sz w:val="22"/>
          <w:szCs w:val="22"/>
        </w:rPr>
        <w:tab/>
      </w:r>
      <w:r w:rsidRPr="007760F8">
        <w:rPr>
          <w:rFonts w:eastAsia="Arial Unicode MS"/>
          <w:lang w:eastAsia="zh-CN"/>
        </w:rPr>
        <w:t>Principle of testing</w:t>
      </w:r>
      <w:r>
        <w:tab/>
        <w:t>705</w:t>
      </w:r>
    </w:p>
    <w:p w:rsidR="00F74372" w:rsidRDefault="00F74372">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706</w:t>
      </w:r>
    </w:p>
    <w:p w:rsidR="00F74372" w:rsidRDefault="00F74372">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706</w:t>
      </w:r>
    </w:p>
    <w:p w:rsidR="00F74372" w:rsidRDefault="00F74372">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706</w:t>
      </w:r>
    </w:p>
    <w:p w:rsidR="00F74372" w:rsidRDefault="00F74372">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706</w:t>
      </w:r>
    </w:p>
    <w:p w:rsidR="00F74372" w:rsidRDefault="00F74372">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707</w:t>
      </w:r>
    </w:p>
    <w:p w:rsidR="00F74372" w:rsidRDefault="00F74372">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708</w:t>
      </w:r>
    </w:p>
    <w:p w:rsidR="00F74372" w:rsidRDefault="00F74372">
      <w:pPr>
        <w:pStyle w:val="TOC3"/>
        <w:rPr>
          <w:rFonts w:asciiTheme="minorHAnsi" w:eastAsiaTheme="minorEastAsia" w:hAnsiTheme="minorHAnsi" w:cstheme="minorBidi"/>
          <w:sz w:val="22"/>
          <w:szCs w:val="22"/>
        </w:rPr>
      </w:pPr>
      <w:r w:rsidRPr="00F74372">
        <w:t>A.3.19.1</w:t>
      </w:r>
      <w:r w:rsidRPr="00F74372">
        <w:rPr>
          <w:rFonts w:asciiTheme="minorHAnsi" w:hAnsiTheme="minorHAnsi" w:cstheme="minorBidi"/>
          <w:sz w:val="22"/>
          <w:szCs w:val="22"/>
        </w:rPr>
        <w:tab/>
      </w:r>
      <w:r w:rsidRPr="007760F8">
        <w:rPr>
          <w:rFonts w:eastAsia="Arial Unicode MS"/>
          <w:lang w:eastAsia="zh-CN"/>
        </w:rPr>
        <w:t>Introduction</w:t>
      </w:r>
      <w:r>
        <w:tab/>
        <w:t>708</w:t>
      </w:r>
    </w:p>
    <w:p w:rsidR="00F74372" w:rsidRDefault="00F74372">
      <w:pPr>
        <w:pStyle w:val="TOC3"/>
        <w:rPr>
          <w:rFonts w:asciiTheme="minorHAnsi" w:eastAsiaTheme="minorEastAsia" w:hAnsiTheme="minorHAnsi" w:cstheme="minorBidi"/>
          <w:sz w:val="22"/>
          <w:szCs w:val="22"/>
        </w:rPr>
      </w:pPr>
      <w:r w:rsidRPr="00F74372">
        <w:t>A.3.19.2</w:t>
      </w:r>
      <w:r w:rsidRPr="00F74372">
        <w:rPr>
          <w:rFonts w:asciiTheme="minorHAnsi" w:hAnsiTheme="minorHAnsi" w:cstheme="minorBidi"/>
          <w:sz w:val="22"/>
          <w:szCs w:val="22"/>
        </w:rPr>
        <w:tab/>
      </w:r>
      <w:r w:rsidRPr="007760F8">
        <w:rPr>
          <w:rFonts w:eastAsia="Arial Unicode MS"/>
          <w:lang w:eastAsia="zh-CN"/>
        </w:rPr>
        <w:t>Principle of testing</w:t>
      </w:r>
      <w:r>
        <w:tab/>
        <w:t>708</w:t>
      </w:r>
    </w:p>
    <w:p w:rsidR="00F74372" w:rsidRDefault="00F74372">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708</w:t>
      </w:r>
    </w:p>
    <w:p w:rsidR="00F74372" w:rsidRDefault="00F74372">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708</w:t>
      </w:r>
    </w:p>
    <w:p w:rsidR="00F74372" w:rsidRDefault="00F74372">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708</w:t>
      </w:r>
    </w:p>
    <w:p w:rsidR="00F74372" w:rsidRDefault="00F74372">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709</w:t>
      </w:r>
    </w:p>
    <w:p w:rsidR="00F74372" w:rsidRDefault="00F74372">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709</w:t>
      </w:r>
    </w:p>
    <w:p w:rsidR="00F74372" w:rsidRDefault="00F74372">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710</w:t>
      </w:r>
    </w:p>
    <w:p w:rsidR="00F74372" w:rsidRDefault="00F74372">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711</w:t>
      </w:r>
    </w:p>
    <w:p w:rsidR="00F74372" w:rsidRDefault="00F74372">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712</w:t>
      </w:r>
    </w:p>
    <w:p w:rsidR="00F74372" w:rsidRDefault="00F74372">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712</w:t>
      </w:r>
    </w:p>
    <w:p w:rsidR="00F74372" w:rsidRDefault="00F74372">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712</w:t>
      </w:r>
    </w:p>
    <w:p w:rsidR="00F74372" w:rsidRDefault="00F74372">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715</w:t>
      </w:r>
    </w:p>
    <w:p w:rsidR="00F74372" w:rsidRDefault="00F74372">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715</w:t>
      </w:r>
    </w:p>
    <w:p w:rsidR="00F74372" w:rsidRDefault="00F74372">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715</w:t>
      </w:r>
    </w:p>
    <w:p w:rsidR="00F74372" w:rsidRDefault="00F74372">
      <w:pPr>
        <w:pStyle w:val="TOC2"/>
        <w:rPr>
          <w:rFonts w:asciiTheme="minorHAnsi" w:eastAsiaTheme="minorEastAsia" w:hAnsiTheme="minorHAnsi" w:cstheme="minorBidi"/>
          <w:sz w:val="22"/>
          <w:szCs w:val="22"/>
        </w:rPr>
      </w:pPr>
      <w:r>
        <w:t>A.</w:t>
      </w:r>
      <w:r w:rsidRPr="007760F8">
        <w:rPr>
          <w:bCs/>
        </w:rPr>
        <w:t>3.24</w:t>
      </w:r>
      <w:r>
        <w:rPr>
          <w:rFonts w:asciiTheme="minorHAnsi" w:eastAsiaTheme="minorEastAsia" w:hAnsiTheme="minorHAnsi" w:cstheme="minorBidi"/>
          <w:sz w:val="22"/>
          <w:szCs w:val="22"/>
        </w:rPr>
        <w:tab/>
      </w:r>
      <w:r w:rsidRPr="007760F8">
        <w:rPr>
          <w:rFonts w:eastAsia="Malgun Gothic"/>
          <w:lang w:eastAsia="zh-CN"/>
        </w:rPr>
        <w:t>V2X sidelink communication</w:t>
      </w:r>
      <w:r>
        <w:tab/>
        <w:t>715</w:t>
      </w:r>
    </w:p>
    <w:p w:rsidR="00F74372" w:rsidRDefault="00F74372">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715</w:t>
      </w:r>
    </w:p>
    <w:p w:rsidR="00F74372" w:rsidRDefault="00F74372">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716</w:t>
      </w:r>
    </w:p>
    <w:p w:rsidR="00F74372" w:rsidRDefault="00F74372">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719</w:t>
      </w:r>
    </w:p>
    <w:p w:rsidR="00F74372" w:rsidRDefault="00F74372">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720</w:t>
      </w:r>
    </w:p>
    <w:p w:rsidR="00F74372" w:rsidRDefault="00F74372">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720</w:t>
      </w:r>
    </w:p>
    <w:p w:rsidR="00F74372" w:rsidRDefault="00F74372">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720</w:t>
      </w:r>
    </w:p>
    <w:p w:rsidR="00F74372" w:rsidRDefault="00F74372">
      <w:pPr>
        <w:pStyle w:val="TOC1"/>
        <w:rPr>
          <w:rFonts w:asciiTheme="minorHAnsi" w:eastAsiaTheme="minorEastAsia" w:hAnsiTheme="minorHAnsi" w:cstheme="minorBidi"/>
          <w:szCs w:val="22"/>
        </w:rPr>
      </w:pPr>
      <w:r w:rsidRPr="00F74372">
        <w:t>A.4</w:t>
      </w:r>
      <w:r>
        <w:rPr>
          <w:rFonts w:asciiTheme="minorHAnsi" w:eastAsiaTheme="minorEastAsia" w:hAnsiTheme="minorHAnsi"/>
          <w:szCs w:val="22"/>
        </w:rPr>
        <w:tab/>
      </w:r>
      <w:r>
        <w:t>E-UTRAN RRC_IDLE state</w:t>
      </w:r>
      <w:r>
        <w:tab/>
        <w:t>722</w:t>
      </w:r>
    </w:p>
    <w:p w:rsidR="00F74372" w:rsidRDefault="00F74372">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722</w:t>
      </w:r>
    </w:p>
    <w:p w:rsidR="00F74372" w:rsidRDefault="00F74372">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722</w:t>
      </w:r>
    </w:p>
    <w:p w:rsidR="00F74372" w:rsidRDefault="00F74372">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722</w:t>
      </w:r>
    </w:p>
    <w:p w:rsidR="00F74372" w:rsidRDefault="00F74372">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723</w:t>
      </w:r>
    </w:p>
    <w:p w:rsidR="00F74372" w:rsidRDefault="00F74372">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724</w:t>
      </w:r>
    </w:p>
    <w:p w:rsidR="00F74372" w:rsidRDefault="00F74372">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724</w:t>
      </w:r>
    </w:p>
    <w:p w:rsidR="00F74372" w:rsidRDefault="00F74372">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725</w:t>
      </w:r>
    </w:p>
    <w:p w:rsidR="00F74372" w:rsidRDefault="00F74372">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726</w:t>
      </w:r>
    </w:p>
    <w:p w:rsidR="00F74372" w:rsidRDefault="00F74372">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726</w:t>
      </w:r>
    </w:p>
    <w:p w:rsidR="00F74372" w:rsidRDefault="00F74372">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727</w:t>
      </w:r>
    </w:p>
    <w:p w:rsidR="00F74372" w:rsidRDefault="00F74372">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728</w:t>
      </w:r>
    </w:p>
    <w:p w:rsidR="00F74372" w:rsidRDefault="00F74372">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728</w:t>
      </w:r>
    </w:p>
    <w:p w:rsidR="00F74372" w:rsidRDefault="00F74372">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729</w:t>
      </w:r>
    </w:p>
    <w:p w:rsidR="00F74372" w:rsidRDefault="00F74372">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730</w:t>
      </w:r>
    </w:p>
    <w:p w:rsidR="00F74372" w:rsidRDefault="00F74372">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730</w:t>
      </w:r>
    </w:p>
    <w:p w:rsidR="00F74372" w:rsidRDefault="00F74372">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731</w:t>
      </w:r>
    </w:p>
    <w:p w:rsidR="00F74372" w:rsidRDefault="00F74372">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732</w:t>
      </w:r>
    </w:p>
    <w:p w:rsidR="00F74372" w:rsidRDefault="00F74372">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732</w:t>
      </w:r>
    </w:p>
    <w:p w:rsidR="00F74372" w:rsidRDefault="00F74372">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733</w:t>
      </w:r>
    </w:p>
    <w:p w:rsidR="00F74372" w:rsidRDefault="00F74372">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734</w:t>
      </w:r>
    </w:p>
    <w:p w:rsidR="00F74372" w:rsidRDefault="00F74372">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734</w:t>
      </w:r>
    </w:p>
    <w:p w:rsidR="00F74372" w:rsidRDefault="00F74372">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735</w:t>
      </w:r>
    </w:p>
    <w:p w:rsidR="00F74372" w:rsidRDefault="00F74372">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736</w:t>
      </w:r>
    </w:p>
    <w:p w:rsidR="00F74372" w:rsidRDefault="00F74372">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736</w:t>
      </w:r>
    </w:p>
    <w:p w:rsidR="00F74372" w:rsidRDefault="00F74372">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737</w:t>
      </w:r>
    </w:p>
    <w:p w:rsidR="00F74372" w:rsidRDefault="00F74372">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738</w:t>
      </w:r>
    </w:p>
    <w:p w:rsidR="00F74372" w:rsidRDefault="00F74372">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738</w:t>
      </w:r>
    </w:p>
    <w:p w:rsidR="00F74372" w:rsidRDefault="00F74372">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738</w:t>
      </w:r>
    </w:p>
    <w:p w:rsidR="00F74372" w:rsidRDefault="00F74372">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738</w:t>
      </w:r>
    </w:p>
    <w:p w:rsidR="00F74372" w:rsidRDefault="00F74372">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738</w:t>
      </w:r>
    </w:p>
    <w:p w:rsidR="00F74372" w:rsidRDefault="00F74372">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741</w:t>
      </w:r>
    </w:p>
    <w:p w:rsidR="00F74372" w:rsidRDefault="00F74372">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741</w:t>
      </w:r>
    </w:p>
    <w:p w:rsidR="00F74372" w:rsidRDefault="00F74372">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741</w:t>
      </w:r>
    </w:p>
    <w:p w:rsidR="00F74372" w:rsidRDefault="00F74372">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744</w:t>
      </w:r>
    </w:p>
    <w:p w:rsidR="00F74372" w:rsidRDefault="00F74372">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744</w:t>
      </w:r>
    </w:p>
    <w:p w:rsidR="00F74372" w:rsidRDefault="00F74372">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744</w:t>
      </w:r>
    </w:p>
    <w:p w:rsidR="00F74372" w:rsidRDefault="00F74372">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746</w:t>
      </w:r>
    </w:p>
    <w:p w:rsidR="00F74372" w:rsidRDefault="00F74372">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747</w:t>
      </w:r>
    </w:p>
    <w:p w:rsidR="00F74372" w:rsidRDefault="00F74372">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747</w:t>
      </w:r>
    </w:p>
    <w:p w:rsidR="00F74372" w:rsidRDefault="00F74372">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748</w:t>
      </w:r>
    </w:p>
    <w:p w:rsidR="00F74372" w:rsidRDefault="00F74372">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749</w:t>
      </w:r>
    </w:p>
    <w:p w:rsidR="00F74372" w:rsidRDefault="00F74372">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749</w:t>
      </w:r>
    </w:p>
    <w:p w:rsidR="00F74372" w:rsidRDefault="00F74372">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750</w:t>
      </w:r>
    </w:p>
    <w:p w:rsidR="00F74372" w:rsidRDefault="00F74372">
      <w:pPr>
        <w:pStyle w:val="TOC3"/>
        <w:rPr>
          <w:rFonts w:asciiTheme="minorHAnsi" w:eastAsiaTheme="minorEastAsia" w:hAnsiTheme="minorHAnsi" w:cstheme="minorBidi"/>
          <w:sz w:val="22"/>
          <w:szCs w:val="22"/>
        </w:rPr>
      </w:pPr>
      <w:r w:rsidRPr="00F74372">
        <w:t>A.4.2.15 E-UTRAN FDD – FDD Intra frequency case for Cat-M1 UE in enhanced coverage</w:t>
      </w:r>
      <w:r w:rsidRPr="00F74372">
        <w:tab/>
      </w:r>
      <w:r>
        <w:t>751</w:t>
      </w:r>
    </w:p>
    <w:p w:rsidR="00F74372" w:rsidRDefault="00F74372">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751</w:t>
      </w:r>
    </w:p>
    <w:p w:rsidR="00F74372" w:rsidRDefault="00F74372">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752</w:t>
      </w:r>
    </w:p>
    <w:p w:rsidR="00F74372" w:rsidRDefault="00F74372">
      <w:pPr>
        <w:pStyle w:val="TOC3"/>
        <w:rPr>
          <w:rFonts w:asciiTheme="minorHAnsi" w:eastAsiaTheme="minorEastAsia" w:hAnsiTheme="minorHAnsi" w:cstheme="minorBidi"/>
          <w:sz w:val="22"/>
          <w:szCs w:val="22"/>
        </w:rPr>
      </w:pPr>
      <w:r>
        <w:t>A.4.2.16 E-UTRAN HD – FDD Intra frequency case for Cat-M1 UE in enhanced coverage</w:t>
      </w:r>
      <w:r>
        <w:tab/>
        <w:t>753</w:t>
      </w:r>
    </w:p>
    <w:p w:rsidR="00F74372" w:rsidRDefault="00F74372">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753</w:t>
      </w:r>
    </w:p>
    <w:p w:rsidR="00F74372" w:rsidRDefault="00F74372">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754</w:t>
      </w:r>
    </w:p>
    <w:p w:rsidR="00F74372" w:rsidRDefault="00F74372">
      <w:pPr>
        <w:pStyle w:val="TOC3"/>
        <w:rPr>
          <w:rFonts w:asciiTheme="minorHAnsi" w:eastAsiaTheme="minorEastAsia" w:hAnsiTheme="minorHAnsi" w:cstheme="minorBidi"/>
          <w:sz w:val="22"/>
          <w:szCs w:val="22"/>
        </w:rPr>
      </w:pPr>
      <w:r>
        <w:t>A.4.2.17 E-UTRAN TDD – TDD Intra frequency case for Cat-M1 UE in enhanced coverage</w:t>
      </w:r>
      <w:r>
        <w:tab/>
        <w:t>755</w:t>
      </w:r>
    </w:p>
    <w:p w:rsidR="00F74372" w:rsidRDefault="00F74372">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755</w:t>
      </w:r>
    </w:p>
    <w:p w:rsidR="00F74372" w:rsidRDefault="00F74372">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756</w:t>
      </w:r>
    </w:p>
    <w:p w:rsidR="00F74372" w:rsidRDefault="00F74372">
      <w:pPr>
        <w:pStyle w:val="TOC3"/>
        <w:rPr>
          <w:rFonts w:asciiTheme="minorHAnsi" w:eastAsiaTheme="minorEastAsia" w:hAnsiTheme="minorHAnsi" w:cstheme="minorBidi"/>
          <w:sz w:val="22"/>
          <w:szCs w:val="22"/>
        </w:rPr>
      </w:pPr>
      <w:r>
        <w:t>A.4.2.18 HD – FDD Intra frequency case for UE Category NB1 In-Band mode in normal coverage</w:t>
      </w:r>
      <w:r>
        <w:tab/>
        <w:t>757</w:t>
      </w:r>
    </w:p>
    <w:p w:rsidR="00F74372" w:rsidRDefault="00F74372">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757</w:t>
      </w:r>
    </w:p>
    <w:p w:rsidR="00F74372" w:rsidRDefault="00F74372">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759</w:t>
      </w:r>
    </w:p>
    <w:p w:rsidR="00F74372" w:rsidRDefault="00F74372">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760</w:t>
      </w:r>
    </w:p>
    <w:p w:rsidR="00F74372" w:rsidRDefault="00F74372">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760</w:t>
      </w:r>
    </w:p>
    <w:p w:rsidR="00F74372" w:rsidRDefault="00F74372">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762</w:t>
      </w:r>
    </w:p>
    <w:p w:rsidR="00F74372" w:rsidRDefault="00F74372">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763</w:t>
      </w:r>
    </w:p>
    <w:p w:rsidR="00F74372" w:rsidRDefault="00F74372">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763</w:t>
      </w:r>
    </w:p>
    <w:p w:rsidR="00F74372" w:rsidRDefault="00F74372">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764</w:t>
      </w:r>
    </w:p>
    <w:p w:rsidR="00F74372" w:rsidRDefault="00F74372">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765</w:t>
      </w:r>
    </w:p>
    <w:p w:rsidR="00F74372" w:rsidRDefault="00F74372">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765</w:t>
      </w:r>
    </w:p>
    <w:p w:rsidR="00F74372" w:rsidRDefault="00F74372">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766</w:t>
      </w:r>
    </w:p>
    <w:p w:rsidR="00F74372" w:rsidRDefault="00F74372">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767</w:t>
      </w:r>
    </w:p>
    <w:p w:rsidR="00F74372" w:rsidRDefault="00F74372">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767</w:t>
      </w:r>
    </w:p>
    <w:p w:rsidR="00F74372" w:rsidRDefault="00F74372">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768</w:t>
      </w:r>
    </w:p>
    <w:p w:rsidR="00F74372" w:rsidRDefault="00F74372">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769</w:t>
      </w:r>
    </w:p>
    <w:p w:rsidR="00F74372" w:rsidRDefault="00F74372">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769</w:t>
      </w:r>
    </w:p>
    <w:p w:rsidR="00F74372" w:rsidRDefault="00F74372">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770</w:t>
      </w:r>
    </w:p>
    <w:p w:rsidR="00F74372" w:rsidRDefault="00F74372">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771</w:t>
      </w:r>
    </w:p>
    <w:p w:rsidR="00F74372" w:rsidRDefault="00F74372">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771</w:t>
      </w:r>
    </w:p>
    <w:p w:rsidR="00F74372" w:rsidRDefault="00F74372">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773</w:t>
      </w:r>
    </w:p>
    <w:p w:rsidR="00F74372" w:rsidRDefault="00F74372">
      <w:pPr>
        <w:pStyle w:val="TOC3"/>
        <w:rPr>
          <w:rFonts w:asciiTheme="minorHAnsi" w:eastAsiaTheme="minorEastAsia" w:hAnsiTheme="minorHAnsi" w:cstheme="minorBidi"/>
          <w:sz w:val="22"/>
          <w:szCs w:val="22"/>
        </w:rPr>
      </w:pPr>
      <w:r w:rsidRPr="00F74372">
        <w:t>A.4.2.25</w:t>
      </w:r>
      <w:r w:rsidRPr="00F74372">
        <w:rPr>
          <w:rFonts w:asciiTheme="minorHAnsi" w:eastAsiaTheme="minorEastAsia" w:hAnsiTheme="minorHAnsi"/>
          <w:sz w:val="22"/>
          <w:szCs w:val="22"/>
        </w:rPr>
        <w:tab/>
      </w:r>
      <w:r w:rsidRPr="007760F8">
        <w:rPr>
          <w:rFonts w:cs="v4.2.0"/>
        </w:rPr>
        <w:t>E-UTRAN FDD – FDD Inter frequency case for Cat-M1 UE in normal coverage</w:t>
      </w:r>
      <w:r>
        <w:tab/>
        <w:t>774</w:t>
      </w:r>
    </w:p>
    <w:p w:rsidR="00F74372" w:rsidRDefault="00F74372">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774</w:t>
      </w:r>
    </w:p>
    <w:p w:rsidR="00F74372" w:rsidRDefault="00F74372">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775</w:t>
      </w:r>
    </w:p>
    <w:p w:rsidR="00F74372" w:rsidRDefault="00F74372">
      <w:pPr>
        <w:pStyle w:val="TOC3"/>
        <w:rPr>
          <w:rFonts w:asciiTheme="minorHAnsi" w:eastAsiaTheme="minorEastAsia" w:hAnsiTheme="minorHAnsi" w:cstheme="minorBidi"/>
          <w:sz w:val="22"/>
          <w:szCs w:val="22"/>
        </w:rPr>
      </w:pPr>
      <w:r w:rsidRPr="00F74372">
        <w:t>A.4.2.26</w:t>
      </w:r>
      <w:r w:rsidRPr="00F74372">
        <w:rPr>
          <w:rFonts w:asciiTheme="minorHAnsi" w:eastAsiaTheme="minorEastAsia" w:hAnsiTheme="minorHAnsi"/>
          <w:sz w:val="22"/>
          <w:szCs w:val="22"/>
        </w:rPr>
        <w:tab/>
      </w:r>
      <w:r w:rsidRPr="007760F8">
        <w:rPr>
          <w:rFonts w:cs="v4.2.0"/>
        </w:rPr>
        <w:t>E-UTRAN HD – FDD Inter frequency case for Cat-M1 UE in normal coverage</w:t>
      </w:r>
      <w:r>
        <w:tab/>
        <w:t>776</w:t>
      </w:r>
    </w:p>
    <w:p w:rsidR="00F74372" w:rsidRDefault="00F74372">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776</w:t>
      </w:r>
    </w:p>
    <w:p w:rsidR="00F74372" w:rsidRDefault="00F74372">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777</w:t>
      </w:r>
    </w:p>
    <w:p w:rsidR="00F74372" w:rsidRDefault="00F74372">
      <w:pPr>
        <w:pStyle w:val="TOC3"/>
        <w:rPr>
          <w:rFonts w:asciiTheme="minorHAnsi" w:eastAsiaTheme="minorEastAsia" w:hAnsiTheme="minorHAnsi" w:cstheme="minorBidi"/>
          <w:sz w:val="22"/>
          <w:szCs w:val="22"/>
        </w:rPr>
      </w:pPr>
      <w:r w:rsidRPr="00F74372">
        <w:t>A.4.2.27</w:t>
      </w:r>
      <w:r w:rsidRPr="00F74372">
        <w:rPr>
          <w:rFonts w:asciiTheme="minorHAnsi" w:eastAsiaTheme="minorEastAsia" w:hAnsiTheme="minorHAnsi"/>
          <w:sz w:val="22"/>
          <w:szCs w:val="22"/>
        </w:rPr>
        <w:tab/>
      </w:r>
      <w:r w:rsidRPr="007760F8">
        <w:rPr>
          <w:rFonts w:cs="v4.2.0"/>
        </w:rPr>
        <w:t>E-UTRAN TDD – FDD Inter frequency case for Cat-M1 UE in normal coverage</w:t>
      </w:r>
      <w:r>
        <w:tab/>
        <w:t>778</w:t>
      </w:r>
    </w:p>
    <w:p w:rsidR="00F74372" w:rsidRDefault="00F74372">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778</w:t>
      </w:r>
    </w:p>
    <w:p w:rsidR="00F74372" w:rsidRDefault="00F74372">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779</w:t>
      </w:r>
    </w:p>
    <w:p w:rsidR="00F74372" w:rsidRDefault="00F74372">
      <w:pPr>
        <w:pStyle w:val="TOC3"/>
        <w:rPr>
          <w:rFonts w:asciiTheme="minorHAnsi" w:eastAsiaTheme="minorEastAsia" w:hAnsiTheme="minorHAnsi" w:cstheme="minorBidi"/>
          <w:sz w:val="22"/>
          <w:szCs w:val="22"/>
        </w:rPr>
      </w:pPr>
      <w:r w:rsidRPr="00F74372">
        <w:t>A.4.2.28</w:t>
      </w:r>
      <w:r w:rsidRPr="00F74372">
        <w:rPr>
          <w:rFonts w:asciiTheme="minorHAnsi" w:eastAsiaTheme="minorEastAsia" w:hAnsiTheme="minorHAnsi"/>
          <w:sz w:val="22"/>
          <w:szCs w:val="22"/>
        </w:rPr>
        <w:tab/>
      </w:r>
      <w:r w:rsidRPr="007760F8">
        <w:rPr>
          <w:rFonts w:cs="v4.2.0"/>
        </w:rPr>
        <w:t>E-UTRAN FDD – FDD Inter frequency case for Cat-M1 UE in enhanced coverage</w:t>
      </w:r>
      <w:r>
        <w:tab/>
        <w:t>780</w:t>
      </w:r>
    </w:p>
    <w:p w:rsidR="00F74372" w:rsidRDefault="00F74372">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780</w:t>
      </w:r>
    </w:p>
    <w:p w:rsidR="00F74372" w:rsidRDefault="00F74372">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781</w:t>
      </w:r>
    </w:p>
    <w:p w:rsidR="00F74372" w:rsidRDefault="00F74372">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782</w:t>
      </w:r>
    </w:p>
    <w:p w:rsidR="00F74372" w:rsidRDefault="00F74372">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782</w:t>
      </w:r>
    </w:p>
    <w:p w:rsidR="00F74372" w:rsidRDefault="00F74372">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783</w:t>
      </w:r>
    </w:p>
    <w:p w:rsidR="00F74372" w:rsidRDefault="00F74372">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784</w:t>
      </w:r>
    </w:p>
    <w:p w:rsidR="00F74372" w:rsidRDefault="00F74372">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784</w:t>
      </w:r>
    </w:p>
    <w:p w:rsidR="00F74372" w:rsidRDefault="00F74372">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785</w:t>
      </w:r>
    </w:p>
    <w:p w:rsidR="00F74372" w:rsidRDefault="00F74372">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786</w:t>
      </w:r>
    </w:p>
    <w:p w:rsidR="00F74372" w:rsidRDefault="00F74372">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786</w:t>
      </w:r>
    </w:p>
    <w:p w:rsidR="00F74372" w:rsidRDefault="00F74372">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787</w:t>
      </w:r>
    </w:p>
    <w:p w:rsidR="00F74372" w:rsidRDefault="00F74372">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788</w:t>
      </w:r>
    </w:p>
    <w:p w:rsidR="00F74372" w:rsidRDefault="00F74372">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788</w:t>
      </w:r>
    </w:p>
    <w:p w:rsidR="00F74372" w:rsidRDefault="00F74372">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789</w:t>
      </w:r>
    </w:p>
    <w:p w:rsidR="00F74372" w:rsidRDefault="00F74372">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790</w:t>
      </w:r>
    </w:p>
    <w:p w:rsidR="00F74372" w:rsidRDefault="00F74372">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790</w:t>
      </w:r>
    </w:p>
    <w:p w:rsidR="00F74372" w:rsidRDefault="00F74372">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791</w:t>
      </w:r>
    </w:p>
    <w:p w:rsidR="00F74372" w:rsidRDefault="00F74372">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792</w:t>
      </w:r>
    </w:p>
    <w:p w:rsidR="00F74372" w:rsidRDefault="00F74372">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792</w:t>
      </w:r>
    </w:p>
    <w:p w:rsidR="00F74372" w:rsidRDefault="00F74372">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793</w:t>
      </w:r>
    </w:p>
    <w:p w:rsidR="00F74372" w:rsidRDefault="00F74372">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794</w:t>
      </w:r>
    </w:p>
    <w:p w:rsidR="00F74372" w:rsidRDefault="00F74372">
      <w:pPr>
        <w:pStyle w:val="TOC3"/>
        <w:rPr>
          <w:rFonts w:asciiTheme="minorHAnsi" w:eastAsiaTheme="minorEastAsia" w:hAnsiTheme="minorHAnsi" w:cstheme="minorBidi"/>
          <w:sz w:val="22"/>
          <w:szCs w:val="22"/>
        </w:rPr>
      </w:pPr>
      <w:r w:rsidRPr="00F74372">
        <w:t>A.4.3.1</w:t>
      </w:r>
      <w:r w:rsidRPr="00F74372">
        <w:rPr>
          <w:rFonts w:asciiTheme="minorHAnsi" w:eastAsiaTheme="minorEastAsia" w:hAnsiTheme="minorHAnsi" w:cstheme="minorBidi"/>
          <w:sz w:val="22"/>
          <w:szCs w:val="22"/>
        </w:rPr>
        <w:tab/>
      </w:r>
      <w:r w:rsidRPr="007760F8">
        <w:rPr>
          <w:lang w:val="sv-SE"/>
        </w:rPr>
        <w:t>E-UTRAN FDD – UTRAN FDD:</w:t>
      </w:r>
      <w:r>
        <w:tab/>
        <w:t>794</w:t>
      </w:r>
    </w:p>
    <w:p w:rsidR="00F74372" w:rsidRDefault="00F74372">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794</w:t>
      </w:r>
    </w:p>
    <w:p w:rsidR="00F74372" w:rsidRDefault="00F74372">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794</w:t>
      </w:r>
    </w:p>
    <w:p w:rsidR="00F74372" w:rsidRDefault="00F74372">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796</w:t>
      </w:r>
    </w:p>
    <w:p w:rsidR="00F74372" w:rsidRDefault="00F74372">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796</w:t>
      </w:r>
    </w:p>
    <w:p w:rsidR="00F74372" w:rsidRDefault="00F74372">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796</w:t>
      </w:r>
    </w:p>
    <w:p w:rsidR="00F74372" w:rsidRDefault="00F74372">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799</w:t>
      </w:r>
    </w:p>
    <w:p w:rsidR="00F74372" w:rsidRDefault="00F74372">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799</w:t>
      </w:r>
    </w:p>
    <w:p w:rsidR="00F74372" w:rsidRDefault="00F74372">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799</w:t>
      </w:r>
    </w:p>
    <w:p w:rsidR="00F74372" w:rsidRDefault="00F74372">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802</w:t>
      </w:r>
    </w:p>
    <w:p w:rsidR="00F74372" w:rsidRDefault="00F74372">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802</w:t>
      </w:r>
    </w:p>
    <w:p w:rsidR="00F74372" w:rsidRDefault="00F74372">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802</w:t>
      </w:r>
    </w:p>
    <w:p w:rsidR="00F74372" w:rsidRDefault="00F74372">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803</w:t>
      </w:r>
    </w:p>
    <w:p w:rsidR="00F74372" w:rsidRDefault="00F74372">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803</w:t>
      </w:r>
    </w:p>
    <w:p w:rsidR="00F74372" w:rsidRDefault="00F74372">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803</w:t>
      </w:r>
    </w:p>
    <w:p w:rsidR="00F74372" w:rsidRDefault="00F74372">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806</w:t>
      </w:r>
    </w:p>
    <w:p w:rsidR="00F74372" w:rsidRDefault="00F74372">
      <w:pPr>
        <w:pStyle w:val="TOC3"/>
        <w:rPr>
          <w:rFonts w:asciiTheme="minorHAnsi" w:eastAsiaTheme="minorEastAsia" w:hAnsiTheme="minorHAnsi" w:cstheme="minorBidi"/>
          <w:sz w:val="22"/>
          <w:szCs w:val="22"/>
        </w:rPr>
      </w:pPr>
      <w:r w:rsidRPr="00F74372">
        <w:t>A.4.3.2</w:t>
      </w:r>
      <w:r w:rsidRPr="00F74372">
        <w:rPr>
          <w:rFonts w:asciiTheme="minorHAnsi" w:eastAsiaTheme="minorEastAsia" w:hAnsiTheme="minorHAnsi" w:cstheme="minorBidi"/>
          <w:sz w:val="22"/>
          <w:szCs w:val="22"/>
        </w:rPr>
        <w:tab/>
      </w:r>
      <w:r w:rsidRPr="007760F8">
        <w:rPr>
          <w:lang w:val="sv-SE"/>
        </w:rPr>
        <w:t>E-UTRAN FDD – UTRAN TDD:</w:t>
      </w:r>
      <w:r>
        <w:tab/>
        <w:t>807</w:t>
      </w:r>
    </w:p>
    <w:p w:rsidR="00F74372" w:rsidRDefault="00F74372">
      <w:pPr>
        <w:pStyle w:val="TOC4"/>
        <w:rPr>
          <w:rFonts w:asciiTheme="minorHAnsi" w:eastAsiaTheme="minorEastAsia" w:hAnsiTheme="minorHAnsi" w:cstheme="minorBidi"/>
          <w:sz w:val="22"/>
          <w:szCs w:val="22"/>
        </w:rPr>
      </w:pPr>
      <w:r w:rsidRPr="00F74372">
        <w:t>A.4.3.2.</w:t>
      </w:r>
      <w:r w:rsidRPr="00F74372">
        <w:rPr>
          <w:lang w:eastAsia="zh-CN"/>
        </w:rPr>
        <w:t>1</w:t>
      </w:r>
      <w:r w:rsidRPr="00F74372">
        <w:rPr>
          <w:rFonts w:asciiTheme="minorHAnsi" w:eastAsiaTheme="minorEastAsia" w:hAnsiTheme="minorHAnsi"/>
          <w:sz w:val="22"/>
          <w:szCs w:val="22"/>
        </w:rPr>
        <w:tab/>
      </w:r>
      <w:r>
        <w:rPr>
          <w:lang w:eastAsia="zh-CN"/>
        </w:rPr>
        <w:t>Test Purpose and Environment</w:t>
      </w:r>
      <w:r>
        <w:tab/>
        <w:t>807</w:t>
      </w:r>
    </w:p>
    <w:p w:rsidR="00F74372" w:rsidRDefault="00F74372">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807</w:t>
      </w:r>
    </w:p>
    <w:p w:rsidR="00F74372" w:rsidRDefault="00F74372">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807</w:t>
      </w:r>
    </w:p>
    <w:p w:rsidR="00F74372" w:rsidRDefault="00F74372">
      <w:pPr>
        <w:pStyle w:val="TOC5"/>
        <w:rPr>
          <w:rFonts w:asciiTheme="minorHAnsi" w:eastAsiaTheme="minorEastAsia" w:hAnsiTheme="minorHAnsi" w:cstheme="minorBidi"/>
          <w:sz w:val="22"/>
          <w:szCs w:val="22"/>
        </w:rPr>
      </w:pPr>
      <w:r w:rsidRPr="007760F8">
        <w:t>A.4.3.2.</w:t>
      </w:r>
      <w:r w:rsidRPr="007760F8">
        <w:rPr>
          <w:lang w:eastAsia="zh-CN"/>
        </w:rPr>
        <w:t>1</w:t>
      </w:r>
      <w:r w:rsidRPr="007760F8">
        <w:t>.</w:t>
      </w:r>
      <w:r w:rsidRPr="007760F8">
        <w:rPr>
          <w:lang w:eastAsia="zh-CN"/>
        </w:rPr>
        <w:t>3</w:t>
      </w:r>
      <w:r>
        <w:rPr>
          <w:rFonts w:asciiTheme="minorHAnsi" w:eastAsiaTheme="minorEastAsia" w:hAnsiTheme="minorHAnsi" w:cstheme="minorBidi"/>
          <w:sz w:val="22"/>
          <w:szCs w:val="22"/>
        </w:rPr>
        <w:tab/>
      </w:r>
      <w:r w:rsidRPr="007760F8">
        <w:rPr>
          <w:lang w:eastAsia="zh-CN"/>
        </w:rPr>
        <w:t>Void</w:t>
      </w:r>
      <w:r>
        <w:tab/>
        <w:t>809</w:t>
      </w:r>
    </w:p>
    <w:p w:rsidR="00F74372" w:rsidRDefault="00F74372">
      <w:pPr>
        <w:pStyle w:val="TOC4"/>
        <w:rPr>
          <w:rFonts w:asciiTheme="minorHAnsi" w:eastAsiaTheme="minorEastAsia" w:hAnsiTheme="minorHAnsi" w:cstheme="minorBidi"/>
          <w:sz w:val="22"/>
          <w:szCs w:val="22"/>
        </w:rPr>
      </w:pPr>
      <w:r w:rsidRPr="00F74372">
        <w:t>A.4.3.2.2</w:t>
      </w:r>
      <w:r w:rsidRPr="00F74372">
        <w:rPr>
          <w:rFonts w:asciiTheme="minorHAnsi" w:eastAsiaTheme="minorEastAsia" w:hAnsiTheme="minorHAnsi"/>
          <w:sz w:val="22"/>
          <w:szCs w:val="22"/>
        </w:rPr>
        <w:tab/>
      </w:r>
      <w:r>
        <w:rPr>
          <w:lang w:eastAsia="zh-CN"/>
        </w:rPr>
        <w:t>Test Requirements</w:t>
      </w:r>
      <w:r>
        <w:tab/>
        <w:t>809</w:t>
      </w:r>
    </w:p>
    <w:p w:rsidR="00F74372" w:rsidRDefault="00F74372">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809</w:t>
      </w:r>
    </w:p>
    <w:p w:rsidR="00F74372" w:rsidRDefault="00F74372">
      <w:pPr>
        <w:pStyle w:val="TOC3"/>
        <w:rPr>
          <w:rFonts w:asciiTheme="minorHAnsi" w:eastAsiaTheme="minorEastAsia" w:hAnsiTheme="minorHAnsi" w:cstheme="minorBidi"/>
          <w:sz w:val="22"/>
          <w:szCs w:val="22"/>
        </w:rPr>
      </w:pPr>
      <w:r w:rsidRPr="00F74372">
        <w:t>A.4.3.</w:t>
      </w:r>
      <w:r w:rsidRPr="00F74372">
        <w:rPr>
          <w:lang w:eastAsia="zh-CN"/>
        </w:rPr>
        <w:t>2A</w:t>
      </w:r>
      <w:r w:rsidRPr="00F74372">
        <w:rPr>
          <w:rFonts w:asciiTheme="minorHAnsi" w:eastAsiaTheme="minorEastAsia" w:hAnsiTheme="minorHAnsi" w:cstheme="minorBidi"/>
          <w:sz w:val="22"/>
          <w:szCs w:val="22"/>
        </w:rPr>
        <w:tab/>
      </w:r>
      <w:r w:rsidRPr="007760F8">
        <w:rPr>
          <w:lang w:val="sv-SE"/>
        </w:rPr>
        <w:t>E-UTRA FDD to UTRA TDD cell re-selection for IncMon</w:t>
      </w:r>
      <w:r>
        <w:tab/>
        <w:t>809</w:t>
      </w:r>
    </w:p>
    <w:p w:rsidR="00F74372" w:rsidRDefault="00F74372">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809</w:t>
      </w:r>
    </w:p>
    <w:p w:rsidR="00F74372" w:rsidRDefault="00F74372">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813</w:t>
      </w:r>
    </w:p>
    <w:p w:rsidR="00F74372" w:rsidRDefault="00F74372">
      <w:pPr>
        <w:pStyle w:val="TOC4"/>
        <w:rPr>
          <w:rFonts w:asciiTheme="minorHAnsi" w:eastAsiaTheme="minorEastAsia" w:hAnsiTheme="minorHAnsi" w:cstheme="minorBidi"/>
          <w:sz w:val="22"/>
          <w:szCs w:val="22"/>
        </w:rPr>
      </w:pPr>
      <w:r w:rsidRPr="00F74372">
        <w:t>A.4.3.3</w:t>
      </w:r>
      <w:r w:rsidRPr="00F74372">
        <w:rPr>
          <w:rFonts w:asciiTheme="minorHAnsi" w:eastAsiaTheme="minorEastAsia" w:hAnsiTheme="minorHAnsi" w:cstheme="minorBidi"/>
          <w:sz w:val="22"/>
          <w:szCs w:val="22"/>
        </w:rPr>
        <w:tab/>
      </w:r>
      <w:r w:rsidRPr="007760F8">
        <w:rPr>
          <w:lang w:val="sv-SE"/>
        </w:rPr>
        <w:t>E-UTRAN TDD – UTRAN FDD:</w:t>
      </w:r>
      <w:r>
        <w:tab/>
        <w:t>813</w:t>
      </w:r>
    </w:p>
    <w:p w:rsidR="00F74372" w:rsidRDefault="00F74372">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813</w:t>
      </w:r>
    </w:p>
    <w:p w:rsidR="00F74372" w:rsidRDefault="00F74372">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816</w:t>
      </w:r>
    </w:p>
    <w:p w:rsidR="00F74372" w:rsidRDefault="00F74372">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816</w:t>
      </w:r>
    </w:p>
    <w:p w:rsidR="00F74372" w:rsidRDefault="00F74372">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816</w:t>
      </w:r>
    </w:p>
    <w:p w:rsidR="00F74372" w:rsidRDefault="00F74372">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820</w:t>
      </w:r>
    </w:p>
    <w:p w:rsidR="00F74372" w:rsidRDefault="00F74372">
      <w:pPr>
        <w:pStyle w:val="TOC3"/>
        <w:rPr>
          <w:rFonts w:asciiTheme="minorHAnsi" w:eastAsiaTheme="minorEastAsia" w:hAnsiTheme="minorHAnsi" w:cstheme="minorBidi"/>
          <w:sz w:val="22"/>
          <w:szCs w:val="22"/>
        </w:rPr>
      </w:pPr>
      <w:r w:rsidRPr="00F74372">
        <w:t>A.4.3.4</w:t>
      </w:r>
      <w:r w:rsidRPr="00F74372">
        <w:rPr>
          <w:rFonts w:asciiTheme="minorHAnsi" w:eastAsiaTheme="minorEastAsia" w:hAnsiTheme="minorHAnsi" w:cstheme="minorBidi"/>
          <w:sz w:val="22"/>
          <w:szCs w:val="22"/>
        </w:rPr>
        <w:tab/>
      </w:r>
      <w:r w:rsidRPr="007760F8">
        <w:rPr>
          <w:lang w:val="sv-SE"/>
        </w:rPr>
        <w:t>E-UTRAN TDD – UTRAN TDD:</w:t>
      </w:r>
      <w:r>
        <w:tab/>
        <w:t>821</w:t>
      </w:r>
    </w:p>
    <w:p w:rsidR="00F74372" w:rsidRDefault="00F74372">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821</w:t>
      </w:r>
    </w:p>
    <w:p w:rsidR="00F74372" w:rsidRDefault="00F7437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821</w:t>
      </w:r>
    </w:p>
    <w:p w:rsidR="00F74372" w:rsidRDefault="00F7437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823</w:t>
      </w:r>
    </w:p>
    <w:p w:rsidR="00F74372" w:rsidRDefault="00F74372">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823</w:t>
      </w:r>
    </w:p>
    <w:p w:rsidR="00F74372" w:rsidRDefault="00F7437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823</w:t>
      </w:r>
    </w:p>
    <w:p w:rsidR="00F74372" w:rsidRDefault="00F7437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825</w:t>
      </w:r>
    </w:p>
    <w:p w:rsidR="00F74372" w:rsidRDefault="00F74372">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825</w:t>
      </w:r>
    </w:p>
    <w:p w:rsidR="00F74372" w:rsidRDefault="00F74372">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825</w:t>
      </w:r>
    </w:p>
    <w:p w:rsidR="00F74372" w:rsidRDefault="00F74372">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828</w:t>
      </w:r>
    </w:p>
    <w:p w:rsidR="00F74372" w:rsidRDefault="00F74372">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828</w:t>
      </w:r>
    </w:p>
    <w:p w:rsidR="00F74372" w:rsidRDefault="00F74372">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828</w:t>
      </w:r>
    </w:p>
    <w:p w:rsidR="00F74372" w:rsidRDefault="00F74372">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832</w:t>
      </w:r>
    </w:p>
    <w:p w:rsidR="00F74372" w:rsidRDefault="00F74372">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832</w:t>
      </w:r>
    </w:p>
    <w:p w:rsidR="00F74372" w:rsidRDefault="00F74372">
      <w:pPr>
        <w:pStyle w:val="TOC3"/>
        <w:rPr>
          <w:rFonts w:asciiTheme="minorHAnsi" w:eastAsiaTheme="minorEastAsia" w:hAnsiTheme="minorHAnsi" w:cstheme="minorBidi"/>
          <w:sz w:val="22"/>
          <w:szCs w:val="22"/>
        </w:rPr>
      </w:pPr>
      <w:r w:rsidRPr="00F74372">
        <w:t>A.4.4.1</w:t>
      </w:r>
      <w:r w:rsidRPr="00F74372">
        <w:rPr>
          <w:rFonts w:asciiTheme="minorHAnsi" w:eastAsiaTheme="minorEastAsia" w:hAnsiTheme="minorHAnsi" w:cstheme="minorBidi"/>
          <w:sz w:val="22"/>
          <w:szCs w:val="22"/>
        </w:rPr>
        <w:tab/>
      </w:r>
      <w:r w:rsidRPr="007760F8">
        <w:rPr>
          <w:lang w:val="sv-SE"/>
        </w:rPr>
        <w:t>E-UTRAN FDD – GSM:</w:t>
      </w:r>
      <w:r>
        <w:tab/>
        <w:t>832</w:t>
      </w:r>
    </w:p>
    <w:p w:rsidR="00F74372" w:rsidRDefault="00F74372">
      <w:pPr>
        <w:pStyle w:val="TOC4"/>
        <w:rPr>
          <w:rFonts w:asciiTheme="minorHAnsi" w:eastAsiaTheme="minorEastAsia" w:hAnsiTheme="minorHAnsi" w:cstheme="minorBidi"/>
          <w:sz w:val="22"/>
          <w:szCs w:val="22"/>
        </w:rPr>
      </w:pPr>
      <w:r w:rsidRPr="00F74372">
        <w:t>A.4.4.1.1</w:t>
      </w:r>
      <w:r w:rsidRPr="00F74372">
        <w:rPr>
          <w:rFonts w:asciiTheme="minorHAnsi" w:eastAsiaTheme="minorEastAsia" w:hAnsiTheme="minorHAnsi" w:cstheme="minorBidi"/>
          <w:sz w:val="22"/>
          <w:szCs w:val="22"/>
        </w:rPr>
        <w:tab/>
      </w:r>
      <w:r w:rsidRPr="007760F8">
        <w:rPr>
          <w:snapToGrid w:val="0"/>
        </w:rPr>
        <w:t>Test Purpose and Environment</w:t>
      </w:r>
      <w:r>
        <w:tab/>
        <w:t>832</w:t>
      </w:r>
    </w:p>
    <w:p w:rsidR="00F74372" w:rsidRDefault="00F74372">
      <w:pPr>
        <w:pStyle w:val="TOC4"/>
        <w:rPr>
          <w:rFonts w:asciiTheme="minorHAnsi" w:eastAsiaTheme="minorEastAsia" w:hAnsiTheme="minorHAnsi" w:cstheme="minorBidi"/>
          <w:sz w:val="22"/>
          <w:szCs w:val="22"/>
        </w:rPr>
      </w:pPr>
      <w:r w:rsidRPr="00F74372">
        <w:t>A.4.4.1.2</w:t>
      </w:r>
      <w:r w:rsidRPr="00F74372">
        <w:rPr>
          <w:rFonts w:asciiTheme="minorHAnsi" w:eastAsiaTheme="minorEastAsia" w:hAnsiTheme="minorHAnsi" w:cstheme="minorBidi"/>
          <w:sz w:val="22"/>
          <w:szCs w:val="22"/>
        </w:rPr>
        <w:tab/>
      </w:r>
      <w:r w:rsidRPr="007760F8">
        <w:rPr>
          <w:snapToGrid w:val="0"/>
        </w:rPr>
        <w:t>Test Requirements</w:t>
      </w:r>
      <w:r>
        <w:tab/>
        <w:t>834</w:t>
      </w:r>
    </w:p>
    <w:p w:rsidR="00F74372" w:rsidRDefault="00F74372">
      <w:pPr>
        <w:pStyle w:val="TOC4"/>
        <w:rPr>
          <w:rFonts w:asciiTheme="minorHAnsi" w:eastAsiaTheme="minorEastAsia" w:hAnsiTheme="minorHAnsi" w:cstheme="minorBidi"/>
          <w:sz w:val="22"/>
          <w:szCs w:val="22"/>
        </w:rPr>
      </w:pPr>
      <w:r w:rsidRPr="00F74372">
        <w:t>A.4.4.2</w:t>
      </w:r>
      <w:r w:rsidRPr="00F74372">
        <w:rPr>
          <w:rFonts w:asciiTheme="minorHAnsi" w:eastAsiaTheme="minorEastAsia" w:hAnsiTheme="minorHAnsi" w:cstheme="minorBidi"/>
          <w:sz w:val="22"/>
          <w:szCs w:val="22"/>
        </w:rPr>
        <w:tab/>
      </w:r>
      <w:r w:rsidRPr="007760F8">
        <w:rPr>
          <w:lang w:val="sv-SE"/>
        </w:rPr>
        <w:t>E-UTRAN TDD – GSM:</w:t>
      </w:r>
      <w:r>
        <w:tab/>
        <w:t>834</w:t>
      </w:r>
    </w:p>
    <w:p w:rsidR="00F74372" w:rsidRDefault="00F74372">
      <w:pPr>
        <w:pStyle w:val="TOC4"/>
        <w:rPr>
          <w:rFonts w:asciiTheme="minorHAnsi" w:eastAsiaTheme="minorEastAsia" w:hAnsiTheme="minorHAnsi" w:cstheme="minorBidi"/>
          <w:sz w:val="22"/>
          <w:szCs w:val="22"/>
        </w:rPr>
      </w:pPr>
      <w:r w:rsidRPr="00F74372">
        <w:t>A.4.4.2.1</w:t>
      </w:r>
      <w:r w:rsidRPr="00F74372">
        <w:rPr>
          <w:rFonts w:asciiTheme="minorHAnsi" w:eastAsiaTheme="minorEastAsia" w:hAnsiTheme="minorHAnsi" w:cstheme="minorBidi"/>
          <w:sz w:val="22"/>
          <w:szCs w:val="22"/>
        </w:rPr>
        <w:tab/>
      </w:r>
      <w:r w:rsidRPr="007760F8">
        <w:rPr>
          <w:snapToGrid w:val="0"/>
        </w:rPr>
        <w:t>Test Purpose and Environment</w:t>
      </w:r>
      <w:r>
        <w:tab/>
        <w:t>834</w:t>
      </w:r>
    </w:p>
    <w:p w:rsidR="00F74372" w:rsidRDefault="00F74372">
      <w:pPr>
        <w:pStyle w:val="TOC4"/>
        <w:rPr>
          <w:rFonts w:asciiTheme="minorHAnsi" w:eastAsiaTheme="minorEastAsia" w:hAnsiTheme="minorHAnsi" w:cstheme="minorBidi"/>
          <w:sz w:val="22"/>
          <w:szCs w:val="22"/>
        </w:rPr>
      </w:pPr>
      <w:r w:rsidRPr="00F74372">
        <w:t>A.4.4.2.2</w:t>
      </w:r>
      <w:r w:rsidRPr="00F74372">
        <w:rPr>
          <w:rFonts w:asciiTheme="minorHAnsi" w:eastAsiaTheme="minorEastAsia" w:hAnsiTheme="minorHAnsi" w:cstheme="minorBidi"/>
          <w:sz w:val="22"/>
          <w:szCs w:val="22"/>
        </w:rPr>
        <w:tab/>
      </w:r>
      <w:r w:rsidRPr="007760F8">
        <w:rPr>
          <w:snapToGrid w:val="0"/>
        </w:rPr>
        <w:t>Test Requirements</w:t>
      </w:r>
      <w:r>
        <w:tab/>
        <w:t>836</w:t>
      </w:r>
    </w:p>
    <w:p w:rsidR="00F74372" w:rsidRDefault="00F74372">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837</w:t>
      </w:r>
    </w:p>
    <w:p w:rsidR="00F74372" w:rsidRDefault="00F74372">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837</w:t>
      </w:r>
    </w:p>
    <w:p w:rsidR="00F74372" w:rsidRDefault="00F74372">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837</w:t>
      </w:r>
    </w:p>
    <w:p w:rsidR="00F74372" w:rsidRDefault="00F74372">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837</w:t>
      </w:r>
    </w:p>
    <w:p w:rsidR="00F74372" w:rsidRDefault="00F74372">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839</w:t>
      </w:r>
    </w:p>
    <w:p w:rsidR="00F74372" w:rsidRDefault="00F74372">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839</w:t>
      </w:r>
    </w:p>
    <w:p w:rsidR="00F74372" w:rsidRDefault="00F74372">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839</w:t>
      </w:r>
    </w:p>
    <w:p w:rsidR="00F74372" w:rsidRDefault="00F74372">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839</w:t>
      </w:r>
    </w:p>
    <w:p w:rsidR="00F74372" w:rsidRDefault="00F74372">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842</w:t>
      </w:r>
    </w:p>
    <w:p w:rsidR="00F74372" w:rsidRDefault="00F74372">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842</w:t>
      </w:r>
    </w:p>
    <w:p w:rsidR="00F74372" w:rsidRDefault="00F74372">
      <w:pPr>
        <w:pStyle w:val="TOC4"/>
        <w:rPr>
          <w:rFonts w:asciiTheme="minorHAnsi" w:eastAsiaTheme="minorEastAsia" w:hAnsiTheme="minorHAnsi" w:cstheme="minorBidi"/>
          <w:sz w:val="22"/>
          <w:szCs w:val="22"/>
        </w:rPr>
      </w:pPr>
      <w:r w:rsidRPr="00F74372">
        <w:t>A.4.6.1</w:t>
      </w:r>
      <w:r w:rsidRPr="00F74372">
        <w:rPr>
          <w:rFonts w:asciiTheme="minorHAnsi" w:eastAsiaTheme="minorEastAsia" w:hAnsiTheme="minorHAnsi" w:cstheme="minorBidi"/>
          <w:sz w:val="22"/>
          <w:szCs w:val="22"/>
        </w:rPr>
        <w:tab/>
      </w:r>
      <w:r w:rsidRPr="007760F8">
        <w:rPr>
          <w:lang w:val="sv-SE"/>
        </w:rPr>
        <w:t>E-UTRAN FDD – cdma2000 1X</w:t>
      </w:r>
      <w:r>
        <w:tab/>
        <w:t>842</w:t>
      </w:r>
    </w:p>
    <w:p w:rsidR="00F74372" w:rsidRDefault="00F74372">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842</w:t>
      </w:r>
    </w:p>
    <w:p w:rsidR="00F74372" w:rsidRDefault="00F74372">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842</w:t>
      </w:r>
    </w:p>
    <w:p w:rsidR="00F74372" w:rsidRDefault="00F74372">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845</w:t>
      </w:r>
    </w:p>
    <w:p w:rsidR="00F74372" w:rsidRDefault="00F74372">
      <w:pPr>
        <w:pStyle w:val="TOC3"/>
        <w:rPr>
          <w:rFonts w:asciiTheme="minorHAnsi" w:eastAsiaTheme="minorEastAsia" w:hAnsiTheme="minorHAnsi" w:cstheme="minorBidi"/>
          <w:sz w:val="22"/>
          <w:szCs w:val="22"/>
        </w:rPr>
      </w:pPr>
      <w:r w:rsidRPr="00F74372">
        <w:t>A.4.</w:t>
      </w:r>
      <w:r w:rsidRPr="00F74372">
        <w:rPr>
          <w:lang w:eastAsia="zh-CN"/>
        </w:rPr>
        <w:t>6</w:t>
      </w:r>
      <w:r w:rsidRPr="00F74372">
        <w:t>.</w:t>
      </w:r>
      <w:r w:rsidRPr="00F74372">
        <w:rPr>
          <w:lang w:eastAsia="zh-CN"/>
        </w:rPr>
        <w:t>2</w:t>
      </w:r>
      <w:r w:rsidRPr="00F74372">
        <w:rPr>
          <w:rFonts w:asciiTheme="minorHAnsi" w:eastAsiaTheme="minorEastAsia" w:hAnsiTheme="minorHAnsi" w:cstheme="minorBidi"/>
          <w:sz w:val="22"/>
          <w:szCs w:val="22"/>
        </w:rPr>
        <w:tab/>
      </w:r>
      <w:r w:rsidRPr="007760F8">
        <w:rPr>
          <w:lang w:val="sv-SE"/>
        </w:rPr>
        <w:t xml:space="preserve">E-UTRAN </w:t>
      </w:r>
      <w:r w:rsidRPr="007760F8">
        <w:rPr>
          <w:lang w:val="sv-SE" w:eastAsia="zh-CN"/>
        </w:rPr>
        <w:t>T</w:t>
      </w:r>
      <w:r w:rsidRPr="007760F8">
        <w:rPr>
          <w:lang w:val="sv-SE"/>
        </w:rPr>
        <w:t>DD – cdma2000 1X</w:t>
      </w:r>
      <w:r>
        <w:tab/>
        <w:t>845</w:t>
      </w:r>
    </w:p>
    <w:p w:rsidR="00F74372" w:rsidRDefault="00F74372">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845</w:t>
      </w:r>
    </w:p>
    <w:p w:rsidR="00F74372" w:rsidRDefault="00F74372">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845</w:t>
      </w:r>
    </w:p>
    <w:p w:rsidR="00F74372" w:rsidRDefault="00F74372">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848</w:t>
      </w:r>
    </w:p>
    <w:p w:rsidR="00F74372" w:rsidRDefault="00F74372">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848</w:t>
      </w:r>
    </w:p>
    <w:p w:rsidR="00F74372" w:rsidRDefault="00F74372">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848</w:t>
      </w:r>
    </w:p>
    <w:p w:rsidR="00F74372" w:rsidRDefault="00F74372">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848</w:t>
      </w:r>
    </w:p>
    <w:p w:rsidR="00F74372" w:rsidRDefault="00F74372">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852</w:t>
      </w:r>
    </w:p>
    <w:p w:rsidR="00F74372" w:rsidRDefault="00F74372">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853</w:t>
      </w:r>
    </w:p>
    <w:p w:rsidR="00F74372" w:rsidRDefault="00F74372">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853</w:t>
      </w:r>
    </w:p>
    <w:p w:rsidR="00F74372" w:rsidRDefault="00F74372">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856</w:t>
      </w:r>
    </w:p>
    <w:p w:rsidR="00F74372" w:rsidRDefault="00F74372">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857</w:t>
      </w:r>
    </w:p>
    <w:p w:rsidR="00F74372" w:rsidRDefault="00F74372">
      <w:pPr>
        <w:pStyle w:val="TOC2"/>
        <w:rPr>
          <w:rFonts w:asciiTheme="minorHAnsi" w:eastAsiaTheme="minorEastAsia" w:hAnsiTheme="minorHAnsi" w:cstheme="minorBidi"/>
          <w:sz w:val="22"/>
          <w:szCs w:val="22"/>
        </w:rPr>
      </w:pPr>
      <w:r w:rsidRPr="00F74372">
        <w:t>A.5.1</w:t>
      </w:r>
      <w:r w:rsidRPr="00F74372">
        <w:rPr>
          <w:rFonts w:asciiTheme="minorHAnsi" w:eastAsiaTheme="minorEastAsia" w:hAnsiTheme="minorHAnsi"/>
          <w:sz w:val="22"/>
          <w:szCs w:val="22"/>
        </w:rPr>
        <w:tab/>
      </w:r>
      <w:r>
        <w:t>E-UTRAN Handover</w:t>
      </w:r>
      <w:r>
        <w:tab/>
        <w:t>857</w:t>
      </w:r>
    </w:p>
    <w:p w:rsidR="00F74372" w:rsidRDefault="00F74372">
      <w:pPr>
        <w:pStyle w:val="TOC3"/>
        <w:rPr>
          <w:rFonts w:asciiTheme="minorHAnsi" w:eastAsiaTheme="minorEastAsia" w:hAnsiTheme="minorHAnsi" w:cstheme="minorBidi"/>
          <w:sz w:val="22"/>
          <w:szCs w:val="22"/>
        </w:rPr>
      </w:pPr>
      <w:r w:rsidRPr="00F74372">
        <w:t>A.5.1.1</w:t>
      </w:r>
      <w:r w:rsidRPr="00F74372">
        <w:rPr>
          <w:rFonts w:asciiTheme="minorHAnsi" w:eastAsiaTheme="minorEastAsia" w:hAnsiTheme="minorHAnsi" w:cstheme="minorBidi"/>
          <w:sz w:val="22"/>
          <w:szCs w:val="22"/>
        </w:rPr>
        <w:tab/>
      </w:r>
      <w:r>
        <w:t>E-UTRAN FDD - FDD Intra frequency handover</w:t>
      </w:r>
      <w:r>
        <w:tab/>
        <w:t>857</w:t>
      </w:r>
    </w:p>
    <w:p w:rsidR="00F74372" w:rsidRDefault="00F74372">
      <w:pPr>
        <w:pStyle w:val="TOC4"/>
        <w:rPr>
          <w:rFonts w:asciiTheme="minorHAnsi" w:eastAsiaTheme="minorEastAsia" w:hAnsiTheme="minorHAnsi" w:cstheme="minorBidi"/>
          <w:sz w:val="22"/>
          <w:szCs w:val="22"/>
        </w:rPr>
      </w:pPr>
      <w:r w:rsidRPr="00F74372">
        <w:t>A.5.1.1.1</w:t>
      </w:r>
      <w:r w:rsidRPr="00F74372">
        <w:rPr>
          <w:rFonts w:asciiTheme="minorHAnsi" w:eastAsiaTheme="minorEastAsia" w:hAnsiTheme="minorHAnsi" w:cstheme="minorBidi"/>
          <w:sz w:val="22"/>
          <w:szCs w:val="22"/>
        </w:rPr>
        <w:tab/>
      </w:r>
      <w:r w:rsidRPr="007760F8">
        <w:rPr>
          <w:snapToGrid w:val="0"/>
        </w:rPr>
        <w:t>Test Purpose and Environment</w:t>
      </w:r>
      <w:r>
        <w:tab/>
        <w:t>857</w:t>
      </w:r>
    </w:p>
    <w:p w:rsidR="00F74372" w:rsidRDefault="00F74372">
      <w:pPr>
        <w:pStyle w:val="TOC3"/>
        <w:rPr>
          <w:rFonts w:asciiTheme="minorHAnsi" w:eastAsiaTheme="minorEastAsia" w:hAnsiTheme="minorHAnsi" w:cstheme="minorBidi"/>
          <w:sz w:val="22"/>
          <w:szCs w:val="22"/>
        </w:rPr>
      </w:pPr>
      <w:r w:rsidRPr="00F74372">
        <w:t>A.5.1.1.2</w:t>
      </w:r>
      <w:r w:rsidRPr="00F74372">
        <w:rPr>
          <w:rFonts w:asciiTheme="minorHAnsi" w:eastAsiaTheme="minorEastAsia" w:hAnsiTheme="minorHAnsi" w:cstheme="minorBidi"/>
          <w:sz w:val="22"/>
          <w:szCs w:val="22"/>
        </w:rPr>
        <w:tab/>
      </w:r>
      <w:r w:rsidRPr="007760F8">
        <w:rPr>
          <w:snapToGrid w:val="0"/>
        </w:rPr>
        <w:t>Test Requirements</w:t>
      </w:r>
      <w:r>
        <w:tab/>
        <w:t>859</w:t>
      </w:r>
    </w:p>
    <w:p w:rsidR="00F74372" w:rsidRDefault="00F74372">
      <w:pPr>
        <w:pStyle w:val="TOC3"/>
        <w:rPr>
          <w:rFonts w:asciiTheme="minorHAnsi" w:eastAsiaTheme="minorEastAsia" w:hAnsiTheme="minorHAnsi" w:cstheme="minorBidi"/>
          <w:sz w:val="22"/>
          <w:szCs w:val="22"/>
        </w:rPr>
      </w:pPr>
      <w:r w:rsidRPr="00F74372">
        <w:t>A.5.1.2</w:t>
      </w:r>
      <w:r w:rsidRPr="00F74372">
        <w:rPr>
          <w:rFonts w:asciiTheme="minorHAnsi" w:eastAsiaTheme="minorEastAsia" w:hAnsiTheme="minorHAnsi"/>
          <w:sz w:val="22"/>
          <w:szCs w:val="22"/>
        </w:rPr>
        <w:tab/>
      </w:r>
      <w:r>
        <w:t>E-UTRAN TDD - TDD Intra frequency handover</w:t>
      </w:r>
      <w:r>
        <w:tab/>
        <w:t>859</w:t>
      </w:r>
    </w:p>
    <w:p w:rsidR="00F74372" w:rsidRDefault="00F74372">
      <w:pPr>
        <w:pStyle w:val="TOC4"/>
        <w:rPr>
          <w:rFonts w:asciiTheme="minorHAnsi" w:eastAsiaTheme="minorEastAsia" w:hAnsiTheme="minorHAnsi" w:cstheme="minorBidi"/>
          <w:sz w:val="22"/>
          <w:szCs w:val="22"/>
        </w:rPr>
      </w:pPr>
      <w:r w:rsidRPr="00F74372">
        <w:t>A.5.1.2.1</w:t>
      </w:r>
      <w:r w:rsidRPr="00F74372">
        <w:rPr>
          <w:rFonts w:asciiTheme="minorHAnsi" w:eastAsiaTheme="minorEastAsia" w:hAnsiTheme="minorHAnsi" w:cstheme="minorBidi"/>
          <w:sz w:val="22"/>
          <w:szCs w:val="22"/>
        </w:rPr>
        <w:tab/>
      </w:r>
      <w:r w:rsidRPr="007760F8">
        <w:rPr>
          <w:snapToGrid w:val="0"/>
        </w:rPr>
        <w:t>Test Purpose and Environment</w:t>
      </w:r>
      <w:r>
        <w:tab/>
        <w:t>859</w:t>
      </w:r>
    </w:p>
    <w:p w:rsidR="00F74372" w:rsidRDefault="00F74372">
      <w:pPr>
        <w:pStyle w:val="TOC4"/>
        <w:rPr>
          <w:rFonts w:asciiTheme="minorHAnsi" w:eastAsiaTheme="minorEastAsia" w:hAnsiTheme="minorHAnsi" w:cstheme="minorBidi"/>
          <w:sz w:val="22"/>
          <w:szCs w:val="22"/>
        </w:rPr>
      </w:pPr>
      <w:r w:rsidRPr="00F74372">
        <w:t>A.5.1.2.2</w:t>
      </w:r>
      <w:r w:rsidRPr="00F74372">
        <w:rPr>
          <w:rFonts w:asciiTheme="minorHAnsi" w:eastAsiaTheme="minorEastAsia" w:hAnsiTheme="minorHAnsi" w:cstheme="minorBidi"/>
          <w:sz w:val="22"/>
          <w:szCs w:val="22"/>
        </w:rPr>
        <w:tab/>
      </w:r>
      <w:r w:rsidRPr="007760F8">
        <w:rPr>
          <w:snapToGrid w:val="0"/>
        </w:rPr>
        <w:t>Test Requirements</w:t>
      </w:r>
      <w:r>
        <w:tab/>
        <w:t>861</w:t>
      </w:r>
    </w:p>
    <w:p w:rsidR="00F74372" w:rsidRDefault="00F74372">
      <w:pPr>
        <w:pStyle w:val="TOC3"/>
        <w:rPr>
          <w:rFonts w:asciiTheme="minorHAnsi" w:eastAsiaTheme="minorEastAsia" w:hAnsiTheme="minorHAnsi" w:cstheme="minorBidi"/>
          <w:sz w:val="22"/>
          <w:szCs w:val="22"/>
        </w:rPr>
      </w:pPr>
      <w:r w:rsidRPr="00F74372">
        <w:t>A.5.1.3</w:t>
      </w:r>
      <w:r w:rsidRPr="00F74372">
        <w:rPr>
          <w:rFonts w:asciiTheme="minorHAnsi" w:eastAsiaTheme="minorEastAsia" w:hAnsiTheme="minorHAnsi"/>
          <w:sz w:val="22"/>
          <w:szCs w:val="22"/>
        </w:rPr>
        <w:tab/>
      </w:r>
      <w:r>
        <w:t>E-UTRAN FDD – FDD Inter frequency handover</w:t>
      </w:r>
      <w:r>
        <w:tab/>
        <w:t>861</w:t>
      </w:r>
    </w:p>
    <w:p w:rsidR="00F74372" w:rsidRDefault="00F74372">
      <w:pPr>
        <w:pStyle w:val="TOC4"/>
        <w:rPr>
          <w:rFonts w:asciiTheme="minorHAnsi" w:eastAsiaTheme="minorEastAsia" w:hAnsiTheme="minorHAnsi" w:cstheme="minorBidi"/>
          <w:sz w:val="22"/>
          <w:szCs w:val="22"/>
        </w:rPr>
      </w:pPr>
      <w:r w:rsidRPr="00F74372">
        <w:t>A.5.1.3.1</w:t>
      </w:r>
      <w:r w:rsidRPr="00F74372">
        <w:rPr>
          <w:rFonts w:asciiTheme="minorHAnsi" w:eastAsiaTheme="minorEastAsia" w:hAnsiTheme="minorHAnsi" w:cstheme="minorBidi"/>
          <w:sz w:val="22"/>
          <w:szCs w:val="22"/>
        </w:rPr>
        <w:tab/>
      </w:r>
      <w:r w:rsidRPr="007760F8">
        <w:rPr>
          <w:snapToGrid w:val="0"/>
        </w:rPr>
        <w:t>Test Purpose and Environment</w:t>
      </w:r>
      <w:r>
        <w:tab/>
        <w:t>861</w:t>
      </w:r>
    </w:p>
    <w:p w:rsidR="00F74372" w:rsidRDefault="00F74372">
      <w:pPr>
        <w:pStyle w:val="TOC4"/>
        <w:rPr>
          <w:rFonts w:asciiTheme="minorHAnsi" w:eastAsiaTheme="minorEastAsia" w:hAnsiTheme="minorHAnsi" w:cstheme="minorBidi"/>
          <w:sz w:val="22"/>
          <w:szCs w:val="22"/>
        </w:rPr>
      </w:pPr>
      <w:r w:rsidRPr="00F74372">
        <w:t>A.5.1.3.2</w:t>
      </w:r>
      <w:r w:rsidRPr="00F74372">
        <w:rPr>
          <w:rFonts w:asciiTheme="minorHAnsi" w:eastAsiaTheme="minorEastAsia" w:hAnsiTheme="minorHAnsi" w:cstheme="minorBidi"/>
          <w:sz w:val="22"/>
          <w:szCs w:val="22"/>
        </w:rPr>
        <w:tab/>
      </w:r>
      <w:r w:rsidRPr="007760F8">
        <w:rPr>
          <w:snapToGrid w:val="0"/>
        </w:rPr>
        <w:t>Test Requirements</w:t>
      </w:r>
      <w:r>
        <w:tab/>
        <w:t>863</w:t>
      </w:r>
    </w:p>
    <w:p w:rsidR="00F74372" w:rsidRDefault="00F74372">
      <w:pPr>
        <w:pStyle w:val="TOC3"/>
        <w:rPr>
          <w:rFonts w:asciiTheme="minorHAnsi" w:eastAsiaTheme="minorEastAsia" w:hAnsiTheme="minorHAnsi" w:cstheme="minorBidi"/>
          <w:sz w:val="22"/>
          <w:szCs w:val="22"/>
        </w:rPr>
      </w:pPr>
      <w:r w:rsidRPr="00F74372">
        <w:t>A.5.1.4</w:t>
      </w:r>
      <w:r w:rsidRPr="00F74372">
        <w:rPr>
          <w:rFonts w:asciiTheme="minorHAnsi" w:eastAsiaTheme="minorEastAsia" w:hAnsiTheme="minorHAnsi"/>
          <w:sz w:val="22"/>
          <w:szCs w:val="22"/>
        </w:rPr>
        <w:tab/>
      </w:r>
      <w:r>
        <w:t>E-UTRAN TDD – TDD Inter frequency handover</w:t>
      </w:r>
      <w:r>
        <w:tab/>
        <w:t>863</w:t>
      </w:r>
    </w:p>
    <w:p w:rsidR="00F74372" w:rsidRDefault="00F74372">
      <w:pPr>
        <w:pStyle w:val="TOC4"/>
        <w:rPr>
          <w:rFonts w:asciiTheme="minorHAnsi" w:eastAsiaTheme="minorEastAsia" w:hAnsiTheme="minorHAnsi" w:cstheme="minorBidi"/>
          <w:sz w:val="22"/>
          <w:szCs w:val="22"/>
        </w:rPr>
      </w:pPr>
      <w:r w:rsidRPr="00F74372">
        <w:t>A.5.1.4.1</w:t>
      </w:r>
      <w:r w:rsidRPr="00F74372">
        <w:rPr>
          <w:rFonts w:asciiTheme="minorHAnsi" w:eastAsiaTheme="minorEastAsia" w:hAnsiTheme="minorHAnsi" w:cstheme="minorBidi"/>
          <w:sz w:val="22"/>
          <w:szCs w:val="22"/>
        </w:rPr>
        <w:tab/>
      </w:r>
      <w:r w:rsidRPr="007760F8">
        <w:rPr>
          <w:snapToGrid w:val="0"/>
        </w:rPr>
        <w:t>Test Purpose and Environment</w:t>
      </w:r>
      <w:r>
        <w:tab/>
        <w:t>863</w:t>
      </w:r>
    </w:p>
    <w:p w:rsidR="00F74372" w:rsidRDefault="00F74372">
      <w:pPr>
        <w:pStyle w:val="TOC4"/>
        <w:rPr>
          <w:rFonts w:asciiTheme="minorHAnsi" w:eastAsiaTheme="minorEastAsia" w:hAnsiTheme="minorHAnsi" w:cstheme="minorBidi"/>
          <w:sz w:val="22"/>
          <w:szCs w:val="22"/>
        </w:rPr>
      </w:pPr>
      <w:r w:rsidRPr="00F74372">
        <w:t>A.5.1.4.2</w:t>
      </w:r>
      <w:r w:rsidRPr="00F74372">
        <w:rPr>
          <w:rFonts w:asciiTheme="minorHAnsi" w:eastAsiaTheme="minorEastAsia" w:hAnsiTheme="minorHAnsi" w:cstheme="minorBidi"/>
          <w:sz w:val="22"/>
          <w:szCs w:val="22"/>
        </w:rPr>
        <w:tab/>
      </w:r>
      <w:r w:rsidRPr="007760F8">
        <w:rPr>
          <w:snapToGrid w:val="0"/>
        </w:rPr>
        <w:t>Test Requirements</w:t>
      </w:r>
      <w:r>
        <w:tab/>
        <w:t>865</w:t>
      </w:r>
    </w:p>
    <w:p w:rsidR="00F74372" w:rsidRDefault="00F74372">
      <w:pPr>
        <w:pStyle w:val="TOC3"/>
        <w:rPr>
          <w:rFonts w:asciiTheme="minorHAnsi" w:eastAsiaTheme="minorEastAsia" w:hAnsiTheme="minorHAnsi" w:cstheme="minorBidi"/>
          <w:sz w:val="22"/>
          <w:szCs w:val="22"/>
        </w:rPr>
      </w:pPr>
      <w:r w:rsidRPr="00F74372">
        <w:t>A.5.1.5</w:t>
      </w:r>
      <w:r w:rsidRPr="00F74372">
        <w:rPr>
          <w:rFonts w:asciiTheme="minorHAnsi" w:eastAsiaTheme="minorEastAsia" w:hAnsiTheme="minorHAnsi"/>
          <w:sz w:val="22"/>
          <w:szCs w:val="22"/>
        </w:rPr>
        <w:tab/>
      </w:r>
      <w:r>
        <w:t>E-UTRAN FDD – FDD Inter frequency handover: unknown target cell</w:t>
      </w:r>
      <w:r>
        <w:tab/>
        <w:t>865</w:t>
      </w:r>
    </w:p>
    <w:p w:rsidR="00F74372" w:rsidRDefault="00F74372">
      <w:pPr>
        <w:pStyle w:val="TOC4"/>
        <w:rPr>
          <w:rFonts w:asciiTheme="minorHAnsi" w:eastAsiaTheme="minorEastAsia" w:hAnsiTheme="minorHAnsi" w:cstheme="minorBidi"/>
          <w:sz w:val="22"/>
          <w:szCs w:val="22"/>
        </w:rPr>
      </w:pPr>
      <w:r w:rsidRPr="00F74372">
        <w:t>A.5.1.5.1</w:t>
      </w:r>
      <w:r w:rsidRPr="00F74372">
        <w:rPr>
          <w:rFonts w:asciiTheme="minorHAnsi" w:eastAsiaTheme="minorEastAsia" w:hAnsiTheme="minorHAnsi" w:cstheme="minorBidi"/>
          <w:sz w:val="22"/>
          <w:szCs w:val="22"/>
        </w:rPr>
        <w:tab/>
      </w:r>
      <w:r w:rsidRPr="007760F8">
        <w:rPr>
          <w:snapToGrid w:val="0"/>
        </w:rPr>
        <w:t>Test Purpose and Environment</w:t>
      </w:r>
      <w:r>
        <w:tab/>
        <w:t>865</w:t>
      </w:r>
    </w:p>
    <w:p w:rsidR="00F74372" w:rsidRDefault="00F74372">
      <w:pPr>
        <w:pStyle w:val="TOC4"/>
        <w:rPr>
          <w:rFonts w:asciiTheme="minorHAnsi" w:eastAsiaTheme="minorEastAsia" w:hAnsiTheme="minorHAnsi" w:cstheme="minorBidi"/>
          <w:sz w:val="22"/>
          <w:szCs w:val="22"/>
        </w:rPr>
      </w:pPr>
      <w:r w:rsidRPr="00F74372">
        <w:t>A.5.1.5.2</w:t>
      </w:r>
      <w:r w:rsidRPr="00F74372">
        <w:rPr>
          <w:rFonts w:asciiTheme="minorHAnsi" w:eastAsiaTheme="minorEastAsia" w:hAnsiTheme="minorHAnsi" w:cstheme="minorBidi"/>
          <w:sz w:val="22"/>
          <w:szCs w:val="22"/>
        </w:rPr>
        <w:tab/>
      </w:r>
      <w:r w:rsidRPr="007760F8">
        <w:rPr>
          <w:snapToGrid w:val="0"/>
        </w:rPr>
        <w:t>Test Requirements</w:t>
      </w:r>
      <w:r>
        <w:tab/>
        <w:t>867</w:t>
      </w:r>
    </w:p>
    <w:p w:rsidR="00F74372" w:rsidRDefault="00F74372">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867</w:t>
      </w:r>
    </w:p>
    <w:p w:rsidR="00F74372" w:rsidRDefault="00F74372">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867</w:t>
      </w:r>
    </w:p>
    <w:p w:rsidR="00F74372" w:rsidRDefault="00F74372">
      <w:pPr>
        <w:pStyle w:val="TOC4"/>
        <w:rPr>
          <w:rFonts w:asciiTheme="minorHAnsi" w:eastAsiaTheme="minorEastAsia" w:hAnsiTheme="minorHAnsi" w:cstheme="minorBidi"/>
          <w:sz w:val="22"/>
          <w:szCs w:val="22"/>
        </w:rPr>
      </w:pPr>
      <w:r w:rsidRPr="00F74372">
        <w:t>A.5.1.6.2</w:t>
      </w:r>
      <w:r w:rsidRPr="00F74372">
        <w:rPr>
          <w:rFonts w:asciiTheme="minorHAnsi" w:eastAsiaTheme="minorEastAsia" w:hAnsiTheme="minorHAnsi" w:cstheme="minorBidi"/>
          <w:sz w:val="22"/>
          <w:szCs w:val="22"/>
        </w:rPr>
        <w:tab/>
      </w:r>
      <w:r w:rsidRPr="007760F8">
        <w:rPr>
          <w:snapToGrid w:val="0"/>
        </w:rPr>
        <w:t>Test Requirements</w:t>
      </w:r>
      <w:r>
        <w:tab/>
        <w:t>869</w:t>
      </w:r>
    </w:p>
    <w:p w:rsidR="00F74372" w:rsidRDefault="00F74372">
      <w:pPr>
        <w:pStyle w:val="TOC3"/>
        <w:rPr>
          <w:rFonts w:asciiTheme="minorHAnsi" w:eastAsiaTheme="minorEastAsia" w:hAnsiTheme="minorHAnsi" w:cstheme="minorBidi"/>
          <w:sz w:val="22"/>
          <w:szCs w:val="22"/>
        </w:rPr>
      </w:pPr>
      <w:r w:rsidRPr="00F74372">
        <w:t>A.5.1.7</w:t>
      </w:r>
      <w:r w:rsidRPr="00F74372">
        <w:rPr>
          <w:rFonts w:asciiTheme="minorHAnsi" w:eastAsiaTheme="minorEastAsia" w:hAnsiTheme="minorHAnsi"/>
          <w:sz w:val="22"/>
          <w:szCs w:val="22"/>
        </w:rPr>
        <w:tab/>
      </w:r>
      <w:r>
        <w:t>E-UTRAN FDD – TDD Inter frequency handover</w:t>
      </w:r>
      <w:r>
        <w:tab/>
        <w:t>869</w:t>
      </w:r>
    </w:p>
    <w:p w:rsidR="00F74372" w:rsidRDefault="00F74372">
      <w:pPr>
        <w:pStyle w:val="TOC4"/>
        <w:rPr>
          <w:rFonts w:asciiTheme="minorHAnsi" w:eastAsiaTheme="minorEastAsia" w:hAnsiTheme="minorHAnsi" w:cstheme="minorBidi"/>
          <w:sz w:val="22"/>
          <w:szCs w:val="22"/>
        </w:rPr>
      </w:pPr>
      <w:r w:rsidRPr="00F74372">
        <w:t>A.5.1.7.1</w:t>
      </w:r>
      <w:r w:rsidRPr="00F74372">
        <w:rPr>
          <w:rFonts w:asciiTheme="minorHAnsi" w:eastAsiaTheme="minorEastAsia" w:hAnsiTheme="minorHAnsi" w:cstheme="minorBidi"/>
          <w:sz w:val="22"/>
          <w:szCs w:val="22"/>
        </w:rPr>
        <w:tab/>
      </w:r>
      <w:r w:rsidRPr="007760F8">
        <w:rPr>
          <w:snapToGrid w:val="0"/>
        </w:rPr>
        <w:t>Test Purpose and Environment</w:t>
      </w:r>
      <w:r>
        <w:tab/>
        <w:t>869</w:t>
      </w:r>
    </w:p>
    <w:p w:rsidR="00F74372" w:rsidRDefault="00F74372">
      <w:pPr>
        <w:pStyle w:val="TOC4"/>
        <w:rPr>
          <w:rFonts w:asciiTheme="minorHAnsi" w:eastAsiaTheme="minorEastAsia" w:hAnsiTheme="minorHAnsi" w:cstheme="minorBidi"/>
          <w:sz w:val="22"/>
          <w:szCs w:val="22"/>
        </w:rPr>
      </w:pPr>
      <w:r w:rsidRPr="00F74372">
        <w:t>A.5.1.7.2</w:t>
      </w:r>
      <w:r w:rsidRPr="00F74372">
        <w:rPr>
          <w:rFonts w:asciiTheme="minorHAnsi" w:eastAsiaTheme="minorEastAsia" w:hAnsiTheme="minorHAnsi" w:cstheme="minorBidi"/>
          <w:sz w:val="22"/>
          <w:szCs w:val="22"/>
        </w:rPr>
        <w:tab/>
      </w:r>
      <w:r w:rsidRPr="007760F8">
        <w:rPr>
          <w:snapToGrid w:val="0"/>
        </w:rPr>
        <w:t>Test Requirements</w:t>
      </w:r>
      <w:r>
        <w:tab/>
        <w:t>872</w:t>
      </w:r>
    </w:p>
    <w:p w:rsidR="00F74372" w:rsidRDefault="00F74372">
      <w:pPr>
        <w:pStyle w:val="TOC3"/>
        <w:rPr>
          <w:rFonts w:asciiTheme="minorHAnsi" w:eastAsiaTheme="minorEastAsia" w:hAnsiTheme="minorHAnsi" w:cstheme="minorBidi"/>
          <w:sz w:val="22"/>
          <w:szCs w:val="22"/>
        </w:rPr>
      </w:pPr>
      <w:r w:rsidRPr="00F74372">
        <w:t>A.5.1.8</w:t>
      </w:r>
      <w:r w:rsidRPr="00F74372">
        <w:rPr>
          <w:rFonts w:asciiTheme="minorHAnsi" w:eastAsiaTheme="minorEastAsia" w:hAnsiTheme="minorHAnsi"/>
          <w:sz w:val="22"/>
          <w:szCs w:val="22"/>
        </w:rPr>
        <w:tab/>
      </w:r>
      <w:r>
        <w:t>E-UTRAN TDD – FDD Inter frequency handover</w:t>
      </w:r>
      <w:r>
        <w:tab/>
        <w:t>872</w:t>
      </w:r>
    </w:p>
    <w:p w:rsidR="00F74372" w:rsidRDefault="00F74372">
      <w:pPr>
        <w:pStyle w:val="TOC4"/>
        <w:rPr>
          <w:rFonts w:asciiTheme="minorHAnsi" w:eastAsiaTheme="minorEastAsia" w:hAnsiTheme="minorHAnsi" w:cstheme="minorBidi"/>
          <w:sz w:val="22"/>
          <w:szCs w:val="22"/>
        </w:rPr>
      </w:pPr>
      <w:r w:rsidRPr="00F74372">
        <w:t>A.5.1.8.1</w:t>
      </w:r>
      <w:r w:rsidRPr="00F74372">
        <w:rPr>
          <w:rFonts w:asciiTheme="minorHAnsi" w:eastAsiaTheme="minorEastAsia" w:hAnsiTheme="minorHAnsi" w:cstheme="minorBidi"/>
          <w:sz w:val="22"/>
          <w:szCs w:val="22"/>
        </w:rPr>
        <w:tab/>
      </w:r>
      <w:r w:rsidRPr="007760F8">
        <w:rPr>
          <w:snapToGrid w:val="0"/>
        </w:rPr>
        <w:t>Test Purpose and Environment</w:t>
      </w:r>
      <w:r>
        <w:tab/>
        <w:t>872</w:t>
      </w:r>
    </w:p>
    <w:p w:rsidR="00F74372" w:rsidRDefault="00F74372">
      <w:pPr>
        <w:pStyle w:val="TOC4"/>
        <w:rPr>
          <w:rFonts w:asciiTheme="minorHAnsi" w:eastAsiaTheme="minorEastAsia" w:hAnsiTheme="minorHAnsi" w:cstheme="minorBidi"/>
          <w:sz w:val="22"/>
          <w:szCs w:val="22"/>
        </w:rPr>
      </w:pPr>
      <w:r w:rsidRPr="00F74372">
        <w:t>A.5.1.8.2</w:t>
      </w:r>
      <w:r w:rsidRPr="00F74372">
        <w:rPr>
          <w:rFonts w:asciiTheme="minorHAnsi" w:eastAsiaTheme="minorEastAsia" w:hAnsiTheme="minorHAnsi" w:cstheme="minorBidi"/>
          <w:sz w:val="22"/>
          <w:szCs w:val="22"/>
        </w:rPr>
        <w:tab/>
      </w:r>
      <w:r w:rsidRPr="007760F8">
        <w:rPr>
          <w:snapToGrid w:val="0"/>
        </w:rPr>
        <w:t>Test Requirements</w:t>
      </w:r>
      <w:r>
        <w:tab/>
        <w:t>875</w:t>
      </w:r>
    </w:p>
    <w:p w:rsidR="00F74372" w:rsidRDefault="00F74372">
      <w:pPr>
        <w:pStyle w:val="TOC3"/>
        <w:rPr>
          <w:rFonts w:asciiTheme="minorHAnsi" w:eastAsiaTheme="minorEastAsia" w:hAnsiTheme="minorHAnsi" w:cstheme="minorBidi"/>
          <w:sz w:val="22"/>
          <w:szCs w:val="22"/>
        </w:rPr>
      </w:pPr>
      <w:r w:rsidRPr="00F74372">
        <w:t>A.5.1.9</w:t>
      </w:r>
      <w:r w:rsidRPr="00F74372">
        <w:rPr>
          <w:rFonts w:asciiTheme="minorHAnsi" w:eastAsiaTheme="minorEastAsia" w:hAnsiTheme="minorHAnsi" w:cstheme="minorBidi"/>
          <w:sz w:val="22"/>
          <w:szCs w:val="22"/>
        </w:rPr>
        <w:tab/>
      </w:r>
      <w:r>
        <w:t>E-UTRAN FDD - FDD Intra frequency handover for 5MHz bandwidth</w:t>
      </w:r>
      <w:r>
        <w:tab/>
        <w:t>875</w:t>
      </w:r>
    </w:p>
    <w:p w:rsidR="00F74372" w:rsidRDefault="00F74372">
      <w:pPr>
        <w:pStyle w:val="TOC4"/>
        <w:rPr>
          <w:rFonts w:asciiTheme="minorHAnsi" w:eastAsiaTheme="minorEastAsia" w:hAnsiTheme="minorHAnsi" w:cstheme="minorBidi"/>
          <w:sz w:val="22"/>
          <w:szCs w:val="22"/>
        </w:rPr>
      </w:pPr>
      <w:r w:rsidRPr="00F74372">
        <w:t>A.5.1.9.1</w:t>
      </w:r>
      <w:r w:rsidRPr="00F74372">
        <w:rPr>
          <w:rFonts w:asciiTheme="minorHAnsi" w:eastAsiaTheme="minorEastAsia" w:hAnsiTheme="minorHAnsi" w:cstheme="minorBidi"/>
          <w:sz w:val="22"/>
          <w:szCs w:val="22"/>
        </w:rPr>
        <w:tab/>
      </w:r>
      <w:r w:rsidRPr="007760F8">
        <w:rPr>
          <w:snapToGrid w:val="0"/>
        </w:rPr>
        <w:t>Test Purpose and Environment</w:t>
      </w:r>
      <w:r>
        <w:tab/>
        <w:t>875</w:t>
      </w:r>
    </w:p>
    <w:p w:rsidR="00F74372" w:rsidRDefault="00F74372">
      <w:pPr>
        <w:pStyle w:val="TOC4"/>
        <w:rPr>
          <w:rFonts w:asciiTheme="minorHAnsi" w:eastAsiaTheme="minorEastAsia" w:hAnsiTheme="minorHAnsi" w:cstheme="minorBidi"/>
          <w:sz w:val="22"/>
          <w:szCs w:val="22"/>
        </w:rPr>
      </w:pPr>
      <w:r w:rsidRPr="00F74372">
        <w:t>A.5.1.9.2</w:t>
      </w:r>
      <w:r w:rsidRPr="00F74372">
        <w:rPr>
          <w:rFonts w:asciiTheme="minorHAnsi" w:eastAsiaTheme="minorEastAsia" w:hAnsiTheme="minorHAnsi" w:cstheme="minorBidi"/>
          <w:sz w:val="22"/>
          <w:szCs w:val="22"/>
        </w:rPr>
        <w:tab/>
      </w:r>
      <w:r w:rsidRPr="007760F8">
        <w:rPr>
          <w:snapToGrid w:val="0"/>
        </w:rPr>
        <w:t>Test Requirements</w:t>
      </w:r>
      <w:r>
        <w:tab/>
        <w:t>876</w:t>
      </w:r>
    </w:p>
    <w:p w:rsidR="00F74372" w:rsidRDefault="00F74372">
      <w:pPr>
        <w:pStyle w:val="TOC3"/>
        <w:rPr>
          <w:rFonts w:asciiTheme="minorHAnsi" w:eastAsiaTheme="minorEastAsia" w:hAnsiTheme="minorHAnsi" w:cstheme="minorBidi"/>
          <w:sz w:val="22"/>
          <w:szCs w:val="22"/>
        </w:rPr>
      </w:pPr>
      <w:r w:rsidRPr="00F74372">
        <w:t>A.5.1.10</w:t>
      </w:r>
      <w:r w:rsidRPr="00F74372">
        <w:rPr>
          <w:rFonts w:asciiTheme="minorHAnsi" w:eastAsiaTheme="minorEastAsia" w:hAnsiTheme="minorHAnsi" w:cstheme="minorBidi"/>
          <w:sz w:val="22"/>
          <w:szCs w:val="22"/>
        </w:rPr>
        <w:tab/>
      </w:r>
      <w:r>
        <w:t>E-UTRAN FDD - FDD Intra frequency handover for UE category 0</w:t>
      </w:r>
      <w:r>
        <w:tab/>
        <w:t>876</w:t>
      </w:r>
    </w:p>
    <w:p w:rsidR="00F74372" w:rsidRDefault="00F74372">
      <w:pPr>
        <w:pStyle w:val="TOC4"/>
        <w:rPr>
          <w:rFonts w:asciiTheme="minorHAnsi" w:eastAsiaTheme="minorEastAsia" w:hAnsiTheme="minorHAnsi" w:cstheme="minorBidi"/>
          <w:sz w:val="22"/>
          <w:szCs w:val="22"/>
        </w:rPr>
      </w:pPr>
      <w:r w:rsidRPr="00F74372">
        <w:t>A.5.1.10.1</w:t>
      </w:r>
      <w:r w:rsidRPr="00F74372">
        <w:rPr>
          <w:rFonts w:asciiTheme="minorHAnsi" w:eastAsiaTheme="minorEastAsia" w:hAnsiTheme="minorHAnsi" w:cstheme="minorBidi"/>
          <w:sz w:val="22"/>
          <w:szCs w:val="22"/>
        </w:rPr>
        <w:tab/>
      </w:r>
      <w:r w:rsidRPr="007760F8">
        <w:rPr>
          <w:snapToGrid w:val="0"/>
        </w:rPr>
        <w:t>Test Purpose and Environment</w:t>
      </w:r>
      <w:r>
        <w:tab/>
        <w:t>876</w:t>
      </w:r>
    </w:p>
    <w:p w:rsidR="00F74372" w:rsidRDefault="00F74372">
      <w:pPr>
        <w:pStyle w:val="TOC4"/>
        <w:rPr>
          <w:rFonts w:asciiTheme="minorHAnsi" w:eastAsiaTheme="minorEastAsia" w:hAnsiTheme="minorHAnsi" w:cstheme="minorBidi"/>
          <w:sz w:val="22"/>
          <w:szCs w:val="22"/>
        </w:rPr>
      </w:pPr>
      <w:r w:rsidRPr="00F74372">
        <w:t>A.5.1.10.2</w:t>
      </w:r>
      <w:r w:rsidRPr="00F74372">
        <w:rPr>
          <w:rFonts w:asciiTheme="minorHAnsi" w:eastAsiaTheme="minorEastAsia" w:hAnsiTheme="minorHAnsi" w:cstheme="minorBidi"/>
          <w:sz w:val="22"/>
          <w:szCs w:val="22"/>
        </w:rPr>
        <w:tab/>
      </w:r>
      <w:r w:rsidRPr="007760F8">
        <w:rPr>
          <w:snapToGrid w:val="0"/>
        </w:rPr>
        <w:t>Test Requirements</w:t>
      </w:r>
      <w:r>
        <w:tab/>
        <w:t>878</w:t>
      </w:r>
    </w:p>
    <w:p w:rsidR="00F74372" w:rsidRDefault="00F74372">
      <w:pPr>
        <w:pStyle w:val="TOC3"/>
        <w:rPr>
          <w:rFonts w:asciiTheme="minorHAnsi" w:eastAsiaTheme="minorEastAsia" w:hAnsiTheme="minorHAnsi" w:cstheme="minorBidi"/>
          <w:sz w:val="22"/>
          <w:szCs w:val="22"/>
        </w:rPr>
      </w:pPr>
      <w:r w:rsidRPr="00F74372">
        <w:t>A.5.1.11</w:t>
      </w:r>
      <w:r w:rsidRPr="00F74372">
        <w:rPr>
          <w:rFonts w:asciiTheme="minorHAnsi" w:eastAsiaTheme="minorEastAsia" w:hAnsiTheme="minorHAnsi" w:cstheme="minorBidi"/>
          <w:sz w:val="22"/>
          <w:szCs w:val="22"/>
        </w:rPr>
        <w:tab/>
      </w:r>
      <w:r>
        <w:t>E-UTRAN HD - FDD Intra frequency handover for UE category 0</w:t>
      </w:r>
      <w:r>
        <w:tab/>
        <w:t>878</w:t>
      </w:r>
    </w:p>
    <w:p w:rsidR="00F74372" w:rsidRDefault="00F74372">
      <w:pPr>
        <w:pStyle w:val="TOC4"/>
        <w:rPr>
          <w:rFonts w:asciiTheme="minorHAnsi" w:eastAsiaTheme="minorEastAsia" w:hAnsiTheme="minorHAnsi" w:cstheme="minorBidi"/>
          <w:sz w:val="22"/>
          <w:szCs w:val="22"/>
        </w:rPr>
      </w:pPr>
      <w:r w:rsidRPr="00F74372">
        <w:t>A.5.1.11.1</w:t>
      </w:r>
      <w:r w:rsidRPr="00F74372">
        <w:rPr>
          <w:rFonts w:asciiTheme="minorHAnsi" w:eastAsiaTheme="minorEastAsia" w:hAnsiTheme="minorHAnsi" w:cstheme="minorBidi"/>
          <w:sz w:val="22"/>
          <w:szCs w:val="22"/>
        </w:rPr>
        <w:tab/>
      </w:r>
      <w:r w:rsidRPr="007760F8">
        <w:rPr>
          <w:snapToGrid w:val="0"/>
        </w:rPr>
        <w:t>Test Purpose and Environment</w:t>
      </w:r>
      <w:r>
        <w:tab/>
        <w:t>878</w:t>
      </w:r>
    </w:p>
    <w:p w:rsidR="00F74372" w:rsidRDefault="00F74372">
      <w:pPr>
        <w:pStyle w:val="TOC4"/>
        <w:rPr>
          <w:rFonts w:asciiTheme="minorHAnsi" w:eastAsiaTheme="minorEastAsia" w:hAnsiTheme="minorHAnsi" w:cstheme="minorBidi"/>
          <w:sz w:val="22"/>
          <w:szCs w:val="22"/>
        </w:rPr>
      </w:pPr>
      <w:r w:rsidRPr="00F74372">
        <w:t>A.5.1.11.2</w:t>
      </w:r>
      <w:r w:rsidRPr="00F74372">
        <w:rPr>
          <w:rFonts w:asciiTheme="minorHAnsi" w:eastAsiaTheme="minorEastAsia" w:hAnsiTheme="minorHAnsi" w:cstheme="minorBidi"/>
          <w:sz w:val="22"/>
          <w:szCs w:val="22"/>
        </w:rPr>
        <w:tab/>
      </w:r>
      <w:r w:rsidRPr="007760F8">
        <w:rPr>
          <w:snapToGrid w:val="0"/>
        </w:rPr>
        <w:t>Test Requirements</w:t>
      </w:r>
      <w:r>
        <w:tab/>
        <w:t>880</w:t>
      </w:r>
    </w:p>
    <w:p w:rsidR="00F74372" w:rsidRDefault="00F74372">
      <w:pPr>
        <w:pStyle w:val="TOC3"/>
        <w:rPr>
          <w:rFonts w:asciiTheme="minorHAnsi" w:eastAsiaTheme="minorEastAsia" w:hAnsiTheme="minorHAnsi" w:cstheme="minorBidi"/>
          <w:sz w:val="22"/>
          <w:szCs w:val="22"/>
        </w:rPr>
      </w:pPr>
      <w:r w:rsidRPr="00F74372">
        <w:t>A.5.1.12</w:t>
      </w:r>
      <w:r w:rsidRPr="00F74372">
        <w:rPr>
          <w:rFonts w:asciiTheme="minorHAnsi" w:eastAsiaTheme="minorEastAsia" w:hAnsiTheme="minorHAnsi"/>
          <w:sz w:val="22"/>
          <w:szCs w:val="22"/>
        </w:rPr>
        <w:tab/>
      </w:r>
      <w:r>
        <w:t>E-UTRAN TDD - TDD Intra frequency handover for UE category 0</w:t>
      </w:r>
      <w:r>
        <w:tab/>
        <w:t>880</w:t>
      </w:r>
    </w:p>
    <w:p w:rsidR="00F74372" w:rsidRDefault="00F74372">
      <w:pPr>
        <w:pStyle w:val="TOC4"/>
        <w:rPr>
          <w:rFonts w:asciiTheme="minorHAnsi" w:eastAsiaTheme="minorEastAsia" w:hAnsiTheme="minorHAnsi" w:cstheme="minorBidi"/>
          <w:sz w:val="22"/>
          <w:szCs w:val="22"/>
        </w:rPr>
      </w:pPr>
      <w:r w:rsidRPr="00F74372">
        <w:t>A.5.1.12.1</w:t>
      </w:r>
      <w:r w:rsidRPr="00F74372">
        <w:rPr>
          <w:rFonts w:asciiTheme="minorHAnsi" w:eastAsiaTheme="minorEastAsia" w:hAnsiTheme="minorHAnsi" w:cstheme="minorBidi"/>
          <w:sz w:val="22"/>
          <w:szCs w:val="22"/>
        </w:rPr>
        <w:tab/>
      </w:r>
      <w:r w:rsidRPr="007760F8">
        <w:rPr>
          <w:snapToGrid w:val="0"/>
        </w:rPr>
        <w:t>Test Purpose and Environment</w:t>
      </w:r>
      <w:r>
        <w:tab/>
        <w:t>880</w:t>
      </w:r>
    </w:p>
    <w:p w:rsidR="00F74372" w:rsidRDefault="00F74372">
      <w:pPr>
        <w:pStyle w:val="TOC4"/>
        <w:rPr>
          <w:rFonts w:asciiTheme="minorHAnsi" w:eastAsiaTheme="minorEastAsia" w:hAnsiTheme="minorHAnsi" w:cstheme="minorBidi"/>
          <w:sz w:val="22"/>
          <w:szCs w:val="22"/>
        </w:rPr>
      </w:pPr>
      <w:r w:rsidRPr="00F74372">
        <w:t>A.5.1.12.2</w:t>
      </w:r>
      <w:r w:rsidRPr="00F74372">
        <w:rPr>
          <w:rFonts w:asciiTheme="minorHAnsi" w:eastAsiaTheme="minorEastAsia" w:hAnsiTheme="minorHAnsi" w:cstheme="minorBidi"/>
          <w:sz w:val="22"/>
          <w:szCs w:val="22"/>
        </w:rPr>
        <w:tab/>
      </w:r>
      <w:r w:rsidRPr="007760F8">
        <w:rPr>
          <w:snapToGrid w:val="0"/>
        </w:rPr>
        <w:t>Test Requirements</w:t>
      </w:r>
      <w:r>
        <w:tab/>
        <w:t>882</w:t>
      </w:r>
    </w:p>
    <w:p w:rsidR="00F74372" w:rsidRDefault="00F74372">
      <w:pPr>
        <w:pStyle w:val="TOC3"/>
        <w:rPr>
          <w:rFonts w:asciiTheme="minorHAnsi" w:eastAsiaTheme="minorEastAsia" w:hAnsiTheme="minorHAnsi" w:cstheme="minorBidi"/>
          <w:sz w:val="22"/>
          <w:szCs w:val="22"/>
        </w:rPr>
      </w:pPr>
      <w:r w:rsidRPr="00F74372">
        <w:t>A.5.1.13</w:t>
      </w:r>
      <w:r w:rsidRPr="00F74372">
        <w:rPr>
          <w:rFonts w:asciiTheme="minorHAnsi" w:eastAsiaTheme="minorEastAsia" w:hAnsiTheme="minorHAnsi" w:cstheme="minorBidi"/>
          <w:sz w:val="22"/>
          <w:szCs w:val="22"/>
        </w:rPr>
        <w:tab/>
      </w:r>
      <w:r>
        <w:t>E-UTRAN FDD-FDD Intra frequency handover for Cat-M1 UEs in CEModeA</w:t>
      </w:r>
      <w:r>
        <w:tab/>
        <w:t>882</w:t>
      </w:r>
    </w:p>
    <w:p w:rsidR="00F74372" w:rsidRDefault="00F74372">
      <w:pPr>
        <w:pStyle w:val="TOC4"/>
        <w:rPr>
          <w:rFonts w:asciiTheme="minorHAnsi" w:eastAsiaTheme="minorEastAsia" w:hAnsiTheme="minorHAnsi" w:cstheme="minorBidi"/>
          <w:sz w:val="22"/>
          <w:szCs w:val="22"/>
        </w:rPr>
      </w:pPr>
      <w:r w:rsidRPr="00F74372">
        <w:t>A.5.1.13.1</w:t>
      </w:r>
      <w:r w:rsidRPr="00F74372">
        <w:rPr>
          <w:rFonts w:asciiTheme="minorHAnsi" w:eastAsiaTheme="minorEastAsia" w:hAnsiTheme="minorHAnsi" w:cstheme="minorBidi"/>
          <w:sz w:val="22"/>
          <w:szCs w:val="22"/>
        </w:rPr>
        <w:tab/>
      </w:r>
      <w:r w:rsidRPr="007760F8">
        <w:rPr>
          <w:snapToGrid w:val="0"/>
        </w:rPr>
        <w:t>Test Purpose and Environment</w:t>
      </w:r>
      <w:r>
        <w:tab/>
        <w:t>882</w:t>
      </w:r>
    </w:p>
    <w:p w:rsidR="00F74372" w:rsidRDefault="00F74372">
      <w:pPr>
        <w:pStyle w:val="TOC4"/>
        <w:rPr>
          <w:rFonts w:asciiTheme="minorHAnsi" w:eastAsiaTheme="minorEastAsia" w:hAnsiTheme="minorHAnsi" w:cstheme="minorBidi"/>
          <w:sz w:val="22"/>
          <w:szCs w:val="22"/>
        </w:rPr>
      </w:pPr>
      <w:r w:rsidRPr="00F74372">
        <w:t>A.5.1.13.2</w:t>
      </w:r>
      <w:r w:rsidRPr="00F74372">
        <w:rPr>
          <w:rFonts w:asciiTheme="minorHAnsi" w:eastAsiaTheme="minorEastAsia" w:hAnsiTheme="minorHAnsi" w:cstheme="minorBidi"/>
          <w:sz w:val="22"/>
          <w:szCs w:val="22"/>
        </w:rPr>
        <w:tab/>
      </w:r>
      <w:r w:rsidRPr="007760F8">
        <w:rPr>
          <w:snapToGrid w:val="0"/>
        </w:rPr>
        <w:t>Test Requirements</w:t>
      </w:r>
      <w:r>
        <w:tab/>
        <w:t>884</w:t>
      </w:r>
    </w:p>
    <w:p w:rsidR="00F74372" w:rsidRDefault="00F74372">
      <w:pPr>
        <w:pStyle w:val="TOC3"/>
        <w:rPr>
          <w:rFonts w:asciiTheme="minorHAnsi" w:eastAsiaTheme="minorEastAsia" w:hAnsiTheme="minorHAnsi" w:cstheme="minorBidi"/>
          <w:sz w:val="22"/>
          <w:szCs w:val="22"/>
        </w:rPr>
      </w:pPr>
      <w:r w:rsidRPr="00F74372">
        <w:t>A.5.1.14</w:t>
      </w:r>
      <w:r w:rsidRPr="00F74372">
        <w:rPr>
          <w:rFonts w:asciiTheme="minorHAnsi" w:eastAsiaTheme="minorEastAsia" w:hAnsiTheme="minorHAnsi" w:cstheme="minorBidi"/>
          <w:sz w:val="22"/>
          <w:szCs w:val="22"/>
        </w:rPr>
        <w:tab/>
      </w:r>
      <w:r>
        <w:t>E-UTRAN HD-FDD Intra frequency handover for Cat-M1 UEs in CEModeA</w:t>
      </w:r>
      <w:r>
        <w:tab/>
        <w:t>885</w:t>
      </w:r>
    </w:p>
    <w:p w:rsidR="00F74372" w:rsidRDefault="00F74372">
      <w:pPr>
        <w:pStyle w:val="TOC4"/>
        <w:rPr>
          <w:rFonts w:asciiTheme="minorHAnsi" w:eastAsiaTheme="minorEastAsia" w:hAnsiTheme="minorHAnsi" w:cstheme="minorBidi"/>
          <w:sz w:val="22"/>
          <w:szCs w:val="22"/>
        </w:rPr>
      </w:pPr>
      <w:r w:rsidRPr="00F74372">
        <w:t>A.5.1.14.1</w:t>
      </w:r>
      <w:r w:rsidRPr="00F74372">
        <w:rPr>
          <w:rFonts w:asciiTheme="minorHAnsi" w:eastAsiaTheme="minorEastAsia" w:hAnsiTheme="minorHAnsi" w:cstheme="minorBidi"/>
          <w:sz w:val="22"/>
          <w:szCs w:val="22"/>
        </w:rPr>
        <w:tab/>
      </w:r>
      <w:r w:rsidRPr="007760F8">
        <w:rPr>
          <w:snapToGrid w:val="0"/>
        </w:rPr>
        <w:t>Test Purpose and Environment</w:t>
      </w:r>
      <w:r>
        <w:tab/>
        <w:t>885</w:t>
      </w:r>
    </w:p>
    <w:p w:rsidR="00F74372" w:rsidRDefault="00F74372">
      <w:pPr>
        <w:pStyle w:val="TOC4"/>
        <w:rPr>
          <w:rFonts w:asciiTheme="minorHAnsi" w:eastAsiaTheme="minorEastAsia" w:hAnsiTheme="minorHAnsi" w:cstheme="minorBidi"/>
          <w:sz w:val="22"/>
          <w:szCs w:val="22"/>
        </w:rPr>
      </w:pPr>
      <w:r w:rsidRPr="00F74372">
        <w:t>A.5.1.14.2</w:t>
      </w:r>
      <w:r w:rsidRPr="00F74372">
        <w:rPr>
          <w:rFonts w:asciiTheme="minorHAnsi" w:eastAsiaTheme="minorEastAsia" w:hAnsiTheme="minorHAnsi" w:cstheme="minorBidi"/>
          <w:sz w:val="22"/>
          <w:szCs w:val="22"/>
        </w:rPr>
        <w:tab/>
      </w:r>
      <w:r w:rsidRPr="007760F8">
        <w:rPr>
          <w:snapToGrid w:val="0"/>
        </w:rPr>
        <w:t>Test Requirements</w:t>
      </w:r>
      <w:r>
        <w:tab/>
        <w:t>886</w:t>
      </w:r>
    </w:p>
    <w:p w:rsidR="00F74372" w:rsidRDefault="00F74372">
      <w:pPr>
        <w:pStyle w:val="TOC3"/>
        <w:rPr>
          <w:rFonts w:asciiTheme="minorHAnsi" w:eastAsiaTheme="minorEastAsia" w:hAnsiTheme="minorHAnsi" w:cstheme="minorBidi"/>
          <w:sz w:val="22"/>
          <w:szCs w:val="22"/>
        </w:rPr>
      </w:pPr>
      <w:r w:rsidRPr="00F74372">
        <w:t>A.5.1.15</w:t>
      </w:r>
      <w:r w:rsidRPr="00F74372">
        <w:rPr>
          <w:rFonts w:asciiTheme="minorHAnsi" w:eastAsiaTheme="minorEastAsia" w:hAnsiTheme="minorHAnsi"/>
          <w:sz w:val="22"/>
          <w:szCs w:val="22"/>
        </w:rPr>
        <w:tab/>
      </w:r>
      <w:r>
        <w:t>E-UTRAN TDD Intra frequency handover for Cat-M1 UEs in CEModeA</w:t>
      </w:r>
      <w:r>
        <w:tab/>
        <w:t>887</w:t>
      </w:r>
    </w:p>
    <w:p w:rsidR="00F74372" w:rsidRDefault="00F74372">
      <w:pPr>
        <w:pStyle w:val="TOC4"/>
        <w:rPr>
          <w:rFonts w:asciiTheme="minorHAnsi" w:eastAsiaTheme="minorEastAsia" w:hAnsiTheme="minorHAnsi" w:cstheme="minorBidi"/>
          <w:sz w:val="22"/>
          <w:szCs w:val="22"/>
        </w:rPr>
      </w:pPr>
      <w:r w:rsidRPr="00F74372">
        <w:t>A.5.1.15.1</w:t>
      </w:r>
      <w:r w:rsidRPr="00F74372">
        <w:rPr>
          <w:rFonts w:asciiTheme="minorHAnsi" w:eastAsiaTheme="minorEastAsia" w:hAnsiTheme="minorHAnsi" w:cstheme="minorBidi"/>
          <w:sz w:val="22"/>
          <w:szCs w:val="22"/>
        </w:rPr>
        <w:tab/>
      </w:r>
      <w:r w:rsidRPr="007760F8">
        <w:rPr>
          <w:snapToGrid w:val="0"/>
        </w:rPr>
        <w:t>Test Purpose and Environment</w:t>
      </w:r>
      <w:r>
        <w:tab/>
        <w:t>887</w:t>
      </w:r>
    </w:p>
    <w:p w:rsidR="00F74372" w:rsidRDefault="00F74372">
      <w:pPr>
        <w:pStyle w:val="TOC4"/>
        <w:rPr>
          <w:rFonts w:asciiTheme="minorHAnsi" w:eastAsiaTheme="minorEastAsia" w:hAnsiTheme="minorHAnsi" w:cstheme="minorBidi"/>
          <w:sz w:val="22"/>
          <w:szCs w:val="22"/>
        </w:rPr>
      </w:pPr>
      <w:r w:rsidRPr="00F74372">
        <w:t>A.5.1.15.2</w:t>
      </w:r>
      <w:r w:rsidRPr="00F74372">
        <w:rPr>
          <w:rFonts w:asciiTheme="minorHAnsi" w:eastAsiaTheme="minorEastAsia" w:hAnsiTheme="minorHAnsi" w:cstheme="minorBidi"/>
          <w:sz w:val="22"/>
          <w:szCs w:val="22"/>
        </w:rPr>
        <w:tab/>
      </w:r>
      <w:r w:rsidRPr="007760F8">
        <w:rPr>
          <w:snapToGrid w:val="0"/>
        </w:rPr>
        <w:t>Test Requirements</w:t>
      </w:r>
      <w:r>
        <w:tab/>
        <w:t>888</w:t>
      </w:r>
    </w:p>
    <w:p w:rsidR="00F74372" w:rsidRDefault="00F74372">
      <w:pPr>
        <w:pStyle w:val="TOC3"/>
        <w:rPr>
          <w:rFonts w:asciiTheme="minorHAnsi" w:eastAsiaTheme="minorEastAsia" w:hAnsiTheme="minorHAnsi" w:cstheme="minorBidi"/>
          <w:sz w:val="22"/>
          <w:szCs w:val="22"/>
        </w:rPr>
      </w:pPr>
      <w:r w:rsidRPr="00F74372">
        <w:t>A.5.1.16</w:t>
      </w:r>
      <w:r w:rsidRPr="00F74372">
        <w:rPr>
          <w:rFonts w:asciiTheme="minorHAnsi" w:eastAsiaTheme="minorEastAsia" w:hAnsiTheme="minorHAnsi" w:cstheme="minorBidi"/>
          <w:sz w:val="22"/>
          <w:szCs w:val="22"/>
        </w:rPr>
        <w:tab/>
      </w:r>
      <w:r>
        <w:t>E-UTRAN FDD-FDD Intra frequency handover for Cat-M1 UEs in CEModeB</w:t>
      </w:r>
      <w:r>
        <w:tab/>
        <w:t>889</w:t>
      </w:r>
    </w:p>
    <w:p w:rsidR="00F74372" w:rsidRDefault="00F74372">
      <w:pPr>
        <w:pStyle w:val="TOC4"/>
        <w:rPr>
          <w:rFonts w:asciiTheme="minorHAnsi" w:eastAsiaTheme="minorEastAsia" w:hAnsiTheme="minorHAnsi" w:cstheme="minorBidi"/>
          <w:sz w:val="22"/>
          <w:szCs w:val="22"/>
        </w:rPr>
      </w:pPr>
      <w:r w:rsidRPr="00F74372">
        <w:t>A.5.1.16.1</w:t>
      </w:r>
      <w:r w:rsidRPr="00F74372">
        <w:rPr>
          <w:rFonts w:asciiTheme="minorHAnsi" w:eastAsiaTheme="minorEastAsia" w:hAnsiTheme="minorHAnsi" w:cstheme="minorBidi"/>
          <w:sz w:val="22"/>
          <w:szCs w:val="22"/>
        </w:rPr>
        <w:tab/>
      </w:r>
      <w:r w:rsidRPr="007760F8">
        <w:rPr>
          <w:snapToGrid w:val="0"/>
        </w:rPr>
        <w:t>Test Purpose and Environment</w:t>
      </w:r>
      <w:r>
        <w:tab/>
        <w:t>889</w:t>
      </w:r>
    </w:p>
    <w:p w:rsidR="00F74372" w:rsidRDefault="00F74372">
      <w:pPr>
        <w:pStyle w:val="TOC4"/>
        <w:rPr>
          <w:rFonts w:asciiTheme="minorHAnsi" w:eastAsiaTheme="minorEastAsia" w:hAnsiTheme="minorHAnsi" w:cstheme="minorBidi"/>
          <w:sz w:val="22"/>
          <w:szCs w:val="22"/>
        </w:rPr>
      </w:pPr>
      <w:r w:rsidRPr="00F74372">
        <w:t>A.5.1.16.2</w:t>
      </w:r>
      <w:r w:rsidRPr="00F74372">
        <w:rPr>
          <w:rFonts w:asciiTheme="minorHAnsi" w:eastAsiaTheme="minorEastAsia" w:hAnsiTheme="minorHAnsi" w:cstheme="minorBidi"/>
          <w:sz w:val="22"/>
          <w:szCs w:val="22"/>
        </w:rPr>
        <w:tab/>
      </w:r>
      <w:r w:rsidRPr="007760F8">
        <w:rPr>
          <w:snapToGrid w:val="0"/>
        </w:rPr>
        <w:t>Test Requirements</w:t>
      </w:r>
      <w:r>
        <w:tab/>
        <w:t>890</w:t>
      </w:r>
    </w:p>
    <w:p w:rsidR="00F74372" w:rsidRDefault="00F74372">
      <w:pPr>
        <w:pStyle w:val="TOC3"/>
        <w:rPr>
          <w:rFonts w:asciiTheme="minorHAnsi" w:eastAsiaTheme="minorEastAsia" w:hAnsiTheme="minorHAnsi" w:cstheme="minorBidi"/>
          <w:sz w:val="22"/>
          <w:szCs w:val="22"/>
        </w:rPr>
      </w:pPr>
      <w:r w:rsidRPr="00F74372">
        <w:t>A.5.1.17</w:t>
      </w:r>
      <w:r w:rsidRPr="00F74372">
        <w:rPr>
          <w:rFonts w:asciiTheme="minorHAnsi" w:eastAsiaTheme="minorEastAsia" w:hAnsiTheme="minorHAnsi" w:cstheme="minorBidi"/>
          <w:sz w:val="22"/>
          <w:szCs w:val="22"/>
        </w:rPr>
        <w:tab/>
      </w:r>
      <w:r>
        <w:t>E-UTRAN HD-FDD Intra frequency handover for Cat-M1 UEs in CEModeB</w:t>
      </w:r>
      <w:r>
        <w:tab/>
        <w:t>891</w:t>
      </w:r>
    </w:p>
    <w:p w:rsidR="00F74372" w:rsidRDefault="00F74372">
      <w:pPr>
        <w:pStyle w:val="TOC4"/>
        <w:rPr>
          <w:rFonts w:asciiTheme="minorHAnsi" w:eastAsiaTheme="minorEastAsia" w:hAnsiTheme="minorHAnsi" w:cstheme="minorBidi"/>
          <w:sz w:val="22"/>
          <w:szCs w:val="22"/>
        </w:rPr>
      </w:pPr>
      <w:r w:rsidRPr="00F74372">
        <w:t>A.5.1.17.1</w:t>
      </w:r>
      <w:r w:rsidRPr="00F74372">
        <w:rPr>
          <w:rFonts w:asciiTheme="minorHAnsi" w:eastAsiaTheme="minorEastAsia" w:hAnsiTheme="minorHAnsi" w:cstheme="minorBidi"/>
          <w:sz w:val="22"/>
          <w:szCs w:val="22"/>
        </w:rPr>
        <w:tab/>
      </w:r>
      <w:r w:rsidRPr="007760F8">
        <w:rPr>
          <w:snapToGrid w:val="0"/>
        </w:rPr>
        <w:t>Test Purpose and Environment</w:t>
      </w:r>
      <w:r>
        <w:tab/>
        <w:t>891</w:t>
      </w:r>
    </w:p>
    <w:p w:rsidR="00F74372" w:rsidRDefault="00F74372">
      <w:pPr>
        <w:pStyle w:val="TOC4"/>
        <w:rPr>
          <w:rFonts w:asciiTheme="minorHAnsi" w:eastAsiaTheme="minorEastAsia" w:hAnsiTheme="minorHAnsi" w:cstheme="minorBidi"/>
          <w:sz w:val="22"/>
          <w:szCs w:val="22"/>
        </w:rPr>
      </w:pPr>
      <w:r w:rsidRPr="00F74372">
        <w:t>A.5.1.17.2</w:t>
      </w:r>
      <w:r w:rsidRPr="00F74372">
        <w:rPr>
          <w:rFonts w:asciiTheme="minorHAnsi" w:eastAsiaTheme="minorEastAsia" w:hAnsiTheme="minorHAnsi" w:cstheme="minorBidi"/>
          <w:sz w:val="22"/>
          <w:szCs w:val="22"/>
        </w:rPr>
        <w:tab/>
      </w:r>
      <w:r w:rsidRPr="007760F8">
        <w:rPr>
          <w:snapToGrid w:val="0"/>
        </w:rPr>
        <w:t>Test Requirements</w:t>
      </w:r>
      <w:r>
        <w:tab/>
        <w:t>892</w:t>
      </w:r>
    </w:p>
    <w:p w:rsidR="00F74372" w:rsidRDefault="00F74372">
      <w:pPr>
        <w:pStyle w:val="TOC3"/>
        <w:rPr>
          <w:rFonts w:asciiTheme="minorHAnsi" w:eastAsiaTheme="minorEastAsia" w:hAnsiTheme="minorHAnsi" w:cstheme="minorBidi"/>
          <w:sz w:val="22"/>
          <w:szCs w:val="22"/>
        </w:rPr>
      </w:pPr>
      <w:r w:rsidRPr="00F74372">
        <w:t>A.5.1.18</w:t>
      </w:r>
      <w:r w:rsidRPr="00F74372">
        <w:rPr>
          <w:rFonts w:asciiTheme="minorHAnsi" w:eastAsiaTheme="minorEastAsia" w:hAnsiTheme="minorHAnsi"/>
          <w:sz w:val="22"/>
          <w:szCs w:val="22"/>
        </w:rPr>
        <w:tab/>
      </w:r>
      <w:r>
        <w:t>E-UTRAN TDD Intra frequency handover for Cat-M1 UEs in CEModeB</w:t>
      </w:r>
      <w:r>
        <w:tab/>
        <w:t>893</w:t>
      </w:r>
    </w:p>
    <w:p w:rsidR="00F74372" w:rsidRDefault="00F74372">
      <w:pPr>
        <w:pStyle w:val="TOC4"/>
        <w:rPr>
          <w:rFonts w:asciiTheme="minorHAnsi" w:eastAsiaTheme="minorEastAsia" w:hAnsiTheme="minorHAnsi" w:cstheme="minorBidi"/>
          <w:sz w:val="22"/>
          <w:szCs w:val="22"/>
        </w:rPr>
      </w:pPr>
      <w:r w:rsidRPr="00F74372">
        <w:t>A.5.1.18.1</w:t>
      </w:r>
      <w:r w:rsidRPr="00F74372">
        <w:rPr>
          <w:rFonts w:asciiTheme="minorHAnsi" w:eastAsiaTheme="minorEastAsia" w:hAnsiTheme="minorHAnsi" w:cstheme="minorBidi"/>
          <w:sz w:val="22"/>
          <w:szCs w:val="22"/>
        </w:rPr>
        <w:tab/>
      </w:r>
      <w:r w:rsidRPr="007760F8">
        <w:rPr>
          <w:snapToGrid w:val="0"/>
        </w:rPr>
        <w:t>Test Purpose and Environment</w:t>
      </w:r>
      <w:r>
        <w:tab/>
        <w:t>893</w:t>
      </w:r>
    </w:p>
    <w:p w:rsidR="00F74372" w:rsidRDefault="00F74372">
      <w:pPr>
        <w:pStyle w:val="TOC4"/>
        <w:rPr>
          <w:rFonts w:asciiTheme="minorHAnsi" w:eastAsiaTheme="minorEastAsia" w:hAnsiTheme="minorHAnsi" w:cstheme="minorBidi"/>
          <w:sz w:val="22"/>
          <w:szCs w:val="22"/>
        </w:rPr>
      </w:pPr>
      <w:r w:rsidRPr="00F74372">
        <w:t>A.5.1.18.2</w:t>
      </w:r>
      <w:r w:rsidRPr="00F74372">
        <w:rPr>
          <w:rFonts w:asciiTheme="minorHAnsi" w:eastAsiaTheme="minorEastAsia" w:hAnsiTheme="minorHAnsi" w:cstheme="minorBidi"/>
          <w:sz w:val="22"/>
          <w:szCs w:val="22"/>
        </w:rPr>
        <w:tab/>
      </w:r>
      <w:r w:rsidRPr="007760F8">
        <w:rPr>
          <w:snapToGrid w:val="0"/>
        </w:rPr>
        <w:t>Test Requirements</w:t>
      </w:r>
      <w:r>
        <w:tab/>
        <w:t>894</w:t>
      </w:r>
    </w:p>
    <w:p w:rsidR="00F74372" w:rsidRDefault="00F74372">
      <w:pPr>
        <w:pStyle w:val="TOC3"/>
        <w:rPr>
          <w:rFonts w:asciiTheme="minorHAnsi" w:eastAsiaTheme="minorEastAsia" w:hAnsiTheme="minorHAnsi" w:cstheme="minorBidi"/>
          <w:sz w:val="22"/>
          <w:szCs w:val="22"/>
        </w:rPr>
      </w:pPr>
      <w:r w:rsidRPr="00F74372">
        <w:t>A.5.1.19</w:t>
      </w:r>
      <w:r w:rsidRPr="00F74372">
        <w:rPr>
          <w:rFonts w:asciiTheme="minorHAnsi" w:eastAsiaTheme="minorEastAsia" w:hAnsiTheme="minorHAnsi" w:cstheme="minorBidi"/>
          <w:sz w:val="22"/>
          <w:szCs w:val="22"/>
        </w:rPr>
        <w:tab/>
      </w:r>
      <w:r>
        <w:t>E-UTRAN FDD - FDD Intra frequency handover for UE Category 1bis</w:t>
      </w:r>
      <w:r>
        <w:tab/>
        <w:t>895</w:t>
      </w:r>
    </w:p>
    <w:p w:rsidR="00F74372" w:rsidRDefault="00F74372">
      <w:pPr>
        <w:pStyle w:val="TOC4"/>
        <w:rPr>
          <w:rFonts w:asciiTheme="minorHAnsi" w:eastAsiaTheme="minorEastAsia" w:hAnsiTheme="minorHAnsi" w:cstheme="minorBidi"/>
          <w:sz w:val="22"/>
          <w:szCs w:val="22"/>
        </w:rPr>
      </w:pPr>
      <w:r w:rsidRPr="00F74372">
        <w:t>A.5.1.19.1</w:t>
      </w:r>
      <w:r w:rsidRPr="00F74372">
        <w:rPr>
          <w:rFonts w:asciiTheme="minorHAnsi" w:eastAsiaTheme="minorEastAsia" w:hAnsiTheme="minorHAnsi" w:cstheme="minorBidi"/>
          <w:sz w:val="22"/>
          <w:szCs w:val="22"/>
        </w:rPr>
        <w:tab/>
      </w:r>
      <w:r w:rsidRPr="007760F8">
        <w:rPr>
          <w:snapToGrid w:val="0"/>
        </w:rPr>
        <w:t>Test Purpose and Environment</w:t>
      </w:r>
      <w:r>
        <w:tab/>
        <w:t>895</w:t>
      </w:r>
    </w:p>
    <w:p w:rsidR="00F74372" w:rsidRDefault="00F74372">
      <w:pPr>
        <w:pStyle w:val="TOC3"/>
        <w:rPr>
          <w:rFonts w:asciiTheme="minorHAnsi" w:eastAsiaTheme="minorEastAsia" w:hAnsiTheme="minorHAnsi" w:cstheme="minorBidi"/>
          <w:sz w:val="22"/>
          <w:szCs w:val="22"/>
        </w:rPr>
      </w:pPr>
      <w:r w:rsidRPr="00F74372">
        <w:t>A.5.1.19.2</w:t>
      </w:r>
      <w:r w:rsidRPr="00F74372">
        <w:rPr>
          <w:rFonts w:asciiTheme="minorHAnsi" w:eastAsiaTheme="minorEastAsia" w:hAnsiTheme="minorHAnsi" w:cstheme="minorBidi"/>
          <w:sz w:val="22"/>
          <w:szCs w:val="22"/>
        </w:rPr>
        <w:tab/>
      </w:r>
      <w:r w:rsidRPr="007760F8">
        <w:rPr>
          <w:snapToGrid w:val="0"/>
        </w:rPr>
        <w:t>Test Requirements</w:t>
      </w:r>
      <w:r>
        <w:tab/>
        <w:t>896</w:t>
      </w:r>
    </w:p>
    <w:p w:rsidR="00F74372" w:rsidRDefault="00F74372">
      <w:pPr>
        <w:pStyle w:val="TOC3"/>
        <w:rPr>
          <w:rFonts w:asciiTheme="minorHAnsi" w:eastAsiaTheme="minorEastAsia" w:hAnsiTheme="minorHAnsi" w:cstheme="minorBidi"/>
          <w:sz w:val="22"/>
          <w:szCs w:val="22"/>
        </w:rPr>
      </w:pPr>
      <w:r w:rsidRPr="00F74372">
        <w:t>A.5.1.20</w:t>
      </w:r>
      <w:r w:rsidRPr="00F74372">
        <w:rPr>
          <w:rFonts w:asciiTheme="minorHAnsi" w:eastAsiaTheme="minorEastAsia" w:hAnsiTheme="minorHAnsi"/>
          <w:sz w:val="22"/>
          <w:szCs w:val="22"/>
        </w:rPr>
        <w:tab/>
      </w:r>
      <w:r>
        <w:t>E-UTRAN TDD - TDD Intra frequency handover for UE Category 1bis</w:t>
      </w:r>
      <w:r>
        <w:tab/>
        <w:t>897</w:t>
      </w:r>
    </w:p>
    <w:p w:rsidR="00F74372" w:rsidRDefault="00F74372">
      <w:pPr>
        <w:pStyle w:val="TOC4"/>
        <w:rPr>
          <w:rFonts w:asciiTheme="minorHAnsi" w:eastAsiaTheme="minorEastAsia" w:hAnsiTheme="minorHAnsi" w:cstheme="minorBidi"/>
          <w:sz w:val="22"/>
          <w:szCs w:val="22"/>
        </w:rPr>
      </w:pPr>
      <w:r w:rsidRPr="00F74372">
        <w:t>A.5.1.20.1</w:t>
      </w:r>
      <w:r w:rsidRPr="00F74372">
        <w:rPr>
          <w:rFonts w:asciiTheme="minorHAnsi" w:eastAsiaTheme="minorEastAsia" w:hAnsiTheme="minorHAnsi" w:cstheme="minorBidi"/>
          <w:sz w:val="22"/>
          <w:szCs w:val="22"/>
        </w:rPr>
        <w:tab/>
      </w:r>
      <w:r w:rsidRPr="007760F8">
        <w:rPr>
          <w:snapToGrid w:val="0"/>
        </w:rPr>
        <w:t>Test Purpose and Environment</w:t>
      </w:r>
      <w:r>
        <w:tab/>
        <w:t>897</w:t>
      </w:r>
    </w:p>
    <w:p w:rsidR="00F74372" w:rsidRDefault="00F74372">
      <w:pPr>
        <w:pStyle w:val="TOC4"/>
        <w:rPr>
          <w:rFonts w:asciiTheme="minorHAnsi" w:eastAsiaTheme="minorEastAsia" w:hAnsiTheme="minorHAnsi" w:cstheme="minorBidi"/>
          <w:sz w:val="22"/>
          <w:szCs w:val="22"/>
        </w:rPr>
      </w:pPr>
      <w:r w:rsidRPr="00F74372">
        <w:t>A.5.1.20.2</w:t>
      </w:r>
      <w:r w:rsidRPr="00F74372">
        <w:rPr>
          <w:rFonts w:asciiTheme="minorHAnsi" w:eastAsiaTheme="minorEastAsia" w:hAnsiTheme="minorHAnsi" w:cstheme="minorBidi"/>
          <w:sz w:val="22"/>
          <w:szCs w:val="22"/>
        </w:rPr>
        <w:tab/>
      </w:r>
      <w:r w:rsidRPr="007760F8">
        <w:rPr>
          <w:snapToGrid w:val="0"/>
        </w:rPr>
        <w:t>Test Requirements</w:t>
      </w:r>
      <w:r>
        <w:tab/>
        <w:t>898</w:t>
      </w:r>
    </w:p>
    <w:p w:rsidR="00F74372" w:rsidRDefault="00F74372">
      <w:pPr>
        <w:pStyle w:val="TOC3"/>
        <w:rPr>
          <w:rFonts w:asciiTheme="minorHAnsi" w:eastAsiaTheme="minorEastAsia" w:hAnsiTheme="minorHAnsi" w:cstheme="minorBidi"/>
          <w:sz w:val="22"/>
          <w:szCs w:val="22"/>
        </w:rPr>
      </w:pPr>
      <w:r w:rsidRPr="00F74372">
        <w:t>A.5.1.21</w:t>
      </w:r>
      <w:r w:rsidRPr="00F74372">
        <w:rPr>
          <w:rFonts w:asciiTheme="minorHAnsi" w:eastAsiaTheme="minorEastAsia" w:hAnsiTheme="minorHAnsi" w:cstheme="minorBidi"/>
          <w:sz w:val="22"/>
          <w:szCs w:val="22"/>
        </w:rPr>
        <w:tab/>
      </w:r>
      <w:r>
        <w:t>E-UTRAN FDD - FDD Intra frequency RACH-less handover</w:t>
      </w:r>
      <w:r>
        <w:tab/>
        <w:t>899</w:t>
      </w:r>
    </w:p>
    <w:p w:rsidR="00F74372" w:rsidRDefault="00F74372">
      <w:pPr>
        <w:pStyle w:val="TOC4"/>
        <w:rPr>
          <w:rFonts w:asciiTheme="minorHAnsi" w:eastAsiaTheme="minorEastAsia" w:hAnsiTheme="minorHAnsi" w:cstheme="minorBidi"/>
          <w:sz w:val="22"/>
          <w:szCs w:val="22"/>
        </w:rPr>
      </w:pPr>
      <w:r w:rsidRPr="00F74372">
        <w:t>A.5.1.21.1</w:t>
      </w:r>
      <w:r w:rsidRPr="00F74372">
        <w:rPr>
          <w:rFonts w:asciiTheme="minorHAnsi" w:eastAsiaTheme="minorEastAsia" w:hAnsiTheme="minorHAnsi" w:cstheme="minorBidi"/>
          <w:sz w:val="22"/>
          <w:szCs w:val="22"/>
        </w:rPr>
        <w:tab/>
      </w:r>
      <w:r w:rsidRPr="007760F8">
        <w:rPr>
          <w:snapToGrid w:val="0"/>
        </w:rPr>
        <w:t>Test Purpose and Environment</w:t>
      </w:r>
      <w:r>
        <w:tab/>
        <w:t>899</w:t>
      </w:r>
    </w:p>
    <w:p w:rsidR="00F74372" w:rsidRDefault="00F74372">
      <w:pPr>
        <w:pStyle w:val="TOC4"/>
        <w:rPr>
          <w:rFonts w:asciiTheme="minorHAnsi" w:eastAsiaTheme="minorEastAsia" w:hAnsiTheme="minorHAnsi" w:cstheme="minorBidi"/>
          <w:sz w:val="22"/>
          <w:szCs w:val="22"/>
        </w:rPr>
      </w:pPr>
      <w:r w:rsidRPr="00F74372">
        <w:t>A.5.1.21.2</w:t>
      </w:r>
      <w:r w:rsidRPr="00F74372">
        <w:rPr>
          <w:rFonts w:asciiTheme="minorHAnsi" w:eastAsiaTheme="minorEastAsia" w:hAnsiTheme="minorHAnsi" w:cstheme="minorBidi"/>
          <w:sz w:val="22"/>
          <w:szCs w:val="22"/>
        </w:rPr>
        <w:tab/>
      </w:r>
      <w:r w:rsidRPr="007760F8">
        <w:rPr>
          <w:snapToGrid w:val="0"/>
        </w:rPr>
        <w:t>Test Requirements</w:t>
      </w:r>
      <w:r>
        <w:tab/>
        <w:t>900</w:t>
      </w:r>
    </w:p>
    <w:p w:rsidR="00F74372" w:rsidRDefault="00F74372">
      <w:pPr>
        <w:pStyle w:val="TOC3"/>
        <w:rPr>
          <w:rFonts w:asciiTheme="minorHAnsi" w:eastAsiaTheme="minorEastAsia" w:hAnsiTheme="minorHAnsi" w:cstheme="minorBidi"/>
          <w:sz w:val="22"/>
          <w:szCs w:val="22"/>
        </w:rPr>
      </w:pPr>
      <w:r w:rsidRPr="00F74372">
        <w:t>A.5.1.22</w:t>
      </w:r>
      <w:r w:rsidRPr="00F74372">
        <w:rPr>
          <w:rFonts w:asciiTheme="minorHAnsi" w:eastAsiaTheme="minorEastAsia" w:hAnsiTheme="minorHAnsi"/>
          <w:sz w:val="22"/>
          <w:szCs w:val="22"/>
        </w:rPr>
        <w:tab/>
      </w:r>
      <w:r>
        <w:t>E-UTRAN TDD - TDD Intra frequency RACH-less handover</w:t>
      </w:r>
      <w:r>
        <w:tab/>
        <w:t>900</w:t>
      </w:r>
    </w:p>
    <w:p w:rsidR="00F74372" w:rsidRDefault="00F74372">
      <w:pPr>
        <w:pStyle w:val="TOC4"/>
        <w:rPr>
          <w:rFonts w:asciiTheme="minorHAnsi" w:eastAsiaTheme="minorEastAsia" w:hAnsiTheme="minorHAnsi" w:cstheme="minorBidi"/>
          <w:sz w:val="22"/>
          <w:szCs w:val="22"/>
        </w:rPr>
      </w:pPr>
      <w:r w:rsidRPr="00F74372">
        <w:t>A.5.1.22.1</w:t>
      </w:r>
      <w:r w:rsidRPr="00F74372">
        <w:rPr>
          <w:rFonts w:asciiTheme="minorHAnsi" w:eastAsiaTheme="minorEastAsia" w:hAnsiTheme="minorHAnsi" w:cstheme="minorBidi"/>
          <w:sz w:val="22"/>
          <w:szCs w:val="22"/>
        </w:rPr>
        <w:tab/>
      </w:r>
      <w:r w:rsidRPr="007760F8">
        <w:rPr>
          <w:snapToGrid w:val="0"/>
        </w:rPr>
        <w:t>Test Purpose and Environment</w:t>
      </w:r>
      <w:r>
        <w:tab/>
        <w:t>900</w:t>
      </w:r>
    </w:p>
    <w:p w:rsidR="00F74372" w:rsidRDefault="00F74372">
      <w:pPr>
        <w:pStyle w:val="TOC4"/>
        <w:rPr>
          <w:rFonts w:asciiTheme="minorHAnsi" w:eastAsiaTheme="minorEastAsia" w:hAnsiTheme="minorHAnsi" w:cstheme="minorBidi"/>
          <w:sz w:val="22"/>
          <w:szCs w:val="22"/>
        </w:rPr>
      </w:pPr>
      <w:r w:rsidRPr="00F74372">
        <w:t>A.5.1.22.2</w:t>
      </w:r>
      <w:r w:rsidRPr="00F74372">
        <w:rPr>
          <w:rFonts w:asciiTheme="minorHAnsi" w:eastAsiaTheme="minorEastAsia" w:hAnsiTheme="minorHAnsi" w:cstheme="minorBidi"/>
          <w:sz w:val="22"/>
          <w:szCs w:val="22"/>
        </w:rPr>
        <w:tab/>
      </w:r>
      <w:r w:rsidRPr="007760F8">
        <w:rPr>
          <w:snapToGrid w:val="0"/>
        </w:rPr>
        <w:t>Test Requirements</w:t>
      </w:r>
      <w:r>
        <w:tab/>
        <w:t>902</w:t>
      </w:r>
    </w:p>
    <w:p w:rsidR="00F74372" w:rsidRDefault="00F74372">
      <w:pPr>
        <w:pStyle w:val="TOC3"/>
        <w:rPr>
          <w:rFonts w:asciiTheme="minorHAnsi" w:eastAsiaTheme="minorEastAsia" w:hAnsiTheme="minorHAnsi" w:cstheme="minorBidi"/>
          <w:sz w:val="22"/>
          <w:szCs w:val="22"/>
        </w:rPr>
      </w:pPr>
      <w:r w:rsidRPr="00F74372">
        <w:t>A.5.1.23</w:t>
      </w:r>
      <w:r w:rsidRPr="00F74372">
        <w:rPr>
          <w:rFonts w:asciiTheme="minorHAnsi" w:eastAsiaTheme="minorEastAsia" w:hAnsiTheme="minorHAnsi"/>
          <w:sz w:val="22"/>
          <w:szCs w:val="22"/>
        </w:rPr>
        <w:tab/>
      </w:r>
      <w:r>
        <w:t>E-UTRAN FDD – FDD Inter frequency RACH-less handover</w:t>
      </w:r>
      <w:r>
        <w:tab/>
        <w:t>902</w:t>
      </w:r>
    </w:p>
    <w:p w:rsidR="00F74372" w:rsidRDefault="00F74372">
      <w:pPr>
        <w:pStyle w:val="TOC4"/>
        <w:rPr>
          <w:rFonts w:asciiTheme="minorHAnsi" w:eastAsiaTheme="minorEastAsia" w:hAnsiTheme="minorHAnsi" w:cstheme="minorBidi"/>
          <w:sz w:val="22"/>
          <w:szCs w:val="22"/>
        </w:rPr>
      </w:pPr>
      <w:r w:rsidRPr="00F74372">
        <w:t>A.5.1.23.1</w:t>
      </w:r>
      <w:r w:rsidRPr="00F74372">
        <w:rPr>
          <w:rFonts w:asciiTheme="minorHAnsi" w:eastAsiaTheme="minorEastAsia" w:hAnsiTheme="minorHAnsi" w:cstheme="minorBidi"/>
          <w:sz w:val="22"/>
          <w:szCs w:val="22"/>
        </w:rPr>
        <w:tab/>
      </w:r>
      <w:r w:rsidRPr="007760F8">
        <w:rPr>
          <w:snapToGrid w:val="0"/>
        </w:rPr>
        <w:t>Test Purpose and Environment</w:t>
      </w:r>
      <w:r>
        <w:tab/>
        <w:t>902</w:t>
      </w:r>
    </w:p>
    <w:p w:rsidR="00F74372" w:rsidRDefault="00F74372">
      <w:pPr>
        <w:pStyle w:val="TOC4"/>
        <w:rPr>
          <w:rFonts w:asciiTheme="minorHAnsi" w:eastAsiaTheme="minorEastAsia" w:hAnsiTheme="minorHAnsi" w:cstheme="minorBidi"/>
          <w:sz w:val="22"/>
          <w:szCs w:val="22"/>
        </w:rPr>
      </w:pPr>
      <w:r w:rsidRPr="00F74372">
        <w:t>A.5.1.23.2</w:t>
      </w:r>
      <w:r w:rsidRPr="00F74372">
        <w:rPr>
          <w:rFonts w:asciiTheme="minorHAnsi" w:eastAsiaTheme="minorEastAsia" w:hAnsiTheme="minorHAnsi" w:cstheme="minorBidi"/>
          <w:sz w:val="22"/>
          <w:szCs w:val="22"/>
        </w:rPr>
        <w:tab/>
      </w:r>
      <w:r w:rsidRPr="007760F8">
        <w:rPr>
          <w:snapToGrid w:val="0"/>
        </w:rPr>
        <w:t>Test Requirements</w:t>
      </w:r>
      <w:r>
        <w:tab/>
        <w:t>904</w:t>
      </w:r>
    </w:p>
    <w:p w:rsidR="00F74372" w:rsidRDefault="00F74372">
      <w:pPr>
        <w:pStyle w:val="TOC3"/>
        <w:rPr>
          <w:rFonts w:asciiTheme="minorHAnsi" w:eastAsiaTheme="minorEastAsia" w:hAnsiTheme="minorHAnsi" w:cstheme="minorBidi"/>
          <w:sz w:val="22"/>
          <w:szCs w:val="22"/>
        </w:rPr>
      </w:pPr>
      <w:r w:rsidRPr="00F74372">
        <w:t>A.5.1.24</w:t>
      </w:r>
      <w:r w:rsidRPr="00F74372">
        <w:rPr>
          <w:rFonts w:asciiTheme="minorHAnsi" w:eastAsiaTheme="minorEastAsia" w:hAnsiTheme="minorHAnsi"/>
          <w:sz w:val="22"/>
          <w:szCs w:val="22"/>
        </w:rPr>
        <w:tab/>
      </w:r>
      <w:r>
        <w:t>E-UTRAN TDD – TDD Inter frequency RACH-less handover</w:t>
      </w:r>
      <w:r>
        <w:tab/>
        <w:t>904</w:t>
      </w:r>
    </w:p>
    <w:p w:rsidR="00F74372" w:rsidRDefault="00F74372">
      <w:pPr>
        <w:pStyle w:val="TOC4"/>
        <w:rPr>
          <w:rFonts w:asciiTheme="minorHAnsi" w:eastAsiaTheme="minorEastAsia" w:hAnsiTheme="minorHAnsi" w:cstheme="minorBidi"/>
          <w:sz w:val="22"/>
          <w:szCs w:val="22"/>
        </w:rPr>
      </w:pPr>
      <w:r w:rsidRPr="00F74372">
        <w:t>A.5.1.24.1</w:t>
      </w:r>
      <w:r w:rsidRPr="00F74372">
        <w:rPr>
          <w:rFonts w:asciiTheme="minorHAnsi" w:eastAsiaTheme="minorEastAsia" w:hAnsiTheme="minorHAnsi" w:cstheme="minorBidi"/>
          <w:sz w:val="22"/>
          <w:szCs w:val="22"/>
        </w:rPr>
        <w:tab/>
      </w:r>
      <w:r w:rsidRPr="007760F8">
        <w:rPr>
          <w:snapToGrid w:val="0"/>
        </w:rPr>
        <w:t>Test Purpose and Environment</w:t>
      </w:r>
      <w:r>
        <w:tab/>
        <w:t>904</w:t>
      </w:r>
    </w:p>
    <w:p w:rsidR="00F74372" w:rsidRDefault="00F74372">
      <w:pPr>
        <w:pStyle w:val="TOC4"/>
        <w:rPr>
          <w:rFonts w:asciiTheme="minorHAnsi" w:eastAsiaTheme="minorEastAsia" w:hAnsiTheme="minorHAnsi" w:cstheme="minorBidi"/>
          <w:sz w:val="22"/>
          <w:szCs w:val="22"/>
        </w:rPr>
      </w:pPr>
      <w:r w:rsidRPr="00F74372">
        <w:t>A.5.1.24.2</w:t>
      </w:r>
      <w:r w:rsidRPr="00F74372">
        <w:rPr>
          <w:rFonts w:asciiTheme="minorHAnsi" w:eastAsiaTheme="minorEastAsia" w:hAnsiTheme="minorHAnsi" w:cstheme="minorBidi"/>
          <w:sz w:val="22"/>
          <w:szCs w:val="22"/>
        </w:rPr>
        <w:tab/>
      </w:r>
      <w:r w:rsidRPr="007760F8">
        <w:rPr>
          <w:snapToGrid w:val="0"/>
        </w:rPr>
        <w:t>Test Requirements</w:t>
      </w:r>
      <w:r>
        <w:tab/>
        <w:t>906</w:t>
      </w:r>
    </w:p>
    <w:p w:rsidR="00F74372" w:rsidRDefault="00F74372">
      <w:pPr>
        <w:pStyle w:val="TOC3"/>
        <w:rPr>
          <w:rFonts w:asciiTheme="minorHAnsi" w:eastAsiaTheme="minorEastAsia" w:hAnsiTheme="minorHAnsi" w:cstheme="minorBidi"/>
          <w:sz w:val="22"/>
          <w:szCs w:val="22"/>
        </w:rPr>
      </w:pPr>
      <w:r w:rsidRPr="00F74372">
        <w:t>A.5.1.25</w:t>
      </w:r>
      <w:r w:rsidRPr="00F74372">
        <w:rPr>
          <w:rFonts w:asciiTheme="minorHAnsi" w:eastAsiaTheme="minorEastAsia" w:hAnsiTheme="minorHAnsi" w:cstheme="minorBidi"/>
          <w:sz w:val="22"/>
          <w:szCs w:val="22"/>
        </w:rPr>
        <w:tab/>
      </w:r>
      <w:r>
        <w:t>E-UTRAN FDD - FDD Intra frequency make-before-break handover</w:t>
      </w:r>
      <w:r>
        <w:tab/>
        <w:t>906</w:t>
      </w:r>
    </w:p>
    <w:p w:rsidR="00F74372" w:rsidRDefault="00F74372">
      <w:pPr>
        <w:pStyle w:val="TOC4"/>
        <w:rPr>
          <w:rFonts w:asciiTheme="minorHAnsi" w:eastAsiaTheme="minorEastAsia" w:hAnsiTheme="minorHAnsi" w:cstheme="minorBidi"/>
          <w:sz w:val="22"/>
          <w:szCs w:val="22"/>
        </w:rPr>
      </w:pPr>
      <w:r w:rsidRPr="00F74372">
        <w:t>A.5.1.25.1</w:t>
      </w:r>
      <w:r w:rsidRPr="00F74372">
        <w:rPr>
          <w:rFonts w:asciiTheme="minorHAnsi" w:eastAsiaTheme="minorEastAsia" w:hAnsiTheme="minorHAnsi" w:cstheme="minorBidi"/>
          <w:sz w:val="22"/>
          <w:szCs w:val="22"/>
        </w:rPr>
        <w:tab/>
      </w:r>
      <w:r w:rsidRPr="007760F8">
        <w:rPr>
          <w:snapToGrid w:val="0"/>
        </w:rPr>
        <w:t>Test Purpose and Environment</w:t>
      </w:r>
      <w:r>
        <w:tab/>
        <w:t>906</w:t>
      </w:r>
    </w:p>
    <w:p w:rsidR="00F74372" w:rsidRDefault="00F74372">
      <w:pPr>
        <w:pStyle w:val="TOC4"/>
        <w:rPr>
          <w:rFonts w:asciiTheme="minorHAnsi" w:eastAsiaTheme="minorEastAsia" w:hAnsiTheme="minorHAnsi" w:cstheme="minorBidi"/>
          <w:sz w:val="22"/>
          <w:szCs w:val="22"/>
        </w:rPr>
      </w:pPr>
      <w:r w:rsidRPr="00F74372">
        <w:t>A.5.1.25.2</w:t>
      </w:r>
      <w:r w:rsidRPr="00F74372">
        <w:rPr>
          <w:rFonts w:asciiTheme="minorHAnsi" w:eastAsiaTheme="minorEastAsia" w:hAnsiTheme="minorHAnsi" w:cstheme="minorBidi"/>
          <w:sz w:val="22"/>
          <w:szCs w:val="22"/>
        </w:rPr>
        <w:tab/>
      </w:r>
      <w:r w:rsidRPr="007760F8">
        <w:rPr>
          <w:snapToGrid w:val="0"/>
        </w:rPr>
        <w:t>Test Requirements</w:t>
      </w:r>
      <w:r>
        <w:tab/>
        <w:t>908</w:t>
      </w:r>
    </w:p>
    <w:p w:rsidR="00F74372" w:rsidRDefault="00F74372">
      <w:pPr>
        <w:pStyle w:val="TOC3"/>
        <w:rPr>
          <w:rFonts w:asciiTheme="minorHAnsi" w:eastAsiaTheme="minorEastAsia" w:hAnsiTheme="minorHAnsi" w:cstheme="minorBidi"/>
          <w:sz w:val="22"/>
          <w:szCs w:val="22"/>
        </w:rPr>
      </w:pPr>
      <w:r w:rsidRPr="00F74372">
        <w:t>A.5.1.26</w:t>
      </w:r>
      <w:r w:rsidRPr="00F74372">
        <w:rPr>
          <w:rFonts w:asciiTheme="minorHAnsi" w:eastAsiaTheme="minorEastAsia" w:hAnsiTheme="minorHAnsi"/>
          <w:sz w:val="22"/>
          <w:szCs w:val="22"/>
        </w:rPr>
        <w:tab/>
      </w:r>
      <w:r>
        <w:t>E-UTRAN TDD - TDD Intra frequency make-before-break handover</w:t>
      </w:r>
      <w:r>
        <w:tab/>
        <w:t>908</w:t>
      </w:r>
    </w:p>
    <w:p w:rsidR="00F74372" w:rsidRDefault="00F74372">
      <w:pPr>
        <w:pStyle w:val="TOC4"/>
        <w:rPr>
          <w:rFonts w:asciiTheme="minorHAnsi" w:eastAsiaTheme="minorEastAsia" w:hAnsiTheme="minorHAnsi" w:cstheme="minorBidi"/>
          <w:sz w:val="22"/>
          <w:szCs w:val="22"/>
        </w:rPr>
      </w:pPr>
      <w:r w:rsidRPr="00F74372">
        <w:t>A.5.1.26.1</w:t>
      </w:r>
      <w:r w:rsidRPr="00F74372">
        <w:rPr>
          <w:rFonts w:asciiTheme="minorHAnsi" w:eastAsiaTheme="minorEastAsia" w:hAnsiTheme="minorHAnsi" w:cstheme="minorBidi"/>
          <w:sz w:val="22"/>
          <w:szCs w:val="22"/>
        </w:rPr>
        <w:tab/>
      </w:r>
      <w:r w:rsidRPr="007760F8">
        <w:rPr>
          <w:snapToGrid w:val="0"/>
        </w:rPr>
        <w:t>Test Purpose and Environment</w:t>
      </w:r>
      <w:r>
        <w:tab/>
        <w:t>908</w:t>
      </w:r>
    </w:p>
    <w:p w:rsidR="00F74372" w:rsidRDefault="00F74372">
      <w:pPr>
        <w:pStyle w:val="TOC4"/>
        <w:rPr>
          <w:rFonts w:asciiTheme="minorHAnsi" w:eastAsiaTheme="minorEastAsia" w:hAnsiTheme="minorHAnsi" w:cstheme="minorBidi"/>
          <w:sz w:val="22"/>
          <w:szCs w:val="22"/>
        </w:rPr>
      </w:pPr>
      <w:r w:rsidRPr="00F74372">
        <w:t>A.5.1.26.2</w:t>
      </w:r>
      <w:r w:rsidRPr="00F74372">
        <w:rPr>
          <w:rFonts w:asciiTheme="minorHAnsi" w:eastAsiaTheme="minorEastAsia" w:hAnsiTheme="minorHAnsi" w:cstheme="minorBidi"/>
          <w:sz w:val="22"/>
          <w:szCs w:val="22"/>
        </w:rPr>
        <w:tab/>
      </w:r>
      <w:r w:rsidRPr="007760F8">
        <w:rPr>
          <w:snapToGrid w:val="0"/>
        </w:rPr>
        <w:t>Test Requirements</w:t>
      </w:r>
      <w:r>
        <w:tab/>
        <w:t>910</w:t>
      </w:r>
    </w:p>
    <w:p w:rsidR="00F74372" w:rsidRDefault="00F74372">
      <w:pPr>
        <w:pStyle w:val="TOC3"/>
        <w:rPr>
          <w:rFonts w:asciiTheme="minorHAnsi" w:eastAsiaTheme="minorEastAsia" w:hAnsiTheme="minorHAnsi" w:cstheme="minorBidi"/>
          <w:sz w:val="22"/>
          <w:szCs w:val="22"/>
        </w:rPr>
      </w:pPr>
      <w:r w:rsidRPr="00F74372">
        <w:t>A.5.1.27</w:t>
      </w:r>
      <w:r w:rsidRPr="00F74372">
        <w:rPr>
          <w:rFonts w:asciiTheme="minorHAnsi" w:eastAsiaTheme="minorEastAsia" w:hAnsiTheme="minorHAnsi" w:cstheme="minorBidi"/>
          <w:sz w:val="22"/>
          <w:szCs w:val="22"/>
        </w:rPr>
        <w:tab/>
      </w:r>
      <w:r>
        <w:t>E-UTRAN FDD inter frequency handover for Cat-M1 UEs in CEModeA</w:t>
      </w:r>
      <w:r>
        <w:tab/>
        <w:t>911</w:t>
      </w:r>
    </w:p>
    <w:p w:rsidR="00F74372" w:rsidRDefault="00F74372">
      <w:pPr>
        <w:pStyle w:val="TOC4"/>
        <w:rPr>
          <w:rFonts w:asciiTheme="minorHAnsi" w:eastAsiaTheme="minorEastAsia" w:hAnsiTheme="minorHAnsi" w:cstheme="minorBidi"/>
          <w:sz w:val="22"/>
          <w:szCs w:val="22"/>
        </w:rPr>
      </w:pPr>
      <w:r w:rsidRPr="00F74372">
        <w:t>A.5.1.27.1</w:t>
      </w:r>
      <w:r w:rsidRPr="00F74372">
        <w:rPr>
          <w:rFonts w:asciiTheme="minorHAnsi" w:eastAsiaTheme="minorEastAsia" w:hAnsiTheme="minorHAnsi" w:cstheme="minorBidi"/>
          <w:sz w:val="22"/>
          <w:szCs w:val="22"/>
        </w:rPr>
        <w:tab/>
      </w:r>
      <w:r w:rsidRPr="007760F8">
        <w:rPr>
          <w:snapToGrid w:val="0"/>
        </w:rPr>
        <w:t>Test Purpose and Environment</w:t>
      </w:r>
      <w:r>
        <w:tab/>
        <w:t>911</w:t>
      </w:r>
    </w:p>
    <w:p w:rsidR="00F74372" w:rsidRDefault="00F74372">
      <w:pPr>
        <w:pStyle w:val="TOC4"/>
        <w:rPr>
          <w:rFonts w:asciiTheme="minorHAnsi" w:eastAsiaTheme="minorEastAsia" w:hAnsiTheme="minorHAnsi" w:cstheme="minorBidi"/>
          <w:sz w:val="22"/>
          <w:szCs w:val="22"/>
        </w:rPr>
      </w:pPr>
      <w:r w:rsidRPr="00F74372">
        <w:t>A.5.1.27.2</w:t>
      </w:r>
      <w:r w:rsidRPr="00F74372">
        <w:rPr>
          <w:rFonts w:asciiTheme="minorHAnsi" w:eastAsiaTheme="minorEastAsia" w:hAnsiTheme="minorHAnsi" w:cstheme="minorBidi"/>
          <w:sz w:val="22"/>
          <w:szCs w:val="22"/>
        </w:rPr>
        <w:tab/>
      </w:r>
      <w:r w:rsidRPr="007760F8">
        <w:rPr>
          <w:snapToGrid w:val="0"/>
        </w:rPr>
        <w:t>Test Requirements</w:t>
      </w:r>
      <w:r>
        <w:tab/>
        <w:t>912</w:t>
      </w:r>
    </w:p>
    <w:p w:rsidR="00F74372" w:rsidRDefault="00F74372">
      <w:pPr>
        <w:pStyle w:val="TOC3"/>
        <w:rPr>
          <w:rFonts w:asciiTheme="minorHAnsi" w:eastAsiaTheme="minorEastAsia" w:hAnsiTheme="minorHAnsi" w:cstheme="minorBidi"/>
          <w:sz w:val="22"/>
          <w:szCs w:val="22"/>
        </w:rPr>
      </w:pPr>
      <w:r w:rsidRPr="00F74372">
        <w:t>A.5.1.28</w:t>
      </w:r>
      <w:r w:rsidRPr="00F74372">
        <w:rPr>
          <w:rFonts w:asciiTheme="minorHAnsi" w:eastAsiaTheme="minorEastAsia" w:hAnsiTheme="minorHAnsi" w:cstheme="minorBidi"/>
          <w:sz w:val="22"/>
          <w:szCs w:val="22"/>
        </w:rPr>
        <w:tab/>
      </w:r>
      <w:r>
        <w:t>E-UTRAN HD-FDD inter frequency handover for Cat-M1 UEs in CEModeA</w:t>
      </w:r>
      <w:r>
        <w:tab/>
        <w:t>913</w:t>
      </w:r>
    </w:p>
    <w:p w:rsidR="00F74372" w:rsidRDefault="00F74372">
      <w:pPr>
        <w:pStyle w:val="TOC4"/>
        <w:rPr>
          <w:rFonts w:asciiTheme="minorHAnsi" w:eastAsiaTheme="minorEastAsia" w:hAnsiTheme="minorHAnsi" w:cstheme="minorBidi"/>
          <w:sz w:val="22"/>
          <w:szCs w:val="22"/>
        </w:rPr>
      </w:pPr>
      <w:r w:rsidRPr="00F74372">
        <w:t>A.5.1.28.1</w:t>
      </w:r>
      <w:r w:rsidRPr="00F74372">
        <w:rPr>
          <w:rFonts w:asciiTheme="minorHAnsi" w:eastAsiaTheme="minorEastAsia" w:hAnsiTheme="minorHAnsi" w:cstheme="minorBidi"/>
          <w:sz w:val="22"/>
          <w:szCs w:val="22"/>
        </w:rPr>
        <w:tab/>
      </w:r>
      <w:r w:rsidRPr="007760F8">
        <w:rPr>
          <w:snapToGrid w:val="0"/>
        </w:rPr>
        <w:t>Test Purpose and Environment</w:t>
      </w:r>
      <w:r>
        <w:tab/>
        <w:t>913</w:t>
      </w:r>
    </w:p>
    <w:p w:rsidR="00F74372" w:rsidRDefault="00F74372">
      <w:pPr>
        <w:pStyle w:val="TOC4"/>
        <w:rPr>
          <w:rFonts w:asciiTheme="minorHAnsi" w:eastAsiaTheme="minorEastAsia" w:hAnsiTheme="minorHAnsi" w:cstheme="minorBidi"/>
          <w:sz w:val="22"/>
          <w:szCs w:val="22"/>
        </w:rPr>
      </w:pPr>
      <w:r w:rsidRPr="00F74372">
        <w:t>A.5.1.28.2</w:t>
      </w:r>
      <w:r w:rsidRPr="00F74372">
        <w:rPr>
          <w:rFonts w:asciiTheme="minorHAnsi" w:eastAsiaTheme="minorEastAsia" w:hAnsiTheme="minorHAnsi" w:cstheme="minorBidi"/>
          <w:sz w:val="22"/>
          <w:szCs w:val="22"/>
        </w:rPr>
        <w:tab/>
      </w:r>
      <w:r w:rsidRPr="007760F8">
        <w:rPr>
          <w:snapToGrid w:val="0"/>
        </w:rPr>
        <w:t>Test Requirements</w:t>
      </w:r>
      <w:r>
        <w:tab/>
        <w:t>914</w:t>
      </w:r>
    </w:p>
    <w:p w:rsidR="00F74372" w:rsidRDefault="00F74372">
      <w:pPr>
        <w:pStyle w:val="TOC3"/>
        <w:rPr>
          <w:rFonts w:asciiTheme="minorHAnsi" w:eastAsiaTheme="minorEastAsia" w:hAnsiTheme="minorHAnsi" w:cstheme="minorBidi"/>
          <w:sz w:val="22"/>
          <w:szCs w:val="22"/>
        </w:rPr>
      </w:pPr>
      <w:r w:rsidRPr="00F74372">
        <w:t>A.5.1.29</w:t>
      </w:r>
      <w:r w:rsidRPr="00F74372">
        <w:rPr>
          <w:rFonts w:asciiTheme="minorHAnsi" w:eastAsiaTheme="minorEastAsia" w:hAnsiTheme="minorHAnsi" w:cstheme="minorBidi"/>
          <w:sz w:val="22"/>
          <w:szCs w:val="22"/>
        </w:rPr>
        <w:tab/>
      </w:r>
      <w:r>
        <w:t>E-UTRAN TDD inter frequency handover for Cat-M1 UEs in CEModeA</w:t>
      </w:r>
      <w:r>
        <w:tab/>
        <w:t>915</w:t>
      </w:r>
    </w:p>
    <w:p w:rsidR="00F74372" w:rsidRDefault="00F74372">
      <w:pPr>
        <w:pStyle w:val="TOC4"/>
        <w:rPr>
          <w:rFonts w:asciiTheme="minorHAnsi" w:eastAsiaTheme="minorEastAsia" w:hAnsiTheme="minorHAnsi" w:cstheme="minorBidi"/>
          <w:sz w:val="22"/>
          <w:szCs w:val="22"/>
        </w:rPr>
      </w:pPr>
      <w:r w:rsidRPr="00F74372">
        <w:t>A.5.1.29.1</w:t>
      </w:r>
      <w:r w:rsidRPr="00F74372">
        <w:rPr>
          <w:rFonts w:asciiTheme="minorHAnsi" w:eastAsiaTheme="minorEastAsia" w:hAnsiTheme="minorHAnsi" w:cstheme="minorBidi"/>
          <w:sz w:val="22"/>
          <w:szCs w:val="22"/>
        </w:rPr>
        <w:tab/>
      </w:r>
      <w:r w:rsidRPr="007760F8">
        <w:rPr>
          <w:snapToGrid w:val="0"/>
        </w:rPr>
        <w:t>Test Purpose and Environment</w:t>
      </w:r>
      <w:r>
        <w:tab/>
        <w:t>915</w:t>
      </w:r>
    </w:p>
    <w:p w:rsidR="00F74372" w:rsidRDefault="00F74372">
      <w:pPr>
        <w:pStyle w:val="TOC4"/>
        <w:rPr>
          <w:rFonts w:asciiTheme="minorHAnsi" w:eastAsiaTheme="minorEastAsia" w:hAnsiTheme="minorHAnsi" w:cstheme="minorBidi"/>
          <w:sz w:val="22"/>
          <w:szCs w:val="22"/>
        </w:rPr>
      </w:pPr>
      <w:r w:rsidRPr="00F74372">
        <w:t>A.5.1.29.2</w:t>
      </w:r>
      <w:r w:rsidRPr="00F74372">
        <w:rPr>
          <w:rFonts w:asciiTheme="minorHAnsi" w:eastAsiaTheme="minorEastAsia" w:hAnsiTheme="minorHAnsi" w:cstheme="minorBidi"/>
          <w:sz w:val="22"/>
          <w:szCs w:val="22"/>
        </w:rPr>
        <w:tab/>
      </w:r>
      <w:r w:rsidRPr="007760F8">
        <w:rPr>
          <w:snapToGrid w:val="0"/>
        </w:rPr>
        <w:t>Test Requirements</w:t>
      </w:r>
      <w:r>
        <w:tab/>
        <w:t>916</w:t>
      </w:r>
    </w:p>
    <w:p w:rsidR="00F74372" w:rsidRDefault="00F74372">
      <w:pPr>
        <w:pStyle w:val="TOC3"/>
        <w:rPr>
          <w:rFonts w:asciiTheme="minorHAnsi" w:eastAsiaTheme="minorEastAsia" w:hAnsiTheme="minorHAnsi" w:cstheme="minorBidi"/>
          <w:sz w:val="22"/>
          <w:szCs w:val="22"/>
        </w:rPr>
      </w:pPr>
      <w:r w:rsidRPr="00F74372">
        <w:t>A.5.1.30</w:t>
      </w:r>
      <w:r w:rsidRPr="00F74372">
        <w:rPr>
          <w:rFonts w:asciiTheme="minorHAnsi" w:eastAsiaTheme="minorEastAsia" w:hAnsiTheme="minorHAnsi" w:cstheme="minorBidi"/>
          <w:sz w:val="22"/>
          <w:szCs w:val="22"/>
        </w:rPr>
        <w:tab/>
      </w:r>
      <w:r>
        <w:t>E-UTRAN FDD inter frequency handover for Cat-M1 UEs in CEModeB</w:t>
      </w:r>
      <w:r>
        <w:tab/>
        <w:t>917</w:t>
      </w:r>
    </w:p>
    <w:p w:rsidR="00F74372" w:rsidRDefault="00F74372">
      <w:pPr>
        <w:pStyle w:val="TOC4"/>
        <w:rPr>
          <w:rFonts w:asciiTheme="minorHAnsi" w:eastAsiaTheme="minorEastAsia" w:hAnsiTheme="minorHAnsi" w:cstheme="minorBidi"/>
          <w:sz w:val="22"/>
          <w:szCs w:val="22"/>
        </w:rPr>
      </w:pPr>
      <w:r w:rsidRPr="00F74372">
        <w:t>A.5.1.30.1</w:t>
      </w:r>
      <w:r w:rsidRPr="00F74372">
        <w:rPr>
          <w:rFonts w:asciiTheme="minorHAnsi" w:eastAsiaTheme="minorEastAsia" w:hAnsiTheme="minorHAnsi" w:cstheme="minorBidi"/>
          <w:sz w:val="22"/>
          <w:szCs w:val="22"/>
        </w:rPr>
        <w:tab/>
      </w:r>
      <w:r w:rsidRPr="007760F8">
        <w:rPr>
          <w:snapToGrid w:val="0"/>
        </w:rPr>
        <w:t>Test Purpose and Environment</w:t>
      </w:r>
      <w:r>
        <w:tab/>
        <w:t>917</w:t>
      </w:r>
    </w:p>
    <w:p w:rsidR="00F74372" w:rsidRDefault="00F74372">
      <w:pPr>
        <w:pStyle w:val="TOC4"/>
        <w:rPr>
          <w:rFonts w:asciiTheme="minorHAnsi" w:eastAsiaTheme="minorEastAsia" w:hAnsiTheme="minorHAnsi" w:cstheme="minorBidi"/>
          <w:sz w:val="22"/>
          <w:szCs w:val="22"/>
        </w:rPr>
      </w:pPr>
      <w:r w:rsidRPr="00F74372">
        <w:t>A.5.1.30.2</w:t>
      </w:r>
      <w:r w:rsidRPr="00F74372">
        <w:rPr>
          <w:rFonts w:asciiTheme="minorHAnsi" w:eastAsiaTheme="minorEastAsia" w:hAnsiTheme="minorHAnsi" w:cstheme="minorBidi"/>
          <w:sz w:val="22"/>
          <w:szCs w:val="22"/>
        </w:rPr>
        <w:tab/>
      </w:r>
      <w:r w:rsidRPr="007760F8">
        <w:rPr>
          <w:snapToGrid w:val="0"/>
        </w:rPr>
        <w:t>Test Requirements</w:t>
      </w:r>
      <w:r>
        <w:tab/>
        <w:t>918</w:t>
      </w:r>
    </w:p>
    <w:p w:rsidR="00F74372" w:rsidRDefault="00F74372">
      <w:pPr>
        <w:pStyle w:val="TOC3"/>
        <w:rPr>
          <w:rFonts w:asciiTheme="minorHAnsi" w:eastAsiaTheme="minorEastAsia" w:hAnsiTheme="minorHAnsi" w:cstheme="minorBidi"/>
          <w:sz w:val="22"/>
          <w:szCs w:val="22"/>
        </w:rPr>
      </w:pPr>
      <w:r w:rsidRPr="00F74372">
        <w:t>A.5.1.31</w:t>
      </w:r>
      <w:r w:rsidRPr="00F74372">
        <w:rPr>
          <w:rFonts w:asciiTheme="minorHAnsi" w:eastAsiaTheme="minorEastAsia" w:hAnsiTheme="minorHAnsi" w:cstheme="minorBidi"/>
          <w:sz w:val="22"/>
          <w:szCs w:val="22"/>
        </w:rPr>
        <w:tab/>
      </w:r>
      <w:r>
        <w:t>E-UTRAN HD-FDD inter frequency handover for Cat-M1 UEs in CEModeB</w:t>
      </w:r>
      <w:r>
        <w:tab/>
        <w:t>919</w:t>
      </w:r>
    </w:p>
    <w:p w:rsidR="00F74372" w:rsidRDefault="00F74372">
      <w:pPr>
        <w:pStyle w:val="TOC4"/>
        <w:rPr>
          <w:rFonts w:asciiTheme="minorHAnsi" w:eastAsiaTheme="minorEastAsia" w:hAnsiTheme="minorHAnsi" w:cstheme="minorBidi"/>
          <w:sz w:val="22"/>
          <w:szCs w:val="22"/>
        </w:rPr>
      </w:pPr>
      <w:r w:rsidRPr="00F74372">
        <w:t>A.5.1.31.1</w:t>
      </w:r>
      <w:r w:rsidRPr="00F74372">
        <w:rPr>
          <w:rFonts w:asciiTheme="minorHAnsi" w:eastAsiaTheme="minorEastAsia" w:hAnsiTheme="minorHAnsi" w:cstheme="minorBidi"/>
          <w:sz w:val="22"/>
          <w:szCs w:val="22"/>
        </w:rPr>
        <w:tab/>
      </w:r>
      <w:r w:rsidRPr="007760F8">
        <w:rPr>
          <w:snapToGrid w:val="0"/>
        </w:rPr>
        <w:t>Test Purpose and Environment</w:t>
      </w:r>
      <w:r>
        <w:tab/>
        <w:t>919</w:t>
      </w:r>
    </w:p>
    <w:p w:rsidR="00F74372" w:rsidRDefault="00F74372">
      <w:pPr>
        <w:pStyle w:val="TOC4"/>
        <w:rPr>
          <w:rFonts w:asciiTheme="minorHAnsi" w:eastAsiaTheme="minorEastAsia" w:hAnsiTheme="minorHAnsi" w:cstheme="minorBidi"/>
          <w:sz w:val="22"/>
          <w:szCs w:val="22"/>
        </w:rPr>
      </w:pPr>
      <w:r w:rsidRPr="00F74372">
        <w:t>A.5.1.31.2</w:t>
      </w:r>
      <w:r w:rsidRPr="00F74372">
        <w:rPr>
          <w:rFonts w:asciiTheme="minorHAnsi" w:eastAsiaTheme="minorEastAsia" w:hAnsiTheme="minorHAnsi" w:cstheme="minorBidi"/>
          <w:sz w:val="22"/>
          <w:szCs w:val="22"/>
        </w:rPr>
        <w:tab/>
      </w:r>
      <w:r w:rsidRPr="007760F8">
        <w:rPr>
          <w:snapToGrid w:val="0"/>
        </w:rPr>
        <w:t>Test Requirements</w:t>
      </w:r>
      <w:r>
        <w:tab/>
        <w:t>920</w:t>
      </w:r>
    </w:p>
    <w:p w:rsidR="00F74372" w:rsidRDefault="00F74372">
      <w:pPr>
        <w:pStyle w:val="TOC3"/>
        <w:rPr>
          <w:rFonts w:asciiTheme="minorHAnsi" w:eastAsiaTheme="minorEastAsia" w:hAnsiTheme="minorHAnsi" w:cstheme="minorBidi"/>
          <w:sz w:val="22"/>
          <w:szCs w:val="22"/>
        </w:rPr>
      </w:pPr>
      <w:r w:rsidRPr="00F74372">
        <w:t>A.5.1.32</w:t>
      </w:r>
      <w:r w:rsidRPr="00F74372">
        <w:rPr>
          <w:rFonts w:asciiTheme="minorHAnsi" w:eastAsiaTheme="minorEastAsia" w:hAnsiTheme="minorHAnsi" w:cstheme="minorBidi"/>
          <w:sz w:val="22"/>
          <w:szCs w:val="22"/>
        </w:rPr>
        <w:tab/>
      </w:r>
      <w:r>
        <w:t>E-UTRAN TDD inter frequency handover for Cat-M1 UEs in CEModeB</w:t>
      </w:r>
      <w:r>
        <w:tab/>
        <w:t>921</w:t>
      </w:r>
    </w:p>
    <w:p w:rsidR="00F74372" w:rsidRDefault="00F74372">
      <w:pPr>
        <w:pStyle w:val="TOC4"/>
        <w:rPr>
          <w:rFonts w:asciiTheme="minorHAnsi" w:eastAsiaTheme="minorEastAsia" w:hAnsiTheme="minorHAnsi" w:cstheme="minorBidi"/>
          <w:sz w:val="22"/>
          <w:szCs w:val="22"/>
        </w:rPr>
      </w:pPr>
      <w:r w:rsidRPr="00F74372">
        <w:t>A.5.1.32.1</w:t>
      </w:r>
      <w:r w:rsidRPr="00F74372">
        <w:rPr>
          <w:rFonts w:asciiTheme="minorHAnsi" w:eastAsiaTheme="minorEastAsia" w:hAnsiTheme="minorHAnsi" w:cstheme="minorBidi"/>
          <w:sz w:val="22"/>
          <w:szCs w:val="22"/>
        </w:rPr>
        <w:tab/>
      </w:r>
      <w:r w:rsidRPr="007760F8">
        <w:rPr>
          <w:snapToGrid w:val="0"/>
        </w:rPr>
        <w:t>Test Purpose and Environment</w:t>
      </w:r>
      <w:r>
        <w:tab/>
        <w:t>921</w:t>
      </w:r>
    </w:p>
    <w:p w:rsidR="00F74372" w:rsidRDefault="00F74372">
      <w:pPr>
        <w:pStyle w:val="TOC4"/>
        <w:rPr>
          <w:rFonts w:asciiTheme="minorHAnsi" w:eastAsiaTheme="minorEastAsia" w:hAnsiTheme="minorHAnsi" w:cstheme="minorBidi"/>
          <w:sz w:val="22"/>
          <w:szCs w:val="22"/>
        </w:rPr>
      </w:pPr>
      <w:r w:rsidRPr="00F74372">
        <w:t>A.5.1.32.2</w:t>
      </w:r>
      <w:r w:rsidRPr="00F74372">
        <w:rPr>
          <w:rFonts w:asciiTheme="minorHAnsi" w:eastAsiaTheme="minorEastAsia" w:hAnsiTheme="minorHAnsi" w:cstheme="minorBidi"/>
          <w:sz w:val="22"/>
          <w:szCs w:val="22"/>
        </w:rPr>
        <w:tab/>
      </w:r>
      <w:r w:rsidRPr="007760F8">
        <w:rPr>
          <w:snapToGrid w:val="0"/>
        </w:rPr>
        <w:t>Test Requirements</w:t>
      </w:r>
      <w:r>
        <w:tab/>
        <w:t>922</w:t>
      </w:r>
    </w:p>
    <w:p w:rsidR="00F74372" w:rsidRDefault="00F74372">
      <w:pPr>
        <w:pStyle w:val="TOC3"/>
        <w:rPr>
          <w:rFonts w:asciiTheme="minorHAnsi" w:eastAsiaTheme="minorEastAsia" w:hAnsiTheme="minorHAnsi" w:cstheme="minorBidi"/>
          <w:sz w:val="22"/>
          <w:szCs w:val="22"/>
        </w:rPr>
      </w:pPr>
      <w:r w:rsidRPr="00F74372">
        <w:t>A.5.1.33</w:t>
      </w:r>
      <w:r w:rsidRPr="00F74372">
        <w:rPr>
          <w:rFonts w:asciiTheme="minorHAnsi" w:eastAsiaTheme="minorEastAsia" w:hAnsiTheme="minorHAnsi" w:cstheme="minorBidi"/>
          <w:sz w:val="22"/>
          <w:szCs w:val="22"/>
        </w:rPr>
        <w:tab/>
      </w:r>
      <w:r>
        <w:t>E-UTRAN FDD-FDD Intra frequency handover for Cat-M1 UEs in CEModeA without SFN acquisition</w:t>
      </w:r>
      <w:r>
        <w:tab/>
        <w:t>923</w:t>
      </w:r>
    </w:p>
    <w:p w:rsidR="00F74372" w:rsidRDefault="00F74372">
      <w:pPr>
        <w:pStyle w:val="TOC4"/>
        <w:rPr>
          <w:rFonts w:asciiTheme="minorHAnsi" w:eastAsiaTheme="minorEastAsia" w:hAnsiTheme="minorHAnsi" w:cstheme="minorBidi"/>
          <w:sz w:val="22"/>
          <w:szCs w:val="22"/>
        </w:rPr>
      </w:pPr>
      <w:r w:rsidRPr="00F74372">
        <w:t>A.5.1.33.1</w:t>
      </w:r>
      <w:r w:rsidRPr="00F74372">
        <w:rPr>
          <w:rFonts w:asciiTheme="minorHAnsi" w:eastAsiaTheme="minorEastAsia" w:hAnsiTheme="minorHAnsi" w:cstheme="minorBidi"/>
          <w:sz w:val="22"/>
          <w:szCs w:val="22"/>
        </w:rPr>
        <w:tab/>
      </w:r>
      <w:r w:rsidRPr="007760F8">
        <w:rPr>
          <w:snapToGrid w:val="0"/>
        </w:rPr>
        <w:t>Test Purpose and Environment</w:t>
      </w:r>
      <w:r>
        <w:tab/>
        <w:t>923</w:t>
      </w:r>
    </w:p>
    <w:p w:rsidR="00F74372" w:rsidRDefault="00F74372">
      <w:pPr>
        <w:pStyle w:val="TOC4"/>
        <w:rPr>
          <w:rFonts w:asciiTheme="minorHAnsi" w:eastAsiaTheme="minorEastAsia" w:hAnsiTheme="minorHAnsi" w:cstheme="minorBidi"/>
          <w:sz w:val="22"/>
          <w:szCs w:val="22"/>
        </w:rPr>
      </w:pPr>
      <w:r w:rsidRPr="00F74372">
        <w:t>A.5.1.13.2</w:t>
      </w:r>
      <w:r w:rsidRPr="00F74372">
        <w:rPr>
          <w:rFonts w:asciiTheme="minorHAnsi" w:eastAsiaTheme="minorEastAsia" w:hAnsiTheme="minorHAnsi" w:cstheme="minorBidi"/>
          <w:sz w:val="22"/>
          <w:szCs w:val="22"/>
        </w:rPr>
        <w:tab/>
      </w:r>
      <w:r w:rsidRPr="007760F8">
        <w:rPr>
          <w:snapToGrid w:val="0"/>
        </w:rPr>
        <w:t>Test Requirements</w:t>
      </w:r>
      <w:r>
        <w:tab/>
        <w:t>924</w:t>
      </w:r>
    </w:p>
    <w:p w:rsidR="00F74372" w:rsidRDefault="00F74372">
      <w:pPr>
        <w:pStyle w:val="TOC3"/>
        <w:rPr>
          <w:rFonts w:asciiTheme="minorHAnsi" w:eastAsiaTheme="minorEastAsia" w:hAnsiTheme="minorHAnsi" w:cstheme="minorBidi"/>
          <w:sz w:val="22"/>
          <w:szCs w:val="22"/>
        </w:rPr>
      </w:pPr>
      <w:r w:rsidRPr="00F74372">
        <w:t>A.5.1.34</w:t>
      </w:r>
      <w:r w:rsidRPr="00F74372">
        <w:rPr>
          <w:rFonts w:asciiTheme="minorHAnsi" w:eastAsiaTheme="minorEastAsia" w:hAnsiTheme="minorHAnsi" w:cstheme="minorBidi"/>
          <w:sz w:val="22"/>
          <w:szCs w:val="22"/>
        </w:rPr>
        <w:tab/>
      </w:r>
      <w:r>
        <w:t>E-UTRAN HD-FDD Intra frequency handover for Cat-M1 UEs in CEModeA without SFN acquisition</w:t>
      </w:r>
      <w:r>
        <w:tab/>
        <w:t>925</w:t>
      </w:r>
    </w:p>
    <w:p w:rsidR="00F74372" w:rsidRDefault="00F74372">
      <w:pPr>
        <w:pStyle w:val="TOC4"/>
        <w:rPr>
          <w:rFonts w:asciiTheme="minorHAnsi" w:eastAsiaTheme="minorEastAsia" w:hAnsiTheme="minorHAnsi" w:cstheme="minorBidi"/>
          <w:sz w:val="22"/>
          <w:szCs w:val="22"/>
        </w:rPr>
      </w:pPr>
      <w:r w:rsidRPr="00F74372">
        <w:t>A.5.1.34.1</w:t>
      </w:r>
      <w:r w:rsidRPr="00F74372">
        <w:rPr>
          <w:rFonts w:asciiTheme="minorHAnsi" w:eastAsiaTheme="minorEastAsia" w:hAnsiTheme="minorHAnsi" w:cstheme="minorBidi"/>
          <w:sz w:val="22"/>
          <w:szCs w:val="22"/>
        </w:rPr>
        <w:tab/>
      </w:r>
      <w:r w:rsidRPr="007760F8">
        <w:rPr>
          <w:snapToGrid w:val="0"/>
        </w:rPr>
        <w:t>Test Purpose and Environment</w:t>
      </w:r>
      <w:r>
        <w:tab/>
        <w:t>925</w:t>
      </w:r>
    </w:p>
    <w:p w:rsidR="00F74372" w:rsidRDefault="00F74372">
      <w:pPr>
        <w:pStyle w:val="TOC4"/>
        <w:rPr>
          <w:rFonts w:asciiTheme="minorHAnsi" w:eastAsiaTheme="minorEastAsia" w:hAnsiTheme="minorHAnsi" w:cstheme="minorBidi"/>
          <w:sz w:val="22"/>
          <w:szCs w:val="22"/>
        </w:rPr>
      </w:pPr>
      <w:r w:rsidRPr="00F74372">
        <w:t>A.5.1.34.2</w:t>
      </w:r>
      <w:r w:rsidRPr="00F74372">
        <w:rPr>
          <w:rFonts w:asciiTheme="minorHAnsi" w:eastAsiaTheme="minorEastAsia" w:hAnsiTheme="minorHAnsi" w:cstheme="minorBidi"/>
          <w:sz w:val="22"/>
          <w:szCs w:val="22"/>
        </w:rPr>
        <w:tab/>
      </w:r>
      <w:r w:rsidRPr="007760F8">
        <w:rPr>
          <w:snapToGrid w:val="0"/>
        </w:rPr>
        <w:t>Test Requirements</w:t>
      </w:r>
      <w:r>
        <w:tab/>
        <w:t>926</w:t>
      </w:r>
    </w:p>
    <w:p w:rsidR="00F74372" w:rsidRDefault="00F74372">
      <w:pPr>
        <w:pStyle w:val="TOC3"/>
        <w:rPr>
          <w:rFonts w:asciiTheme="minorHAnsi" w:eastAsiaTheme="minorEastAsia" w:hAnsiTheme="minorHAnsi" w:cstheme="minorBidi"/>
          <w:sz w:val="22"/>
          <w:szCs w:val="22"/>
        </w:rPr>
      </w:pPr>
      <w:r w:rsidRPr="00F74372">
        <w:t>A.5.1.35</w:t>
      </w:r>
      <w:r w:rsidRPr="00F74372">
        <w:rPr>
          <w:rFonts w:asciiTheme="minorHAnsi" w:eastAsiaTheme="minorEastAsia" w:hAnsiTheme="minorHAnsi"/>
          <w:sz w:val="22"/>
          <w:szCs w:val="22"/>
        </w:rPr>
        <w:tab/>
      </w:r>
      <w:r>
        <w:t>E-UTRAN TDD Intra frequency handover for Cat-M1 UEs in CEModeA without SFN acquisition</w:t>
      </w:r>
      <w:r>
        <w:tab/>
        <w:t>927</w:t>
      </w:r>
    </w:p>
    <w:p w:rsidR="00F74372" w:rsidRDefault="00F74372">
      <w:pPr>
        <w:pStyle w:val="TOC4"/>
        <w:rPr>
          <w:rFonts w:asciiTheme="minorHAnsi" w:eastAsiaTheme="minorEastAsia" w:hAnsiTheme="minorHAnsi" w:cstheme="minorBidi"/>
          <w:sz w:val="22"/>
          <w:szCs w:val="22"/>
        </w:rPr>
      </w:pPr>
      <w:r w:rsidRPr="00F74372">
        <w:t>A.5.1.35.1</w:t>
      </w:r>
      <w:r w:rsidRPr="00F74372">
        <w:rPr>
          <w:rFonts w:asciiTheme="minorHAnsi" w:eastAsiaTheme="minorEastAsia" w:hAnsiTheme="minorHAnsi" w:cstheme="minorBidi"/>
          <w:sz w:val="22"/>
          <w:szCs w:val="22"/>
        </w:rPr>
        <w:tab/>
      </w:r>
      <w:r w:rsidRPr="007760F8">
        <w:rPr>
          <w:snapToGrid w:val="0"/>
        </w:rPr>
        <w:t>Test Purpose and Environment</w:t>
      </w:r>
      <w:r>
        <w:tab/>
        <w:t>927</w:t>
      </w:r>
    </w:p>
    <w:p w:rsidR="00F74372" w:rsidRDefault="00F74372">
      <w:pPr>
        <w:pStyle w:val="TOC4"/>
        <w:rPr>
          <w:rFonts w:asciiTheme="minorHAnsi" w:eastAsiaTheme="minorEastAsia" w:hAnsiTheme="minorHAnsi" w:cstheme="minorBidi"/>
          <w:sz w:val="22"/>
          <w:szCs w:val="22"/>
        </w:rPr>
      </w:pPr>
      <w:r w:rsidRPr="00F74372">
        <w:t>A.5.1.35.2</w:t>
      </w:r>
      <w:r w:rsidRPr="00F74372">
        <w:rPr>
          <w:rFonts w:asciiTheme="minorHAnsi" w:eastAsiaTheme="minorEastAsia" w:hAnsiTheme="minorHAnsi" w:cstheme="minorBidi"/>
          <w:sz w:val="22"/>
          <w:szCs w:val="22"/>
        </w:rPr>
        <w:tab/>
      </w:r>
      <w:r w:rsidRPr="007760F8">
        <w:rPr>
          <w:snapToGrid w:val="0"/>
        </w:rPr>
        <w:t>Test Requirements</w:t>
      </w:r>
      <w:r>
        <w:tab/>
        <w:t>928</w:t>
      </w:r>
    </w:p>
    <w:p w:rsidR="00F74372" w:rsidRDefault="00F74372">
      <w:pPr>
        <w:pStyle w:val="TOC3"/>
        <w:rPr>
          <w:rFonts w:asciiTheme="minorHAnsi" w:eastAsiaTheme="minorEastAsia" w:hAnsiTheme="minorHAnsi" w:cstheme="minorBidi"/>
          <w:sz w:val="22"/>
          <w:szCs w:val="22"/>
        </w:rPr>
      </w:pPr>
      <w:r w:rsidRPr="00F74372">
        <w:t>A.5.1.36</w:t>
      </w:r>
      <w:r w:rsidRPr="00F74372">
        <w:rPr>
          <w:rFonts w:asciiTheme="minorHAnsi" w:eastAsiaTheme="minorEastAsia" w:hAnsiTheme="minorHAnsi" w:cstheme="minorBidi"/>
          <w:sz w:val="22"/>
          <w:szCs w:val="22"/>
        </w:rPr>
        <w:tab/>
      </w:r>
      <w:r>
        <w:t>E-UTRAN FDD-FDD Intra frequency handover for Cat-M1 UEs in CEModeB without SFN acquisition</w:t>
      </w:r>
      <w:r>
        <w:tab/>
        <w:t>929</w:t>
      </w:r>
    </w:p>
    <w:p w:rsidR="00F74372" w:rsidRDefault="00F74372">
      <w:pPr>
        <w:pStyle w:val="TOC4"/>
        <w:rPr>
          <w:rFonts w:asciiTheme="minorHAnsi" w:eastAsiaTheme="minorEastAsia" w:hAnsiTheme="minorHAnsi" w:cstheme="minorBidi"/>
          <w:sz w:val="22"/>
          <w:szCs w:val="22"/>
        </w:rPr>
      </w:pPr>
      <w:r w:rsidRPr="00F74372">
        <w:t>A.5.1.36.1</w:t>
      </w:r>
      <w:r w:rsidRPr="00F74372">
        <w:rPr>
          <w:rFonts w:asciiTheme="minorHAnsi" w:eastAsiaTheme="minorEastAsia" w:hAnsiTheme="minorHAnsi" w:cstheme="minorBidi"/>
          <w:sz w:val="22"/>
          <w:szCs w:val="22"/>
        </w:rPr>
        <w:tab/>
      </w:r>
      <w:r w:rsidRPr="007760F8">
        <w:rPr>
          <w:snapToGrid w:val="0"/>
        </w:rPr>
        <w:t>Test Purpose and Environment</w:t>
      </w:r>
      <w:r>
        <w:tab/>
        <w:t>929</w:t>
      </w:r>
    </w:p>
    <w:p w:rsidR="00F74372" w:rsidRDefault="00F74372">
      <w:pPr>
        <w:pStyle w:val="TOC4"/>
        <w:rPr>
          <w:rFonts w:asciiTheme="minorHAnsi" w:eastAsiaTheme="minorEastAsia" w:hAnsiTheme="minorHAnsi" w:cstheme="minorBidi"/>
          <w:sz w:val="22"/>
          <w:szCs w:val="22"/>
        </w:rPr>
      </w:pPr>
      <w:r w:rsidRPr="00F74372">
        <w:t>A.5.1.36.2</w:t>
      </w:r>
      <w:r w:rsidRPr="00F74372">
        <w:rPr>
          <w:rFonts w:asciiTheme="minorHAnsi" w:eastAsiaTheme="minorEastAsia" w:hAnsiTheme="minorHAnsi" w:cstheme="minorBidi"/>
          <w:sz w:val="22"/>
          <w:szCs w:val="22"/>
        </w:rPr>
        <w:tab/>
      </w:r>
      <w:r w:rsidRPr="007760F8">
        <w:rPr>
          <w:snapToGrid w:val="0"/>
        </w:rPr>
        <w:t>Test Requirements</w:t>
      </w:r>
      <w:r>
        <w:tab/>
        <w:t>930</w:t>
      </w:r>
    </w:p>
    <w:p w:rsidR="00F74372" w:rsidRDefault="00F74372">
      <w:pPr>
        <w:pStyle w:val="TOC3"/>
        <w:rPr>
          <w:rFonts w:asciiTheme="minorHAnsi" w:eastAsiaTheme="minorEastAsia" w:hAnsiTheme="minorHAnsi" w:cstheme="minorBidi"/>
          <w:sz w:val="22"/>
          <w:szCs w:val="22"/>
        </w:rPr>
      </w:pPr>
      <w:r w:rsidRPr="00F74372">
        <w:t>A.5.1.37</w:t>
      </w:r>
      <w:r w:rsidRPr="00F74372">
        <w:rPr>
          <w:rFonts w:asciiTheme="minorHAnsi" w:eastAsiaTheme="minorEastAsia" w:hAnsiTheme="minorHAnsi" w:cstheme="minorBidi"/>
          <w:sz w:val="22"/>
          <w:szCs w:val="22"/>
        </w:rPr>
        <w:tab/>
      </w:r>
      <w:r>
        <w:t>E-UTRAN HD-FDD Intra frequency handover for Cat-M1 UEs in CEModeB without SFN acquisition</w:t>
      </w:r>
      <w:r>
        <w:tab/>
        <w:t>931</w:t>
      </w:r>
    </w:p>
    <w:p w:rsidR="00F74372" w:rsidRDefault="00F74372">
      <w:pPr>
        <w:pStyle w:val="TOC4"/>
        <w:rPr>
          <w:rFonts w:asciiTheme="minorHAnsi" w:eastAsiaTheme="minorEastAsia" w:hAnsiTheme="minorHAnsi" w:cstheme="minorBidi"/>
          <w:sz w:val="22"/>
          <w:szCs w:val="22"/>
        </w:rPr>
      </w:pPr>
      <w:r w:rsidRPr="00F74372">
        <w:t>A.5.1.37.1</w:t>
      </w:r>
      <w:r w:rsidRPr="00F74372">
        <w:rPr>
          <w:rFonts w:asciiTheme="minorHAnsi" w:eastAsiaTheme="minorEastAsia" w:hAnsiTheme="minorHAnsi" w:cstheme="minorBidi"/>
          <w:sz w:val="22"/>
          <w:szCs w:val="22"/>
        </w:rPr>
        <w:tab/>
      </w:r>
      <w:r w:rsidRPr="007760F8">
        <w:rPr>
          <w:snapToGrid w:val="0"/>
        </w:rPr>
        <w:t>Test Purpose and Environment</w:t>
      </w:r>
      <w:r>
        <w:tab/>
        <w:t>931</w:t>
      </w:r>
    </w:p>
    <w:p w:rsidR="00F74372" w:rsidRDefault="00F74372">
      <w:pPr>
        <w:pStyle w:val="TOC4"/>
        <w:rPr>
          <w:rFonts w:asciiTheme="minorHAnsi" w:eastAsiaTheme="minorEastAsia" w:hAnsiTheme="minorHAnsi" w:cstheme="minorBidi"/>
          <w:sz w:val="22"/>
          <w:szCs w:val="22"/>
        </w:rPr>
      </w:pPr>
      <w:r w:rsidRPr="00F74372">
        <w:t>A.5.1.37.2</w:t>
      </w:r>
      <w:r w:rsidRPr="00F74372">
        <w:rPr>
          <w:rFonts w:asciiTheme="minorHAnsi" w:eastAsiaTheme="minorEastAsia" w:hAnsiTheme="minorHAnsi" w:cstheme="minorBidi"/>
          <w:sz w:val="22"/>
          <w:szCs w:val="22"/>
        </w:rPr>
        <w:tab/>
      </w:r>
      <w:r w:rsidRPr="007760F8">
        <w:rPr>
          <w:snapToGrid w:val="0"/>
        </w:rPr>
        <w:t>Test Requirements</w:t>
      </w:r>
      <w:r>
        <w:tab/>
        <w:t>932</w:t>
      </w:r>
    </w:p>
    <w:p w:rsidR="00F74372" w:rsidRDefault="00F74372">
      <w:pPr>
        <w:pStyle w:val="TOC3"/>
        <w:rPr>
          <w:rFonts w:asciiTheme="minorHAnsi" w:eastAsiaTheme="minorEastAsia" w:hAnsiTheme="minorHAnsi" w:cstheme="minorBidi"/>
          <w:sz w:val="22"/>
          <w:szCs w:val="22"/>
        </w:rPr>
      </w:pPr>
      <w:r w:rsidRPr="00F74372">
        <w:t>A.5.1.38</w:t>
      </w:r>
      <w:r w:rsidRPr="00F74372">
        <w:rPr>
          <w:rFonts w:asciiTheme="minorHAnsi" w:eastAsiaTheme="minorEastAsia" w:hAnsiTheme="minorHAnsi"/>
          <w:sz w:val="22"/>
          <w:szCs w:val="22"/>
        </w:rPr>
        <w:tab/>
      </w:r>
      <w:r>
        <w:t>E-UTRAN TDD Intra frequency handover for Cat-M1 UEs in CEModeB without SFN acquisition</w:t>
      </w:r>
      <w:r>
        <w:tab/>
        <w:t>933</w:t>
      </w:r>
    </w:p>
    <w:p w:rsidR="00F74372" w:rsidRDefault="00F74372">
      <w:pPr>
        <w:pStyle w:val="TOC4"/>
        <w:rPr>
          <w:rFonts w:asciiTheme="minorHAnsi" w:eastAsiaTheme="minorEastAsia" w:hAnsiTheme="minorHAnsi" w:cstheme="minorBidi"/>
          <w:sz w:val="22"/>
          <w:szCs w:val="22"/>
        </w:rPr>
      </w:pPr>
      <w:r w:rsidRPr="00F74372">
        <w:t>A.5.1.38.1</w:t>
      </w:r>
      <w:r w:rsidRPr="00F74372">
        <w:rPr>
          <w:rFonts w:asciiTheme="minorHAnsi" w:eastAsiaTheme="minorEastAsia" w:hAnsiTheme="minorHAnsi" w:cstheme="minorBidi"/>
          <w:sz w:val="22"/>
          <w:szCs w:val="22"/>
        </w:rPr>
        <w:tab/>
      </w:r>
      <w:r w:rsidRPr="007760F8">
        <w:rPr>
          <w:snapToGrid w:val="0"/>
        </w:rPr>
        <w:t>Test Purpose and Environment</w:t>
      </w:r>
      <w:r>
        <w:tab/>
        <w:t>933</w:t>
      </w:r>
    </w:p>
    <w:p w:rsidR="00F74372" w:rsidRDefault="00F74372">
      <w:pPr>
        <w:pStyle w:val="TOC4"/>
        <w:rPr>
          <w:rFonts w:asciiTheme="minorHAnsi" w:eastAsiaTheme="minorEastAsia" w:hAnsiTheme="minorHAnsi" w:cstheme="minorBidi"/>
          <w:sz w:val="22"/>
          <w:szCs w:val="22"/>
        </w:rPr>
      </w:pPr>
      <w:r w:rsidRPr="00F74372">
        <w:t>A.5.1.38.2</w:t>
      </w:r>
      <w:r w:rsidRPr="00F74372">
        <w:rPr>
          <w:rFonts w:asciiTheme="minorHAnsi" w:eastAsiaTheme="minorEastAsia" w:hAnsiTheme="minorHAnsi" w:cstheme="minorBidi"/>
          <w:sz w:val="22"/>
          <w:szCs w:val="22"/>
        </w:rPr>
        <w:tab/>
      </w:r>
      <w:r w:rsidRPr="007760F8">
        <w:rPr>
          <w:snapToGrid w:val="0"/>
        </w:rPr>
        <w:t>Test Requirements</w:t>
      </w:r>
      <w:r>
        <w:tab/>
        <w:t>934</w:t>
      </w:r>
    </w:p>
    <w:p w:rsidR="00F74372" w:rsidRDefault="00F74372">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935</w:t>
      </w:r>
    </w:p>
    <w:p w:rsidR="00F74372" w:rsidRDefault="00F74372">
      <w:pPr>
        <w:pStyle w:val="TOC3"/>
        <w:rPr>
          <w:rFonts w:asciiTheme="minorHAnsi" w:eastAsiaTheme="minorEastAsia" w:hAnsiTheme="minorHAnsi" w:cstheme="minorBidi"/>
          <w:sz w:val="22"/>
          <w:szCs w:val="22"/>
        </w:rPr>
      </w:pPr>
      <w:r w:rsidRPr="00F74372">
        <w:t>A.5.2.1</w:t>
      </w:r>
      <w:r w:rsidRPr="00F74372">
        <w:rPr>
          <w:rFonts w:asciiTheme="minorHAnsi" w:eastAsiaTheme="minorEastAsia" w:hAnsiTheme="minorHAnsi"/>
          <w:sz w:val="22"/>
          <w:szCs w:val="22"/>
        </w:rPr>
        <w:tab/>
      </w:r>
      <w:r w:rsidRPr="007760F8">
        <w:rPr>
          <w:lang w:val="sv-SE"/>
        </w:rPr>
        <w:t>E-UTRAN FDD – UTRAN FDD Handover</w:t>
      </w:r>
      <w:r>
        <w:tab/>
        <w:t>935</w:t>
      </w:r>
    </w:p>
    <w:p w:rsidR="00F74372" w:rsidRDefault="00F74372">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935</w:t>
      </w:r>
    </w:p>
    <w:p w:rsidR="00F74372" w:rsidRDefault="00F74372">
      <w:pPr>
        <w:pStyle w:val="TOC4"/>
        <w:rPr>
          <w:rFonts w:asciiTheme="minorHAnsi" w:eastAsiaTheme="minorEastAsia" w:hAnsiTheme="minorHAnsi" w:cstheme="minorBidi"/>
          <w:sz w:val="22"/>
          <w:szCs w:val="22"/>
        </w:rPr>
      </w:pPr>
      <w:r w:rsidRPr="00F74372">
        <w:t>A.5.2.1.2</w:t>
      </w:r>
      <w:r w:rsidRPr="00F74372">
        <w:rPr>
          <w:rFonts w:asciiTheme="minorHAnsi" w:eastAsiaTheme="minorEastAsia" w:hAnsiTheme="minorHAnsi" w:cstheme="minorBidi"/>
          <w:sz w:val="22"/>
          <w:szCs w:val="22"/>
        </w:rPr>
        <w:tab/>
      </w:r>
      <w:r w:rsidRPr="007760F8">
        <w:rPr>
          <w:snapToGrid w:val="0"/>
        </w:rPr>
        <w:t>Test Requirements</w:t>
      </w:r>
      <w:r>
        <w:tab/>
        <w:t>936</w:t>
      </w:r>
    </w:p>
    <w:p w:rsidR="00F74372" w:rsidRDefault="00F74372">
      <w:pPr>
        <w:pStyle w:val="TOC3"/>
        <w:rPr>
          <w:rFonts w:asciiTheme="minorHAnsi" w:eastAsiaTheme="minorEastAsia" w:hAnsiTheme="minorHAnsi" w:cstheme="minorBidi"/>
          <w:sz w:val="22"/>
          <w:szCs w:val="22"/>
        </w:rPr>
      </w:pPr>
      <w:r w:rsidRPr="00F74372">
        <w:t>A.5.2.2</w:t>
      </w:r>
      <w:r w:rsidRPr="00F74372">
        <w:rPr>
          <w:rFonts w:asciiTheme="minorHAnsi" w:eastAsiaTheme="minorEastAsia" w:hAnsiTheme="minorHAnsi" w:cstheme="minorBidi"/>
          <w:sz w:val="22"/>
          <w:szCs w:val="22"/>
        </w:rPr>
        <w:tab/>
      </w:r>
      <w:r w:rsidRPr="007760F8">
        <w:rPr>
          <w:lang w:val="sv-SE"/>
        </w:rPr>
        <w:t>E-UTRAN TDD - UTRAN FDD Handover</w:t>
      </w:r>
      <w:r>
        <w:tab/>
        <w:t>937</w:t>
      </w:r>
    </w:p>
    <w:p w:rsidR="00F74372" w:rsidRDefault="00F74372">
      <w:pPr>
        <w:pStyle w:val="TOC4"/>
        <w:rPr>
          <w:rFonts w:asciiTheme="minorHAnsi" w:eastAsiaTheme="minorEastAsia" w:hAnsiTheme="minorHAnsi" w:cstheme="minorBidi"/>
          <w:sz w:val="22"/>
          <w:szCs w:val="22"/>
        </w:rPr>
      </w:pPr>
      <w:r w:rsidRPr="00F74372">
        <w:t>A.5.2.2.1</w:t>
      </w:r>
      <w:r w:rsidRPr="00F74372">
        <w:rPr>
          <w:rFonts w:asciiTheme="minorHAnsi" w:eastAsiaTheme="minorEastAsia" w:hAnsiTheme="minorHAnsi" w:cstheme="minorBidi"/>
          <w:sz w:val="22"/>
          <w:szCs w:val="22"/>
        </w:rPr>
        <w:tab/>
      </w:r>
      <w:r w:rsidRPr="007760F8">
        <w:rPr>
          <w:snapToGrid w:val="0"/>
        </w:rPr>
        <w:t>Test Purpose and Environment</w:t>
      </w:r>
      <w:r>
        <w:tab/>
        <w:t>937</w:t>
      </w:r>
    </w:p>
    <w:p w:rsidR="00F74372" w:rsidRDefault="00F74372">
      <w:pPr>
        <w:pStyle w:val="TOC4"/>
        <w:rPr>
          <w:rFonts w:asciiTheme="minorHAnsi" w:eastAsiaTheme="minorEastAsia" w:hAnsiTheme="minorHAnsi" w:cstheme="minorBidi"/>
          <w:sz w:val="22"/>
          <w:szCs w:val="22"/>
        </w:rPr>
      </w:pPr>
      <w:r w:rsidRPr="00F74372">
        <w:t>A.5.2.2.2</w:t>
      </w:r>
      <w:r w:rsidRPr="00F74372">
        <w:rPr>
          <w:rFonts w:asciiTheme="minorHAnsi" w:eastAsiaTheme="minorEastAsia" w:hAnsiTheme="minorHAnsi" w:cstheme="minorBidi"/>
          <w:sz w:val="22"/>
          <w:szCs w:val="22"/>
        </w:rPr>
        <w:tab/>
      </w:r>
      <w:r w:rsidRPr="007760F8">
        <w:rPr>
          <w:snapToGrid w:val="0"/>
        </w:rPr>
        <w:t>Test Requirements</w:t>
      </w:r>
      <w:r>
        <w:tab/>
        <w:t>940</w:t>
      </w:r>
    </w:p>
    <w:p w:rsidR="00F74372" w:rsidRDefault="00F74372">
      <w:pPr>
        <w:pStyle w:val="TOC3"/>
        <w:rPr>
          <w:rFonts w:asciiTheme="minorHAnsi" w:eastAsiaTheme="minorEastAsia" w:hAnsiTheme="minorHAnsi" w:cstheme="minorBidi"/>
          <w:sz w:val="22"/>
          <w:szCs w:val="22"/>
        </w:rPr>
      </w:pPr>
      <w:r w:rsidRPr="00F74372">
        <w:t>A.</w:t>
      </w:r>
      <w:r w:rsidRPr="00F74372">
        <w:rPr>
          <w:lang w:eastAsia="zh-CN"/>
        </w:rPr>
        <w:t>5</w:t>
      </w:r>
      <w:r w:rsidRPr="00F74372">
        <w:t>.</w:t>
      </w:r>
      <w:r w:rsidRPr="00F74372">
        <w:rPr>
          <w:lang w:eastAsia="zh-CN"/>
        </w:rPr>
        <w:t>2</w:t>
      </w:r>
      <w:r w:rsidRPr="00F74372">
        <w:t>.</w:t>
      </w:r>
      <w:r w:rsidRPr="00F74372">
        <w:rPr>
          <w:lang w:eastAsia="zh-CN"/>
        </w:rPr>
        <w:t xml:space="preserve">3 </w:t>
      </w:r>
      <w:r w:rsidRPr="00F74372">
        <w:t>E-UTRAN FDD- GSM Handover</w:t>
      </w:r>
      <w:r w:rsidRPr="00F74372">
        <w:tab/>
      </w:r>
      <w:r>
        <w:t>940</w:t>
      </w:r>
    </w:p>
    <w:p w:rsidR="00F74372" w:rsidRDefault="00F74372">
      <w:pPr>
        <w:pStyle w:val="TOC5"/>
        <w:rPr>
          <w:rFonts w:asciiTheme="minorHAnsi" w:eastAsiaTheme="minorEastAsia" w:hAnsiTheme="minorHAnsi" w:cstheme="minorBidi"/>
          <w:sz w:val="22"/>
          <w:szCs w:val="22"/>
        </w:rPr>
      </w:pPr>
      <w:r w:rsidRPr="00F74372">
        <w:t>A.</w:t>
      </w:r>
      <w:r w:rsidRPr="00F74372">
        <w:rPr>
          <w:lang w:eastAsia="zh-CN"/>
        </w:rPr>
        <w:t>5</w:t>
      </w:r>
      <w:r w:rsidRPr="00F74372">
        <w:t>.</w:t>
      </w:r>
      <w:r w:rsidRPr="00F74372">
        <w:rPr>
          <w:lang w:eastAsia="zh-CN"/>
        </w:rPr>
        <w:t>2</w:t>
      </w:r>
      <w:r w:rsidRPr="00F74372">
        <w:t>.</w:t>
      </w:r>
      <w:r w:rsidRPr="00F74372">
        <w:rPr>
          <w:lang w:eastAsia="zh-CN"/>
        </w:rPr>
        <w:t>3.1</w:t>
      </w:r>
      <w:r w:rsidRPr="00F74372">
        <w:rPr>
          <w:rFonts w:asciiTheme="minorHAnsi" w:eastAsiaTheme="minorEastAsia" w:hAnsiTheme="minorHAnsi" w:cstheme="minorBidi"/>
          <w:sz w:val="22"/>
          <w:szCs w:val="22"/>
        </w:rPr>
        <w:tab/>
      </w:r>
      <w:r w:rsidRPr="007760F8">
        <w:rPr>
          <w:snapToGrid w:val="0"/>
        </w:rPr>
        <w:t>Test Purpose and Environment</w:t>
      </w:r>
      <w:r>
        <w:tab/>
        <w:t>940</w:t>
      </w:r>
    </w:p>
    <w:p w:rsidR="00F74372" w:rsidRDefault="00F74372">
      <w:pPr>
        <w:pStyle w:val="TOC5"/>
        <w:rPr>
          <w:rFonts w:asciiTheme="minorHAnsi" w:eastAsiaTheme="minorEastAsia" w:hAnsiTheme="minorHAnsi" w:cstheme="minorBidi"/>
          <w:sz w:val="22"/>
          <w:szCs w:val="22"/>
        </w:rPr>
      </w:pPr>
      <w:r w:rsidRPr="00F74372">
        <w:t>A.</w:t>
      </w:r>
      <w:r w:rsidRPr="00F74372">
        <w:rPr>
          <w:lang w:eastAsia="zh-CN"/>
        </w:rPr>
        <w:t>5</w:t>
      </w:r>
      <w:r w:rsidRPr="00F74372">
        <w:t>.</w:t>
      </w:r>
      <w:r w:rsidRPr="00F74372">
        <w:rPr>
          <w:lang w:eastAsia="zh-CN"/>
        </w:rPr>
        <w:t>2</w:t>
      </w:r>
      <w:r w:rsidRPr="00F74372">
        <w:t>.</w:t>
      </w:r>
      <w:r w:rsidRPr="00F74372">
        <w:rPr>
          <w:lang w:eastAsia="zh-CN"/>
        </w:rPr>
        <w:t>3.2</w:t>
      </w:r>
      <w:r w:rsidRPr="00F74372">
        <w:rPr>
          <w:rFonts w:asciiTheme="minorHAnsi" w:eastAsiaTheme="minorEastAsia" w:hAnsiTheme="minorHAnsi" w:cstheme="minorBidi"/>
          <w:sz w:val="22"/>
          <w:szCs w:val="22"/>
        </w:rPr>
        <w:tab/>
      </w:r>
      <w:r w:rsidRPr="007760F8">
        <w:rPr>
          <w:snapToGrid w:val="0"/>
        </w:rPr>
        <w:t xml:space="preserve">Test </w:t>
      </w:r>
      <w:r w:rsidRPr="007760F8">
        <w:rPr>
          <w:snapToGrid w:val="0"/>
          <w:lang w:eastAsia="zh-CN"/>
        </w:rPr>
        <w:t>Requirements</w:t>
      </w:r>
      <w:r>
        <w:tab/>
        <w:t>941</w:t>
      </w:r>
    </w:p>
    <w:p w:rsidR="00F74372" w:rsidRDefault="00F74372">
      <w:pPr>
        <w:pStyle w:val="TOC3"/>
        <w:rPr>
          <w:rFonts w:asciiTheme="minorHAnsi" w:eastAsiaTheme="minorEastAsia" w:hAnsiTheme="minorHAnsi" w:cstheme="minorBidi"/>
          <w:sz w:val="22"/>
          <w:szCs w:val="22"/>
        </w:rPr>
      </w:pPr>
      <w:r w:rsidRPr="00F74372">
        <w:t>A.5.2.4</w:t>
      </w:r>
      <w:r w:rsidRPr="00F74372">
        <w:rPr>
          <w:rFonts w:asciiTheme="minorHAnsi" w:eastAsiaTheme="minorEastAsia" w:hAnsiTheme="minorHAnsi" w:cstheme="minorBidi"/>
          <w:sz w:val="22"/>
          <w:szCs w:val="22"/>
        </w:rPr>
        <w:tab/>
      </w:r>
      <w:r w:rsidRPr="007760F8">
        <w:rPr>
          <w:lang w:val="sv-SE"/>
        </w:rPr>
        <w:t>E-UTRAN</w:t>
      </w:r>
      <w:r w:rsidRPr="007760F8">
        <w:rPr>
          <w:lang w:val="sv-SE" w:eastAsia="zh-CN"/>
        </w:rPr>
        <w:t xml:space="preserve"> TDD</w:t>
      </w:r>
      <w:r w:rsidRPr="007760F8">
        <w:rPr>
          <w:lang w:val="sv-SE"/>
        </w:rPr>
        <w:t xml:space="preserve"> - UTRAN TDD Handover</w:t>
      </w:r>
      <w:r>
        <w:tab/>
        <w:t>942</w:t>
      </w:r>
    </w:p>
    <w:p w:rsidR="00F74372" w:rsidRDefault="00F74372">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942</w:t>
      </w:r>
    </w:p>
    <w:p w:rsidR="00F74372" w:rsidRDefault="00F74372">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942</w:t>
      </w:r>
    </w:p>
    <w:p w:rsidR="00F74372" w:rsidRDefault="00F74372">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942</w:t>
      </w:r>
    </w:p>
    <w:p w:rsidR="00F74372" w:rsidRDefault="00F74372">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944</w:t>
      </w:r>
    </w:p>
    <w:p w:rsidR="00F74372" w:rsidRDefault="00F74372">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944</w:t>
      </w:r>
    </w:p>
    <w:p w:rsidR="00F74372" w:rsidRDefault="00F74372">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944</w:t>
      </w:r>
    </w:p>
    <w:p w:rsidR="00F74372" w:rsidRDefault="00F74372">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944</w:t>
      </w:r>
    </w:p>
    <w:p w:rsidR="00F74372" w:rsidRDefault="00F74372">
      <w:pPr>
        <w:pStyle w:val="TOC5"/>
        <w:rPr>
          <w:rFonts w:asciiTheme="minorHAnsi" w:eastAsiaTheme="minorEastAsia" w:hAnsiTheme="minorHAnsi" w:cstheme="minorBidi"/>
          <w:sz w:val="22"/>
          <w:szCs w:val="22"/>
        </w:rPr>
      </w:pPr>
      <w:r w:rsidRPr="00F74372">
        <w:t>A.</w:t>
      </w:r>
      <w:r w:rsidRPr="00F74372">
        <w:rPr>
          <w:lang w:eastAsia="zh-CN"/>
        </w:rPr>
        <w:t>5</w:t>
      </w:r>
      <w:r w:rsidRPr="00F74372">
        <w:t>.</w:t>
      </w:r>
      <w:r w:rsidRPr="00F74372">
        <w:rPr>
          <w:lang w:eastAsia="zh-CN"/>
        </w:rPr>
        <w:t>2</w:t>
      </w:r>
      <w:r w:rsidRPr="00F74372">
        <w:t>.</w:t>
      </w:r>
      <w:r w:rsidRPr="00F74372">
        <w:rPr>
          <w:lang w:eastAsia="zh-CN"/>
        </w:rPr>
        <w:t>4</w:t>
      </w:r>
      <w:r w:rsidRPr="00F74372">
        <w:t>.</w:t>
      </w:r>
      <w:r w:rsidRPr="00F74372">
        <w:rPr>
          <w:lang w:eastAsia="zh-CN"/>
        </w:rPr>
        <w:t>2</w:t>
      </w:r>
      <w:r w:rsidRPr="00F74372">
        <w:t>.</w:t>
      </w:r>
      <w:r w:rsidRPr="00F74372">
        <w:rPr>
          <w:lang w:eastAsia="zh-CN"/>
        </w:rPr>
        <w:t>3</w:t>
      </w:r>
      <w:r w:rsidRPr="00F74372">
        <w:rPr>
          <w:rFonts w:asciiTheme="minorHAnsi" w:eastAsiaTheme="minorEastAsia" w:hAnsiTheme="minorHAnsi" w:cstheme="minorBidi"/>
          <w:sz w:val="22"/>
          <w:szCs w:val="22"/>
        </w:rPr>
        <w:tab/>
      </w:r>
      <w:r w:rsidRPr="007760F8">
        <w:rPr>
          <w:lang w:val="sv-SE" w:eastAsia="zh-CN"/>
        </w:rPr>
        <w:t>Void</w:t>
      </w:r>
      <w:r>
        <w:tab/>
        <w:t>944</w:t>
      </w:r>
    </w:p>
    <w:p w:rsidR="00F74372" w:rsidRDefault="00F74372">
      <w:pPr>
        <w:pStyle w:val="TOC3"/>
        <w:rPr>
          <w:rFonts w:asciiTheme="minorHAnsi" w:eastAsiaTheme="minorEastAsia" w:hAnsiTheme="minorHAnsi" w:cstheme="minorBidi"/>
          <w:sz w:val="22"/>
          <w:szCs w:val="22"/>
        </w:rPr>
      </w:pPr>
      <w:r w:rsidRPr="00F74372">
        <w:t>A.5.2.5</w:t>
      </w:r>
      <w:r w:rsidRPr="00F74372">
        <w:rPr>
          <w:rFonts w:asciiTheme="minorHAnsi" w:eastAsiaTheme="minorEastAsia" w:hAnsiTheme="minorHAnsi"/>
          <w:sz w:val="22"/>
          <w:szCs w:val="22"/>
        </w:rPr>
        <w:tab/>
      </w:r>
      <w:r w:rsidRPr="007760F8">
        <w:rPr>
          <w:lang w:val="sv-SE"/>
        </w:rPr>
        <w:t>E-UTRAN FDD – UTRAN TDD Handover</w:t>
      </w:r>
      <w:r>
        <w:tab/>
        <w:t>944</w:t>
      </w:r>
    </w:p>
    <w:p w:rsidR="00F74372" w:rsidRDefault="00F74372">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944</w:t>
      </w:r>
    </w:p>
    <w:p w:rsidR="00F74372" w:rsidRDefault="00F74372">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947</w:t>
      </w:r>
    </w:p>
    <w:p w:rsidR="00F74372" w:rsidRDefault="00F74372">
      <w:pPr>
        <w:pStyle w:val="TOC4"/>
        <w:rPr>
          <w:rFonts w:asciiTheme="minorHAnsi" w:eastAsiaTheme="minorEastAsia" w:hAnsiTheme="minorHAnsi" w:cstheme="minorBidi"/>
          <w:sz w:val="22"/>
          <w:szCs w:val="22"/>
        </w:rPr>
      </w:pPr>
      <w:r w:rsidRPr="00F74372">
        <w:t>A.5.2.5.2</w:t>
      </w:r>
      <w:r w:rsidRPr="00F74372">
        <w:rPr>
          <w:rFonts w:asciiTheme="minorHAnsi" w:eastAsiaTheme="minorEastAsia" w:hAnsiTheme="minorHAnsi" w:cstheme="minorBidi"/>
          <w:sz w:val="22"/>
          <w:szCs w:val="22"/>
        </w:rPr>
        <w:tab/>
      </w:r>
      <w:r w:rsidRPr="007760F8">
        <w:rPr>
          <w:snapToGrid w:val="0"/>
        </w:rPr>
        <w:t>Test Requirements</w:t>
      </w:r>
      <w:r>
        <w:tab/>
        <w:t>947</w:t>
      </w:r>
    </w:p>
    <w:p w:rsidR="00F74372" w:rsidRDefault="00F74372">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947</w:t>
      </w:r>
    </w:p>
    <w:p w:rsidR="00F74372" w:rsidRDefault="00F74372">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947</w:t>
      </w:r>
    </w:p>
    <w:p w:rsidR="00F74372" w:rsidRDefault="00F74372">
      <w:pPr>
        <w:pStyle w:val="TOC5"/>
        <w:rPr>
          <w:rFonts w:asciiTheme="minorHAnsi" w:eastAsiaTheme="minorEastAsia" w:hAnsiTheme="minorHAnsi" w:cstheme="minorBidi"/>
          <w:sz w:val="22"/>
          <w:szCs w:val="22"/>
        </w:rPr>
      </w:pPr>
      <w:r w:rsidRPr="00F74372">
        <w:t>A.5.2.5.2.3</w:t>
      </w:r>
      <w:r w:rsidRPr="00F74372">
        <w:rPr>
          <w:rFonts w:asciiTheme="minorHAnsi" w:eastAsiaTheme="minorEastAsia" w:hAnsiTheme="minorHAnsi" w:cstheme="minorBidi"/>
          <w:sz w:val="22"/>
          <w:szCs w:val="22"/>
        </w:rPr>
        <w:tab/>
      </w:r>
      <w:r w:rsidRPr="007760F8">
        <w:rPr>
          <w:lang w:val="sv-SE"/>
        </w:rPr>
        <w:t>Void</w:t>
      </w:r>
      <w:r>
        <w:tab/>
        <w:t>947</w:t>
      </w:r>
    </w:p>
    <w:p w:rsidR="00F74372" w:rsidRDefault="00F74372">
      <w:pPr>
        <w:pStyle w:val="TOC4"/>
        <w:rPr>
          <w:rFonts w:asciiTheme="minorHAnsi" w:eastAsiaTheme="minorEastAsia" w:hAnsiTheme="minorHAnsi" w:cstheme="minorBidi"/>
          <w:sz w:val="22"/>
          <w:szCs w:val="22"/>
        </w:rPr>
      </w:pPr>
      <w:r w:rsidRPr="00F74372">
        <w:t>A.5.2.</w:t>
      </w:r>
      <w:r w:rsidRPr="00F74372">
        <w:rPr>
          <w:lang w:eastAsia="zh-CN"/>
        </w:rPr>
        <w:t>6</w:t>
      </w:r>
      <w:r w:rsidRPr="00F74372">
        <w:rPr>
          <w:rFonts w:asciiTheme="minorHAnsi" w:eastAsiaTheme="minorEastAsia" w:hAnsiTheme="minorHAnsi"/>
          <w:sz w:val="22"/>
          <w:szCs w:val="22"/>
        </w:rPr>
        <w:tab/>
      </w:r>
      <w:r w:rsidRPr="007760F8">
        <w:rPr>
          <w:lang w:val="sv-SE"/>
        </w:rPr>
        <w:t>E-UTRAN TDD - GSM Handover</w:t>
      </w:r>
      <w:r>
        <w:tab/>
        <w:t>947</w:t>
      </w:r>
    </w:p>
    <w:p w:rsidR="00F74372" w:rsidRDefault="00F74372">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947</w:t>
      </w:r>
    </w:p>
    <w:p w:rsidR="00F74372" w:rsidRDefault="00F74372">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949</w:t>
      </w:r>
    </w:p>
    <w:p w:rsidR="00F74372" w:rsidRDefault="00F74372">
      <w:pPr>
        <w:pStyle w:val="TOC3"/>
        <w:rPr>
          <w:rFonts w:asciiTheme="minorHAnsi" w:eastAsiaTheme="minorEastAsia" w:hAnsiTheme="minorHAnsi" w:cstheme="minorBidi"/>
          <w:sz w:val="22"/>
          <w:szCs w:val="22"/>
        </w:rPr>
      </w:pPr>
      <w:r w:rsidRPr="00F74372">
        <w:t>A.5.2.</w:t>
      </w:r>
      <w:r w:rsidRPr="00F74372">
        <w:rPr>
          <w:lang w:eastAsia="zh-CN"/>
        </w:rPr>
        <w:t>7</w:t>
      </w:r>
      <w:r w:rsidRPr="00F74372">
        <w:rPr>
          <w:rFonts w:asciiTheme="minorHAnsi" w:eastAsiaTheme="minorEastAsia" w:hAnsiTheme="minorHAnsi"/>
          <w:sz w:val="22"/>
          <w:szCs w:val="22"/>
        </w:rPr>
        <w:tab/>
      </w:r>
      <w:r w:rsidRPr="007760F8">
        <w:rPr>
          <w:lang w:val="sv-SE"/>
        </w:rPr>
        <w:t>E-UTRAN FDD – UTRAN FDD Handover; Unknown Target Cell</w:t>
      </w:r>
      <w:r>
        <w:tab/>
        <w:t>950</w:t>
      </w:r>
    </w:p>
    <w:p w:rsidR="00F74372" w:rsidRDefault="00F74372">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950</w:t>
      </w:r>
    </w:p>
    <w:p w:rsidR="00F74372" w:rsidRDefault="00F74372">
      <w:pPr>
        <w:pStyle w:val="TOC4"/>
        <w:rPr>
          <w:rFonts w:asciiTheme="minorHAnsi" w:eastAsiaTheme="minorEastAsia" w:hAnsiTheme="minorHAnsi" w:cstheme="minorBidi"/>
          <w:sz w:val="22"/>
          <w:szCs w:val="22"/>
        </w:rPr>
      </w:pPr>
      <w:r w:rsidRPr="00F74372">
        <w:t>A.5.2.</w:t>
      </w:r>
      <w:r w:rsidRPr="00F74372">
        <w:rPr>
          <w:lang w:eastAsia="zh-CN"/>
        </w:rPr>
        <w:t>7</w:t>
      </w:r>
      <w:r w:rsidRPr="00F74372">
        <w:t>.2</w:t>
      </w:r>
      <w:r w:rsidRPr="00F74372">
        <w:rPr>
          <w:rFonts w:asciiTheme="minorHAnsi" w:eastAsiaTheme="minorEastAsia" w:hAnsiTheme="minorHAnsi" w:cstheme="minorBidi"/>
          <w:sz w:val="22"/>
          <w:szCs w:val="22"/>
        </w:rPr>
        <w:tab/>
      </w:r>
      <w:r w:rsidRPr="007760F8">
        <w:rPr>
          <w:snapToGrid w:val="0"/>
        </w:rPr>
        <w:t>Test Requirements</w:t>
      </w:r>
      <w:r>
        <w:tab/>
        <w:t>952</w:t>
      </w:r>
    </w:p>
    <w:p w:rsidR="00F74372" w:rsidRDefault="00F74372">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952</w:t>
      </w:r>
    </w:p>
    <w:p w:rsidR="00F74372" w:rsidRDefault="00F74372">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952</w:t>
      </w:r>
    </w:p>
    <w:p w:rsidR="00F74372" w:rsidRDefault="00F74372">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953</w:t>
      </w:r>
    </w:p>
    <w:p w:rsidR="00F74372" w:rsidRDefault="00F74372">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954</w:t>
      </w:r>
    </w:p>
    <w:p w:rsidR="00F74372" w:rsidRDefault="00F74372">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954</w:t>
      </w:r>
    </w:p>
    <w:p w:rsidR="00F74372" w:rsidRDefault="00F74372">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955</w:t>
      </w:r>
    </w:p>
    <w:p w:rsidR="00F74372" w:rsidRDefault="00F74372">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956</w:t>
      </w:r>
    </w:p>
    <w:p w:rsidR="00F74372" w:rsidRDefault="00F74372">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956</w:t>
      </w:r>
    </w:p>
    <w:p w:rsidR="00F74372" w:rsidRDefault="00F74372">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958</w:t>
      </w:r>
    </w:p>
    <w:p w:rsidR="00F74372" w:rsidRDefault="00F74372">
      <w:pPr>
        <w:pStyle w:val="TOC3"/>
        <w:rPr>
          <w:rFonts w:asciiTheme="minorHAnsi" w:eastAsiaTheme="minorEastAsia" w:hAnsiTheme="minorHAnsi" w:cstheme="minorBidi"/>
          <w:sz w:val="22"/>
          <w:szCs w:val="22"/>
        </w:rPr>
      </w:pPr>
      <w:r w:rsidRPr="00F74372">
        <w:t>A.5.2.10A</w:t>
      </w:r>
      <w:r w:rsidRPr="00F74372">
        <w:rPr>
          <w:rFonts w:asciiTheme="minorHAnsi" w:eastAsiaTheme="minorEastAsia" w:hAnsiTheme="minorHAnsi"/>
          <w:sz w:val="22"/>
          <w:szCs w:val="22"/>
        </w:rPr>
        <w:tab/>
      </w:r>
      <w:r>
        <w:t>E-UTRAN FDD – UTRAN FDD Multicarrier Handover with two target cells</w:t>
      </w:r>
      <w:r>
        <w:tab/>
        <w:t>958</w:t>
      </w:r>
    </w:p>
    <w:p w:rsidR="00F74372" w:rsidRDefault="00F74372">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958</w:t>
      </w:r>
    </w:p>
    <w:p w:rsidR="00F74372" w:rsidRDefault="00F74372">
      <w:pPr>
        <w:pStyle w:val="TOC4"/>
        <w:rPr>
          <w:rFonts w:asciiTheme="minorHAnsi" w:eastAsiaTheme="minorEastAsia" w:hAnsiTheme="minorHAnsi" w:cstheme="minorBidi"/>
          <w:sz w:val="22"/>
          <w:szCs w:val="22"/>
        </w:rPr>
      </w:pPr>
      <w:r w:rsidRPr="00F74372">
        <w:t>A.5.2.10A.2</w:t>
      </w:r>
      <w:r w:rsidRPr="00F74372">
        <w:rPr>
          <w:rFonts w:asciiTheme="minorHAnsi" w:eastAsiaTheme="minorEastAsia" w:hAnsiTheme="minorHAnsi" w:cstheme="minorBidi"/>
          <w:sz w:val="22"/>
          <w:szCs w:val="22"/>
        </w:rPr>
        <w:tab/>
      </w:r>
      <w:r w:rsidRPr="007760F8">
        <w:rPr>
          <w:snapToGrid w:val="0"/>
        </w:rPr>
        <w:t>Test Requirements</w:t>
      </w:r>
      <w:r>
        <w:tab/>
        <w:t>961</w:t>
      </w:r>
    </w:p>
    <w:p w:rsidR="00F74372" w:rsidRDefault="00F74372">
      <w:pPr>
        <w:pStyle w:val="TOC3"/>
        <w:rPr>
          <w:rFonts w:asciiTheme="minorHAnsi" w:eastAsiaTheme="minorEastAsia" w:hAnsiTheme="minorHAnsi" w:cstheme="minorBidi"/>
          <w:sz w:val="22"/>
          <w:szCs w:val="22"/>
        </w:rPr>
      </w:pPr>
      <w:r w:rsidRPr="00F74372">
        <w:t>A.5.2.10B</w:t>
      </w:r>
      <w:r w:rsidRPr="00F74372">
        <w:rPr>
          <w:rFonts w:asciiTheme="minorHAnsi" w:eastAsiaTheme="minorEastAsia" w:hAnsiTheme="minorHAnsi"/>
          <w:sz w:val="22"/>
          <w:szCs w:val="22"/>
        </w:rPr>
        <w:tab/>
      </w:r>
      <w:r>
        <w:t>E-UTRAN TDD – UTRAN FDD Multicarrier Handover with two target cells</w:t>
      </w:r>
      <w:r>
        <w:tab/>
        <w:t>961</w:t>
      </w:r>
    </w:p>
    <w:p w:rsidR="00F74372" w:rsidRDefault="00F74372">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961</w:t>
      </w:r>
    </w:p>
    <w:p w:rsidR="00F74372" w:rsidRDefault="00F74372">
      <w:pPr>
        <w:pStyle w:val="TOC4"/>
        <w:rPr>
          <w:rFonts w:asciiTheme="minorHAnsi" w:eastAsiaTheme="minorEastAsia" w:hAnsiTheme="minorHAnsi" w:cstheme="minorBidi"/>
          <w:sz w:val="22"/>
          <w:szCs w:val="22"/>
        </w:rPr>
      </w:pPr>
      <w:r w:rsidRPr="00F74372">
        <w:t>A.5.2.10B.2</w:t>
      </w:r>
      <w:r w:rsidRPr="00F74372">
        <w:rPr>
          <w:rFonts w:asciiTheme="minorHAnsi" w:eastAsiaTheme="minorEastAsia" w:hAnsiTheme="minorHAnsi" w:cstheme="minorBidi"/>
          <w:sz w:val="22"/>
          <w:szCs w:val="22"/>
        </w:rPr>
        <w:tab/>
      </w:r>
      <w:r w:rsidRPr="007760F8">
        <w:rPr>
          <w:snapToGrid w:val="0"/>
        </w:rPr>
        <w:t>Test Requirements</w:t>
      </w:r>
      <w:r>
        <w:tab/>
        <w:t>964</w:t>
      </w:r>
    </w:p>
    <w:p w:rsidR="00F74372" w:rsidRDefault="00F74372">
      <w:pPr>
        <w:pStyle w:val="TOC3"/>
        <w:rPr>
          <w:rFonts w:asciiTheme="minorHAnsi" w:eastAsiaTheme="minorEastAsia" w:hAnsiTheme="minorHAnsi" w:cstheme="minorBidi"/>
          <w:sz w:val="22"/>
          <w:szCs w:val="22"/>
        </w:rPr>
      </w:pPr>
      <w:r w:rsidRPr="00F74372">
        <w:t>A.5.2.1</w:t>
      </w:r>
      <w:r w:rsidRPr="00F74372">
        <w:rPr>
          <w:lang w:eastAsia="zh-CN"/>
        </w:rPr>
        <w:t>1</w:t>
      </w:r>
      <w:r w:rsidRPr="00F74372">
        <w:rPr>
          <w:rFonts w:asciiTheme="minorHAnsi" w:eastAsiaTheme="minorEastAsia" w:hAnsiTheme="minorHAnsi"/>
          <w:sz w:val="22"/>
          <w:szCs w:val="22"/>
        </w:rPr>
        <w:tab/>
      </w:r>
      <w:r w:rsidRPr="007760F8">
        <w:rPr>
          <w:lang w:val="sv-SE"/>
        </w:rPr>
        <w:t>E-UTRAN FDD – UTRAN FDD Handover</w:t>
      </w:r>
      <w:r w:rsidRPr="007760F8">
        <w:rPr>
          <w:lang w:val="sv-SE" w:eastAsia="zh-CN"/>
        </w:rPr>
        <w:t xml:space="preserve"> for 5MHz Bandwidth</w:t>
      </w:r>
      <w:r>
        <w:tab/>
        <w:t>964</w:t>
      </w:r>
    </w:p>
    <w:p w:rsidR="00F74372" w:rsidRDefault="00F74372">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964</w:t>
      </w:r>
    </w:p>
    <w:p w:rsidR="00F74372" w:rsidRDefault="00F74372">
      <w:pPr>
        <w:pStyle w:val="TOC4"/>
        <w:rPr>
          <w:rFonts w:asciiTheme="minorHAnsi" w:eastAsiaTheme="minorEastAsia" w:hAnsiTheme="minorHAnsi" w:cstheme="minorBidi"/>
          <w:sz w:val="22"/>
          <w:szCs w:val="22"/>
        </w:rPr>
      </w:pPr>
      <w:r w:rsidRPr="00F74372">
        <w:t>A.5.2.</w:t>
      </w:r>
      <w:r w:rsidRPr="00F74372">
        <w:rPr>
          <w:lang w:eastAsia="zh-CN"/>
        </w:rPr>
        <w:t>11</w:t>
      </w:r>
      <w:r w:rsidRPr="00F74372">
        <w:t>.2</w:t>
      </w:r>
      <w:r w:rsidRPr="00F74372">
        <w:rPr>
          <w:rFonts w:asciiTheme="minorHAnsi" w:eastAsiaTheme="minorEastAsia" w:hAnsiTheme="minorHAnsi" w:cstheme="minorBidi"/>
          <w:sz w:val="22"/>
          <w:szCs w:val="22"/>
        </w:rPr>
        <w:tab/>
      </w:r>
      <w:r w:rsidRPr="007760F8">
        <w:rPr>
          <w:snapToGrid w:val="0"/>
        </w:rPr>
        <w:t>Test Requirements</w:t>
      </w:r>
      <w:r>
        <w:tab/>
        <w:t>964</w:t>
      </w:r>
    </w:p>
    <w:p w:rsidR="00F74372" w:rsidRDefault="00F74372">
      <w:pPr>
        <w:pStyle w:val="TOC4"/>
        <w:rPr>
          <w:rFonts w:asciiTheme="minorHAnsi" w:eastAsiaTheme="minorEastAsia" w:hAnsiTheme="minorHAnsi" w:cstheme="minorBidi"/>
          <w:sz w:val="22"/>
          <w:szCs w:val="22"/>
        </w:rPr>
      </w:pPr>
      <w:r w:rsidRPr="007760F8">
        <w:t>A.5.3</w:t>
      </w:r>
      <w:r>
        <w:rPr>
          <w:rFonts w:asciiTheme="minorHAnsi" w:eastAsiaTheme="minorEastAsia" w:hAnsiTheme="minorHAnsi" w:cstheme="minorBidi"/>
          <w:sz w:val="22"/>
          <w:szCs w:val="22"/>
        </w:rPr>
        <w:tab/>
      </w:r>
      <w:r w:rsidRPr="007760F8">
        <w:t>E-UTRAN Handover to Non-3GPP RATs</w:t>
      </w:r>
      <w:r>
        <w:tab/>
        <w:t>965</w:t>
      </w:r>
    </w:p>
    <w:p w:rsidR="00F74372" w:rsidRDefault="00F74372">
      <w:pPr>
        <w:pStyle w:val="TOC4"/>
        <w:rPr>
          <w:rFonts w:asciiTheme="minorHAnsi" w:eastAsiaTheme="minorEastAsia" w:hAnsiTheme="minorHAnsi" w:cstheme="minorBidi"/>
          <w:sz w:val="22"/>
          <w:szCs w:val="22"/>
        </w:rPr>
      </w:pPr>
      <w:r w:rsidRPr="007760F8">
        <w:t>A.5.3.1</w:t>
      </w:r>
      <w:r>
        <w:rPr>
          <w:rFonts w:asciiTheme="minorHAnsi" w:eastAsiaTheme="minorEastAsia" w:hAnsiTheme="minorHAnsi" w:cstheme="minorBidi"/>
          <w:sz w:val="22"/>
          <w:szCs w:val="22"/>
        </w:rPr>
        <w:tab/>
      </w:r>
      <w:r w:rsidRPr="007760F8">
        <w:t>E-UTRAN FDD – HRPD Handover</w:t>
      </w:r>
      <w:r>
        <w:tab/>
        <w:t>965</w:t>
      </w:r>
    </w:p>
    <w:p w:rsidR="00F74372" w:rsidRDefault="00F74372">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965</w:t>
      </w:r>
    </w:p>
    <w:p w:rsidR="00F74372" w:rsidRDefault="00F74372">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967</w:t>
      </w:r>
    </w:p>
    <w:p w:rsidR="00F74372" w:rsidRDefault="00F74372">
      <w:pPr>
        <w:pStyle w:val="TOC4"/>
        <w:rPr>
          <w:rFonts w:asciiTheme="minorHAnsi" w:eastAsiaTheme="minorEastAsia" w:hAnsiTheme="minorHAnsi" w:cstheme="minorBidi"/>
          <w:sz w:val="22"/>
          <w:szCs w:val="22"/>
        </w:rPr>
      </w:pPr>
      <w:r w:rsidRPr="007760F8">
        <w:t>A.5.3.2</w:t>
      </w:r>
      <w:r>
        <w:rPr>
          <w:rFonts w:asciiTheme="minorHAnsi" w:eastAsiaTheme="minorEastAsia" w:hAnsiTheme="minorHAnsi" w:cstheme="minorBidi"/>
          <w:sz w:val="22"/>
          <w:szCs w:val="22"/>
        </w:rPr>
        <w:tab/>
      </w:r>
      <w:r w:rsidRPr="007760F8">
        <w:t>E-UTRAN FDD – cdma2000 1X Handover</w:t>
      </w:r>
      <w:r>
        <w:tab/>
        <w:t>967</w:t>
      </w:r>
    </w:p>
    <w:p w:rsidR="00F74372" w:rsidRDefault="00F74372">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967</w:t>
      </w:r>
    </w:p>
    <w:p w:rsidR="00F74372" w:rsidRDefault="00F74372">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970</w:t>
      </w:r>
    </w:p>
    <w:p w:rsidR="00F74372" w:rsidRDefault="00F74372">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970</w:t>
      </w:r>
    </w:p>
    <w:p w:rsidR="00F74372" w:rsidRDefault="00F74372">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970</w:t>
      </w:r>
    </w:p>
    <w:p w:rsidR="00F74372" w:rsidRDefault="00F74372">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972</w:t>
      </w:r>
    </w:p>
    <w:p w:rsidR="00F74372" w:rsidRDefault="00F74372">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973</w:t>
      </w:r>
    </w:p>
    <w:p w:rsidR="00F74372" w:rsidRDefault="00F74372">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973</w:t>
      </w:r>
    </w:p>
    <w:p w:rsidR="00F74372" w:rsidRDefault="00F74372">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974</w:t>
      </w:r>
    </w:p>
    <w:p w:rsidR="00F74372" w:rsidRDefault="00F74372">
      <w:pPr>
        <w:pStyle w:val="TOC3"/>
        <w:rPr>
          <w:rFonts w:asciiTheme="minorHAnsi" w:eastAsiaTheme="minorEastAsia" w:hAnsiTheme="minorHAnsi" w:cstheme="minorBidi"/>
          <w:sz w:val="22"/>
          <w:szCs w:val="22"/>
        </w:rPr>
      </w:pPr>
      <w:r w:rsidRPr="00F74372">
        <w:t>A.5.3.</w:t>
      </w:r>
      <w:r w:rsidRPr="00F74372">
        <w:rPr>
          <w:lang w:eastAsia="zh-CN"/>
        </w:rPr>
        <w:t>5</w:t>
      </w:r>
      <w:r w:rsidRPr="00F74372">
        <w:rPr>
          <w:rFonts w:asciiTheme="minorHAnsi" w:eastAsiaTheme="minorEastAsia" w:hAnsiTheme="minorHAnsi" w:cstheme="minorBidi"/>
          <w:sz w:val="22"/>
          <w:szCs w:val="22"/>
        </w:rPr>
        <w:tab/>
      </w:r>
      <w:r w:rsidRPr="007760F8">
        <w:rPr>
          <w:lang w:val="sv-SE"/>
        </w:rPr>
        <w:t xml:space="preserve">E-UTRAN </w:t>
      </w:r>
      <w:r w:rsidRPr="007760F8">
        <w:rPr>
          <w:lang w:val="sv-SE" w:eastAsia="zh-CN"/>
        </w:rPr>
        <w:t>T</w:t>
      </w:r>
      <w:r w:rsidRPr="007760F8">
        <w:rPr>
          <w:lang w:val="sv-SE"/>
        </w:rPr>
        <w:t>DD – HRPD Handover</w:t>
      </w:r>
      <w:r>
        <w:tab/>
        <w:t>975</w:t>
      </w:r>
    </w:p>
    <w:p w:rsidR="00F74372" w:rsidRDefault="00F74372">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975</w:t>
      </w:r>
    </w:p>
    <w:p w:rsidR="00F74372" w:rsidRDefault="00F74372">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977</w:t>
      </w:r>
    </w:p>
    <w:p w:rsidR="00F74372" w:rsidRDefault="00F74372">
      <w:pPr>
        <w:pStyle w:val="TOC3"/>
        <w:rPr>
          <w:rFonts w:asciiTheme="minorHAnsi" w:eastAsiaTheme="minorEastAsia" w:hAnsiTheme="minorHAnsi" w:cstheme="minorBidi"/>
          <w:sz w:val="22"/>
          <w:szCs w:val="22"/>
        </w:rPr>
      </w:pPr>
      <w:r w:rsidRPr="007760F8">
        <w:t>A.5.3.6</w:t>
      </w:r>
      <w:r>
        <w:rPr>
          <w:rFonts w:asciiTheme="minorHAnsi" w:eastAsiaTheme="minorEastAsia" w:hAnsiTheme="minorHAnsi" w:cstheme="minorBidi"/>
          <w:sz w:val="22"/>
          <w:szCs w:val="22"/>
        </w:rPr>
        <w:tab/>
      </w:r>
      <w:r w:rsidRPr="007760F8">
        <w:t>E-UTRAN TDD – cdma2000 1X Handover</w:t>
      </w:r>
      <w:r>
        <w:tab/>
        <w:t>978</w:t>
      </w:r>
    </w:p>
    <w:p w:rsidR="00F74372" w:rsidRDefault="00F74372">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978</w:t>
      </w:r>
    </w:p>
    <w:p w:rsidR="00F74372" w:rsidRDefault="00F74372">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981</w:t>
      </w:r>
    </w:p>
    <w:p w:rsidR="00F74372" w:rsidRDefault="00F74372">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981</w:t>
      </w:r>
    </w:p>
    <w:p w:rsidR="00F74372" w:rsidRDefault="00F74372">
      <w:pPr>
        <w:pStyle w:val="TOC2"/>
        <w:rPr>
          <w:rFonts w:asciiTheme="minorHAnsi" w:eastAsiaTheme="minorEastAsia" w:hAnsiTheme="minorHAnsi" w:cstheme="minorBidi"/>
          <w:sz w:val="22"/>
          <w:szCs w:val="22"/>
        </w:rPr>
      </w:pPr>
      <w:r w:rsidRPr="00F74372">
        <w:t>A.6.1</w:t>
      </w:r>
      <w:r w:rsidRPr="00F74372">
        <w:rPr>
          <w:rFonts w:asciiTheme="minorHAnsi" w:eastAsiaTheme="minorEastAsia" w:hAnsiTheme="minorHAnsi"/>
          <w:sz w:val="22"/>
          <w:szCs w:val="22"/>
        </w:rPr>
        <w:tab/>
      </w:r>
      <w:r w:rsidRPr="007760F8">
        <w:rPr>
          <w:rFonts w:cs="v4.2.0"/>
        </w:rPr>
        <w:t>RRC Re-establishment</w:t>
      </w:r>
      <w:r>
        <w:tab/>
        <w:t>981</w:t>
      </w:r>
    </w:p>
    <w:p w:rsidR="00F74372" w:rsidRDefault="00F74372">
      <w:pPr>
        <w:pStyle w:val="TOC3"/>
        <w:rPr>
          <w:rFonts w:asciiTheme="minorHAnsi" w:eastAsiaTheme="minorEastAsia" w:hAnsiTheme="minorHAnsi" w:cstheme="minorBidi"/>
          <w:sz w:val="22"/>
          <w:szCs w:val="22"/>
        </w:rPr>
      </w:pPr>
      <w:r w:rsidRPr="00F74372">
        <w:t>A.6.1.1</w:t>
      </w:r>
      <w:r w:rsidRPr="00F74372">
        <w:rPr>
          <w:rFonts w:asciiTheme="minorHAnsi" w:eastAsiaTheme="minorEastAsia" w:hAnsiTheme="minorHAnsi"/>
          <w:sz w:val="22"/>
          <w:szCs w:val="22"/>
        </w:rPr>
        <w:tab/>
      </w:r>
      <w:r w:rsidRPr="007760F8">
        <w:rPr>
          <w:rFonts w:cs="v4.2.0"/>
          <w:snapToGrid w:val="0"/>
        </w:rPr>
        <w:t>E-UTRAN FDD Intra-frequency RRC Re-establishment</w:t>
      </w:r>
      <w:r>
        <w:tab/>
        <w:t>981</w:t>
      </w:r>
    </w:p>
    <w:p w:rsidR="00F74372" w:rsidRDefault="00F74372">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7760F8">
        <w:rPr>
          <w:snapToGrid w:val="0"/>
        </w:rPr>
        <w:t>Test Purpose and Environment</w:t>
      </w:r>
      <w:r>
        <w:tab/>
        <w:t>981</w:t>
      </w:r>
    </w:p>
    <w:p w:rsidR="00F74372" w:rsidRDefault="00F74372">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982</w:t>
      </w:r>
    </w:p>
    <w:p w:rsidR="00F74372" w:rsidRDefault="00F74372">
      <w:pPr>
        <w:pStyle w:val="TOC3"/>
        <w:rPr>
          <w:rFonts w:asciiTheme="minorHAnsi" w:eastAsiaTheme="minorEastAsia" w:hAnsiTheme="minorHAnsi" w:cstheme="minorBidi"/>
          <w:sz w:val="22"/>
          <w:szCs w:val="22"/>
        </w:rPr>
      </w:pPr>
      <w:r w:rsidRPr="00F74372">
        <w:t>A.6.1.2</w:t>
      </w:r>
      <w:r w:rsidRPr="00F74372">
        <w:rPr>
          <w:rFonts w:asciiTheme="minorHAnsi" w:eastAsiaTheme="minorEastAsia" w:hAnsiTheme="minorHAnsi"/>
          <w:sz w:val="22"/>
          <w:szCs w:val="22"/>
        </w:rPr>
        <w:tab/>
      </w:r>
      <w:r w:rsidRPr="007760F8">
        <w:rPr>
          <w:rFonts w:cs="v4.2.0"/>
          <w:snapToGrid w:val="0"/>
        </w:rPr>
        <w:t>E-UTRAN FDD Inter-frequency RRC Re-establishment</w:t>
      </w:r>
      <w:r>
        <w:tab/>
        <w:t>983</w:t>
      </w:r>
    </w:p>
    <w:p w:rsidR="00F74372" w:rsidRDefault="00F74372">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7760F8">
        <w:rPr>
          <w:snapToGrid w:val="0"/>
        </w:rPr>
        <w:t>Test Purpose and Environment</w:t>
      </w:r>
      <w:r>
        <w:tab/>
        <w:t>983</w:t>
      </w:r>
    </w:p>
    <w:p w:rsidR="00F74372" w:rsidRDefault="00F74372">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984</w:t>
      </w:r>
    </w:p>
    <w:p w:rsidR="00F74372" w:rsidRDefault="00F74372">
      <w:pPr>
        <w:pStyle w:val="TOC3"/>
        <w:rPr>
          <w:rFonts w:asciiTheme="minorHAnsi" w:eastAsiaTheme="minorEastAsia" w:hAnsiTheme="minorHAnsi" w:cstheme="minorBidi"/>
          <w:sz w:val="22"/>
          <w:szCs w:val="22"/>
        </w:rPr>
      </w:pPr>
      <w:r w:rsidRPr="00F74372">
        <w:t>A.6.1.3</w:t>
      </w:r>
      <w:r w:rsidRPr="00F74372">
        <w:rPr>
          <w:rFonts w:asciiTheme="minorHAnsi" w:eastAsiaTheme="minorEastAsia" w:hAnsiTheme="minorHAnsi"/>
          <w:sz w:val="22"/>
          <w:szCs w:val="22"/>
        </w:rPr>
        <w:tab/>
      </w:r>
      <w:r w:rsidRPr="007760F8">
        <w:rPr>
          <w:rFonts w:cs="v4.2.0"/>
          <w:snapToGrid w:val="0"/>
        </w:rPr>
        <w:t>E-UTRAN TDD Intra-frequency RRC Re-establishment</w:t>
      </w:r>
      <w:r>
        <w:tab/>
        <w:t>985</w:t>
      </w:r>
    </w:p>
    <w:p w:rsidR="00F74372" w:rsidRDefault="00F74372">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7760F8">
        <w:rPr>
          <w:snapToGrid w:val="0"/>
        </w:rPr>
        <w:t>Test Purpose and Environment</w:t>
      </w:r>
      <w:r>
        <w:tab/>
        <w:t>985</w:t>
      </w:r>
    </w:p>
    <w:p w:rsidR="00F74372" w:rsidRDefault="00F74372">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986</w:t>
      </w:r>
    </w:p>
    <w:p w:rsidR="00F74372" w:rsidRDefault="00F74372">
      <w:pPr>
        <w:pStyle w:val="TOC3"/>
        <w:rPr>
          <w:rFonts w:asciiTheme="minorHAnsi" w:eastAsiaTheme="minorEastAsia" w:hAnsiTheme="minorHAnsi" w:cstheme="minorBidi"/>
          <w:sz w:val="22"/>
          <w:szCs w:val="22"/>
        </w:rPr>
      </w:pPr>
      <w:r w:rsidRPr="00F74372">
        <w:t>A.6.1.4</w:t>
      </w:r>
      <w:r w:rsidRPr="00F74372">
        <w:rPr>
          <w:rFonts w:asciiTheme="minorHAnsi" w:eastAsiaTheme="minorEastAsia" w:hAnsiTheme="minorHAnsi" w:cstheme="minorBidi"/>
          <w:sz w:val="22"/>
          <w:szCs w:val="22"/>
        </w:rPr>
        <w:tab/>
      </w:r>
      <w:r w:rsidRPr="007760F8">
        <w:rPr>
          <w:snapToGrid w:val="0"/>
        </w:rPr>
        <w:t>E-UTRAN TDD Inter-frequency RRC Re-establishment</w:t>
      </w:r>
      <w:r>
        <w:tab/>
        <w:t>987</w:t>
      </w:r>
    </w:p>
    <w:p w:rsidR="00F74372" w:rsidRDefault="00F74372">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7760F8">
        <w:rPr>
          <w:snapToGrid w:val="0"/>
        </w:rPr>
        <w:t>Test Purpose and Environment</w:t>
      </w:r>
      <w:r>
        <w:tab/>
        <w:t>987</w:t>
      </w:r>
    </w:p>
    <w:p w:rsidR="00F74372" w:rsidRDefault="00F74372">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988</w:t>
      </w:r>
    </w:p>
    <w:p w:rsidR="00F74372" w:rsidRDefault="00F74372">
      <w:pPr>
        <w:pStyle w:val="TOC3"/>
        <w:rPr>
          <w:rFonts w:asciiTheme="minorHAnsi" w:eastAsiaTheme="minorEastAsia" w:hAnsiTheme="minorHAnsi" w:cstheme="minorBidi"/>
          <w:sz w:val="22"/>
          <w:szCs w:val="22"/>
        </w:rPr>
      </w:pPr>
      <w:r w:rsidRPr="00F74372">
        <w:t>A.6.1.</w:t>
      </w:r>
      <w:r w:rsidRPr="00F74372">
        <w:rPr>
          <w:lang w:eastAsia="zh-CN"/>
        </w:rPr>
        <w:t>5</w:t>
      </w:r>
      <w:r w:rsidRPr="00F74372">
        <w:rPr>
          <w:rFonts w:asciiTheme="minorHAnsi" w:eastAsiaTheme="minorEastAsia" w:hAnsiTheme="minorHAnsi" w:cstheme="minorBidi"/>
          <w:sz w:val="22"/>
          <w:szCs w:val="22"/>
        </w:rPr>
        <w:tab/>
      </w:r>
      <w:r w:rsidRPr="007760F8">
        <w:rPr>
          <w:snapToGrid w:val="0"/>
        </w:rPr>
        <w:t>E-UTRAN FDD Intra-frequency RRC Re-establishment</w:t>
      </w:r>
      <w:r w:rsidRPr="007760F8">
        <w:rPr>
          <w:snapToGrid w:val="0"/>
          <w:lang w:eastAsia="zh-CN"/>
        </w:rPr>
        <w:t xml:space="preserve"> for 5MHz bandwidth</w:t>
      </w:r>
      <w:r>
        <w:tab/>
        <w:t>989</w:t>
      </w:r>
    </w:p>
    <w:p w:rsidR="00F74372" w:rsidRDefault="00F74372">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7760F8">
        <w:rPr>
          <w:snapToGrid w:val="0"/>
        </w:rPr>
        <w:t>Test Purpose and Environment</w:t>
      </w:r>
      <w:r>
        <w:tab/>
        <w:t>989</w:t>
      </w:r>
    </w:p>
    <w:p w:rsidR="00F74372" w:rsidRDefault="00F74372">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989</w:t>
      </w:r>
    </w:p>
    <w:p w:rsidR="00F74372" w:rsidRDefault="00F74372">
      <w:pPr>
        <w:pStyle w:val="TOC3"/>
        <w:rPr>
          <w:rFonts w:asciiTheme="minorHAnsi" w:eastAsiaTheme="minorEastAsia" w:hAnsiTheme="minorHAnsi" w:cstheme="minorBidi"/>
          <w:sz w:val="22"/>
          <w:szCs w:val="22"/>
        </w:rPr>
      </w:pPr>
      <w:r w:rsidRPr="00F74372">
        <w:t>A.6.1.6</w:t>
      </w:r>
      <w:r w:rsidRPr="00F74372">
        <w:rPr>
          <w:rFonts w:asciiTheme="minorHAnsi" w:eastAsiaTheme="minorEastAsia" w:hAnsiTheme="minorHAnsi" w:cstheme="minorBidi"/>
          <w:sz w:val="22"/>
          <w:szCs w:val="22"/>
        </w:rPr>
        <w:tab/>
      </w:r>
      <w:r w:rsidRPr="007760F8">
        <w:rPr>
          <w:snapToGrid w:val="0"/>
        </w:rPr>
        <w:t>E-UTRAN FD-FDD Intra-frequency RRC Re-establishment for UE category 0</w:t>
      </w:r>
      <w:r>
        <w:tab/>
        <w:t>989</w:t>
      </w:r>
    </w:p>
    <w:p w:rsidR="00F74372" w:rsidRDefault="00F74372">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7760F8">
        <w:rPr>
          <w:snapToGrid w:val="0"/>
        </w:rPr>
        <w:t>Test Purpose and Environment</w:t>
      </w:r>
      <w:r>
        <w:tab/>
        <w:t>989</w:t>
      </w:r>
    </w:p>
    <w:p w:rsidR="00F74372" w:rsidRDefault="00F74372">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991</w:t>
      </w:r>
    </w:p>
    <w:p w:rsidR="00F74372" w:rsidRDefault="00F74372">
      <w:pPr>
        <w:pStyle w:val="TOC3"/>
        <w:rPr>
          <w:rFonts w:asciiTheme="minorHAnsi" w:eastAsiaTheme="minorEastAsia" w:hAnsiTheme="minorHAnsi" w:cstheme="minorBidi"/>
          <w:sz w:val="22"/>
          <w:szCs w:val="22"/>
        </w:rPr>
      </w:pPr>
      <w:r w:rsidRPr="00F74372">
        <w:t>A.6.1.7</w:t>
      </w:r>
      <w:r w:rsidRPr="00F74372">
        <w:rPr>
          <w:rFonts w:asciiTheme="minorHAnsi" w:eastAsiaTheme="minorEastAsia" w:hAnsiTheme="minorHAnsi" w:cstheme="minorBidi"/>
          <w:sz w:val="22"/>
          <w:szCs w:val="22"/>
        </w:rPr>
        <w:tab/>
      </w:r>
      <w:r w:rsidRPr="007760F8">
        <w:rPr>
          <w:snapToGrid w:val="0"/>
        </w:rPr>
        <w:t>E-UTRAN HD-FDD Intra-frequency RRC Re-establishment for UE category 0</w:t>
      </w:r>
      <w:r>
        <w:tab/>
        <w:t>992</w:t>
      </w:r>
    </w:p>
    <w:p w:rsidR="00F74372" w:rsidRDefault="00F74372">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7760F8">
        <w:rPr>
          <w:snapToGrid w:val="0"/>
        </w:rPr>
        <w:t>Test Purpose and Environment</w:t>
      </w:r>
      <w:r>
        <w:tab/>
        <w:t>992</w:t>
      </w:r>
    </w:p>
    <w:p w:rsidR="00F74372" w:rsidRDefault="00F74372">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993</w:t>
      </w:r>
    </w:p>
    <w:p w:rsidR="00F74372" w:rsidRDefault="00F74372">
      <w:pPr>
        <w:pStyle w:val="TOC3"/>
        <w:rPr>
          <w:rFonts w:asciiTheme="minorHAnsi" w:eastAsiaTheme="minorEastAsia" w:hAnsiTheme="minorHAnsi" w:cstheme="minorBidi"/>
          <w:sz w:val="22"/>
          <w:szCs w:val="22"/>
        </w:rPr>
      </w:pPr>
      <w:r w:rsidRPr="00F74372">
        <w:t>A.6.1.8</w:t>
      </w:r>
      <w:r w:rsidRPr="00F74372">
        <w:rPr>
          <w:rFonts w:asciiTheme="minorHAnsi" w:eastAsiaTheme="minorEastAsia" w:hAnsiTheme="minorHAnsi" w:cstheme="minorBidi"/>
          <w:sz w:val="22"/>
          <w:szCs w:val="22"/>
        </w:rPr>
        <w:tab/>
      </w:r>
      <w:r w:rsidRPr="007760F8">
        <w:rPr>
          <w:snapToGrid w:val="0"/>
        </w:rPr>
        <w:t>E-UTRAN TDD Intra-frequency RRC Re-establishment for UE category 0</w:t>
      </w:r>
      <w:r>
        <w:tab/>
        <w:t>994</w:t>
      </w:r>
    </w:p>
    <w:p w:rsidR="00F74372" w:rsidRDefault="00F74372">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7760F8">
        <w:rPr>
          <w:snapToGrid w:val="0"/>
        </w:rPr>
        <w:t>Test Purpose and Environment</w:t>
      </w:r>
      <w:r>
        <w:tab/>
        <w:t>994</w:t>
      </w:r>
    </w:p>
    <w:p w:rsidR="00F74372" w:rsidRDefault="00F74372">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995</w:t>
      </w:r>
    </w:p>
    <w:p w:rsidR="00F74372" w:rsidRDefault="00F74372">
      <w:pPr>
        <w:pStyle w:val="TOC3"/>
        <w:rPr>
          <w:rFonts w:asciiTheme="minorHAnsi" w:eastAsiaTheme="minorEastAsia" w:hAnsiTheme="minorHAnsi" w:cstheme="minorBidi"/>
          <w:sz w:val="22"/>
          <w:szCs w:val="22"/>
        </w:rPr>
      </w:pPr>
      <w:r w:rsidRPr="00F74372">
        <w:t>A.6.1.9</w:t>
      </w:r>
      <w:r w:rsidRPr="00F74372">
        <w:rPr>
          <w:rFonts w:asciiTheme="minorHAnsi" w:eastAsiaTheme="minorEastAsia" w:hAnsiTheme="minorHAnsi" w:cstheme="minorBidi"/>
          <w:sz w:val="22"/>
          <w:szCs w:val="22"/>
        </w:rPr>
        <w:tab/>
      </w:r>
      <w:r w:rsidRPr="007760F8">
        <w:rPr>
          <w:snapToGrid w:val="0"/>
        </w:rPr>
        <w:t>E-UTRAN FD-FDD Intra-frequency RRC Re-establishment for Cat-M1 UE in CEModeA</w:t>
      </w:r>
      <w:r>
        <w:tab/>
        <w:t>996</w:t>
      </w:r>
    </w:p>
    <w:p w:rsidR="00F74372" w:rsidRDefault="00F74372">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7760F8">
        <w:rPr>
          <w:snapToGrid w:val="0"/>
        </w:rPr>
        <w:t>Test Purpose and Environment</w:t>
      </w:r>
      <w:r>
        <w:tab/>
        <w:t>996</w:t>
      </w:r>
    </w:p>
    <w:p w:rsidR="00F74372" w:rsidRDefault="00F74372">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997</w:t>
      </w:r>
    </w:p>
    <w:p w:rsidR="00F74372" w:rsidRDefault="00F74372">
      <w:pPr>
        <w:pStyle w:val="TOC3"/>
        <w:rPr>
          <w:rFonts w:asciiTheme="minorHAnsi" w:eastAsiaTheme="minorEastAsia" w:hAnsiTheme="minorHAnsi" w:cstheme="minorBidi"/>
          <w:sz w:val="22"/>
          <w:szCs w:val="22"/>
        </w:rPr>
      </w:pPr>
      <w:r w:rsidRPr="00F74372">
        <w:t>A.6.1.10</w:t>
      </w:r>
      <w:r w:rsidRPr="00F74372">
        <w:rPr>
          <w:rFonts w:asciiTheme="minorHAnsi" w:eastAsiaTheme="minorEastAsia" w:hAnsiTheme="minorHAnsi" w:cstheme="minorBidi"/>
          <w:sz w:val="22"/>
          <w:szCs w:val="22"/>
        </w:rPr>
        <w:tab/>
      </w:r>
      <w:r w:rsidRPr="007760F8">
        <w:rPr>
          <w:snapToGrid w:val="0"/>
        </w:rPr>
        <w:t>E-UTRAN HD-FDD Intra-frequency RRC Re-establishment for Cat-M1 UE in CEModeA</w:t>
      </w:r>
      <w:r>
        <w:tab/>
        <w:t>998</w:t>
      </w:r>
    </w:p>
    <w:p w:rsidR="00F74372" w:rsidRDefault="00F74372">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7760F8">
        <w:rPr>
          <w:snapToGrid w:val="0"/>
        </w:rPr>
        <w:t>Test Purpose and Environment</w:t>
      </w:r>
      <w:r>
        <w:tab/>
        <w:t>998</w:t>
      </w:r>
    </w:p>
    <w:p w:rsidR="00F74372" w:rsidRDefault="00F74372">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999</w:t>
      </w:r>
    </w:p>
    <w:p w:rsidR="00F74372" w:rsidRDefault="00F74372">
      <w:pPr>
        <w:pStyle w:val="TOC3"/>
        <w:rPr>
          <w:rFonts w:asciiTheme="minorHAnsi" w:eastAsiaTheme="minorEastAsia" w:hAnsiTheme="minorHAnsi" w:cstheme="minorBidi"/>
          <w:sz w:val="22"/>
          <w:szCs w:val="22"/>
        </w:rPr>
      </w:pPr>
      <w:r w:rsidRPr="00F74372">
        <w:t>A.6.1.11</w:t>
      </w:r>
      <w:r w:rsidRPr="00F74372">
        <w:rPr>
          <w:rFonts w:asciiTheme="minorHAnsi" w:eastAsiaTheme="minorEastAsia" w:hAnsiTheme="minorHAnsi" w:cstheme="minorBidi"/>
          <w:sz w:val="22"/>
          <w:szCs w:val="22"/>
        </w:rPr>
        <w:tab/>
      </w:r>
      <w:r w:rsidRPr="007760F8">
        <w:rPr>
          <w:snapToGrid w:val="0"/>
        </w:rPr>
        <w:t>E-UTRAN TDD Intra-frequency RRC Re-establishment for Cat-M1 UE in CEModeA</w:t>
      </w:r>
      <w:r>
        <w:tab/>
        <w:t>1000</w:t>
      </w:r>
    </w:p>
    <w:p w:rsidR="00F74372" w:rsidRDefault="00F74372">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7760F8">
        <w:rPr>
          <w:snapToGrid w:val="0"/>
        </w:rPr>
        <w:t>Test Purpose and Environment</w:t>
      </w:r>
      <w:r>
        <w:tab/>
        <w:t>1000</w:t>
      </w:r>
    </w:p>
    <w:p w:rsidR="00F74372" w:rsidRDefault="00F74372">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1001</w:t>
      </w:r>
    </w:p>
    <w:p w:rsidR="00F74372" w:rsidRDefault="00F74372">
      <w:pPr>
        <w:pStyle w:val="TOC3"/>
        <w:rPr>
          <w:rFonts w:asciiTheme="minorHAnsi" w:eastAsiaTheme="minorEastAsia" w:hAnsiTheme="minorHAnsi" w:cstheme="minorBidi"/>
          <w:sz w:val="22"/>
          <w:szCs w:val="22"/>
        </w:rPr>
      </w:pPr>
      <w:r w:rsidRPr="00F74372">
        <w:t>A.6.1.12</w:t>
      </w:r>
      <w:r w:rsidRPr="00F74372">
        <w:rPr>
          <w:rFonts w:asciiTheme="minorHAnsi" w:eastAsiaTheme="minorEastAsia" w:hAnsiTheme="minorHAnsi" w:cstheme="minorBidi"/>
          <w:sz w:val="22"/>
          <w:szCs w:val="22"/>
        </w:rPr>
        <w:tab/>
      </w:r>
      <w:r w:rsidRPr="007760F8">
        <w:rPr>
          <w:snapToGrid w:val="0"/>
        </w:rPr>
        <w:t>E-UTRAN FD-FDD Intra-frequency RRC Re-establishment for Cat-M1 UE in CEModeB</w:t>
      </w:r>
      <w:r>
        <w:tab/>
        <w:t>1002</w:t>
      </w:r>
    </w:p>
    <w:p w:rsidR="00F74372" w:rsidRDefault="00F74372">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7760F8">
        <w:rPr>
          <w:snapToGrid w:val="0"/>
        </w:rPr>
        <w:t>Test Purpose and Environment</w:t>
      </w:r>
      <w:r>
        <w:tab/>
        <w:t>1002</w:t>
      </w:r>
    </w:p>
    <w:p w:rsidR="00F74372" w:rsidRDefault="00F74372">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1003</w:t>
      </w:r>
    </w:p>
    <w:p w:rsidR="00F74372" w:rsidRDefault="00F74372">
      <w:pPr>
        <w:pStyle w:val="TOC3"/>
        <w:rPr>
          <w:rFonts w:asciiTheme="minorHAnsi" w:eastAsiaTheme="minorEastAsia" w:hAnsiTheme="minorHAnsi" w:cstheme="minorBidi"/>
          <w:sz w:val="22"/>
          <w:szCs w:val="22"/>
        </w:rPr>
      </w:pPr>
      <w:r w:rsidRPr="00F74372">
        <w:t>A.6.1.13</w:t>
      </w:r>
      <w:r w:rsidRPr="00F74372">
        <w:rPr>
          <w:rFonts w:asciiTheme="minorHAnsi" w:eastAsiaTheme="minorEastAsia" w:hAnsiTheme="minorHAnsi" w:cstheme="minorBidi"/>
          <w:sz w:val="22"/>
          <w:szCs w:val="22"/>
        </w:rPr>
        <w:tab/>
      </w:r>
      <w:r w:rsidRPr="007760F8">
        <w:rPr>
          <w:snapToGrid w:val="0"/>
        </w:rPr>
        <w:t>E-UTRAN HD-FDD Intra-frequency RRC Re-establishment for Cat-M1 UE in CEModeB</w:t>
      </w:r>
      <w:r>
        <w:tab/>
        <w:t>1004</w:t>
      </w:r>
    </w:p>
    <w:p w:rsidR="00F74372" w:rsidRDefault="00F74372">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7760F8">
        <w:rPr>
          <w:snapToGrid w:val="0"/>
        </w:rPr>
        <w:t>Test Purpose and Environment</w:t>
      </w:r>
      <w:r>
        <w:tab/>
        <w:t>1004</w:t>
      </w:r>
    </w:p>
    <w:p w:rsidR="00F74372" w:rsidRDefault="00F74372">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1005</w:t>
      </w:r>
    </w:p>
    <w:p w:rsidR="00F74372" w:rsidRDefault="00F74372">
      <w:pPr>
        <w:pStyle w:val="TOC3"/>
        <w:rPr>
          <w:rFonts w:asciiTheme="minorHAnsi" w:eastAsiaTheme="minorEastAsia" w:hAnsiTheme="minorHAnsi" w:cstheme="minorBidi"/>
          <w:sz w:val="22"/>
          <w:szCs w:val="22"/>
        </w:rPr>
      </w:pPr>
      <w:r w:rsidRPr="00F74372">
        <w:t>A.6.1.14</w:t>
      </w:r>
      <w:r w:rsidRPr="00F74372">
        <w:rPr>
          <w:rFonts w:asciiTheme="minorHAnsi" w:eastAsiaTheme="minorEastAsia" w:hAnsiTheme="minorHAnsi" w:cstheme="minorBidi"/>
          <w:sz w:val="22"/>
          <w:szCs w:val="22"/>
        </w:rPr>
        <w:tab/>
      </w:r>
      <w:r w:rsidRPr="007760F8">
        <w:rPr>
          <w:snapToGrid w:val="0"/>
        </w:rPr>
        <w:t>E-UTRAN TDD Intra-frequency RRC Re-establishment for Cat-M1 UE in CEModeB</w:t>
      </w:r>
      <w:r>
        <w:tab/>
        <w:t>1006</w:t>
      </w:r>
    </w:p>
    <w:p w:rsidR="00F74372" w:rsidRDefault="00F74372">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7760F8">
        <w:rPr>
          <w:snapToGrid w:val="0"/>
        </w:rPr>
        <w:t>Test Purpose and Environment</w:t>
      </w:r>
      <w:r>
        <w:tab/>
        <w:t>1006</w:t>
      </w:r>
    </w:p>
    <w:p w:rsidR="00F74372" w:rsidRDefault="00F74372">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1007</w:t>
      </w:r>
    </w:p>
    <w:p w:rsidR="00F74372" w:rsidRDefault="00F74372">
      <w:pPr>
        <w:pStyle w:val="TOC3"/>
        <w:rPr>
          <w:rFonts w:asciiTheme="minorHAnsi" w:eastAsiaTheme="minorEastAsia" w:hAnsiTheme="minorHAnsi" w:cstheme="minorBidi"/>
          <w:sz w:val="22"/>
          <w:szCs w:val="22"/>
        </w:rPr>
      </w:pPr>
      <w:r w:rsidRPr="00F74372">
        <w:t>A.6.1.15</w:t>
      </w:r>
      <w:r w:rsidRPr="00F74372">
        <w:rPr>
          <w:rFonts w:asciiTheme="minorHAnsi" w:eastAsiaTheme="minorEastAsia" w:hAnsiTheme="minorHAnsi" w:cstheme="minorBidi"/>
          <w:sz w:val="22"/>
          <w:szCs w:val="22"/>
        </w:rPr>
        <w:tab/>
      </w:r>
      <w:r w:rsidRPr="007760F8">
        <w:rPr>
          <w:snapToGrid w:val="0"/>
        </w:rPr>
        <w:t>HD-FDD Intra-frequency RRC Re-establishment for UE</w:t>
      </w:r>
      <w:r w:rsidRPr="007760F8">
        <w:rPr>
          <w:snapToGrid w:val="0"/>
          <w:lang w:eastAsia="zh-CN"/>
        </w:rPr>
        <w:t xml:space="preserve"> category NB1 in In-Band mode under enhanced coverage</w:t>
      </w:r>
      <w:r>
        <w:tab/>
        <w:t>1008</w:t>
      </w:r>
    </w:p>
    <w:p w:rsidR="00F74372" w:rsidRDefault="00F74372">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7760F8">
        <w:rPr>
          <w:snapToGrid w:val="0"/>
        </w:rPr>
        <w:t>Test Purpose and Environment</w:t>
      </w:r>
      <w:r>
        <w:tab/>
        <w:t>1008</w:t>
      </w:r>
    </w:p>
    <w:p w:rsidR="00F74372" w:rsidRDefault="00F74372">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1010</w:t>
      </w:r>
    </w:p>
    <w:p w:rsidR="00F74372" w:rsidRDefault="00F74372">
      <w:pPr>
        <w:pStyle w:val="TOC3"/>
        <w:rPr>
          <w:rFonts w:asciiTheme="minorHAnsi" w:eastAsiaTheme="minorEastAsia" w:hAnsiTheme="minorHAnsi" w:cstheme="minorBidi"/>
          <w:sz w:val="22"/>
          <w:szCs w:val="22"/>
        </w:rPr>
      </w:pPr>
      <w:r w:rsidRPr="00F74372">
        <w:t>A.6.1.16</w:t>
      </w:r>
      <w:r w:rsidRPr="00F74372">
        <w:rPr>
          <w:rFonts w:asciiTheme="minorHAnsi" w:eastAsiaTheme="minorEastAsia" w:hAnsiTheme="minorHAnsi" w:cstheme="minorBidi"/>
          <w:sz w:val="22"/>
          <w:szCs w:val="22"/>
        </w:rPr>
        <w:tab/>
      </w:r>
      <w:r w:rsidRPr="007760F8">
        <w:rPr>
          <w:snapToGrid w:val="0"/>
        </w:rPr>
        <w:t>HD-FDD Int</w:t>
      </w:r>
      <w:r w:rsidRPr="007760F8">
        <w:rPr>
          <w:snapToGrid w:val="0"/>
          <w:lang w:eastAsia="zh-CN"/>
        </w:rPr>
        <w:t>er</w:t>
      </w:r>
      <w:r w:rsidRPr="007760F8">
        <w:rPr>
          <w:snapToGrid w:val="0"/>
        </w:rPr>
        <w:t>-frequency RRC Re-establishment for UE</w:t>
      </w:r>
      <w:r w:rsidRPr="007760F8">
        <w:rPr>
          <w:snapToGrid w:val="0"/>
          <w:lang w:eastAsia="zh-CN"/>
        </w:rPr>
        <w:t xml:space="preserve"> category NB1 in In-Band mode under </w:t>
      </w:r>
      <w:r w:rsidRPr="007760F8">
        <w:rPr>
          <w:rFonts w:cs="Intel Clear Light"/>
          <w:lang w:eastAsia="zh-CN"/>
        </w:rPr>
        <w:t>normal</w:t>
      </w:r>
      <w:r w:rsidRPr="007760F8">
        <w:rPr>
          <w:rFonts w:cs="Arial"/>
          <w:lang w:eastAsia="zh-CN"/>
        </w:rPr>
        <w:t xml:space="preserve"> </w:t>
      </w:r>
      <w:r w:rsidRPr="007760F8">
        <w:rPr>
          <w:snapToGrid w:val="0"/>
          <w:lang w:eastAsia="zh-CN"/>
        </w:rPr>
        <w:t>coverage</w:t>
      </w:r>
      <w:r>
        <w:tab/>
        <w:t>1011</w:t>
      </w:r>
    </w:p>
    <w:p w:rsidR="00F74372" w:rsidRDefault="00F74372">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7760F8">
        <w:rPr>
          <w:snapToGrid w:val="0"/>
        </w:rPr>
        <w:t>Test Purpose and Environment</w:t>
      </w:r>
      <w:r>
        <w:tab/>
        <w:t>1011</w:t>
      </w:r>
    </w:p>
    <w:p w:rsidR="00F74372" w:rsidRDefault="00F74372">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1013</w:t>
      </w:r>
    </w:p>
    <w:p w:rsidR="00F74372" w:rsidRDefault="00F74372">
      <w:pPr>
        <w:pStyle w:val="TOC3"/>
        <w:rPr>
          <w:rFonts w:asciiTheme="minorHAnsi" w:eastAsiaTheme="minorEastAsia" w:hAnsiTheme="minorHAnsi" w:cstheme="minorBidi"/>
          <w:sz w:val="22"/>
          <w:szCs w:val="22"/>
        </w:rPr>
      </w:pPr>
      <w:r w:rsidRPr="00F74372">
        <w:t>A.6.1.17</w:t>
      </w:r>
      <w:r w:rsidRPr="00F74372">
        <w:rPr>
          <w:rFonts w:asciiTheme="minorHAnsi" w:eastAsiaTheme="minorEastAsia" w:hAnsiTheme="minorHAnsi" w:cstheme="minorBidi"/>
          <w:sz w:val="22"/>
          <w:szCs w:val="22"/>
        </w:rPr>
        <w:tab/>
      </w:r>
      <w:r w:rsidRPr="007760F8">
        <w:rPr>
          <w:snapToGrid w:val="0"/>
        </w:rPr>
        <w:t>E-UTRAN FD-FDD Inter-frequency RRC Re-establishment for Cat-M1 UE in CEModeA</w:t>
      </w:r>
      <w:r>
        <w:tab/>
        <w:t>1014</w:t>
      </w:r>
    </w:p>
    <w:p w:rsidR="00F74372" w:rsidRDefault="00F74372">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7760F8">
        <w:rPr>
          <w:snapToGrid w:val="0"/>
        </w:rPr>
        <w:t>Test Purpose and Environment</w:t>
      </w:r>
      <w:r>
        <w:tab/>
        <w:t>1014</w:t>
      </w:r>
    </w:p>
    <w:p w:rsidR="00F74372" w:rsidRDefault="00F74372">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1015</w:t>
      </w:r>
    </w:p>
    <w:p w:rsidR="00F74372" w:rsidRDefault="00F74372">
      <w:pPr>
        <w:pStyle w:val="TOC3"/>
        <w:rPr>
          <w:rFonts w:asciiTheme="minorHAnsi" w:eastAsiaTheme="minorEastAsia" w:hAnsiTheme="minorHAnsi" w:cstheme="minorBidi"/>
          <w:sz w:val="22"/>
          <w:szCs w:val="22"/>
        </w:rPr>
      </w:pPr>
      <w:r w:rsidRPr="00F74372">
        <w:t>A.6.1.18</w:t>
      </w:r>
      <w:r w:rsidRPr="00F74372">
        <w:rPr>
          <w:rFonts w:asciiTheme="minorHAnsi" w:eastAsiaTheme="minorEastAsia" w:hAnsiTheme="minorHAnsi" w:cstheme="minorBidi"/>
          <w:sz w:val="22"/>
          <w:szCs w:val="22"/>
        </w:rPr>
        <w:tab/>
      </w:r>
      <w:r w:rsidRPr="007760F8">
        <w:rPr>
          <w:snapToGrid w:val="0"/>
        </w:rPr>
        <w:t>E-UTRAN HD-FDD Inter-frequency RRC Re-establishment for Cat-M1 UE in CEModeA</w:t>
      </w:r>
      <w:r>
        <w:tab/>
        <w:t>1016</w:t>
      </w:r>
    </w:p>
    <w:p w:rsidR="00F74372" w:rsidRDefault="00F74372">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7760F8">
        <w:rPr>
          <w:snapToGrid w:val="0"/>
        </w:rPr>
        <w:t>Test Purpose and Environment</w:t>
      </w:r>
      <w:r>
        <w:tab/>
        <w:t>1016</w:t>
      </w:r>
    </w:p>
    <w:p w:rsidR="00F74372" w:rsidRDefault="00F74372">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1017</w:t>
      </w:r>
    </w:p>
    <w:p w:rsidR="00F74372" w:rsidRDefault="00F74372">
      <w:pPr>
        <w:pStyle w:val="TOC3"/>
        <w:rPr>
          <w:rFonts w:asciiTheme="minorHAnsi" w:eastAsiaTheme="minorEastAsia" w:hAnsiTheme="minorHAnsi" w:cstheme="minorBidi"/>
          <w:sz w:val="22"/>
          <w:szCs w:val="22"/>
        </w:rPr>
      </w:pPr>
      <w:r w:rsidRPr="00F74372">
        <w:t>A.6.1.19</w:t>
      </w:r>
      <w:r w:rsidRPr="00F74372">
        <w:rPr>
          <w:rFonts w:asciiTheme="minorHAnsi" w:eastAsiaTheme="minorEastAsia" w:hAnsiTheme="minorHAnsi" w:cstheme="minorBidi"/>
          <w:sz w:val="22"/>
          <w:szCs w:val="22"/>
        </w:rPr>
        <w:tab/>
      </w:r>
      <w:r w:rsidRPr="007760F8">
        <w:rPr>
          <w:snapToGrid w:val="0"/>
        </w:rPr>
        <w:t>E-UTRAN TDD-TDD Inter-frequency RRC Re-establishment for Cat-M1 UE in CEModeA</w:t>
      </w:r>
      <w:r>
        <w:tab/>
        <w:t>1018</w:t>
      </w:r>
    </w:p>
    <w:p w:rsidR="00F74372" w:rsidRDefault="00F74372">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7760F8">
        <w:rPr>
          <w:snapToGrid w:val="0"/>
        </w:rPr>
        <w:t>Test Purpose and Environment</w:t>
      </w:r>
      <w:r>
        <w:tab/>
        <w:t>1018</w:t>
      </w:r>
    </w:p>
    <w:p w:rsidR="00F74372" w:rsidRDefault="00F74372">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1019</w:t>
      </w:r>
    </w:p>
    <w:p w:rsidR="00F74372" w:rsidRDefault="00F74372">
      <w:pPr>
        <w:pStyle w:val="TOC3"/>
        <w:rPr>
          <w:rFonts w:asciiTheme="minorHAnsi" w:eastAsiaTheme="minorEastAsia" w:hAnsiTheme="minorHAnsi" w:cstheme="minorBidi"/>
          <w:sz w:val="22"/>
          <w:szCs w:val="22"/>
        </w:rPr>
      </w:pPr>
      <w:r w:rsidRPr="00F74372">
        <w:t>A.6.1.20</w:t>
      </w:r>
      <w:r w:rsidRPr="00F74372">
        <w:rPr>
          <w:rFonts w:asciiTheme="minorHAnsi" w:eastAsiaTheme="minorEastAsia" w:hAnsiTheme="minorHAnsi" w:cstheme="minorBidi"/>
          <w:sz w:val="22"/>
          <w:szCs w:val="22"/>
        </w:rPr>
        <w:tab/>
      </w:r>
      <w:r w:rsidRPr="007760F8">
        <w:rPr>
          <w:snapToGrid w:val="0"/>
        </w:rPr>
        <w:t>E-UTRAN FD-FDD Inter-frequency RRC Re-establishment for Cat-M1 UE in CEModeB</w:t>
      </w:r>
      <w:r>
        <w:tab/>
        <w:t>1020</w:t>
      </w:r>
    </w:p>
    <w:p w:rsidR="00F74372" w:rsidRDefault="00F74372">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7760F8">
        <w:rPr>
          <w:snapToGrid w:val="0"/>
        </w:rPr>
        <w:t>Test Purpose and Environment</w:t>
      </w:r>
      <w:r>
        <w:tab/>
        <w:t>1020</w:t>
      </w:r>
    </w:p>
    <w:p w:rsidR="00F74372" w:rsidRDefault="00F74372">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1021</w:t>
      </w:r>
    </w:p>
    <w:p w:rsidR="00F74372" w:rsidRDefault="00F74372">
      <w:pPr>
        <w:pStyle w:val="TOC3"/>
        <w:rPr>
          <w:rFonts w:asciiTheme="minorHAnsi" w:eastAsiaTheme="minorEastAsia" w:hAnsiTheme="minorHAnsi" w:cstheme="minorBidi"/>
          <w:sz w:val="22"/>
          <w:szCs w:val="22"/>
        </w:rPr>
      </w:pPr>
      <w:r w:rsidRPr="00F74372">
        <w:t>A.6.1.21</w:t>
      </w:r>
      <w:r w:rsidRPr="00F74372">
        <w:rPr>
          <w:rFonts w:asciiTheme="minorHAnsi" w:eastAsiaTheme="minorEastAsia" w:hAnsiTheme="minorHAnsi" w:cstheme="minorBidi"/>
          <w:sz w:val="22"/>
          <w:szCs w:val="22"/>
        </w:rPr>
        <w:tab/>
      </w:r>
      <w:r w:rsidRPr="007760F8">
        <w:rPr>
          <w:snapToGrid w:val="0"/>
        </w:rPr>
        <w:t>E-UTRAN HD-FDD Inter-frequency RRC Re-establishment for Cat-M1 UE in CEModeB</w:t>
      </w:r>
      <w:r>
        <w:tab/>
        <w:t>1022</w:t>
      </w:r>
    </w:p>
    <w:p w:rsidR="00F74372" w:rsidRDefault="00F74372">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7760F8">
        <w:rPr>
          <w:snapToGrid w:val="0"/>
        </w:rPr>
        <w:t>Test Purpose and Environment</w:t>
      </w:r>
      <w:r>
        <w:tab/>
        <w:t>1022</w:t>
      </w:r>
    </w:p>
    <w:p w:rsidR="00F74372" w:rsidRDefault="00F74372">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1023</w:t>
      </w:r>
    </w:p>
    <w:p w:rsidR="00F74372" w:rsidRDefault="00F74372">
      <w:pPr>
        <w:pStyle w:val="TOC3"/>
        <w:rPr>
          <w:rFonts w:asciiTheme="minorHAnsi" w:eastAsiaTheme="minorEastAsia" w:hAnsiTheme="minorHAnsi" w:cstheme="minorBidi"/>
          <w:sz w:val="22"/>
          <w:szCs w:val="22"/>
        </w:rPr>
      </w:pPr>
      <w:r w:rsidRPr="00F74372">
        <w:t>A.6.1.22</w:t>
      </w:r>
      <w:r w:rsidRPr="00F74372">
        <w:rPr>
          <w:rFonts w:asciiTheme="minorHAnsi" w:eastAsiaTheme="minorEastAsia" w:hAnsiTheme="minorHAnsi" w:cstheme="minorBidi"/>
          <w:sz w:val="22"/>
          <w:szCs w:val="22"/>
        </w:rPr>
        <w:tab/>
      </w:r>
      <w:r w:rsidRPr="007760F8">
        <w:rPr>
          <w:snapToGrid w:val="0"/>
        </w:rPr>
        <w:t>E-UTRAN TDD Inter-frequency RRC Re-establishment for Cat-M1 UE in CEModeB</w:t>
      </w:r>
      <w:r>
        <w:tab/>
        <w:t>1024</w:t>
      </w:r>
    </w:p>
    <w:p w:rsidR="00F74372" w:rsidRDefault="00F74372">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7760F8">
        <w:rPr>
          <w:snapToGrid w:val="0"/>
        </w:rPr>
        <w:t>Test Purpose and Environment</w:t>
      </w:r>
      <w:r>
        <w:tab/>
        <w:t>1024</w:t>
      </w:r>
    </w:p>
    <w:p w:rsidR="00F74372" w:rsidRDefault="00F74372">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1025</w:t>
      </w:r>
    </w:p>
    <w:p w:rsidR="00F74372" w:rsidRDefault="00F74372">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1026</w:t>
      </w:r>
    </w:p>
    <w:p w:rsidR="00F74372" w:rsidRDefault="00F74372">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1026</w:t>
      </w:r>
    </w:p>
    <w:p w:rsidR="00F74372" w:rsidRDefault="00F74372">
      <w:pPr>
        <w:pStyle w:val="TOC4"/>
        <w:rPr>
          <w:rFonts w:asciiTheme="minorHAnsi" w:eastAsiaTheme="minorEastAsia" w:hAnsiTheme="minorHAnsi" w:cstheme="minorBidi"/>
          <w:sz w:val="22"/>
          <w:szCs w:val="22"/>
        </w:rPr>
      </w:pPr>
      <w:r w:rsidRPr="00F74372">
        <w:t>A.6.2.1.1</w:t>
      </w:r>
      <w:r w:rsidRPr="00F74372">
        <w:rPr>
          <w:rFonts w:asciiTheme="minorHAnsi" w:eastAsiaTheme="minorEastAsia" w:hAnsiTheme="minorHAnsi"/>
          <w:sz w:val="22"/>
          <w:szCs w:val="22"/>
        </w:rPr>
        <w:tab/>
      </w:r>
      <w:r w:rsidRPr="007760F8">
        <w:rPr>
          <w:rFonts w:cs="v4.2.0"/>
        </w:rPr>
        <w:t>Test Purpose and Environment</w:t>
      </w:r>
      <w:r>
        <w:tab/>
        <w:t>1026</w:t>
      </w:r>
    </w:p>
    <w:p w:rsidR="00F74372" w:rsidRDefault="00F74372">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1028</w:t>
      </w:r>
    </w:p>
    <w:p w:rsidR="00F74372" w:rsidRDefault="00F74372">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1028</w:t>
      </w:r>
    </w:p>
    <w:p w:rsidR="00F74372" w:rsidRDefault="00F74372">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1028</w:t>
      </w:r>
    </w:p>
    <w:p w:rsidR="00F74372" w:rsidRDefault="00F74372">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1028</w:t>
      </w:r>
    </w:p>
    <w:p w:rsidR="00F74372" w:rsidRDefault="00F74372">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1028</w:t>
      </w:r>
    </w:p>
    <w:p w:rsidR="00F74372" w:rsidRDefault="00F74372">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1029</w:t>
      </w:r>
    </w:p>
    <w:p w:rsidR="00F74372" w:rsidRDefault="00F74372">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1029</w:t>
      </w:r>
    </w:p>
    <w:p w:rsidR="00F74372" w:rsidRDefault="00F74372">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1029</w:t>
      </w:r>
    </w:p>
    <w:p w:rsidR="00F74372" w:rsidRDefault="00F74372">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1029</w:t>
      </w:r>
    </w:p>
    <w:p w:rsidR="00F74372" w:rsidRDefault="00F74372">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1030</w:t>
      </w:r>
    </w:p>
    <w:p w:rsidR="00F74372" w:rsidRDefault="00F74372">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1031</w:t>
      </w:r>
    </w:p>
    <w:p w:rsidR="00F74372" w:rsidRDefault="00F74372">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1031</w:t>
      </w:r>
    </w:p>
    <w:p w:rsidR="00F74372" w:rsidRDefault="00F74372">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1031</w:t>
      </w:r>
    </w:p>
    <w:p w:rsidR="00F74372" w:rsidRDefault="00F74372">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1031</w:t>
      </w:r>
    </w:p>
    <w:p w:rsidR="00F74372" w:rsidRDefault="00F74372">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1033</w:t>
      </w:r>
    </w:p>
    <w:p w:rsidR="00F74372" w:rsidRDefault="00F74372">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1033</w:t>
      </w:r>
    </w:p>
    <w:p w:rsidR="00F74372" w:rsidRDefault="00F74372">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1033</w:t>
      </w:r>
    </w:p>
    <w:p w:rsidR="00F74372" w:rsidRDefault="00F74372">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1033</w:t>
      </w:r>
    </w:p>
    <w:p w:rsidR="00F74372" w:rsidRDefault="00F74372">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1034</w:t>
      </w:r>
    </w:p>
    <w:p w:rsidR="00F74372" w:rsidRDefault="00F74372">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1034</w:t>
      </w:r>
    </w:p>
    <w:p w:rsidR="00F74372" w:rsidRDefault="00F74372">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1034</w:t>
      </w:r>
    </w:p>
    <w:p w:rsidR="00F74372" w:rsidRDefault="00F74372">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1034</w:t>
      </w:r>
    </w:p>
    <w:p w:rsidR="00F74372" w:rsidRDefault="00F74372">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1034</w:t>
      </w:r>
    </w:p>
    <w:p w:rsidR="00F74372" w:rsidRDefault="00F74372">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1036</w:t>
      </w:r>
    </w:p>
    <w:p w:rsidR="00F74372" w:rsidRDefault="00F74372">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1036</w:t>
      </w:r>
    </w:p>
    <w:p w:rsidR="00F74372" w:rsidRDefault="00F74372">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1036</w:t>
      </w:r>
    </w:p>
    <w:p w:rsidR="00F74372" w:rsidRDefault="00F74372">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1036</w:t>
      </w:r>
    </w:p>
    <w:p w:rsidR="00F74372" w:rsidRDefault="00F74372">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1036</w:t>
      </w:r>
    </w:p>
    <w:p w:rsidR="00F74372" w:rsidRDefault="00F74372">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1037</w:t>
      </w:r>
    </w:p>
    <w:p w:rsidR="00F74372" w:rsidRDefault="00F74372">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1037</w:t>
      </w:r>
    </w:p>
    <w:p w:rsidR="00F74372" w:rsidRDefault="00F74372">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1037</w:t>
      </w:r>
    </w:p>
    <w:p w:rsidR="00F74372" w:rsidRDefault="00F74372">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1037</w:t>
      </w:r>
    </w:p>
    <w:p w:rsidR="00F74372" w:rsidRDefault="00F74372">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1038</w:t>
      </w:r>
    </w:p>
    <w:p w:rsidR="00F74372" w:rsidRDefault="00F74372">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1038</w:t>
      </w:r>
    </w:p>
    <w:p w:rsidR="00F74372" w:rsidRDefault="00F74372">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1040</w:t>
      </w:r>
    </w:p>
    <w:p w:rsidR="00F74372" w:rsidRDefault="00F74372">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1040</w:t>
      </w:r>
    </w:p>
    <w:p w:rsidR="00F74372" w:rsidRDefault="00F74372">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1040</w:t>
      </w:r>
    </w:p>
    <w:p w:rsidR="00F74372" w:rsidRDefault="00F74372">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1040</w:t>
      </w:r>
    </w:p>
    <w:p w:rsidR="00F74372" w:rsidRDefault="00F74372">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1041</w:t>
      </w:r>
    </w:p>
    <w:p w:rsidR="00F74372" w:rsidRDefault="00F74372">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1041</w:t>
      </w:r>
    </w:p>
    <w:p w:rsidR="00F74372" w:rsidRDefault="00F74372">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1043</w:t>
      </w:r>
    </w:p>
    <w:p w:rsidR="00F74372" w:rsidRDefault="00F74372">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1043</w:t>
      </w:r>
    </w:p>
    <w:p w:rsidR="00F74372" w:rsidRDefault="00F74372">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1043</w:t>
      </w:r>
    </w:p>
    <w:p w:rsidR="00F74372" w:rsidRDefault="00F74372">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1043</w:t>
      </w:r>
    </w:p>
    <w:p w:rsidR="00F74372" w:rsidRDefault="00F74372">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1044</w:t>
      </w:r>
    </w:p>
    <w:p w:rsidR="00F74372" w:rsidRDefault="00F74372">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1044</w:t>
      </w:r>
    </w:p>
    <w:p w:rsidR="00F74372" w:rsidRDefault="00F74372">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1046</w:t>
      </w:r>
    </w:p>
    <w:p w:rsidR="00F74372" w:rsidRDefault="00F74372">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1046</w:t>
      </w:r>
    </w:p>
    <w:p w:rsidR="00F74372" w:rsidRDefault="00F74372">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1047</w:t>
      </w:r>
    </w:p>
    <w:p w:rsidR="00F74372" w:rsidRDefault="00F74372">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1047</w:t>
      </w:r>
    </w:p>
    <w:p w:rsidR="00F74372" w:rsidRDefault="00F74372">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1048</w:t>
      </w:r>
    </w:p>
    <w:p w:rsidR="00F74372" w:rsidRDefault="00F74372">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1048</w:t>
      </w:r>
    </w:p>
    <w:p w:rsidR="00F74372" w:rsidRDefault="00F74372">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1050</w:t>
      </w:r>
    </w:p>
    <w:p w:rsidR="00F74372" w:rsidRDefault="00F74372">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1050</w:t>
      </w:r>
    </w:p>
    <w:p w:rsidR="00F74372" w:rsidRDefault="00F74372">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1050</w:t>
      </w:r>
    </w:p>
    <w:p w:rsidR="00F74372" w:rsidRDefault="00F74372">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1051</w:t>
      </w:r>
    </w:p>
    <w:p w:rsidR="00F74372" w:rsidRDefault="00F74372">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1051</w:t>
      </w:r>
    </w:p>
    <w:p w:rsidR="00F74372" w:rsidRDefault="00F74372">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1051</w:t>
      </w:r>
    </w:p>
    <w:p w:rsidR="00F74372" w:rsidRDefault="00F74372">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1051</w:t>
      </w:r>
    </w:p>
    <w:p w:rsidR="00F74372" w:rsidRDefault="00F74372">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1051</w:t>
      </w:r>
    </w:p>
    <w:p w:rsidR="00F74372" w:rsidRDefault="00F74372">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1051</w:t>
      </w:r>
    </w:p>
    <w:p w:rsidR="00F74372" w:rsidRDefault="00F74372">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1051</w:t>
      </w:r>
    </w:p>
    <w:p w:rsidR="00F74372" w:rsidRDefault="00F74372">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1053</w:t>
      </w:r>
    </w:p>
    <w:p w:rsidR="00F74372" w:rsidRDefault="00F74372">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1053</w:t>
      </w:r>
    </w:p>
    <w:p w:rsidR="00F74372" w:rsidRDefault="00F74372">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1054</w:t>
      </w:r>
    </w:p>
    <w:p w:rsidR="00F74372" w:rsidRDefault="00F74372">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1054</w:t>
      </w:r>
    </w:p>
    <w:p w:rsidR="00F74372" w:rsidRDefault="00F74372">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1054</w:t>
      </w:r>
    </w:p>
    <w:p w:rsidR="00F74372" w:rsidRDefault="00F74372">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1054</w:t>
      </w:r>
    </w:p>
    <w:p w:rsidR="00F74372" w:rsidRDefault="00F74372">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1054</w:t>
      </w:r>
    </w:p>
    <w:p w:rsidR="00F74372" w:rsidRDefault="00F74372">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1055</w:t>
      </w:r>
    </w:p>
    <w:p w:rsidR="00F74372" w:rsidRDefault="00F74372">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1055</w:t>
      </w:r>
    </w:p>
    <w:p w:rsidR="00F74372" w:rsidRDefault="00F74372">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1055</w:t>
      </w:r>
    </w:p>
    <w:p w:rsidR="00F74372" w:rsidRDefault="00F74372">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1057</w:t>
      </w:r>
    </w:p>
    <w:p w:rsidR="00F74372" w:rsidRDefault="00F74372">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1057</w:t>
      </w:r>
    </w:p>
    <w:p w:rsidR="00F74372" w:rsidRDefault="00F74372">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1058</w:t>
      </w:r>
    </w:p>
    <w:p w:rsidR="00F74372" w:rsidRDefault="00F74372">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1058</w:t>
      </w:r>
    </w:p>
    <w:p w:rsidR="00F74372" w:rsidRDefault="00F74372">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1058</w:t>
      </w:r>
    </w:p>
    <w:p w:rsidR="00F74372" w:rsidRDefault="00F74372">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1058</w:t>
      </w:r>
    </w:p>
    <w:p w:rsidR="00F74372" w:rsidRDefault="00F74372">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1058</w:t>
      </w:r>
    </w:p>
    <w:p w:rsidR="00F74372" w:rsidRDefault="00F74372">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1059</w:t>
      </w:r>
    </w:p>
    <w:p w:rsidR="00F74372" w:rsidRDefault="00F74372">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1059</w:t>
      </w:r>
    </w:p>
    <w:p w:rsidR="00F74372" w:rsidRDefault="00F74372">
      <w:pPr>
        <w:pStyle w:val="TOC4"/>
        <w:rPr>
          <w:rFonts w:asciiTheme="minorHAnsi" w:eastAsiaTheme="minorEastAsia" w:hAnsiTheme="minorHAnsi" w:cstheme="minorBidi"/>
          <w:sz w:val="22"/>
          <w:szCs w:val="22"/>
        </w:rPr>
      </w:pPr>
      <w:r w:rsidRPr="00F74372">
        <w:t>A.6.2.13.1</w:t>
      </w:r>
      <w:r w:rsidRPr="00F74372">
        <w:rPr>
          <w:rFonts w:asciiTheme="minorHAnsi" w:eastAsiaTheme="minorEastAsia" w:hAnsiTheme="minorHAnsi"/>
          <w:sz w:val="22"/>
          <w:szCs w:val="22"/>
        </w:rPr>
        <w:tab/>
      </w:r>
      <w:r w:rsidRPr="007760F8">
        <w:rPr>
          <w:rFonts w:cs="v4.2.0"/>
        </w:rPr>
        <w:t>Test Purpose and Environment</w:t>
      </w:r>
      <w:r>
        <w:tab/>
        <w:t>1059</w:t>
      </w:r>
    </w:p>
    <w:p w:rsidR="00F74372" w:rsidRDefault="00F74372">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1061</w:t>
      </w:r>
    </w:p>
    <w:p w:rsidR="00F74372" w:rsidRDefault="00F74372">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1061</w:t>
      </w:r>
    </w:p>
    <w:p w:rsidR="00F74372" w:rsidRDefault="00F74372">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1061</w:t>
      </w:r>
    </w:p>
    <w:p w:rsidR="00F74372" w:rsidRDefault="00F74372">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1062</w:t>
      </w:r>
    </w:p>
    <w:p w:rsidR="00F74372" w:rsidRDefault="00F74372">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1062</w:t>
      </w:r>
    </w:p>
    <w:p w:rsidR="00F74372" w:rsidRDefault="00F74372">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1062</w:t>
      </w:r>
    </w:p>
    <w:p w:rsidR="00F74372" w:rsidRDefault="00F74372">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1062</w:t>
      </w:r>
    </w:p>
    <w:p w:rsidR="00F74372" w:rsidRDefault="00F74372">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1062</w:t>
      </w:r>
    </w:p>
    <w:p w:rsidR="00F74372" w:rsidRDefault="00F74372">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1062</w:t>
      </w:r>
    </w:p>
    <w:p w:rsidR="00F74372" w:rsidRDefault="00F74372">
      <w:pPr>
        <w:pStyle w:val="TOC4"/>
        <w:rPr>
          <w:rFonts w:asciiTheme="minorHAnsi" w:eastAsiaTheme="minorEastAsia" w:hAnsiTheme="minorHAnsi" w:cstheme="minorBidi"/>
          <w:sz w:val="22"/>
          <w:szCs w:val="22"/>
        </w:rPr>
      </w:pPr>
      <w:r w:rsidRPr="00F74372">
        <w:t>A.6.2.14.1</w:t>
      </w:r>
      <w:r w:rsidRPr="00F74372">
        <w:rPr>
          <w:rFonts w:asciiTheme="minorHAnsi" w:eastAsiaTheme="minorEastAsia" w:hAnsiTheme="minorHAnsi"/>
          <w:sz w:val="22"/>
          <w:szCs w:val="22"/>
        </w:rPr>
        <w:tab/>
      </w:r>
      <w:r w:rsidRPr="007760F8">
        <w:rPr>
          <w:rFonts w:cs="v4.2.0"/>
        </w:rPr>
        <w:t>Test Purpose and Environment</w:t>
      </w:r>
      <w:r>
        <w:tab/>
        <w:t>1062</w:t>
      </w:r>
    </w:p>
    <w:p w:rsidR="00F74372" w:rsidRDefault="00F74372">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1064</w:t>
      </w:r>
    </w:p>
    <w:p w:rsidR="00F74372" w:rsidRDefault="00F74372">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1064</w:t>
      </w:r>
    </w:p>
    <w:p w:rsidR="00F74372" w:rsidRDefault="00F74372">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1065</w:t>
      </w:r>
    </w:p>
    <w:p w:rsidR="00F74372" w:rsidRDefault="00F74372">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1065</w:t>
      </w:r>
    </w:p>
    <w:p w:rsidR="00F74372" w:rsidRDefault="00F74372">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1065</w:t>
      </w:r>
    </w:p>
    <w:p w:rsidR="00F74372" w:rsidRDefault="00F74372">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1065</w:t>
      </w:r>
    </w:p>
    <w:p w:rsidR="00F74372" w:rsidRDefault="00F74372">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1065</w:t>
      </w:r>
    </w:p>
    <w:p w:rsidR="00F74372" w:rsidRDefault="00F74372">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1066</w:t>
      </w:r>
    </w:p>
    <w:p w:rsidR="00F74372" w:rsidRDefault="00F74372">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1066</w:t>
      </w:r>
    </w:p>
    <w:p w:rsidR="00F74372" w:rsidRDefault="00F74372">
      <w:pPr>
        <w:pStyle w:val="TOC4"/>
        <w:rPr>
          <w:rFonts w:asciiTheme="minorHAnsi" w:eastAsiaTheme="minorEastAsia" w:hAnsiTheme="minorHAnsi" w:cstheme="minorBidi"/>
          <w:sz w:val="22"/>
          <w:szCs w:val="22"/>
        </w:rPr>
      </w:pPr>
      <w:r w:rsidRPr="00F74372">
        <w:t>A.6.2.15.1</w:t>
      </w:r>
      <w:r w:rsidRPr="00F74372">
        <w:rPr>
          <w:rFonts w:asciiTheme="minorHAnsi" w:eastAsiaTheme="minorEastAsia" w:hAnsiTheme="minorHAnsi"/>
          <w:sz w:val="22"/>
          <w:szCs w:val="22"/>
        </w:rPr>
        <w:tab/>
      </w:r>
      <w:r w:rsidRPr="007760F8">
        <w:rPr>
          <w:rFonts w:cs="v4.2.0"/>
        </w:rPr>
        <w:t>Test Purpose and Environment</w:t>
      </w:r>
      <w:r>
        <w:tab/>
        <w:t>1066</w:t>
      </w:r>
    </w:p>
    <w:p w:rsidR="00F74372" w:rsidRDefault="00F74372">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1068</w:t>
      </w:r>
    </w:p>
    <w:p w:rsidR="00F74372" w:rsidRDefault="00F74372">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1068</w:t>
      </w:r>
    </w:p>
    <w:p w:rsidR="00F74372" w:rsidRDefault="00F74372">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1069</w:t>
      </w:r>
    </w:p>
    <w:p w:rsidR="00F74372" w:rsidRDefault="00F74372">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1069</w:t>
      </w:r>
    </w:p>
    <w:p w:rsidR="00F74372" w:rsidRDefault="00F74372">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1069</w:t>
      </w:r>
    </w:p>
    <w:p w:rsidR="00F74372" w:rsidRDefault="00F74372">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1069</w:t>
      </w:r>
    </w:p>
    <w:p w:rsidR="00F74372" w:rsidRDefault="00F74372">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1069</w:t>
      </w:r>
    </w:p>
    <w:p w:rsidR="00F74372" w:rsidRDefault="00F74372">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1070</w:t>
      </w:r>
    </w:p>
    <w:p w:rsidR="00F74372" w:rsidRDefault="00F74372">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1070</w:t>
      </w:r>
    </w:p>
    <w:p w:rsidR="00F74372" w:rsidRDefault="00F74372">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1070</w:t>
      </w:r>
    </w:p>
    <w:p w:rsidR="00F74372" w:rsidRDefault="00F74372">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1073</w:t>
      </w:r>
    </w:p>
    <w:p w:rsidR="00F74372" w:rsidRDefault="00F74372">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1073</w:t>
      </w:r>
    </w:p>
    <w:p w:rsidR="00F74372" w:rsidRDefault="00F74372">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1074</w:t>
      </w:r>
    </w:p>
    <w:p w:rsidR="00F74372" w:rsidRDefault="00F74372">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1074</w:t>
      </w:r>
    </w:p>
    <w:p w:rsidR="00F74372" w:rsidRDefault="00F74372">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1074</w:t>
      </w:r>
    </w:p>
    <w:p w:rsidR="00F74372" w:rsidRDefault="00F74372">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1074</w:t>
      </w:r>
    </w:p>
    <w:p w:rsidR="00F74372" w:rsidRDefault="00F74372">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1074</w:t>
      </w:r>
    </w:p>
    <w:p w:rsidR="00F74372" w:rsidRDefault="00F74372">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1074</w:t>
      </w:r>
    </w:p>
    <w:p w:rsidR="00F74372" w:rsidRDefault="00F74372">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1075</w:t>
      </w:r>
    </w:p>
    <w:p w:rsidR="00F74372" w:rsidRDefault="00F74372">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1075</w:t>
      </w:r>
    </w:p>
    <w:p w:rsidR="00F74372" w:rsidRDefault="00F74372">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1078</w:t>
      </w:r>
    </w:p>
    <w:p w:rsidR="00F74372" w:rsidRDefault="00F74372">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1078</w:t>
      </w:r>
    </w:p>
    <w:p w:rsidR="00F74372" w:rsidRDefault="00F74372">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1079</w:t>
      </w:r>
    </w:p>
    <w:p w:rsidR="00F74372" w:rsidRDefault="00F74372">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1079</w:t>
      </w:r>
    </w:p>
    <w:p w:rsidR="00F74372" w:rsidRDefault="00F74372">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1079</w:t>
      </w:r>
    </w:p>
    <w:p w:rsidR="00F74372" w:rsidRDefault="00F74372">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1079</w:t>
      </w:r>
    </w:p>
    <w:p w:rsidR="00F74372" w:rsidRDefault="00F74372">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1079</w:t>
      </w:r>
    </w:p>
    <w:p w:rsidR="00F74372" w:rsidRDefault="00F74372">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1079</w:t>
      </w:r>
    </w:p>
    <w:p w:rsidR="00F74372" w:rsidRDefault="00F74372">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1080</w:t>
      </w:r>
    </w:p>
    <w:p w:rsidR="00F74372" w:rsidRDefault="00F74372">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1080</w:t>
      </w:r>
    </w:p>
    <w:p w:rsidR="00F74372" w:rsidRDefault="00F74372">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1083</w:t>
      </w:r>
    </w:p>
    <w:p w:rsidR="00F74372" w:rsidRDefault="00F74372">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1083</w:t>
      </w:r>
    </w:p>
    <w:p w:rsidR="00F74372" w:rsidRDefault="00F74372">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1084</w:t>
      </w:r>
    </w:p>
    <w:p w:rsidR="00F74372" w:rsidRDefault="00F74372">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1084</w:t>
      </w:r>
    </w:p>
    <w:p w:rsidR="00F74372" w:rsidRDefault="00F74372">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1084</w:t>
      </w:r>
    </w:p>
    <w:p w:rsidR="00F74372" w:rsidRDefault="00F74372">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1084</w:t>
      </w:r>
    </w:p>
    <w:p w:rsidR="00F74372" w:rsidRDefault="00F74372">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1084</w:t>
      </w:r>
    </w:p>
    <w:p w:rsidR="00F74372" w:rsidRDefault="00F74372">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1084</w:t>
      </w:r>
    </w:p>
    <w:p w:rsidR="00F74372" w:rsidRDefault="00F74372">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1085</w:t>
      </w:r>
    </w:p>
    <w:p w:rsidR="00F74372" w:rsidRDefault="00F74372">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1085</w:t>
      </w:r>
    </w:p>
    <w:p w:rsidR="00F74372" w:rsidRDefault="00F74372">
      <w:pPr>
        <w:pStyle w:val="TOC4"/>
        <w:rPr>
          <w:rFonts w:asciiTheme="minorHAnsi" w:eastAsiaTheme="minorEastAsia" w:hAnsiTheme="minorHAnsi" w:cstheme="minorBidi"/>
          <w:sz w:val="22"/>
          <w:szCs w:val="22"/>
        </w:rPr>
      </w:pPr>
      <w:r w:rsidRPr="00F74372">
        <w:t>A.6.3.1.1</w:t>
      </w:r>
      <w:r w:rsidRPr="00F74372">
        <w:rPr>
          <w:rFonts w:asciiTheme="minorHAnsi" w:eastAsiaTheme="minorEastAsia" w:hAnsiTheme="minorHAnsi" w:cstheme="minorBidi"/>
          <w:sz w:val="22"/>
          <w:szCs w:val="22"/>
        </w:rPr>
        <w:tab/>
      </w:r>
      <w:r w:rsidRPr="007760F8">
        <w:rPr>
          <w:snapToGrid w:val="0"/>
        </w:rPr>
        <w:t>Test Purpose and Environment</w:t>
      </w:r>
      <w:r>
        <w:tab/>
        <w:t>1085</w:t>
      </w:r>
    </w:p>
    <w:p w:rsidR="00F74372" w:rsidRDefault="00F74372">
      <w:pPr>
        <w:pStyle w:val="TOC4"/>
        <w:rPr>
          <w:rFonts w:asciiTheme="minorHAnsi" w:eastAsiaTheme="minorEastAsia" w:hAnsiTheme="minorHAnsi" w:cstheme="minorBidi"/>
          <w:sz w:val="22"/>
          <w:szCs w:val="22"/>
        </w:rPr>
      </w:pPr>
      <w:r w:rsidRPr="00F74372">
        <w:t>A.6.3.1.2</w:t>
      </w:r>
      <w:r w:rsidRPr="00F74372">
        <w:rPr>
          <w:rFonts w:asciiTheme="minorHAnsi" w:eastAsiaTheme="minorEastAsia" w:hAnsiTheme="minorHAnsi" w:cstheme="minorBidi"/>
          <w:sz w:val="22"/>
          <w:szCs w:val="22"/>
        </w:rPr>
        <w:tab/>
      </w:r>
      <w:r w:rsidRPr="007760F8">
        <w:rPr>
          <w:snapToGrid w:val="0"/>
        </w:rPr>
        <w:t>Test Requirements</w:t>
      </w:r>
      <w:r>
        <w:tab/>
        <w:t>1087</w:t>
      </w:r>
    </w:p>
    <w:p w:rsidR="00F74372" w:rsidRDefault="00F74372">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1087</w:t>
      </w:r>
    </w:p>
    <w:p w:rsidR="00F74372" w:rsidRDefault="00F74372">
      <w:pPr>
        <w:pStyle w:val="TOC4"/>
        <w:rPr>
          <w:rFonts w:asciiTheme="minorHAnsi" w:eastAsiaTheme="minorEastAsia" w:hAnsiTheme="minorHAnsi" w:cstheme="minorBidi"/>
          <w:sz w:val="22"/>
          <w:szCs w:val="22"/>
        </w:rPr>
      </w:pPr>
      <w:r w:rsidRPr="00F74372">
        <w:t>A.6.3.2.1</w:t>
      </w:r>
      <w:r w:rsidRPr="00F74372">
        <w:rPr>
          <w:rFonts w:asciiTheme="minorHAnsi" w:eastAsiaTheme="minorEastAsia" w:hAnsiTheme="minorHAnsi" w:cstheme="minorBidi"/>
          <w:sz w:val="22"/>
          <w:szCs w:val="22"/>
        </w:rPr>
        <w:tab/>
      </w:r>
      <w:r w:rsidRPr="007760F8">
        <w:rPr>
          <w:snapToGrid w:val="0"/>
        </w:rPr>
        <w:t>Test Purpose and Environment</w:t>
      </w:r>
      <w:r>
        <w:tab/>
        <w:t>1087</w:t>
      </w:r>
    </w:p>
    <w:p w:rsidR="00F74372" w:rsidRDefault="00F74372">
      <w:pPr>
        <w:pStyle w:val="TOC4"/>
        <w:rPr>
          <w:rFonts w:asciiTheme="minorHAnsi" w:eastAsiaTheme="minorEastAsia" w:hAnsiTheme="minorHAnsi" w:cstheme="minorBidi"/>
          <w:sz w:val="22"/>
          <w:szCs w:val="22"/>
        </w:rPr>
      </w:pPr>
      <w:r w:rsidRPr="00F74372">
        <w:t>A.6.3.2.2</w:t>
      </w:r>
      <w:r w:rsidRPr="00F74372">
        <w:rPr>
          <w:rFonts w:asciiTheme="minorHAnsi" w:eastAsiaTheme="minorEastAsia" w:hAnsiTheme="minorHAnsi" w:cstheme="minorBidi"/>
          <w:sz w:val="22"/>
          <w:szCs w:val="22"/>
        </w:rPr>
        <w:tab/>
      </w:r>
      <w:r w:rsidRPr="007760F8">
        <w:rPr>
          <w:snapToGrid w:val="0"/>
        </w:rPr>
        <w:t>Test Requirements</w:t>
      </w:r>
      <w:r>
        <w:tab/>
        <w:t>1089</w:t>
      </w:r>
    </w:p>
    <w:p w:rsidR="00F74372" w:rsidRDefault="00F74372">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1089</w:t>
      </w:r>
    </w:p>
    <w:p w:rsidR="00F74372" w:rsidRDefault="00F74372">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1089</w:t>
      </w:r>
    </w:p>
    <w:p w:rsidR="00F74372" w:rsidRDefault="00F74372">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1090</w:t>
      </w:r>
    </w:p>
    <w:p w:rsidR="00F74372" w:rsidRDefault="00F74372">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1091</w:t>
      </w:r>
    </w:p>
    <w:p w:rsidR="00F74372" w:rsidRDefault="00F74372">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1091</w:t>
      </w:r>
    </w:p>
    <w:p w:rsidR="00F74372" w:rsidRDefault="00F74372">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1092</w:t>
      </w:r>
    </w:p>
    <w:p w:rsidR="00F74372" w:rsidRDefault="00F7437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1093</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5</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1093</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5</w:t>
      </w:r>
      <w:r w:rsidRPr="00F74372">
        <w:t>.2</w:t>
      </w:r>
      <w:r w:rsidRPr="00F74372">
        <w:rPr>
          <w:rFonts w:asciiTheme="minorHAnsi" w:eastAsiaTheme="minorEastAsia" w:hAnsiTheme="minorHAnsi" w:cstheme="minorBidi"/>
          <w:sz w:val="22"/>
          <w:szCs w:val="22"/>
        </w:rPr>
        <w:tab/>
      </w:r>
      <w:r w:rsidRPr="007760F8">
        <w:rPr>
          <w:snapToGrid w:val="0"/>
        </w:rPr>
        <w:t>Test Requirements</w:t>
      </w:r>
      <w:r>
        <w:tab/>
        <w:t>1095</w:t>
      </w:r>
    </w:p>
    <w:p w:rsidR="00F74372" w:rsidRDefault="00F7437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1095</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6</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1095</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 xml:space="preserve"> 6</w:t>
      </w:r>
      <w:r w:rsidRPr="00F74372">
        <w:t>.</w:t>
      </w:r>
      <w:r w:rsidRPr="00F74372">
        <w:rPr>
          <w:lang w:eastAsia="zh-CN"/>
        </w:rPr>
        <w:t>3</w:t>
      </w:r>
      <w:r w:rsidRPr="00F74372">
        <w:t>.</w:t>
      </w:r>
      <w:r w:rsidRPr="00F74372">
        <w:rPr>
          <w:lang w:eastAsia="zh-CN"/>
        </w:rPr>
        <w:t>6</w:t>
      </w:r>
      <w:r w:rsidRPr="00F74372">
        <w:t>.2</w:t>
      </w:r>
      <w:r w:rsidRPr="00F74372">
        <w:rPr>
          <w:rFonts w:asciiTheme="minorHAnsi" w:eastAsiaTheme="minorEastAsia" w:hAnsiTheme="minorHAnsi" w:cstheme="minorBidi"/>
          <w:sz w:val="22"/>
          <w:szCs w:val="22"/>
        </w:rPr>
        <w:tab/>
      </w:r>
      <w:r w:rsidRPr="007760F8">
        <w:rPr>
          <w:snapToGrid w:val="0"/>
        </w:rPr>
        <w:t>Test Requirements</w:t>
      </w:r>
      <w:r>
        <w:tab/>
        <w:t>1097</w:t>
      </w:r>
    </w:p>
    <w:p w:rsidR="00F74372" w:rsidRDefault="00F7437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1097</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7</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1097</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7</w:t>
      </w:r>
      <w:r w:rsidRPr="00F74372">
        <w:t>.2</w:t>
      </w:r>
      <w:r w:rsidRPr="00F74372">
        <w:rPr>
          <w:rFonts w:asciiTheme="minorHAnsi" w:eastAsiaTheme="minorEastAsia" w:hAnsiTheme="minorHAnsi" w:cstheme="minorBidi"/>
          <w:sz w:val="22"/>
          <w:szCs w:val="22"/>
        </w:rPr>
        <w:tab/>
      </w:r>
      <w:r w:rsidRPr="007760F8">
        <w:rPr>
          <w:snapToGrid w:val="0"/>
        </w:rPr>
        <w:t>Test Requirements</w:t>
      </w:r>
      <w:r>
        <w:tab/>
        <w:t>1100</w:t>
      </w:r>
    </w:p>
    <w:p w:rsidR="00F74372" w:rsidRDefault="00F74372">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1100</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8</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1100</w:t>
      </w:r>
    </w:p>
    <w:p w:rsidR="00F74372" w:rsidRDefault="00F74372">
      <w:pPr>
        <w:pStyle w:val="TOC4"/>
        <w:rPr>
          <w:rFonts w:asciiTheme="minorHAnsi" w:eastAsiaTheme="minorEastAsia" w:hAnsiTheme="minorHAnsi" w:cstheme="minorBidi"/>
          <w:sz w:val="22"/>
          <w:szCs w:val="22"/>
        </w:rPr>
      </w:pPr>
      <w:r w:rsidRPr="00F74372">
        <w:t>A.</w:t>
      </w:r>
      <w:r w:rsidRPr="00F74372">
        <w:rPr>
          <w:lang w:eastAsia="zh-CN"/>
        </w:rPr>
        <w:t>6</w:t>
      </w:r>
      <w:r w:rsidRPr="00F74372">
        <w:t>.</w:t>
      </w:r>
      <w:r w:rsidRPr="00F74372">
        <w:rPr>
          <w:lang w:eastAsia="zh-CN"/>
        </w:rPr>
        <w:t>3</w:t>
      </w:r>
      <w:r w:rsidRPr="00F74372">
        <w:t>.</w:t>
      </w:r>
      <w:r w:rsidRPr="00F74372">
        <w:rPr>
          <w:lang w:eastAsia="zh-CN"/>
        </w:rPr>
        <w:t>8</w:t>
      </w:r>
      <w:r w:rsidRPr="00F74372">
        <w:t>.2</w:t>
      </w:r>
      <w:r w:rsidRPr="00F74372">
        <w:rPr>
          <w:rFonts w:asciiTheme="minorHAnsi" w:eastAsiaTheme="minorEastAsia" w:hAnsiTheme="minorHAnsi" w:cstheme="minorBidi"/>
          <w:sz w:val="22"/>
          <w:szCs w:val="22"/>
        </w:rPr>
        <w:tab/>
      </w:r>
      <w:r w:rsidRPr="007760F8">
        <w:rPr>
          <w:snapToGrid w:val="0"/>
        </w:rPr>
        <w:t>Test Requirements</w:t>
      </w:r>
      <w:r>
        <w:tab/>
        <w:t>1103</w:t>
      </w:r>
    </w:p>
    <w:p w:rsidR="00F74372" w:rsidRDefault="00F74372">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1103</w:t>
      </w:r>
    </w:p>
    <w:p w:rsidR="00F74372" w:rsidRDefault="00F74372">
      <w:pPr>
        <w:pStyle w:val="TOC4"/>
        <w:rPr>
          <w:rFonts w:asciiTheme="minorHAnsi" w:eastAsiaTheme="minorEastAsia" w:hAnsiTheme="minorHAnsi" w:cstheme="minorBidi"/>
          <w:sz w:val="22"/>
          <w:szCs w:val="22"/>
        </w:rPr>
      </w:pPr>
      <w:r w:rsidRPr="00F74372">
        <w:t>A.6.3.9.1</w:t>
      </w:r>
      <w:r w:rsidRPr="00F74372">
        <w:rPr>
          <w:rFonts w:asciiTheme="minorHAnsi" w:eastAsiaTheme="minorEastAsia" w:hAnsiTheme="minorHAnsi" w:cstheme="minorBidi"/>
          <w:sz w:val="22"/>
          <w:szCs w:val="22"/>
        </w:rPr>
        <w:tab/>
      </w:r>
      <w:r w:rsidRPr="007760F8">
        <w:rPr>
          <w:snapToGrid w:val="0"/>
        </w:rPr>
        <w:t>Test Purpose and Environment</w:t>
      </w:r>
      <w:r>
        <w:tab/>
        <w:t>1103</w:t>
      </w:r>
    </w:p>
    <w:p w:rsidR="00F74372" w:rsidRDefault="00F74372">
      <w:pPr>
        <w:pStyle w:val="TOC4"/>
        <w:rPr>
          <w:rFonts w:asciiTheme="minorHAnsi" w:eastAsiaTheme="minorEastAsia" w:hAnsiTheme="minorHAnsi" w:cstheme="minorBidi"/>
          <w:sz w:val="22"/>
          <w:szCs w:val="22"/>
        </w:rPr>
      </w:pPr>
      <w:r w:rsidRPr="00F74372">
        <w:t>A.6.3.9.2</w:t>
      </w:r>
      <w:r w:rsidRPr="00F74372">
        <w:rPr>
          <w:rFonts w:asciiTheme="minorHAnsi" w:eastAsiaTheme="minorEastAsia" w:hAnsiTheme="minorHAnsi" w:cstheme="minorBidi"/>
          <w:sz w:val="22"/>
          <w:szCs w:val="22"/>
        </w:rPr>
        <w:tab/>
      </w:r>
      <w:r w:rsidRPr="007760F8">
        <w:rPr>
          <w:snapToGrid w:val="0"/>
        </w:rPr>
        <w:t>Test Requirements</w:t>
      </w:r>
      <w:r>
        <w:tab/>
        <w:t>1105</w:t>
      </w:r>
    </w:p>
    <w:p w:rsidR="00F74372" w:rsidRDefault="00F74372">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1105</w:t>
      </w:r>
    </w:p>
    <w:p w:rsidR="00F74372" w:rsidRDefault="00F74372">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1105</w:t>
      </w:r>
    </w:p>
    <w:p w:rsidR="00F74372" w:rsidRDefault="00F74372">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1107</w:t>
      </w:r>
    </w:p>
    <w:p w:rsidR="00F74372" w:rsidRDefault="00F74372">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1107</w:t>
      </w:r>
    </w:p>
    <w:p w:rsidR="00F74372" w:rsidRDefault="00F74372">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1107</w:t>
      </w:r>
    </w:p>
    <w:p w:rsidR="00F74372" w:rsidRDefault="00F74372">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1109</w:t>
      </w:r>
    </w:p>
    <w:p w:rsidR="00F74372" w:rsidRDefault="00F74372">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1109</w:t>
      </w:r>
    </w:p>
    <w:p w:rsidR="00F74372" w:rsidRDefault="00F74372">
      <w:pPr>
        <w:pStyle w:val="TOC4"/>
        <w:rPr>
          <w:rFonts w:asciiTheme="minorHAnsi" w:eastAsiaTheme="minorEastAsia" w:hAnsiTheme="minorHAnsi" w:cstheme="minorBidi"/>
          <w:sz w:val="22"/>
          <w:szCs w:val="22"/>
        </w:rPr>
      </w:pPr>
      <w:r w:rsidRPr="00F74372">
        <w:t>A.6.3.12.1</w:t>
      </w:r>
      <w:r w:rsidRPr="00F74372">
        <w:rPr>
          <w:rFonts w:asciiTheme="minorHAnsi" w:eastAsiaTheme="minorEastAsia" w:hAnsiTheme="minorHAnsi" w:cstheme="minorBidi"/>
          <w:sz w:val="22"/>
          <w:szCs w:val="22"/>
        </w:rPr>
        <w:tab/>
      </w:r>
      <w:r w:rsidRPr="007760F8">
        <w:rPr>
          <w:snapToGrid w:val="0"/>
        </w:rPr>
        <w:t>Test Purpose and Environment</w:t>
      </w:r>
      <w:r>
        <w:tab/>
        <w:t>1109</w:t>
      </w:r>
    </w:p>
    <w:p w:rsidR="00F74372" w:rsidRDefault="00F74372">
      <w:pPr>
        <w:pStyle w:val="TOC4"/>
        <w:rPr>
          <w:rFonts w:asciiTheme="minorHAnsi" w:eastAsiaTheme="minorEastAsia" w:hAnsiTheme="minorHAnsi" w:cstheme="minorBidi"/>
          <w:sz w:val="22"/>
          <w:szCs w:val="22"/>
        </w:rPr>
      </w:pPr>
      <w:r w:rsidRPr="00F74372">
        <w:t>A.6.3.12.2</w:t>
      </w:r>
      <w:r w:rsidRPr="00F74372">
        <w:rPr>
          <w:rFonts w:asciiTheme="minorHAnsi" w:eastAsiaTheme="minorEastAsia" w:hAnsiTheme="minorHAnsi" w:cstheme="minorBidi"/>
          <w:sz w:val="22"/>
          <w:szCs w:val="22"/>
        </w:rPr>
        <w:tab/>
      </w:r>
      <w:r w:rsidRPr="007760F8">
        <w:rPr>
          <w:snapToGrid w:val="0"/>
        </w:rPr>
        <w:t>Test Requirements</w:t>
      </w:r>
      <w:r>
        <w:tab/>
        <w:t>1112</w:t>
      </w:r>
    </w:p>
    <w:p w:rsidR="00F74372" w:rsidRDefault="00F74372">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1113</w:t>
      </w:r>
    </w:p>
    <w:p w:rsidR="00F74372" w:rsidRDefault="00F74372">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1113</w:t>
      </w:r>
    </w:p>
    <w:p w:rsidR="00F74372" w:rsidRDefault="00F74372">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1113</w:t>
      </w:r>
    </w:p>
    <w:p w:rsidR="00F74372" w:rsidRDefault="00F74372">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1113</w:t>
      </w:r>
    </w:p>
    <w:p w:rsidR="00F74372" w:rsidRDefault="00F74372">
      <w:pPr>
        <w:pStyle w:val="TOC4"/>
        <w:rPr>
          <w:rFonts w:asciiTheme="minorHAnsi" w:eastAsiaTheme="minorEastAsia" w:hAnsiTheme="minorHAnsi" w:cstheme="minorBidi"/>
          <w:sz w:val="22"/>
          <w:szCs w:val="22"/>
        </w:rPr>
      </w:pPr>
      <w:r w:rsidRPr="00F74372">
        <w:t>A.7.1.1.2</w:t>
      </w:r>
      <w:r w:rsidRPr="00F74372">
        <w:rPr>
          <w:rFonts w:asciiTheme="minorHAnsi" w:eastAsiaTheme="minorEastAsia" w:hAnsiTheme="minorHAnsi"/>
          <w:sz w:val="22"/>
          <w:szCs w:val="22"/>
        </w:rPr>
        <w:tab/>
      </w:r>
      <w:r w:rsidRPr="007760F8">
        <w:rPr>
          <w:rFonts w:cs="v4.2.0"/>
        </w:rPr>
        <w:t>Test Requirements</w:t>
      </w:r>
      <w:r>
        <w:tab/>
        <w:t>1114</w:t>
      </w:r>
    </w:p>
    <w:p w:rsidR="00F74372" w:rsidRDefault="00F74372">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1115</w:t>
      </w:r>
    </w:p>
    <w:p w:rsidR="00F74372" w:rsidRDefault="00F74372">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1115</w:t>
      </w:r>
    </w:p>
    <w:p w:rsidR="00F74372" w:rsidRDefault="00F74372">
      <w:pPr>
        <w:pStyle w:val="TOC4"/>
        <w:rPr>
          <w:rFonts w:asciiTheme="minorHAnsi" w:eastAsiaTheme="minorEastAsia" w:hAnsiTheme="minorHAnsi" w:cstheme="minorBidi"/>
          <w:sz w:val="22"/>
          <w:szCs w:val="22"/>
        </w:rPr>
      </w:pPr>
      <w:r w:rsidRPr="00F74372">
        <w:t>A.7.1.2.2</w:t>
      </w:r>
      <w:r w:rsidRPr="00F74372">
        <w:rPr>
          <w:rFonts w:asciiTheme="minorHAnsi" w:eastAsiaTheme="minorEastAsia" w:hAnsiTheme="minorHAnsi"/>
          <w:sz w:val="22"/>
          <w:szCs w:val="22"/>
        </w:rPr>
        <w:tab/>
      </w:r>
      <w:r w:rsidRPr="007760F8">
        <w:rPr>
          <w:rFonts w:cs="v4.2.0"/>
        </w:rPr>
        <w:t>Test Requirements</w:t>
      </w:r>
      <w:r>
        <w:tab/>
        <w:t>1117</w:t>
      </w:r>
    </w:p>
    <w:p w:rsidR="00F74372" w:rsidRDefault="00F74372">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1118</w:t>
      </w:r>
    </w:p>
    <w:p w:rsidR="00F74372" w:rsidRDefault="00F74372">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1118</w:t>
      </w:r>
    </w:p>
    <w:p w:rsidR="00F74372" w:rsidRDefault="00F74372">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1120</w:t>
      </w:r>
    </w:p>
    <w:p w:rsidR="00F74372" w:rsidRDefault="00F74372">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1121</w:t>
      </w:r>
    </w:p>
    <w:p w:rsidR="00F74372" w:rsidRDefault="00F74372">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1121</w:t>
      </w:r>
    </w:p>
    <w:p w:rsidR="00F74372" w:rsidRDefault="00F74372">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1123</w:t>
      </w:r>
    </w:p>
    <w:p w:rsidR="00F74372" w:rsidRDefault="00F74372">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1124</w:t>
      </w:r>
    </w:p>
    <w:p w:rsidR="00F74372" w:rsidRDefault="00F74372">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1124</w:t>
      </w:r>
    </w:p>
    <w:p w:rsidR="00F74372" w:rsidRDefault="00F74372">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1124</w:t>
      </w:r>
    </w:p>
    <w:p w:rsidR="00F74372" w:rsidRDefault="00F74372">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1124</w:t>
      </w:r>
    </w:p>
    <w:p w:rsidR="00F74372" w:rsidRDefault="00F74372">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1124</w:t>
      </w:r>
    </w:p>
    <w:p w:rsidR="00F74372" w:rsidRDefault="00F74372">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1125</w:t>
      </w:r>
    </w:p>
    <w:p w:rsidR="00F74372" w:rsidRDefault="00F74372">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1125</w:t>
      </w:r>
    </w:p>
    <w:p w:rsidR="00F74372" w:rsidRDefault="00F74372">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1125</w:t>
      </w:r>
    </w:p>
    <w:p w:rsidR="00F74372" w:rsidRDefault="00F74372">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1127</w:t>
      </w:r>
    </w:p>
    <w:p w:rsidR="00F74372" w:rsidRDefault="00F74372">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1128</w:t>
      </w:r>
    </w:p>
    <w:p w:rsidR="00F74372" w:rsidRDefault="00F74372">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1128</w:t>
      </w:r>
    </w:p>
    <w:p w:rsidR="00F74372" w:rsidRDefault="00F74372">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1129</w:t>
      </w:r>
    </w:p>
    <w:p w:rsidR="00F74372" w:rsidRDefault="00F74372">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7760F8">
        <w:rPr>
          <w:snapToGrid w:val="0"/>
          <w:lang w:eastAsia="zh-CN"/>
        </w:rPr>
        <w:t xml:space="preserve"> for 20MHz +20MHz</w:t>
      </w:r>
      <w:r>
        <w:tab/>
        <w:t>1130</w:t>
      </w:r>
    </w:p>
    <w:p w:rsidR="00F74372" w:rsidRDefault="00F74372">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1130</w:t>
      </w:r>
    </w:p>
    <w:p w:rsidR="00F74372" w:rsidRDefault="00F74372">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1130</w:t>
      </w:r>
    </w:p>
    <w:p w:rsidR="00F74372" w:rsidRDefault="00F74372">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7760F8">
        <w:rPr>
          <w:snapToGrid w:val="0"/>
          <w:lang w:eastAsia="zh-CN"/>
        </w:rPr>
        <w:t>20MHz +10MHz</w:t>
      </w:r>
      <w:r>
        <w:tab/>
        <w:t>1130</w:t>
      </w:r>
    </w:p>
    <w:p w:rsidR="00F74372" w:rsidRDefault="00F74372">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1130</w:t>
      </w:r>
    </w:p>
    <w:p w:rsidR="00F74372" w:rsidRDefault="00F74372">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1130</w:t>
      </w:r>
    </w:p>
    <w:p w:rsidR="00F74372" w:rsidRDefault="00F74372">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1131</w:t>
      </w:r>
    </w:p>
    <w:p w:rsidR="00F74372" w:rsidRDefault="00F74372">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1131</w:t>
      </w:r>
    </w:p>
    <w:p w:rsidR="00F74372" w:rsidRDefault="00F74372">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1131</w:t>
      </w:r>
    </w:p>
    <w:p w:rsidR="00F74372" w:rsidRDefault="00F74372">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1131</w:t>
      </w:r>
    </w:p>
    <w:p w:rsidR="00F74372" w:rsidRDefault="00F74372">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1131</w:t>
      </w:r>
    </w:p>
    <w:p w:rsidR="00F74372" w:rsidRDefault="00F74372">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1131</w:t>
      </w:r>
    </w:p>
    <w:p w:rsidR="00F74372" w:rsidRDefault="00F74372">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1131</w:t>
      </w:r>
    </w:p>
    <w:p w:rsidR="00F74372" w:rsidRDefault="00F74372">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1131</w:t>
      </w:r>
    </w:p>
    <w:p w:rsidR="00F74372" w:rsidRDefault="00F74372">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1133</w:t>
      </w:r>
    </w:p>
    <w:p w:rsidR="00F74372" w:rsidRDefault="00F74372">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1133</w:t>
      </w:r>
    </w:p>
    <w:p w:rsidR="00F74372" w:rsidRDefault="00F74372">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1133</w:t>
      </w:r>
    </w:p>
    <w:p w:rsidR="00F74372" w:rsidRDefault="00F74372">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1135</w:t>
      </w:r>
    </w:p>
    <w:p w:rsidR="00F74372" w:rsidRDefault="00F74372">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1135</w:t>
      </w:r>
    </w:p>
    <w:p w:rsidR="00F74372" w:rsidRDefault="00F74372">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1135</w:t>
      </w:r>
    </w:p>
    <w:p w:rsidR="00F74372" w:rsidRDefault="00F74372">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1137</w:t>
      </w:r>
    </w:p>
    <w:p w:rsidR="00F74372" w:rsidRDefault="00F74372">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1137</w:t>
      </w:r>
    </w:p>
    <w:p w:rsidR="00F74372" w:rsidRDefault="00F74372">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1137</w:t>
      </w:r>
    </w:p>
    <w:p w:rsidR="00F74372" w:rsidRDefault="00F74372">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1139</w:t>
      </w:r>
    </w:p>
    <w:p w:rsidR="00F74372" w:rsidRDefault="00F74372">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1140</w:t>
      </w:r>
    </w:p>
    <w:p w:rsidR="00F74372" w:rsidRDefault="00F74372">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1140</w:t>
      </w:r>
    </w:p>
    <w:p w:rsidR="00F74372" w:rsidRDefault="00F74372">
      <w:pPr>
        <w:pStyle w:val="TOC4"/>
        <w:rPr>
          <w:rFonts w:asciiTheme="minorHAnsi" w:eastAsiaTheme="minorEastAsia" w:hAnsiTheme="minorHAnsi" w:cstheme="minorBidi"/>
          <w:sz w:val="22"/>
          <w:szCs w:val="22"/>
        </w:rPr>
      </w:pPr>
      <w:r w:rsidRPr="00F74372">
        <w:t>A.7.1.14.2</w:t>
      </w:r>
      <w:r w:rsidRPr="00F74372">
        <w:rPr>
          <w:rFonts w:asciiTheme="minorHAnsi" w:eastAsiaTheme="minorEastAsia" w:hAnsiTheme="minorHAnsi"/>
          <w:sz w:val="22"/>
          <w:szCs w:val="22"/>
        </w:rPr>
        <w:tab/>
      </w:r>
      <w:r w:rsidRPr="007760F8">
        <w:rPr>
          <w:rFonts w:cs="v4.2.0"/>
        </w:rPr>
        <w:t>Test Requirements</w:t>
      </w:r>
      <w:r>
        <w:tab/>
        <w:t>1141</w:t>
      </w:r>
    </w:p>
    <w:p w:rsidR="00F74372" w:rsidRDefault="00F74372">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1141</w:t>
      </w:r>
    </w:p>
    <w:p w:rsidR="00F74372" w:rsidRDefault="00F74372">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1141</w:t>
      </w:r>
    </w:p>
    <w:p w:rsidR="00F74372" w:rsidRDefault="00F74372">
      <w:pPr>
        <w:pStyle w:val="TOC4"/>
        <w:rPr>
          <w:rFonts w:asciiTheme="minorHAnsi" w:eastAsiaTheme="minorEastAsia" w:hAnsiTheme="minorHAnsi" w:cstheme="minorBidi"/>
          <w:sz w:val="22"/>
          <w:szCs w:val="22"/>
        </w:rPr>
      </w:pPr>
      <w:r w:rsidRPr="00F74372">
        <w:t>A.7.1.15.2</w:t>
      </w:r>
      <w:r w:rsidRPr="00F74372">
        <w:rPr>
          <w:rFonts w:asciiTheme="minorHAnsi" w:eastAsiaTheme="minorEastAsia" w:hAnsiTheme="minorHAnsi"/>
          <w:sz w:val="22"/>
          <w:szCs w:val="22"/>
        </w:rPr>
        <w:tab/>
      </w:r>
      <w:r w:rsidRPr="007760F8">
        <w:rPr>
          <w:rFonts w:cs="v4.2.0"/>
        </w:rPr>
        <w:t>Test Requirements</w:t>
      </w:r>
      <w:r>
        <w:tab/>
        <w:t>1142</w:t>
      </w:r>
    </w:p>
    <w:p w:rsidR="00F74372" w:rsidRDefault="00F74372">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1143</w:t>
      </w:r>
    </w:p>
    <w:p w:rsidR="00F74372" w:rsidRDefault="00F74372">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1143</w:t>
      </w:r>
    </w:p>
    <w:p w:rsidR="00F74372" w:rsidRDefault="00F74372">
      <w:pPr>
        <w:pStyle w:val="TOC4"/>
        <w:rPr>
          <w:rFonts w:asciiTheme="minorHAnsi" w:eastAsiaTheme="minorEastAsia" w:hAnsiTheme="minorHAnsi" w:cstheme="minorBidi"/>
          <w:sz w:val="22"/>
          <w:szCs w:val="22"/>
        </w:rPr>
      </w:pPr>
      <w:r w:rsidRPr="00F74372">
        <w:t>A.7.1.16.2</w:t>
      </w:r>
      <w:r w:rsidRPr="00F74372">
        <w:rPr>
          <w:rFonts w:asciiTheme="minorHAnsi" w:eastAsiaTheme="minorEastAsia" w:hAnsiTheme="minorHAnsi"/>
          <w:sz w:val="22"/>
          <w:szCs w:val="22"/>
        </w:rPr>
        <w:tab/>
      </w:r>
      <w:r w:rsidRPr="007760F8">
        <w:rPr>
          <w:rFonts w:cs="v4.2.0"/>
        </w:rPr>
        <w:t>Test Requirements</w:t>
      </w:r>
      <w:r>
        <w:tab/>
        <w:t>1144</w:t>
      </w:r>
    </w:p>
    <w:p w:rsidR="00F74372" w:rsidRDefault="00F74372">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1145</w:t>
      </w:r>
    </w:p>
    <w:p w:rsidR="00F74372" w:rsidRDefault="00F74372">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1145</w:t>
      </w:r>
    </w:p>
    <w:p w:rsidR="00F74372" w:rsidRDefault="00F74372">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1147</w:t>
      </w:r>
    </w:p>
    <w:p w:rsidR="00F74372" w:rsidRDefault="00F74372">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1148</w:t>
      </w:r>
    </w:p>
    <w:p w:rsidR="00F74372" w:rsidRDefault="00F74372">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1148</w:t>
      </w:r>
    </w:p>
    <w:p w:rsidR="00F74372" w:rsidRDefault="00F74372">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1150</w:t>
      </w:r>
    </w:p>
    <w:p w:rsidR="00F74372" w:rsidRDefault="00F74372">
      <w:pPr>
        <w:pStyle w:val="TOC3"/>
        <w:rPr>
          <w:rFonts w:asciiTheme="minorHAnsi" w:eastAsiaTheme="minorEastAsia" w:hAnsiTheme="minorHAnsi" w:cstheme="minorBidi"/>
          <w:sz w:val="22"/>
          <w:szCs w:val="22"/>
        </w:rPr>
      </w:pPr>
      <w:r w:rsidRPr="00F74372">
        <w:t>A.7.1.19</w:t>
      </w:r>
      <w:r w:rsidRPr="00F74372">
        <w:rPr>
          <w:rFonts w:asciiTheme="minorHAnsi" w:eastAsiaTheme="minorEastAsia" w:hAnsiTheme="minorHAnsi" w:cstheme="minorBidi"/>
          <w:sz w:val="22"/>
          <w:szCs w:val="22"/>
        </w:rPr>
        <w:tab/>
      </w:r>
      <w:r>
        <w:rPr>
          <w:lang w:eastAsia="zh-CN"/>
        </w:rPr>
        <w:t>E-UTRAN FDD - UE Transmit Timing Accuracy Test for RACH-less Handover</w:t>
      </w:r>
      <w:r>
        <w:tab/>
        <w:t>1151</w:t>
      </w:r>
    </w:p>
    <w:p w:rsidR="00F74372" w:rsidRDefault="00F74372">
      <w:pPr>
        <w:pStyle w:val="TOC4"/>
        <w:rPr>
          <w:rFonts w:asciiTheme="minorHAnsi" w:eastAsiaTheme="minorEastAsia" w:hAnsiTheme="minorHAnsi" w:cstheme="minorBidi"/>
          <w:sz w:val="22"/>
          <w:szCs w:val="22"/>
        </w:rPr>
      </w:pPr>
      <w:r w:rsidRPr="00F74372">
        <w:t>A.7.1.19.1</w:t>
      </w:r>
      <w:r w:rsidRPr="00F74372">
        <w:rPr>
          <w:rFonts w:asciiTheme="minorHAnsi" w:eastAsiaTheme="minorEastAsia" w:hAnsiTheme="minorHAnsi" w:cstheme="minorBidi"/>
          <w:sz w:val="22"/>
          <w:szCs w:val="22"/>
        </w:rPr>
        <w:tab/>
      </w:r>
      <w:r w:rsidRPr="007760F8">
        <w:rPr>
          <w:snapToGrid w:val="0"/>
        </w:rPr>
        <w:t>Test Purpose and Environment</w:t>
      </w:r>
      <w:r>
        <w:tab/>
        <w:t>1151</w:t>
      </w:r>
    </w:p>
    <w:p w:rsidR="00F74372" w:rsidRDefault="00F74372">
      <w:pPr>
        <w:pStyle w:val="TOC4"/>
        <w:rPr>
          <w:rFonts w:asciiTheme="minorHAnsi" w:eastAsiaTheme="minorEastAsia" w:hAnsiTheme="minorHAnsi" w:cstheme="minorBidi"/>
          <w:sz w:val="22"/>
          <w:szCs w:val="22"/>
        </w:rPr>
      </w:pPr>
      <w:r w:rsidRPr="00F74372">
        <w:t>A.7.1.19.2</w:t>
      </w:r>
      <w:r w:rsidRPr="00F74372">
        <w:rPr>
          <w:rFonts w:asciiTheme="minorHAnsi" w:eastAsiaTheme="minorEastAsia" w:hAnsiTheme="minorHAnsi" w:cstheme="minorBidi"/>
          <w:sz w:val="22"/>
          <w:szCs w:val="22"/>
        </w:rPr>
        <w:tab/>
      </w:r>
      <w:r w:rsidRPr="007760F8">
        <w:rPr>
          <w:snapToGrid w:val="0"/>
        </w:rPr>
        <w:t>Test Requirements</w:t>
      </w:r>
      <w:r>
        <w:tab/>
        <w:t>1152</w:t>
      </w:r>
    </w:p>
    <w:p w:rsidR="00F74372" w:rsidRDefault="00F74372">
      <w:pPr>
        <w:pStyle w:val="TOC3"/>
        <w:rPr>
          <w:rFonts w:asciiTheme="minorHAnsi" w:eastAsiaTheme="minorEastAsia" w:hAnsiTheme="minorHAnsi" w:cstheme="minorBidi"/>
          <w:sz w:val="22"/>
          <w:szCs w:val="22"/>
        </w:rPr>
      </w:pPr>
      <w:r w:rsidRPr="00F74372">
        <w:t>A.7.1.20</w:t>
      </w:r>
      <w:r w:rsidRPr="00F74372">
        <w:rPr>
          <w:rFonts w:asciiTheme="minorHAnsi" w:eastAsiaTheme="minorEastAsia" w:hAnsiTheme="minorHAnsi" w:cstheme="minorBidi"/>
          <w:sz w:val="22"/>
          <w:szCs w:val="22"/>
        </w:rPr>
        <w:tab/>
      </w:r>
      <w:r>
        <w:rPr>
          <w:lang w:eastAsia="zh-CN"/>
        </w:rPr>
        <w:t>E-UTRAN TDD - UE Transmit Timing Accuracy Test for RACH-less Handover</w:t>
      </w:r>
      <w:r>
        <w:tab/>
        <w:t>1152</w:t>
      </w:r>
    </w:p>
    <w:p w:rsidR="00F74372" w:rsidRDefault="00F74372">
      <w:pPr>
        <w:pStyle w:val="TOC4"/>
        <w:rPr>
          <w:rFonts w:asciiTheme="minorHAnsi" w:eastAsiaTheme="minorEastAsia" w:hAnsiTheme="minorHAnsi" w:cstheme="minorBidi"/>
          <w:sz w:val="22"/>
          <w:szCs w:val="22"/>
        </w:rPr>
      </w:pPr>
      <w:r w:rsidRPr="00F74372">
        <w:t>A.7.1.20.1</w:t>
      </w:r>
      <w:r w:rsidRPr="00F74372">
        <w:rPr>
          <w:rFonts w:asciiTheme="minorHAnsi" w:eastAsiaTheme="minorEastAsia" w:hAnsiTheme="minorHAnsi" w:cstheme="minorBidi"/>
          <w:sz w:val="22"/>
          <w:szCs w:val="22"/>
        </w:rPr>
        <w:tab/>
      </w:r>
      <w:r w:rsidRPr="007760F8">
        <w:rPr>
          <w:snapToGrid w:val="0"/>
        </w:rPr>
        <w:t>Test Purpose and Environment</w:t>
      </w:r>
      <w:r>
        <w:tab/>
        <w:t>1152</w:t>
      </w:r>
    </w:p>
    <w:p w:rsidR="00F74372" w:rsidRDefault="00F74372">
      <w:pPr>
        <w:pStyle w:val="TOC4"/>
        <w:rPr>
          <w:rFonts w:asciiTheme="minorHAnsi" w:eastAsiaTheme="minorEastAsia" w:hAnsiTheme="minorHAnsi" w:cstheme="minorBidi"/>
          <w:sz w:val="22"/>
          <w:szCs w:val="22"/>
        </w:rPr>
      </w:pPr>
      <w:r w:rsidRPr="00F74372">
        <w:t>A.7.1.20.2</w:t>
      </w:r>
      <w:r w:rsidRPr="00F74372">
        <w:rPr>
          <w:rFonts w:asciiTheme="minorHAnsi" w:eastAsiaTheme="minorEastAsia" w:hAnsiTheme="minorHAnsi" w:cstheme="minorBidi"/>
          <w:sz w:val="22"/>
          <w:szCs w:val="22"/>
        </w:rPr>
        <w:tab/>
      </w:r>
      <w:r w:rsidRPr="007760F8">
        <w:rPr>
          <w:snapToGrid w:val="0"/>
        </w:rPr>
        <w:t>Test Requirements</w:t>
      </w:r>
      <w:r>
        <w:tab/>
        <w:t>1154</w:t>
      </w:r>
    </w:p>
    <w:p w:rsidR="00F74372" w:rsidRDefault="00F74372">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1154</w:t>
      </w:r>
    </w:p>
    <w:p w:rsidR="00F74372" w:rsidRDefault="00F74372">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1154</w:t>
      </w:r>
    </w:p>
    <w:p w:rsidR="00F74372" w:rsidRDefault="00F74372">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1156</w:t>
      </w:r>
    </w:p>
    <w:p w:rsidR="00F74372" w:rsidRDefault="00F74372">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1156</w:t>
      </w:r>
    </w:p>
    <w:p w:rsidR="00F74372" w:rsidRDefault="00F74372">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1156</w:t>
      </w:r>
    </w:p>
    <w:p w:rsidR="00F74372" w:rsidRDefault="00F74372">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1158</w:t>
      </w:r>
    </w:p>
    <w:p w:rsidR="00F74372" w:rsidRDefault="00F74372">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1158</w:t>
      </w:r>
    </w:p>
    <w:p w:rsidR="00F74372" w:rsidRDefault="00F74372">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1158</w:t>
      </w:r>
    </w:p>
    <w:p w:rsidR="00F74372" w:rsidRDefault="00F74372">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1160</w:t>
      </w:r>
    </w:p>
    <w:p w:rsidR="00F74372" w:rsidRDefault="00F74372">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1160</w:t>
      </w:r>
    </w:p>
    <w:p w:rsidR="00F74372" w:rsidRDefault="00F74372">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1160</w:t>
      </w:r>
    </w:p>
    <w:p w:rsidR="00F74372" w:rsidRDefault="00F74372">
      <w:pPr>
        <w:pStyle w:val="TOC4"/>
        <w:rPr>
          <w:rFonts w:asciiTheme="minorHAnsi" w:eastAsiaTheme="minorEastAsia" w:hAnsiTheme="minorHAnsi" w:cstheme="minorBidi"/>
          <w:sz w:val="22"/>
          <w:szCs w:val="22"/>
        </w:rPr>
      </w:pPr>
      <w:r w:rsidRPr="00F74372">
        <w:t>A.7.1.24.2</w:t>
      </w:r>
      <w:r w:rsidRPr="00F74372">
        <w:rPr>
          <w:rFonts w:asciiTheme="minorHAnsi" w:eastAsiaTheme="minorEastAsia" w:hAnsiTheme="minorHAnsi"/>
          <w:sz w:val="22"/>
          <w:szCs w:val="22"/>
        </w:rPr>
        <w:tab/>
      </w:r>
      <w:r w:rsidRPr="007760F8">
        <w:rPr>
          <w:rFonts w:cs="v4.2.0"/>
        </w:rPr>
        <w:t>Test Requirements</w:t>
      </w:r>
      <w:r>
        <w:tab/>
        <w:t>1161</w:t>
      </w:r>
    </w:p>
    <w:p w:rsidR="00F74372" w:rsidRDefault="00F74372">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1162</w:t>
      </w:r>
    </w:p>
    <w:p w:rsidR="00F74372" w:rsidRDefault="00F74372">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1162</w:t>
      </w:r>
    </w:p>
    <w:p w:rsidR="00F74372" w:rsidRDefault="00F74372">
      <w:pPr>
        <w:pStyle w:val="TOC4"/>
        <w:rPr>
          <w:rFonts w:asciiTheme="minorHAnsi" w:eastAsiaTheme="minorEastAsia" w:hAnsiTheme="minorHAnsi" w:cstheme="minorBidi"/>
          <w:sz w:val="22"/>
          <w:szCs w:val="22"/>
        </w:rPr>
      </w:pPr>
      <w:r w:rsidRPr="00F74372">
        <w:t>A.7.1.25.2</w:t>
      </w:r>
      <w:r w:rsidRPr="00F74372">
        <w:rPr>
          <w:rFonts w:asciiTheme="minorHAnsi" w:eastAsiaTheme="minorEastAsia" w:hAnsiTheme="minorHAnsi"/>
          <w:sz w:val="22"/>
          <w:szCs w:val="22"/>
        </w:rPr>
        <w:tab/>
      </w:r>
      <w:r w:rsidRPr="007760F8">
        <w:rPr>
          <w:rFonts w:cs="v4.2.0"/>
        </w:rPr>
        <w:t>Test Requirements</w:t>
      </w:r>
      <w:r>
        <w:tab/>
        <w:t>1163</w:t>
      </w:r>
    </w:p>
    <w:p w:rsidR="00F74372" w:rsidRDefault="00F74372">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1164</w:t>
      </w:r>
    </w:p>
    <w:p w:rsidR="00F74372" w:rsidRDefault="00F74372">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1164</w:t>
      </w:r>
    </w:p>
    <w:p w:rsidR="00F74372" w:rsidRDefault="00F74372">
      <w:pPr>
        <w:pStyle w:val="TOC4"/>
        <w:rPr>
          <w:rFonts w:asciiTheme="minorHAnsi" w:eastAsiaTheme="minorEastAsia" w:hAnsiTheme="minorHAnsi" w:cstheme="minorBidi"/>
          <w:sz w:val="22"/>
          <w:szCs w:val="22"/>
        </w:rPr>
      </w:pPr>
      <w:r w:rsidRPr="00F74372">
        <w:t>A.7.1.26.2</w:t>
      </w:r>
      <w:r w:rsidRPr="00F74372">
        <w:rPr>
          <w:rFonts w:asciiTheme="minorHAnsi" w:eastAsiaTheme="minorEastAsia" w:hAnsiTheme="minorHAnsi"/>
          <w:sz w:val="22"/>
          <w:szCs w:val="22"/>
        </w:rPr>
        <w:tab/>
      </w:r>
      <w:r w:rsidRPr="007760F8">
        <w:rPr>
          <w:rFonts w:cs="v4.2.0"/>
        </w:rPr>
        <w:t>Test Requirements</w:t>
      </w:r>
      <w:r>
        <w:tab/>
        <w:t>1165</w:t>
      </w:r>
    </w:p>
    <w:p w:rsidR="00F74372" w:rsidRDefault="00F74372">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1166</w:t>
      </w:r>
    </w:p>
    <w:p w:rsidR="00F74372" w:rsidRDefault="00F74372">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1166</w:t>
      </w:r>
    </w:p>
    <w:p w:rsidR="00F74372" w:rsidRDefault="00F74372">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1166</w:t>
      </w:r>
    </w:p>
    <w:p w:rsidR="00F74372" w:rsidRDefault="00F74372">
      <w:pPr>
        <w:pStyle w:val="TOC4"/>
        <w:rPr>
          <w:rFonts w:asciiTheme="minorHAnsi" w:eastAsiaTheme="minorEastAsia" w:hAnsiTheme="minorHAnsi" w:cstheme="minorBidi"/>
          <w:sz w:val="22"/>
          <w:szCs w:val="22"/>
        </w:rPr>
      </w:pPr>
      <w:r w:rsidRPr="00F74372">
        <w:t>A.7.2.1.2</w:t>
      </w:r>
      <w:r w:rsidRPr="00F74372">
        <w:rPr>
          <w:rFonts w:asciiTheme="minorHAnsi" w:eastAsiaTheme="minorEastAsia" w:hAnsiTheme="minorHAnsi"/>
          <w:sz w:val="22"/>
          <w:szCs w:val="22"/>
        </w:rPr>
        <w:tab/>
      </w:r>
      <w:r w:rsidRPr="007760F8">
        <w:rPr>
          <w:rFonts w:cs="v4.2.0"/>
        </w:rPr>
        <w:t>Test Requirements</w:t>
      </w:r>
      <w:r>
        <w:tab/>
        <w:t>1168</w:t>
      </w:r>
    </w:p>
    <w:p w:rsidR="00F74372" w:rsidRDefault="00F74372">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1168</w:t>
      </w:r>
    </w:p>
    <w:p w:rsidR="00F74372" w:rsidRDefault="00F74372">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1168</w:t>
      </w:r>
    </w:p>
    <w:p w:rsidR="00F74372" w:rsidRDefault="00F74372">
      <w:pPr>
        <w:pStyle w:val="TOC4"/>
        <w:rPr>
          <w:rFonts w:asciiTheme="minorHAnsi" w:eastAsiaTheme="minorEastAsia" w:hAnsiTheme="minorHAnsi" w:cstheme="minorBidi"/>
          <w:sz w:val="22"/>
          <w:szCs w:val="22"/>
        </w:rPr>
      </w:pPr>
      <w:r w:rsidRPr="00F74372">
        <w:t>A.7.2.2.2</w:t>
      </w:r>
      <w:r w:rsidRPr="00F74372">
        <w:rPr>
          <w:rFonts w:asciiTheme="minorHAnsi" w:eastAsiaTheme="minorEastAsia" w:hAnsiTheme="minorHAnsi"/>
          <w:sz w:val="22"/>
          <w:szCs w:val="22"/>
        </w:rPr>
        <w:tab/>
      </w:r>
      <w:r w:rsidRPr="007760F8">
        <w:rPr>
          <w:rFonts w:cs="v4.2.0"/>
        </w:rPr>
        <w:t>Test Requirements</w:t>
      </w:r>
      <w:r>
        <w:tab/>
        <w:t>1170</w:t>
      </w:r>
    </w:p>
    <w:p w:rsidR="00F74372" w:rsidRDefault="00F74372">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1170</w:t>
      </w:r>
    </w:p>
    <w:p w:rsidR="00F74372" w:rsidRDefault="00F74372">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1170</w:t>
      </w:r>
    </w:p>
    <w:p w:rsidR="00F74372" w:rsidRDefault="00F74372">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1171</w:t>
      </w:r>
    </w:p>
    <w:p w:rsidR="00F74372" w:rsidRDefault="00F74372">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1171</w:t>
      </w:r>
    </w:p>
    <w:p w:rsidR="00F74372" w:rsidRDefault="00F74372">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1171</w:t>
      </w:r>
    </w:p>
    <w:p w:rsidR="00F74372" w:rsidRDefault="00F74372">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1173</w:t>
      </w:r>
    </w:p>
    <w:p w:rsidR="00F74372" w:rsidRDefault="00F74372">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1173</w:t>
      </w:r>
    </w:p>
    <w:p w:rsidR="00F74372" w:rsidRDefault="00F74372">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1173</w:t>
      </w:r>
    </w:p>
    <w:p w:rsidR="00F74372" w:rsidRDefault="00F74372">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1175</w:t>
      </w:r>
    </w:p>
    <w:p w:rsidR="00F74372" w:rsidRDefault="00F74372">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1175</w:t>
      </w:r>
    </w:p>
    <w:p w:rsidR="00F74372" w:rsidRDefault="00F74372">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1175</w:t>
      </w:r>
    </w:p>
    <w:p w:rsidR="00F74372" w:rsidRDefault="00F74372">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1176</w:t>
      </w:r>
    </w:p>
    <w:p w:rsidR="00F74372" w:rsidRDefault="00F74372">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1176</w:t>
      </w:r>
    </w:p>
    <w:p w:rsidR="00F74372" w:rsidRDefault="00F74372">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1176</w:t>
      </w:r>
    </w:p>
    <w:p w:rsidR="00F74372" w:rsidRDefault="00F74372">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1176</w:t>
      </w:r>
    </w:p>
    <w:p w:rsidR="00F74372" w:rsidRDefault="00F74372">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1176</w:t>
      </w:r>
    </w:p>
    <w:p w:rsidR="00F74372" w:rsidRDefault="00F74372">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1176</w:t>
      </w:r>
    </w:p>
    <w:p w:rsidR="00F74372" w:rsidRDefault="00F74372">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1179</w:t>
      </w:r>
    </w:p>
    <w:p w:rsidR="00F74372" w:rsidRDefault="00F74372">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1179</w:t>
      </w:r>
    </w:p>
    <w:p w:rsidR="00F74372" w:rsidRDefault="00F74372">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1179</w:t>
      </w:r>
    </w:p>
    <w:p w:rsidR="00F74372" w:rsidRDefault="00F74372">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1181</w:t>
      </w:r>
    </w:p>
    <w:p w:rsidR="00F74372" w:rsidRDefault="00F74372">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1181</w:t>
      </w:r>
    </w:p>
    <w:p w:rsidR="00F74372" w:rsidRDefault="00F74372">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1181</w:t>
      </w:r>
    </w:p>
    <w:p w:rsidR="00F74372" w:rsidRDefault="00F74372">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1183</w:t>
      </w:r>
    </w:p>
    <w:p w:rsidR="00F74372" w:rsidRDefault="00F74372">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1185</w:t>
      </w:r>
    </w:p>
    <w:p w:rsidR="00F74372" w:rsidRDefault="00F74372">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1185</w:t>
      </w:r>
    </w:p>
    <w:p w:rsidR="00F74372" w:rsidRDefault="00F74372">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1185</w:t>
      </w:r>
    </w:p>
    <w:p w:rsidR="00F74372" w:rsidRDefault="00F74372">
      <w:pPr>
        <w:pStyle w:val="TOC4"/>
        <w:rPr>
          <w:rFonts w:asciiTheme="minorHAnsi" w:eastAsiaTheme="minorEastAsia" w:hAnsiTheme="minorHAnsi" w:cstheme="minorBidi"/>
          <w:sz w:val="22"/>
          <w:szCs w:val="22"/>
        </w:rPr>
      </w:pPr>
      <w:r w:rsidRPr="00F74372">
        <w:t>A.7.2.10.2</w:t>
      </w:r>
      <w:r w:rsidRPr="00F74372">
        <w:rPr>
          <w:rFonts w:asciiTheme="minorHAnsi" w:eastAsiaTheme="minorEastAsia" w:hAnsiTheme="minorHAnsi"/>
          <w:sz w:val="22"/>
          <w:szCs w:val="22"/>
        </w:rPr>
        <w:tab/>
      </w:r>
      <w:r w:rsidRPr="007760F8">
        <w:rPr>
          <w:rFonts w:cs="v4.2.0"/>
        </w:rPr>
        <w:t>Test Requirements</w:t>
      </w:r>
      <w:r>
        <w:tab/>
        <w:t>1186</w:t>
      </w:r>
    </w:p>
    <w:p w:rsidR="00F74372" w:rsidRDefault="00F74372">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1186</w:t>
      </w:r>
    </w:p>
    <w:p w:rsidR="00F74372" w:rsidRDefault="00F74372">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1186</w:t>
      </w:r>
    </w:p>
    <w:p w:rsidR="00F74372" w:rsidRDefault="00F74372">
      <w:pPr>
        <w:pStyle w:val="TOC4"/>
        <w:rPr>
          <w:rFonts w:asciiTheme="minorHAnsi" w:eastAsiaTheme="minorEastAsia" w:hAnsiTheme="minorHAnsi" w:cstheme="minorBidi"/>
          <w:sz w:val="22"/>
          <w:szCs w:val="22"/>
        </w:rPr>
      </w:pPr>
      <w:r w:rsidRPr="00F74372">
        <w:t>A.7.2.11.2</w:t>
      </w:r>
      <w:r w:rsidRPr="00F74372">
        <w:rPr>
          <w:rFonts w:asciiTheme="minorHAnsi" w:eastAsiaTheme="minorEastAsia" w:hAnsiTheme="minorHAnsi"/>
          <w:sz w:val="22"/>
          <w:szCs w:val="22"/>
        </w:rPr>
        <w:tab/>
      </w:r>
      <w:r w:rsidRPr="007760F8">
        <w:rPr>
          <w:rFonts w:cs="v4.2.0"/>
        </w:rPr>
        <w:t>Test Requirements</w:t>
      </w:r>
      <w:r>
        <w:tab/>
        <w:t>1188</w:t>
      </w:r>
    </w:p>
    <w:p w:rsidR="00F74372" w:rsidRDefault="00F74372">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1188</w:t>
      </w:r>
    </w:p>
    <w:p w:rsidR="00F74372" w:rsidRDefault="00F74372">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1188</w:t>
      </w:r>
    </w:p>
    <w:p w:rsidR="00F74372" w:rsidRDefault="00F74372">
      <w:pPr>
        <w:pStyle w:val="TOC4"/>
        <w:rPr>
          <w:rFonts w:asciiTheme="minorHAnsi" w:eastAsiaTheme="minorEastAsia" w:hAnsiTheme="minorHAnsi" w:cstheme="minorBidi"/>
          <w:sz w:val="22"/>
          <w:szCs w:val="22"/>
        </w:rPr>
      </w:pPr>
      <w:r w:rsidRPr="00F74372">
        <w:t>A.7.2.12.2</w:t>
      </w:r>
      <w:r w:rsidRPr="00F74372">
        <w:rPr>
          <w:rFonts w:asciiTheme="minorHAnsi" w:eastAsiaTheme="minorEastAsia" w:hAnsiTheme="minorHAnsi"/>
          <w:sz w:val="22"/>
          <w:szCs w:val="22"/>
        </w:rPr>
        <w:tab/>
      </w:r>
      <w:r w:rsidRPr="007760F8">
        <w:rPr>
          <w:rFonts w:cs="v4.2.0"/>
        </w:rPr>
        <w:t>Test Requirements</w:t>
      </w:r>
      <w:r>
        <w:tab/>
        <w:t>1190</w:t>
      </w:r>
    </w:p>
    <w:p w:rsidR="00F74372" w:rsidRDefault="00F74372">
      <w:pPr>
        <w:pStyle w:val="TOC2"/>
        <w:rPr>
          <w:rFonts w:asciiTheme="minorHAnsi" w:eastAsiaTheme="minorEastAsia" w:hAnsiTheme="minorHAnsi" w:cstheme="minorBidi"/>
          <w:sz w:val="22"/>
          <w:szCs w:val="22"/>
        </w:rPr>
      </w:pPr>
      <w:r w:rsidRPr="00F74372">
        <w:t>A.7.3</w:t>
      </w:r>
      <w:r w:rsidRPr="00F74372">
        <w:rPr>
          <w:rFonts w:asciiTheme="minorHAnsi" w:hAnsiTheme="minorHAnsi" w:cstheme="minorBidi"/>
          <w:sz w:val="22"/>
          <w:szCs w:val="22"/>
        </w:rPr>
        <w:tab/>
      </w:r>
      <w:r w:rsidRPr="007760F8">
        <w:rPr>
          <w:rFonts w:eastAsia="MS Mincho"/>
          <w:lang w:eastAsia="zh-CN"/>
        </w:rPr>
        <w:t>Radio Link Monitoring</w:t>
      </w:r>
      <w:r>
        <w:tab/>
        <w:t>1190</w:t>
      </w:r>
    </w:p>
    <w:p w:rsidR="00F74372" w:rsidRDefault="00F74372">
      <w:pPr>
        <w:pStyle w:val="TOC3"/>
        <w:rPr>
          <w:rFonts w:asciiTheme="minorHAnsi" w:eastAsiaTheme="minorEastAsia" w:hAnsiTheme="minorHAnsi" w:cstheme="minorBidi"/>
          <w:sz w:val="22"/>
          <w:szCs w:val="22"/>
        </w:rPr>
      </w:pPr>
      <w:r w:rsidRPr="00F74372">
        <w:t>A.7.3.1</w:t>
      </w:r>
      <w:r w:rsidRPr="00F74372">
        <w:rPr>
          <w:rFonts w:asciiTheme="minorHAnsi" w:hAnsiTheme="minorHAnsi" w:cstheme="minorBidi"/>
          <w:sz w:val="22"/>
          <w:szCs w:val="22"/>
        </w:rPr>
        <w:tab/>
      </w:r>
      <w:r w:rsidRPr="007760F8">
        <w:rPr>
          <w:rFonts w:eastAsia="MS Mincho"/>
          <w:lang w:eastAsia="zh-CN"/>
        </w:rPr>
        <w:t>E-UTRAN FDD Radio Link Monitoring Test for Out-of-sync</w:t>
      </w:r>
      <w:r>
        <w:tab/>
        <w:t>1191</w:t>
      </w:r>
    </w:p>
    <w:p w:rsidR="00F74372" w:rsidRDefault="00F74372">
      <w:pPr>
        <w:pStyle w:val="TOC4"/>
        <w:rPr>
          <w:rFonts w:asciiTheme="minorHAnsi" w:eastAsiaTheme="minorEastAsia" w:hAnsiTheme="minorHAnsi" w:cstheme="minorBidi"/>
          <w:sz w:val="22"/>
          <w:szCs w:val="22"/>
        </w:rPr>
      </w:pPr>
      <w:r w:rsidRPr="00F74372">
        <w:t>A.7.3.1.1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1191</w:t>
      </w:r>
    </w:p>
    <w:p w:rsidR="00F74372" w:rsidRDefault="00F74372">
      <w:pPr>
        <w:pStyle w:val="TOC4"/>
        <w:rPr>
          <w:rFonts w:asciiTheme="minorHAnsi" w:eastAsiaTheme="minorEastAsia" w:hAnsiTheme="minorHAnsi" w:cstheme="minorBidi"/>
          <w:sz w:val="22"/>
          <w:szCs w:val="22"/>
        </w:rPr>
      </w:pPr>
      <w:r w:rsidRPr="00F74372">
        <w:t>A.7.3.1.2</w:t>
      </w:r>
      <w:r w:rsidRPr="00F74372">
        <w:rPr>
          <w:rFonts w:asciiTheme="minorHAnsi" w:eastAsiaTheme="minorEastAsia" w:hAnsiTheme="minorHAnsi" w:cstheme="minorBidi"/>
          <w:sz w:val="22"/>
          <w:szCs w:val="22"/>
        </w:rPr>
        <w:tab/>
      </w:r>
      <w:r w:rsidRPr="007760F8">
        <w:rPr>
          <w:snapToGrid w:val="0"/>
        </w:rPr>
        <w:t>Test Requirements</w:t>
      </w:r>
      <w:r>
        <w:tab/>
        <w:t>1195</w:t>
      </w:r>
    </w:p>
    <w:p w:rsidR="00F74372" w:rsidRDefault="00F74372">
      <w:pPr>
        <w:pStyle w:val="TOC3"/>
        <w:rPr>
          <w:rFonts w:asciiTheme="minorHAnsi" w:eastAsiaTheme="minorEastAsia" w:hAnsiTheme="minorHAnsi" w:cstheme="minorBidi"/>
          <w:sz w:val="22"/>
          <w:szCs w:val="22"/>
        </w:rPr>
      </w:pPr>
      <w:r w:rsidRPr="00F74372">
        <w:t>A.7.3.2</w:t>
      </w:r>
      <w:r w:rsidRPr="00F74372">
        <w:rPr>
          <w:rFonts w:asciiTheme="minorHAnsi" w:hAnsiTheme="minorHAnsi" w:cstheme="minorBidi"/>
          <w:sz w:val="22"/>
          <w:szCs w:val="22"/>
        </w:rPr>
        <w:tab/>
      </w:r>
      <w:r w:rsidRPr="007760F8">
        <w:rPr>
          <w:rFonts w:eastAsia="MS Mincho"/>
          <w:lang w:eastAsia="zh-CN"/>
        </w:rPr>
        <w:t xml:space="preserve">E-UTRAN FDD Radio Link Monitoring Test for </w:t>
      </w:r>
      <w:r w:rsidRPr="007760F8">
        <w:rPr>
          <w:rFonts w:eastAsia="MS Mincho"/>
        </w:rPr>
        <w:t>In</w:t>
      </w:r>
      <w:r w:rsidRPr="007760F8">
        <w:rPr>
          <w:rFonts w:eastAsia="MS Mincho"/>
          <w:lang w:eastAsia="zh-CN"/>
        </w:rPr>
        <w:t>-sync</w:t>
      </w:r>
      <w:r>
        <w:tab/>
        <w:t>1195</w:t>
      </w:r>
    </w:p>
    <w:p w:rsidR="00F74372" w:rsidRDefault="00F74372">
      <w:pPr>
        <w:pStyle w:val="TOC4"/>
        <w:rPr>
          <w:rFonts w:asciiTheme="minorHAnsi" w:eastAsiaTheme="minorEastAsia" w:hAnsiTheme="minorHAnsi" w:cstheme="minorBidi"/>
          <w:sz w:val="22"/>
          <w:szCs w:val="22"/>
        </w:rPr>
      </w:pPr>
      <w:r w:rsidRPr="00F74372">
        <w:t>A.7.3.2.1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1195</w:t>
      </w:r>
    </w:p>
    <w:p w:rsidR="00F74372" w:rsidRDefault="00F74372">
      <w:pPr>
        <w:pStyle w:val="TOC4"/>
        <w:rPr>
          <w:rFonts w:asciiTheme="minorHAnsi" w:eastAsiaTheme="minorEastAsia" w:hAnsiTheme="minorHAnsi" w:cstheme="minorBidi"/>
          <w:sz w:val="22"/>
          <w:szCs w:val="22"/>
        </w:rPr>
      </w:pPr>
      <w:r w:rsidRPr="00F74372">
        <w:t>A.7.3.2.2</w:t>
      </w:r>
      <w:r w:rsidRPr="00F74372">
        <w:rPr>
          <w:rFonts w:asciiTheme="minorHAnsi" w:eastAsiaTheme="minorEastAsia" w:hAnsiTheme="minorHAnsi" w:cstheme="minorBidi"/>
          <w:sz w:val="22"/>
          <w:szCs w:val="22"/>
        </w:rPr>
        <w:tab/>
      </w:r>
      <w:r w:rsidRPr="007760F8">
        <w:rPr>
          <w:snapToGrid w:val="0"/>
        </w:rPr>
        <w:t>Test Requirements</w:t>
      </w:r>
      <w:r>
        <w:tab/>
        <w:t>1198</w:t>
      </w:r>
    </w:p>
    <w:p w:rsidR="00F74372" w:rsidRDefault="00F74372">
      <w:pPr>
        <w:pStyle w:val="TOC3"/>
        <w:rPr>
          <w:rFonts w:asciiTheme="minorHAnsi" w:eastAsiaTheme="minorEastAsia" w:hAnsiTheme="minorHAnsi" w:cstheme="minorBidi"/>
          <w:sz w:val="22"/>
          <w:szCs w:val="22"/>
        </w:rPr>
      </w:pPr>
      <w:r w:rsidRPr="00F74372">
        <w:t>A.7.3.3</w:t>
      </w:r>
      <w:r w:rsidRPr="00F74372">
        <w:rPr>
          <w:rFonts w:asciiTheme="minorHAnsi" w:hAnsiTheme="minorHAnsi" w:cstheme="minorBidi"/>
          <w:sz w:val="22"/>
          <w:szCs w:val="22"/>
        </w:rPr>
        <w:tab/>
      </w:r>
      <w:r w:rsidRPr="007760F8">
        <w:rPr>
          <w:rFonts w:eastAsia="MS Mincho"/>
          <w:lang w:eastAsia="zh-CN"/>
        </w:rPr>
        <w:t>E-UTRAN TDD Radio Link Monitoring Test for Out-of-sync</w:t>
      </w:r>
      <w:r>
        <w:tab/>
        <w:t>1198</w:t>
      </w:r>
    </w:p>
    <w:p w:rsidR="00F74372" w:rsidRDefault="00F74372">
      <w:pPr>
        <w:pStyle w:val="TOC4"/>
        <w:rPr>
          <w:rFonts w:asciiTheme="minorHAnsi" w:eastAsiaTheme="minorEastAsia" w:hAnsiTheme="minorHAnsi" w:cstheme="minorBidi"/>
          <w:sz w:val="22"/>
          <w:szCs w:val="22"/>
        </w:rPr>
      </w:pPr>
      <w:r w:rsidRPr="00F74372">
        <w:t>A.7.3.3.1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1198</w:t>
      </w:r>
    </w:p>
    <w:p w:rsidR="00F74372" w:rsidRDefault="00F74372">
      <w:pPr>
        <w:pStyle w:val="TOC4"/>
        <w:rPr>
          <w:rFonts w:asciiTheme="minorHAnsi" w:eastAsiaTheme="minorEastAsia" w:hAnsiTheme="minorHAnsi" w:cstheme="minorBidi"/>
          <w:sz w:val="22"/>
          <w:szCs w:val="22"/>
        </w:rPr>
      </w:pPr>
      <w:r w:rsidRPr="00F74372">
        <w:t>A.7.3.3.2</w:t>
      </w:r>
      <w:r w:rsidRPr="00F74372">
        <w:rPr>
          <w:rFonts w:asciiTheme="minorHAnsi" w:eastAsiaTheme="minorEastAsia" w:hAnsiTheme="minorHAnsi" w:cstheme="minorBidi"/>
          <w:sz w:val="22"/>
          <w:szCs w:val="22"/>
        </w:rPr>
        <w:tab/>
      </w:r>
      <w:r w:rsidRPr="007760F8">
        <w:rPr>
          <w:snapToGrid w:val="0"/>
        </w:rPr>
        <w:t>Test Requirements</w:t>
      </w:r>
      <w:r>
        <w:tab/>
        <w:t>1202</w:t>
      </w:r>
    </w:p>
    <w:p w:rsidR="00F74372" w:rsidRDefault="00F74372">
      <w:pPr>
        <w:pStyle w:val="TOC3"/>
        <w:rPr>
          <w:rFonts w:asciiTheme="minorHAnsi" w:eastAsiaTheme="minorEastAsia" w:hAnsiTheme="minorHAnsi" w:cstheme="minorBidi"/>
          <w:sz w:val="22"/>
          <w:szCs w:val="22"/>
        </w:rPr>
      </w:pPr>
      <w:r w:rsidRPr="00F74372">
        <w:t>A.7.3.4</w:t>
      </w:r>
      <w:r w:rsidRPr="00F74372">
        <w:rPr>
          <w:rFonts w:asciiTheme="minorHAnsi" w:hAnsiTheme="minorHAnsi" w:cstheme="minorBidi"/>
          <w:sz w:val="22"/>
          <w:szCs w:val="22"/>
        </w:rPr>
        <w:tab/>
      </w:r>
      <w:r w:rsidRPr="007760F8">
        <w:rPr>
          <w:rFonts w:eastAsia="MS Mincho"/>
          <w:lang w:eastAsia="zh-CN"/>
        </w:rPr>
        <w:t xml:space="preserve">E-UTRAN TDD Radio Link Monitoring Test for </w:t>
      </w:r>
      <w:r w:rsidRPr="007760F8">
        <w:rPr>
          <w:rFonts w:eastAsia="MS Mincho"/>
        </w:rPr>
        <w:t>In</w:t>
      </w:r>
      <w:r w:rsidRPr="007760F8">
        <w:rPr>
          <w:rFonts w:eastAsia="MS Mincho"/>
          <w:lang w:eastAsia="zh-CN"/>
        </w:rPr>
        <w:t>-sync</w:t>
      </w:r>
      <w:r>
        <w:tab/>
        <w:t>1202</w:t>
      </w:r>
    </w:p>
    <w:p w:rsidR="00F74372" w:rsidRDefault="00F74372">
      <w:pPr>
        <w:pStyle w:val="TOC4"/>
        <w:rPr>
          <w:rFonts w:asciiTheme="minorHAnsi" w:eastAsiaTheme="minorEastAsia" w:hAnsiTheme="minorHAnsi" w:cstheme="minorBidi"/>
          <w:sz w:val="22"/>
          <w:szCs w:val="22"/>
        </w:rPr>
      </w:pPr>
      <w:r w:rsidRPr="00F74372">
        <w:t>A.7.3.4.1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1202</w:t>
      </w:r>
    </w:p>
    <w:p w:rsidR="00F74372" w:rsidRDefault="00F74372">
      <w:pPr>
        <w:pStyle w:val="TOC4"/>
        <w:rPr>
          <w:rFonts w:asciiTheme="minorHAnsi" w:eastAsiaTheme="minorEastAsia" w:hAnsiTheme="minorHAnsi" w:cstheme="minorBidi"/>
          <w:sz w:val="22"/>
          <w:szCs w:val="22"/>
        </w:rPr>
      </w:pPr>
      <w:r w:rsidRPr="00F74372">
        <w:t>A.7.3.4.2</w:t>
      </w:r>
      <w:r w:rsidRPr="00F74372">
        <w:rPr>
          <w:rFonts w:asciiTheme="minorHAnsi" w:eastAsiaTheme="minorEastAsia" w:hAnsiTheme="minorHAnsi" w:cstheme="minorBidi"/>
          <w:sz w:val="22"/>
          <w:szCs w:val="22"/>
        </w:rPr>
        <w:tab/>
      </w:r>
      <w:r w:rsidRPr="007760F8">
        <w:rPr>
          <w:snapToGrid w:val="0"/>
        </w:rPr>
        <w:t>Test Requirements</w:t>
      </w:r>
      <w:r>
        <w:tab/>
        <w:t>1205</w:t>
      </w:r>
    </w:p>
    <w:p w:rsidR="00F74372" w:rsidRDefault="00F74372">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1205</w:t>
      </w:r>
    </w:p>
    <w:p w:rsidR="00F74372" w:rsidRDefault="00F74372">
      <w:pPr>
        <w:pStyle w:val="TOC4"/>
        <w:rPr>
          <w:rFonts w:asciiTheme="minorHAnsi" w:eastAsiaTheme="minorEastAsia" w:hAnsiTheme="minorHAnsi" w:cstheme="minorBidi"/>
          <w:sz w:val="22"/>
          <w:szCs w:val="22"/>
        </w:rPr>
      </w:pPr>
      <w:r w:rsidRPr="00F74372">
        <w:t>A.7.3.5.1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1205</w:t>
      </w:r>
    </w:p>
    <w:p w:rsidR="00F74372" w:rsidRDefault="00F74372">
      <w:pPr>
        <w:pStyle w:val="TOC4"/>
        <w:rPr>
          <w:rFonts w:asciiTheme="minorHAnsi" w:eastAsiaTheme="minorEastAsia" w:hAnsiTheme="minorHAnsi" w:cstheme="minorBidi"/>
          <w:sz w:val="22"/>
          <w:szCs w:val="22"/>
        </w:rPr>
      </w:pPr>
      <w:r w:rsidRPr="00F74372">
        <w:t>A.7.3.5.2</w:t>
      </w:r>
      <w:r w:rsidRPr="00F74372">
        <w:rPr>
          <w:rFonts w:asciiTheme="minorHAnsi" w:eastAsiaTheme="minorEastAsia" w:hAnsiTheme="minorHAnsi" w:cstheme="minorBidi"/>
          <w:sz w:val="22"/>
          <w:szCs w:val="22"/>
        </w:rPr>
        <w:tab/>
      </w:r>
      <w:r w:rsidRPr="007760F8">
        <w:rPr>
          <w:snapToGrid w:val="0"/>
        </w:rPr>
        <w:t>Test Requirements</w:t>
      </w:r>
      <w:r>
        <w:tab/>
        <w:t>1209</w:t>
      </w:r>
    </w:p>
    <w:p w:rsidR="00F74372" w:rsidRDefault="00F74372">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1210</w:t>
      </w:r>
    </w:p>
    <w:p w:rsidR="00F74372" w:rsidRDefault="00F74372">
      <w:pPr>
        <w:pStyle w:val="TOC4"/>
        <w:rPr>
          <w:rFonts w:asciiTheme="minorHAnsi" w:eastAsiaTheme="minorEastAsia" w:hAnsiTheme="minorHAnsi" w:cstheme="minorBidi"/>
          <w:sz w:val="22"/>
          <w:szCs w:val="22"/>
        </w:rPr>
      </w:pPr>
      <w:r w:rsidRPr="00F74372">
        <w:t>A.7.3.6.1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1210</w:t>
      </w:r>
    </w:p>
    <w:p w:rsidR="00F74372" w:rsidRDefault="00F74372">
      <w:pPr>
        <w:pStyle w:val="TOC4"/>
        <w:rPr>
          <w:rFonts w:asciiTheme="minorHAnsi" w:eastAsiaTheme="minorEastAsia" w:hAnsiTheme="minorHAnsi" w:cstheme="minorBidi"/>
          <w:sz w:val="22"/>
          <w:szCs w:val="22"/>
        </w:rPr>
      </w:pPr>
      <w:r w:rsidRPr="00F74372">
        <w:t>A.7.3.6.2</w:t>
      </w:r>
      <w:r w:rsidRPr="00F74372">
        <w:rPr>
          <w:rFonts w:asciiTheme="minorHAnsi" w:eastAsiaTheme="minorEastAsia" w:hAnsiTheme="minorHAnsi" w:cstheme="minorBidi"/>
          <w:sz w:val="22"/>
          <w:szCs w:val="22"/>
        </w:rPr>
        <w:tab/>
      </w:r>
      <w:r w:rsidRPr="007760F8">
        <w:rPr>
          <w:snapToGrid w:val="0"/>
        </w:rPr>
        <w:t>Test Requirements</w:t>
      </w:r>
      <w:r>
        <w:tab/>
        <w:t>1213</w:t>
      </w:r>
    </w:p>
    <w:p w:rsidR="00F74372" w:rsidRDefault="00F74372">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1213</w:t>
      </w:r>
    </w:p>
    <w:p w:rsidR="00F74372" w:rsidRDefault="00F74372">
      <w:pPr>
        <w:pStyle w:val="TOC4"/>
        <w:rPr>
          <w:rFonts w:asciiTheme="minorHAnsi" w:eastAsiaTheme="minorEastAsia" w:hAnsiTheme="minorHAnsi" w:cstheme="minorBidi"/>
          <w:sz w:val="22"/>
          <w:szCs w:val="22"/>
        </w:rPr>
      </w:pPr>
      <w:r w:rsidRPr="00F74372">
        <w:t>A.7.3.7.1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1213</w:t>
      </w:r>
    </w:p>
    <w:p w:rsidR="00F74372" w:rsidRDefault="00F74372">
      <w:pPr>
        <w:pStyle w:val="TOC4"/>
        <w:rPr>
          <w:rFonts w:asciiTheme="minorHAnsi" w:eastAsiaTheme="minorEastAsia" w:hAnsiTheme="minorHAnsi" w:cstheme="minorBidi"/>
          <w:sz w:val="22"/>
          <w:szCs w:val="22"/>
        </w:rPr>
      </w:pPr>
      <w:r w:rsidRPr="00F74372">
        <w:t>A.7.3.7.2</w:t>
      </w:r>
      <w:r w:rsidRPr="00F74372">
        <w:rPr>
          <w:rFonts w:asciiTheme="minorHAnsi" w:eastAsiaTheme="minorEastAsia" w:hAnsiTheme="minorHAnsi" w:cstheme="minorBidi"/>
          <w:sz w:val="22"/>
          <w:szCs w:val="22"/>
        </w:rPr>
        <w:tab/>
      </w:r>
      <w:r w:rsidRPr="007760F8">
        <w:rPr>
          <w:snapToGrid w:val="0"/>
        </w:rPr>
        <w:t>Test Requirements</w:t>
      </w:r>
      <w:r>
        <w:tab/>
        <w:t>1216</w:t>
      </w:r>
    </w:p>
    <w:p w:rsidR="00F74372" w:rsidRDefault="00F74372">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1216</w:t>
      </w:r>
    </w:p>
    <w:p w:rsidR="00F74372" w:rsidRDefault="00F74372">
      <w:pPr>
        <w:pStyle w:val="TOC4"/>
        <w:rPr>
          <w:rFonts w:asciiTheme="minorHAnsi" w:eastAsiaTheme="minorEastAsia" w:hAnsiTheme="minorHAnsi" w:cstheme="minorBidi"/>
          <w:sz w:val="22"/>
          <w:szCs w:val="22"/>
        </w:rPr>
      </w:pPr>
      <w:r w:rsidRPr="00F74372">
        <w:t>A.7.3.8.1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1216</w:t>
      </w:r>
    </w:p>
    <w:p w:rsidR="00F74372" w:rsidRDefault="00F74372">
      <w:pPr>
        <w:pStyle w:val="TOC4"/>
        <w:rPr>
          <w:rFonts w:asciiTheme="minorHAnsi" w:eastAsiaTheme="minorEastAsia" w:hAnsiTheme="minorHAnsi" w:cstheme="minorBidi"/>
          <w:sz w:val="22"/>
          <w:szCs w:val="22"/>
        </w:rPr>
      </w:pPr>
      <w:r w:rsidRPr="00F74372">
        <w:t>A.7.3.8.2</w:t>
      </w:r>
      <w:r w:rsidRPr="00F74372">
        <w:rPr>
          <w:rFonts w:asciiTheme="minorHAnsi" w:eastAsiaTheme="minorEastAsia" w:hAnsiTheme="minorHAnsi" w:cstheme="minorBidi"/>
          <w:sz w:val="22"/>
          <w:szCs w:val="22"/>
        </w:rPr>
        <w:tab/>
      </w:r>
      <w:r w:rsidRPr="007760F8">
        <w:rPr>
          <w:snapToGrid w:val="0"/>
        </w:rPr>
        <w:t>Test Requirements</w:t>
      </w:r>
      <w:r>
        <w:tab/>
        <w:t>1219</w:t>
      </w:r>
    </w:p>
    <w:p w:rsidR="00F74372" w:rsidRDefault="00F74372">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1219</w:t>
      </w:r>
    </w:p>
    <w:p w:rsidR="00F74372" w:rsidRDefault="00F74372">
      <w:pPr>
        <w:pStyle w:val="TOC4"/>
        <w:rPr>
          <w:rFonts w:asciiTheme="minorHAnsi" w:eastAsiaTheme="minorEastAsia" w:hAnsiTheme="minorHAnsi" w:cstheme="minorBidi"/>
          <w:sz w:val="22"/>
          <w:szCs w:val="22"/>
        </w:rPr>
      </w:pPr>
      <w:r w:rsidRPr="00F74372">
        <w:t>A.7.3.9.2</w:t>
      </w:r>
      <w:r w:rsidRPr="00F74372">
        <w:rPr>
          <w:rFonts w:asciiTheme="minorHAnsi" w:eastAsiaTheme="minorEastAsia" w:hAnsiTheme="minorHAnsi" w:cstheme="minorBidi"/>
          <w:sz w:val="22"/>
          <w:szCs w:val="22"/>
        </w:rPr>
        <w:tab/>
      </w:r>
      <w:r w:rsidRPr="007760F8">
        <w:rPr>
          <w:snapToGrid w:val="0"/>
        </w:rPr>
        <w:t>Test Requirements</w:t>
      </w:r>
      <w:r>
        <w:tab/>
        <w:t>1222</w:t>
      </w:r>
    </w:p>
    <w:p w:rsidR="00F74372" w:rsidRDefault="00F74372">
      <w:pPr>
        <w:pStyle w:val="TOC3"/>
        <w:rPr>
          <w:rFonts w:asciiTheme="minorHAnsi" w:eastAsiaTheme="minorEastAsia" w:hAnsiTheme="minorHAnsi" w:cstheme="minorBidi"/>
          <w:sz w:val="22"/>
          <w:szCs w:val="22"/>
        </w:rPr>
      </w:pPr>
      <w:r w:rsidRPr="00F74372">
        <w:t>A.7.3.10</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w:t>
      </w:r>
      <w:r w:rsidRPr="007760F8">
        <w:rPr>
          <w:rFonts w:eastAsia="MS Mincho"/>
          <w:lang w:eastAsia="zh-CN"/>
        </w:rPr>
        <w:t xml:space="preserve">DD Radio Link Monitoring Test for Out-of-sync under </w:t>
      </w:r>
      <w:r>
        <w:rPr>
          <w:lang w:eastAsia="zh-CN"/>
        </w:rPr>
        <w:t>T</w:t>
      </w:r>
      <w:r w:rsidRPr="007760F8">
        <w:rPr>
          <w:rFonts w:eastAsia="MS Mincho"/>
          <w:lang w:eastAsia="zh-CN"/>
        </w:rPr>
        <w:t xml:space="preserve">ime </w:t>
      </w:r>
      <w:r>
        <w:rPr>
          <w:lang w:eastAsia="zh-CN"/>
        </w:rPr>
        <w:t>D</w:t>
      </w:r>
      <w:r w:rsidRPr="007760F8">
        <w:rPr>
          <w:rFonts w:eastAsia="MS Mincho"/>
          <w:lang w:eastAsia="zh-CN"/>
        </w:rPr>
        <w:t xml:space="preserve">omain </w:t>
      </w:r>
      <w:r>
        <w:rPr>
          <w:lang w:eastAsia="zh-CN"/>
        </w:rPr>
        <w:t>M</w:t>
      </w:r>
      <w:r w:rsidRPr="007760F8">
        <w:rPr>
          <w:rFonts w:eastAsia="MS Mincho"/>
          <w:lang w:eastAsia="zh-CN"/>
        </w:rPr>
        <w:t xml:space="preserve">easurement </w:t>
      </w:r>
      <w:r>
        <w:rPr>
          <w:lang w:eastAsia="zh-CN"/>
        </w:rPr>
        <w:t>R</w:t>
      </w:r>
      <w:r w:rsidRPr="007760F8">
        <w:rPr>
          <w:rFonts w:eastAsia="MS Mincho"/>
          <w:lang w:eastAsia="zh-CN"/>
        </w:rPr>
        <w:t xml:space="preserve">esource </w:t>
      </w:r>
      <w:r>
        <w:rPr>
          <w:lang w:eastAsia="zh-CN"/>
        </w:rPr>
        <w:t>R</w:t>
      </w:r>
      <w:r w:rsidRPr="007760F8">
        <w:rPr>
          <w:rFonts w:eastAsia="MS Mincho"/>
          <w:lang w:eastAsia="zh-CN"/>
        </w:rPr>
        <w:t>estriction</w:t>
      </w:r>
      <w:r>
        <w:rPr>
          <w:lang w:eastAsia="zh-CN"/>
        </w:rPr>
        <w:t xml:space="preserve"> with Non-MBSFN ABS</w:t>
      </w:r>
      <w:r>
        <w:tab/>
        <w:t>1222</w:t>
      </w:r>
    </w:p>
    <w:p w:rsidR="00F74372" w:rsidRDefault="00F74372">
      <w:pPr>
        <w:pStyle w:val="TOC4"/>
        <w:rPr>
          <w:rFonts w:asciiTheme="minorHAnsi" w:eastAsiaTheme="minorEastAsia" w:hAnsiTheme="minorHAnsi" w:cstheme="minorBidi"/>
          <w:sz w:val="22"/>
          <w:szCs w:val="22"/>
        </w:rPr>
      </w:pPr>
      <w:r w:rsidRPr="00F74372">
        <w:t>A.7.3.10.1</w:t>
      </w:r>
      <w:r w:rsidRPr="00F74372">
        <w:rPr>
          <w:rFonts w:asciiTheme="minorHAnsi" w:hAnsiTheme="minorHAnsi" w:cstheme="minorBidi"/>
          <w:sz w:val="22"/>
          <w:szCs w:val="22"/>
        </w:rPr>
        <w:tab/>
      </w:r>
      <w:r w:rsidRPr="007760F8">
        <w:rPr>
          <w:rFonts w:eastAsia="MS Mincho"/>
          <w:snapToGrid w:val="0"/>
          <w:lang w:eastAsia="zh-CN"/>
        </w:rPr>
        <w:t>Test Purpose and Environment</w:t>
      </w:r>
      <w:r>
        <w:tab/>
        <w:t>1222</w:t>
      </w:r>
    </w:p>
    <w:p w:rsidR="00F74372" w:rsidRDefault="00F74372">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1225</w:t>
      </w:r>
    </w:p>
    <w:p w:rsidR="00F74372" w:rsidRDefault="00F74372">
      <w:pPr>
        <w:pStyle w:val="TOC4"/>
        <w:rPr>
          <w:rFonts w:asciiTheme="minorHAnsi" w:eastAsiaTheme="minorEastAsia" w:hAnsiTheme="minorHAnsi" w:cstheme="minorBidi"/>
          <w:sz w:val="22"/>
          <w:szCs w:val="22"/>
        </w:rPr>
      </w:pPr>
      <w:r w:rsidRPr="00F74372">
        <w:t>A.7.3.11.1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1225</w:t>
      </w:r>
    </w:p>
    <w:p w:rsidR="00F74372" w:rsidRDefault="00F74372">
      <w:pPr>
        <w:pStyle w:val="TOC4"/>
        <w:rPr>
          <w:rFonts w:asciiTheme="minorHAnsi" w:eastAsiaTheme="minorEastAsia" w:hAnsiTheme="minorHAnsi" w:cstheme="minorBidi"/>
          <w:sz w:val="22"/>
          <w:szCs w:val="22"/>
        </w:rPr>
      </w:pPr>
      <w:r w:rsidRPr="00F74372">
        <w:t>A.7.3.</w:t>
      </w:r>
      <w:r w:rsidRPr="00F74372">
        <w:rPr>
          <w:lang w:eastAsia="zh-CN"/>
        </w:rPr>
        <w:t>11</w:t>
      </w:r>
      <w:r w:rsidRPr="00F74372">
        <w:t>.2</w:t>
      </w:r>
      <w:r w:rsidRPr="00F74372">
        <w:rPr>
          <w:rFonts w:asciiTheme="minorHAnsi" w:eastAsiaTheme="minorEastAsia" w:hAnsiTheme="minorHAnsi" w:cstheme="minorBidi"/>
          <w:sz w:val="22"/>
          <w:szCs w:val="22"/>
        </w:rPr>
        <w:tab/>
      </w:r>
      <w:r w:rsidRPr="007760F8">
        <w:rPr>
          <w:snapToGrid w:val="0"/>
        </w:rPr>
        <w:t>Test Requirements</w:t>
      </w:r>
      <w:r>
        <w:tab/>
        <w:t>1229</w:t>
      </w:r>
    </w:p>
    <w:p w:rsidR="00F74372" w:rsidRDefault="00F74372">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1229</w:t>
      </w:r>
    </w:p>
    <w:p w:rsidR="00F74372" w:rsidRDefault="00F74372">
      <w:pPr>
        <w:pStyle w:val="TOC4"/>
        <w:rPr>
          <w:rFonts w:asciiTheme="minorHAnsi" w:eastAsiaTheme="minorEastAsia" w:hAnsiTheme="minorHAnsi" w:cstheme="minorBidi"/>
          <w:sz w:val="22"/>
          <w:szCs w:val="22"/>
        </w:rPr>
      </w:pPr>
      <w:r w:rsidRPr="00F74372">
        <w:t>A.7.3.12.1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1229</w:t>
      </w:r>
    </w:p>
    <w:p w:rsidR="00F74372" w:rsidRDefault="00F74372">
      <w:pPr>
        <w:pStyle w:val="TOC4"/>
        <w:rPr>
          <w:rFonts w:asciiTheme="minorHAnsi" w:eastAsiaTheme="minorEastAsia" w:hAnsiTheme="minorHAnsi" w:cstheme="minorBidi"/>
          <w:sz w:val="22"/>
          <w:szCs w:val="22"/>
        </w:rPr>
      </w:pPr>
      <w:r w:rsidRPr="00F74372">
        <w:t>A.7.3.12.2</w:t>
      </w:r>
      <w:r w:rsidRPr="00F74372">
        <w:rPr>
          <w:rFonts w:asciiTheme="minorHAnsi" w:eastAsiaTheme="minorEastAsia" w:hAnsiTheme="minorHAnsi" w:cstheme="minorBidi"/>
          <w:sz w:val="22"/>
          <w:szCs w:val="22"/>
        </w:rPr>
        <w:tab/>
      </w:r>
      <w:r w:rsidRPr="007760F8">
        <w:rPr>
          <w:snapToGrid w:val="0"/>
        </w:rPr>
        <w:t>Test Requirements</w:t>
      </w:r>
      <w:r>
        <w:tab/>
        <w:t>1233</w:t>
      </w:r>
    </w:p>
    <w:p w:rsidR="00F74372" w:rsidRDefault="00F74372">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1233</w:t>
      </w:r>
    </w:p>
    <w:p w:rsidR="00F74372" w:rsidRDefault="00F74372">
      <w:pPr>
        <w:pStyle w:val="TOC4"/>
        <w:rPr>
          <w:rFonts w:asciiTheme="minorHAnsi" w:eastAsiaTheme="minorEastAsia" w:hAnsiTheme="minorHAnsi" w:cstheme="minorBidi"/>
          <w:sz w:val="22"/>
          <w:szCs w:val="22"/>
        </w:rPr>
      </w:pPr>
      <w:r w:rsidRPr="00F74372">
        <w:t>A.7.3.13.1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1233</w:t>
      </w:r>
    </w:p>
    <w:p w:rsidR="00F74372" w:rsidRDefault="00F74372">
      <w:pPr>
        <w:pStyle w:val="TOC4"/>
        <w:rPr>
          <w:rFonts w:asciiTheme="minorHAnsi" w:eastAsiaTheme="minorEastAsia" w:hAnsiTheme="minorHAnsi" w:cstheme="minorBidi"/>
          <w:sz w:val="22"/>
          <w:szCs w:val="22"/>
        </w:rPr>
      </w:pPr>
      <w:r w:rsidRPr="00F74372">
        <w:t>A.7.3.13.2</w:t>
      </w:r>
      <w:r w:rsidRPr="00F74372">
        <w:rPr>
          <w:rFonts w:asciiTheme="minorHAnsi" w:eastAsiaTheme="minorEastAsia" w:hAnsiTheme="minorHAnsi" w:cstheme="minorBidi"/>
          <w:sz w:val="22"/>
          <w:szCs w:val="22"/>
        </w:rPr>
        <w:tab/>
      </w:r>
      <w:r w:rsidRPr="007760F8">
        <w:rPr>
          <w:snapToGrid w:val="0"/>
        </w:rPr>
        <w:t>Test Requirements</w:t>
      </w:r>
      <w:r>
        <w:tab/>
        <w:t>1236</w:t>
      </w:r>
    </w:p>
    <w:p w:rsidR="00F74372" w:rsidRDefault="00F74372">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1236</w:t>
      </w:r>
    </w:p>
    <w:p w:rsidR="00F74372" w:rsidRDefault="00F74372">
      <w:pPr>
        <w:pStyle w:val="TOC4"/>
        <w:rPr>
          <w:rFonts w:asciiTheme="minorHAnsi" w:eastAsiaTheme="minorEastAsia" w:hAnsiTheme="minorHAnsi" w:cstheme="minorBidi"/>
          <w:sz w:val="22"/>
          <w:szCs w:val="22"/>
        </w:rPr>
      </w:pPr>
      <w:r w:rsidRPr="00F74372">
        <w:t>A.7.3.14.1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1236</w:t>
      </w:r>
    </w:p>
    <w:p w:rsidR="00F74372" w:rsidRDefault="00F74372">
      <w:pPr>
        <w:pStyle w:val="TOC4"/>
        <w:rPr>
          <w:rFonts w:asciiTheme="minorHAnsi" w:eastAsiaTheme="minorEastAsia" w:hAnsiTheme="minorHAnsi" w:cstheme="minorBidi"/>
          <w:sz w:val="22"/>
          <w:szCs w:val="22"/>
        </w:rPr>
      </w:pPr>
      <w:r w:rsidRPr="00F74372">
        <w:t>A.7.3.14.2</w:t>
      </w:r>
      <w:r w:rsidRPr="00F74372">
        <w:rPr>
          <w:rFonts w:asciiTheme="minorHAnsi" w:eastAsiaTheme="minorEastAsia" w:hAnsiTheme="minorHAnsi" w:cstheme="minorBidi"/>
          <w:sz w:val="22"/>
          <w:szCs w:val="22"/>
        </w:rPr>
        <w:tab/>
      </w:r>
      <w:r w:rsidRPr="007760F8">
        <w:rPr>
          <w:snapToGrid w:val="0"/>
        </w:rPr>
        <w:t>Test Requirements</w:t>
      </w:r>
      <w:r>
        <w:tab/>
        <w:t>1239</w:t>
      </w:r>
    </w:p>
    <w:p w:rsidR="00F74372" w:rsidRDefault="00F74372">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1239</w:t>
      </w:r>
    </w:p>
    <w:p w:rsidR="00F74372" w:rsidRDefault="00F74372">
      <w:pPr>
        <w:pStyle w:val="TOC4"/>
        <w:rPr>
          <w:rFonts w:asciiTheme="minorHAnsi" w:eastAsiaTheme="minorEastAsia" w:hAnsiTheme="minorHAnsi" w:cstheme="minorBidi"/>
          <w:sz w:val="22"/>
          <w:szCs w:val="22"/>
        </w:rPr>
      </w:pPr>
      <w:r w:rsidRPr="00F74372">
        <w:t>A.7.3.15.1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1239</w:t>
      </w:r>
    </w:p>
    <w:p w:rsidR="00F74372" w:rsidRDefault="00F74372">
      <w:pPr>
        <w:pStyle w:val="TOC4"/>
        <w:rPr>
          <w:rFonts w:asciiTheme="minorHAnsi" w:eastAsiaTheme="minorEastAsia" w:hAnsiTheme="minorHAnsi" w:cstheme="minorBidi"/>
          <w:sz w:val="22"/>
          <w:szCs w:val="22"/>
        </w:rPr>
      </w:pPr>
      <w:r w:rsidRPr="00F74372">
        <w:t>A.7.3.</w:t>
      </w:r>
      <w:r w:rsidRPr="00F74372">
        <w:rPr>
          <w:lang w:eastAsia="zh-CN"/>
        </w:rPr>
        <w:t>15</w:t>
      </w:r>
      <w:r w:rsidRPr="00F74372">
        <w:t>.2</w:t>
      </w:r>
      <w:r w:rsidRPr="00F74372">
        <w:rPr>
          <w:rFonts w:asciiTheme="minorHAnsi" w:eastAsiaTheme="minorEastAsia" w:hAnsiTheme="minorHAnsi" w:cstheme="minorBidi"/>
          <w:sz w:val="22"/>
          <w:szCs w:val="22"/>
        </w:rPr>
        <w:tab/>
      </w:r>
      <w:r w:rsidRPr="007760F8">
        <w:rPr>
          <w:snapToGrid w:val="0"/>
        </w:rPr>
        <w:t>Test Requirements</w:t>
      </w:r>
      <w:r>
        <w:tab/>
        <w:t>1242</w:t>
      </w:r>
    </w:p>
    <w:p w:rsidR="00F74372" w:rsidRDefault="00F74372">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1242</w:t>
      </w:r>
    </w:p>
    <w:p w:rsidR="00F74372" w:rsidRDefault="00F74372">
      <w:pPr>
        <w:pStyle w:val="TOC4"/>
        <w:rPr>
          <w:rFonts w:asciiTheme="minorHAnsi" w:eastAsiaTheme="minorEastAsia" w:hAnsiTheme="minorHAnsi" w:cstheme="minorBidi"/>
          <w:sz w:val="22"/>
          <w:szCs w:val="22"/>
        </w:rPr>
      </w:pPr>
      <w:r w:rsidRPr="00F74372">
        <w:t>A.7.3.16.1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1242</w:t>
      </w:r>
    </w:p>
    <w:p w:rsidR="00F74372" w:rsidRDefault="00F74372">
      <w:pPr>
        <w:pStyle w:val="TOC4"/>
        <w:rPr>
          <w:rFonts w:asciiTheme="minorHAnsi" w:eastAsiaTheme="minorEastAsia" w:hAnsiTheme="minorHAnsi" w:cstheme="minorBidi"/>
          <w:sz w:val="22"/>
          <w:szCs w:val="22"/>
        </w:rPr>
      </w:pPr>
      <w:r w:rsidRPr="00F74372">
        <w:t>A.7.3.</w:t>
      </w:r>
      <w:r w:rsidRPr="00F74372">
        <w:rPr>
          <w:lang w:eastAsia="zh-CN"/>
        </w:rPr>
        <w:t>16</w:t>
      </w:r>
      <w:r w:rsidRPr="00F74372">
        <w:t>.2</w:t>
      </w:r>
      <w:r w:rsidRPr="00F74372">
        <w:rPr>
          <w:rFonts w:asciiTheme="minorHAnsi" w:eastAsiaTheme="minorEastAsia" w:hAnsiTheme="minorHAnsi" w:cstheme="minorBidi"/>
          <w:sz w:val="22"/>
          <w:szCs w:val="22"/>
        </w:rPr>
        <w:tab/>
      </w:r>
      <w:r w:rsidRPr="007760F8">
        <w:rPr>
          <w:snapToGrid w:val="0"/>
        </w:rPr>
        <w:t>Test Requirements</w:t>
      </w:r>
      <w:r>
        <w:tab/>
        <w:t>1246</w:t>
      </w:r>
    </w:p>
    <w:p w:rsidR="00F74372" w:rsidRDefault="00F74372">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1246</w:t>
      </w:r>
    </w:p>
    <w:p w:rsidR="00F74372" w:rsidRDefault="00F74372">
      <w:pPr>
        <w:pStyle w:val="TOC4"/>
        <w:rPr>
          <w:rFonts w:asciiTheme="minorHAnsi" w:eastAsiaTheme="minorEastAsia" w:hAnsiTheme="minorHAnsi" w:cstheme="minorBidi"/>
          <w:sz w:val="22"/>
          <w:szCs w:val="22"/>
        </w:rPr>
      </w:pPr>
      <w:r w:rsidRPr="00F74372">
        <w:t>A.7.3.17.1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1246</w:t>
      </w:r>
    </w:p>
    <w:p w:rsidR="00F74372" w:rsidRDefault="00F74372">
      <w:pPr>
        <w:pStyle w:val="TOC4"/>
        <w:rPr>
          <w:rFonts w:asciiTheme="minorHAnsi" w:eastAsiaTheme="minorEastAsia" w:hAnsiTheme="minorHAnsi" w:cstheme="minorBidi"/>
          <w:sz w:val="22"/>
          <w:szCs w:val="22"/>
        </w:rPr>
      </w:pPr>
      <w:r w:rsidRPr="00F74372">
        <w:t>A.7.3.</w:t>
      </w:r>
      <w:r w:rsidRPr="00F74372">
        <w:rPr>
          <w:lang w:eastAsia="zh-CN"/>
        </w:rPr>
        <w:t>17</w:t>
      </w:r>
      <w:r w:rsidRPr="00F74372">
        <w:t>.2</w:t>
      </w:r>
      <w:r w:rsidRPr="00F74372">
        <w:rPr>
          <w:rFonts w:asciiTheme="minorHAnsi" w:eastAsiaTheme="minorEastAsia" w:hAnsiTheme="minorHAnsi" w:cstheme="minorBidi"/>
          <w:sz w:val="22"/>
          <w:szCs w:val="22"/>
        </w:rPr>
        <w:tab/>
      </w:r>
      <w:r w:rsidRPr="007760F8">
        <w:rPr>
          <w:snapToGrid w:val="0"/>
        </w:rPr>
        <w:t>Test Requirements</w:t>
      </w:r>
      <w:r>
        <w:tab/>
        <w:t>1249</w:t>
      </w:r>
    </w:p>
    <w:p w:rsidR="00F74372" w:rsidRDefault="00F74372">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1249</w:t>
      </w:r>
    </w:p>
    <w:p w:rsidR="00F74372" w:rsidRDefault="00F74372">
      <w:pPr>
        <w:pStyle w:val="TOC4"/>
        <w:rPr>
          <w:rFonts w:asciiTheme="minorHAnsi" w:eastAsiaTheme="minorEastAsia" w:hAnsiTheme="minorHAnsi" w:cstheme="minorBidi"/>
          <w:sz w:val="22"/>
          <w:szCs w:val="22"/>
        </w:rPr>
      </w:pPr>
      <w:r w:rsidRPr="00F74372">
        <w:t>A.7.3.18.1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1249</w:t>
      </w:r>
    </w:p>
    <w:p w:rsidR="00F74372" w:rsidRDefault="00F74372">
      <w:pPr>
        <w:pStyle w:val="TOC4"/>
        <w:rPr>
          <w:rFonts w:asciiTheme="minorHAnsi" w:eastAsiaTheme="minorEastAsia" w:hAnsiTheme="minorHAnsi" w:cstheme="minorBidi"/>
          <w:sz w:val="22"/>
          <w:szCs w:val="22"/>
        </w:rPr>
      </w:pPr>
      <w:r w:rsidRPr="00F74372">
        <w:t>A.7.3.</w:t>
      </w:r>
      <w:r w:rsidRPr="00F74372">
        <w:rPr>
          <w:lang w:eastAsia="zh-CN"/>
        </w:rPr>
        <w:t>18</w:t>
      </w:r>
      <w:r w:rsidRPr="00F74372">
        <w:t>.2</w:t>
      </w:r>
      <w:r w:rsidRPr="00F74372">
        <w:rPr>
          <w:rFonts w:asciiTheme="minorHAnsi" w:eastAsiaTheme="minorEastAsia" w:hAnsiTheme="minorHAnsi" w:cstheme="minorBidi"/>
          <w:sz w:val="22"/>
          <w:szCs w:val="22"/>
        </w:rPr>
        <w:tab/>
      </w:r>
      <w:r w:rsidRPr="007760F8">
        <w:rPr>
          <w:snapToGrid w:val="0"/>
        </w:rPr>
        <w:t>Test Requirements</w:t>
      </w:r>
      <w:r>
        <w:tab/>
        <w:t>1253</w:t>
      </w:r>
    </w:p>
    <w:p w:rsidR="00F74372" w:rsidRDefault="00F74372">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1253</w:t>
      </w:r>
    </w:p>
    <w:p w:rsidR="00F74372" w:rsidRDefault="00F74372">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1253</w:t>
      </w:r>
    </w:p>
    <w:p w:rsidR="00F74372" w:rsidRDefault="00F74372">
      <w:pPr>
        <w:pStyle w:val="TOC4"/>
        <w:rPr>
          <w:rFonts w:asciiTheme="minorHAnsi" w:eastAsiaTheme="minorEastAsia" w:hAnsiTheme="minorHAnsi" w:cstheme="minorBidi"/>
          <w:sz w:val="22"/>
          <w:szCs w:val="22"/>
        </w:rPr>
      </w:pPr>
      <w:r w:rsidRPr="00F74372">
        <w:t>A.7.3.19.2</w:t>
      </w:r>
      <w:r w:rsidRPr="00F74372">
        <w:rPr>
          <w:rFonts w:asciiTheme="minorHAnsi" w:eastAsiaTheme="minorEastAsia" w:hAnsiTheme="minorHAnsi" w:cstheme="minorBidi"/>
          <w:sz w:val="22"/>
          <w:szCs w:val="22"/>
        </w:rPr>
        <w:tab/>
      </w:r>
      <w:r w:rsidRPr="007760F8">
        <w:rPr>
          <w:snapToGrid w:val="0"/>
        </w:rPr>
        <w:t>Test Requirements</w:t>
      </w:r>
      <w:r>
        <w:tab/>
        <w:t>1257</w:t>
      </w:r>
    </w:p>
    <w:p w:rsidR="00F74372" w:rsidRDefault="00F74372">
      <w:pPr>
        <w:pStyle w:val="TOC3"/>
        <w:rPr>
          <w:rFonts w:asciiTheme="minorHAnsi" w:eastAsiaTheme="minorEastAsia" w:hAnsiTheme="minorHAnsi" w:cstheme="minorBidi"/>
          <w:sz w:val="22"/>
          <w:szCs w:val="22"/>
        </w:rPr>
      </w:pPr>
      <w:r w:rsidRPr="00F74372">
        <w:t>A.7.3.20</w:t>
      </w:r>
      <w:r w:rsidRPr="00F74372">
        <w:rPr>
          <w:rFonts w:asciiTheme="minorHAnsi" w:hAnsiTheme="minorHAnsi" w:cstheme="minorBidi"/>
          <w:sz w:val="22"/>
          <w:szCs w:val="22"/>
        </w:rPr>
        <w:tab/>
      </w:r>
      <w:r w:rsidRPr="007760F8">
        <w:rPr>
          <w:rFonts w:eastAsia="MS Mincho"/>
          <w:lang w:eastAsia="zh-CN"/>
        </w:rPr>
        <w:t>E-UTRAN TDD Radio Link Monitoring Test for In-sync under Time Domain Measurement Resouce Restriction with CRS assistance information and Non-MBSFN ABS</w:t>
      </w:r>
      <w:r>
        <w:tab/>
        <w:t>1257</w:t>
      </w:r>
    </w:p>
    <w:p w:rsidR="00F74372" w:rsidRDefault="00F74372">
      <w:pPr>
        <w:pStyle w:val="TOC4"/>
        <w:rPr>
          <w:rFonts w:asciiTheme="minorHAnsi" w:eastAsiaTheme="minorEastAsia" w:hAnsiTheme="minorHAnsi" w:cstheme="minorBidi"/>
          <w:sz w:val="22"/>
          <w:szCs w:val="22"/>
        </w:rPr>
      </w:pPr>
      <w:r w:rsidRPr="00F74372">
        <w:t>A.7.3.20.1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1257</w:t>
      </w:r>
    </w:p>
    <w:p w:rsidR="00F74372" w:rsidRDefault="00F74372">
      <w:pPr>
        <w:pStyle w:val="TOC4"/>
        <w:rPr>
          <w:rFonts w:asciiTheme="minorHAnsi" w:eastAsiaTheme="minorEastAsia" w:hAnsiTheme="minorHAnsi" w:cstheme="minorBidi"/>
          <w:sz w:val="22"/>
          <w:szCs w:val="22"/>
        </w:rPr>
      </w:pPr>
      <w:r w:rsidRPr="00F74372">
        <w:t>A.7.3.20.2</w:t>
      </w:r>
      <w:r w:rsidRPr="00F74372">
        <w:rPr>
          <w:rFonts w:asciiTheme="minorHAnsi" w:eastAsiaTheme="minorEastAsia" w:hAnsiTheme="minorHAnsi" w:cstheme="minorBidi"/>
          <w:sz w:val="22"/>
          <w:szCs w:val="22"/>
        </w:rPr>
        <w:tab/>
      </w:r>
      <w:r w:rsidRPr="007760F8">
        <w:rPr>
          <w:snapToGrid w:val="0"/>
        </w:rPr>
        <w:t>Test Requirements</w:t>
      </w:r>
      <w:r>
        <w:tab/>
        <w:t>1261</w:t>
      </w:r>
    </w:p>
    <w:p w:rsidR="00F74372" w:rsidRDefault="00F74372">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1261</w:t>
      </w:r>
    </w:p>
    <w:p w:rsidR="00F74372" w:rsidRDefault="00F74372">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1261</w:t>
      </w:r>
    </w:p>
    <w:p w:rsidR="00F74372" w:rsidRDefault="00F74372">
      <w:pPr>
        <w:pStyle w:val="TOC4"/>
        <w:rPr>
          <w:rFonts w:asciiTheme="minorHAnsi" w:eastAsiaTheme="minorEastAsia" w:hAnsiTheme="minorHAnsi" w:cstheme="minorBidi"/>
          <w:sz w:val="22"/>
          <w:szCs w:val="22"/>
        </w:rPr>
      </w:pPr>
      <w:r w:rsidRPr="00F74372">
        <w:t>A.7.3.21.2</w:t>
      </w:r>
      <w:r w:rsidRPr="00F74372">
        <w:rPr>
          <w:rFonts w:asciiTheme="minorHAnsi" w:eastAsiaTheme="minorEastAsia" w:hAnsiTheme="minorHAnsi" w:cstheme="minorBidi"/>
          <w:sz w:val="22"/>
          <w:szCs w:val="22"/>
        </w:rPr>
        <w:tab/>
      </w:r>
      <w:r w:rsidRPr="007760F8">
        <w:rPr>
          <w:snapToGrid w:val="0"/>
        </w:rPr>
        <w:t>Test Requirements</w:t>
      </w:r>
      <w:r>
        <w:tab/>
        <w:t>1265</w:t>
      </w:r>
    </w:p>
    <w:p w:rsidR="00F74372" w:rsidRDefault="00F74372">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1265</w:t>
      </w:r>
    </w:p>
    <w:p w:rsidR="00F74372" w:rsidRDefault="00F74372">
      <w:pPr>
        <w:pStyle w:val="TOC4"/>
        <w:rPr>
          <w:rFonts w:asciiTheme="minorHAnsi" w:eastAsiaTheme="minorEastAsia" w:hAnsiTheme="minorHAnsi" w:cstheme="minorBidi"/>
          <w:sz w:val="22"/>
          <w:szCs w:val="22"/>
        </w:rPr>
      </w:pPr>
      <w:r w:rsidRPr="00F74372">
        <w:t>A.7.3.22.1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1265</w:t>
      </w:r>
    </w:p>
    <w:p w:rsidR="00F74372" w:rsidRDefault="00F74372">
      <w:pPr>
        <w:pStyle w:val="TOC4"/>
        <w:rPr>
          <w:rFonts w:asciiTheme="minorHAnsi" w:eastAsiaTheme="minorEastAsia" w:hAnsiTheme="minorHAnsi" w:cstheme="minorBidi"/>
          <w:sz w:val="22"/>
          <w:szCs w:val="22"/>
        </w:rPr>
      </w:pPr>
      <w:r w:rsidRPr="00F74372">
        <w:t>A.7.3.22.2</w:t>
      </w:r>
      <w:r w:rsidRPr="00F74372">
        <w:rPr>
          <w:rFonts w:asciiTheme="minorHAnsi" w:eastAsiaTheme="minorEastAsia" w:hAnsiTheme="minorHAnsi" w:cstheme="minorBidi"/>
          <w:sz w:val="22"/>
          <w:szCs w:val="22"/>
        </w:rPr>
        <w:tab/>
      </w:r>
      <w:r w:rsidRPr="007760F8">
        <w:rPr>
          <w:snapToGrid w:val="0"/>
        </w:rPr>
        <w:t>Test Requirements</w:t>
      </w:r>
      <w:r>
        <w:tab/>
        <w:t>1269</w:t>
      </w:r>
    </w:p>
    <w:p w:rsidR="00F74372" w:rsidRDefault="00F74372">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1269</w:t>
      </w:r>
    </w:p>
    <w:p w:rsidR="00F74372" w:rsidRDefault="00F74372">
      <w:pPr>
        <w:pStyle w:val="TOC4"/>
        <w:rPr>
          <w:rFonts w:asciiTheme="minorHAnsi" w:eastAsiaTheme="minorEastAsia" w:hAnsiTheme="minorHAnsi" w:cstheme="minorBidi"/>
          <w:sz w:val="22"/>
          <w:szCs w:val="22"/>
        </w:rPr>
      </w:pPr>
      <w:r w:rsidRPr="00F74372">
        <w:t>A.7.3.23.1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1269</w:t>
      </w:r>
    </w:p>
    <w:p w:rsidR="00F74372" w:rsidRDefault="00F74372">
      <w:pPr>
        <w:pStyle w:val="TOC4"/>
        <w:rPr>
          <w:rFonts w:asciiTheme="minorHAnsi" w:eastAsiaTheme="minorEastAsia" w:hAnsiTheme="minorHAnsi" w:cstheme="minorBidi"/>
          <w:sz w:val="22"/>
          <w:szCs w:val="22"/>
        </w:rPr>
      </w:pPr>
      <w:r w:rsidRPr="00F74372">
        <w:t>A.7.3.23.2</w:t>
      </w:r>
      <w:r w:rsidRPr="00F74372">
        <w:rPr>
          <w:rFonts w:asciiTheme="minorHAnsi" w:eastAsiaTheme="minorEastAsia" w:hAnsiTheme="minorHAnsi" w:cstheme="minorBidi"/>
          <w:sz w:val="22"/>
          <w:szCs w:val="22"/>
        </w:rPr>
        <w:tab/>
      </w:r>
      <w:r w:rsidRPr="007760F8">
        <w:rPr>
          <w:snapToGrid w:val="0"/>
        </w:rPr>
        <w:t>Test Requirements</w:t>
      </w:r>
      <w:r>
        <w:tab/>
        <w:t>1270</w:t>
      </w:r>
    </w:p>
    <w:p w:rsidR="00F74372" w:rsidRDefault="00F74372">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1270</w:t>
      </w:r>
    </w:p>
    <w:p w:rsidR="00F74372" w:rsidRDefault="00F74372">
      <w:pPr>
        <w:pStyle w:val="TOC4"/>
        <w:rPr>
          <w:rFonts w:asciiTheme="minorHAnsi" w:eastAsiaTheme="minorEastAsia" w:hAnsiTheme="minorHAnsi" w:cstheme="minorBidi"/>
          <w:sz w:val="22"/>
          <w:szCs w:val="22"/>
        </w:rPr>
      </w:pPr>
      <w:r w:rsidRPr="00F74372">
        <w:t>A.7.3.24.1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1270</w:t>
      </w:r>
    </w:p>
    <w:p w:rsidR="00F74372" w:rsidRDefault="00F74372">
      <w:pPr>
        <w:pStyle w:val="TOC4"/>
        <w:rPr>
          <w:rFonts w:asciiTheme="minorHAnsi" w:eastAsiaTheme="minorEastAsia" w:hAnsiTheme="minorHAnsi" w:cstheme="minorBidi"/>
          <w:sz w:val="22"/>
          <w:szCs w:val="22"/>
        </w:rPr>
      </w:pPr>
      <w:r w:rsidRPr="00F74372">
        <w:t>A.7.3.24.2</w:t>
      </w:r>
      <w:r w:rsidRPr="00F74372">
        <w:rPr>
          <w:rFonts w:asciiTheme="minorHAnsi" w:eastAsiaTheme="minorEastAsia" w:hAnsiTheme="minorHAnsi" w:cstheme="minorBidi"/>
          <w:sz w:val="22"/>
          <w:szCs w:val="22"/>
        </w:rPr>
        <w:tab/>
      </w:r>
      <w:r w:rsidRPr="007760F8">
        <w:rPr>
          <w:snapToGrid w:val="0"/>
        </w:rPr>
        <w:t>Test Requirements</w:t>
      </w:r>
      <w:r>
        <w:tab/>
        <w:t>1271</w:t>
      </w:r>
    </w:p>
    <w:p w:rsidR="00F74372" w:rsidRDefault="00F74372">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1271</w:t>
      </w:r>
    </w:p>
    <w:p w:rsidR="00F74372" w:rsidRDefault="00F74372">
      <w:pPr>
        <w:pStyle w:val="TOC4"/>
        <w:rPr>
          <w:rFonts w:asciiTheme="minorHAnsi" w:eastAsiaTheme="minorEastAsia" w:hAnsiTheme="minorHAnsi" w:cstheme="minorBidi"/>
          <w:sz w:val="22"/>
          <w:szCs w:val="22"/>
        </w:rPr>
      </w:pPr>
      <w:r w:rsidRPr="00F74372">
        <w:t>A.7.3.25.1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1271</w:t>
      </w:r>
    </w:p>
    <w:p w:rsidR="00F74372" w:rsidRDefault="00F74372">
      <w:pPr>
        <w:pStyle w:val="TOC4"/>
        <w:rPr>
          <w:rFonts w:asciiTheme="minorHAnsi" w:eastAsiaTheme="minorEastAsia" w:hAnsiTheme="minorHAnsi" w:cstheme="minorBidi"/>
          <w:sz w:val="22"/>
          <w:szCs w:val="22"/>
        </w:rPr>
      </w:pPr>
      <w:r w:rsidRPr="00F74372">
        <w:t>A.7.3.25.2</w:t>
      </w:r>
      <w:r w:rsidRPr="00F74372">
        <w:rPr>
          <w:rFonts w:asciiTheme="minorHAnsi" w:eastAsiaTheme="minorEastAsia" w:hAnsiTheme="minorHAnsi" w:cstheme="minorBidi"/>
          <w:sz w:val="22"/>
          <w:szCs w:val="22"/>
        </w:rPr>
        <w:tab/>
      </w:r>
      <w:r w:rsidRPr="007760F8">
        <w:rPr>
          <w:snapToGrid w:val="0"/>
        </w:rPr>
        <w:t>Test Requirements</w:t>
      </w:r>
      <w:r>
        <w:tab/>
        <w:t>1272</w:t>
      </w:r>
    </w:p>
    <w:p w:rsidR="00F74372" w:rsidRDefault="00F74372">
      <w:pPr>
        <w:pStyle w:val="TOC3"/>
        <w:rPr>
          <w:rFonts w:asciiTheme="minorHAnsi" w:eastAsiaTheme="minorEastAsia" w:hAnsiTheme="minorHAnsi" w:cstheme="minorBidi"/>
          <w:sz w:val="22"/>
          <w:szCs w:val="22"/>
        </w:rPr>
      </w:pPr>
      <w:r w:rsidRPr="00F74372">
        <w:t>A.7.3.26</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FDD Radio Link Monitoring Test for Out-of-sync</w:t>
      </w:r>
      <w:r>
        <w:rPr>
          <w:lang w:eastAsia="zh-CN"/>
        </w:rPr>
        <w:t xml:space="preserve"> for UE Category 0</w:t>
      </w:r>
      <w:r>
        <w:tab/>
        <w:t>1272</w:t>
      </w:r>
    </w:p>
    <w:p w:rsidR="00F74372" w:rsidRDefault="00F74372">
      <w:pPr>
        <w:pStyle w:val="TOC4"/>
        <w:rPr>
          <w:rFonts w:asciiTheme="minorHAnsi" w:eastAsiaTheme="minorEastAsia" w:hAnsiTheme="minorHAnsi" w:cstheme="minorBidi"/>
          <w:sz w:val="22"/>
          <w:szCs w:val="22"/>
        </w:rPr>
      </w:pPr>
      <w:r w:rsidRPr="00F74372">
        <w:t>A.7.3.26.1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1272</w:t>
      </w:r>
    </w:p>
    <w:p w:rsidR="00F74372" w:rsidRDefault="00F74372">
      <w:pPr>
        <w:pStyle w:val="TOC4"/>
        <w:rPr>
          <w:rFonts w:asciiTheme="minorHAnsi" w:eastAsiaTheme="minorEastAsia" w:hAnsiTheme="minorHAnsi" w:cstheme="minorBidi"/>
          <w:sz w:val="22"/>
          <w:szCs w:val="22"/>
        </w:rPr>
      </w:pPr>
      <w:r w:rsidRPr="00F74372">
        <w:t>A.7.3.26.2</w:t>
      </w:r>
      <w:r w:rsidRPr="00F74372">
        <w:rPr>
          <w:rFonts w:asciiTheme="minorHAnsi" w:eastAsiaTheme="minorEastAsia" w:hAnsiTheme="minorHAnsi" w:cstheme="minorBidi"/>
          <w:sz w:val="22"/>
          <w:szCs w:val="22"/>
        </w:rPr>
        <w:tab/>
      </w:r>
      <w:r w:rsidRPr="007760F8">
        <w:rPr>
          <w:snapToGrid w:val="0"/>
        </w:rPr>
        <w:t>Test Requirements</w:t>
      </w:r>
      <w:r>
        <w:tab/>
        <w:t>1275</w:t>
      </w:r>
    </w:p>
    <w:p w:rsidR="00F74372" w:rsidRDefault="00F74372">
      <w:pPr>
        <w:pStyle w:val="TOC3"/>
        <w:rPr>
          <w:rFonts w:asciiTheme="minorHAnsi" w:eastAsiaTheme="minorEastAsia" w:hAnsiTheme="minorHAnsi" w:cstheme="minorBidi"/>
          <w:sz w:val="22"/>
          <w:szCs w:val="22"/>
        </w:rPr>
      </w:pPr>
      <w:r w:rsidRPr="00F74372">
        <w:t>A.7.3.27</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 xml:space="preserve">FDD Radio Link Monitoring Test for </w:t>
      </w:r>
      <w:r w:rsidRPr="007760F8">
        <w:rPr>
          <w:rFonts w:eastAsia="MS Mincho"/>
        </w:rPr>
        <w:t>In</w:t>
      </w:r>
      <w:r w:rsidRPr="007760F8">
        <w:rPr>
          <w:rFonts w:eastAsia="MS Mincho"/>
          <w:lang w:eastAsia="zh-CN"/>
        </w:rPr>
        <w:t>-sync</w:t>
      </w:r>
      <w:r>
        <w:rPr>
          <w:lang w:eastAsia="zh-CN"/>
        </w:rPr>
        <w:t xml:space="preserve"> for UE Category 0</w:t>
      </w:r>
      <w:r>
        <w:tab/>
        <w:t>1275</w:t>
      </w:r>
    </w:p>
    <w:p w:rsidR="00F74372" w:rsidRDefault="00F74372">
      <w:pPr>
        <w:pStyle w:val="TOC4"/>
        <w:rPr>
          <w:rFonts w:asciiTheme="minorHAnsi" w:eastAsiaTheme="minorEastAsia" w:hAnsiTheme="minorHAnsi" w:cstheme="minorBidi"/>
          <w:sz w:val="22"/>
          <w:szCs w:val="22"/>
        </w:rPr>
      </w:pPr>
      <w:r w:rsidRPr="00F74372">
        <w:t>A.7.3.27.1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1275</w:t>
      </w:r>
    </w:p>
    <w:p w:rsidR="00F74372" w:rsidRDefault="00F74372">
      <w:pPr>
        <w:pStyle w:val="TOC4"/>
        <w:rPr>
          <w:rFonts w:asciiTheme="minorHAnsi" w:eastAsiaTheme="minorEastAsia" w:hAnsiTheme="minorHAnsi" w:cstheme="minorBidi"/>
          <w:sz w:val="22"/>
          <w:szCs w:val="22"/>
        </w:rPr>
      </w:pPr>
      <w:r w:rsidRPr="00F74372">
        <w:t>A.7.3.27.2</w:t>
      </w:r>
      <w:r w:rsidRPr="00F74372">
        <w:rPr>
          <w:rFonts w:asciiTheme="minorHAnsi" w:eastAsiaTheme="minorEastAsia" w:hAnsiTheme="minorHAnsi" w:cstheme="minorBidi"/>
          <w:sz w:val="22"/>
          <w:szCs w:val="22"/>
        </w:rPr>
        <w:tab/>
      </w:r>
      <w:r w:rsidRPr="007760F8">
        <w:rPr>
          <w:snapToGrid w:val="0"/>
        </w:rPr>
        <w:t>Test Requirements</w:t>
      </w:r>
      <w:r>
        <w:tab/>
        <w:t>1278</w:t>
      </w:r>
    </w:p>
    <w:p w:rsidR="00F74372" w:rsidRDefault="00F74372">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1278</w:t>
      </w:r>
    </w:p>
    <w:p w:rsidR="00F74372" w:rsidRDefault="00F74372">
      <w:pPr>
        <w:pStyle w:val="TOC4"/>
        <w:rPr>
          <w:rFonts w:asciiTheme="minorHAnsi" w:eastAsiaTheme="minorEastAsia" w:hAnsiTheme="minorHAnsi" w:cstheme="minorBidi"/>
          <w:sz w:val="22"/>
          <w:szCs w:val="22"/>
        </w:rPr>
      </w:pPr>
      <w:r w:rsidRPr="00F74372">
        <w:t>A.7.3.28.1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1278</w:t>
      </w:r>
    </w:p>
    <w:p w:rsidR="00F74372" w:rsidRDefault="00F74372">
      <w:pPr>
        <w:pStyle w:val="TOC4"/>
        <w:rPr>
          <w:rFonts w:asciiTheme="minorHAnsi" w:eastAsiaTheme="minorEastAsia" w:hAnsiTheme="minorHAnsi" w:cstheme="minorBidi"/>
          <w:sz w:val="22"/>
          <w:szCs w:val="22"/>
        </w:rPr>
      </w:pPr>
      <w:r w:rsidRPr="00F74372">
        <w:t>A.7.3.28.2</w:t>
      </w:r>
      <w:r w:rsidRPr="00F74372">
        <w:rPr>
          <w:rFonts w:asciiTheme="minorHAnsi" w:eastAsiaTheme="minorEastAsia" w:hAnsiTheme="minorHAnsi" w:cstheme="minorBidi"/>
          <w:sz w:val="22"/>
          <w:szCs w:val="22"/>
        </w:rPr>
        <w:tab/>
      </w:r>
      <w:r w:rsidRPr="007760F8">
        <w:rPr>
          <w:snapToGrid w:val="0"/>
        </w:rPr>
        <w:t>Test Requirements</w:t>
      </w:r>
      <w:r>
        <w:tab/>
        <w:t>1281</w:t>
      </w:r>
    </w:p>
    <w:p w:rsidR="00F74372" w:rsidRDefault="00F74372">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1281</w:t>
      </w:r>
    </w:p>
    <w:p w:rsidR="00F74372" w:rsidRDefault="00F74372">
      <w:pPr>
        <w:pStyle w:val="TOC4"/>
        <w:rPr>
          <w:rFonts w:asciiTheme="minorHAnsi" w:eastAsiaTheme="minorEastAsia" w:hAnsiTheme="minorHAnsi" w:cstheme="minorBidi"/>
          <w:sz w:val="22"/>
          <w:szCs w:val="22"/>
        </w:rPr>
      </w:pPr>
      <w:r w:rsidRPr="00F74372">
        <w:t>A.7.3.29.1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1281</w:t>
      </w:r>
    </w:p>
    <w:p w:rsidR="00F74372" w:rsidRDefault="00F74372">
      <w:pPr>
        <w:pStyle w:val="TOC4"/>
        <w:rPr>
          <w:rFonts w:asciiTheme="minorHAnsi" w:eastAsiaTheme="minorEastAsia" w:hAnsiTheme="minorHAnsi" w:cstheme="minorBidi"/>
          <w:sz w:val="22"/>
          <w:szCs w:val="22"/>
        </w:rPr>
      </w:pPr>
      <w:r w:rsidRPr="00F74372">
        <w:t>A.7.3.29.2</w:t>
      </w:r>
      <w:r w:rsidRPr="00F74372">
        <w:rPr>
          <w:rFonts w:asciiTheme="minorHAnsi" w:eastAsiaTheme="minorEastAsia" w:hAnsiTheme="minorHAnsi" w:cstheme="minorBidi"/>
          <w:sz w:val="22"/>
          <w:szCs w:val="22"/>
        </w:rPr>
        <w:tab/>
      </w:r>
      <w:r w:rsidRPr="007760F8">
        <w:rPr>
          <w:snapToGrid w:val="0"/>
        </w:rPr>
        <w:t>Test Requirements</w:t>
      </w:r>
      <w:r>
        <w:tab/>
        <w:t>1284</w:t>
      </w:r>
    </w:p>
    <w:p w:rsidR="00F74372" w:rsidRDefault="00F74372">
      <w:pPr>
        <w:pStyle w:val="TOC3"/>
        <w:rPr>
          <w:rFonts w:asciiTheme="minorHAnsi" w:eastAsiaTheme="minorEastAsia" w:hAnsiTheme="minorHAnsi" w:cstheme="minorBidi"/>
          <w:sz w:val="22"/>
          <w:szCs w:val="22"/>
        </w:rPr>
      </w:pPr>
      <w:r w:rsidRPr="00F74372">
        <w:t>A.7.3.30</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HD-FDD</w:t>
      </w:r>
      <w:r w:rsidRPr="007760F8">
        <w:rPr>
          <w:rFonts w:eastAsia="MS Mincho"/>
          <w:lang w:eastAsia="zh-CN"/>
        </w:rPr>
        <w:t xml:space="preserve"> Radio Link Monitoring Test for Out-of-sync</w:t>
      </w:r>
      <w:r>
        <w:rPr>
          <w:lang w:eastAsia="zh-CN"/>
        </w:rPr>
        <w:t xml:space="preserve"> for UE Category 0</w:t>
      </w:r>
      <w:r>
        <w:tab/>
        <w:t>1284</w:t>
      </w:r>
    </w:p>
    <w:p w:rsidR="00F74372" w:rsidRDefault="00F74372">
      <w:pPr>
        <w:pStyle w:val="TOC4"/>
        <w:rPr>
          <w:rFonts w:asciiTheme="minorHAnsi" w:eastAsiaTheme="minorEastAsia" w:hAnsiTheme="minorHAnsi" w:cstheme="minorBidi"/>
          <w:sz w:val="22"/>
          <w:szCs w:val="22"/>
        </w:rPr>
      </w:pPr>
      <w:r w:rsidRPr="00F74372">
        <w:t>A.7.3.30.1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1284</w:t>
      </w:r>
    </w:p>
    <w:p w:rsidR="00F74372" w:rsidRDefault="00F74372">
      <w:pPr>
        <w:pStyle w:val="TOC4"/>
        <w:rPr>
          <w:rFonts w:asciiTheme="minorHAnsi" w:eastAsiaTheme="minorEastAsia" w:hAnsiTheme="minorHAnsi" w:cstheme="minorBidi"/>
          <w:sz w:val="22"/>
          <w:szCs w:val="22"/>
        </w:rPr>
      </w:pPr>
      <w:r w:rsidRPr="00F74372">
        <w:t>A.7.3.30.2</w:t>
      </w:r>
      <w:r w:rsidRPr="00F74372">
        <w:rPr>
          <w:rFonts w:asciiTheme="minorHAnsi" w:eastAsiaTheme="minorEastAsia" w:hAnsiTheme="minorHAnsi" w:cstheme="minorBidi"/>
          <w:sz w:val="22"/>
          <w:szCs w:val="22"/>
        </w:rPr>
        <w:tab/>
      </w:r>
      <w:r w:rsidRPr="007760F8">
        <w:rPr>
          <w:snapToGrid w:val="0"/>
        </w:rPr>
        <w:t>Test Requirements</w:t>
      </w:r>
      <w:r>
        <w:tab/>
        <w:t>1287</w:t>
      </w:r>
    </w:p>
    <w:p w:rsidR="00F74372" w:rsidRDefault="00F74372">
      <w:pPr>
        <w:pStyle w:val="TOC3"/>
        <w:rPr>
          <w:rFonts w:asciiTheme="minorHAnsi" w:eastAsiaTheme="minorEastAsia" w:hAnsiTheme="minorHAnsi" w:cstheme="minorBidi"/>
          <w:sz w:val="22"/>
          <w:szCs w:val="22"/>
        </w:rPr>
      </w:pPr>
      <w:r w:rsidRPr="00F74372">
        <w:t>A.7.3.31</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HD-FDD</w:t>
      </w:r>
      <w:r w:rsidRPr="007760F8">
        <w:rPr>
          <w:rFonts w:eastAsia="MS Mincho"/>
          <w:lang w:eastAsia="zh-CN"/>
        </w:rPr>
        <w:t xml:space="preserve"> Radio Link Monitoring Test for </w:t>
      </w:r>
      <w:r w:rsidRPr="007760F8">
        <w:rPr>
          <w:rFonts w:eastAsia="MS Mincho"/>
        </w:rPr>
        <w:t>In</w:t>
      </w:r>
      <w:r w:rsidRPr="007760F8">
        <w:rPr>
          <w:rFonts w:eastAsia="MS Mincho"/>
          <w:lang w:eastAsia="zh-CN"/>
        </w:rPr>
        <w:t>-sync</w:t>
      </w:r>
      <w:r>
        <w:rPr>
          <w:lang w:eastAsia="zh-CN"/>
        </w:rPr>
        <w:t xml:space="preserve"> for UE Category 0</w:t>
      </w:r>
      <w:r>
        <w:tab/>
        <w:t>1287</w:t>
      </w:r>
    </w:p>
    <w:p w:rsidR="00F74372" w:rsidRDefault="00F74372">
      <w:pPr>
        <w:pStyle w:val="TOC4"/>
        <w:rPr>
          <w:rFonts w:asciiTheme="minorHAnsi" w:eastAsiaTheme="minorEastAsia" w:hAnsiTheme="minorHAnsi" w:cstheme="minorBidi"/>
          <w:sz w:val="22"/>
          <w:szCs w:val="22"/>
        </w:rPr>
      </w:pPr>
      <w:r w:rsidRPr="00F74372">
        <w:t>A.7.3.31.1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1287</w:t>
      </w:r>
    </w:p>
    <w:p w:rsidR="00F74372" w:rsidRDefault="00F74372">
      <w:pPr>
        <w:pStyle w:val="TOC4"/>
        <w:rPr>
          <w:rFonts w:asciiTheme="minorHAnsi" w:eastAsiaTheme="minorEastAsia" w:hAnsiTheme="minorHAnsi" w:cstheme="minorBidi"/>
          <w:sz w:val="22"/>
          <w:szCs w:val="22"/>
        </w:rPr>
      </w:pPr>
      <w:r w:rsidRPr="00F74372">
        <w:t>A.7.3.31.2</w:t>
      </w:r>
      <w:r w:rsidRPr="00F74372">
        <w:rPr>
          <w:rFonts w:asciiTheme="minorHAnsi" w:eastAsiaTheme="minorEastAsia" w:hAnsiTheme="minorHAnsi" w:cstheme="minorBidi"/>
          <w:sz w:val="22"/>
          <w:szCs w:val="22"/>
        </w:rPr>
        <w:tab/>
      </w:r>
      <w:r w:rsidRPr="007760F8">
        <w:rPr>
          <w:snapToGrid w:val="0"/>
        </w:rPr>
        <w:t>Test Requirements</w:t>
      </w:r>
      <w:r>
        <w:tab/>
        <w:t>1290</w:t>
      </w:r>
    </w:p>
    <w:p w:rsidR="00F74372" w:rsidRDefault="00F74372">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1290</w:t>
      </w:r>
    </w:p>
    <w:p w:rsidR="00F74372" w:rsidRDefault="00F74372">
      <w:pPr>
        <w:pStyle w:val="TOC4"/>
        <w:rPr>
          <w:rFonts w:asciiTheme="minorHAnsi" w:eastAsiaTheme="minorEastAsia" w:hAnsiTheme="minorHAnsi" w:cstheme="minorBidi"/>
          <w:sz w:val="22"/>
          <w:szCs w:val="22"/>
        </w:rPr>
      </w:pPr>
      <w:r w:rsidRPr="00F74372">
        <w:t>A.7.3.32.1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1290</w:t>
      </w:r>
    </w:p>
    <w:p w:rsidR="00F74372" w:rsidRDefault="00F74372">
      <w:pPr>
        <w:pStyle w:val="TOC4"/>
        <w:rPr>
          <w:rFonts w:asciiTheme="minorHAnsi" w:eastAsiaTheme="minorEastAsia" w:hAnsiTheme="minorHAnsi" w:cstheme="minorBidi"/>
          <w:sz w:val="22"/>
          <w:szCs w:val="22"/>
        </w:rPr>
      </w:pPr>
      <w:r w:rsidRPr="00F74372">
        <w:t>A.7.3.32.2</w:t>
      </w:r>
      <w:r w:rsidRPr="00F74372">
        <w:rPr>
          <w:rFonts w:asciiTheme="minorHAnsi" w:eastAsiaTheme="minorEastAsia" w:hAnsiTheme="minorHAnsi" w:cstheme="minorBidi"/>
          <w:sz w:val="22"/>
          <w:szCs w:val="22"/>
        </w:rPr>
        <w:tab/>
      </w:r>
      <w:r w:rsidRPr="007760F8">
        <w:rPr>
          <w:snapToGrid w:val="0"/>
        </w:rPr>
        <w:t>Test Requirements</w:t>
      </w:r>
      <w:r>
        <w:tab/>
        <w:t>1293</w:t>
      </w:r>
    </w:p>
    <w:p w:rsidR="00F74372" w:rsidRDefault="00F74372">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1293</w:t>
      </w:r>
    </w:p>
    <w:p w:rsidR="00F74372" w:rsidRDefault="00F74372">
      <w:pPr>
        <w:pStyle w:val="TOC4"/>
        <w:rPr>
          <w:rFonts w:asciiTheme="minorHAnsi" w:eastAsiaTheme="minorEastAsia" w:hAnsiTheme="minorHAnsi" w:cstheme="minorBidi"/>
          <w:sz w:val="22"/>
          <w:szCs w:val="22"/>
        </w:rPr>
      </w:pPr>
      <w:r w:rsidRPr="00F74372">
        <w:t>A.7.3.33.1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1293</w:t>
      </w:r>
    </w:p>
    <w:p w:rsidR="00F74372" w:rsidRDefault="00F74372">
      <w:pPr>
        <w:pStyle w:val="TOC4"/>
        <w:rPr>
          <w:rFonts w:asciiTheme="minorHAnsi" w:eastAsiaTheme="minorEastAsia" w:hAnsiTheme="minorHAnsi" w:cstheme="minorBidi"/>
          <w:sz w:val="22"/>
          <w:szCs w:val="22"/>
        </w:rPr>
      </w:pPr>
      <w:r w:rsidRPr="00F74372">
        <w:t>A.7.3.33.2</w:t>
      </w:r>
      <w:r w:rsidRPr="00F74372">
        <w:rPr>
          <w:rFonts w:asciiTheme="minorHAnsi" w:eastAsiaTheme="minorEastAsia" w:hAnsiTheme="minorHAnsi" w:cstheme="minorBidi"/>
          <w:sz w:val="22"/>
          <w:szCs w:val="22"/>
        </w:rPr>
        <w:tab/>
      </w:r>
      <w:r w:rsidRPr="007760F8">
        <w:rPr>
          <w:snapToGrid w:val="0"/>
        </w:rPr>
        <w:t>Test Requirements</w:t>
      </w:r>
      <w:r>
        <w:tab/>
        <w:t>1296</w:t>
      </w:r>
    </w:p>
    <w:p w:rsidR="00F74372" w:rsidRDefault="00F74372">
      <w:pPr>
        <w:pStyle w:val="TOC3"/>
        <w:rPr>
          <w:rFonts w:asciiTheme="minorHAnsi" w:eastAsiaTheme="minorEastAsia" w:hAnsiTheme="minorHAnsi" w:cstheme="minorBidi"/>
          <w:sz w:val="22"/>
          <w:szCs w:val="22"/>
        </w:rPr>
      </w:pPr>
      <w:r w:rsidRPr="00F74372">
        <w:t>A.7.3.34</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TDD</w:t>
      </w:r>
      <w:r w:rsidRPr="007760F8">
        <w:rPr>
          <w:rFonts w:eastAsia="MS Mincho"/>
          <w:lang w:eastAsia="zh-CN"/>
        </w:rPr>
        <w:t xml:space="preserve"> Radio Link Monitoring Test for Out-of-sync</w:t>
      </w:r>
      <w:r>
        <w:rPr>
          <w:lang w:eastAsia="zh-CN"/>
        </w:rPr>
        <w:t xml:space="preserve"> for UE Category 0</w:t>
      </w:r>
      <w:r>
        <w:tab/>
        <w:t>1296</w:t>
      </w:r>
    </w:p>
    <w:p w:rsidR="00F74372" w:rsidRDefault="00F74372">
      <w:pPr>
        <w:pStyle w:val="TOC4"/>
        <w:rPr>
          <w:rFonts w:asciiTheme="minorHAnsi" w:eastAsiaTheme="minorEastAsia" w:hAnsiTheme="minorHAnsi" w:cstheme="minorBidi"/>
          <w:sz w:val="22"/>
          <w:szCs w:val="22"/>
        </w:rPr>
      </w:pPr>
      <w:r w:rsidRPr="00F74372">
        <w:t>A.7.3.34.1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1296</w:t>
      </w:r>
    </w:p>
    <w:p w:rsidR="00F74372" w:rsidRDefault="00F74372">
      <w:pPr>
        <w:pStyle w:val="TOC4"/>
        <w:rPr>
          <w:rFonts w:asciiTheme="minorHAnsi" w:eastAsiaTheme="minorEastAsia" w:hAnsiTheme="minorHAnsi" w:cstheme="minorBidi"/>
          <w:sz w:val="22"/>
          <w:szCs w:val="22"/>
        </w:rPr>
      </w:pPr>
      <w:r w:rsidRPr="00F74372">
        <w:t>A.7.3.34.2</w:t>
      </w:r>
      <w:r w:rsidRPr="00F74372">
        <w:rPr>
          <w:rFonts w:asciiTheme="minorHAnsi" w:eastAsiaTheme="minorEastAsia" w:hAnsiTheme="minorHAnsi" w:cstheme="minorBidi"/>
          <w:sz w:val="22"/>
          <w:szCs w:val="22"/>
        </w:rPr>
        <w:tab/>
      </w:r>
      <w:r w:rsidRPr="007760F8">
        <w:rPr>
          <w:snapToGrid w:val="0"/>
        </w:rPr>
        <w:t>Test Requirements</w:t>
      </w:r>
      <w:r>
        <w:tab/>
        <w:t>1299</w:t>
      </w:r>
    </w:p>
    <w:p w:rsidR="00F74372" w:rsidRDefault="00F74372">
      <w:pPr>
        <w:pStyle w:val="TOC3"/>
        <w:rPr>
          <w:rFonts w:asciiTheme="minorHAnsi" w:eastAsiaTheme="minorEastAsia" w:hAnsiTheme="minorHAnsi" w:cstheme="minorBidi"/>
          <w:sz w:val="22"/>
          <w:szCs w:val="22"/>
        </w:rPr>
      </w:pPr>
      <w:r w:rsidRPr="00F74372">
        <w:t>A.7.3.35</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TDD</w:t>
      </w:r>
      <w:r w:rsidRPr="007760F8">
        <w:rPr>
          <w:rFonts w:eastAsia="MS Mincho"/>
          <w:lang w:eastAsia="zh-CN"/>
        </w:rPr>
        <w:t xml:space="preserve"> Radio Link Monitoring Test for </w:t>
      </w:r>
      <w:r w:rsidRPr="007760F8">
        <w:rPr>
          <w:rFonts w:eastAsia="MS Mincho"/>
        </w:rPr>
        <w:t>In</w:t>
      </w:r>
      <w:r w:rsidRPr="007760F8">
        <w:rPr>
          <w:rFonts w:eastAsia="MS Mincho"/>
          <w:lang w:eastAsia="zh-CN"/>
        </w:rPr>
        <w:t>-sync</w:t>
      </w:r>
      <w:r>
        <w:rPr>
          <w:lang w:eastAsia="zh-CN"/>
        </w:rPr>
        <w:t xml:space="preserve"> for UE category 0</w:t>
      </w:r>
      <w:r>
        <w:tab/>
        <w:t>1299</w:t>
      </w:r>
    </w:p>
    <w:p w:rsidR="00F74372" w:rsidRDefault="00F74372">
      <w:pPr>
        <w:pStyle w:val="TOC4"/>
        <w:rPr>
          <w:rFonts w:asciiTheme="minorHAnsi" w:eastAsiaTheme="minorEastAsia" w:hAnsiTheme="minorHAnsi" w:cstheme="minorBidi"/>
          <w:sz w:val="22"/>
          <w:szCs w:val="22"/>
        </w:rPr>
      </w:pPr>
      <w:r w:rsidRPr="00F74372">
        <w:t>A.7.3.35.1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1299</w:t>
      </w:r>
    </w:p>
    <w:p w:rsidR="00F74372" w:rsidRDefault="00F74372">
      <w:pPr>
        <w:pStyle w:val="TOC4"/>
        <w:rPr>
          <w:rFonts w:asciiTheme="minorHAnsi" w:eastAsiaTheme="minorEastAsia" w:hAnsiTheme="minorHAnsi" w:cstheme="minorBidi"/>
          <w:sz w:val="22"/>
          <w:szCs w:val="22"/>
        </w:rPr>
      </w:pPr>
      <w:r w:rsidRPr="00F74372">
        <w:t>A.7.3.35.2</w:t>
      </w:r>
      <w:r w:rsidRPr="00F74372">
        <w:rPr>
          <w:rFonts w:asciiTheme="minorHAnsi" w:eastAsiaTheme="minorEastAsia" w:hAnsiTheme="minorHAnsi" w:cstheme="minorBidi"/>
          <w:sz w:val="22"/>
          <w:szCs w:val="22"/>
        </w:rPr>
        <w:tab/>
      </w:r>
      <w:r w:rsidRPr="007760F8">
        <w:rPr>
          <w:snapToGrid w:val="0"/>
        </w:rPr>
        <w:t>Test Requirements</w:t>
      </w:r>
      <w:r>
        <w:tab/>
        <w:t>1302</w:t>
      </w:r>
    </w:p>
    <w:p w:rsidR="00F74372" w:rsidRDefault="00F74372">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1302</w:t>
      </w:r>
    </w:p>
    <w:p w:rsidR="00F74372" w:rsidRDefault="00F74372">
      <w:pPr>
        <w:pStyle w:val="TOC4"/>
        <w:rPr>
          <w:rFonts w:asciiTheme="minorHAnsi" w:eastAsiaTheme="minorEastAsia" w:hAnsiTheme="minorHAnsi" w:cstheme="minorBidi"/>
          <w:sz w:val="22"/>
          <w:szCs w:val="22"/>
        </w:rPr>
      </w:pPr>
      <w:r w:rsidRPr="00F74372">
        <w:t>A.7.3.36.1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1302</w:t>
      </w:r>
    </w:p>
    <w:p w:rsidR="00F74372" w:rsidRDefault="00F74372">
      <w:pPr>
        <w:pStyle w:val="TOC4"/>
        <w:rPr>
          <w:rFonts w:asciiTheme="minorHAnsi" w:eastAsiaTheme="minorEastAsia" w:hAnsiTheme="minorHAnsi" w:cstheme="minorBidi"/>
          <w:sz w:val="22"/>
          <w:szCs w:val="22"/>
        </w:rPr>
      </w:pPr>
      <w:r w:rsidRPr="00F74372">
        <w:t>A.7.3.36.2</w:t>
      </w:r>
      <w:r w:rsidRPr="00F74372">
        <w:rPr>
          <w:rFonts w:asciiTheme="minorHAnsi" w:eastAsiaTheme="minorEastAsia" w:hAnsiTheme="minorHAnsi" w:cstheme="minorBidi"/>
          <w:sz w:val="22"/>
          <w:szCs w:val="22"/>
        </w:rPr>
        <w:tab/>
      </w:r>
      <w:r w:rsidRPr="007760F8">
        <w:rPr>
          <w:snapToGrid w:val="0"/>
        </w:rPr>
        <w:t>Test Requirements</w:t>
      </w:r>
      <w:r>
        <w:tab/>
        <w:t>1305</w:t>
      </w:r>
    </w:p>
    <w:p w:rsidR="00F74372" w:rsidRDefault="00F74372">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1305</w:t>
      </w:r>
    </w:p>
    <w:p w:rsidR="00F74372" w:rsidRDefault="00F74372">
      <w:pPr>
        <w:pStyle w:val="TOC4"/>
        <w:rPr>
          <w:rFonts w:asciiTheme="minorHAnsi" w:eastAsiaTheme="minorEastAsia" w:hAnsiTheme="minorHAnsi" w:cstheme="minorBidi"/>
          <w:sz w:val="22"/>
          <w:szCs w:val="22"/>
        </w:rPr>
      </w:pPr>
      <w:r w:rsidRPr="00F74372">
        <w:t>A.7.3.37.1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1305</w:t>
      </w:r>
    </w:p>
    <w:p w:rsidR="00F74372" w:rsidRDefault="00F74372">
      <w:pPr>
        <w:pStyle w:val="TOC4"/>
        <w:rPr>
          <w:rFonts w:asciiTheme="minorHAnsi" w:eastAsiaTheme="minorEastAsia" w:hAnsiTheme="minorHAnsi" w:cstheme="minorBidi"/>
          <w:sz w:val="22"/>
          <w:szCs w:val="22"/>
        </w:rPr>
      </w:pPr>
      <w:r w:rsidRPr="00F74372">
        <w:t>A.7.3.37.2</w:t>
      </w:r>
      <w:r w:rsidRPr="00F74372">
        <w:rPr>
          <w:rFonts w:asciiTheme="minorHAnsi" w:eastAsiaTheme="minorEastAsia" w:hAnsiTheme="minorHAnsi" w:cstheme="minorBidi"/>
          <w:sz w:val="22"/>
          <w:szCs w:val="22"/>
        </w:rPr>
        <w:tab/>
      </w:r>
      <w:r w:rsidRPr="007760F8">
        <w:rPr>
          <w:snapToGrid w:val="0"/>
        </w:rPr>
        <w:t>Test Requirements</w:t>
      </w:r>
      <w:r>
        <w:tab/>
        <w:t>1308</w:t>
      </w:r>
    </w:p>
    <w:p w:rsidR="00F74372" w:rsidRDefault="00F74372">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1308</w:t>
      </w:r>
    </w:p>
    <w:p w:rsidR="00F74372" w:rsidRDefault="00F74372">
      <w:pPr>
        <w:pStyle w:val="TOC4"/>
        <w:rPr>
          <w:rFonts w:asciiTheme="minorHAnsi" w:eastAsiaTheme="minorEastAsia" w:hAnsiTheme="minorHAnsi" w:cstheme="minorBidi"/>
          <w:sz w:val="22"/>
          <w:szCs w:val="22"/>
        </w:rPr>
      </w:pPr>
      <w:r w:rsidRPr="00F74372">
        <w:t>A.7.3.38.1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1308</w:t>
      </w:r>
    </w:p>
    <w:p w:rsidR="00F74372" w:rsidRDefault="00F74372">
      <w:pPr>
        <w:pStyle w:val="TOC4"/>
        <w:rPr>
          <w:rFonts w:asciiTheme="minorHAnsi" w:eastAsiaTheme="minorEastAsia" w:hAnsiTheme="minorHAnsi" w:cstheme="minorBidi"/>
          <w:sz w:val="22"/>
          <w:szCs w:val="22"/>
        </w:rPr>
      </w:pPr>
      <w:r w:rsidRPr="00F74372">
        <w:t>A.7.3.38.2</w:t>
      </w:r>
      <w:r w:rsidRPr="00F74372">
        <w:rPr>
          <w:rFonts w:asciiTheme="minorHAnsi" w:eastAsiaTheme="minorEastAsia" w:hAnsiTheme="minorHAnsi" w:cstheme="minorBidi"/>
          <w:sz w:val="22"/>
          <w:szCs w:val="22"/>
        </w:rPr>
        <w:tab/>
      </w:r>
      <w:r w:rsidRPr="007760F8">
        <w:rPr>
          <w:snapToGrid w:val="0"/>
          <w:lang w:eastAsia="zh-CN"/>
        </w:rPr>
        <w:t>Test Requirements</w:t>
      </w:r>
      <w:r>
        <w:tab/>
        <w:t>1311</w:t>
      </w:r>
    </w:p>
    <w:p w:rsidR="00F74372" w:rsidRDefault="00F74372">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1311</w:t>
      </w:r>
    </w:p>
    <w:p w:rsidR="00F74372" w:rsidRDefault="00F74372">
      <w:pPr>
        <w:pStyle w:val="TOC4"/>
        <w:rPr>
          <w:rFonts w:asciiTheme="minorHAnsi" w:eastAsiaTheme="minorEastAsia" w:hAnsiTheme="minorHAnsi" w:cstheme="minorBidi"/>
          <w:sz w:val="22"/>
          <w:szCs w:val="22"/>
        </w:rPr>
      </w:pPr>
      <w:r w:rsidRPr="00F74372">
        <w:t>A.7.3.39.1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1311</w:t>
      </w:r>
    </w:p>
    <w:p w:rsidR="00F74372" w:rsidRDefault="00F74372">
      <w:pPr>
        <w:pStyle w:val="TOC4"/>
        <w:rPr>
          <w:rFonts w:asciiTheme="minorHAnsi" w:eastAsiaTheme="minorEastAsia" w:hAnsiTheme="minorHAnsi" w:cstheme="minorBidi"/>
          <w:sz w:val="22"/>
          <w:szCs w:val="22"/>
        </w:rPr>
      </w:pPr>
      <w:r w:rsidRPr="00F74372">
        <w:t>A.7.3.39.2</w:t>
      </w:r>
      <w:r w:rsidRPr="00F74372">
        <w:rPr>
          <w:rFonts w:asciiTheme="minorHAnsi" w:eastAsiaTheme="minorEastAsia" w:hAnsiTheme="minorHAnsi" w:cstheme="minorBidi"/>
          <w:sz w:val="22"/>
          <w:szCs w:val="22"/>
        </w:rPr>
        <w:tab/>
      </w:r>
      <w:r w:rsidRPr="007760F8">
        <w:rPr>
          <w:snapToGrid w:val="0"/>
        </w:rPr>
        <w:t>Test Requirements</w:t>
      </w:r>
      <w:r>
        <w:tab/>
        <w:t>1314</w:t>
      </w:r>
    </w:p>
    <w:p w:rsidR="00F74372" w:rsidRDefault="00F74372">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1315</w:t>
      </w:r>
    </w:p>
    <w:p w:rsidR="00F74372" w:rsidRDefault="00F74372">
      <w:pPr>
        <w:pStyle w:val="TOC4"/>
        <w:rPr>
          <w:rFonts w:asciiTheme="minorHAnsi" w:eastAsiaTheme="minorEastAsia" w:hAnsiTheme="minorHAnsi" w:cstheme="minorBidi"/>
          <w:sz w:val="22"/>
          <w:szCs w:val="22"/>
        </w:rPr>
      </w:pPr>
      <w:r w:rsidRPr="00F74372">
        <w:t>A.7.3.40.1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1315</w:t>
      </w:r>
    </w:p>
    <w:p w:rsidR="00F74372" w:rsidRDefault="00F74372">
      <w:pPr>
        <w:pStyle w:val="TOC4"/>
        <w:rPr>
          <w:rFonts w:asciiTheme="minorHAnsi" w:eastAsiaTheme="minorEastAsia" w:hAnsiTheme="minorHAnsi" w:cstheme="minorBidi"/>
          <w:sz w:val="22"/>
          <w:szCs w:val="22"/>
        </w:rPr>
      </w:pPr>
      <w:r w:rsidRPr="00F74372">
        <w:t>A.7.3.40.2</w:t>
      </w:r>
      <w:r w:rsidRPr="00F74372">
        <w:rPr>
          <w:rFonts w:asciiTheme="minorHAnsi" w:eastAsiaTheme="minorEastAsia" w:hAnsiTheme="minorHAnsi" w:cstheme="minorBidi"/>
          <w:sz w:val="22"/>
          <w:szCs w:val="22"/>
        </w:rPr>
        <w:tab/>
      </w:r>
      <w:r w:rsidRPr="007760F8">
        <w:rPr>
          <w:snapToGrid w:val="0"/>
          <w:lang w:eastAsia="zh-CN"/>
        </w:rPr>
        <w:t>Test Requirements</w:t>
      </w:r>
      <w:r>
        <w:tab/>
        <w:t>1317</w:t>
      </w:r>
    </w:p>
    <w:p w:rsidR="00F74372" w:rsidRDefault="00F74372">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1318</w:t>
      </w:r>
    </w:p>
    <w:p w:rsidR="00F74372" w:rsidRDefault="00F74372">
      <w:pPr>
        <w:pStyle w:val="TOC4"/>
        <w:rPr>
          <w:rFonts w:asciiTheme="minorHAnsi" w:eastAsiaTheme="minorEastAsia" w:hAnsiTheme="minorHAnsi" w:cstheme="minorBidi"/>
          <w:sz w:val="22"/>
          <w:szCs w:val="22"/>
        </w:rPr>
      </w:pPr>
      <w:r w:rsidRPr="00F74372">
        <w:t>A.7.3.41.1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1318</w:t>
      </w:r>
    </w:p>
    <w:p w:rsidR="00F74372" w:rsidRDefault="00F74372">
      <w:pPr>
        <w:pStyle w:val="TOC4"/>
        <w:rPr>
          <w:rFonts w:asciiTheme="minorHAnsi" w:eastAsiaTheme="minorEastAsia" w:hAnsiTheme="minorHAnsi" w:cstheme="minorBidi"/>
          <w:sz w:val="22"/>
          <w:szCs w:val="22"/>
        </w:rPr>
      </w:pPr>
      <w:r w:rsidRPr="00F74372">
        <w:t>A.7.3.41.2</w:t>
      </w:r>
      <w:r w:rsidRPr="00F74372">
        <w:rPr>
          <w:rFonts w:asciiTheme="minorHAnsi" w:eastAsiaTheme="minorEastAsia" w:hAnsiTheme="minorHAnsi" w:cstheme="minorBidi"/>
          <w:sz w:val="22"/>
          <w:szCs w:val="22"/>
        </w:rPr>
        <w:tab/>
      </w:r>
      <w:r w:rsidRPr="007760F8">
        <w:rPr>
          <w:snapToGrid w:val="0"/>
          <w:lang w:eastAsia="zh-CN"/>
        </w:rPr>
        <w:t>Test Requirements</w:t>
      </w:r>
      <w:r>
        <w:tab/>
        <w:t>1321</w:t>
      </w:r>
    </w:p>
    <w:p w:rsidR="00F74372" w:rsidRDefault="00F74372">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1321</w:t>
      </w:r>
    </w:p>
    <w:p w:rsidR="00F74372" w:rsidRDefault="00F74372">
      <w:pPr>
        <w:pStyle w:val="TOC4"/>
        <w:rPr>
          <w:rFonts w:asciiTheme="minorHAnsi" w:eastAsiaTheme="minorEastAsia" w:hAnsiTheme="minorHAnsi" w:cstheme="minorBidi"/>
          <w:sz w:val="22"/>
          <w:szCs w:val="22"/>
        </w:rPr>
      </w:pPr>
      <w:r w:rsidRPr="00F74372">
        <w:t>A.7.3.42.1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1321</w:t>
      </w:r>
    </w:p>
    <w:p w:rsidR="00F74372" w:rsidRDefault="00F74372">
      <w:pPr>
        <w:pStyle w:val="TOC4"/>
        <w:rPr>
          <w:rFonts w:asciiTheme="minorHAnsi" w:eastAsiaTheme="minorEastAsia" w:hAnsiTheme="minorHAnsi" w:cstheme="minorBidi"/>
          <w:sz w:val="22"/>
          <w:szCs w:val="22"/>
        </w:rPr>
      </w:pPr>
      <w:r w:rsidRPr="00F74372">
        <w:t>A.7.3.42.2</w:t>
      </w:r>
      <w:r w:rsidRPr="00F74372">
        <w:rPr>
          <w:rFonts w:asciiTheme="minorHAnsi" w:eastAsiaTheme="minorEastAsia" w:hAnsiTheme="minorHAnsi" w:cstheme="minorBidi"/>
          <w:sz w:val="22"/>
          <w:szCs w:val="22"/>
        </w:rPr>
        <w:tab/>
      </w:r>
      <w:r w:rsidRPr="007760F8">
        <w:rPr>
          <w:snapToGrid w:val="0"/>
        </w:rPr>
        <w:t>Test Requirements</w:t>
      </w:r>
      <w:r>
        <w:tab/>
        <w:t>1324</w:t>
      </w:r>
    </w:p>
    <w:p w:rsidR="00F74372" w:rsidRDefault="00F74372">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1324</w:t>
      </w:r>
    </w:p>
    <w:p w:rsidR="00F74372" w:rsidRDefault="00F74372">
      <w:pPr>
        <w:pStyle w:val="TOC4"/>
        <w:rPr>
          <w:rFonts w:asciiTheme="minorHAnsi" w:eastAsiaTheme="minorEastAsia" w:hAnsiTheme="minorHAnsi" w:cstheme="minorBidi"/>
          <w:sz w:val="22"/>
          <w:szCs w:val="22"/>
        </w:rPr>
      </w:pPr>
      <w:r w:rsidRPr="00F74372">
        <w:t>A.7.3.43.1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1324</w:t>
      </w:r>
    </w:p>
    <w:p w:rsidR="00F74372" w:rsidRDefault="00F74372">
      <w:pPr>
        <w:pStyle w:val="TOC4"/>
        <w:rPr>
          <w:rFonts w:asciiTheme="minorHAnsi" w:eastAsiaTheme="minorEastAsia" w:hAnsiTheme="minorHAnsi" w:cstheme="minorBidi"/>
          <w:sz w:val="22"/>
          <w:szCs w:val="22"/>
        </w:rPr>
      </w:pPr>
      <w:r w:rsidRPr="00F74372">
        <w:t>A.7.3.43.2</w:t>
      </w:r>
      <w:r w:rsidRPr="00F74372">
        <w:rPr>
          <w:rFonts w:asciiTheme="minorHAnsi" w:eastAsiaTheme="minorEastAsia" w:hAnsiTheme="minorHAnsi" w:cstheme="minorBidi"/>
          <w:sz w:val="22"/>
          <w:szCs w:val="22"/>
        </w:rPr>
        <w:tab/>
      </w:r>
      <w:r w:rsidRPr="007760F8">
        <w:rPr>
          <w:snapToGrid w:val="0"/>
          <w:lang w:eastAsia="zh-CN"/>
        </w:rPr>
        <w:t>Test Requirements</w:t>
      </w:r>
      <w:r>
        <w:tab/>
        <w:t>1327</w:t>
      </w:r>
    </w:p>
    <w:p w:rsidR="00F74372" w:rsidRDefault="00F74372">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1327</w:t>
      </w:r>
    </w:p>
    <w:p w:rsidR="00F74372" w:rsidRDefault="00F74372">
      <w:pPr>
        <w:pStyle w:val="TOC4"/>
        <w:rPr>
          <w:rFonts w:asciiTheme="minorHAnsi" w:eastAsiaTheme="minorEastAsia" w:hAnsiTheme="minorHAnsi" w:cstheme="minorBidi"/>
          <w:sz w:val="22"/>
          <w:szCs w:val="22"/>
        </w:rPr>
      </w:pPr>
      <w:r w:rsidRPr="00F74372">
        <w:t>A.7.3.44.1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1327</w:t>
      </w:r>
    </w:p>
    <w:p w:rsidR="00F74372" w:rsidRDefault="00F74372">
      <w:pPr>
        <w:pStyle w:val="TOC4"/>
        <w:rPr>
          <w:rFonts w:asciiTheme="minorHAnsi" w:eastAsiaTheme="minorEastAsia" w:hAnsiTheme="minorHAnsi" w:cstheme="minorBidi"/>
          <w:sz w:val="22"/>
          <w:szCs w:val="22"/>
        </w:rPr>
      </w:pPr>
      <w:r w:rsidRPr="00F74372">
        <w:t>A.7.3.44.2</w:t>
      </w:r>
      <w:r w:rsidRPr="00F74372">
        <w:rPr>
          <w:rFonts w:asciiTheme="minorHAnsi" w:eastAsiaTheme="minorEastAsia" w:hAnsiTheme="minorHAnsi" w:cstheme="minorBidi"/>
          <w:sz w:val="22"/>
          <w:szCs w:val="22"/>
        </w:rPr>
        <w:tab/>
      </w:r>
      <w:r w:rsidRPr="007760F8">
        <w:rPr>
          <w:snapToGrid w:val="0"/>
          <w:lang w:eastAsia="zh-CN"/>
        </w:rPr>
        <w:t>Test Requirements</w:t>
      </w:r>
      <w:r>
        <w:tab/>
        <w:t>1330</w:t>
      </w:r>
    </w:p>
    <w:p w:rsidR="00F74372" w:rsidRDefault="00F74372">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1331</w:t>
      </w:r>
    </w:p>
    <w:p w:rsidR="00F74372" w:rsidRDefault="00F74372">
      <w:pPr>
        <w:pStyle w:val="TOC4"/>
        <w:rPr>
          <w:rFonts w:asciiTheme="minorHAnsi" w:eastAsiaTheme="minorEastAsia" w:hAnsiTheme="minorHAnsi" w:cstheme="minorBidi"/>
          <w:sz w:val="22"/>
          <w:szCs w:val="22"/>
        </w:rPr>
      </w:pPr>
      <w:r w:rsidRPr="00F74372">
        <w:t>A.7.3.45.1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1331</w:t>
      </w:r>
    </w:p>
    <w:p w:rsidR="00F74372" w:rsidRDefault="00F74372">
      <w:pPr>
        <w:pStyle w:val="TOC4"/>
        <w:rPr>
          <w:rFonts w:asciiTheme="minorHAnsi" w:eastAsiaTheme="minorEastAsia" w:hAnsiTheme="minorHAnsi" w:cstheme="minorBidi"/>
          <w:sz w:val="22"/>
          <w:szCs w:val="22"/>
        </w:rPr>
      </w:pPr>
      <w:r w:rsidRPr="00F74372">
        <w:t>A.7.3.45.2</w:t>
      </w:r>
      <w:r w:rsidRPr="00F74372">
        <w:rPr>
          <w:rFonts w:asciiTheme="minorHAnsi" w:eastAsiaTheme="minorEastAsia" w:hAnsiTheme="minorHAnsi" w:cstheme="minorBidi"/>
          <w:sz w:val="22"/>
          <w:szCs w:val="22"/>
        </w:rPr>
        <w:tab/>
      </w:r>
      <w:r w:rsidRPr="007760F8">
        <w:rPr>
          <w:snapToGrid w:val="0"/>
          <w:lang w:eastAsia="zh-CN"/>
        </w:rPr>
        <w:t>Test Requirements</w:t>
      </w:r>
      <w:r>
        <w:tab/>
        <w:t>1333</w:t>
      </w:r>
    </w:p>
    <w:p w:rsidR="00F74372" w:rsidRDefault="00F74372">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1334</w:t>
      </w:r>
    </w:p>
    <w:p w:rsidR="00F74372" w:rsidRDefault="00F74372">
      <w:pPr>
        <w:pStyle w:val="TOC4"/>
        <w:rPr>
          <w:rFonts w:asciiTheme="minorHAnsi" w:eastAsiaTheme="minorEastAsia" w:hAnsiTheme="minorHAnsi" w:cstheme="minorBidi"/>
          <w:sz w:val="22"/>
          <w:szCs w:val="22"/>
        </w:rPr>
      </w:pPr>
      <w:r w:rsidRPr="00F74372">
        <w:t>A.7.3.46.1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1334</w:t>
      </w:r>
    </w:p>
    <w:p w:rsidR="00F74372" w:rsidRDefault="00F74372">
      <w:pPr>
        <w:pStyle w:val="TOC4"/>
        <w:rPr>
          <w:rFonts w:asciiTheme="minorHAnsi" w:eastAsiaTheme="minorEastAsia" w:hAnsiTheme="minorHAnsi" w:cstheme="minorBidi"/>
          <w:sz w:val="22"/>
          <w:szCs w:val="22"/>
        </w:rPr>
      </w:pPr>
      <w:r w:rsidRPr="00F74372">
        <w:t>A.7.3.46.2</w:t>
      </w:r>
      <w:r w:rsidRPr="00F74372">
        <w:rPr>
          <w:rFonts w:asciiTheme="minorHAnsi" w:eastAsiaTheme="minorEastAsia" w:hAnsiTheme="minorHAnsi" w:cstheme="minorBidi"/>
          <w:sz w:val="22"/>
          <w:szCs w:val="22"/>
        </w:rPr>
        <w:tab/>
      </w:r>
      <w:r w:rsidRPr="007760F8">
        <w:rPr>
          <w:snapToGrid w:val="0"/>
          <w:lang w:eastAsia="zh-CN"/>
        </w:rPr>
        <w:t>Test Requirements</w:t>
      </w:r>
      <w:r>
        <w:tab/>
        <w:t>1337</w:t>
      </w:r>
    </w:p>
    <w:p w:rsidR="00F74372" w:rsidRDefault="00F74372">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1337</w:t>
      </w:r>
    </w:p>
    <w:p w:rsidR="00F74372" w:rsidRDefault="00F74372">
      <w:pPr>
        <w:pStyle w:val="TOC4"/>
        <w:rPr>
          <w:rFonts w:asciiTheme="minorHAnsi" w:eastAsiaTheme="minorEastAsia" w:hAnsiTheme="minorHAnsi" w:cstheme="minorBidi"/>
          <w:sz w:val="22"/>
          <w:szCs w:val="22"/>
        </w:rPr>
      </w:pPr>
      <w:r w:rsidRPr="00F74372">
        <w:t>A.7.3.47.1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1337</w:t>
      </w:r>
    </w:p>
    <w:p w:rsidR="00F74372" w:rsidRDefault="00F74372">
      <w:pPr>
        <w:pStyle w:val="TOC4"/>
        <w:rPr>
          <w:rFonts w:asciiTheme="minorHAnsi" w:eastAsiaTheme="minorEastAsia" w:hAnsiTheme="minorHAnsi" w:cstheme="minorBidi"/>
          <w:sz w:val="22"/>
          <w:szCs w:val="22"/>
        </w:rPr>
      </w:pPr>
      <w:r w:rsidRPr="00F74372">
        <w:t>A.7.3.47.2</w:t>
      </w:r>
      <w:r w:rsidRPr="00F74372">
        <w:rPr>
          <w:rFonts w:asciiTheme="minorHAnsi" w:eastAsiaTheme="minorEastAsia" w:hAnsiTheme="minorHAnsi" w:cstheme="minorBidi"/>
          <w:sz w:val="22"/>
          <w:szCs w:val="22"/>
        </w:rPr>
        <w:tab/>
      </w:r>
      <w:r w:rsidRPr="007760F8">
        <w:rPr>
          <w:snapToGrid w:val="0"/>
          <w:lang w:eastAsia="zh-CN"/>
        </w:rPr>
        <w:t>Test Requirements</w:t>
      </w:r>
      <w:r>
        <w:tab/>
        <w:t>1340</w:t>
      </w:r>
    </w:p>
    <w:p w:rsidR="00F74372" w:rsidRDefault="00F74372">
      <w:pPr>
        <w:pStyle w:val="TOC3"/>
        <w:rPr>
          <w:rFonts w:asciiTheme="minorHAnsi" w:eastAsiaTheme="minorEastAsia" w:hAnsiTheme="minorHAnsi" w:cstheme="minorBidi"/>
          <w:sz w:val="22"/>
          <w:szCs w:val="22"/>
        </w:rPr>
      </w:pPr>
      <w:r w:rsidRPr="00F74372">
        <w:t>A.7.3.48</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FDD Radio Link Monitoring Test for Out-of-sync</w:t>
      </w:r>
      <w:r>
        <w:rPr>
          <w:lang w:eastAsia="zh-CN"/>
        </w:rPr>
        <w:t xml:space="preserve"> for Cat-M1 UE in CEMode A</w:t>
      </w:r>
      <w:r>
        <w:tab/>
        <w:t>1340</w:t>
      </w:r>
    </w:p>
    <w:p w:rsidR="00F74372" w:rsidRDefault="00F74372">
      <w:pPr>
        <w:pStyle w:val="TOC4"/>
        <w:rPr>
          <w:rFonts w:asciiTheme="minorHAnsi" w:eastAsiaTheme="minorEastAsia" w:hAnsiTheme="minorHAnsi" w:cstheme="minorBidi"/>
          <w:sz w:val="22"/>
          <w:szCs w:val="22"/>
        </w:rPr>
      </w:pPr>
      <w:r w:rsidRPr="00F74372">
        <w:t>A.7.3.48.1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1340</w:t>
      </w:r>
    </w:p>
    <w:p w:rsidR="00F74372" w:rsidRDefault="00F74372">
      <w:pPr>
        <w:pStyle w:val="TOC4"/>
        <w:rPr>
          <w:rFonts w:asciiTheme="minorHAnsi" w:eastAsiaTheme="minorEastAsia" w:hAnsiTheme="minorHAnsi" w:cstheme="minorBidi"/>
          <w:sz w:val="22"/>
          <w:szCs w:val="22"/>
        </w:rPr>
      </w:pPr>
      <w:r w:rsidRPr="00F74372">
        <w:t>A.7.3.48.2</w:t>
      </w:r>
      <w:r w:rsidRPr="00F74372">
        <w:rPr>
          <w:rFonts w:asciiTheme="minorHAnsi" w:eastAsiaTheme="minorEastAsia" w:hAnsiTheme="minorHAnsi" w:cstheme="minorBidi"/>
          <w:sz w:val="22"/>
          <w:szCs w:val="22"/>
        </w:rPr>
        <w:tab/>
      </w:r>
      <w:r w:rsidRPr="007760F8">
        <w:rPr>
          <w:snapToGrid w:val="0"/>
        </w:rPr>
        <w:t>Test Requirements</w:t>
      </w:r>
      <w:r>
        <w:tab/>
        <w:t>1343</w:t>
      </w:r>
    </w:p>
    <w:p w:rsidR="00F74372" w:rsidRDefault="00F74372">
      <w:pPr>
        <w:pStyle w:val="TOC3"/>
        <w:rPr>
          <w:rFonts w:asciiTheme="minorHAnsi" w:eastAsiaTheme="minorEastAsia" w:hAnsiTheme="minorHAnsi" w:cstheme="minorBidi"/>
          <w:sz w:val="22"/>
          <w:szCs w:val="22"/>
        </w:rPr>
      </w:pPr>
      <w:r w:rsidRPr="00F74372">
        <w:t>A.7.3.49</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FDD Radio Link Monitoring Test for In-Sync</w:t>
      </w:r>
      <w:r>
        <w:rPr>
          <w:lang w:eastAsia="zh-CN"/>
        </w:rPr>
        <w:t xml:space="preserve"> for Cat-M1 UE in CEMode A</w:t>
      </w:r>
      <w:r>
        <w:tab/>
        <w:t>1343</w:t>
      </w:r>
    </w:p>
    <w:p w:rsidR="00F74372" w:rsidRDefault="00F74372">
      <w:pPr>
        <w:pStyle w:val="TOC4"/>
        <w:rPr>
          <w:rFonts w:asciiTheme="minorHAnsi" w:eastAsiaTheme="minorEastAsia" w:hAnsiTheme="minorHAnsi" w:cstheme="minorBidi"/>
          <w:sz w:val="22"/>
          <w:szCs w:val="22"/>
        </w:rPr>
      </w:pPr>
      <w:r w:rsidRPr="00F74372">
        <w:t>A.7.3.49.1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1343</w:t>
      </w:r>
    </w:p>
    <w:p w:rsidR="00F74372" w:rsidRDefault="00F74372">
      <w:pPr>
        <w:pStyle w:val="TOC4"/>
        <w:rPr>
          <w:rFonts w:asciiTheme="minorHAnsi" w:eastAsiaTheme="minorEastAsia" w:hAnsiTheme="minorHAnsi" w:cstheme="minorBidi"/>
          <w:sz w:val="22"/>
          <w:szCs w:val="22"/>
        </w:rPr>
      </w:pPr>
      <w:r w:rsidRPr="00F74372">
        <w:t>A.7.3.49.2</w:t>
      </w:r>
      <w:r w:rsidRPr="00F74372">
        <w:rPr>
          <w:rFonts w:asciiTheme="minorHAnsi" w:eastAsiaTheme="minorEastAsia" w:hAnsiTheme="minorHAnsi" w:cstheme="minorBidi"/>
          <w:sz w:val="22"/>
          <w:szCs w:val="22"/>
        </w:rPr>
        <w:tab/>
      </w:r>
      <w:r w:rsidRPr="007760F8">
        <w:rPr>
          <w:snapToGrid w:val="0"/>
        </w:rPr>
        <w:t>Test Requirements</w:t>
      </w:r>
      <w:r>
        <w:tab/>
        <w:t>1346</w:t>
      </w:r>
    </w:p>
    <w:p w:rsidR="00F74372" w:rsidRDefault="00F74372">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1346</w:t>
      </w:r>
    </w:p>
    <w:p w:rsidR="00F74372" w:rsidRDefault="00F74372">
      <w:pPr>
        <w:pStyle w:val="TOC4"/>
        <w:rPr>
          <w:rFonts w:asciiTheme="minorHAnsi" w:eastAsiaTheme="minorEastAsia" w:hAnsiTheme="minorHAnsi" w:cstheme="minorBidi"/>
          <w:sz w:val="22"/>
          <w:szCs w:val="22"/>
        </w:rPr>
      </w:pPr>
      <w:r w:rsidRPr="00F74372">
        <w:t>A.7.3.50.1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1346</w:t>
      </w:r>
    </w:p>
    <w:p w:rsidR="00F74372" w:rsidRDefault="00F74372">
      <w:pPr>
        <w:pStyle w:val="TOC4"/>
        <w:rPr>
          <w:rFonts w:asciiTheme="minorHAnsi" w:eastAsiaTheme="minorEastAsia" w:hAnsiTheme="minorHAnsi" w:cstheme="minorBidi"/>
          <w:sz w:val="22"/>
          <w:szCs w:val="22"/>
        </w:rPr>
      </w:pPr>
      <w:r w:rsidRPr="00F74372">
        <w:t>A.7.3.50.2</w:t>
      </w:r>
      <w:r w:rsidRPr="00F74372">
        <w:rPr>
          <w:rFonts w:asciiTheme="minorHAnsi" w:eastAsiaTheme="minorEastAsia" w:hAnsiTheme="minorHAnsi" w:cstheme="minorBidi"/>
          <w:sz w:val="22"/>
          <w:szCs w:val="22"/>
        </w:rPr>
        <w:tab/>
      </w:r>
      <w:r w:rsidRPr="007760F8">
        <w:rPr>
          <w:snapToGrid w:val="0"/>
        </w:rPr>
        <w:t>Test Requirements</w:t>
      </w:r>
      <w:r>
        <w:tab/>
        <w:t>1349</w:t>
      </w:r>
    </w:p>
    <w:p w:rsidR="00F74372" w:rsidRDefault="00F74372">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1349</w:t>
      </w:r>
    </w:p>
    <w:p w:rsidR="00F74372" w:rsidRDefault="00F74372">
      <w:pPr>
        <w:pStyle w:val="TOC4"/>
        <w:rPr>
          <w:rFonts w:asciiTheme="minorHAnsi" w:eastAsiaTheme="minorEastAsia" w:hAnsiTheme="minorHAnsi" w:cstheme="minorBidi"/>
          <w:sz w:val="22"/>
          <w:szCs w:val="22"/>
        </w:rPr>
      </w:pPr>
      <w:r w:rsidRPr="00F74372">
        <w:t>A.7.3.51.1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1349</w:t>
      </w:r>
    </w:p>
    <w:p w:rsidR="00F74372" w:rsidRDefault="00F74372">
      <w:pPr>
        <w:pStyle w:val="TOC4"/>
        <w:rPr>
          <w:rFonts w:asciiTheme="minorHAnsi" w:eastAsiaTheme="minorEastAsia" w:hAnsiTheme="minorHAnsi" w:cstheme="minorBidi"/>
          <w:sz w:val="22"/>
          <w:szCs w:val="22"/>
        </w:rPr>
      </w:pPr>
      <w:r w:rsidRPr="00F74372">
        <w:t>A.7.3.51.2</w:t>
      </w:r>
      <w:r w:rsidRPr="00F74372">
        <w:rPr>
          <w:rFonts w:asciiTheme="minorHAnsi" w:eastAsiaTheme="minorEastAsia" w:hAnsiTheme="minorHAnsi" w:cstheme="minorBidi"/>
          <w:sz w:val="22"/>
          <w:szCs w:val="22"/>
        </w:rPr>
        <w:tab/>
      </w:r>
      <w:r w:rsidRPr="007760F8">
        <w:rPr>
          <w:snapToGrid w:val="0"/>
        </w:rPr>
        <w:t>Test Requirements</w:t>
      </w:r>
      <w:r>
        <w:tab/>
        <w:t>1352</w:t>
      </w:r>
    </w:p>
    <w:p w:rsidR="00F74372" w:rsidRDefault="00F74372">
      <w:pPr>
        <w:pStyle w:val="TOC3"/>
        <w:rPr>
          <w:rFonts w:asciiTheme="minorHAnsi" w:eastAsiaTheme="minorEastAsia" w:hAnsiTheme="minorHAnsi" w:cstheme="minorBidi"/>
          <w:sz w:val="22"/>
          <w:szCs w:val="22"/>
        </w:rPr>
      </w:pPr>
      <w:r w:rsidRPr="00F74372">
        <w:t>A.7.3.52</w:t>
      </w:r>
      <w:r w:rsidRPr="00F74372">
        <w:rPr>
          <w:rFonts w:asciiTheme="minorHAnsi" w:hAnsiTheme="minorHAnsi" w:cstheme="minorBidi"/>
          <w:sz w:val="22"/>
          <w:szCs w:val="22"/>
        </w:rPr>
        <w:tab/>
      </w:r>
      <w:r w:rsidRPr="007760F8">
        <w:rPr>
          <w:rFonts w:eastAsia="MS Mincho"/>
          <w:lang w:eastAsia="zh-CN"/>
        </w:rPr>
        <w:t>E-UTRAN HD-FDD Radio Link Monitoring Test for Out-of-sync for Cat-M1 UE in CEMode A</w:t>
      </w:r>
      <w:r>
        <w:tab/>
        <w:t>1352</w:t>
      </w:r>
    </w:p>
    <w:p w:rsidR="00F74372" w:rsidRDefault="00F74372">
      <w:pPr>
        <w:pStyle w:val="TOC4"/>
        <w:rPr>
          <w:rFonts w:asciiTheme="minorHAnsi" w:eastAsiaTheme="minorEastAsia" w:hAnsiTheme="minorHAnsi" w:cstheme="minorBidi"/>
          <w:sz w:val="22"/>
          <w:szCs w:val="22"/>
        </w:rPr>
      </w:pPr>
      <w:r w:rsidRPr="00F74372">
        <w:t>A.7.3.52.1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1352</w:t>
      </w:r>
    </w:p>
    <w:p w:rsidR="00F74372" w:rsidRDefault="00F74372">
      <w:pPr>
        <w:pStyle w:val="TOC4"/>
        <w:rPr>
          <w:rFonts w:asciiTheme="minorHAnsi" w:eastAsiaTheme="minorEastAsia" w:hAnsiTheme="minorHAnsi" w:cstheme="minorBidi"/>
          <w:sz w:val="22"/>
          <w:szCs w:val="22"/>
        </w:rPr>
      </w:pPr>
      <w:r w:rsidRPr="00F74372">
        <w:t>A.7.3.52.2</w:t>
      </w:r>
      <w:r w:rsidRPr="00F74372">
        <w:rPr>
          <w:rFonts w:asciiTheme="minorHAnsi" w:eastAsiaTheme="minorEastAsia" w:hAnsiTheme="minorHAnsi" w:cstheme="minorBidi"/>
          <w:sz w:val="22"/>
          <w:szCs w:val="22"/>
        </w:rPr>
        <w:tab/>
      </w:r>
      <w:r w:rsidRPr="007760F8">
        <w:rPr>
          <w:snapToGrid w:val="0"/>
        </w:rPr>
        <w:t>Test Requirements</w:t>
      </w:r>
      <w:r>
        <w:tab/>
        <w:t>1355</w:t>
      </w:r>
    </w:p>
    <w:p w:rsidR="00F74372" w:rsidRDefault="00F74372">
      <w:pPr>
        <w:pStyle w:val="TOC3"/>
        <w:rPr>
          <w:rFonts w:asciiTheme="minorHAnsi" w:eastAsiaTheme="minorEastAsia" w:hAnsiTheme="minorHAnsi" w:cstheme="minorBidi"/>
          <w:sz w:val="22"/>
          <w:szCs w:val="22"/>
        </w:rPr>
      </w:pPr>
      <w:r w:rsidRPr="00F74372">
        <w:t>A.7.3.53</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HD-</w:t>
      </w:r>
      <w:r w:rsidRPr="007760F8">
        <w:rPr>
          <w:rFonts w:eastAsia="MS Mincho"/>
          <w:lang w:eastAsia="zh-CN"/>
        </w:rPr>
        <w:t>FDD Radio Link Monitoring Test for In-Sync</w:t>
      </w:r>
      <w:r>
        <w:rPr>
          <w:lang w:eastAsia="zh-CN"/>
        </w:rPr>
        <w:t xml:space="preserve"> for Cat-M1 UE in CEMode A</w:t>
      </w:r>
      <w:r>
        <w:tab/>
        <w:t>1355</w:t>
      </w:r>
    </w:p>
    <w:p w:rsidR="00F74372" w:rsidRDefault="00F74372">
      <w:pPr>
        <w:pStyle w:val="TOC4"/>
        <w:rPr>
          <w:rFonts w:asciiTheme="minorHAnsi" w:eastAsiaTheme="minorEastAsia" w:hAnsiTheme="minorHAnsi" w:cstheme="minorBidi"/>
          <w:sz w:val="22"/>
          <w:szCs w:val="22"/>
        </w:rPr>
      </w:pPr>
      <w:r w:rsidRPr="00F74372">
        <w:t>A.7.3.53.1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1355</w:t>
      </w:r>
    </w:p>
    <w:p w:rsidR="00F74372" w:rsidRDefault="00F74372">
      <w:pPr>
        <w:pStyle w:val="TOC4"/>
        <w:rPr>
          <w:rFonts w:asciiTheme="minorHAnsi" w:eastAsiaTheme="minorEastAsia" w:hAnsiTheme="minorHAnsi" w:cstheme="minorBidi"/>
          <w:sz w:val="22"/>
          <w:szCs w:val="22"/>
        </w:rPr>
      </w:pPr>
      <w:r w:rsidRPr="00F74372">
        <w:t>A.7.3.53.2</w:t>
      </w:r>
      <w:r w:rsidRPr="00F74372">
        <w:rPr>
          <w:rFonts w:asciiTheme="minorHAnsi" w:eastAsiaTheme="minorEastAsia" w:hAnsiTheme="minorHAnsi" w:cstheme="minorBidi"/>
          <w:sz w:val="22"/>
          <w:szCs w:val="22"/>
        </w:rPr>
        <w:tab/>
      </w:r>
      <w:r w:rsidRPr="007760F8">
        <w:rPr>
          <w:snapToGrid w:val="0"/>
        </w:rPr>
        <w:t>Test Requirements</w:t>
      </w:r>
      <w:r>
        <w:tab/>
        <w:t>1358</w:t>
      </w:r>
    </w:p>
    <w:p w:rsidR="00F74372" w:rsidRDefault="00F74372">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1358</w:t>
      </w:r>
    </w:p>
    <w:p w:rsidR="00F74372" w:rsidRDefault="00F74372">
      <w:pPr>
        <w:pStyle w:val="TOC4"/>
        <w:rPr>
          <w:rFonts w:asciiTheme="minorHAnsi" w:eastAsiaTheme="minorEastAsia" w:hAnsiTheme="minorHAnsi" w:cstheme="minorBidi"/>
          <w:sz w:val="22"/>
          <w:szCs w:val="22"/>
        </w:rPr>
      </w:pPr>
      <w:r w:rsidRPr="00F74372">
        <w:t>A.7.3.54.1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1358</w:t>
      </w:r>
    </w:p>
    <w:p w:rsidR="00F74372" w:rsidRDefault="00F74372">
      <w:pPr>
        <w:pStyle w:val="TOC4"/>
        <w:rPr>
          <w:rFonts w:asciiTheme="minorHAnsi" w:eastAsiaTheme="minorEastAsia" w:hAnsiTheme="minorHAnsi" w:cstheme="minorBidi"/>
          <w:sz w:val="22"/>
          <w:szCs w:val="22"/>
        </w:rPr>
      </w:pPr>
      <w:r w:rsidRPr="00F74372">
        <w:t>A.7.3.54.2</w:t>
      </w:r>
      <w:r w:rsidRPr="00F74372">
        <w:rPr>
          <w:rFonts w:asciiTheme="minorHAnsi" w:eastAsiaTheme="minorEastAsia" w:hAnsiTheme="minorHAnsi" w:cstheme="minorBidi"/>
          <w:sz w:val="22"/>
          <w:szCs w:val="22"/>
        </w:rPr>
        <w:tab/>
      </w:r>
      <w:r w:rsidRPr="007760F8">
        <w:rPr>
          <w:snapToGrid w:val="0"/>
        </w:rPr>
        <w:t>Test Requirements</w:t>
      </w:r>
      <w:r>
        <w:tab/>
        <w:t>1361</w:t>
      </w:r>
    </w:p>
    <w:p w:rsidR="00F74372" w:rsidRDefault="00F74372">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1361</w:t>
      </w:r>
    </w:p>
    <w:p w:rsidR="00F74372" w:rsidRDefault="00F74372">
      <w:pPr>
        <w:pStyle w:val="TOC4"/>
        <w:rPr>
          <w:rFonts w:asciiTheme="minorHAnsi" w:eastAsiaTheme="minorEastAsia" w:hAnsiTheme="minorHAnsi" w:cstheme="minorBidi"/>
          <w:sz w:val="22"/>
          <w:szCs w:val="22"/>
        </w:rPr>
      </w:pPr>
      <w:r w:rsidRPr="00F74372">
        <w:t>A.7.3.55.1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1361</w:t>
      </w:r>
    </w:p>
    <w:p w:rsidR="00F74372" w:rsidRDefault="00F74372">
      <w:pPr>
        <w:pStyle w:val="TOC4"/>
        <w:rPr>
          <w:rFonts w:asciiTheme="minorHAnsi" w:eastAsiaTheme="minorEastAsia" w:hAnsiTheme="minorHAnsi" w:cstheme="minorBidi"/>
          <w:sz w:val="22"/>
          <w:szCs w:val="22"/>
        </w:rPr>
      </w:pPr>
      <w:r w:rsidRPr="00F74372">
        <w:t>A.7.3.55.2</w:t>
      </w:r>
      <w:r w:rsidRPr="00F74372">
        <w:rPr>
          <w:rFonts w:asciiTheme="minorHAnsi" w:eastAsiaTheme="minorEastAsia" w:hAnsiTheme="minorHAnsi" w:cstheme="minorBidi"/>
          <w:sz w:val="22"/>
          <w:szCs w:val="22"/>
        </w:rPr>
        <w:tab/>
      </w:r>
      <w:r w:rsidRPr="007760F8">
        <w:rPr>
          <w:snapToGrid w:val="0"/>
        </w:rPr>
        <w:t>Test Requirements</w:t>
      </w:r>
      <w:r>
        <w:tab/>
        <w:t>1364</w:t>
      </w:r>
    </w:p>
    <w:p w:rsidR="00F74372" w:rsidRDefault="00F74372">
      <w:pPr>
        <w:pStyle w:val="TOC3"/>
        <w:rPr>
          <w:rFonts w:asciiTheme="minorHAnsi" w:eastAsiaTheme="minorEastAsia" w:hAnsiTheme="minorHAnsi" w:cstheme="minorBidi"/>
          <w:sz w:val="22"/>
          <w:szCs w:val="22"/>
        </w:rPr>
      </w:pPr>
      <w:r w:rsidRPr="00F74372">
        <w:t>A.7.3.56</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TDD</w:t>
      </w:r>
      <w:r w:rsidRPr="007760F8">
        <w:rPr>
          <w:rFonts w:eastAsia="MS Mincho"/>
          <w:lang w:eastAsia="zh-CN"/>
        </w:rPr>
        <w:t xml:space="preserve"> Radio Link Monitoring Test for Out-of-sync</w:t>
      </w:r>
      <w:r>
        <w:rPr>
          <w:lang w:eastAsia="zh-CN"/>
        </w:rPr>
        <w:t xml:space="preserve"> for Cat-M1 UE in CEMode A</w:t>
      </w:r>
      <w:r>
        <w:tab/>
        <w:t>1364</w:t>
      </w:r>
    </w:p>
    <w:p w:rsidR="00F74372" w:rsidRDefault="00F74372">
      <w:pPr>
        <w:pStyle w:val="TOC4"/>
        <w:rPr>
          <w:rFonts w:asciiTheme="minorHAnsi" w:eastAsiaTheme="minorEastAsia" w:hAnsiTheme="minorHAnsi" w:cstheme="minorBidi"/>
          <w:sz w:val="22"/>
          <w:szCs w:val="22"/>
        </w:rPr>
      </w:pPr>
      <w:r w:rsidRPr="00F74372">
        <w:t>A.7.3.56.1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1364</w:t>
      </w:r>
    </w:p>
    <w:p w:rsidR="00F74372" w:rsidRDefault="00F74372">
      <w:pPr>
        <w:pStyle w:val="TOC4"/>
        <w:rPr>
          <w:rFonts w:asciiTheme="minorHAnsi" w:eastAsiaTheme="minorEastAsia" w:hAnsiTheme="minorHAnsi" w:cstheme="minorBidi"/>
          <w:sz w:val="22"/>
          <w:szCs w:val="22"/>
        </w:rPr>
      </w:pPr>
      <w:r w:rsidRPr="00F74372">
        <w:t>A.7.3.56.2</w:t>
      </w:r>
      <w:r w:rsidRPr="00F74372">
        <w:rPr>
          <w:rFonts w:asciiTheme="minorHAnsi" w:eastAsiaTheme="minorEastAsia" w:hAnsiTheme="minorHAnsi" w:cstheme="minorBidi"/>
          <w:sz w:val="22"/>
          <w:szCs w:val="22"/>
        </w:rPr>
        <w:tab/>
      </w:r>
      <w:r w:rsidRPr="007760F8">
        <w:rPr>
          <w:snapToGrid w:val="0"/>
        </w:rPr>
        <w:t>Test Requirements</w:t>
      </w:r>
      <w:r>
        <w:tab/>
        <w:t>1367</w:t>
      </w:r>
    </w:p>
    <w:p w:rsidR="00F74372" w:rsidRDefault="00F74372">
      <w:pPr>
        <w:pStyle w:val="TOC3"/>
        <w:rPr>
          <w:rFonts w:asciiTheme="minorHAnsi" w:eastAsiaTheme="minorEastAsia" w:hAnsiTheme="minorHAnsi" w:cstheme="minorBidi"/>
          <w:sz w:val="22"/>
          <w:szCs w:val="22"/>
        </w:rPr>
      </w:pPr>
      <w:r w:rsidRPr="00F74372">
        <w:t>A.7.3.57</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w:t>
      </w:r>
      <w:r w:rsidRPr="007760F8">
        <w:rPr>
          <w:rFonts w:eastAsia="MS Mincho"/>
          <w:lang w:eastAsia="zh-CN"/>
        </w:rPr>
        <w:t>DD Radio Link Monitoring Test for In-Sync</w:t>
      </w:r>
      <w:r>
        <w:rPr>
          <w:lang w:eastAsia="zh-CN"/>
        </w:rPr>
        <w:t xml:space="preserve"> for Cat-M1 UE in CEMode A</w:t>
      </w:r>
      <w:r>
        <w:tab/>
        <w:t>1367</w:t>
      </w:r>
    </w:p>
    <w:p w:rsidR="00F74372" w:rsidRDefault="00F74372">
      <w:pPr>
        <w:pStyle w:val="TOC4"/>
        <w:rPr>
          <w:rFonts w:asciiTheme="minorHAnsi" w:eastAsiaTheme="minorEastAsia" w:hAnsiTheme="minorHAnsi" w:cstheme="minorBidi"/>
          <w:sz w:val="22"/>
          <w:szCs w:val="22"/>
        </w:rPr>
      </w:pPr>
      <w:r w:rsidRPr="00F74372">
        <w:t>A.7.3.57.1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1367</w:t>
      </w:r>
    </w:p>
    <w:p w:rsidR="00F74372" w:rsidRDefault="00F74372">
      <w:pPr>
        <w:pStyle w:val="TOC4"/>
        <w:rPr>
          <w:rFonts w:asciiTheme="minorHAnsi" w:eastAsiaTheme="minorEastAsia" w:hAnsiTheme="minorHAnsi" w:cstheme="minorBidi"/>
          <w:sz w:val="22"/>
          <w:szCs w:val="22"/>
        </w:rPr>
      </w:pPr>
      <w:r w:rsidRPr="00F74372">
        <w:t>A.7.3.57.2</w:t>
      </w:r>
      <w:r w:rsidRPr="00F74372">
        <w:rPr>
          <w:rFonts w:asciiTheme="minorHAnsi" w:eastAsiaTheme="minorEastAsia" w:hAnsiTheme="minorHAnsi" w:cstheme="minorBidi"/>
          <w:sz w:val="22"/>
          <w:szCs w:val="22"/>
        </w:rPr>
        <w:tab/>
      </w:r>
      <w:r w:rsidRPr="007760F8">
        <w:rPr>
          <w:snapToGrid w:val="0"/>
        </w:rPr>
        <w:t>Test Requirements</w:t>
      </w:r>
      <w:r>
        <w:tab/>
        <w:t>1370</w:t>
      </w:r>
    </w:p>
    <w:p w:rsidR="00F74372" w:rsidRDefault="00F74372">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1370</w:t>
      </w:r>
    </w:p>
    <w:p w:rsidR="00F74372" w:rsidRDefault="00F74372">
      <w:pPr>
        <w:pStyle w:val="TOC4"/>
        <w:rPr>
          <w:rFonts w:asciiTheme="minorHAnsi" w:eastAsiaTheme="minorEastAsia" w:hAnsiTheme="minorHAnsi" w:cstheme="minorBidi"/>
          <w:sz w:val="22"/>
          <w:szCs w:val="22"/>
        </w:rPr>
      </w:pPr>
      <w:r w:rsidRPr="00F74372">
        <w:t>A.7.3.58.1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1370</w:t>
      </w:r>
    </w:p>
    <w:p w:rsidR="00F74372" w:rsidRDefault="00F74372">
      <w:pPr>
        <w:pStyle w:val="TOC4"/>
        <w:rPr>
          <w:rFonts w:asciiTheme="minorHAnsi" w:eastAsiaTheme="minorEastAsia" w:hAnsiTheme="minorHAnsi" w:cstheme="minorBidi"/>
          <w:sz w:val="22"/>
          <w:szCs w:val="22"/>
        </w:rPr>
      </w:pPr>
      <w:r w:rsidRPr="00F74372">
        <w:t>A.7.3.58.2</w:t>
      </w:r>
      <w:r w:rsidRPr="00F74372">
        <w:rPr>
          <w:rFonts w:asciiTheme="minorHAnsi" w:eastAsiaTheme="minorEastAsia" w:hAnsiTheme="minorHAnsi" w:cstheme="minorBidi"/>
          <w:sz w:val="22"/>
          <w:szCs w:val="22"/>
        </w:rPr>
        <w:tab/>
      </w:r>
      <w:r w:rsidRPr="007760F8">
        <w:rPr>
          <w:snapToGrid w:val="0"/>
        </w:rPr>
        <w:t>Test Requirements</w:t>
      </w:r>
      <w:r>
        <w:tab/>
        <w:t>1373</w:t>
      </w:r>
    </w:p>
    <w:p w:rsidR="00F74372" w:rsidRDefault="00F74372">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1373</w:t>
      </w:r>
    </w:p>
    <w:p w:rsidR="00F74372" w:rsidRDefault="00F74372">
      <w:pPr>
        <w:pStyle w:val="TOC4"/>
        <w:rPr>
          <w:rFonts w:asciiTheme="minorHAnsi" w:eastAsiaTheme="minorEastAsia" w:hAnsiTheme="minorHAnsi" w:cstheme="minorBidi"/>
          <w:sz w:val="22"/>
          <w:szCs w:val="22"/>
        </w:rPr>
      </w:pPr>
      <w:r w:rsidRPr="00F74372">
        <w:t>A.7.3.59.1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1373</w:t>
      </w:r>
    </w:p>
    <w:p w:rsidR="00F74372" w:rsidRDefault="00F74372">
      <w:pPr>
        <w:pStyle w:val="TOC4"/>
        <w:rPr>
          <w:rFonts w:asciiTheme="minorHAnsi" w:eastAsiaTheme="minorEastAsia" w:hAnsiTheme="minorHAnsi" w:cstheme="minorBidi"/>
          <w:sz w:val="22"/>
          <w:szCs w:val="22"/>
        </w:rPr>
      </w:pPr>
      <w:r w:rsidRPr="00F74372">
        <w:t>A.7.3.59.2</w:t>
      </w:r>
      <w:r w:rsidRPr="00F74372">
        <w:rPr>
          <w:rFonts w:asciiTheme="minorHAnsi" w:eastAsiaTheme="minorEastAsia" w:hAnsiTheme="minorHAnsi" w:cstheme="minorBidi"/>
          <w:sz w:val="22"/>
          <w:szCs w:val="22"/>
        </w:rPr>
        <w:tab/>
      </w:r>
      <w:r w:rsidRPr="007760F8">
        <w:rPr>
          <w:snapToGrid w:val="0"/>
        </w:rPr>
        <w:t>Test Requirements</w:t>
      </w:r>
      <w:r>
        <w:tab/>
        <w:t>1376</w:t>
      </w:r>
    </w:p>
    <w:p w:rsidR="00F74372" w:rsidRDefault="00F74372">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1376</w:t>
      </w:r>
    </w:p>
    <w:p w:rsidR="00F74372" w:rsidRDefault="00F74372">
      <w:pPr>
        <w:pStyle w:val="TOC4"/>
        <w:rPr>
          <w:rFonts w:asciiTheme="minorHAnsi" w:eastAsiaTheme="minorEastAsia" w:hAnsiTheme="minorHAnsi" w:cstheme="minorBidi"/>
          <w:sz w:val="22"/>
          <w:szCs w:val="22"/>
        </w:rPr>
      </w:pPr>
      <w:r w:rsidRPr="00F74372">
        <w:t>A.7.3.60.1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1376</w:t>
      </w:r>
    </w:p>
    <w:p w:rsidR="00F74372" w:rsidRDefault="00F74372">
      <w:pPr>
        <w:pStyle w:val="TOC4"/>
        <w:rPr>
          <w:rFonts w:asciiTheme="minorHAnsi" w:eastAsiaTheme="minorEastAsia" w:hAnsiTheme="minorHAnsi" w:cstheme="minorBidi"/>
          <w:sz w:val="22"/>
          <w:szCs w:val="22"/>
        </w:rPr>
      </w:pPr>
      <w:r w:rsidRPr="00F74372">
        <w:t>A.7.3.60.2</w:t>
      </w:r>
      <w:r w:rsidRPr="00F74372">
        <w:rPr>
          <w:rFonts w:asciiTheme="minorHAnsi" w:eastAsiaTheme="minorEastAsia" w:hAnsiTheme="minorHAnsi" w:cstheme="minorBidi"/>
          <w:sz w:val="22"/>
          <w:szCs w:val="22"/>
        </w:rPr>
        <w:tab/>
      </w:r>
      <w:r w:rsidRPr="007760F8">
        <w:rPr>
          <w:snapToGrid w:val="0"/>
        </w:rPr>
        <w:t>Test Requirements</w:t>
      </w:r>
      <w:r>
        <w:tab/>
        <w:t>1380</w:t>
      </w:r>
    </w:p>
    <w:p w:rsidR="00F74372" w:rsidRDefault="00F74372">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1380</w:t>
      </w:r>
    </w:p>
    <w:p w:rsidR="00F74372" w:rsidRDefault="00F74372">
      <w:pPr>
        <w:pStyle w:val="TOC4"/>
        <w:rPr>
          <w:rFonts w:asciiTheme="minorHAnsi" w:eastAsiaTheme="minorEastAsia" w:hAnsiTheme="minorHAnsi" w:cstheme="minorBidi"/>
          <w:sz w:val="22"/>
          <w:szCs w:val="22"/>
        </w:rPr>
      </w:pPr>
      <w:r w:rsidRPr="00F74372">
        <w:t>A.7.3.61.1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1380</w:t>
      </w:r>
    </w:p>
    <w:p w:rsidR="00F74372" w:rsidRDefault="00F74372">
      <w:pPr>
        <w:pStyle w:val="TOC4"/>
        <w:rPr>
          <w:rFonts w:asciiTheme="minorHAnsi" w:eastAsiaTheme="minorEastAsia" w:hAnsiTheme="minorHAnsi" w:cstheme="minorBidi"/>
          <w:sz w:val="22"/>
          <w:szCs w:val="22"/>
        </w:rPr>
      </w:pPr>
      <w:r w:rsidRPr="00F74372">
        <w:t>A.7.3.61.2</w:t>
      </w:r>
      <w:r w:rsidRPr="00F74372">
        <w:rPr>
          <w:rFonts w:asciiTheme="minorHAnsi" w:eastAsiaTheme="minorEastAsia" w:hAnsiTheme="minorHAnsi" w:cstheme="minorBidi"/>
          <w:sz w:val="22"/>
          <w:szCs w:val="22"/>
        </w:rPr>
        <w:tab/>
      </w:r>
      <w:r w:rsidRPr="007760F8">
        <w:rPr>
          <w:snapToGrid w:val="0"/>
        </w:rPr>
        <w:t>Test Requirements</w:t>
      </w:r>
      <w:r>
        <w:tab/>
        <w:t>1384</w:t>
      </w:r>
    </w:p>
    <w:p w:rsidR="00F74372" w:rsidRDefault="00F74372">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1384</w:t>
      </w:r>
    </w:p>
    <w:p w:rsidR="00F74372" w:rsidRDefault="00F74372">
      <w:pPr>
        <w:pStyle w:val="TOC4"/>
        <w:rPr>
          <w:rFonts w:asciiTheme="minorHAnsi" w:eastAsiaTheme="minorEastAsia" w:hAnsiTheme="minorHAnsi" w:cstheme="minorBidi"/>
          <w:sz w:val="22"/>
          <w:szCs w:val="22"/>
        </w:rPr>
      </w:pPr>
      <w:r w:rsidRPr="00F74372">
        <w:t>A.7.3.62.1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1384</w:t>
      </w:r>
    </w:p>
    <w:p w:rsidR="00F74372" w:rsidRDefault="00F74372">
      <w:pPr>
        <w:pStyle w:val="TOC4"/>
        <w:rPr>
          <w:rFonts w:asciiTheme="minorHAnsi" w:eastAsiaTheme="minorEastAsia" w:hAnsiTheme="minorHAnsi" w:cstheme="minorBidi"/>
          <w:sz w:val="22"/>
          <w:szCs w:val="22"/>
        </w:rPr>
      </w:pPr>
      <w:r w:rsidRPr="00F74372">
        <w:t>A.7.3.62.2</w:t>
      </w:r>
      <w:r w:rsidRPr="00F74372">
        <w:rPr>
          <w:rFonts w:asciiTheme="minorHAnsi" w:eastAsiaTheme="minorEastAsia" w:hAnsiTheme="minorHAnsi" w:cstheme="minorBidi"/>
          <w:sz w:val="22"/>
          <w:szCs w:val="22"/>
        </w:rPr>
        <w:tab/>
      </w:r>
      <w:r w:rsidRPr="007760F8">
        <w:rPr>
          <w:snapToGrid w:val="0"/>
        </w:rPr>
        <w:t>Test Requirements</w:t>
      </w:r>
      <w:r>
        <w:tab/>
        <w:t>1388</w:t>
      </w:r>
    </w:p>
    <w:p w:rsidR="00F74372" w:rsidRDefault="00F74372">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1388</w:t>
      </w:r>
    </w:p>
    <w:p w:rsidR="00F74372" w:rsidRDefault="00F74372">
      <w:pPr>
        <w:pStyle w:val="TOC4"/>
        <w:rPr>
          <w:rFonts w:asciiTheme="minorHAnsi" w:eastAsiaTheme="minorEastAsia" w:hAnsiTheme="minorHAnsi" w:cstheme="minorBidi"/>
          <w:sz w:val="22"/>
          <w:szCs w:val="22"/>
        </w:rPr>
      </w:pPr>
      <w:r w:rsidRPr="00F74372">
        <w:t>A.7.3.63.1</w:t>
      </w:r>
      <w:r w:rsidRPr="00F74372">
        <w:rPr>
          <w:rFonts w:asciiTheme="minorHAnsi" w:eastAsiaTheme="minorEastAsia" w:hAnsiTheme="minorHAnsi" w:cstheme="minorBidi"/>
          <w:sz w:val="22"/>
          <w:szCs w:val="22"/>
        </w:rPr>
        <w:tab/>
      </w:r>
      <w:r w:rsidRPr="007760F8">
        <w:rPr>
          <w:snapToGrid w:val="0"/>
          <w:lang w:eastAsia="sv-SE"/>
        </w:rPr>
        <w:t>Test Purpose and Environment</w:t>
      </w:r>
      <w:r>
        <w:tab/>
        <w:t>1388</w:t>
      </w:r>
    </w:p>
    <w:p w:rsidR="00F74372" w:rsidRDefault="00F74372">
      <w:pPr>
        <w:pStyle w:val="TOC4"/>
        <w:rPr>
          <w:rFonts w:asciiTheme="minorHAnsi" w:eastAsiaTheme="minorEastAsia" w:hAnsiTheme="minorHAnsi" w:cstheme="minorBidi"/>
          <w:sz w:val="22"/>
          <w:szCs w:val="22"/>
        </w:rPr>
      </w:pPr>
      <w:r w:rsidRPr="00F74372">
        <w:t>A.7.3.63.2</w:t>
      </w:r>
      <w:r w:rsidRPr="00F74372">
        <w:rPr>
          <w:rFonts w:asciiTheme="minorHAnsi" w:eastAsiaTheme="minorEastAsia" w:hAnsiTheme="minorHAnsi" w:cstheme="minorBidi"/>
          <w:sz w:val="22"/>
          <w:szCs w:val="22"/>
        </w:rPr>
        <w:tab/>
      </w:r>
      <w:r w:rsidRPr="007760F8">
        <w:rPr>
          <w:snapToGrid w:val="0"/>
          <w:lang w:eastAsia="sv-SE"/>
        </w:rPr>
        <w:t>Test Requirements</w:t>
      </w:r>
      <w:r>
        <w:tab/>
        <w:t>1392</w:t>
      </w:r>
    </w:p>
    <w:p w:rsidR="00F74372" w:rsidRDefault="00F74372">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1392</w:t>
      </w:r>
    </w:p>
    <w:p w:rsidR="00F74372" w:rsidRDefault="00F74372">
      <w:pPr>
        <w:pStyle w:val="TOC4"/>
        <w:rPr>
          <w:rFonts w:asciiTheme="minorHAnsi" w:eastAsiaTheme="minorEastAsia" w:hAnsiTheme="minorHAnsi" w:cstheme="minorBidi"/>
          <w:sz w:val="22"/>
          <w:szCs w:val="22"/>
        </w:rPr>
      </w:pPr>
      <w:r w:rsidRPr="00F74372">
        <w:t>A.7.3.64.1</w:t>
      </w:r>
      <w:r w:rsidRPr="00F74372">
        <w:rPr>
          <w:rFonts w:asciiTheme="minorHAnsi" w:eastAsiaTheme="minorEastAsia" w:hAnsiTheme="minorHAnsi" w:cstheme="minorBidi"/>
          <w:sz w:val="22"/>
          <w:szCs w:val="22"/>
        </w:rPr>
        <w:tab/>
      </w:r>
      <w:r w:rsidRPr="007760F8">
        <w:rPr>
          <w:snapToGrid w:val="0"/>
        </w:rPr>
        <w:t>Test Purpose and Environment</w:t>
      </w:r>
      <w:r>
        <w:tab/>
        <w:t>1392</w:t>
      </w:r>
    </w:p>
    <w:p w:rsidR="00F74372" w:rsidRDefault="00F74372">
      <w:pPr>
        <w:pStyle w:val="TOC4"/>
        <w:rPr>
          <w:rFonts w:asciiTheme="minorHAnsi" w:eastAsiaTheme="minorEastAsia" w:hAnsiTheme="minorHAnsi" w:cstheme="minorBidi"/>
          <w:sz w:val="22"/>
          <w:szCs w:val="22"/>
        </w:rPr>
      </w:pPr>
      <w:r w:rsidRPr="00F74372">
        <w:t>A.7.3.64.2</w:t>
      </w:r>
      <w:r w:rsidRPr="00F74372">
        <w:rPr>
          <w:rFonts w:asciiTheme="minorHAnsi" w:eastAsiaTheme="minorEastAsia" w:hAnsiTheme="minorHAnsi" w:cstheme="minorBidi"/>
          <w:sz w:val="22"/>
          <w:szCs w:val="22"/>
        </w:rPr>
        <w:tab/>
      </w:r>
      <w:r w:rsidRPr="007760F8">
        <w:rPr>
          <w:snapToGrid w:val="0"/>
        </w:rPr>
        <w:t>Test Requirements</w:t>
      </w:r>
      <w:r>
        <w:tab/>
        <w:t>1395</w:t>
      </w:r>
    </w:p>
    <w:p w:rsidR="00F74372" w:rsidRDefault="00F74372">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1396</w:t>
      </w:r>
    </w:p>
    <w:p w:rsidR="00F74372" w:rsidRDefault="00F74372">
      <w:pPr>
        <w:pStyle w:val="TOC4"/>
        <w:rPr>
          <w:rFonts w:asciiTheme="minorHAnsi" w:eastAsiaTheme="minorEastAsia" w:hAnsiTheme="minorHAnsi" w:cstheme="minorBidi"/>
          <w:sz w:val="22"/>
          <w:szCs w:val="22"/>
        </w:rPr>
      </w:pPr>
      <w:r w:rsidRPr="00F74372">
        <w:t>A.7.3.65.1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1396</w:t>
      </w:r>
    </w:p>
    <w:p w:rsidR="00F74372" w:rsidRDefault="00F74372">
      <w:pPr>
        <w:pStyle w:val="TOC4"/>
        <w:rPr>
          <w:rFonts w:asciiTheme="minorHAnsi" w:eastAsiaTheme="minorEastAsia" w:hAnsiTheme="minorHAnsi" w:cstheme="minorBidi"/>
          <w:sz w:val="22"/>
          <w:szCs w:val="22"/>
        </w:rPr>
      </w:pPr>
      <w:r w:rsidRPr="00F74372">
        <w:t>A.7.3.65.2</w:t>
      </w:r>
      <w:r w:rsidRPr="00F74372">
        <w:rPr>
          <w:rFonts w:asciiTheme="minorHAnsi" w:eastAsiaTheme="minorEastAsia" w:hAnsiTheme="minorHAnsi" w:cstheme="minorBidi"/>
          <w:sz w:val="22"/>
          <w:szCs w:val="22"/>
        </w:rPr>
        <w:tab/>
      </w:r>
      <w:r w:rsidRPr="007760F8">
        <w:rPr>
          <w:snapToGrid w:val="0"/>
        </w:rPr>
        <w:t>Test Requirements</w:t>
      </w:r>
      <w:r>
        <w:tab/>
        <w:t>1399</w:t>
      </w:r>
    </w:p>
    <w:p w:rsidR="00F74372" w:rsidRDefault="00F74372">
      <w:pPr>
        <w:pStyle w:val="TOC3"/>
        <w:rPr>
          <w:rFonts w:asciiTheme="minorHAnsi" w:eastAsiaTheme="minorEastAsia" w:hAnsiTheme="minorHAnsi" w:cstheme="minorBidi"/>
          <w:sz w:val="22"/>
          <w:szCs w:val="22"/>
        </w:rPr>
      </w:pPr>
      <w:r w:rsidRPr="00F74372">
        <w:t>A.7.3.66</w:t>
      </w:r>
      <w:r w:rsidRPr="00F74372">
        <w:rPr>
          <w:rFonts w:asciiTheme="minorHAnsi" w:hAnsiTheme="minorHAnsi" w:cstheme="minorBidi"/>
          <w:sz w:val="22"/>
          <w:szCs w:val="22"/>
        </w:rPr>
        <w:tab/>
      </w:r>
      <w:r>
        <w:rPr>
          <w:lang w:eastAsia="zh-CN"/>
        </w:rPr>
        <w:t>HD-FDD</w:t>
      </w:r>
      <w:r w:rsidRPr="007760F8">
        <w:rPr>
          <w:rFonts w:eastAsia="MS Mincho"/>
          <w:lang w:eastAsia="zh-CN"/>
        </w:rPr>
        <w:t xml:space="preserve"> Radio Link Monitoring Test for Out-of-sync</w:t>
      </w:r>
      <w:r>
        <w:rPr>
          <w:lang w:eastAsia="zh-CN"/>
        </w:rPr>
        <w:t xml:space="preserve"> without DRX for UE Category NB1 Standalone mode in Normal Coverage</w:t>
      </w:r>
      <w:r>
        <w:tab/>
        <w:t>1400</w:t>
      </w:r>
    </w:p>
    <w:p w:rsidR="00F74372" w:rsidRDefault="00F74372">
      <w:pPr>
        <w:pStyle w:val="TOC4"/>
        <w:rPr>
          <w:rFonts w:asciiTheme="minorHAnsi" w:eastAsiaTheme="minorEastAsia" w:hAnsiTheme="minorHAnsi" w:cstheme="minorBidi"/>
          <w:sz w:val="22"/>
          <w:szCs w:val="22"/>
        </w:rPr>
      </w:pPr>
      <w:r w:rsidRPr="00F74372">
        <w:t>A.7.3.66.1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1400</w:t>
      </w:r>
    </w:p>
    <w:p w:rsidR="00F74372" w:rsidRDefault="00F74372">
      <w:pPr>
        <w:pStyle w:val="TOC4"/>
        <w:rPr>
          <w:rFonts w:asciiTheme="minorHAnsi" w:eastAsiaTheme="minorEastAsia" w:hAnsiTheme="minorHAnsi" w:cstheme="minorBidi"/>
          <w:sz w:val="22"/>
          <w:szCs w:val="22"/>
        </w:rPr>
      </w:pPr>
      <w:r w:rsidRPr="00F74372">
        <w:t>A.7.3.66.2</w:t>
      </w:r>
      <w:r w:rsidRPr="00F74372">
        <w:rPr>
          <w:rFonts w:asciiTheme="minorHAnsi" w:eastAsiaTheme="minorEastAsia" w:hAnsiTheme="minorHAnsi" w:cstheme="minorBidi"/>
          <w:sz w:val="22"/>
          <w:szCs w:val="22"/>
        </w:rPr>
        <w:tab/>
      </w:r>
      <w:r w:rsidRPr="007760F8">
        <w:rPr>
          <w:snapToGrid w:val="0"/>
        </w:rPr>
        <w:t>Test Requirements</w:t>
      </w:r>
      <w:r>
        <w:tab/>
        <w:t>1402</w:t>
      </w:r>
    </w:p>
    <w:p w:rsidR="00F74372" w:rsidRDefault="00F74372">
      <w:pPr>
        <w:pStyle w:val="TOC3"/>
        <w:rPr>
          <w:rFonts w:asciiTheme="minorHAnsi" w:eastAsiaTheme="minorEastAsia" w:hAnsiTheme="minorHAnsi" w:cstheme="minorBidi"/>
          <w:sz w:val="22"/>
          <w:szCs w:val="22"/>
        </w:rPr>
      </w:pPr>
      <w:r w:rsidRPr="00F74372">
        <w:t>A.7.3.67</w:t>
      </w:r>
      <w:r w:rsidRPr="00F74372">
        <w:rPr>
          <w:rFonts w:asciiTheme="minorHAnsi" w:hAnsiTheme="minorHAnsi" w:cstheme="minorBidi"/>
          <w:sz w:val="22"/>
          <w:szCs w:val="22"/>
        </w:rPr>
        <w:tab/>
      </w:r>
      <w:r>
        <w:rPr>
          <w:lang w:eastAsia="zh-CN"/>
        </w:rPr>
        <w:t>HD-FDD</w:t>
      </w:r>
      <w:r w:rsidRPr="007760F8">
        <w:rPr>
          <w:rFonts w:eastAsia="MS Mincho"/>
          <w:lang w:eastAsia="zh-CN"/>
        </w:rPr>
        <w:t xml:space="preserve"> Radio Link Monitoring Test for Out-of-sync</w:t>
      </w:r>
      <w:r>
        <w:rPr>
          <w:lang w:eastAsia="zh-CN"/>
        </w:rPr>
        <w:t xml:space="preserve"> without DRX for UE Category NB1 guard band mode in Enhanced Coverage</w:t>
      </w:r>
      <w:r>
        <w:tab/>
        <w:t>1403</w:t>
      </w:r>
    </w:p>
    <w:p w:rsidR="00F74372" w:rsidRDefault="00F74372">
      <w:pPr>
        <w:pStyle w:val="TOC4"/>
        <w:rPr>
          <w:rFonts w:asciiTheme="minorHAnsi" w:eastAsiaTheme="minorEastAsia" w:hAnsiTheme="minorHAnsi" w:cstheme="minorBidi"/>
          <w:sz w:val="22"/>
          <w:szCs w:val="22"/>
        </w:rPr>
      </w:pPr>
      <w:r w:rsidRPr="00F74372">
        <w:t>A.7.3.67.1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1403</w:t>
      </w:r>
    </w:p>
    <w:p w:rsidR="00F74372" w:rsidRDefault="00F74372">
      <w:pPr>
        <w:pStyle w:val="TOC4"/>
        <w:rPr>
          <w:rFonts w:asciiTheme="minorHAnsi" w:eastAsiaTheme="minorEastAsia" w:hAnsiTheme="minorHAnsi" w:cstheme="minorBidi"/>
          <w:sz w:val="22"/>
          <w:szCs w:val="22"/>
        </w:rPr>
      </w:pPr>
      <w:r w:rsidRPr="00F74372">
        <w:t>A.7.3.67.2</w:t>
      </w:r>
      <w:r w:rsidRPr="00F74372">
        <w:rPr>
          <w:rFonts w:asciiTheme="minorHAnsi" w:eastAsiaTheme="minorEastAsia" w:hAnsiTheme="minorHAnsi" w:cstheme="minorBidi"/>
          <w:sz w:val="22"/>
          <w:szCs w:val="22"/>
        </w:rPr>
        <w:tab/>
      </w:r>
      <w:r w:rsidRPr="007760F8">
        <w:rPr>
          <w:snapToGrid w:val="0"/>
        </w:rPr>
        <w:t>Test Requirements</w:t>
      </w:r>
      <w:r>
        <w:tab/>
        <w:t>1406</w:t>
      </w:r>
    </w:p>
    <w:p w:rsidR="00F74372" w:rsidRDefault="00F74372">
      <w:pPr>
        <w:pStyle w:val="TOC3"/>
        <w:rPr>
          <w:rFonts w:asciiTheme="minorHAnsi" w:eastAsiaTheme="minorEastAsia" w:hAnsiTheme="minorHAnsi" w:cstheme="minorBidi"/>
          <w:sz w:val="22"/>
          <w:szCs w:val="22"/>
        </w:rPr>
      </w:pPr>
      <w:r w:rsidRPr="00F74372">
        <w:t>A.7.3.68</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 xml:space="preserve">FDD Early Out-of-sync reporting Test </w:t>
      </w:r>
      <w:r>
        <w:rPr>
          <w:lang w:eastAsia="zh-CN"/>
        </w:rPr>
        <w:t>for Cat-M1 UE in CEMode A</w:t>
      </w:r>
      <w:r>
        <w:tab/>
        <w:t>1407</w:t>
      </w:r>
    </w:p>
    <w:p w:rsidR="00F74372" w:rsidRDefault="00F74372">
      <w:pPr>
        <w:pStyle w:val="TOC4"/>
        <w:rPr>
          <w:rFonts w:asciiTheme="minorHAnsi" w:eastAsiaTheme="minorEastAsia" w:hAnsiTheme="minorHAnsi" w:cstheme="minorBidi"/>
          <w:sz w:val="22"/>
          <w:szCs w:val="22"/>
        </w:rPr>
      </w:pPr>
      <w:r w:rsidRPr="00F74372">
        <w:t>A.7.3.68.1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1407</w:t>
      </w:r>
    </w:p>
    <w:p w:rsidR="00F74372" w:rsidRDefault="00F74372">
      <w:pPr>
        <w:pStyle w:val="TOC4"/>
        <w:rPr>
          <w:rFonts w:asciiTheme="minorHAnsi" w:eastAsiaTheme="minorEastAsia" w:hAnsiTheme="minorHAnsi" w:cstheme="minorBidi"/>
          <w:sz w:val="22"/>
          <w:szCs w:val="22"/>
        </w:rPr>
      </w:pPr>
      <w:r w:rsidRPr="00F74372">
        <w:t>A.7.3.68.2</w:t>
      </w:r>
      <w:r w:rsidRPr="00F74372">
        <w:rPr>
          <w:rFonts w:asciiTheme="minorHAnsi" w:eastAsiaTheme="minorEastAsia" w:hAnsiTheme="minorHAnsi" w:cstheme="minorBidi"/>
          <w:sz w:val="22"/>
          <w:szCs w:val="22"/>
        </w:rPr>
        <w:tab/>
      </w:r>
      <w:r w:rsidRPr="007760F8">
        <w:rPr>
          <w:snapToGrid w:val="0"/>
        </w:rPr>
        <w:t>Test Requirements</w:t>
      </w:r>
      <w:r>
        <w:tab/>
        <w:t>1409</w:t>
      </w:r>
    </w:p>
    <w:p w:rsidR="00F74372" w:rsidRDefault="00F74372">
      <w:pPr>
        <w:pStyle w:val="TOC3"/>
        <w:rPr>
          <w:rFonts w:asciiTheme="minorHAnsi" w:eastAsiaTheme="minorEastAsia" w:hAnsiTheme="minorHAnsi" w:cstheme="minorBidi"/>
          <w:sz w:val="22"/>
          <w:szCs w:val="22"/>
        </w:rPr>
      </w:pPr>
      <w:r w:rsidRPr="00F74372">
        <w:t>A.7.3.69</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HD-</w:t>
      </w:r>
      <w:r w:rsidRPr="007760F8">
        <w:rPr>
          <w:rFonts w:eastAsia="MS Mincho"/>
          <w:lang w:eastAsia="zh-CN"/>
        </w:rPr>
        <w:t xml:space="preserve">FDD Early Out-of-sync reporting Test </w:t>
      </w:r>
      <w:r>
        <w:rPr>
          <w:lang w:eastAsia="zh-CN"/>
        </w:rPr>
        <w:t>for Cat-M1 UE in CEMode A</w:t>
      </w:r>
      <w:r>
        <w:tab/>
        <w:t>1409</w:t>
      </w:r>
    </w:p>
    <w:p w:rsidR="00F74372" w:rsidRDefault="00F74372">
      <w:pPr>
        <w:pStyle w:val="TOC4"/>
        <w:rPr>
          <w:rFonts w:asciiTheme="minorHAnsi" w:eastAsiaTheme="minorEastAsia" w:hAnsiTheme="minorHAnsi" w:cstheme="minorBidi"/>
          <w:sz w:val="22"/>
          <w:szCs w:val="22"/>
        </w:rPr>
      </w:pPr>
      <w:r w:rsidRPr="00F74372">
        <w:t>A.7.3.69.1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1409</w:t>
      </w:r>
    </w:p>
    <w:p w:rsidR="00F74372" w:rsidRDefault="00F74372">
      <w:pPr>
        <w:pStyle w:val="TOC4"/>
        <w:rPr>
          <w:rFonts w:asciiTheme="minorHAnsi" w:eastAsiaTheme="minorEastAsia" w:hAnsiTheme="minorHAnsi" w:cstheme="minorBidi"/>
          <w:sz w:val="22"/>
          <w:szCs w:val="22"/>
        </w:rPr>
      </w:pPr>
      <w:r w:rsidRPr="00F74372">
        <w:t>A.7.3.69.2</w:t>
      </w:r>
      <w:r w:rsidRPr="00F74372">
        <w:rPr>
          <w:rFonts w:asciiTheme="minorHAnsi" w:eastAsiaTheme="minorEastAsia" w:hAnsiTheme="minorHAnsi" w:cstheme="minorBidi"/>
          <w:sz w:val="22"/>
          <w:szCs w:val="22"/>
        </w:rPr>
        <w:tab/>
      </w:r>
      <w:r w:rsidRPr="007760F8">
        <w:rPr>
          <w:snapToGrid w:val="0"/>
        </w:rPr>
        <w:t>Test Requirements</w:t>
      </w:r>
      <w:r>
        <w:tab/>
        <w:t>1411</w:t>
      </w:r>
    </w:p>
    <w:p w:rsidR="00F74372" w:rsidRDefault="00F74372">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7760F8">
        <w:rPr>
          <w:rFonts w:eastAsia="MS Mincho"/>
          <w:lang w:eastAsia="zh-CN"/>
        </w:rPr>
        <w:t>A.7.3.70</w:t>
      </w:r>
      <w:r>
        <w:rPr>
          <w:rFonts w:asciiTheme="minorHAnsi" w:eastAsiaTheme="minorEastAsia" w:hAnsiTheme="minorHAnsi" w:cstheme="minorBidi"/>
          <w:sz w:val="22"/>
          <w:szCs w:val="22"/>
        </w:rPr>
        <w:tab/>
      </w:r>
      <w:r w:rsidRPr="007760F8">
        <w:rPr>
          <w:rFonts w:eastAsia="MS Mincho"/>
          <w:lang w:eastAsia="zh-CN"/>
        </w:rPr>
        <w:t xml:space="preserve">E-UTRAN </w:t>
      </w:r>
      <w:r>
        <w:rPr>
          <w:lang w:eastAsia="zh-CN"/>
        </w:rPr>
        <w:t>TDD</w:t>
      </w:r>
      <w:r w:rsidRPr="007760F8">
        <w:rPr>
          <w:rFonts w:eastAsia="MS Mincho"/>
          <w:lang w:eastAsia="zh-CN"/>
        </w:rPr>
        <w:t xml:space="preserve"> Early Out-of-sync reporting Test </w:t>
      </w:r>
      <w:r>
        <w:rPr>
          <w:lang w:eastAsia="zh-CN"/>
        </w:rPr>
        <w:t>for Cat-M1 UE in CEMode A</w:t>
      </w:r>
      <w:r>
        <w:tab/>
        <w:t>1411</w:t>
      </w:r>
    </w:p>
    <w:p w:rsidR="00F74372" w:rsidRDefault="00F74372">
      <w:pPr>
        <w:pStyle w:val="TOC4"/>
        <w:rPr>
          <w:rFonts w:asciiTheme="minorHAnsi" w:eastAsiaTheme="minorEastAsia" w:hAnsiTheme="minorHAnsi" w:cstheme="minorBidi"/>
          <w:sz w:val="22"/>
          <w:szCs w:val="22"/>
        </w:rPr>
      </w:pPr>
      <w:r w:rsidRPr="00F74372">
        <w:t>A.7.3.70.1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1411</w:t>
      </w:r>
    </w:p>
    <w:p w:rsidR="00F74372" w:rsidRDefault="00F74372">
      <w:pPr>
        <w:pStyle w:val="TOC4"/>
        <w:rPr>
          <w:rFonts w:asciiTheme="minorHAnsi" w:eastAsiaTheme="minorEastAsia" w:hAnsiTheme="minorHAnsi" w:cstheme="minorBidi"/>
          <w:sz w:val="22"/>
          <w:szCs w:val="22"/>
        </w:rPr>
      </w:pPr>
      <w:r w:rsidRPr="00F74372">
        <w:t>A.7.3.70.2</w:t>
      </w:r>
      <w:r w:rsidRPr="00F74372">
        <w:rPr>
          <w:rFonts w:asciiTheme="minorHAnsi" w:eastAsiaTheme="minorEastAsia" w:hAnsiTheme="minorHAnsi" w:cstheme="minorBidi"/>
          <w:sz w:val="22"/>
          <w:szCs w:val="22"/>
        </w:rPr>
        <w:tab/>
      </w:r>
      <w:r w:rsidRPr="007760F8">
        <w:rPr>
          <w:snapToGrid w:val="0"/>
        </w:rPr>
        <w:t>Test Requirements</w:t>
      </w:r>
      <w:r>
        <w:tab/>
        <w:t>1413</w:t>
      </w:r>
    </w:p>
    <w:p w:rsidR="00F74372" w:rsidRDefault="00F74372">
      <w:pPr>
        <w:pStyle w:val="TOC3"/>
        <w:rPr>
          <w:rFonts w:asciiTheme="minorHAnsi" w:eastAsiaTheme="minorEastAsia" w:hAnsiTheme="minorHAnsi" w:cstheme="minorBidi"/>
          <w:sz w:val="22"/>
          <w:szCs w:val="22"/>
        </w:rPr>
      </w:pPr>
      <w:r w:rsidRPr="00F74372">
        <w:t>A.7.3.71</w:t>
      </w:r>
      <w:r w:rsidRPr="00F74372">
        <w:rPr>
          <w:rFonts w:asciiTheme="minorHAnsi" w:hAnsiTheme="minorHAnsi" w:cstheme="minorBidi"/>
          <w:sz w:val="22"/>
          <w:szCs w:val="22"/>
        </w:rPr>
        <w:tab/>
      </w:r>
      <w:r w:rsidRPr="007760F8">
        <w:rPr>
          <w:rFonts w:eastAsia="MS Mincho"/>
          <w:lang w:eastAsia="zh-CN"/>
        </w:rPr>
        <w:t>E-UTRAN FD-FDD Early In-Sync reporting Test for Cat-M1 UE in CEModeA</w:t>
      </w:r>
      <w:r>
        <w:tab/>
        <w:t>1413</w:t>
      </w:r>
    </w:p>
    <w:p w:rsidR="00F74372" w:rsidRDefault="00F74372">
      <w:pPr>
        <w:pStyle w:val="TOC4"/>
        <w:rPr>
          <w:rFonts w:asciiTheme="minorHAnsi" w:eastAsiaTheme="minorEastAsia" w:hAnsiTheme="minorHAnsi" w:cstheme="minorBidi"/>
          <w:sz w:val="22"/>
          <w:szCs w:val="22"/>
        </w:rPr>
      </w:pPr>
      <w:r w:rsidRPr="00F74372">
        <w:t>A.7.3.71.1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1413</w:t>
      </w:r>
    </w:p>
    <w:p w:rsidR="00F74372" w:rsidRDefault="00F74372">
      <w:pPr>
        <w:pStyle w:val="TOC4"/>
        <w:rPr>
          <w:rFonts w:asciiTheme="minorHAnsi" w:eastAsiaTheme="minorEastAsia" w:hAnsiTheme="minorHAnsi" w:cstheme="minorBidi"/>
          <w:sz w:val="22"/>
          <w:szCs w:val="22"/>
        </w:rPr>
      </w:pPr>
      <w:r w:rsidRPr="00F74372">
        <w:t>A.7.3.71.2</w:t>
      </w:r>
      <w:r w:rsidRPr="00F74372">
        <w:rPr>
          <w:rFonts w:asciiTheme="minorHAnsi" w:eastAsiaTheme="minorEastAsia" w:hAnsiTheme="minorHAnsi" w:cstheme="minorBidi"/>
          <w:sz w:val="22"/>
          <w:szCs w:val="22"/>
        </w:rPr>
        <w:tab/>
      </w:r>
      <w:r w:rsidRPr="007760F8">
        <w:rPr>
          <w:snapToGrid w:val="0"/>
        </w:rPr>
        <w:t>Test Requirements</w:t>
      </w:r>
      <w:r>
        <w:tab/>
        <w:t>1416</w:t>
      </w:r>
    </w:p>
    <w:p w:rsidR="00F74372" w:rsidRDefault="00F74372">
      <w:pPr>
        <w:pStyle w:val="TOC3"/>
        <w:rPr>
          <w:rFonts w:asciiTheme="minorHAnsi" w:eastAsiaTheme="minorEastAsia" w:hAnsiTheme="minorHAnsi" w:cstheme="minorBidi"/>
          <w:sz w:val="22"/>
          <w:szCs w:val="22"/>
        </w:rPr>
      </w:pPr>
      <w:r w:rsidRPr="00F74372">
        <w:t>A.7.3.72</w:t>
      </w:r>
      <w:r w:rsidRPr="00F74372">
        <w:rPr>
          <w:rFonts w:asciiTheme="minorHAnsi" w:hAnsiTheme="minorHAnsi" w:cstheme="minorBidi"/>
          <w:sz w:val="22"/>
          <w:szCs w:val="22"/>
        </w:rPr>
        <w:tab/>
      </w:r>
      <w:r w:rsidRPr="007760F8">
        <w:rPr>
          <w:rFonts w:eastAsia="MS Mincho"/>
          <w:lang w:eastAsia="zh-CN"/>
        </w:rPr>
        <w:t>E-UTRAN HD-FDD Early In-Sync reporting Test for Cat-M1 UE in CEModeA</w:t>
      </w:r>
      <w:r>
        <w:tab/>
        <w:t>1416</w:t>
      </w:r>
    </w:p>
    <w:p w:rsidR="00F74372" w:rsidRDefault="00F74372">
      <w:pPr>
        <w:pStyle w:val="TOC4"/>
        <w:rPr>
          <w:rFonts w:asciiTheme="minorHAnsi" w:eastAsiaTheme="minorEastAsia" w:hAnsiTheme="minorHAnsi" w:cstheme="minorBidi"/>
          <w:sz w:val="22"/>
          <w:szCs w:val="22"/>
        </w:rPr>
      </w:pPr>
      <w:r w:rsidRPr="00F74372">
        <w:t>A.7.3.72.1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1416</w:t>
      </w:r>
    </w:p>
    <w:p w:rsidR="00F74372" w:rsidRDefault="00F74372">
      <w:pPr>
        <w:pStyle w:val="TOC4"/>
        <w:rPr>
          <w:rFonts w:asciiTheme="minorHAnsi" w:eastAsiaTheme="minorEastAsia" w:hAnsiTheme="minorHAnsi" w:cstheme="minorBidi"/>
          <w:sz w:val="22"/>
          <w:szCs w:val="22"/>
        </w:rPr>
      </w:pPr>
      <w:r w:rsidRPr="00F74372">
        <w:t>A.7.3.72.2</w:t>
      </w:r>
      <w:r w:rsidRPr="00F74372">
        <w:rPr>
          <w:rFonts w:asciiTheme="minorHAnsi" w:eastAsiaTheme="minorEastAsia" w:hAnsiTheme="minorHAnsi" w:cstheme="minorBidi"/>
          <w:sz w:val="22"/>
          <w:szCs w:val="22"/>
        </w:rPr>
        <w:tab/>
      </w:r>
      <w:r w:rsidRPr="007760F8">
        <w:rPr>
          <w:snapToGrid w:val="0"/>
        </w:rPr>
        <w:t>Test Requirements</w:t>
      </w:r>
      <w:r>
        <w:tab/>
        <w:t>1418</w:t>
      </w:r>
    </w:p>
    <w:p w:rsidR="00F74372" w:rsidRDefault="00F74372">
      <w:pPr>
        <w:pStyle w:val="TOC3"/>
        <w:rPr>
          <w:rFonts w:asciiTheme="minorHAnsi" w:eastAsiaTheme="minorEastAsia" w:hAnsiTheme="minorHAnsi" w:cstheme="minorBidi"/>
          <w:sz w:val="22"/>
          <w:szCs w:val="22"/>
        </w:rPr>
      </w:pPr>
      <w:r w:rsidRPr="00F74372">
        <w:t>A.7.3.73</w:t>
      </w:r>
      <w:r w:rsidRPr="00F74372">
        <w:rPr>
          <w:rFonts w:asciiTheme="minorHAnsi" w:hAnsiTheme="minorHAnsi" w:cstheme="minorBidi"/>
          <w:sz w:val="22"/>
          <w:szCs w:val="22"/>
        </w:rPr>
        <w:tab/>
      </w:r>
      <w:r w:rsidRPr="007760F8">
        <w:rPr>
          <w:rFonts w:eastAsia="MS Mincho"/>
          <w:lang w:eastAsia="zh-CN"/>
        </w:rPr>
        <w:t>E-UTRAN TDD Early In-Sync reporting Test for Cat-M1 UE in CEModeA</w:t>
      </w:r>
      <w:r>
        <w:tab/>
        <w:t>1418</w:t>
      </w:r>
    </w:p>
    <w:p w:rsidR="00F74372" w:rsidRDefault="00F74372">
      <w:pPr>
        <w:pStyle w:val="TOC4"/>
        <w:rPr>
          <w:rFonts w:asciiTheme="minorHAnsi" w:eastAsiaTheme="minorEastAsia" w:hAnsiTheme="minorHAnsi" w:cstheme="minorBidi"/>
          <w:sz w:val="22"/>
          <w:szCs w:val="22"/>
        </w:rPr>
      </w:pPr>
      <w:r w:rsidRPr="00F74372">
        <w:t>A.7.3.73.1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1418</w:t>
      </w:r>
    </w:p>
    <w:p w:rsidR="00F74372" w:rsidRDefault="00F74372">
      <w:pPr>
        <w:pStyle w:val="TOC4"/>
        <w:rPr>
          <w:rFonts w:asciiTheme="minorHAnsi" w:eastAsiaTheme="minorEastAsia" w:hAnsiTheme="minorHAnsi" w:cstheme="minorBidi"/>
          <w:sz w:val="22"/>
          <w:szCs w:val="22"/>
        </w:rPr>
      </w:pPr>
      <w:r w:rsidRPr="00F74372">
        <w:t>A.7.3.73.2</w:t>
      </w:r>
      <w:r w:rsidRPr="00F74372">
        <w:rPr>
          <w:rFonts w:asciiTheme="minorHAnsi" w:eastAsiaTheme="minorEastAsia" w:hAnsiTheme="minorHAnsi" w:cstheme="minorBidi"/>
          <w:sz w:val="22"/>
          <w:szCs w:val="22"/>
        </w:rPr>
        <w:tab/>
      </w:r>
      <w:r w:rsidRPr="007760F8">
        <w:rPr>
          <w:snapToGrid w:val="0"/>
        </w:rPr>
        <w:t>Test Requirements</w:t>
      </w:r>
      <w:r>
        <w:tab/>
        <w:t>1420</w:t>
      </w:r>
    </w:p>
    <w:p w:rsidR="00F74372" w:rsidRDefault="00F74372">
      <w:pPr>
        <w:pStyle w:val="TOC3"/>
        <w:rPr>
          <w:rFonts w:asciiTheme="minorHAnsi" w:eastAsiaTheme="minorEastAsia" w:hAnsiTheme="minorHAnsi" w:cstheme="minorBidi"/>
          <w:sz w:val="22"/>
          <w:szCs w:val="22"/>
        </w:rPr>
      </w:pPr>
      <w:r w:rsidRPr="00F74372">
        <w:t>A.7.3.74</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FDD Radio Link Monitoring Test for Out-of-sync</w:t>
      </w:r>
      <w:r>
        <w:rPr>
          <w:lang w:eastAsia="zh-CN"/>
        </w:rPr>
        <w:t xml:space="preserve"> for non-BL CE UE in CEMode A</w:t>
      </w:r>
      <w:r>
        <w:tab/>
        <w:t>1420</w:t>
      </w:r>
    </w:p>
    <w:p w:rsidR="00F74372" w:rsidRDefault="00F74372">
      <w:pPr>
        <w:pStyle w:val="TOC4"/>
        <w:rPr>
          <w:rFonts w:asciiTheme="minorHAnsi" w:eastAsiaTheme="minorEastAsia" w:hAnsiTheme="minorHAnsi" w:cstheme="minorBidi"/>
          <w:sz w:val="22"/>
          <w:szCs w:val="22"/>
        </w:rPr>
      </w:pPr>
      <w:r w:rsidRPr="00F74372">
        <w:t>A.7.3.74.1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1420</w:t>
      </w:r>
    </w:p>
    <w:p w:rsidR="00F74372" w:rsidRDefault="00F74372">
      <w:pPr>
        <w:pStyle w:val="TOC4"/>
        <w:rPr>
          <w:rFonts w:asciiTheme="minorHAnsi" w:eastAsiaTheme="minorEastAsia" w:hAnsiTheme="minorHAnsi" w:cstheme="minorBidi"/>
          <w:sz w:val="22"/>
          <w:szCs w:val="22"/>
        </w:rPr>
      </w:pPr>
      <w:r w:rsidRPr="00F74372">
        <w:t>A.7.3.74.2</w:t>
      </w:r>
      <w:r w:rsidRPr="00F74372">
        <w:rPr>
          <w:rFonts w:asciiTheme="minorHAnsi" w:eastAsiaTheme="minorEastAsia" w:hAnsiTheme="minorHAnsi" w:cstheme="minorBidi"/>
          <w:sz w:val="22"/>
          <w:szCs w:val="22"/>
        </w:rPr>
        <w:tab/>
      </w:r>
      <w:r w:rsidRPr="007760F8">
        <w:rPr>
          <w:snapToGrid w:val="0"/>
        </w:rPr>
        <w:t>Test Requirements</w:t>
      </w:r>
      <w:r>
        <w:tab/>
        <w:t>1423</w:t>
      </w:r>
    </w:p>
    <w:p w:rsidR="00F74372" w:rsidRDefault="00F74372">
      <w:pPr>
        <w:pStyle w:val="TOC3"/>
        <w:rPr>
          <w:rFonts w:asciiTheme="minorHAnsi" w:eastAsiaTheme="minorEastAsia" w:hAnsiTheme="minorHAnsi" w:cstheme="minorBidi"/>
          <w:sz w:val="22"/>
          <w:szCs w:val="22"/>
        </w:rPr>
      </w:pPr>
      <w:r w:rsidRPr="00F74372">
        <w:t>A.7.3.75</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FDD Radio Link Monitoring Test for In-Sync</w:t>
      </w:r>
      <w:r>
        <w:rPr>
          <w:lang w:eastAsia="zh-CN"/>
        </w:rPr>
        <w:t xml:space="preserve"> for non-BL CE UE in CEMode A</w:t>
      </w:r>
      <w:r>
        <w:tab/>
        <w:t>1423</w:t>
      </w:r>
    </w:p>
    <w:p w:rsidR="00F74372" w:rsidRDefault="00F74372">
      <w:pPr>
        <w:pStyle w:val="TOC4"/>
        <w:rPr>
          <w:rFonts w:asciiTheme="minorHAnsi" w:eastAsiaTheme="minorEastAsia" w:hAnsiTheme="minorHAnsi" w:cstheme="minorBidi"/>
          <w:sz w:val="22"/>
          <w:szCs w:val="22"/>
        </w:rPr>
      </w:pPr>
      <w:r w:rsidRPr="00F74372">
        <w:t>A.7.3.75.1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1423</w:t>
      </w:r>
    </w:p>
    <w:p w:rsidR="00F74372" w:rsidRDefault="00F74372">
      <w:pPr>
        <w:pStyle w:val="TOC4"/>
        <w:rPr>
          <w:rFonts w:asciiTheme="minorHAnsi" w:eastAsiaTheme="minorEastAsia" w:hAnsiTheme="minorHAnsi" w:cstheme="minorBidi"/>
          <w:sz w:val="22"/>
          <w:szCs w:val="22"/>
        </w:rPr>
      </w:pPr>
      <w:r w:rsidRPr="00F74372">
        <w:t>A.7.3.75.2</w:t>
      </w:r>
      <w:r w:rsidRPr="00F74372">
        <w:rPr>
          <w:rFonts w:asciiTheme="minorHAnsi" w:eastAsiaTheme="minorEastAsia" w:hAnsiTheme="minorHAnsi" w:cstheme="minorBidi"/>
          <w:sz w:val="22"/>
          <w:szCs w:val="22"/>
        </w:rPr>
        <w:tab/>
      </w:r>
      <w:r w:rsidRPr="007760F8">
        <w:rPr>
          <w:snapToGrid w:val="0"/>
        </w:rPr>
        <w:t>Test Requirements</w:t>
      </w:r>
      <w:r>
        <w:tab/>
        <w:t>1425</w:t>
      </w:r>
    </w:p>
    <w:p w:rsidR="00F74372" w:rsidRDefault="00F74372">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1426</w:t>
      </w:r>
    </w:p>
    <w:p w:rsidR="00F74372" w:rsidRDefault="00F74372">
      <w:pPr>
        <w:pStyle w:val="TOC4"/>
        <w:rPr>
          <w:rFonts w:asciiTheme="minorHAnsi" w:eastAsiaTheme="minorEastAsia" w:hAnsiTheme="minorHAnsi" w:cstheme="minorBidi"/>
          <w:sz w:val="22"/>
          <w:szCs w:val="22"/>
        </w:rPr>
      </w:pPr>
      <w:r w:rsidRPr="00F74372">
        <w:t>A.7.3.76.1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1426</w:t>
      </w:r>
    </w:p>
    <w:p w:rsidR="00F74372" w:rsidRDefault="00F74372">
      <w:pPr>
        <w:pStyle w:val="TOC4"/>
        <w:rPr>
          <w:rFonts w:asciiTheme="minorHAnsi" w:eastAsiaTheme="minorEastAsia" w:hAnsiTheme="minorHAnsi" w:cstheme="minorBidi"/>
          <w:sz w:val="22"/>
          <w:szCs w:val="22"/>
        </w:rPr>
      </w:pPr>
      <w:r w:rsidRPr="00F74372">
        <w:t>A.7.3.76.2</w:t>
      </w:r>
      <w:r w:rsidRPr="00F74372">
        <w:rPr>
          <w:rFonts w:asciiTheme="minorHAnsi" w:eastAsiaTheme="minorEastAsia" w:hAnsiTheme="minorHAnsi" w:cstheme="minorBidi"/>
          <w:sz w:val="22"/>
          <w:szCs w:val="22"/>
        </w:rPr>
        <w:tab/>
      </w:r>
      <w:r w:rsidRPr="007760F8">
        <w:rPr>
          <w:snapToGrid w:val="0"/>
        </w:rPr>
        <w:t>Test Requirements</w:t>
      </w:r>
      <w:r>
        <w:tab/>
        <w:t>1429</w:t>
      </w:r>
    </w:p>
    <w:p w:rsidR="00F74372" w:rsidRDefault="00F74372">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1429</w:t>
      </w:r>
    </w:p>
    <w:p w:rsidR="00F74372" w:rsidRDefault="00F74372">
      <w:pPr>
        <w:pStyle w:val="TOC4"/>
        <w:rPr>
          <w:rFonts w:asciiTheme="minorHAnsi" w:eastAsiaTheme="minorEastAsia" w:hAnsiTheme="minorHAnsi" w:cstheme="minorBidi"/>
          <w:sz w:val="22"/>
          <w:szCs w:val="22"/>
        </w:rPr>
      </w:pPr>
      <w:r w:rsidRPr="00F74372">
        <w:t>A.7.3.77.1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1429</w:t>
      </w:r>
    </w:p>
    <w:p w:rsidR="00F74372" w:rsidRDefault="00F74372">
      <w:pPr>
        <w:pStyle w:val="TOC4"/>
        <w:rPr>
          <w:rFonts w:asciiTheme="minorHAnsi" w:eastAsiaTheme="minorEastAsia" w:hAnsiTheme="minorHAnsi" w:cstheme="minorBidi"/>
          <w:sz w:val="22"/>
          <w:szCs w:val="22"/>
        </w:rPr>
      </w:pPr>
      <w:r w:rsidRPr="00F74372">
        <w:t>A.7.3.77.2</w:t>
      </w:r>
      <w:r w:rsidRPr="00F74372">
        <w:rPr>
          <w:rFonts w:asciiTheme="minorHAnsi" w:eastAsiaTheme="minorEastAsia" w:hAnsiTheme="minorHAnsi" w:cstheme="minorBidi"/>
          <w:sz w:val="22"/>
          <w:szCs w:val="22"/>
        </w:rPr>
        <w:tab/>
      </w:r>
      <w:r w:rsidRPr="007760F8">
        <w:rPr>
          <w:snapToGrid w:val="0"/>
        </w:rPr>
        <w:t>Test Requirements</w:t>
      </w:r>
      <w:r>
        <w:tab/>
        <w:t>1432</w:t>
      </w:r>
    </w:p>
    <w:p w:rsidR="00F74372" w:rsidRDefault="00F74372">
      <w:pPr>
        <w:pStyle w:val="TOC3"/>
        <w:rPr>
          <w:rFonts w:asciiTheme="minorHAnsi" w:eastAsiaTheme="minorEastAsia" w:hAnsiTheme="minorHAnsi" w:cstheme="minorBidi"/>
          <w:sz w:val="22"/>
          <w:szCs w:val="22"/>
        </w:rPr>
      </w:pPr>
      <w:r w:rsidRPr="00F74372">
        <w:t>A.7.3.78</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TDD</w:t>
      </w:r>
      <w:r w:rsidRPr="007760F8">
        <w:rPr>
          <w:rFonts w:eastAsia="MS Mincho"/>
          <w:lang w:eastAsia="zh-CN"/>
        </w:rPr>
        <w:t xml:space="preserve"> Radio Link Monitoring Test for Out-of-sync</w:t>
      </w:r>
      <w:r>
        <w:rPr>
          <w:lang w:eastAsia="zh-CN"/>
        </w:rPr>
        <w:t xml:space="preserve"> for non-BL CE UE in CEMode A</w:t>
      </w:r>
      <w:r>
        <w:tab/>
        <w:t>1432</w:t>
      </w:r>
    </w:p>
    <w:p w:rsidR="00F74372" w:rsidRDefault="00F74372">
      <w:pPr>
        <w:pStyle w:val="TOC4"/>
        <w:rPr>
          <w:rFonts w:asciiTheme="minorHAnsi" w:eastAsiaTheme="minorEastAsia" w:hAnsiTheme="minorHAnsi" w:cstheme="minorBidi"/>
          <w:sz w:val="22"/>
          <w:szCs w:val="22"/>
        </w:rPr>
      </w:pPr>
      <w:r w:rsidRPr="00F74372">
        <w:t>A.7.3.78.1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1432</w:t>
      </w:r>
    </w:p>
    <w:p w:rsidR="00F74372" w:rsidRDefault="00F74372">
      <w:pPr>
        <w:pStyle w:val="TOC4"/>
        <w:rPr>
          <w:rFonts w:asciiTheme="minorHAnsi" w:eastAsiaTheme="minorEastAsia" w:hAnsiTheme="minorHAnsi" w:cstheme="minorBidi"/>
          <w:sz w:val="22"/>
          <w:szCs w:val="22"/>
        </w:rPr>
      </w:pPr>
      <w:r w:rsidRPr="00F74372">
        <w:t>A.7.3.78.2</w:t>
      </w:r>
      <w:r w:rsidRPr="00F74372">
        <w:rPr>
          <w:rFonts w:asciiTheme="minorHAnsi" w:eastAsiaTheme="minorEastAsia" w:hAnsiTheme="minorHAnsi" w:cstheme="minorBidi"/>
          <w:sz w:val="22"/>
          <w:szCs w:val="22"/>
        </w:rPr>
        <w:tab/>
      </w:r>
      <w:r w:rsidRPr="007760F8">
        <w:rPr>
          <w:snapToGrid w:val="0"/>
        </w:rPr>
        <w:t>Test Requirements</w:t>
      </w:r>
      <w:r>
        <w:tab/>
        <w:t>1435</w:t>
      </w:r>
    </w:p>
    <w:p w:rsidR="00F74372" w:rsidRDefault="00F74372">
      <w:pPr>
        <w:pStyle w:val="TOC3"/>
        <w:rPr>
          <w:rFonts w:asciiTheme="minorHAnsi" w:eastAsiaTheme="minorEastAsia" w:hAnsiTheme="minorHAnsi" w:cstheme="minorBidi"/>
          <w:sz w:val="22"/>
          <w:szCs w:val="22"/>
        </w:rPr>
      </w:pPr>
      <w:r w:rsidRPr="00F74372">
        <w:t>A.7.3.79</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w:t>
      </w:r>
      <w:r w:rsidRPr="007760F8">
        <w:rPr>
          <w:rFonts w:eastAsia="MS Mincho"/>
          <w:lang w:eastAsia="zh-CN"/>
        </w:rPr>
        <w:t>DD Radio Link Monitoring Test for In-Sync</w:t>
      </w:r>
      <w:r>
        <w:rPr>
          <w:lang w:eastAsia="zh-CN"/>
        </w:rPr>
        <w:t xml:space="preserve"> for non-BL CE UE in CEMode A</w:t>
      </w:r>
      <w:r>
        <w:tab/>
        <w:t>1435</w:t>
      </w:r>
    </w:p>
    <w:p w:rsidR="00F74372" w:rsidRDefault="00F74372">
      <w:pPr>
        <w:pStyle w:val="TOC4"/>
        <w:rPr>
          <w:rFonts w:asciiTheme="minorHAnsi" w:eastAsiaTheme="minorEastAsia" w:hAnsiTheme="minorHAnsi" w:cstheme="minorBidi"/>
          <w:sz w:val="22"/>
          <w:szCs w:val="22"/>
        </w:rPr>
      </w:pPr>
      <w:r w:rsidRPr="00F74372">
        <w:t>A.7.3.79.1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1435</w:t>
      </w:r>
    </w:p>
    <w:p w:rsidR="00F74372" w:rsidRDefault="00F74372">
      <w:pPr>
        <w:pStyle w:val="TOC4"/>
        <w:rPr>
          <w:rFonts w:asciiTheme="minorHAnsi" w:eastAsiaTheme="minorEastAsia" w:hAnsiTheme="minorHAnsi" w:cstheme="minorBidi"/>
          <w:sz w:val="22"/>
          <w:szCs w:val="22"/>
        </w:rPr>
      </w:pPr>
      <w:r w:rsidRPr="00F74372">
        <w:t>A.7.3.79.2</w:t>
      </w:r>
      <w:r w:rsidRPr="00F74372">
        <w:rPr>
          <w:rFonts w:asciiTheme="minorHAnsi" w:eastAsiaTheme="minorEastAsia" w:hAnsiTheme="minorHAnsi" w:cstheme="minorBidi"/>
          <w:sz w:val="22"/>
          <w:szCs w:val="22"/>
        </w:rPr>
        <w:tab/>
      </w:r>
      <w:r w:rsidRPr="007760F8">
        <w:rPr>
          <w:snapToGrid w:val="0"/>
        </w:rPr>
        <w:t>Test Requirements</w:t>
      </w:r>
      <w:r>
        <w:tab/>
        <w:t>1438</w:t>
      </w:r>
    </w:p>
    <w:p w:rsidR="00F74372" w:rsidRDefault="00F74372">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1438</w:t>
      </w:r>
    </w:p>
    <w:p w:rsidR="00F74372" w:rsidRDefault="00F74372">
      <w:pPr>
        <w:pStyle w:val="TOC4"/>
        <w:rPr>
          <w:rFonts w:asciiTheme="minorHAnsi" w:eastAsiaTheme="minorEastAsia" w:hAnsiTheme="minorHAnsi" w:cstheme="minorBidi"/>
          <w:sz w:val="22"/>
          <w:szCs w:val="22"/>
        </w:rPr>
      </w:pPr>
      <w:r w:rsidRPr="00F74372">
        <w:t>A.7.3.80.1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1438</w:t>
      </w:r>
    </w:p>
    <w:p w:rsidR="00F74372" w:rsidRDefault="00F74372">
      <w:pPr>
        <w:pStyle w:val="TOC4"/>
        <w:rPr>
          <w:rFonts w:asciiTheme="minorHAnsi" w:eastAsiaTheme="minorEastAsia" w:hAnsiTheme="minorHAnsi" w:cstheme="minorBidi"/>
          <w:sz w:val="22"/>
          <w:szCs w:val="22"/>
        </w:rPr>
      </w:pPr>
      <w:r w:rsidRPr="00F74372">
        <w:t>A.7.3.80.2</w:t>
      </w:r>
      <w:r w:rsidRPr="00F74372">
        <w:rPr>
          <w:rFonts w:asciiTheme="minorHAnsi" w:eastAsiaTheme="minorEastAsia" w:hAnsiTheme="minorHAnsi" w:cstheme="minorBidi"/>
          <w:sz w:val="22"/>
          <w:szCs w:val="22"/>
        </w:rPr>
        <w:tab/>
      </w:r>
      <w:r w:rsidRPr="007760F8">
        <w:rPr>
          <w:snapToGrid w:val="0"/>
        </w:rPr>
        <w:t>Test Requirements</w:t>
      </w:r>
      <w:r>
        <w:tab/>
        <w:t>1441</w:t>
      </w:r>
    </w:p>
    <w:p w:rsidR="00F74372" w:rsidRDefault="00F74372">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1441</w:t>
      </w:r>
    </w:p>
    <w:p w:rsidR="00F74372" w:rsidRDefault="00F74372">
      <w:pPr>
        <w:pStyle w:val="TOC4"/>
        <w:rPr>
          <w:rFonts w:asciiTheme="minorHAnsi" w:eastAsiaTheme="minorEastAsia" w:hAnsiTheme="minorHAnsi" w:cstheme="minorBidi"/>
          <w:sz w:val="22"/>
          <w:szCs w:val="22"/>
        </w:rPr>
      </w:pPr>
      <w:r w:rsidRPr="00F74372">
        <w:t>A.7.3.81.1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1441</w:t>
      </w:r>
    </w:p>
    <w:p w:rsidR="00F74372" w:rsidRDefault="00F74372">
      <w:pPr>
        <w:pStyle w:val="TOC4"/>
        <w:rPr>
          <w:rFonts w:asciiTheme="minorHAnsi" w:eastAsiaTheme="minorEastAsia" w:hAnsiTheme="minorHAnsi" w:cstheme="minorBidi"/>
          <w:sz w:val="22"/>
          <w:szCs w:val="22"/>
        </w:rPr>
      </w:pPr>
      <w:r w:rsidRPr="00F74372">
        <w:t>A.7.3.81.2</w:t>
      </w:r>
      <w:r w:rsidRPr="00F74372">
        <w:rPr>
          <w:rFonts w:asciiTheme="minorHAnsi" w:eastAsiaTheme="minorEastAsia" w:hAnsiTheme="minorHAnsi" w:cstheme="minorBidi"/>
          <w:sz w:val="22"/>
          <w:szCs w:val="22"/>
        </w:rPr>
        <w:tab/>
      </w:r>
      <w:r w:rsidRPr="007760F8">
        <w:rPr>
          <w:snapToGrid w:val="0"/>
        </w:rPr>
        <w:t>Test Requirements</w:t>
      </w:r>
      <w:r>
        <w:tab/>
        <w:t>1444</w:t>
      </w:r>
    </w:p>
    <w:p w:rsidR="00F74372" w:rsidRDefault="00F74372">
      <w:pPr>
        <w:pStyle w:val="TOC3"/>
        <w:rPr>
          <w:rFonts w:asciiTheme="minorHAnsi" w:eastAsiaTheme="minorEastAsia" w:hAnsiTheme="minorHAnsi" w:cstheme="minorBidi"/>
          <w:sz w:val="22"/>
          <w:szCs w:val="22"/>
        </w:rPr>
      </w:pPr>
      <w:r w:rsidRPr="00F74372">
        <w:t>A.7.3.82</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FD-</w:t>
      </w:r>
      <w:r w:rsidRPr="007760F8">
        <w:rPr>
          <w:rFonts w:eastAsia="MS Mincho"/>
          <w:lang w:eastAsia="zh-CN"/>
        </w:rPr>
        <w:t xml:space="preserve">FDD Early Out-of-sync reporting Test </w:t>
      </w:r>
      <w:r>
        <w:rPr>
          <w:lang w:eastAsia="zh-CN"/>
        </w:rPr>
        <w:t>for Cat-M1 UE in CEModeB</w:t>
      </w:r>
      <w:r>
        <w:tab/>
        <w:t>1444</w:t>
      </w:r>
    </w:p>
    <w:p w:rsidR="00F74372" w:rsidRDefault="00F74372">
      <w:pPr>
        <w:pStyle w:val="TOC4"/>
        <w:rPr>
          <w:rFonts w:asciiTheme="minorHAnsi" w:eastAsiaTheme="minorEastAsia" w:hAnsiTheme="minorHAnsi" w:cstheme="minorBidi"/>
          <w:sz w:val="22"/>
          <w:szCs w:val="22"/>
        </w:rPr>
      </w:pPr>
      <w:r w:rsidRPr="00F74372">
        <w:t>A.7.3.82.1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1444</w:t>
      </w:r>
    </w:p>
    <w:p w:rsidR="00F74372" w:rsidRDefault="00F74372">
      <w:pPr>
        <w:pStyle w:val="TOC4"/>
        <w:rPr>
          <w:rFonts w:asciiTheme="minorHAnsi" w:eastAsiaTheme="minorEastAsia" w:hAnsiTheme="minorHAnsi" w:cstheme="minorBidi"/>
          <w:sz w:val="22"/>
          <w:szCs w:val="22"/>
        </w:rPr>
      </w:pPr>
      <w:r w:rsidRPr="00F74372">
        <w:t>A.7.3.82.2</w:t>
      </w:r>
      <w:r w:rsidRPr="00F74372">
        <w:rPr>
          <w:rFonts w:asciiTheme="minorHAnsi" w:eastAsiaTheme="minorEastAsia" w:hAnsiTheme="minorHAnsi" w:cstheme="minorBidi"/>
          <w:sz w:val="22"/>
          <w:szCs w:val="22"/>
        </w:rPr>
        <w:tab/>
      </w:r>
      <w:r w:rsidRPr="007760F8">
        <w:rPr>
          <w:snapToGrid w:val="0"/>
        </w:rPr>
        <w:t>Test Requirements</w:t>
      </w:r>
      <w:r>
        <w:tab/>
        <w:t>1447</w:t>
      </w:r>
    </w:p>
    <w:p w:rsidR="00F74372" w:rsidRDefault="00F74372">
      <w:pPr>
        <w:pStyle w:val="TOC3"/>
        <w:rPr>
          <w:rFonts w:asciiTheme="minorHAnsi" w:eastAsiaTheme="minorEastAsia" w:hAnsiTheme="minorHAnsi" w:cstheme="minorBidi"/>
          <w:sz w:val="22"/>
          <w:szCs w:val="22"/>
        </w:rPr>
      </w:pPr>
      <w:r w:rsidRPr="00F74372">
        <w:t>A.7.3.83</w:t>
      </w:r>
      <w:r w:rsidRPr="00F74372">
        <w:rPr>
          <w:rFonts w:asciiTheme="minorHAnsi" w:hAnsiTheme="minorHAnsi" w:cstheme="minorBidi"/>
          <w:sz w:val="22"/>
          <w:szCs w:val="22"/>
        </w:rPr>
        <w:tab/>
      </w:r>
      <w:r w:rsidRPr="007760F8">
        <w:rPr>
          <w:rFonts w:eastAsia="MS Mincho"/>
          <w:lang w:eastAsia="zh-CN"/>
        </w:rPr>
        <w:t>E-UTRAN FD-FDD Early In-Sync reporting Test for Cat-M1 UE in CEModeB</w:t>
      </w:r>
      <w:r>
        <w:tab/>
        <w:t>1447</w:t>
      </w:r>
    </w:p>
    <w:p w:rsidR="00F74372" w:rsidRDefault="00F74372">
      <w:pPr>
        <w:pStyle w:val="TOC4"/>
        <w:rPr>
          <w:rFonts w:asciiTheme="minorHAnsi" w:eastAsiaTheme="minorEastAsia" w:hAnsiTheme="minorHAnsi" w:cstheme="minorBidi"/>
          <w:sz w:val="22"/>
          <w:szCs w:val="22"/>
        </w:rPr>
      </w:pPr>
      <w:r w:rsidRPr="00F74372">
        <w:t>A.7.3.83.1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1447</w:t>
      </w:r>
    </w:p>
    <w:p w:rsidR="00F74372" w:rsidRDefault="00F74372">
      <w:pPr>
        <w:pStyle w:val="TOC4"/>
        <w:rPr>
          <w:rFonts w:asciiTheme="minorHAnsi" w:eastAsiaTheme="minorEastAsia" w:hAnsiTheme="minorHAnsi" w:cstheme="minorBidi"/>
          <w:sz w:val="22"/>
          <w:szCs w:val="22"/>
        </w:rPr>
      </w:pPr>
      <w:r w:rsidRPr="00F74372">
        <w:t>A.7.3.83.2</w:t>
      </w:r>
      <w:r w:rsidRPr="00F74372">
        <w:rPr>
          <w:rFonts w:asciiTheme="minorHAnsi" w:eastAsiaTheme="minorEastAsia" w:hAnsiTheme="minorHAnsi" w:cstheme="minorBidi"/>
          <w:sz w:val="22"/>
          <w:szCs w:val="22"/>
        </w:rPr>
        <w:tab/>
      </w:r>
      <w:r w:rsidRPr="007760F8">
        <w:rPr>
          <w:snapToGrid w:val="0"/>
        </w:rPr>
        <w:t>Test Requirements</w:t>
      </w:r>
      <w:r>
        <w:tab/>
        <w:t>1448</w:t>
      </w:r>
    </w:p>
    <w:p w:rsidR="00F74372" w:rsidRDefault="00F74372">
      <w:pPr>
        <w:pStyle w:val="TOC3"/>
        <w:rPr>
          <w:rFonts w:asciiTheme="minorHAnsi" w:eastAsiaTheme="minorEastAsia" w:hAnsiTheme="minorHAnsi" w:cstheme="minorBidi"/>
          <w:sz w:val="22"/>
          <w:szCs w:val="22"/>
        </w:rPr>
      </w:pPr>
      <w:r w:rsidRPr="00F74372">
        <w:t>A.7.3.84</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HD-FDD</w:t>
      </w:r>
      <w:r w:rsidRPr="007760F8">
        <w:rPr>
          <w:rFonts w:eastAsia="MS Mincho"/>
          <w:lang w:eastAsia="zh-CN"/>
        </w:rPr>
        <w:t xml:space="preserve"> Early Out-of-sync reporting Test </w:t>
      </w:r>
      <w:r>
        <w:rPr>
          <w:lang w:eastAsia="zh-CN"/>
        </w:rPr>
        <w:t>for Cat-M1 UE in CEModeB</w:t>
      </w:r>
      <w:r>
        <w:tab/>
        <w:t>1449</w:t>
      </w:r>
    </w:p>
    <w:p w:rsidR="00F74372" w:rsidRDefault="00F74372">
      <w:pPr>
        <w:pStyle w:val="TOC4"/>
        <w:rPr>
          <w:rFonts w:asciiTheme="minorHAnsi" w:eastAsiaTheme="minorEastAsia" w:hAnsiTheme="minorHAnsi" w:cstheme="minorBidi"/>
          <w:sz w:val="22"/>
          <w:szCs w:val="22"/>
        </w:rPr>
      </w:pPr>
      <w:r w:rsidRPr="00F74372">
        <w:t>A.7.3.84.1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1449</w:t>
      </w:r>
    </w:p>
    <w:p w:rsidR="00F74372" w:rsidRDefault="00F74372">
      <w:pPr>
        <w:pStyle w:val="TOC4"/>
        <w:rPr>
          <w:rFonts w:asciiTheme="minorHAnsi" w:eastAsiaTheme="minorEastAsia" w:hAnsiTheme="minorHAnsi" w:cstheme="minorBidi"/>
          <w:sz w:val="22"/>
          <w:szCs w:val="22"/>
        </w:rPr>
      </w:pPr>
      <w:r w:rsidRPr="00F74372">
        <w:t>A.7.3.84.2</w:t>
      </w:r>
      <w:r w:rsidRPr="00F74372">
        <w:rPr>
          <w:rFonts w:asciiTheme="minorHAnsi" w:eastAsiaTheme="minorEastAsia" w:hAnsiTheme="minorHAnsi" w:cstheme="minorBidi"/>
          <w:sz w:val="22"/>
          <w:szCs w:val="22"/>
        </w:rPr>
        <w:tab/>
      </w:r>
      <w:r w:rsidRPr="007760F8">
        <w:rPr>
          <w:snapToGrid w:val="0"/>
        </w:rPr>
        <w:t>Test Requirements</w:t>
      </w:r>
      <w:r>
        <w:tab/>
        <w:t>1451</w:t>
      </w:r>
    </w:p>
    <w:p w:rsidR="00F74372" w:rsidRDefault="00F74372">
      <w:pPr>
        <w:pStyle w:val="TOC3"/>
        <w:rPr>
          <w:rFonts w:asciiTheme="minorHAnsi" w:eastAsiaTheme="minorEastAsia" w:hAnsiTheme="minorHAnsi" w:cstheme="minorBidi"/>
          <w:sz w:val="22"/>
          <w:szCs w:val="22"/>
        </w:rPr>
      </w:pPr>
      <w:r w:rsidRPr="00F74372">
        <w:t>A.7.3.85</w:t>
      </w:r>
      <w:r w:rsidRPr="00F74372">
        <w:rPr>
          <w:rFonts w:asciiTheme="minorHAnsi" w:hAnsiTheme="minorHAnsi" w:cstheme="minorBidi"/>
          <w:sz w:val="22"/>
          <w:szCs w:val="22"/>
        </w:rPr>
        <w:tab/>
      </w:r>
      <w:r w:rsidRPr="007760F8">
        <w:rPr>
          <w:rFonts w:eastAsia="MS Mincho"/>
          <w:lang w:eastAsia="zh-CN"/>
        </w:rPr>
        <w:t>E-UTRAN HD-FDD Early In-Sync reporting Test for Cat-M1 UE in CEModeB</w:t>
      </w:r>
      <w:r>
        <w:tab/>
        <w:t>1451</w:t>
      </w:r>
    </w:p>
    <w:p w:rsidR="00F74372" w:rsidRDefault="00F74372">
      <w:pPr>
        <w:pStyle w:val="TOC4"/>
        <w:rPr>
          <w:rFonts w:asciiTheme="minorHAnsi" w:eastAsiaTheme="minorEastAsia" w:hAnsiTheme="minorHAnsi" w:cstheme="minorBidi"/>
          <w:sz w:val="22"/>
          <w:szCs w:val="22"/>
        </w:rPr>
      </w:pPr>
      <w:r w:rsidRPr="00F74372">
        <w:t>A.7.3.85.1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1451</w:t>
      </w:r>
    </w:p>
    <w:p w:rsidR="00F74372" w:rsidRDefault="00F74372">
      <w:pPr>
        <w:pStyle w:val="TOC4"/>
        <w:rPr>
          <w:rFonts w:asciiTheme="minorHAnsi" w:eastAsiaTheme="minorEastAsia" w:hAnsiTheme="minorHAnsi" w:cstheme="minorBidi"/>
          <w:sz w:val="22"/>
          <w:szCs w:val="22"/>
        </w:rPr>
      </w:pPr>
      <w:r w:rsidRPr="00F74372">
        <w:t>A.7.3.85.2</w:t>
      </w:r>
      <w:r w:rsidRPr="00F74372">
        <w:rPr>
          <w:rFonts w:asciiTheme="minorHAnsi" w:eastAsiaTheme="minorEastAsia" w:hAnsiTheme="minorHAnsi" w:cstheme="minorBidi"/>
          <w:sz w:val="22"/>
          <w:szCs w:val="22"/>
        </w:rPr>
        <w:tab/>
      </w:r>
      <w:r w:rsidRPr="007760F8">
        <w:rPr>
          <w:snapToGrid w:val="0"/>
        </w:rPr>
        <w:t>Test Requirements</w:t>
      </w:r>
      <w:r>
        <w:tab/>
        <w:t>1452</w:t>
      </w:r>
    </w:p>
    <w:p w:rsidR="00F74372" w:rsidRDefault="00F74372">
      <w:pPr>
        <w:pStyle w:val="TOC3"/>
        <w:rPr>
          <w:rFonts w:asciiTheme="minorHAnsi" w:eastAsiaTheme="minorEastAsia" w:hAnsiTheme="minorHAnsi" w:cstheme="minorBidi"/>
          <w:sz w:val="22"/>
          <w:szCs w:val="22"/>
        </w:rPr>
      </w:pPr>
      <w:r w:rsidRPr="00F74372">
        <w:t>A.7.3.86</w:t>
      </w:r>
      <w:r w:rsidRPr="00F74372">
        <w:rPr>
          <w:rFonts w:asciiTheme="minorHAnsi" w:hAnsiTheme="minorHAnsi" w:cstheme="minorBidi"/>
          <w:sz w:val="22"/>
          <w:szCs w:val="22"/>
        </w:rPr>
        <w:tab/>
      </w:r>
      <w:r w:rsidRPr="007760F8">
        <w:rPr>
          <w:rFonts w:eastAsia="MS Mincho"/>
          <w:lang w:eastAsia="zh-CN"/>
        </w:rPr>
        <w:t xml:space="preserve">E-UTRAN </w:t>
      </w:r>
      <w:r>
        <w:rPr>
          <w:lang w:eastAsia="zh-CN"/>
        </w:rPr>
        <w:t>TDD</w:t>
      </w:r>
      <w:r w:rsidRPr="007760F8">
        <w:rPr>
          <w:rFonts w:eastAsia="MS Mincho"/>
          <w:lang w:eastAsia="zh-CN"/>
        </w:rPr>
        <w:t xml:space="preserve"> Early Out-of-sync reporting Test </w:t>
      </w:r>
      <w:r>
        <w:rPr>
          <w:lang w:eastAsia="zh-CN"/>
        </w:rPr>
        <w:t>for Cat-M1 UE in CEModeB</w:t>
      </w:r>
      <w:r>
        <w:tab/>
        <w:t>1453</w:t>
      </w:r>
    </w:p>
    <w:p w:rsidR="00F74372" w:rsidRDefault="00F74372">
      <w:pPr>
        <w:pStyle w:val="TOC4"/>
        <w:rPr>
          <w:rFonts w:asciiTheme="minorHAnsi" w:eastAsiaTheme="minorEastAsia" w:hAnsiTheme="minorHAnsi" w:cstheme="minorBidi"/>
          <w:sz w:val="22"/>
          <w:szCs w:val="22"/>
        </w:rPr>
      </w:pPr>
      <w:r w:rsidRPr="00F74372">
        <w:t>A.7.3.86.1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1453</w:t>
      </w:r>
    </w:p>
    <w:p w:rsidR="00F74372" w:rsidRDefault="00F74372">
      <w:pPr>
        <w:pStyle w:val="TOC4"/>
        <w:rPr>
          <w:rFonts w:asciiTheme="minorHAnsi" w:eastAsiaTheme="minorEastAsia" w:hAnsiTheme="minorHAnsi" w:cstheme="minorBidi"/>
          <w:sz w:val="22"/>
          <w:szCs w:val="22"/>
        </w:rPr>
      </w:pPr>
      <w:r w:rsidRPr="00F74372">
        <w:t>A.7.3.86.2</w:t>
      </w:r>
      <w:r w:rsidRPr="00F74372">
        <w:rPr>
          <w:rFonts w:asciiTheme="minorHAnsi" w:eastAsiaTheme="minorEastAsia" w:hAnsiTheme="minorHAnsi" w:cstheme="minorBidi"/>
          <w:sz w:val="22"/>
          <w:szCs w:val="22"/>
        </w:rPr>
        <w:tab/>
      </w:r>
      <w:r w:rsidRPr="007760F8">
        <w:rPr>
          <w:snapToGrid w:val="0"/>
        </w:rPr>
        <w:t>Test Requirements</w:t>
      </w:r>
      <w:r>
        <w:tab/>
        <w:t>1455</w:t>
      </w:r>
    </w:p>
    <w:p w:rsidR="00F74372" w:rsidRDefault="00F74372">
      <w:pPr>
        <w:pStyle w:val="TOC3"/>
        <w:rPr>
          <w:rFonts w:asciiTheme="minorHAnsi" w:eastAsiaTheme="minorEastAsia" w:hAnsiTheme="minorHAnsi" w:cstheme="minorBidi"/>
          <w:sz w:val="22"/>
          <w:szCs w:val="22"/>
        </w:rPr>
      </w:pPr>
      <w:r w:rsidRPr="00F74372">
        <w:t>A.7.3.87</w:t>
      </w:r>
      <w:r w:rsidRPr="00F74372">
        <w:rPr>
          <w:rFonts w:asciiTheme="minorHAnsi" w:hAnsiTheme="minorHAnsi" w:cstheme="minorBidi"/>
          <w:sz w:val="22"/>
          <w:szCs w:val="22"/>
        </w:rPr>
        <w:tab/>
      </w:r>
      <w:r w:rsidRPr="007760F8">
        <w:rPr>
          <w:rFonts w:eastAsia="MS Mincho"/>
          <w:lang w:eastAsia="zh-CN"/>
        </w:rPr>
        <w:t>E-UTRAN TDD Early In-Sync reporting Test for Cat-M1 UE in CEModeB</w:t>
      </w:r>
      <w:r>
        <w:tab/>
        <w:t>1455</w:t>
      </w:r>
    </w:p>
    <w:p w:rsidR="00F74372" w:rsidRDefault="00F74372">
      <w:pPr>
        <w:pStyle w:val="TOC4"/>
        <w:rPr>
          <w:rFonts w:asciiTheme="minorHAnsi" w:eastAsiaTheme="minorEastAsia" w:hAnsiTheme="minorHAnsi" w:cstheme="minorBidi"/>
          <w:sz w:val="22"/>
          <w:szCs w:val="22"/>
        </w:rPr>
      </w:pPr>
      <w:r w:rsidRPr="00F74372">
        <w:t>A.7.3.87.1</w:t>
      </w:r>
      <w:r w:rsidRPr="00F74372">
        <w:rPr>
          <w:rFonts w:asciiTheme="minorHAnsi" w:eastAsiaTheme="minorEastAsia" w:hAnsiTheme="minorHAnsi" w:cstheme="minorBidi"/>
          <w:sz w:val="22"/>
          <w:szCs w:val="22"/>
        </w:rPr>
        <w:tab/>
      </w:r>
      <w:r w:rsidRPr="007760F8">
        <w:rPr>
          <w:snapToGrid w:val="0"/>
          <w:lang w:eastAsia="zh-CN"/>
        </w:rPr>
        <w:t>Test Purpose and Environment</w:t>
      </w:r>
      <w:r>
        <w:tab/>
        <w:t>1455</w:t>
      </w:r>
    </w:p>
    <w:p w:rsidR="00F74372" w:rsidRDefault="00F74372">
      <w:pPr>
        <w:pStyle w:val="TOC4"/>
        <w:rPr>
          <w:rFonts w:asciiTheme="minorHAnsi" w:eastAsiaTheme="minorEastAsia" w:hAnsiTheme="minorHAnsi" w:cstheme="minorBidi"/>
          <w:sz w:val="22"/>
          <w:szCs w:val="22"/>
        </w:rPr>
      </w:pPr>
      <w:r w:rsidRPr="00F74372">
        <w:t>A.7.3.87.2</w:t>
      </w:r>
      <w:r w:rsidRPr="00F74372">
        <w:rPr>
          <w:rFonts w:asciiTheme="minorHAnsi" w:eastAsiaTheme="minorEastAsia" w:hAnsiTheme="minorHAnsi" w:cstheme="minorBidi"/>
          <w:sz w:val="22"/>
          <w:szCs w:val="22"/>
        </w:rPr>
        <w:tab/>
      </w:r>
      <w:r w:rsidRPr="007760F8">
        <w:rPr>
          <w:snapToGrid w:val="0"/>
        </w:rPr>
        <w:t>Test Requirements</w:t>
      </w:r>
      <w:r>
        <w:tab/>
        <w:t>1457</w:t>
      </w:r>
    </w:p>
    <w:p w:rsidR="00F74372" w:rsidRDefault="00F74372">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1458</w:t>
      </w:r>
    </w:p>
    <w:p w:rsidR="00F74372" w:rsidRDefault="00F74372">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1458</w:t>
      </w:r>
    </w:p>
    <w:p w:rsidR="00F74372" w:rsidRDefault="00F74372">
      <w:pPr>
        <w:pStyle w:val="TOC4"/>
        <w:rPr>
          <w:rFonts w:asciiTheme="minorHAnsi" w:eastAsiaTheme="minorEastAsia" w:hAnsiTheme="minorHAnsi" w:cstheme="minorBidi"/>
          <w:sz w:val="22"/>
          <w:szCs w:val="22"/>
        </w:rPr>
      </w:pPr>
      <w:r w:rsidRPr="00F74372">
        <w:t>A.7.4.1.1</w:t>
      </w:r>
      <w:r w:rsidRPr="00F74372">
        <w:rPr>
          <w:rFonts w:asciiTheme="minorHAnsi" w:eastAsiaTheme="minorEastAsia" w:hAnsiTheme="minorHAnsi" w:cstheme="minorBidi"/>
          <w:sz w:val="22"/>
          <w:szCs w:val="22"/>
        </w:rPr>
        <w:tab/>
      </w:r>
      <w:r w:rsidRPr="007760F8">
        <w:rPr>
          <w:snapToGrid w:val="0"/>
        </w:rPr>
        <w:t>Test Purpose and Environment</w:t>
      </w:r>
      <w:r>
        <w:tab/>
        <w:t>1458</w:t>
      </w:r>
    </w:p>
    <w:p w:rsidR="00F74372" w:rsidRDefault="00F74372">
      <w:pPr>
        <w:pStyle w:val="TOC4"/>
        <w:rPr>
          <w:rFonts w:asciiTheme="minorHAnsi" w:eastAsiaTheme="minorEastAsia" w:hAnsiTheme="minorHAnsi" w:cstheme="minorBidi"/>
          <w:sz w:val="22"/>
          <w:szCs w:val="22"/>
        </w:rPr>
      </w:pPr>
      <w:r w:rsidRPr="00F74372">
        <w:t>A.7.4.1.2</w:t>
      </w:r>
      <w:r w:rsidRPr="00F74372">
        <w:rPr>
          <w:rFonts w:asciiTheme="minorHAnsi" w:eastAsiaTheme="minorEastAsia" w:hAnsiTheme="minorHAnsi" w:cstheme="minorBidi"/>
          <w:sz w:val="22"/>
          <w:szCs w:val="22"/>
        </w:rPr>
        <w:tab/>
      </w:r>
      <w:r w:rsidRPr="007760F8">
        <w:rPr>
          <w:snapToGrid w:val="0"/>
        </w:rPr>
        <w:t>Test Requirements</w:t>
      </w:r>
      <w:r>
        <w:tab/>
        <w:t>1460</w:t>
      </w:r>
    </w:p>
    <w:p w:rsidR="00F74372" w:rsidRDefault="00F74372">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1460</w:t>
      </w:r>
    </w:p>
    <w:p w:rsidR="00F74372" w:rsidRDefault="00F74372">
      <w:pPr>
        <w:pStyle w:val="TOC4"/>
        <w:rPr>
          <w:rFonts w:asciiTheme="minorHAnsi" w:eastAsiaTheme="minorEastAsia" w:hAnsiTheme="minorHAnsi" w:cstheme="minorBidi"/>
          <w:sz w:val="22"/>
          <w:szCs w:val="22"/>
        </w:rPr>
      </w:pPr>
      <w:r w:rsidRPr="00F74372">
        <w:t>A.7.4.2.1</w:t>
      </w:r>
      <w:r w:rsidRPr="00F74372">
        <w:rPr>
          <w:rFonts w:asciiTheme="minorHAnsi" w:eastAsiaTheme="minorEastAsia" w:hAnsiTheme="minorHAnsi" w:cstheme="minorBidi"/>
          <w:sz w:val="22"/>
          <w:szCs w:val="22"/>
        </w:rPr>
        <w:tab/>
      </w:r>
      <w:r w:rsidRPr="007760F8">
        <w:rPr>
          <w:snapToGrid w:val="0"/>
        </w:rPr>
        <w:t>Test Purpose and Environment</w:t>
      </w:r>
      <w:r>
        <w:tab/>
        <w:t>1460</w:t>
      </w:r>
    </w:p>
    <w:p w:rsidR="00F74372" w:rsidRDefault="00F74372">
      <w:pPr>
        <w:pStyle w:val="TOC4"/>
        <w:rPr>
          <w:rFonts w:asciiTheme="minorHAnsi" w:eastAsiaTheme="minorEastAsia" w:hAnsiTheme="minorHAnsi" w:cstheme="minorBidi"/>
          <w:sz w:val="22"/>
          <w:szCs w:val="22"/>
        </w:rPr>
      </w:pPr>
      <w:r w:rsidRPr="00F74372">
        <w:t>A.7.4.2.2</w:t>
      </w:r>
      <w:r w:rsidRPr="00F74372">
        <w:rPr>
          <w:rFonts w:asciiTheme="minorHAnsi" w:eastAsiaTheme="minorEastAsia" w:hAnsiTheme="minorHAnsi" w:cstheme="minorBidi"/>
          <w:sz w:val="22"/>
          <w:szCs w:val="22"/>
        </w:rPr>
        <w:tab/>
      </w:r>
      <w:r w:rsidRPr="007760F8">
        <w:rPr>
          <w:snapToGrid w:val="0"/>
        </w:rPr>
        <w:t>Test Requirements</w:t>
      </w:r>
      <w:r>
        <w:tab/>
        <w:t>1462</w:t>
      </w:r>
    </w:p>
    <w:p w:rsidR="00F74372" w:rsidRDefault="00F74372">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1462</w:t>
      </w:r>
    </w:p>
    <w:p w:rsidR="00F74372" w:rsidRDefault="00F74372">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1462</w:t>
      </w:r>
    </w:p>
    <w:p w:rsidR="00F74372" w:rsidRDefault="00F74372">
      <w:pPr>
        <w:pStyle w:val="TOC4"/>
        <w:rPr>
          <w:rFonts w:asciiTheme="minorHAnsi" w:eastAsiaTheme="minorEastAsia" w:hAnsiTheme="minorHAnsi" w:cstheme="minorBidi"/>
          <w:sz w:val="22"/>
          <w:szCs w:val="22"/>
        </w:rPr>
      </w:pPr>
      <w:r w:rsidRPr="00F74372">
        <w:t>A.7.4.3.2</w:t>
      </w:r>
      <w:r w:rsidRPr="00F74372">
        <w:rPr>
          <w:rFonts w:asciiTheme="minorHAnsi" w:eastAsiaTheme="minorEastAsia" w:hAnsiTheme="minorHAnsi" w:cstheme="minorBidi"/>
          <w:sz w:val="22"/>
          <w:szCs w:val="22"/>
        </w:rPr>
        <w:tab/>
      </w:r>
      <w:r w:rsidRPr="007760F8">
        <w:rPr>
          <w:snapToGrid w:val="0"/>
        </w:rPr>
        <w:t>Test Requirements</w:t>
      </w:r>
      <w:r>
        <w:tab/>
        <w:t>1464</w:t>
      </w:r>
    </w:p>
    <w:p w:rsidR="00F74372" w:rsidRDefault="00F74372">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1464</w:t>
      </w:r>
    </w:p>
    <w:p w:rsidR="00F74372" w:rsidRDefault="00F74372">
      <w:pPr>
        <w:pStyle w:val="TOC4"/>
        <w:rPr>
          <w:rFonts w:asciiTheme="minorHAnsi" w:eastAsiaTheme="minorEastAsia" w:hAnsiTheme="minorHAnsi" w:cstheme="minorBidi"/>
          <w:sz w:val="22"/>
          <w:szCs w:val="22"/>
        </w:rPr>
      </w:pPr>
      <w:r w:rsidRPr="00F74372">
        <w:t>A.7.4.4.1</w:t>
      </w:r>
      <w:r w:rsidRPr="00F74372">
        <w:rPr>
          <w:rFonts w:asciiTheme="minorHAnsi" w:eastAsiaTheme="minorEastAsia" w:hAnsiTheme="minorHAnsi" w:cstheme="minorBidi"/>
          <w:sz w:val="22"/>
          <w:szCs w:val="22"/>
        </w:rPr>
        <w:tab/>
      </w:r>
      <w:r w:rsidRPr="007760F8">
        <w:rPr>
          <w:snapToGrid w:val="0"/>
        </w:rPr>
        <w:t>Test Purpose and Environment</w:t>
      </w:r>
      <w:r>
        <w:tab/>
        <w:t>1464</w:t>
      </w:r>
    </w:p>
    <w:p w:rsidR="00F74372" w:rsidRDefault="00F74372">
      <w:pPr>
        <w:pStyle w:val="TOC4"/>
        <w:rPr>
          <w:rFonts w:asciiTheme="minorHAnsi" w:eastAsiaTheme="minorEastAsia" w:hAnsiTheme="minorHAnsi" w:cstheme="minorBidi"/>
          <w:sz w:val="22"/>
          <w:szCs w:val="22"/>
        </w:rPr>
      </w:pPr>
      <w:r w:rsidRPr="00F74372">
        <w:t>A.7.4.</w:t>
      </w:r>
      <w:r w:rsidRPr="00F74372">
        <w:rPr>
          <w:lang w:eastAsia="zh-CN"/>
        </w:rPr>
        <w:t>4</w:t>
      </w:r>
      <w:r w:rsidRPr="00F74372">
        <w:t>.2</w:t>
      </w:r>
      <w:r w:rsidRPr="00F74372">
        <w:rPr>
          <w:rFonts w:asciiTheme="minorHAnsi" w:eastAsiaTheme="minorEastAsia" w:hAnsiTheme="minorHAnsi" w:cstheme="minorBidi"/>
          <w:sz w:val="22"/>
          <w:szCs w:val="22"/>
        </w:rPr>
        <w:tab/>
      </w:r>
      <w:r w:rsidRPr="007760F8">
        <w:rPr>
          <w:snapToGrid w:val="0"/>
        </w:rPr>
        <w:t>Test Requirements</w:t>
      </w:r>
      <w:r>
        <w:tab/>
        <w:t>1467</w:t>
      </w:r>
    </w:p>
    <w:p w:rsidR="00F74372" w:rsidRDefault="00F74372">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1467</w:t>
      </w:r>
    </w:p>
    <w:p w:rsidR="00F74372" w:rsidRDefault="00F74372">
      <w:pPr>
        <w:pStyle w:val="TOC4"/>
        <w:rPr>
          <w:rFonts w:asciiTheme="minorHAnsi" w:eastAsiaTheme="minorEastAsia" w:hAnsiTheme="minorHAnsi" w:cstheme="minorBidi"/>
          <w:sz w:val="22"/>
          <w:szCs w:val="22"/>
        </w:rPr>
      </w:pPr>
      <w:r w:rsidRPr="00F74372">
        <w:t>A.7.4.5.1</w:t>
      </w:r>
      <w:r w:rsidRPr="00F74372">
        <w:rPr>
          <w:rFonts w:asciiTheme="minorHAnsi" w:eastAsiaTheme="minorEastAsia" w:hAnsiTheme="minorHAnsi" w:cstheme="minorBidi"/>
          <w:sz w:val="22"/>
          <w:szCs w:val="22"/>
        </w:rPr>
        <w:tab/>
      </w:r>
      <w:r w:rsidRPr="007760F8">
        <w:rPr>
          <w:snapToGrid w:val="0"/>
        </w:rPr>
        <w:t>Test Purpose and Environment</w:t>
      </w:r>
      <w:r>
        <w:tab/>
        <w:t>1467</w:t>
      </w:r>
    </w:p>
    <w:p w:rsidR="00F74372" w:rsidRDefault="00F74372">
      <w:pPr>
        <w:pStyle w:val="TOC4"/>
        <w:rPr>
          <w:rFonts w:asciiTheme="minorHAnsi" w:eastAsiaTheme="minorEastAsia" w:hAnsiTheme="minorHAnsi" w:cstheme="minorBidi"/>
          <w:sz w:val="22"/>
          <w:szCs w:val="22"/>
        </w:rPr>
      </w:pPr>
      <w:r w:rsidRPr="00F74372">
        <w:t>A.7.4.</w:t>
      </w:r>
      <w:r w:rsidRPr="00F74372">
        <w:rPr>
          <w:lang w:eastAsia="zh-CN"/>
        </w:rPr>
        <w:t>5</w:t>
      </w:r>
      <w:r w:rsidRPr="00F74372">
        <w:t>.2</w:t>
      </w:r>
      <w:r w:rsidRPr="00F74372">
        <w:rPr>
          <w:rFonts w:asciiTheme="minorHAnsi" w:eastAsiaTheme="minorEastAsia" w:hAnsiTheme="minorHAnsi" w:cstheme="minorBidi"/>
          <w:sz w:val="22"/>
          <w:szCs w:val="22"/>
        </w:rPr>
        <w:tab/>
      </w:r>
      <w:r w:rsidRPr="007760F8">
        <w:rPr>
          <w:snapToGrid w:val="0"/>
        </w:rPr>
        <w:t>Test Requirements</w:t>
      </w:r>
      <w:r>
        <w:tab/>
        <w:t>1469</w:t>
      </w:r>
    </w:p>
    <w:p w:rsidR="00F74372" w:rsidRDefault="00F74372">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1469</w:t>
      </w:r>
    </w:p>
    <w:p w:rsidR="00F74372" w:rsidRDefault="00F74372">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1469</w:t>
      </w:r>
    </w:p>
    <w:p w:rsidR="00F74372" w:rsidRDefault="00F74372">
      <w:pPr>
        <w:pStyle w:val="TOC4"/>
        <w:rPr>
          <w:rFonts w:asciiTheme="minorHAnsi" w:eastAsiaTheme="minorEastAsia" w:hAnsiTheme="minorHAnsi" w:cstheme="minorBidi"/>
          <w:sz w:val="22"/>
          <w:szCs w:val="22"/>
        </w:rPr>
      </w:pPr>
      <w:r w:rsidRPr="00F74372">
        <w:t>A.7.</w:t>
      </w:r>
      <w:r w:rsidRPr="00F74372">
        <w:rPr>
          <w:lang w:eastAsia="zh-CN"/>
        </w:rPr>
        <w:t>4</w:t>
      </w:r>
      <w:r w:rsidRPr="00F74372">
        <w:t>.</w:t>
      </w:r>
      <w:r w:rsidRPr="00F74372">
        <w:rPr>
          <w:lang w:eastAsia="zh-CN"/>
        </w:rPr>
        <w:t>6.2</w:t>
      </w:r>
      <w:r w:rsidRPr="00F74372">
        <w:rPr>
          <w:rFonts w:asciiTheme="minorHAnsi" w:eastAsiaTheme="minorEastAsia" w:hAnsiTheme="minorHAnsi" w:cstheme="minorBidi"/>
          <w:sz w:val="22"/>
          <w:szCs w:val="22"/>
        </w:rPr>
        <w:tab/>
      </w:r>
      <w:r w:rsidRPr="007760F8">
        <w:rPr>
          <w:snapToGrid w:val="0"/>
        </w:rPr>
        <w:t>Test Requirements</w:t>
      </w:r>
      <w:r>
        <w:tab/>
        <w:t>1471</w:t>
      </w:r>
    </w:p>
    <w:p w:rsidR="00F74372" w:rsidRDefault="00F74372">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1471</w:t>
      </w:r>
    </w:p>
    <w:p w:rsidR="00F74372" w:rsidRDefault="00F74372">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1471</w:t>
      </w:r>
    </w:p>
    <w:p w:rsidR="00F74372" w:rsidRDefault="00F74372">
      <w:pPr>
        <w:pStyle w:val="TOC4"/>
        <w:rPr>
          <w:rFonts w:asciiTheme="minorHAnsi" w:eastAsiaTheme="minorEastAsia" w:hAnsiTheme="minorHAnsi" w:cstheme="minorBidi"/>
          <w:sz w:val="22"/>
          <w:szCs w:val="22"/>
        </w:rPr>
      </w:pPr>
      <w:r w:rsidRPr="00F74372">
        <w:t>A.7.4.7</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1474</w:t>
      </w:r>
    </w:p>
    <w:p w:rsidR="00F74372" w:rsidRDefault="00F74372">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1474</w:t>
      </w:r>
    </w:p>
    <w:p w:rsidR="00F74372" w:rsidRDefault="00F74372">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1474</w:t>
      </w:r>
    </w:p>
    <w:p w:rsidR="00F74372" w:rsidRDefault="00F74372">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1474</w:t>
      </w:r>
    </w:p>
    <w:p w:rsidR="00F74372" w:rsidRDefault="00F74372">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1475</w:t>
      </w:r>
    </w:p>
    <w:p w:rsidR="00F74372" w:rsidRDefault="00F74372">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1476</w:t>
      </w:r>
    </w:p>
    <w:p w:rsidR="00F74372" w:rsidRDefault="00F74372">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1476</w:t>
      </w:r>
    </w:p>
    <w:p w:rsidR="00F74372" w:rsidRDefault="00F74372">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1476</w:t>
      </w:r>
    </w:p>
    <w:p w:rsidR="00F74372" w:rsidRDefault="00F74372">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1477</w:t>
      </w:r>
    </w:p>
    <w:p w:rsidR="00F74372" w:rsidRDefault="00F74372">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1477</w:t>
      </w:r>
    </w:p>
    <w:p w:rsidR="00F74372" w:rsidRDefault="00F74372">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1478</w:t>
      </w:r>
    </w:p>
    <w:p w:rsidR="00F74372" w:rsidRDefault="00F74372">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1479</w:t>
      </w:r>
    </w:p>
    <w:p w:rsidR="00F74372" w:rsidRDefault="00F74372">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1479</w:t>
      </w:r>
    </w:p>
    <w:p w:rsidR="00F74372" w:rsidRDefault="00F74372">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1480</w:t>
      </w:r>
    </w:p>
    <w:p w:rsidR="00F74372" w:rsidRDefault="00F74372">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1481</w:t>
      </w:r>
    </w:p>
    <w:p w:rsidR="00F74372" w:rsidRDefault="00F74372">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1481</w:t>
      </w:r>
    </w:p>
    <w:p w:rsidR="00F74372" w:rsidRDefault="00F74372">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1483</w:t>
      </w:r>
    </w:p>
    <w:p w:rsidR="00F74372" w:rsidRDefault="00F74372">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1484</w:t>
      </w:r>
    </w:p>
    <w:p w:rsidR="00F74372" w:rsidRDefault="00F74372">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1484</w:t>
      </w:r>
    </w:p>
    <w:p w:rsidR="00F74372" w:rsidRDefault="00F74372">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1485</w:t>
      </w:r>
    </w:p>
    <w:p w:rsidR="00F74372" w:rsidRDefault="00F74372">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1486</w:t>
      </w:r>
    </w:p>
    <w:p w:rsidR="00F74372" w:rsidRDefault="00F74372">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1486</w:t>
      </w:r>
    </w:p>
    <w:p w:rsidR="00F74372" w:rsidRDefault="00F74372">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1488</w:t>
      </w:r>
    </w:p>
    <w:p w:rsidR="00F74372" w:rsidRDefault="00F74372">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1488</w:t>
      </w:r>
    </w:p>
    <w:p w:rsidR="00F74372" w:rsidRDefault="00F74372">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1488</w:t>
      </w:r>
    </w:p>
    <w:p w:rsidR="00F74372" w:rsidRDefault="00F74372">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1490</w:t>
      </w:r>
    </w:p>
    <w:p w:rsidR="00F74372" w:rsidRDefault="00F74372">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7760F8">
        <w:t xml:space="preserve">Interruptions due to ProSe Direct Discovery reception on non-serving </w:t>
      </w:r>
      <w:r>
        <w:t>frequency</w:t>
      </w:r>
      <w:r>
        <w:tab/>
        <w:t>1491</w:t>
      </w:r>
    </w:p>
    <w:p w:rsidR="00F74372" w:rsidRDefault="00F74372">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1491</w:t>
      </w:r>
    </w:p>
    <w:p w:rsidR="00F74372" w:rsidRDefault="00F74372">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1493</w:t>
      </w:r>
    </w:p>
    <w:p w:rsidR="00F74372" w:rsidRDefault="00F74372">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7760F8">
        <w:t xml:space="preserve">Interruptions due to ProSe Direct Discovery transmission on non-serving </w:t>
      </w:r>
      <w:r>
        <w:t>frequency</w:t>
      </w:r>
      <w:r>
        <w:tab/>
        <w:t>1494</w:t>
      </w:r>
    </w:p>
    <w:p w:rsidR="00F74372" w:rsidRDefault="00F74372">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1494</w:t>
      </w:r>
    </w:p>
    <w:p w:rsidR="00F74372" w:rsidRDefault="00F74372">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1496</w:t>
      </w:r>
    </w:p>
    <w:p w:rsidR="00F74372" w:rsidRDefault="00F74372">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7760F8">
        <w:t xml:space="preserve">Interruptions due to ProSe Direct Communication on non-serving </w:t>
      </w:r>
      <w:r>
        <w:t>frequency</w:t>
      </w:r>
      <w:r>
        <w:tab/>
        <w:t>1497</w:t>
      </w:r>
    </w:p>
    <w:p w:rsidR="00F74372" w:rsidRDefault="00F74372">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1497</w:t>
      </w:r>
    </w:p>
    <w:p w:rsidR="00F74372" w:rsidRDefault="00F74372">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1499</w:t>
      </w:r>
    </w:p>
    <w:p w:rsidR="00F74372" w:rsidRDefault="00F74372">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1499</w:t>
      </w:r>
    </w:p>
    <w:p w:rsidR="00F74372" w:rsidRDefault="00F74372">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1499</w:t>
      </w:r>
    </w:p>
    <w:p w:rsidR="00F74372" w:rsidRDefault="00F74372">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1503</w:t>
      </w:r>
    </w:p>
    <w:p w:rsidR="00F74372" w:rsidRDefault="00F74372">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1504</w:t>
      </w:r>
    </w:p>
    <w:p w:rsidR="00F74372" w:rsidRDefault="00F74372">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1504</w:t>
      </w:r>
    </w:p>
    <w:p w:rsidR="00F74372" w:rsidRDefault="00F74372">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1504</w:t>
      </w:r>
    </w:p>
    <w:p w:rsidR="00F74372" w:rsidRDefault="00F74372">
      <w:pPr>
        <w:pStyle w:val="TOC4"/>
        <w:rPr>
          <w:rFonts w:asciiTheme="minorHAnsi" w:eastAsiaTheme="minorEastAsia" w:hAnsiTheme="minorHAnsi" w:cstheme="minorBidi"/>
          <w:sz w:val="22"/>
          <w:szCs w:val="22"/>
        </w:rPr>
      </w:pPr>
      <w:r w:rsidRPr="00F74372">
        <w:t>A.7.6.1.2</w:t>
      </w:r>
      <w:r w:rsidRPr="00F74372">
        <w:rPr>
          <w:rFonts w:asciiTheme="minorHAnsi" w:eastAsiaTheme="minorEastAsia" w:hAnsiTheme="minorHAnsi" w:cstheme="minorBidi"/>
          <w:sz w:val="22"/>
          <w:szCs w:val="22"/>
        </w:rPr>
        <w:tab/>
      </w:r>
      <w:r w:rsidRPr="007760F8">
        <w:rPr>
          <w:snapToGrid w:val="0"/>
        </w:rPr>
        <w:t>Test Requirements</w:t>
      </w:r>
      <w:r>
        <w:tab/>
        <w:t>1506</w:t>
      </w:r>
    </w:p>
    <w:p w:rsidR="00F74372" w:rsidRDefault="00F74372">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1506</w:t>
      </w:r>
    </w:p>
    <w:p w:rsidR="00F74372" w:rsidRDefault="00F74372">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1506</w:t>
      </w:r>
    </w:p>
    <w:p w:rsidR="00F74372" w:rsidRDefault="00F74372">
      <w:pPr>
        <w:pStyle w:val="TOC4"/>
        <w:rPr>
          <w:rFonts w:asciiTheme="minorHAnsi" w:eastAsiaTheme="minorEastAsia" w:hAnsiTheme="minorHAnsi" w:cstheme="minorBidi"/>
          <w:sz w:val="22"/>
          <w:szCs w:val="22"/>
        </w:rPr>
      </w:pPr>
      <w:r w:rsidRPr="00F74372">
        <w:t>A.7.6.2</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1509</w:t>
      </w:r>
    </w:p>
    <w:p w:rsidR="00F74372" w:rsidRDefault="00F74372">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1509</w:t>
      </w:r>
    </w:p>
    <w:p w:rsidR="00F74372" w:rsidRDefault="00F74372">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1509</w:t>
      </w:r>
    </w:p>
    <w:p w:rsidR="00F74372" w:rsidRDefault="00F74372">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1509</w:t>
      </w:r>
    </w:p>
    <w:p w:rsidR="00F74372" w:rsidRDefault="00F74372">
      <w:pPr>
        <w:pStyle w:val="TOC4"/>
        <w:rPr>
          <w:rFonts w:asciiTheme="minorHAnsi" w:eastAsiaTheme="minorEastAsia" w:hAnsiTheme="minorHAnsi" w:cstheme="minorBidi"/>
          <w:sz w:val="22"/>
          <w:szCs w:val="22"/>
        </w:rPr>
      </w:pPr>
      <w:r w:rsidRPr="00F74372">
        <w:t>A.8.1.1.1</w:t>
      </w:r>
      <w:r w:rsidRPr="00F74372">
        <w:rPr>
          <w:rFonts w:asciiTheme="minorHAnsi" w:eastAsiaTheme="minorEastAsia" w:hAnsiTheme="minorHAnsi"/>
          <w:sz w:val="22"/>
          <w:szCs w:val="22"/>
        </w:rPr>
        <w:tab/>
      </w:r>
      <w:r w:rsidRPr="007760F8">
        <w:rPr>
          <w:rFonts w:cs="v4.2.0"/>
          <w:snapToGrid w:val="0"/>
        </w:rPr>
        <w:t>Test Purpose and Environment</w:t>
      </w:r>
      <w:r>
        <w:tab/>
        <w:t>1509</w:t>
      </w:r>
    </w:p>
    <w:p w:rsidR="00F74372" w:rsidRDefault="00F74372">
      <w:pPr>
        <w:pStyle w:val="TOC4"/>
        <w:rPr>
          <w:rFonts w:asciiTheme="minorHAnsi" w:eastAsiaTheme="minorEastAsia" w:hAnsiTheme="minorHAnsi" w:cstheme="minorBidi"/>
          <w:sz w:val="22"/>
          <w:szCs w:val="22"/>
        </w:rPr>
      </w:pPr>
      <w:r w:rsidRPr="00F74372">
        <w:t>A.8.1.1.2</w:t>
      </w:r>
      <w:r w:rsidRPr="00F74372">
        <w:rPr>
          <w:rFonts w:asciiTheme="minorHAnsi" w:eastAsiaTheme="minorEastAsia" w:hAnsiTheme="minorHAnsi"/>
          <w:sz w:val="22"/>
          <w:szCs w:val="22"/>
        </w:rPr>
        <w:tab/>
      </w:r>
      <w:r w:rsidRPr="007760F8">
        <w:rPr>
          <w:rFonts w:cs="v4.2.0"/>
          <w:snapToGrid w:val="0"/>
        </w:rPr>
        <w:t>Test Requirements</w:t>
      </w:r>
      <w:r>
        <w:tab/>
        <w:t>1511</w:t>
      </w:r>
    </w:p>
    <w:p w:rsidR="00F74372" w:rsidRDefault="00F74372">
      <w:pPr>
        <w:pStyle w:val="TOC3"/>
        <w:rPr>
          <w:rFonts w:asciiTheme="minorHAnsi" w:eastAsiaTheme="minorEastAsia" w:hAnsiTheme="minorHAnsi" w:cstheme="minorBidi"/>
          <w:sz w:val="22"/>
          <w:szCs w:val="22"/>
        </w:rPr>
      </w:pPr>
      <w:r w:rsidRPr="00F74372">
        <w:t>A.8.1.2</w:t>
      </w:r>
      <w:r w:rsidRPr="00F74372">
        <w:rPr>
          <w:rFonts w:asciiTheme="minorHAnsi" w:eastAsiaTheme="minorEastAsia" w:hAnsiTheme="minorHAnsi"/>
          <w:sz w:val="22"/>
          <w:szCs w:val="22"/>
        </w:rPr>
        <w:tab/>
      </w:r>
      <w:r w:rsidRPr="007760F8">
        <w:rPr>
          <w:rFonts w:cs="v4.2.0"/>
        </w:rPr>
        <w:t>E-UTRAN FDD-FDD intra-frequency event triggered reporting under fading propagation conditions in synchronous cells</w:t>
      </w:r>
      <w:r>
        <w:tab/>
        <w:t>1511</w:t>
      </w:r>
    </w:p>
    <w:p w:rsidR="00F74372" w:rsidRDefault="00F74372">
      <w:pPr>
        <w:pStyle w:val="TOC4"/>
        <w:rPr>
          <w:rFonts w:asciiTheme="minorHAnsi" w:eastAsiaTheme="minorEastAsia" w:hAnsiTheme="minorHAnsi" w:cstheme="minorBidi"/>
          <w:sz w:val="22"/>
          <w:szCs w:val="22"/>
        </w:rPr>
      </w:pPr>
      <w:r w:rsidRPr="00F74372">
        <w:t>A.8.1.2.1</w:t>
      </w:r>
      <w:r w:rsidRPr="00F74372">
        <w:rPr>
          <w:rFonts w:asciiTheme="minorHAnsi" w:eastAsiaTheme="minorEastAsia" w:hAnsiTheme="minorHAnsi"/>
          <w:sz w:val="22"/>
          <w:szCs w:val="22"/>
        </w:rPr>
        <w:tab/>
      </w:r>
      <w:r w:rsidRPr="007760F8">
        <w:rPr>
          <w:rFonts w:cs="v4.2.0"/>
          <w:snapToGrid w:val="0"/>
        </w:rPr>
        <w:t>Test Purpose and Environment</w:t>
      </w:r>
      <w:r>
        <w:tab/>
        <w:t>1511</w:t>
      </w:r>
    </w:p>
    <w:p w:rsidR="00F74372" w:rsidRDefault="00F74372">
      <w:pPr>
        <w:pStyle w:val="TOC4"/>
        <w:rPr>
          <w:rFonts w:asciiTheme="minorHAnsi" w:eastAsiaTheme="minorEastAsia" w:hAnsiTheme="minorHAnsi" w:cstheme="minorBidi"/>
          <w:sz w:val="22"/>
          <w:szCs w:val="22"/>
        </w:rPr>
      </w:pPr>
      <w:r w:rsidRPr="00F74372">
        <w:t>A.8.1.2.2</w:t>
      </w:r>
      <w:r w:rsidRPr="00F74372">
        <w:rPr>
          <w:rFonts w:asciiTheme="minorHAnsi" w:eastAsiaTheme="minorEastAsia" w:hAnsiTheme="minorHAnsi"/>
          <w:sz w:val="22"/>
          <w:szCs w:val="22"/>
        </w:rPr>
        <w:tab/>
      </w:r>
      <w:r w:rsidRPr="007760F8">
        <w:rPr>
          <w:rFonts w:cs="v4.2.0"/>
          <w:snapToGrid w:val="0"/>
        </w:rPr>
        <w:t>Test Requirements</w:t>
      </w:r>
      <w:r>
        <w:tab/>
        <w:t>1513</w:t>
      </w:r>
    </w:p>
    <w:p w:rsidR="00F74372" w:rsidRDefault="00F74372">
      <w:pPr>
        <w:pStyle w:val="TOC3"/>
        <w:rPr>
          <w:rFonts w:asciiTheme="minorHAnsi" w:eastAsiaTheme="minorEastAsia" w:hAnsiTheme="minorHAnsi" w:cstheme="minorBidi"/>
          <w:sz w:val="22"/>
          <w:szCs w:val="22"/>
        </w:rPr>
      </w:pPr>
      <w:r w:rsidRPr="00F74372">
        <w:t>A.8.1.3</w:t>
      </w:r>
      <w:r w:rsidRPr="00F74372">
        <w:rPr>
          <w:rFonts w:asciiTheme="minorHAnsi" w:eastAsiaTheme="minorEastAsia" w:hAnsiTheme="minorHAnsi"/>
          <w:sz w:val="22"/>
          <w:szCs w:val="22"/>
        </w:rPr>
        <w:tab/>
      </w:r>
      <w:r w:rsidRPr="007760F8">
        <w:rPr>
          <w:rFonts w:cs="v4.2.0"/>
        </w:rPr>
        <w:t>E-UTRAN FDD-FDD intra-frequency event triggered reporting under fading propagation conditions in synchronous cells with DRX</w:t>
      </w:r>
      <w:r>
        <w:tab/>
        <w:t>1513</w:t>
      </w:r>
    </w:p>
    <w:p w:rsidR="00F74372" w:rsidRDefault="00F74372">
      <w:pPr>
        <w:pStyle w:val="TOC4"/>
        <w:rPr>
          <w:rFonts w:asciiTheme="minorHAnsi" w:eastAsiaTheme="minorEastAsia" w:hAnsiTheme="minorHAnsi" w:cstheme="minorBidi"/>
          <w:sz w:val="22"/>
          <w:szCs w:val="22"/>
        </w:rPr>
      </w:pPr>
      <w:r w:rsidRPr="00F74372">
        <w:t>A.8.1.3.</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1513</w:t>
      </w:r>
    </w:p>
    <w:p w:rsidR="00F74372" w:rsidRDefault="00F74372">
      <w:pPr>
        <w:pStyle w:val="TOC4"/>
        <w:rPr>
          <w:rFonts w:asciiTheme="minorHAnsi" w:eastAsiaTheme="minorEastAsia" w:hAnsiTheme="minorHAnsi" w:cstheme="minorBidi"/>
          <w:sz w:val="22"/>
          <w:szCs w:val="22"/>
        </w:rPr>
      </w:pPr>
      <w:r w:rsidRPr="00F74372">
        <w:t>A.8.1.3.2</w:t>
      </w:r>
      <w:r w:rsidRPr="00F74372">
        <w:rPr>
          <w:rFonts w:asciiTheme="minorHAnsi" w:eastAsiaTheme="minorEastAsia" w:hAnsiTheme="minorHAnsi"/>
          <w:sz w:val="22"/>
          <w:szCs w:val="22"/>
        </w:rPr>
        <w:tab/>
      </w:r>
      <w:r w:rsidRPr="007760F8">
        <w:rPr>
          <w:rFonts w:cs="v4.2.0"/>
          <w:snapToGrid w:val="0"/>
        </w:rPr>
        <w:t>Test Requirements</w:t>
      </w:r>
      <w:r>
        <w:tab/>
        <w:t>1516</w:t>
      </w:r>
    </w:p>
    <w:p w:rsidR="00F74372" w:rsidRDefault="00F74372">
      <w:pPr>
        <w:pStyle w:val="TOC3"/>
        <w:rPr>
          <w:rFonts w:asciiTheme="minorHAnsi" w:eastAsiaTheme="minorEastAsia" w:hAnsiTheme="minorHAnsi" w:cstheme="minorBidi"/>
          <w:sz w:val="22"/>
          <w:szCs w:val="22"/>
        </w:rPr>
      </w:pPr>
      <w:r w:rsidRPr="00F74372">
        <w:t>A.8.1.4</w:t>
      </w:r>
      <w:r w:rsidRPr="00F74372">
        <w:rPr>
          <w:rFonts w:asciiTheme="minorHAnsi" w:eastAsiaTheme="minorEastAsia" w:hAnsiTheme="minorHAnsi"/>
          <w:sz w:val="22"/>
          <w:szCs w:val="22"/>
        </w:rPr>
        <w:tab/>
      </w:r>
      <w:r w:rsidRPr="007760F8">
        <w:rPr>
          <w:rFonts w:cs="v4.2.0"/>
        </w:rPr>
        <w:t>Void</w:t>
      </w:r>
      <w:r>
        <w:tab/>
        <w:t>1516</w:t>
      </w:r>
    </w:p>
    <w:p w:rsidR="00F74372" w:rsidRDefault="00F74372">
      <w:pPr>
        <w:pStyle w:val="TOC3"/>
        <w:rPr>
          <w:rFonts w:asciiTheme="minorHAnsi" w:eastAsiaTheme="minorEastAsia" w:hAnsiTheme="minorHAnsi" w:cstheme="minorBidi"/>
          <w:sz w:val="22"/>
          <w:szCs w:val="22"/>
        </w:rPr>
      </w:pPr>
      <w:r w:rsidRPr="00F74372">
        <w:t>A.8.1.5</w:t>
      </w:r>
      <w:r w:rsidRPr="00F74372">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1516</w:t>
      </w:r>
    </w:p>
    <w:p w:rsidR="00F74372" w:rsidRDefault="00F74372">
      <w:pPr>
        <w:pStyle w:val="TOC4"/>
        <w:rPr>
          <w:rFonts w:asciiTheme="minorHAnsi" w:eastAsiaTheme="minorEastAsia" w:hAnsiTheme="minorHAnsi" w:cstheme="minorBidi"/>
          <w:sz w:val="22"/>
          <w:szCs w:val="22"/>
        </w:rPr>
      </w:pPr>
      <w:r w:rsidRPr="00F74372">
        <w:t>A.8.1.5.1</w:t>
      </w:r>
      <w:r w:rsidRPr="00F74372">
        <w:rPr>
          <w:rFonts w:asciiTheme="minorHAnsi" w:eastAsiaTheme="minorEastAsia" w:hAnsiTheme="minorHAnsi" w:cstheme="minorBidi"/>
          <w:sz w:val="22"/>
          <w:szCs w:val="22"/>
        </w:rPr>
        <w:tab/>
      </w:r>
      <w:r w:rsidRPr="007760F8">
        <w:rPr>
          <w:snapToGrid w:val="0"/>
        </w:rPr>
        <w:t>Test Purpose and Environment</w:t>
      </w:r>
      <w:r>
        <w:tab/>
        <w:t>1516</w:t>
      </w:r>
    </w:p>
    <w:p w:rsidR="00F74372" w:rsidRDefault="00F74372">
      <w:pPr>
        <w:pStyle w:val="TOC4"/>
        <w:rPr>
          <w:rFonts w:asciiTheme="minorHAnsi" w:eastAsiaTheme="minorEastAsia" w:hAnsiTheme="minorHAnsi" w:cstheme="minorBidi"/>
          <w:sz w:val="22"/>
          <w:szCs w:val="22"/>
        </w:rPr>
      </w:pPr>
      <w:r w:rsidRPr="00F74372">
        <w:t>A.8.1.5.2</w:t>
      </w:r>
      <w:r w:rsidRPr="00F74372">
        <w:rPr>
          <w:rFonts w:asciiTheme="minorHAnsi" w:eastAsiaTheme="minorEastAsia" w:hAnsiTheme="minorHAnsi" w:cstheme="minorBidi"/>
          <w:sz w:val="22"/>
          <w:szCs w:val="22"/>
        </w:rPr>
        <w:tab/>
      </w:r>
      <w:r w:rsidRPr="007760F8">
        <w:rPr>
          <w:snapToGrid w:val="0"/>
        </w:rPr>
        <w:t>Test Requirements</w:t>
      </w:r>
      <w:r>
        <w:tab/>
        <w:t>1518</w:t>
      </w:r>
    </w:p>
    <w:p w:rsidR="00F74372" w:rsidRDefault="00F74372">
      <w:pPr>
        <w:pStyle w:val="TOC3"/>
        <w:rPr>
          <w:rFonts w:asciiTheme="minorHAnsi" w:eastAsiaTheme="minorEastAsia" w:hAnsiTheme="minorHAnsi" w:cstheme="minorBidi"/>
          <w:sz w:val="22"/>
          <w:szCs w:val="22"/>
        </w:rPr>
      </w:pPr>
      <w:r w:rsidRPr="00F74372">
        <w:t>A.8.1.6</w:t>
      </w:r>
      <w:r w:rsidRPr="00F74372">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7760F8">
        <w:rPr>
          <w:rFonts w:cs="v4.2.0"/>
        </w:rPr>
        <w:t xml:space="preserve"> </w:t>
      </w:r>
      <w:r w:rsidRPr="007760F8">
        <w:rPr>
          <w:rFonts w:cs="v4.2.0"/>
          <w:lang w:eastAsia="zh-CN"/>
        </w:rPr>
        <w:t>with DRX</w:t>
      </w:r>
      <w:r>
        <w:tab/>
        <w:t>1518</w:t>
      </w:r>
    </w:p>
    <w:p w:rsidR="00F74372" w:rsidRDefault="00F74372">
      <w:pPr>
        <w:pStyle w:val="TOC4"/>
        <w:rPr>
          <w:rFonts w:asciiTheme="minorHAnsi" w:eastAsiaTheme="minorEastAsia" w:hAnsiTheme="minorHAnsi" w:cstheme="minorBidi"/>
          <w:sz w:val="22"/>
          <w:szCs w:val="22"/>
        </w:rPr>
      </w:pPr>
      <w:r w:rsidRPr="00F74372">
        <w:t>A.8.1.6.1</w:t>
      </w:r>
      <w:r w:rsidRPr="00F74372">
        <w:rPr>
          <w:rFonts w:asciiTheme="minorHAnsi" w:eastAsiaTheme="minorEastAsia" w:hAnsiTheme="minorHAnsi" w:cstheme="minorBidi"/>
          <w:sz w:val="22"/>
          <w:szCs w:val="22"/>
        </w:rPr>
        <w:tab/>
      </w:r>
      <w:r w:rsidRPr="007760F8">
        <w:rPr>
          <w:snapToGrid w:val="0"/>
        </w:rPr>
        <w:t>Test Purpose and Environment</w:t>
      </w:r>
      <w:r>
        <w:tab/>
        <w:t>1518</w:t>
      </w:r>
    </w:p>
    <w:p w:rsidR="00F74372" w:rsidRDefault="00F74372">
      <w:pPr>
        <w:pStyle w:val="TOC4"/>
        <w:rPr>
          <w:rFonts w:asciiTheme="minorHAnsi" w:eastAsiaTheme="minorEastAsia" w:hAnsiTheme="minorHAnsi" w:cstheme="minorBidi"/>
          <w:sz w:val="22"/>
          <w:szCs w:val="22"/>
        </w:rPr>
      </w:pPr>
      <w:r w:rsidRPr="00F74372">
        <w:t>A.8.1.6.2</w:t>
      </w:r>
      <w:r w:rsidRPr="00F74372">
        <w:rPr>
          <w:rFonts w:asciiTheme="minorHAnsi" w:eastAsiaTheme="minorEastAsia" w:hAnsiTheme="minorHAnsi" w:cstheme="minorBidi"/>
          <w:sz w:val="22"/>
          <w:szCs w:val="22"/>
        </w:rPr>
        <w:tab/>
      </w:r>
      <w:r w:rsidRPr="007760F8">
        <w:rPr>
          <w:snapToGrid w:val="0"/>
        </w:rPr>
        <w:t>Test Requirements</w:t>
      </w:r>
      <w:r>
        <w:tab/>
        <w:t>1520</w:t>
      </w:r>
    </w:p>
    <w:p w:rsidR="00F74372" w:rsidRDefault="00F74372">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1520</w:t>
      </w:r>
    </w:p>
    <w:p w:rsidR="00F74372" w:rsidRDefault="00F74372">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1520</w:t>
      </w:r>
    </w:p>
    <w:p w:rsidR="00F74372" w:rsidRDefault="00F74372">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1522</w:t>
      </w:r>
    </w:p>
    <w:p w:rsidR="00F74372" w:rsidRDefault="00F74372">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1523</w:t>
      </w:r>
    </w:p>
    <w:p w:rsidR="00F74372" w:rsidRDefault="00F74372">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1523</w:t>
      </w:r>
    </w:p>
    <w:p w:rsidR="00F74372" w:rsidRDefault="00F74372">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1525</w:t>
      </w:r>
    </w:p>
    <w:p w:rsidR="00F74372" w:rsidRDefault="00F74372">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1526</w:t>
      </w:r>
    </w:p>
    <w:p w:rsidR="00F74372" w:rsidRDefault="00F74372">
      <w:pPr>
        <w:pStyle w:val="TOC4"/>
        <w:rPr>
          <w:rFonts w:asciiTheme="minorHAnsi" w:eastAsiaTheme="minorEastAsia" w:hAnsiTheme="minorHAnsi" w:cstheme="minorBidi"/>
          <w:sz w:val="22"/>
          <w:szCs w:val="22"/>
        </w:rPr>
      </w:pPr>
      <w:r w:rsidRPr="00F74372">
        <w:t>A.8.1.</w:t>
      </w:r>
      <w:r w:rsidRPr="00F74372">
        <w:rPr>
          <w:lang w:eastAsia="zh-CN"/>
        </w:rPr>
        <w:t>9</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1526</w:t>
      </w:r>
    </w:p>
    <w:p w:rsidR="00F74372" w:rsidRDefault="00F74372">
      <w:pPr>
        <w:pStyle w:val="TOC4"/>
        <w:rPr>
          <w:rFonts w:asciiTheme="minorHAnsi" w:eastAsiaTheme="minorEastAsia" w:hAnsiTheme="minorHAnsi" w:cstheme="minorBidi"/>
          <w:sz w:val="22"/>
          <w:szCs w:val="22"/>
        </w:rPr>
      </w:pPr>
      <w:r w:rsidRPr="00F74372">
        <w:t>A.8.1.</w:t>
      </w:r>
      <w:r w:rsidRPr="00F74372">
        <w:rPr>
          <w:lang w:eastAsia="zh-CN"/>
        </w:rPr>
        <w:t>9</w:t>
      </w:r>
      <w:r w:rsidRPr="00F74372">
        <w:t>.2</w:t>
      </w:r>
      <w:r w:rsidRPr="00F74372">
        <w:rPr>
          <w:rFonts w:asciiTheme="minorHAnsi" w:eastAsiaTheme="minorEastAsia" w:hAnsiTheme="minorHAnsi" w:cstheme="minorBidi"/>
          <w:sz w:val="22"/>
          <w:szCs w:val="22"/>
        </w:rPr>
        <w:tab/>
      </w:r>
      <w:r w:rsidRPr="007760F8">
        <w:rPr>
          <w:snapToGrid w:val="0"/>
        </w:rPr>
        <w:t>Test Requirements</w:t>
      </w:r>
      <w:r>
        <w:tab/>
        <w:t>1526</w:t>
      </w:r>
    </w:p>
    <w:p w:rsidR="00F74372" w:rsidRDefault="00F74372">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1526</w:t>
      </w:r>
    </w:p>
    <w:p w:rsidR="00F74372" w:rsidRDefault="00F74372">
      <w:pPr>
        <w:pStyle w:val="TOC4"/>
        <w:rPr>
          <w:rFonts w:asciiTheme="minorHAnsi" w:eastAsiaTheme="minorEastAsia" w:hAnsiTheme="minorHAnsi" w:cstheme="minorBidi"/>
          <w:sz w:val="22"/>
          <w:szCs w:val="22"/>
        </w:rPr>
      </w:pPr>
      <w:r w:rsidRPr="00F74372">
        <w:t>A.8.1.10.</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1526</w:t>
      </w:r>
    </w:p>
    <w:p w:rsidR="00F74372" w:rsidRDefault="00F74372">
      <w:pPr>
        <w:pStyle w:val="TOC4"/>
        <w:rPr>
          <w:rFonts w:asciiTheme="minorHAnsi" w:eastAsiaTheme="minorEastAsia" w:hAnsiTheme="minorHAnsi" w:cstheme="minorBidi"/>
          <w:sz w:val="22"/>
          <w:szCs w:val="22"/>
        </w:rPr>
      </w:pPr>
      <w:r w:rsidRPr="00F74372">
        <w:t>A.8.1.10.2</w:t>
      </w:r>
      <w:r w:rsidRPr="00F74372">
        <w:rPr>
          <w:rFonts w:asciiTheme="minorHAnsi" w:eastAsiaTheme="minorEastAsia" w:hAnsiTheme="minorHAnsi" w:cstheme="minorBidi"/>
          <w:sz w:val="22"/>
          <w:szCs w:val="22"/>
        </w:rPr>
        <w:tab/>
      </w:r>
      <w:r w:rsidRPr="007760F8">
        <w:rPr>
          <w:snapToGrid w:val="0"/>
        </w:rPr>
        <w:t>Test Requirements</w:t>
      </w:r>
      <w:r>
        <w:tab/>
        <w:t>1527</w:t>
      </w:r>
    </w:p>
    <w:p w:rsidR="00F74372" w:rsidRDefault="00F74372">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1527</w:t>
      </w:r>
    </w:p>
    <w:p w:rsidR="00F74372" w:rsidRDefault="00F74372">
      <w:pPr>
        <w:pStyle w:val="TOC4"/>
        <w:rPr>
          <w:rFonts w:asciiTheme="minorHAnsi" w:eastAsiaTheme="minorEastAsia" w:hAnsiTheme="minorHAnsi" w:cstheme="minorBidi"/>
          <w:sz w:val="22"/>
          <w:szCs w:val="22"/>
        </w:rPr>
      </w:pPr>
      <w:r w:rsidRPr="00F74372">
        <w:t>A.8.1.11.1</w:t>
      </w:r>
      <w:r w:rsidRPr="00F74372">
        <w:rPr>
          <w:rFonts w:asciiTheme="minorHAnsi" w:eastAsiaTheme="minorEastAsia" w:hAnsiTheme="minorHAnsi"/>
          <w:sz w:val="22"/>
          <w:szCs w:val="22"/>
        </w:rPr>
        <w:tab/>
      </w:r>
      <w:r w:rsidRPr="007760F8">
        <w:rPr>
          <w:rFonts w:cs="v4.2.0"/>
          <w:snapToGrid w:val="0"/>
        </w:rPr>
        <w:t>Test Purpose and Environment</w:t>
      </w:r>
      <w:r>
        <w:tab/>
        <w:t>1527</w:t>
      </w:r>
    </w:p>
    <w:p w:rsidR="00F74372" w:rsidRDefault="00F74372">
      <w:pPr>
        <w:pStyle w:val="TOC4"/>
        <w:rPr>
          <w:rFonts w:asciiTheme="minorHAnsi" w:eastAsiaTheme="minorEastAsia" w:hAnsiTheme="minorHAnsi" w:cstheme="minorBidi"/>
          <w:sz w:val="22"/>
          <w:szCs w:val="22"/>
        </w:rPr>
      </w:pPr>
      <w:r w:rsidRPr="00F74372">
        <w:t>A.8.1.11.2</w:t>
      </w:r>
      <w:r w:rsidRPr="00F74372">
        <w:rPr>
          <w:rFonts w:asciiTheme="minorHAnsi" w:eastAsiaTheme="minorEastAsia" w:hAnsiTheme="minorHAnsi"/>
          <w:sz w:val="22"/>
          <w:szCs w:val="22"/>
        </w:rPr>
        <w:tab/>
      </w:r>
      <w:r w:rsidRPr="007760F8">
        <w:rPr>
          <w:rFonts w:cs="v4.2.0"/>
          <w:snapToGrid w:val="0"/>
        </w:rPr>
        <w:t>Test Requirements</w:t>
      </w:r>
      <w:r>
        <w:tab/>
        <w:t>1529</w:t>
      </w:r>
    </w:p>
    <w:p w:rsidR="00F74372" w:rsidRDefault="00F74372">
      <w:pPr>
        <w:pStyle w:val="TOC3"/>
        <w:rPr>
          <w:rFonts w:asciiTheme="minorHAnsi" w:eastAsiaTheme="minorEastAsia" w:hAnsiTheme="minorHAnsi" w:cstheme="minorBidi"/>
          <w:sz w:val="22"/>
          <w:szCs w:val="22"/>
        </w:rPr>
      </w:pPr>
      <w:r w:rsidRPr="00F74372">
        <w:t>A.8.1.12</w:t>
      </w:r>
      <w:r w:rsidRPr="00F74372">
        <w:rPr>
          <w:rFonts w:asciiTheme="minorHAnsi" w:eastAsiaTheme="minorEastAsia" w:hAnsiTheme="minorHAnsi"/>
          <w:sz w:val="22"/>
          <w:szCs w:val="22"/>
        </w:rPr>
        <w:tab/>
      </w:r>
      <w:r w:rsidRPr="007760F8">
        <w:rPr>
          <w:rFonts w:cs="v4.2.0"/>
        </w:rPr>
        <w:t>E-UTRAN FDD-FDD intra-frequency event triggered reporting under fading propagation conditions in synchronous cells for UE category 0</w:t>
      </w:r>
      <w:r>
        <w:tab/>
        <w:t>1530</w:t>
      </w:r>
    </w:p>
    <w:p w:rsidR="00F74372" w:rsidRDefault="00F74372">
      <w:pPr>
        <w:pStyle w:val="TOC4"/>
        <w:rPr>
          <w:rFonts w:asciiTheme="minorHAnsi" w:eastAsiaTheme="minorEastAsia" w:hAnsiTheme="minorHAnsi" w:cstheme="minorBidi"/>
          <w:sz w:val="22"/>
          <w:szCs w:val="22"/>
        </w:rPr>
      </w:pPr>
      <w:r w:rsidRPr="00F74372">
        <w:t>A.8.1.12.1</w:t>
      </w:r>
      <w:r w:rsidRPr="00F74372">
        <w:rPr>
          <w:rFonts w:asciiTheme="minorHAnsi" w:eastAsiaTheme="minorEastAsia" w:hAnsiTheme="minorHAnsi"/>
          <w:sz w:val="22"/>
          <w:szCs w:val="22"/>
        </w:rPr>
        <w:tab/>
      </w:r>
      <w:r w:rsidRPr="007760F8">
        <w:rPr>
          <w:rFonts w:cs="v4.2.0"/>
          <w:snapToGrid w:val="0"/>
        </w:rPr>
        <w:t>Test Purpose and Environment</w:t>
      </w:r>
      <w:r>
        <w:tab/>
        <w:t>1530</w:t>
      </w:r>
    </w:p>
    <w:p w:rsidR="00F74372" w:rsidRDefault="00F74372">
      <w:pPr>
        <w:pStyle w:val="TOC4"/>
        <w:rPr>
          <w:rFonts w:asciiTheme="minorHAnsi" w:eastAsiaTheme="minorEastAsia" w:hAnsiTheme="minorHAnsi" w:cstheme="minorBidi"/>
          <w:sz w:val="22"/>
          <w:szCs w:val="22"/>
        </w:rPr>
      </w:pPr>
      <w:r w:rsidRPr="00F74372">
        <w:t>A.8.1.12.2</w:t>
      </w:r>
      <w:r w:rsidRPr="00F74372">
        <w:rPr>
          <w:rFonts w:asciiTheme="minorHAnsi" w:eastAsiaTheme="minorEastAsia" w:hAnsiTheme="minorHAnsi"/>
          <w:sz w:val="22"/>
          <w:szCs w:val="22"/>
        </w:rPr>
        <w:tab/>
      </w:r>
      <w:r w:rsidRPr="007760F8">
        <w:rPr>
          <w:rFonts w:cs="v4.2.0"/>
          <w:snapToGrid w:val="0"/>
        </w:rPr>
        <w:t>Test Requirements</w:t>
      </w:r>
      <w:r>
        <w:tab/>
        <w:t>1531</w:t>
      </w:r>
    </w:p>
    <w:p w:rsidR="00F74372" w:rsidRDefault="00F74372">
      <w:pPr>
        <w:pStyle w:val="TOC3"/>
        <w:rPr>
          <w:rFonts w:asciiTheme="minorHAnsi" w:eastAsiaTheme="minorEastAsia" w:hAnsiTheme="minorHAnsi" w:cstheme="minorBidi"/>
          <w:sz w:val="22"/>
          <w:szCs w:val="22"/>
        </w:rPr>
      </w:pPr>
      <w:r w:rsidRPr="00F74372">
        <w:t>A.8.1.13</w:t>
      </w:r>
      <w:r w:rsidRPr="00F74372">
        <w:rPr>
          <w:rFonts w:asciiTheme="minorHAnsi" w:eastAsiaTheme="minorEastAsia" w:hAnsiTheme="minorHAnsi"/>
          <w:sz w:val="22"/>
          <w:szCs w:val="22"/>
        </w:rPr>
        <w:tab/>
      </w:r>
      <w:r w:rsidRPr="007760F8">
        <w:rPr>
          <w:rFonts w:cs="v4.2.0"/>
        </w:rPr>
        <w:t>E-UTRAN FDD-FDD intra-frequency event triggered reporting under fading propagation conditions in synchronous cells with DRX for UE category 0</w:t>
      </w:r>
      <w:r>
        <w:tab/>
        <w:t>1532</w:t>
      </w:r>
    </w:p>
    <w:p w:rsidR="00F74372" w:rsidRDefault="00F74372">
      <w:pPr>
        <w:pStyle w:val="TOC4"/>
        <w:rPr>
          <w:rFonts w:asciiTheme="minorHAnsi" w:eastAsiaTheme="minorEastAsia" w:hAnsiTheme="minorHAnsi" w:cstheme="minorBidi"/>
          <w:sz w:val="22"/>
          <w:szCs w:val="22"/>
        </w:rPr>
      </w:pPr>
      <w:r w:rsidRPr="00F74372">
        <w:t>A.8.1.13.</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1532</w:t>
      </w:r>
    </w:p>
    <w:p w:rsidR="00F74372" w:rsidRDefault="00F74372">
      <w:pPr>
        <w:pStyle w:val="TOC4"/>
        <w:rPr>
          <w:rFonts w:asciiTheme="minorHAnsi" w:eastAsiaTheme="minorEastAsia" w:hAnsiTheme="minorHAnsi" w:cstheme="minorBidi"/>
          <w:sz w:val="22"/>
          <w:szCs w:val="22"/>
        </w:rPr>
      </w:pPr>
      <w:r w:rsidRPr="00F74372">
        <w:t>A.8.1.13.2</w:t>
      </w:r>
      <w:r w:rsidRPr="00F74372">
        <w:rPr>
          <w:rFonts w:asciiTheme="minorHAnsi" w:eastAsiaTheme="minorEastAsia" w:hAnsiTheme="minorHAnsi"/>
          <w:sz w:val="22"/>
          <w:szCs w:val="22"/>
        </w:rPr>
        <w:tab/>
      </w:r>
      <w:r w:rsidRPr="007760F8">
        <w:rPr>
          <w:rFonts w:cs="v4.2.0"/>
          <w:snapToGrid w:val="0"/>
        </w:rPr>
        <w:t>Test Requirements</w:t>
      </w:r>
      <w:r>
        <w:tab/>
        <w:t>1534</w:t>
      </w:r>
    </w:p>
    <w:p w:rsidR="00F74372" w:rsidRDefault="00F74372">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1534</w:t>
      </w:r>
    </w:p>
    <w:p w:rsidR="00F74372" w:rsidRDefault="00F74372">
      <w:pPr>
        <w:pStyle w:val="TOC4"/>
        <w:rPr>
          <w:rFonts w:asciiTheme="minorHAnsi" w:eastAsiaTheme="minorEastAsia" w:hAnsiTheme="minorHAnsi" w:cstheme="minorBidi"/>
          <w:sz w:val="22"/>
          <w:szCs w:val="22"/>
        </w:rPr>
      </w:pPr>
      <w:r w:rsidRPr="00F74372">
        <w:t>A.8.1.14.1</w:t>
      </w:r>
      <w:r w:rsidRPr="00F74372">
        <w:rPr>
          <w:rFonts w:asciiTheme="minorHAnsi" w:eastAsiaTheme="minorEastAsia" w:hAnsiTheme="minorHAnsi"/>
          <w:sz w:val="22"/>
          <w:szCs w:val="22"/>
        </w:rPr>
        <w:tab/>
      </w:r>
      <w:r w:rsidRPr="007760F8">
        <w:rPr>
          <w:rFonts w:cs="v4.2.0"/>
          <w:snapToGrid w:val="0"/>
        </w:rPr>
        <w:t>Test Purpose and Environment</w:t>
      </w:r>
      <w:r>
        <w:tab/>
        <w:t>1534</w:t>
      </w:r>
    </w:p>
    <w:p w:rsidR="00F74372" w:rsidRDefault="00F74372">
      <w:pPr>
        <w:pStyle w:val="TOC4"/>
        <w:rPr>
          <w:rFonts w:asciiTheme="minorHAnsi" w:eastAsiaTheme="minorEastAsia" w:hAnsiTheme="minorHAnsi" w:cstheme="minorBidi"/>
          <w:sz w:val="22"/>
          <w:szCs w:val="22"/>
        </w:rPr>
      </w:pPr>
      <w:r w:rsidRPr="00F74372">
        <w:t>A.8.1.14.2</w:t>
      </w:r>
      <w:r w:rsidRPr="00F74372">
        <w:rPr>
          <w:rFonts w:asciiTheme="minorHAnsi" w:eastAsiaTheme="minorEastAsia" w:hAnsiTheme="minorHAnsi"/>
          <w:sz w:val="22"/>
          <w:szCs w:val="22"/>
        </w:rPr>
        <w:tab/>
      </w:r>
      <w:r w:rsidRPr="007760F8">
        <w:rPr>
          <w:rFonts w:cs="v4.2.0"/>
          <w:snapToGrid w:val="0"/>
        </w:rPr>
        <w:t>Test Requirements</w:t>
      </w:r>
      <w:r>
        <w:tab/>
        <w:t>1536</w:t>
      </w:r>
    </w:p>
    <w:p w:rsidR="00F74372" w:rsidRDefault="00F74372">
      <w:pPr>
        <w:pStyle w:val="TOC3"/>
        <w:rPr>
          <w:rFonts w:asciiTheme="minorHAnsi" w:eastAsiaTheme="minorEastAsia" w:hAnsiTheme="minorHAnsi" w:cstheme="minorBidi"/>
          <w:sz w:val="22"/>
          <w:szCs w:val="22"/>
        </w:rPr>
      </w:pPr>
      <w:r w:rsidRPr="00F74372">
        <w:t>A.8.1.15</w:t>
      </w:r>
      <w:r w:rsidRPr="00F74372">
        <w:rPr>
          <w:rFonts w:asciiTheme="minorHAnsi" w:eastAsiaTheme="minorEastAsia" w:hAnsiTheme="minorHAnsi"/>
          <w:sz w:val="22"/>
          <w:szCs w:val="22"/>
        </w:rPr>
        <w:tab/>
      </w:r>
      <w:r w:rsidRPr="007760F8">
        <w:rPr>
          <w:rFonts w:cs="v4.2.0"/>
        </w:rPr>
        <w:t>E-UTRAN HD-FDD intra-frequency event triggered reporting under fading propagation conditions in synchronous cells for UE category 0</w:t>
      </w:r>
      <w:r>
        <w:tab/>
        <w:t>1537</w:t>
      </w:r>
    </w:p>
    <w:p w:rsidR="00F74372" w:rsidRDefault="00F74372">
      <w:pPr>
        <w:pStyle w:val="TOC4"/>
        <w:rPr>
          <w:rFonts w:asciiTheme="minorHAnsi" w:eastAsiaTheme="minorEastAsia" w:hAnsiTheme="minorHAnsi" w:cstheme="minorBidi"/>
          <w:sz w:val="22"/>
          <w:szCs w:val="22"/>
        </w:rPr>
      </w:pPr>
      <w:r w:rsidRPr="00F74372">
        <w:t>A.8.1.15.1</w:t>
      </w:r>
      <w:r w:rsidRPr="00F74372">
        <w:rPr>
          <w:rFonts w:asciiTheme="minorHAnsi" w:eastAsiaTheme="minorEastAsia" w:hAnsiTheme="minorHAnsi"/>
          <w:sz w:val="22"/>
          <w:szCs w:val="22"/>
        </w:rPr>
        <w:tab/>
      </w:r>
      <w:r w:rsidRPr="007760F8">
        <w:rPr>
          <w:rFonts w:cs="v4.2.0"/>
          <w:snapToGrid w:val="0"/>
        </w:rPr>
        <w:t>Test Purpose and Environment</w:t>
      </w:r>
      <w:r>
        <w:tab/>
        <w:t>1537</w:t>
      </w:r>
    </w:p>
    <w:p w:rsidR="00F74372" w:rsidRDefault="00F74372">
      <w:pPr>
        <w:pStyle w:val="TOC4"/>
        <w:rPr>
          <w:rFonts w:asciiTheme="minorHAnsi" w:eastAsiaTheme="minorEastAsia" w:hAnsiTheme="minorHAnsi" w:cstheme="minorBidi"/>
          <w:sz w:val="22"/>
          <w:szCs w:val="22"/>
        </w:rPr>
      </w:pPr>
      <w:r w:rsidRPr="00F74372">
        <w:t>A.8.1.15.2</w:t>
      </w:r>
      <w:r w:rsidRPr="00F74372">
        <w:rPr>
          <w:rFonts w:asciiTheme="minorHAnsi" w:eastAsiaTheme="minorEastAsia" w:hAnsiTheme="minorHAnsi"/>
          <w:sz w:val="22"/>
          <w:szCs w:val="22"/>
        </w:rPr>
        <w:tab/>
      </w:r>
      <w:r w:rsidRPr="007760F8">
        <w:rPr>
          <w:rFonts w:cs="v4.2.0"/>
          <w:snapToGrid w:val="0"/>
        </w:rPr>
        <w:t>Test Requirements</w:t>
      </w:r>
      <w:r>
        <w:tab/>
        <w:t>1538</w:t>
      </w:r>
    </w:p>
    <w:p w:rsidR="00F74372" w:rsidRDefault="00F74372">
      <w:pPr>
        <w:pStyle w:val="TOC3"/>
        <w:rPr>
          <w:rFonts w:asciiTheme="minorHAnsi" w:eastAsiaTheme="minorEastAsia" w:hAnsiTheme="minorHAnsi" w:cstheme="minorBidi"/>
          <w:sz w:val="22"/>
          <w:szCs w:val="22"/>
        </w:rPr>
      </w:pPr>
      <w:r w:rsidRPr="00F74372">
        <w:t>A.8.1.16</w:t>
      </w:r>
      <w:r w:rsidRPr="00F74372">
        <w:rPr>
          <w:rFonts w:asciiTheme="minorHAnsi" w:eastAsiaTheme="minorEastAsia" w:hAnsiTheme="minorHAnsi"/>
          <w:sz w:val="22"/>
          <w:szCs w:val="22"/>
        </w:rPr>
        <w:tab/>
      </w:r>
      <w:r w:rsidRPr="007760F8">
        <w:rPr>
          <w:rFonts w:cs="v4.2.0"/>
        </w:rPr>
        <w:t>E-UTRAN HD-FDD intra-frequency event triggered reporting under fading propagation conditions in synchronous cells with DRX for UE category 0</w:t>
      </w:r>
      <w:r>
        <w:tab/>
        <w:t>1539</w:t>
      </w:r>
    </w:p>
    <w:p w:rsidR="00F74372" w:rsidRDefault="00F74372">
      <w:pPr>
        <w:pStyle w:val="TOC4"/>
        <w:rPr>
          <w:rFonts w:asciiTheme="minorHAnsi" w:eastAsiaTheme="minorEastAsia" w:hAnsiTheme="minorHAnsi" w:cstheme="minorBidi"/>
          <w:sz w:val="22"/>
          <w:szCs w:val="22"/>
        </w:rPr>
      </w:pPr>
      <w:r w:rsidRPr="00F74372">
        <w:t>A.8.1.16.</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1539</w:t>
      </w:r>
    </w:p>
    <w:p w:rsidR="00F74372" w:rsidRDefault="00F74372">
      <w:pPr>
        <w:pStyle w:val="TOC4"/>
        <w:rPr>
          <w:rFonts w:asciiTheme="minorHAnsi" w:eastAsiaTheme="minorEastAsia" w:hAnsiTheme="minorHAnsi" w:cstheme="minorBidi"/>
          <w:sz w:val="22"/>
          <w:szCs w:val="22"/>
        </w:rPr>
      </w:pPr>
      <w:r w:rsidRPr="00F74372">
        <w:t>A.8.1.16.2</w:t>
      </w:r>
      <w:r w:rsidRPr="00F74372">
        <w:rPr>
          <w:rFonts w:asciiTheme="minorHAnsi" w:eastAsiaTheme="minorEastAsia" w:hAnsiTheme="minorHAnsi"/>
          <w:sz w:val="22"/>
          <w:szCs w:val="22"/>
        </w:rPr>
        <w:tab/>
      </w:r>
      <w:r w:rsidRPr="007760F8">
        <w:rPr>
          <w:rFonts w:cs="v4.2.0"/>
          <w:snapToGrid w:val="0"/>
        </w:rPr>
        <w:t>Test Requirements</w:t>
      </w:r>
      <w:r>
        <w:tab/>
        <w:t>1541</w:t>
      </w:r>
    </w:p>
    <w:p w:rsidR="00F74372" w:rsidRDefault="00F74372">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1541</w:t>
      </w:r>
    </w:p>
    <w:p w:rsidR="00F74372" w:rsidRDefault="00F74372">
      <w:pPr>
        <w:pStyle w:val="TOC3"/>
        <w:rPr>
          <w:rFonts w:asciiTheme="minorHAnsi" w:eastAsiaTheme="minorEastAsia" w:hAnsiTheme="minorHAnsi" w:cstheme="minorBidi"/>
          <w:sz w:val="22"/>
          <w:szCs w:val="22"/>
        </w:rPr>
      </w:pPr>
      <w:r w:rsidRPr="00F74372">
        <w:t>A.8.1.18</w:t>
      </w:r>
      <w:r w:rsidRPr="00F74372">
        <w:rPr>
          <w:rFonts w:asciiTheme="minorHAnsi" w:eastAsiaTheme="minorEastAsia" w:hAnsiTheme="minorHAnsi"/>
          <w:sz w:val="22"/>
          <w:szCs w:val="22"/>
        </w:rPr>
        <w:tab/>
      </w:r>
      <w:r w:rsidRPr="007760F8">
        <w:rPr>
          <w:rFonts w:cs="v4.2.0"/>
        </w:rPr>
        <w:t>Void</w:t>
      </w:r>
      <w:r>
        <w:tab/>
        <w:t>1541</w:t>
      </w:r>
    </w:p>
    <w:p w:rsidR="00F74372" w:rsidRDefault="00F74372">
      <w:pPr>
        <w:pStyle w:val="TOC3"/>
        <w:rPr>
          <w:rFonts w:asciiTheme="minorHAnsi" w:eastAsiaTheme="minorEastAsia" w:hAnsiTheme="minorHAnsi" w:cstheme="minorBidi"/>
          <w:sz w:val="22"/>
          <w:szCs w:val="22"/>
        </w:rPr>
      </w:pPr>
      <w:r w:rsidRPr="00F74372">
        <w:t>A.8.1.19</w:t>
      </w:r>
      <w:r w:rsidRPr="00F74372">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1541</w:t>
      </w:r>
    </w:p>
    <w:p w:rsidR="00F74372" w:rsidRDefault="00F74372">
      <w:pPr>
        <w:pStyle w:val="TOC4"/>
        <w:rPr>
          <w:rFonts w:asciiTheme="minorHAnsi" w:eastAsiaTheme="minorEastAsia" w:hAnsiTheme="minorHAnsi" w:cstheme="minorBidi"/>
          <w:sz w:val="22"/>
          <w:szCs w:val="22"/>
        </w:rPr>
      </w:pPr>
      <w:r w:rsidRPr="00F74372">
        <w:t>A.8.1.19.1</w:t>
      </w:r>
      <w:r w:rsidRPr="00F74372">
        <w:rPr>
          <w:rFonts w:asciiTheme="minorHAnsi" w:eastAsiaTheme="minorEastAsia" w:hAnsiTheme="minorHAnsi" w:cstheme="minorBidi"/>
          <w:sz w:val="22"/>
          <w:szCs w:val="22"/>
        </w:rPr>
        <w:tab/>
      </w:r>
      <w:r w:rsidRPr="007760F8">
        <w:rPr>
          <w:snapToGrid w:val="0"/>
        </w:rPr>
        <w:t>Test Purpose and Environment</w:t>
      </w:r>
      <w:r>
        <w:tab/>
        <w:t>1541</w:t>
      </w:r>
    </w:p>
    <w:p w:rsidR="00F74372" w:rsidRDefault="00F74372">
      <w:pPr>
        <w:pStyle w:val="TOC4"/>
        <w:rPr>
          <w:rFonts w:asciiTheme="minorHAnsi" w:eastAsiaTheme="minorEastAsia" w:hAnsiTheme="minorHAnsi" w:cstheme="minorBidi"/>
          <w:sz w:val="22"/>
          <w:szCs w:val="22"/>
        </w:rPr>
      </w:pPr>
      <w:r w:rsidRPr="00F74372">
        <w:t>A.8.1.19.2</w:t>
      </w:r>
      <w:r w:rsidRPr="00F74372">
        <w:rPr>
          <w:rFonts w:asciiTheme="minorHAnsi" w:eastAsiaTheme="minorEastAsia" w:hAnsiTheme="minorHAnsi" w:cstheme="minorBidi"/>
          <w:sz w:val="22"/>
          <w:szCs w:val="22"/>
        </w:rPr>
        <w:tab/>
      </w:r>
      <w:r w:rsidRPr="007760F8">
        <w:rPr>
          <w:snapToGrid w:val="0"/>
        </w:rPr>
        <w:t>Test Requirements</w:t>
      </w:r>
      <w:r>
        <w:tab/>
        <w:t>1543</w:t>
      </w:r>
    </w:p>
    <w:p w:rsidR="00F74372" w:rsidRDefault="00F74372">
      <w:pPr>
        <w:pStyle w:val="TOC3"/>
        <w:rPr>
          <w:rFonts w:asciiTheme="minorHAnsi" w:eastAsiaTheme="minorEastAsia" w:hAnsiTheme="minorHAnsi" w:cstheme="minorBidi"/>
          <w:sz w:val="22"/>
          <w:szCs w:val="22"/>
        </w:rPr>
      </w:pPr>
      <w:r w:rsidRPr="00F74372">
        <w:t>A.8.1.20</w:t>
      </w:r>
      <w:r w:rsidRPr="00F74372">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7760F8">
        <w:rPr>
          <w:rFonts w:cs="v4.2.0"/>
        </w:rPr>
        <w:t xml:space="preserve"> </w:t>
      </w:r>
      <w:r w:rsidRPr="007760F8">
        <w:rPr>
          <w:rFonts w:cs="v4.2.0"/>
          <w:lang w:eastAsia="zh-CN"/>
        </w:rPr>
        <w:t>with DRX for UE category 0</w:t>
      </w:r>
      <w:r>
        <w:tab/>
        <w:t>1544</w:t>
      </w:r>
    </w:p>
    <w:p w:rsidR="00F74372" w:rsidRDefault="00F74372">
      <w:pPr>
        <w:pStyle w:val="TOC4"/>
        <w:rPr>
          <w:rFonts w:asciiTheme="minorHAnsi" w:eastAsiaTheme="minorEastAsia" w:hAnsiTheme="minorHAnsi" w:cstheme="minorBidi"/>
          <w:sz w:val="22"/>
          <w:szCs w:val="22"/>
        </w:rPr>
      </w:pPr>
      <w:r w:rsidRPr="00F74372">
        <w:t>A.8.1.20.1</w:t>
      </w:r>
      <w:r w:rsidRPr="00F74372">
        <w:rPr>
          <w:rFonts w:asciiTheme="minorHAnsi" w:eastAsiaTheme="minorEastAsia" w:hAnsiTheme="minorHAnsi" w:cstheme="minorBidi"/>
          <w:sz w:val="22"/>
          <w:szCs w:val="22"/>
        </w:rPr>
        <w:tab/>
      </w:r>
      <w:r w:rsidRPr="007760F8">
        <w:rPr>
          <w:snapToGrid w:val="0"/>
        </w:rPr>
        <w:t>Test Purpose and Environment</w:t>
      </w:r>
      <w:r>
        <w:tab/>
        <w:t>1544</w:t>
      </w:r>
    </w:p>
    <w:p w:rsidR="00F74372" w:rsidRDefault="00F74372">
      <w:pPr>
        <w:pStyle w:val="TOC4"/>
        <w:rPr>
          <w:rFonts w:asciiTheme="minorHAnsi" w:eastAsiaTheme="minorEastAsia" w:hAnsiTheme="minorHAnsi" w:cstheme="minorBidi"/>
          <w:sz w:val="22"/>
          <w:szCs w:val="22"/>
        </w:rPr>
      </w:pPr>
      <w:r w:rsidRPr="00F74372">
        <w:t>A.8.1.20.2</w:t>
      </w:r>
      <w:r w:rsidRPr="00F74372">
        <w:rPr>
          <w:rFonts w:asciiTheme="minorHAnsi" w:eastAsiaTheme="minorEastAsia" w:hAnsiTheme="minorHAnsi" w:cstheme="minorBidi"/>
          <w:sz w:val="22"/>
          <w:szCs w:val="22"/>
        </w:rPr>
        <w:tab/>
      </w:r>
      <w:r w:rsidRPr="007760F8">
        <w:rPr>
          <w:snapToGrid w:val="0"/>
        </w:rPr>
        <w:t>Test Requirements</w:t>
      </w:r>
      <w:r>
        <w:tab/>
        <w:t>1546</w:t>
      </w:r>
    </w:p>
    <w:p w:rsidR="00F74372" w:rsidRDefault="00F74372">
      <w:pPr>
        <w:pStyle w:val="TOC3"/>
        <w:rPr>
          <w:rFonts w:asciiTheme="minorHAnsi" w:eastAsiaTheme="minorEastAsia" w:hAnsiTheme="minorHAnsi" w:cstheme="minorBidi"/>
          <w:sz w:val="22"/>
          <w:szCs w:val="22"/>
        </w:rPr>
      </w:pPr>
      <w:r w:rsidRPr="00F74372">
        <w:t>A.8.1.21</w:t>
      </w:r>
      <w:r w:rsidRPr="00F74372">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1546</w:t>
      </w:r>
    </w:p>
    <w:p w:rsidR="00F74372" w:rsidRDefault="00F74372">
      <w:pPr>
        <w:pStyle w:val="TOC4"/>
        <w:rPr>
          <w:rFonts w:asciiTheme="minorHAnsi" w:eastAsiaTheme="minorEastAsia" w:hAnsiTheme="minorHAnsi" w:cstheme="minorBidi"/>
          <w:sz w:val="22"/>
          <w:szCs w:val="22"/>
        </w:rPr>
      </w:pPr>
      <w:r w:rsidRPr="00F74372">
        <w:t>A.8.1.21.1</w:t>
      </w:r>
      <w:r w:rsidRPr="00F74372">
        <w:rPr>
          <w:rFonts w:asciiTheme="minorHAnsi" w:eastAsiaTheme="minorEastAsia" w:hAnsiTheme="minorHAnsi" w:cstheme="minorBidi"/>
          <w:sz w:val="22"/>
          <w:szCs w:val="22"/>
        </w:rPr>
        <w:tab/>
      </w:r>
      <w:r w:rsidRPr="007760F8">
        <w:rPr>
          <w:snapToGrid w:val="0"/>
        </w:rPr>
        <w:t>Test Purpose and Environment</w:t>
      </w:r>
      <w:r>
        <w:tab/>
        <w:t>1546</w:t>
      </w:r>
    </w:p>
    <w:p w:rsidR="00F74372" w:rsidRDefault="00F74372">
      <w:pPr>
        <w:pStyle w:val="TOC4"/>
        <w:rPr>
          <w:rFonts w:asciiTheme="minorHAnsi" w:eastAsiaTheme="minorEastAsia" w:hAnsiTheme="minorHAnsi" w:cstheme="minorBidi"/>
          <w:sz w:val="22"/>
          <w:szCs w:val="22"/>
        </w:rPr>
      </w:pPr>
      <w:r w:rsidRPr="00F74372">
        <w:t>A.8.1.21.2</w:t>
      </w:r>
      <w:r w:rsidRPr="00F74372">
        <w:rPr>
          <w:rFonts w:asciiTheme="minorHAnsi" w:eastAsiaTheme="minorEastAsia" w:hAnsiTheme="minorHAnsi" w:cstheme="minorBidi"/>
          <w:sz w:val="22"/>
          <w:szCs w:val="22"/>
        </w:rPr>
        <w:tab/>
      </w:r>
      <w:r w:rsidRPr="007760F8">
        <w:rPr>
          <w:snapToGrid w:val="0"/>
        </w:rPr>
        <w:t>Test Requirements</w:t>
      </w:r>
      <w:r>
        <w:tab/>
        <w:t>1548</w:t>
      </w:r>
    </w:p>
    <w:p w:rsidR="00F74372" w:rsidRDefault="00F74372">
      <w:pPr>
        <w:pStyle w:val="TOC3"/>
        <w:rPr>
          <w:rFonts w:asciiTheme="minorHAnsi" w:eastAsiaTheme="minorEastAsia" w:hAnsiTheme="minorHAnsi" w:cstheme="minorBidi"/>
          <w:sz w:val="22"/>
          <w:szCs w:val="22"/>
        </w:rPr>
      </w:pPr>
      <w:r w:rsidRPr="00F74372">
        <w:t>A.8.1.22</w:t>
      </w:r>
      <w:r w:rsidRPr="00F74372">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7760F8">
        <w:rPr>
          <w:rFonts w:cs="v4.2.0"/>
        </w:rPr>
        <w:t xml:space="preserve"> </w:t>
      </w:r>
      <w:r w:rsidRPr="007760F8">
        <w:rPr>
          <w:rFonts w:cs="v4.2.0"/>
          <w:lang w:eastAsia="zh-CN"/>
        </w:rPr>
        <w:t>with DRX for UE category 0</w:t>
      </w:r>
      <w:r>
        <w:tab/>
        <w:t>1549</w:t>
      </w:r>
    </w:p>
    <w:p w:rsidR="00F74372" w:rsidRDefault="00F74372">
      <w:pPr>
        <w:pStyle w:val="TOC4"/>
        <w:rPr>
          <w:rFonts w:asciiTheme="minorHAnsi" w:eastAsiaTheme="minorEastAsia" w:hAnsiTheme="minorHAnsi" w:cstheme="minorBidi"/>
          <w:sz w:val="22"/>
          <w:szCs w:val="22"/>
        </w:rPr>
      </w:pPr>
      <w:r w:rsidRPr="00F74372">
        <w:t>A.8.1.22.1</w:t>
      </w:r>
      <w:r w:rsidRPr="00F74372">
        <w:rPr>
          <w:rFonts w:asciiTheme="minorHAnsi" w:eastAsiaTheme="minorEastAsia" w:hAnsiTheme="minorHAnsi" w:cstheme="minorBidi"/>
          <w:sz w:val="22"/>
          <w:szCs w:val="22"/>
        </w:rPr>
        <w:tab/>
      </w:r>
      <w:r w:rsidRPr="007760F8">
        <w:rPr>
          <w:snapToGrid w:val="0"/>
        </w:rPr>
        <w:t>Test Purpose and Environment</w:t>
      </w:r>
      <w:r>
        <w:tab/>
        <w:t>1549</w:t>
      </w:r>
    </w:p>
    <w:p w:rsidR="00F74372" w:rsidRDefault="00F74372">
      <w:pPr>
        <w:pStyle w:val="TOC4"/>
        <w:rPr>
          <w:rFonts w:asciiTheme="minorHAnsi" w:eastAsiaTheme="minorEastAsia" w:hAnsiTheme="minorHAnsi" w:cstheme="minorBidi"/>
          <w:sz w:val="22"/>
          <w:szCs w:val="22"/>
        </w:rPr>
      </w:pPr>
      <w:r w:rsidRPr="00F74372">
        <w:t>A.8.1.22.2</w:t>
      </w:r>
      <w:r w:rsidRPr="00F74372">
        <w:rPr>
          <w:rFonts w:asciiTheme="minorHAnsi" w:eastAsiaTheme="minorEastAsia" w:hAnsiTheme="minorHAnsi" w:cstheme="minorBidi"/>
          <w:sz w:val="22"/>
          <w:szCs w:val="22"/>
        </w:rPr>
        <w:tab/>
      </w:r>
      <w:r w:rsidRPr="007760F8">
        <w:rPr>
          <w:snapToGrid w:val="0"/>
        </w:rPr>
        <w:t>Test Requirements</w:t>
      </w:r>
      <w:r>
        <w:tab/>
        <w:t>1551</w:t>
      </w:r>
    </w:p>
    <w:p w:rsidR="00F74372" w:rsidRDefault="00F74372">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1551</w:t>
      </w:r>
    </w:p>
    <w:p w:rsidR="00F74372" w:rsidRDefault="00F74372">
      <w:pPr>
        <w:pStyle w:val="TOC4"/>
        <w:rPr>
          <w:rFonts w:asciiTheme="minorHAnsi" w:eastAsiaTheme="minorEastAsia" w:hAnsiTheme="minorHAnsi" w:cstheme="minorBidi"/>
          <w:sz w:val="22"/>
          <w:szCs w:val="22"/>
        </w:rPr>
      </w:pPr>
      <w:r w:rsidRPr="00F74372">
        <w:t>A.8.1.23.1</w:t>
      </w:r>
      <w:r w:rsidRPr="00F74372">
        <w:rPr>
          <w:rFonts w:asciiTheme="minorHAnsi" w:eastAsiaTheme="minorEastAsia" w:hAnsiTheme="minorHAnsi" w:cstheme="minorBidi"/>
          <w:sz w:val="22"/>
          <w:szCs w:val="22"/>
        </w:rPr>
        <w:tab/>
      </w:r>
      <w:r w:rsidRPr="007760F8">
        <w:rPr>
          <w:snapToGrid w:val="0"/>
        </w:rPr>
        <w:t>Test Purpose and Environment</w:t>
      </w:r>
      <w:r>
        <w:tab/>
        <w:t>1551</w:t>
      </w:r>
    </w:p>
    <w:p w:rsidR="00F74372" w:rsidRDefault="00F74372">
      <w:pPr>
        <w:pStyle w:val="TOC4"/>
        <w:rPr>
          <w:rFonts w:asciiTheme="minorHAnsi" w:eastAsiaTheme="minorEastAsia" w:hAnsiTheme="minorHAnsi" w:cstheme="minorBidi"/>
          <w:sz w:val="22"/>
          <w:szCs w:val="22"/>
        </w:rPr>
      </w:pPr>
      <w:r w:rsidRPr="00F74372">
        <w:t>A.8.1.23.2</w:t>
      </w:r>
      <w:r w:rsidRPr="00F74372">
        <w:rPr>
          <w:rFonts w:asciiTheme="minorHAnsi" w:eastAsiaTheme="minorEastAsia" w:hAnsiTheme="minorHAnsi" w:cstheme="minorBidi"/>
          <w:sz w:val="22"/>
          <w:szCs w:val="22"/>
        </w:rPr>
        <w:tab/>
      </w:r>
      <w:r w:rsidRPr="007760F8">
        <w:rPr>
          <w:snapToGrid w:val="0"/>
        </w:rPr>
        <w:t>Test Requirements</w:t>
      </w:r>
      <w:r>
        <w:tab/>
        <w:t>1552</w:t>
      </w:r>
    </w:p>
    <w:p w:rsidR="00F74372" w:rsidRDefault="00F74372">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1553</w:t>
      </w:r>
    </w:p>
    <w:p w:rsidR="00F74372" w:rsidRDefault="00F74372">
      <w:pPr>
        <w:pStyle w:val="TOC4"/>
        <w:rPr>
          <w:rFonts w:asciiTheme="minorHAnsi" w:eastAsiaTheme="minorEastAsia" w:hAnsiTheme="minorHAnsi" w:cstheme="minorBidi"/>
          <w:sz w:val="22"/>
          <w:szCs w:val="22"/>
        </w:rPr>
      </w:pPr>
      <w:r w:rsidRPr="00F74372">
        <w:t>A.8.1.24.1</w:t>
      </w:r>
      <w:r w:rsidRPr="00F74372">
        <w:rPr>
          <w:rFonts w:asciiTheme="minorHAnsi" w:eastAsiaTheme="minorEastAsia" w:hAnsiTheme="minorHAnsi" w:cstheme="minorBidi"/>
          <w:sz w:val="22"/>
          <w:szCs w:val="22"/>
        </w:rPr>
        <w:tab/>
      </w:r>
      <w:r w:rsidRPr="007760F8">
        <w:rPr>
          <w:snapToGrid w:val="0"/>
        </w:rPr>
        <w:t>Test Purpose and Environment</w:t>
      </w:r>
      <w:r>
        <w:tab/>
        <w:t>1553</w:t>
      </w:r>
    </w:p>
    <w:p w:rsidR="00F74372" w:rsidRDefault="00F74372">
      <w:pPr>
        <w:pStyle w:val="TOC4"/>
        <w:rPr>
          <w:rFonts w:asciiTheme="minorHAnsi" w:eastAsiaTheme="minorEastAsia" w:hAnsiTheme="minorHAnsi" w:cstheme="minorBidi"/>
          <w:sz w:val="22"/>
          <w:szCs w:val="22"/>
        </w:rPr>
      </w:pPr>
      <w:r w:rsidRPr="00F74372">
        <w:t>A.8.1.24.2</w:t>
      </w:r>
      <w:r w:rsidRPr="00F74372">
        <w:rPr>
          <w:rFonts w:asciiTheme="minorHAnsi" w:eastAsiaTheme="minorEastAsia" w:hAnsiTheme="minorHAnsi" w:cstheme="minorBidi"/>
          <w:sz w:val="22"/>
          <w:szCs w:val="22"/>
        </w:rPr>
        <w:tab/>
      </w:r>
      <w:r w:rsidRPr="007760F8">
        <w:rPr>
          <w:snapToGrid w:val="0"/>
        </w:rPr>
        <w:t>Test Requirements</w:t>
      </w:r>
      <w:r>
        <w:tab/>
        <w:t>1555</w:t>
      </w:r>
    </w:p>
    <w:p w:rsidR="00F74372" w:rsidRDefault="00F74372">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1555</w:t>
      </w:r>
    </w:p>
    <w:p w:rsidR="00F74372" w:rsidRDefault="00F74372">
      <w:pPr>
        <w:pStyle w:val="TOC4"/>
        <w:rPr>
          <w:rFonts w:asciiTheme="minorHAnsi" w:eastAsiaTheme="minorEastAsia" w:hAnsiTheme="minorHAnsi" w:cstheme="minorBidi"/>
          <w:sz w:val="22"/>
          <w:szCs w:val="22"/>
        </w:rPr>
      </w:pPr>
      <w:r w:rsidRPr="00F74372">
        <w:t>A.8.1.25.</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1555</w:t>
      </w:r>
    </w:p>
    <w:p w:rsidR="00F74372" w:rsidRDefault="00F74372">
      <w:pPr>
        <w:pStyle w:val="TOC4"/>
        <w:rPr>
          <w:rFonts w:asciiTheme="minorHAnsi" w:eastAsiaTheme="minorEastAsia" w:hAnsiTheme="minorHAnsi" w:cstheme="minorBidi"/>
          <w:sz w:val="22"/>
          <w:szCs w:val="22"/>
        </w:rPr>
      </w:pPr>
      <w:r w:rsidRPr="00F74372">
        <w:t>A.8.1.25.2</w:t>
      </w:r>
      <w:r w:rsidRPr="00F74372">
        <w:rPr>
          <w:rFonts w:asciiTheme="minorHAnsi" w:eastAsiaTheme="minorEastAsia" w:hAnsiTheme="minorHAnsi" w:cstheme="minorBidi"/>
          <w:sz w:val="22"/>
          <w:szCs w:val="22"/>
        </w:rPr>
        <w:tab/>
      </w:r>
      <w:r w:rsidRPr="007760F8">
        <w:rPr>
          <w:snapToGrid w:val="0"/>
        </w:rPr>
        <w:t>Test Requirements</w:t>
      </w:r>
      <w:r>
        <w:tab/>
        <w:t>1557</w:t>
      </w:r>
    </w:p>
    <w:p w:rsidR="00F74372" w:rsidRDefault="00F74372">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1557</w:t>
      </w:r>
    </w:p>
    <w:p w:rsidR="00F74372" w:rsidRDefault="00F74372">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1557</w:t>
      </w:r>
    </w:p>
    <w:p w:rsidR="00F74372" w:rsidRDefault="00F74372">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1560</w:t>
      </w:r>
    </w:p>
    <w:p w:rsidR="00F74372" w:rsidRDefault="00F74372">
      <w:pPr>
        <w:pStyle w:val="TOC4"/>
        <w:rPr>
          <w:rFonts w:asciiTheme="minorHAnsi" w:eastAsiaTheme="minorEastAsia" w:hAnsiTheme="minorHAnsi" w:cstheme="minorBidi"/>
          <w:sz w:val="22"/>
          <w:szCs w:val="22"/>
        </w:rPr>
      </w:pPr>
      <w:r w:rsidRPr="00F74372">
        <w:t>A.8.1.27.1</w:t>
      </w:r>
      <w:r w:rsidRPr="00F74372">
        <w:rPr>
          <w:rFonts w:asciiTheme="minorHAnsi" w:eastAsiaTheme="minorEastAsia" w:hAnsiTheme="minorHAnsi" w:cstheme="minorBidi"/>
          <w:sz w:val="22"/>
          <w:szCs w:val="22"/>
        </w:rPr>
        <w:tab/>
      </w:r>
      <w:r w:rsidRPr="007760F8">
        <w:rPr>
          <w:snapToGrid w:val="0"/>
        </w:rPr>
        <w:t>Test Purpose and Environment</w:t>
      </w:r>
      <w:r>
        <w:tab/>
        <w:t>1560</w:t>
      </w:r>
    </w:p>
    <w:p w:rsidR="00F74372" w:rsidRDefault="00F74372">
      <w:pPr>
        <w:pStyle w:val="TOC4"/>
        <w:rPr>
          <w:rFonts w:asciiTheme="minorHAnsi" w:eastAsiaTheme="minorEastAsia" w:hAnsiTheme="minorHAnsi" w:cstheme="minorBidi"/>
          <w:sz w:val="22"/>
          <w:szCs w:val="22"/>
        </w:rPr>
      </w:pPr>
      <w:r w:rsidRPr="00F74372">
        <w:t>A.8.1.27.2</w:t>
      </w:r>
      <w:r w:rsidRPr="00F74372">
        <w:rPr>
          <w:rFonts w:asciiTheme="minorHAnsi" w:eastAsiaTheme="minorEastAsia" w:hAnsiTheme="minorHAnsi" w:cstheme="minorBidi"/>
          <w:sz w:val="22"/>
          <w:szCs w:val="22"/>
        </w:rPr>
        <w:tab/>
      </w:r>
      <w:r w:rsidRPr="007760F8">
        <w:rPr>
          <w:snapToGrid w:val="0"/>
        </w:rPr>
        <w:t>Test Requirements</w:t>
      </w:r>
      <w:r>
        <w:tab/>
        <w:t>1562</w:t>
      </w:r>
    </w:p>
    <w:p w:rsidR="00F74372" w:rsidRDefault="00F74372">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1562</w:t>
      </w:r>
    </w:p>
    <w:p w:rsidR="00F74372" w:rsidRDefault="00F74372">
      <w:pPr>
        <w:pStyle w:val="TOC4"/>
        <w:rPr>
          <w:rFonts w:asciiTheme="minorHAnsi" w:eastAsiaTheme="minorEastAsia" w:hAnsiTheme="minorHAnsi" w:cstheme="minorBidi"/>
          <w:sz w:val="22"/>
          <w:szCs w:val="22"/>
        </w:rPr>
      </w:pPr>
      <w:r w:rsidRPr="00F74372">
        <w:t>A.8.1.28.</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1562</w:t>
      </w:r>
    </w:p>
    <w:p w:rsidR="00F74372" w:rsidRDefault="00F74372">
      <w:pPr>
        <w:pStyle w:val="TOC4"/>
        <w:rPr>
          <w:rFonts w:asciiTheme="minorHAnsi" w:eastAsiaTheme="minorEastAsia" w:hAnsiTheme="minorHAnsi" w:cstheme="minorBidi"/>
          <w:sz w:val="22"/>
          <w:szCs w:val="22"/>
        </w:rPr>
      </w:pPr>
      <w:r w:rsidRPr="00F74372">
        <w:t>A.8.1.28.2</w:t>
      </w:r>
      <w:r w:rsidRPr="00F74372">
        <w:rPr>
          <w:rFonts w:asciiTheme="minorHAnsi" w:eastAsiaTheme="minorEastAsia" w:hAnsiTheme="minorHAnsi" w:cstheme="minorBidi"/>
          <w:sz w:val="22"/>
          <w:szCs w:val="22"/>
        </w:rPr>
        <w:tab/>
      </w:r>
      <w:r w:rsidRPr="007760F8">
        <w:rPr>
          <w:snapToGrid w:val="0"/>
        </w:rPr>
        <w:t>Test Requirements</w:t>
      </w:r>
      <w:r>
        <w:tab/>
        <w:t>1564</w:t>
      </w:r>
    </w:p>
    <w:p w:rsidR="00F74372" w:rsidRDefault="00F74372">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1564</w:t>
      </w:r>
    </w:p>
    <w:p w:rsidR="00F74372" w:rsidRDefault="00F74372">
      <w:pPr>
        <w:pStyle w:val="TOC4"/>
        <w:rPr>
          <w:rFonts w:asciiTheme="minorHAnsi" w:eastAsiaTheme="minorEastAsia" w:hAnsiTheme="minorHAnsi" w:cstheme="minorBidi"/>
          <w:sz w:val="22"/>
          <w:szCs w:val="22"/>
        </w:rPr>
      </w:pPr>
      <w:r w:rsidRPr="00F74372">
        <w:t>A.8.1.29.1</w:t>
      </w:r>
      <w:r w:rsidRPr="00F74372">
        <w:rPr>
          <w:rFonts w:asciiTheme="minorHAnsi" w:eastAsiaTheme="minorEastAsia" w:hAnsiTheme="minorHAnsi" w:cstheme="minorBidi"/>
          <w:sz w:val="22"/>
          <w:szCs w:val="22"/>
        </w:rPr>
        <w:tab/>
      </w:r>
      <w:r w:rsidRPr="007760F8">
        <w:rPr>
          <w:snapToGrid w:val="0"/>
        </w:rPr>
        <w:t>Test Purpose and Environment</w:t>
      </w:r>
      <w:r>
        <w:tab/>
        <w:t>1564</w:t>
      </w:r>
    </w:p>
    <w:p w:rsidR="00F74372" w:rsidRDefault="00F74372">
      <w:pPr>
        <w:pStyle w:val="TOC4"/>
        <w:rPr>
          <w:rFonts w:asciiTheme="minorHAnsi" w:eastAsiaTheme="minorEastAsia" w:hAnsiTheme="minorHAnsi" w:cstheme="minorBidi"/>
          <w:sz w:val="22"/>
          <w:szCs w:val="22"/>
        </w:rPr>
      </w:pPr>
      <w:r w:rsidRPr="00F74372">
        <w:t>A.8.1.29.2</w:t>
      </w:r>
      <w:r w:rsidRPr="00F74372">
        <w:rPr>
          <w:rFonts w:asciiTheme="minorHAnsi" w:eastAsiaTheme="minorEastAsia" w:hAnsiTheme="minorHAnsi" w:cstheme="minorBidi"/>
          <w:sz w:val="22"/>
          <w:szCs w:val="22"/>
        </w:rPr>
        <w:tab/>
      </w:r>
      <w:r w:rsidRPr="007760F8">
        <w:rPr>
          <w:snapToGrid w:val="0"/>
        </w:rPr>
        <w:t>Test Requirements</w:t>
      </w:r>
      <w:r>
        <w:tab/>
        <w:t>1566</w:t>
      </w:r>
    </w:p>
    <w:p w:rsidR="00F74372" w:rsidRDefault="00F74372">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1567</w:t>
      </w:r>
    </w:p>
    <w:p w:rsidR="00F74372" w:rsidRDefault="00F74372">
      <w:pPr>
        <w:pStyle w:val="TOC4"/>
        <w:rPr>
          <w:rFonts w:asciiTheme="minorHAnsi" w:eastAsiaTheme="minorEastAsia" w:hAnsiTheme="minorHAnsi" w:cstheme="minorBidi"/>
          <w:sz w:val="22"/>
          <w:szCs w:val="22"/>
        </w:rPr>
      </w:pPr>
      <w:r w:rsidRPr="00F74372">
        <w:t>A.8.1.30.</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1567</w:t>
      </w:r>
    </w:p>
    <w:p w:rsidR="00F74372" w:rsidRDefault="00F74372">
      <w:pPr>
        <w:pStyle w:val="TOC4"/>
        <w:rPr>
          <w:rFonts w:asciiTheme="minorHAnsi" w:eastAsiaTheme="minorEastAsia" w:hAnsiTheme="minorHAnsi" w:cstheme="minorBidi"/>
          <w:sz w:val="22"/>
          <w:szCs w:val="22"/>
        </w:rPr>
      </w:pPr>
      <w:r w:rsidRPr="00F74372">
        <w:t>A.8.1.30.2</w:t>
      </w:r>
      <w:r w:rsidRPr="00F74372">
        <w:rPr>
          <w:rFonts w:asciiTheme="minorHAnsi" w:eastAsiaTheme="minorEastAsia" w:hAnsiTheme="minorHAnsi" w:cstheme="minorBidi"/>
          <w:sz w:val="22"/>
          <w:szCs w:val="22"/>
        </w:rPr>
        <w:tab/>
      </w:r>
      <w:r w:rsidRPr="007760F8">
        <w:rPr>
          <w:snapToGrid w:val="0"/>
        </w:rPr>
        <w:t>Test Requirements</w:t>
      </w:r>
      <w:r>
        <w:tab/>
        <w:t>1569</w:t>
      </w:r>
    </w:p>
    <w:p w:rsidR="00F74372" w:rsidRDefault="00F74372">
      <w:pPr>
        <w:pStyle w:val="TOC3"/>
        <w:rPr>
          <w:rFonts w:asciiTheme="minorHAnsi" w:eastAsiaTheme="minorEastAsia" w:hAnsiTheme="minorHAnsi" w:cstheme="minorBidi"/>
          <w:sz w:val="22"/>
          <w:szCs w:val="22"/>
        </w:rPr>
      </w:pPr>
      <w:r w:rsidRPr="00F74372">
        <w:t>A.8.1.31 E-UTRAN FDD-FDD intra-frequency event triggered reporting under fading propagation conditions in asynchronous cells for Cat-M1 UE in CEModeB</w:t>
      </w:r>
      <w:r w:rsidRPr="00F74372">
        <w:tab/>
      </w:r>
      <w:r>
        <w:t>1569</w:t>
      </w:r>
    </w:p>
    <w:p w:rsidR="00F74372" w:rsidRDefault="00F74372">
      <w:pPr>
        <w:pStyle w:val="TOC4"/>
        <w:rPr>
          <w:rFonts w:asciiTheme="minorHAnsi" w:eastAsiaTheme="minorEastAsia" w:hAnsiTheme="minorHAnsi" w:cstheme="minorBidi"/>
          <w:sz w:val="22"/>
          <w:szCs w:val="22"/>
        </w:rPr>
      </w:pPr>
      <w:r w:rsidRPr="00F74372">
        <w:t>A.8.1.31.1</w:t>
      </w:r>
      <w:r w:rsidRPr="00F74372">
        <w:rPr>
          <w:rFonts w:asciiTheme="minorHAnsi" w:eastAsiaTheme="minorEastAsia" w:hAnsiTheme="minorHAnsi"/>
          <w:sz w:val="22"/>
          <w:szCs w:val="22"/>
        </w:rPr>
        <w:tab/>
      </w:r>
      <w:r w:rsidRPr="007760F8">
        <w:rPr>
          <w:rFonts w:cs="v4.2.0"/>
          <w:snapToGrid w:val="0"/>
        </w:rPr>
        <w:t>Test Purpose and Environment</w:t>
      </w:r>
      <w:r>
        <w:tab/>
        <w:t>1569</w:t>
      </w:r>
    </w:p>
    <w:p w:rsidR="00F74372" w:rsidRDefault="00F74372">
      <w:pPr>
        <w:pStyle w:val="TOC4"/>
        <w:rPr>
          <w:rFonts w:asciiTheme="minorHAnsi" w:eastAsiaTheme="minorEastAsia" w:hAnsiTheme="minorHAnsi" w:cstheme="minorBidi"/>
          <w:sz w:val="22"/>
          <w:szCs w:val="22"/>
        </w:rPr>
      </w:pPr>
      <w:r w:rsidRPr="00F74372">
        <w:t>A.8.1.31.2</w:t>
      </w:r>
      <w:r w:rsidRPr="00F74372">
        <w:rPr>
          <w:rFonts w:asciiTheme="minorHAnsi" w:eastAsiaTheme="minorEastAsia" w:hAnsiTheme="minorHAnsi"/>
          <w:sz w:val="22"/>
          <w:szCs w:val="22"/>
        </w:rPr>
        <w:tab/>
      </w:r>
      <w:r w:rsidRPr="007760F8">
        <w:rPr>
          <w:rFonts w:cs="v4.2.0"/>
          <w:snapToGrid w:val="0"/>
        </w:rPr>
        <w:t>Test Requirements</w:t>
      </w:r>
      <w:r>
        <w:tab/>
        <w:t>1571</w:t>
      </w:r>
    </w:p>
    <w:p w:rsidR="00F74372" w:rsidRDefault="00F74372">
      <w:pPr>
        <w:pStyle w:val="TOC3"/>
        <w:rPr>
          <w:rFonts w:asciiTheme="minorHAnsi" w:eastAsiaTheme="minorEastAsia" w:hAnsiTheme="minorHAnsi" w:cstheme="minorBidi"/>
          <w:sz w:val="22"/>
          <w:szCs w:val="22"/>
        </w:rPr>
      </w:pPr>
      <w:r w:rsidRPr="00F74372">
        <w:t xml:space="preserve">A.8.1.32 E-UTRAN FDD-FDD intra-frequency event triggered reporting under fading propagation conditions in synchronous cells for Cat-M1 UE in </w:t>
      </w:r>
      <w:r w:rsidRPr="00F74372">
        <w:rPr>
          <w:lang w:eastAsia="zh-CN"/>
        </w:rPr>
        <w:t>CEModeB</w:t>
      </w:r>
      <w:r w:rsidRPr="00F74372">
        <w:tab/>
      </w:r>
      <w:r>
        <w:t>1572</w:t>
      </w:r>
    </w:p>
    <w:p w:rsidR="00F74372" w:rsidRDefault="00F74372">
      <w:pPr>
        <w:pStyle w:val="TOC4"/>
        <w:rPr>
          <w:rFonts w:asciiTheme="minorHAnsi" w:eastAsiaTheme="minorEastAsia" w:hAnsiTheme="minorHAnsi" w:cstheme="minorBidi"/>
          <w:sz w:val="22"/>
          <w:szCs w:val="22"/>
        </w:rPr>
      </w:pPr>
      <w:r w:rsidRPr="00F74372">
        <w:t>A.8.1.32.1</w:t>
      </w:r>
      <w:r w:rsidRPr="00F74372">
        <w:rPr>
          <w:rFonts w:asciiTheme="minorHAnsi" w:eastAsiaTheme="minorEastAsia" w:hAnsiTheme="minorHAnsi"/>
          <w:sz w:val="22"/>
          <w:szCs w:val="22"/>
        </w:rPr>
        <w:tab/>
      </w:r>
      <w:r w:rsidRPr="007760F8">
        <w:rPr>
          <w:rFonts w:cs="v4.2.0"/>
          <w:snapToGrid w:val="0"/>
        </w:rPr>
        <w:t>Test Purpose and Environment</w:t>
      </w:r>
      <w:r>
        <w:tab/>
        <w:t>1572</w:t>
      </w:r>
    </w:p>
    <w:p w:rsidR="00F74372" w:rsidRDefault="00F74372">
      <w:pPr>
        <w:pStyle w:val="TOC4"/>
        <w:rPr>
          <w:rFonts w:asciiTheme="minorHAnsi" w:eastAsiaTheme="minorEastAsia" w:hAnsiTheme="minorHAnsi" w:cstheme="minorBidi"/>
          <w:sz w:val="22"/>
          <w:szCs w:val="22"/>
        </w:rPr>
      </w:pPr>
      <w:r w:rsidRPr="00F74372">
        <w:t>A.8.1.32.2</w:t>
      </w:r>
      <w:r w:rsidRPr="00F74372">
        <w:rPr>
          <w:rFonts w:asciiTheme="minorHAnsi" w:eastAsiaTheme="minorEastAsia" w:hAnsiTheme="minorHAnsi"/>
          <w:sz w:val="22"/>
          <w:szCs w:val="22"/>
        </w:rPr>
        <w:tab/>
      </w:r>
      <w:r w:rsidRPr="007760F8">
        <w:rPr>
          <w:rFonts w:cs="v4.2.0"/>
          <w:snapToGrid w:val="0"/>
        </w:rPr>
        <w:t>Test Requirements</w:t>
      </w:r>
      <w:r>
        <w:tab/>
        <w:t>1573</w:t>
      </w:r>
    </w:p>
    <w:p w:rsidR="00F74372" w:rsidRDefault="00F74372">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1574</w:t>
      </w:r>
    </w:p>
    <w:p w:rsidR="00F74372" w:rsidRDefault="00F74372">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1574</w:t>
      </w:r>
    </w:p>
    <w:p w:rsidR="00F74372" w:rsidRDefault="00F74372">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1575</w:t>
      </w:r>
    </w:p>
    <w:p w:rsidR="00F74372" w:rsidRDefault="00F74372">
      <w:pPr>
        <w:pStyle w:val="TOC3"/>
        <w:rPr>
          <w:rFonts w:asciiTheme="minorHAnsi" w:eastAsiaTheme="minorEastAsia" w:hAnsiTheme="minorHAnsi" w:cstheme="minorBidi"/>
          <w:sz w:val="22"/>
          <w:szCs w:val="22"/>
        </w:rPr>
      </w:pPr>
      <w:r w:rsidRPr="00F74372">
        <w:t>A.8.1.34</w:t>
      </w:r>
      <w:r w:rsidRPr="00F74372">
        <w:rPr>
          <w:rFonts w:asciiTheme="minorHAnsi" w:eastAsiaTheme="minorEastAsia" w:hAnsiTheme="minorHAnsi"/>
          <w:sz w:val="22"/>
          <w:szCs w:val="22"/>
        </w:rPr>
        <w:tab/>
      </w:r>
      <w:r w:rsidRPr="007760F8">
        <w:rPr>
          <w:rFonts w:cs="v4.2.0"/>
        </w:rPr>
        <w:t xml:space="preserve">E-UTRAN HD-FDD intra-frequency event triggered reporting under fading propagation conditions in synchronous cells for Cat-M1 UE in </w:t>
      </w:r>
      <w:r w:rsidRPr="007760F8">
        <w:rPr>
          <w:rFonts w:cs="v4.2.0"/>
          <w:lang w:eastAsia="zh-CN"/>
        </w:rPr>
        <w:t>CEModeB</w:t>
      </w:r>
      <w:r>
        <w:tab/>
        <w:t>1576</w:t>
      </w:r>
    </w:p>
    <w:p w:rsidR="00F74372" w:rsidRDefault="00F74372">
      <w:pPr>
        <w:pStyle w:val="TOC4"/>
        <w:rPr>
          <w:rFonts w:asciiTheme="minorHAnsi" w:eastAsiaTheme="minorEastAsia" w:hAnsiTheme="minorHAnsi" w:cstheme="minorBidi"/>
          <w:sz w:val="22"/>
          <w:szCs w:val="22"/>
        </w:rPr>
      </w:pPr>
      <w:r w:rsidRPr="00F74372">
        <w:t>A.8.1.34.1</w:t>
      </w:r>
      <w:r w:rsidRPr="00F74372">
        <w:rPr>
          <w:rFonts w:asciiTheme="minorHAnsi" w:eastAsiaTheme="minorEastAsia" w:hAnsiTheme="minorHAnsi"/>
          <w:sz w:val="22"/>
          <w:szCs w:val="22"/>
        </w:rPr>
        <w:tab/>
      </w:r>
      <w:r w:rsidRPr="007760F8">
        <w:rPr>
          <w:rFonts w:cs="v4.2.0"/>
          <w:snapToGrid w:val="0"/>
        </w:rPr>
        <w:t>Test Purpose and Environment</w:t>
      </w:r>
      <w:r>
        <w:tab/>
        <w:t>1576</w:t>
      </w:r>
    </w:p>
    <w:p w:rsidR="00F74372" w:rsidRDefault="00F74372">
      <w:pPr>
        <w:pStyle w:val="TOC4"/>
        <w:rPr>
          <w:rFonts w:asciiTheme="minorHAnsi" w:eastAsiaTheme="minorEastAsia" w:hAnsiTheme="minorHAnsi" w:cstheme="minorBidi"/>
          <w:sz w:val="22"/>
          <w:szCs w:val="22"/>
        </w:rPr>
      </w:pPr>
      <w:r w:rsidRPr="00F74372">
        <w:t>A.8.1.34.2</w:t>
      </w:r>
      <w:r w:rsidRPr="00F74372">
        <w:rPr>
          <w:rFonts w:asciiTheme="minorHAnsi" w:eastAsiaTheme="minorEastAsia" w:hAnsiTheme="minorHAnsi"/>
          <w:sz w:val="22"/>
          <w:szCs w:val="22"/>
        </w:rPr>
        <w:tab/>
      </w:r>
      <w:r w:rsidRPr="007760F8">
        <w:rPr>
          <w:rFonts w:cs="v4.2.0"/>
          <w:snapToGrid w:val="0"/>
        </w:rPr>
        <w:t>Test Requirements</w:t>
      </w:r>
      <w:r>
        <w:tab/>
        <w:t>1577</w:t>
      </w:r>
    </w:p>
    <w:p w:rsidR="00F74372" w:rsidRDefault="00F74372">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1578</w:t>
      </w:r>
    </w:p>
    <w:p w:rsidR="00F74372" w:rsidRDefault="00F74372">
      <w:pPr>
        <w:pStyle w:val="TOC4"/>
        <w:rPr>
          <w:rFonts w:asciiTheme="minorHAnsi" w:eastAsiaTheme="minorEastAsia" w:hAnsiTheme="minorHAnsi" w:cstheme="minorBidi"/>
          <w:sz w:val="22"/>
          <w:szCs w:val="22"/>
        </w:rPr>
      </w:pPr>
      <w:r w:rsidRPr="00F74372">
        <w:t>A.8.1.35.1</w:t>
      </w:r>
      <w:r w:rsidRPr="00F74372">
        <w:rPr>
          <w:rFonts w:asciiTheme="minorHAnsi" w:eastAsiaTheme="minorEastAsia" w:hAnsiTheme="minorHAnsi" w:cstheme="minorBidi"/>
          <w:sz w:val="22"/>
          <w:szCs w:val="22"/>
        </w:rPr>
        <w:tab/>
      </w:r>
      <w:r w:rsidRPr="007760F8">
        <w:rPr>
          <w:snapToGrid w:val="0"/>
        </w:rPr>
        <w:t>Test Purpose and Environment</w:t>
      </w:r>
      <w:r>
        <w:tab/>
        <w:t>1578</w:t>
      </w:r>
    </w:p>
    <w:p w:rsidR="00F74372" w:rsidRDefault="00F74372">
      <w:pPr>
        <w:pStyle w:val="TOC4"/>
        <w:rPr>
          <w:rFonts w:asciiTheme="minorHAnsi" w:eastAsiaTheme="minorEastAsia" w:hAnsiTheme="minorHAnsi" w:cstheme="minorBidi"/>
          <w:sz w:val="22"/>
          <w:szCs w:val="22"/>
        </w:rPr>
      </w:pPr>
      <w:r w:rsidRPr="00F74372">
        <w:t>A.8.1.35.2</w:t>
      </w:r>
      <w:r w:rsidRPr="00F74372">
        <w:rPr>
          <w:rFonts w:asciiTheme="minorHAnsi" w:eastAsiaTheme="minorEastAsia" w:hAnsiTheme="minorHAnsi" w:cstheme="minorBidi"/>
          <w:sz w:val="22"/>
          <w:szCs w:val="22"/>
        </w:rPr>
        <w:tab/>
      </w:r>
      <w:r w:rsidRPr="007760F8">
        <w:rPr>
          <w:snapToGrid w:val="0"/>
        </w:rPr>
        <w:t>Test Requirements</w:t>
      </w:r>
      <w:r>
        <w:tab/>
        <w:t>1579</w:t>
      </w:r>
    </w:p>
    <w:p w:rsidR="00F74372" w:rsidRDefault="00F74372">
      <w:pPr>
        <w:pStyle w:val="TOC3"/>
        <w:rPr>
          <w:rFonts w:asciiTheme="minorHAnsi" w:eastAsiaTheme="minorEastAsia" w:hAnsiTheme="minorHAnsi" w:cstheme="minorBidi"/>
          <w:sz w:val="22"/>
          <w:szCs w:val="22"/>
        </w:rPr>
      </w:pPr>
      <w:r w:rsidRPr="00F74372">
        <w:t>A.8.1.36</w:t>
      </w:r>
      <w:r w:rsidRPr="00F74372">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1580</w:t>
      </w:r>
    </w:p>
    <w:p w:rsidR="00F74372" w:rsidRDefault="00F74372">
      <w:pPr>
        <w:pStyle w:val="TOC4"/>
        <w:rPr>
          <w:rFonts w:asciiTheme="minorHAnsi" w:eastAsiaTheme="minorEastAsia" w:hAnsiTheme="minorHAnsi" w:cstheme="minorBidi"/>
          <w:sz w:val="22"/>
          <w:szCs w:val="22"/>
        </w:rPr>
      </w:pPr>
      <w:r w:rsidRPr="00F74372">
        <w:t>A.8.1.36.1</w:t>
      </w:r>
      <w:r w:rsidRPr="00F74372">
        <w:rPr>
          <w:rFonts w:asciiTheme="minorHAnsi" w:eastAsiaTheme="minorEastAsia" w:hAnsiTheme="minorHAnsi" w:cstheme="minorBidi"/>
          <w:sz w:val="22"/>
          <w:szCs w:val="22"/>
        </w:rPr>
        <w:tab/>
      </w:r>
      <w:r w:rsidRPr="007760F8">
        <w:rPr>
          <w:snapToGrid w:val="0"/>
        </w:rPr>
        <w:t>Test Purpose and Environment</w:t>
      </w:r>
      <w:r>
        <w:tab/>
        <w:t>1580</w:t>
      </w:r>
    </w:p>
    <w:p w:rsidR="00F74372" w:rsidRDefault="00F74372">
      <w:pPr>
        <w:pStyle w:val="TOC4"/>
        <w:rPr>
          <w:rFonts w:asciiTheme="minorHAnsi" w:eastAsiaTheme="minorEastAsia" w:hAnsiTheme="minorHAnsi" w:cstheme="minorBidi"/>
          <w:sz w:val="22"/>
          <w:szCs w:val="22"/>
        </w:rPr>
      </w:pPr>
      <w:r w:rsidRPr="00F74372">
        <w:t>A.8.1.36.2</w:t>
      </w:r>
      <w:r w:rsidRPr="00F74372">
        <w:rPr>
          <w:rFonts w:asciiTheme="minorHAnsi" w:eastAsiaTheme="minorEastAsia" w:hAnsiTheme="minorHAnsi" w:cstheme="minorBidi"/>
          <w:sz w:val="22"/>
          <w:szCs w:val="22"/>
        </w:rPr>
        <w:tab/>
      </w:r>
      <w:r w:rsidRPr="007760F8">
        <w:rPr>
          <w:snapToGrid w:val="0"/>
        </w:rPr>
        <w:t>Test Requirements</w:t>
      </w:r>
      <w:r>
        <w:tab/>
        <w:t>1581</w:t>
      </w:r>
    </w:p>
    <w:p w:rsidR="00F74372" w:rsidRDefault="00F74372">
      <w:pPr>
        <w:pStyle w:val="TOC3"/>
        <w:rPr>
          <w:rFonts w:asciiTheme="minorHAnsi" w:eastAsiaTheme="minorEastAsia" w:hAnsiTheme="minorHAnsi" w:cstheme="minorBidi"/>
          <w:sz w:val="22"/>
          <w:szCs w:val="22"/>
        </w:rPr>
      </w:pPr>
      <w:r w:rsidRPr="00F74372">
        <w:t>A.8.1.37</w:t>
      </w:r>
      <w:r w:rsidRPr="00F74372">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1582</w:t>
      </w:r>
    </w:p>
    <w:p w:rsidR="00F74372" w:rsidRDefault="00F74372">
      <w:pPr>
        <w:pStyle w:val="TOC4"/>
        <w:rPr>
          <w:rFonts w:asciiTheme="minorHAnsi" w:eastAsiaTheme="minorEastAsia" w:hAnsiTheme="minorHAnsi" w:cstheme="minorBidi"/>
          <w:sz w:val="22"/>
          <w:szCs w:val="22"/>
        </w:rPr>
      </w:pPr>
      <w:r w:rsidRPr="00F74372">
        <w:t>A.8.1.37.1</w:t>
      </w:r>
      <w:r w:rsidRPr="00F74372">
        <w:rPr>
          <w:rFonts w:asciiTheme="minorHAnsi" w:eastAsiaTheme="minorEastAsia" w:hAnsiTheme="minorHAnsi" w:cstheme="minorBidi"/>
          <w:sz w:val="22"/>
          <w:szCs w:val="22"/>
        </w:rPr>
        <w:tab/>
      </w:r>
      <w:r w:rsidRPr="007760F8">
        <w:rPr>
          <w:snapToGrid w:val="0"/>
        </w:rPr>
        <w:t>Test Purpose and Environment</w:t>
      </w:r>
      <w:r>
        <w:tab/>
        <w:t>1582</w:t>
      </w:r>
    </w:p>
    <w:p w:rsidR="00F74372" w:rsidRDefault="00F74372">
      <w:pPr>
        <w:pStyle w:val="TOC4"/>
        <w:rPr>
          <w:rFonts w:asciiTheme="minorHAnsi" w:eastAsiaTheme="minorEastAsia" w:hAnsiTheme="minorHAnsi" w:cstheme="minorBidi"/>
          <w:sz w:val="22"/>
          <w:szCs w:val="22"/>
        </w:rPr>
      </w:pPr>
      <w:r w:rsidRPr="00F74372">
        <w:t>A.8.1.37.2</w:t>
      </w:r>
      <w:r w:rsidRPr="00F74372">
        <w:rPr>
          <w:rFonts w:asciiTheme="minorHAnsi" w:eastAsiaTheme="minorEastAsia" w:hAnsiTheme="minorHAnsi" w:cstheme="minorBidi"/>
          <w:sz w:val="22"/>
          <w:szCs w:val="22"/>
        </w:rPr>
        <w:tab/>
      </w:r>
      <w:r w:rsidRPr="007760F8">
        <w:rPr>
          <w:snapToGrid w:val="0"/>
        </w:rPr>
        <w:t>Test Requirements</w:t>
      </w:r>
      <w:r>
        <w:tab/>
        <w:t>1584</w:t>
      </w:r>
    </w:p>
    <w:p w:rsidR="00F74372" w:rsidRDefault="00F74372">
      <w:pPr>
        <w:pStyle w:val="TOC3"/>
        <w:rPr>
          <w:rFonts w:asciiTheme="minorHAnsi" w:eastAsiaTheme="minorEastAsia" w:hAnsiTheme="minorHAnsi" w:cstheme="minorBidi"/>
          <w:sz w:val="22"/>
          <w:szCs w:val="22"/>
        </w:rPr>
      </w:pPr>
      <w:r w:rsidRPr="00F74372">
        <w:t>A.8.1.38</w:t>
      </w:r>
      <w:r w:rsidRPr="00F74372">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1584</w:t>
      </w:r>
    </w:p>
    <w:p w:rsidR="00F74372" w:rsidRDefault="00F74372">
      <w:pPr>
        <w:pStyle w:val="TOC4"/>
        <w:rPr>
          <w:rFonts w:asciiTheme="minorHAnsi" w:eastAsiaTheme="minorEastAsia" w:hAnsiTheme="minorHAnsi" w:cstheme="minorBidi"/>
          <w:sz w:val="22"/>
          <w:szCs w:val="22"/>
        </w:rPr>
      </w:pPr>
      <w:r w:rsidRPr="00F74372">
        <w:t>A.8.1.38.1</w:t>
      </w:r>
      <w:r w:rsidRPr="00F74372">
        <w:rPr>
          <w:rFonts w:asciiTheme="minorHAnsi" w:eastAsiaTheme="minorEastAsia" w:hAnsiTheme="minorHAnsi" w:cstheme="minorBidi"/>
          <w:sz w:val="22"/>
          <w:szCs w:val="22"/>
        </w:rPr>
        <w:tab/>
      </w:r>
      <w:r w:rsidRPr="007760F8">
        <w:rPr>
          <w:snapToGrid w:val="0"/>
        </w:rPr>
        <w:t>Test Purpose and Environment</w:t>
      </w:r>
      <w:r>
        <w:tab/>
        <w:t>1584</w:t>
      </w:r>
    </w:p>
    <w:p w:rsidR="00F74372" w:rsidRDefault="00F74372">
      <w:pPr>
        <w:pStyle w:val="TOC4"/>
        <w:rPr>
          <w:rFonts w:asciiTheme="minorHAnsi" w:eastAsiaTheme="minorEastAsia" w:hAnsiTheme="minorHAnsi" w:cstheme="minorBidi"/>
          <w:sz w:val="22"/>
          <w:szCs w:val="22"/>
        </w:rPr>
      </w:pPr>
      <w:r w:rsidRPr="00F74372">
        <w:t>A.8.1.38.2</w:t>
      </w:r>
      <w:r w:rsidRPr="00F74372">
        <w:rPr>
          <w:rFonts w:asciiTheme="minorHAnsi" w:eastAsiaTheme="minorEastAsia" w:hAnsiTheme="minorHAnsi" w:cstheme="minorBidi"/>
          <w:sz w:val="22"/>
          <w:szCs w:val="22"/>
        </w:rPr>
        <w:tab/>
      </w:r>
      <w:r w:rsidRPr="007760F8">
        <w:rPr>
          <w:snapToGrid w:val="0"/>
        </w:rPr>
        <w:t>Test Requirements</w:t>
      </w:r>
      <w:r>
        <w:tab/>
        <w:t>1585</w:t>
      </w:r>
    </w:p>
    <w:p w:rsidR="00F74372" w:rsidRDefault="00F74372">
      <w:pPr>
        <w:pStyle w:val="TOC3"/>
        <w:rPr>
          <w:rFonts w:asciiTheme="minorHAnsi" w:eastAsiaTheme="minorEastAsia" w:hAnsiTheme="minorHAnsi" w:cstheme="minorBidi"/>
          <w:sz w:val="22"/>
          <w:szCs w:val="22"/>
        </w:rPr>
      </w:pPr>
      <w:r w:rsidRPr="00F74372">
        <w:t>A.8.1.39</w:t>
      </w:r>
      <w:r w:rsidRPr="00F74372">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1586</w:t>
      </w:r>
    </w:p>
    <w:p w:rsidR="00F74372" w:rsidRDefault="00F74372">
      <w:pPr>
        <w:pStyle w:val="TOC4"/>
        <w:rPr>
          <w:rFonts w:asciiTheme="minorHAnsi" w:eastAsiaTheme="minorEastAsia" w:hAnsiTheme="minorHAnsi" w:cstheme="minorBidi"/>
          <w:sz w:val="22"/>
          <w:szCs w:val="22"/>
        </w:rPr>
      </w:pPr>
      <w:r w:rsidRPr="00F74372">
        <w:t>A.8.1.39.1</w:t>
      </w:r>
      <w:r w:rsidRPr="00F74372">
        <w:rPr>
          <w:rFonts w:asciiTheme="minorHAnsi" w:eastAsiaTheme="minorEastAsia" w:hAnsiTheme="minorHAnsi" w:cstheme="minorBidi"/>
          <w:sz w:val="22"/>
          <w:szCs w:val="22"/>
        </w:rPr>
        <w:tab/>
      </w:r>
      <w:r w:rsidRPr="007760F8">
        <w:rPr>
          <w:snapToGrid w:val="0"/>
        </w:rPr>
        <w:t>Test Purpose and Environment</w:t>
      </w:r>
      <w:r>
        <w:tab/>
        <w:t>1586</w:t>
      </w:r>
    </w:p>
    <w:p w:rsidR="00F74372" w:rsidRDefault="00F74372">
      <w:pPr>
        <w:pStyle w:val="TOC4"/>
        <w:rPr>
          <w:rFonts w:asciiTheme="minorHAnsi" w:eastAsiaTheme="minorEastAsia" w:hAnsiTheme="minorHAnsi" w:cstheme="minorBidi"/>
          <w:sz w:val="22"/>
          <w:szCs w:val="22"/>
        </w:rPr>
      </w:pPr>
      <w:r w:rsidRPr="00F74372">
        <w:t>A.8.1.39.2</w:t>
      </w:r>
      <w:r w:rsidRPr="00F74372">
        <w:rPr>
          <w:rFonts w:asciiTheme="minorHAnsi" w:eastAsiaTheme="minorEastAsia" w:hAnsiTheme="minorHAnsi" w:cstheme="minorBidi"/>
          <w:sz w:val="22"/>
          <w:szCs w:val="22"/>
        </w:rPr>
        <w:tab/>
      </w:r>
      <w:r w:rsidRPr="007760F8">
        <w:rPr>
          <w:snapToGrid w:val="0"/>
        </w:rPr>
        <w:t>Test Requirements</w:t>
      </w:r>
      <w:r>
        <w:tab/>
        <w:t>1588</w:t>
      </w:r>
    </w:p>
    <w:p w:rsidR="00F74372" w:rsidRDefault="00F74372">
      <w:pPr>
        <w:pStyle w:val="TOC3"/>
        <w:rPr>
          <w:rFonts w:asciiTheme="minorHAnsi" w:eastAsiaTheme="minorEastAsia" w:hAnsiTheme="minorHAnsi" w:cstheme="minorBidi"/>
          <w:sz w:val="22"/>
          <w:szCs w:val="22"/>
        </w:rPr>
      </w:pPr>
      <w:r w:rsidRPr="00F74372">
        <w:t>A.8.1.40</w:t>
      </w:r>
      <w:r w:rsidRPr="00F74372">
        <w:rPr>
          <w:rFonts w:asciiTheme="minorHAnsi" w:eastAsiaTheme="minorEastAsia" w:hAnsiTheme="minorHAnsi"/>
          <w:sz w:val="22"/>
          <w:szCs w:val="22"/>
        </w:rPr>
        <w:tab/>
      </w:r>
      <w:r w:rsidRPr="007760F8">
        <w:rPr>
          <w:rFonts w:cs="Arial"/>
        </w:rPr>
        <w:t xml:space="preserve">E-UTRAN FDD-FDD intra-frequency event triggered reporting with DRX for UE configured with </w:t>
      </w:r>
      <w:r w:rsidRPr="007760F8">
        <w:rPr>
          <w:rFonts w:cs="Arial"/>
          <w:i/>
        </w:rPr>
        <w:t>highSpeedEnhancedMeasFlag</w:t>
      </w:r>
      <w:r>
        <w:tab/>
        <w:t>1588</w:t>
      </w:r>
    </w:p>
    <w:p w:rsidR="00F74372" w:rsidRDefault="00F74372">
      <w:pPr>
        <w:pStyle w:val="TOC4"/>
        <w:rPr>
          <w:rFonts w:asciiTheme="minorHAnsi" w:eastAsiaTheme="minorEastAsia" w:hAnsiTheme="minorHAnsi" w:cstheme="minorBidi"/>
          <w:sz w:val="22"/>
          <w:szCs w:val="22"/>
        </w:rPr>
      </w:pPr>
      <w:r w:rsidRPr="00F74372">
        <w:t>A.8.1.40.</w:t>
      </w:r>
      <w:r w:rsidRPr="00F74372">
        <w:rPr>
          <w:lang w:eastAsia="zh-CN"/>
        </w:rPr>
        <w:t>1</w:t>
      </w:r>
      <w:r w:rsidRPr="00F74372">
        <w:rPr>
          <w:rFonts w:asciiTheme="minorHAnsi" w:eastAsiaTheme="minorEastAsia" w:hAnsiTheme="minorHAnsi"/>
          <w:sz w:val="22"/>
          <w:szCs w:val="22"/>
        </w:rPr>
        <w:tab/>
      </w:r>
      <w:r w:rsidRPr="007760F8">
        <w:rPr>
          <w:rFonts w:cs="Arial"/>
          <w:snapToGrid w:val="0"/>
        </w:rPr>
        <w:t>Test Purpose and Environment</w:t>
      </w:r>
      <w:r>
        <w:tab/>
        <w:t>1588</w:t>
      </w:r>
    </w:p>
    <w:p w:rsidR="00F74372" w:rsidRDefault="00F74372">
      <w:pPr>
        <w:pStyle w:val="TOC4"/>
        <w:rPr>
          <w:rFonts w:asciiTheme="minorHAnsi" w:eastAsiaTheme="minorEastAsia" w:hAnsiTheme="minorHAnsi" w:cstheme="minorBidi"/>
          <w:sz w:val="22"/>
          <w:szCs w:val="22"/>
        </w:rPr>
      </w:pPr>
      <w:r w:rsidRPr="00F74372">
        <w:t>A.8.1.40.2</w:t>
      </w:r>
      <w:r w:rsidRPr="00F74372">
        <w:rPr>
          <w:rFonts w:asciiTheme="minorHAnsi" w:eastAsiaTheme="minorEastAsia" w:hAnsiTheme="minorHAnsi"/>
          <w:sz w:val="22"/>
          <w:szCs w:val="22"/>
        </w:rPr>
        <w:tab/>
      </w:r>
      <w:r w:rsidRPr="007760F8">
        <w:rPr>
          <w:rFonts w:cs="Arial"/>
          <w:snapToGrid w:val="0"/>
        </w:rPr>
        <w:t>Test Requirements</w:t>
      </w:r>
      <w:r>
        <w:tab/>
        <w:t>1590</w:t>
      </w:r>
    </w:p>
    <w:p w:rsidR="00F74372" w:rsidRDefault="00F74372">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7760F8">
        <w:rPr>
          <w:rFonts w:cs="v4.2.0"/>
        </w:rPr>
        <w:t>E-UTRAN FDD intra-frequency event triggered reporting for serving cell under fading propagation conditions for UE category M1 in CEModeA</w:t>
      </w:r>
      <w:r w:rsidRPr="007760F8">
        <w:rPr>
          <w:rFonts w:cs="v4.2.0"/>
          <w:lang w:eastAsia="zh-CN"/>
        </w:rPr>
        <w:t xml:space="preserve"> without gap</w:t>
      </w:r>
      <w:r>
        <w:tab/>
        <w:t>1590</w:t>
      </w:r>
    </w:p>
    <w:p w:rsidR="00F74372" w:rsidRDefault="00F74372">
      <w:pPr>
        <w:pStyle w:val="TOC4"/>
        <w:rPr>
          <w:rFonts w:asciiTheme="minorHAnsi" w:eastAsiaTheme="minorEastAsia" w:hAnsiTheme="minorHAnsi" w:cstheme="minorBidi"/>
          <w:sz w:val="22"/>
          <w:szCs w:val="22"/>
        </w:rPr>
      </w:pPr>
      <w:r w:rsidRPr="00F74372">
        <w:t>A.8.1.41.1</w:t>
      </w:r>
      <w:r w:rsidRPr="00F74372">
        <w:rPr>
          <w:rFonts w:asciiTheme="minorHAnsi" w:eastAsiaTheme="minorEastAsia" w:hAnsiTheme="minorHAnsi" w:cstheme="minorBidi"/>
          <w:sz w:val="22"/>
          <w:szCs w:val="22"/>
        </w:rPr>
        <w:tab/>
      </w:r>
      <w:r w:rsidRPr="007760F8">
        <w:rPr>
          <w:snapToGrid w:val="0"/>
        </w:rPr>
        <w:t>Test Purpose and Environment</w:t>
      </w:r>
      <w:r>
        <w:tab/>
        <w:t>1590</w:t>
      </w:r>
    </w:p>
    <w:p w:rsidR="00F74372" w:rsidRDefault="00F74372">
      <w:pPr>
        <w:pStyle w:val="TOC4"/>
        <w:rPr>
          <w:rFonts w:asciiTheme="minorHAnsi" w:eastAsiaTheme="minorEastAsia" w:hAnsiTheme="minorHAnsi" w:cstheme="minorBidi"/>
          <w:sz w:val="22"/>
          <w:szCs w:val="22"/>
        </w:rPr>
      </w:pPr>
      <w:r w:rsidRPr="00F74372">
        <w:t>A.8.1.41.2</w:t>
      </w:r>
      <w:r w:rsidRPr="00F74372">
        <w:rPr>
          <w:rFonts w:asciiTheme="minorHAnsi" w:eastAsiaTheme="minorEastAsia" w:hAnsiTheme="minorHAnsi" w:cstheme="minorBidi"/>
          <w:sz w:val="22"/>
          <w:szCs w:val="22"/>
        </w:rPr>
        <w:tab/>
      </w:r>
      <w:r w:rsidRPr="007760F8">
        <w:rPr>
          <w:snapToGrid w:val="0"/>
        </w:rPr>
        <w:t>Test Requirement</w:t>
      </w:r>
      <w:r>
        <w:tab/>
        <w:t>1592</w:t>
      </w:r>
    </w:p>
    <w:p w:rsidR="00F74372" w:rsidRDefault="00F74372">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7760F8">
        <w:rPr>
          <w:rFonts w:cs="v4.2.0"/>
        </w:rPr>
        <w:t>E-UTRAN HD-FDD intra-frequency event triggered reporting for serving cell under fading propagation conditions for UE category M1 in CEModeA</w:t>
      </w:r>
      <w:r w:rsidRPr="007760F8">
        <w:rPr>
          <w:rFonts w:cs="v4.2.0"/>
          <w:lang w:eastAsia="zh-CN"/>
        </w:rPr>
        <w:t xml:space="preserve"> without gap</w:t>
      </w:r>
      <w:r>
        <w:tab/>
        <w:t>1592</w:t>
      </w:r>
    </w:p>
    <w:p w:rsidR="00F74372" w:rsidRDefault="00F74372">
      <w:pPr>
        <w:pStyle w:val="TOC4"/>
        <w:rPr>
          <w:rFonts w:asciiTheme="minorHAnsi" w:eastAsiaTheme="minorEastAsia" w:hAnsiTheme="minorHAnsi" w:cstheme="minorBidi"/>
          <w:sz w:val="22"/>
          <w:szCs w:val="22"/>
        </w:rPr>
      </w:pPr>
      <w:r w:rsidRPr="00F74372">
        <w:t>A.8.1.42.1</w:t>
      </w:r>
      <w:r w:rsidRPr="00F74372">
        <w:rPr>
          <w:rFonts w:asciiTheme="minorHAnsi" w:eastAsiaTheme="minorEastAsia" w:hAnsiTheme="minorHAnsi" w:cstheme="minorBidi"/>
          <w:sz w:val="22"/>
          <w:szCs w:val="22"/>
        </w:rPr>
        <w:tab/>
      </w:r>
      <w:r w:rsidRPr="007760F8">
        <w:rPr>
          <w:snapToGrid w:val="0"/>
        </w:rPr>
        <w:t>Test Purpose and Environment</w:t>
      </w:r>
      <w:r>
        <w:tab/>
        <w:t>1592</w:t>
      </w:r>
    </w:p>
    <w:p w:rsidR="00F74372" w:rsidRDefault="00F74372">
      <w:pPr>
        <w:pStyle w:val="TOC4"/>
        <w:rPr>
          <w:rFonts w:asciiTheme="minorHAnsi" w:eastAsiaTheme="minorEastAsia" w:hAnsiTheme="minorHAnsi" w:cstheme="minorBidi"/>
          <w:sz w:val="22"/>
          <w:szCs w:val="22"/>
        </w:rPr>
      </w:pPr>
      <w:r w:rsidRPr="00F74372">
        <w:t>A.8.1.42.2</w:t>
      </w:r>
      <w:r w:rsidRPr="00F74372">
        <w:rPr>
          <w:rFonts w:asciiTheme="minorHAnsi" w:eastAsiaTheme="minorEastAsia" w:hAnsiTheme="minorHAnsi" w:cstheme="minorBidi"/>
          <w:sz w:val="22"/>
          <w:szCs w:val="22"/>
        </w:rPr>
        <w:tab/>
      </w:r>
      <w:r w:rsidRPr="007760F8">
        <w:rPr>
          <w:snapToGrid w:val="0"/>
        </w:rPr>
        <w:t>Test Requirement</w:t>
      </w:r>
      <w:r>
        <w:tab/>
        <w:t>1593</w:t>
      </w:r>
    </w:p>
    <w:p w:rsidR="00F74372" w:rsidRDefault="00F74372">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1594</w:t>
      </w:r>
    </w:p>
    <w:p w:rsidR="00F74372" w:rsidRDefault="00F74372">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1594</w:t>
      </w:r>
    </w:p>
    <w:p w:rsidR="00F74372" w:rsidRDefault="00F74372">
      <w:pPr>
        <w:pStyle w:val="TOC4"/>
        <w:rPr>
          <w:rFonts w:asciiTheme="minorHAnsi" w:eastAsiaTheme="minorEastAsia" w:hAnsiTheme="minorHAnsi" w:cstheme="minorBidi"/>
          <w:sz w:val="22"/>
          <w:szCs w:val="22"/>
        </w:rPr>
      </w:pPr>
      <w:r w:rsidRPr="00F74372">
        <w:t>A.8.2.1.1</w:t>
      </w:r>
      <w:r w:rsidRPr="00F74372">
        <w:rPr>
          <w:rFonts w:asciiTheme="minorHAnsi" w:eastAsiaTheme="minorEastAsia" w:hAnsiTheme="minorHAnsi"/>
          <w:sz w:val="22"/>
          <w:szCs w:val="22"/>
        </w:rPr>
        <w:tab/>
      </w:r>
      <w:r w:rsidRPr="007760F8">
        <w:rPr>
          <w:rFonts w:cs="v4.2.0"/>
          <w:snapToGrid w:val="0"/>
        </w:rPr>
        <w:t>Test Purpose and Environment</w:t>
      </w:r>
      <w:r>
        <w:tab/>
        <w:t>1594</w:t>
      </w:r>
    </w:p>
    <w:p w:rsidR="00F74372" w:rsidRDefault="00F74372">
      <w:pPr>
        <w:pStyle w:val="TOC4"/>
        <w:rPr>
          <w:rFonts w:asciiTheme="minorHAnsi" w:eastAsiaTheme="minorEastAsia" w:hAnsiTheme="minorHAnsi" w:cstheme="minorBidi"/>
          <w:sz w:val="22"/>
          <w:szCs w:val="22"/>
        </w:rPr>
      </w:pPr>
      <w:r w:rsidRPr="00F74372">
        <w:t>A.8.2.1.2</w:t>
      </w:r>
      <w:r w:rsidRPr="00F74372">
        <w:rPr>
          <w:rFonts w:asciiTheme="minorHAnsi" w:eastAsiaTheme="minorEastAsia" w:hAnsiTheme="minorHAnsi"/>
          <w:sz w:val="22"/>
          <w:szCs w:val="22"/>
        </w:rPr>
        <w:tab/>
      </w:r>
      <w:r w:rsidRPr="007760F8">
        <w:rPr>
          <w:rFonts w:cs="v4.2.0"/>
          <w:snapToGrid w:val="0"/>
        </w:rPr>
        <w:t>Test Requirements</w:t>
      </w:r>
      <w:r>
        <w:tab/>
        <w:t>1595</w:t>
      </w:r>
    </w:p>
    <w:p w:rsidR="00F74372" w:rsidRDefault="00F74372">
      <w:pPr>
        <w:pStyle w:val="TOC3"/>
        <w:rPr>
          <w:rFonts w:asciiTheme="minorHAnsi" w:eastAsiaTheme="minorEastAsia" w:hAnsiTheme="minorHAnsi" w:cstheme="minorBidi"/>
          <w:sz w:val="22"/>
          <w:szCs w:val="22"/>
        </w:rPr>
      </w:pPr>
      <w:r w:rsidRPr="00F74372">
        <w:t>A.8.2.2</w:t>
      </w:r>
      <w:r w:rsidRPr="00F74372">
        <w:rPr>
          <w:rFonts w:asciiTheme="minorHAnsi" w:eastAsiaTheme="minorEastAsia" w:hAnsiTheme="minorHAnsi"/>
          <w:sz w:val="22"/>
          <w:szCs w:val="22"/>
        </w:rPr>
        <w:tab/>
      </w:r>
      <w:r w:rsidRPr="007760F8">
        <w:rPr>
          <w:rFonts w:cs="v4.2.0"/>
        </w:rPr>
        <w:t>E-UTRAN TDD-TDD intra-frequency event triggered reporting under fading propagation conditions in synchronous cells with DRX</w:t>
      </w:r>
      <w:r>
        <w:tab/>
        <w:t>1595</w:t>
      </w:r>
    </w:p>
    <w:p w:rsidR="00F74372" w:rsidRDefault="00F74372">
      <w:pPr>
        <w:pStyle w:val="TOC4"/>
        <w:rPr>
          <w:rFonts w:asciiTheme="minorHAnsi" w:eastAsiaTheme="minorEastAsia" w:hAnsiTheme="minorHAnsi" w:cstheme="minorBidi"/>
          <w:sz w:val="22"/>
          <w:szCs w:val="22"/>
        </w:rPr>
      </w:pPr>
      <w:r w:rsidRPr="00F74372">
        <w:t>A.8.2.2.</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1595</w:t>
      </w:r>
    </w:p>
    <w:p w:rsidR="00F74372" w:rsidRDefault="00F74372">
      <w:pPr>
        <w:pStyle w:val="TOC4"/>
        <w:rPr>
          <w:rFonts w:asciiTheme="minorHAnsi" w:eastAsiaTheme="minorEastAsia" w:hAnsiTheme="minorHAnsi" w:cstheme="minorBidi"/>
          <w:sz w:val="22"/>
          <w:szCs w:val="22"/>
        </w:rPr>
      </w:pPr>
      <w:r w:rsidRPr="00F74372">
        <w:t>A.8.2.2.2</w:t>
      </w:r>
      <w:r w:rsidRPr="00F74372">
        <w:rPr>
          <w:rFonts w:asciiTheme="minorHAnsi" w:eastAsiaTheme="minorEastAsia" w:hAnsiTheme="minorHAnsi"/>
          <w:sz w:val="22"/>
          <w:szCs w:val="22"/>
        </w:rPr>
        <w:tab/>
      </w:r>
      <w:r w:rsidRPr="007760F8">
        <w:rPr>
          <w:rFonts w:cs="v4.2.0"/>
          <w:snapToGrid w:val="0"/>
        </w:rPr>
        <w:t>Test Requirements</w:t>
      </w:r>
      <w:r>
        <w:tab/>
        <w:t>1598</w:t>
      </w:r>
    </w:p>
    <w:p w:rsidR="00F74372" w:rsidRDefault="00F74372">
      <w:pPr>
        <w:pStyle w:val="TOC3"/>
        <w:rPr>
          <w:rFonts w:asciiTheme="minorHAnsi" w:eastAsiaTheme="minorEastAsia" w:hAnsiTheme="minorHAnsi" w:cstheme="minorBidi"/>
          <w:sz w:val="22"/>
          <w:szCs w:val="22"/>
        </w:rPr>
      </w:pPr>
      <w:r w:rsidRPr="00F74372">
        <w:t>A.8.2.3</w:t>
      </w:r>
      <w:r w:rsidRPr="00F74372">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7760F8">
        <w:t>using autonomous gaps</w:t>
      </w:r>
      <w:r>
        <w:tab/>
        <w:t>1598</w:t>
      </w:r>
    </w:p>
    <w:p w:rsidR="00F74372" w:rsidRDefault="00F74372">
      <w:pPr>
        <w:pStyle w:val="TOC4"/>
        <w:rPr>
          <w:rFonts w:asciiTheme="minorHAnsi" w:eastAsiaTheme="minorEastAsia" w:hAnsiTheme="minorHAnsi" w:cstheme="minorBidi"/>
          <w:sz w:val="22"/>
          <w:szCs w:val="22"/>
        </w:rPr>
      </w:pPr>
      <w:r w:rsidRPr="00F74372">
        <w:t>A.8.2.3.1</w:t>
      </w:r>
      <w:r w:rsidRPr="00F74372">
        <w:rPr>
          <w:rFonts w:asciiTheme="minorHAnsi" w:eastAsiaTheme="minorEastAsia" w:hAnsiTheme="minorHAnsi" w:cstheme="minorBidi"/>
          <w:sz w:val="22"/>
          <w:szCs w:val="22"/>
        </w:rPr>
        <w:tab/>
      </w:r>
      <w:r w:rsidRPr="007760F8">
        <w:rPr>
          <w:snapToGrid w:val="0"/>
        </w:rPr>
        <w:t>Test Purpose and Environment</w:t>
      </w:r>
      <w:r>
        <w:tab/>
        <w:t>1598</w:t>
      </w:r>
    </w:p>
    <w:p w:rsidR="00F74372" w:rsidRDefault="00F74372">
      <w:pPr>
        <w:pStyle w:val="TOC4"/>
        <w:rPr>
          <w:rFonts w:asciiTheme="minorHAnsi" w:eastAsiaTheme="minorEastAsia" w:hAnsiTheme="minorHAnsi" w:cstheme="minorBidi"/>
          <w:sz w:val="22"/>
          <w:szCs w:val="22"/>
        </w:rPr>
      </w:pPr>
      <w:r w:rsidRPr="00F74372">
        <w:t>A.8.2.3.2</w:t>
      </w:r>
      <w:r w:rsidRPr="00F74372">
        <w:rPr>
          <w:rFonts w:asciiTheme="minorHAnsi" w:eastAsiaTheme="minorEastAsia" w:hAnsiTheme="minorHAnsi" w:cstheme="minorBidi"/>
          <w:sz w:val="22"/>
          <w:szCs w:val="22"/>
        </w:rPr>
        <w:tab/>
      </w:r>
      <w:r w:rsidRPr="007760F8">
        <w:rPr>
          <w:snapToGrid w:val="0"/>
        </w:rPr>
        <w:t>Test Requirements</w:t>
      </w:r>
      <w:r>
        <w:tab/>
        <w:t>1600</w:t>
      </w:r>
    </w:p>
    <w:p w:rsidR="00F74372" w:rsidRDefault="00F74372">
      <w:pPr>
        <w:pStyle w:val="TOC3"/>
        <w:rPr>
          <w:rFonts w:asciiTheme="minorHAnsi" w:eastAsiaTheme="minorEastAsia" w:hAnsiTheme="minorHAnsi" w:cstheme="minorBidi"/>
          <w:sz w:val="22"/>
          <w:szCs w:val="22"/>
        </w:rPr>
      </w:pPr>
      <w:r w:rsidRPr="00F74372">
        <w:t>A.8.2.4</w:t>
      </w:r>
      <w:r w:rsidRPr="00F74372">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7760F8">
        <w:t>using autonomous gaps</w:t>
      </w:r>
      <w:r w:rsidRPr="007760F8">
        <w:rPr>
          <w:lang w:eastAsia="zh-CN"/>
        </w:rPr>
        <w:t xml:space="preserve"> with DRX</w:t>
      </w:r>
      <w:r>
        <w:tab/>
        <w:t>1601</w:t>
      </w:r>
    </w:p>
    <w:p w:rsidR="00F74372" w:rsidRDefault="00F74372">
      <w:pPr>
        <w:pStyle w:val="TOC4"/>
        <w:rPr>
          <w:rFonts w:asciiTheme="minorHAnsi" w:eastAsiaTheme="minorEastAsia" w:hAnsiTheme="minorHAnsi" w:cstheme="minorBidi"/>
          <w:sz w:val="22"/>
          <w:szCs w:val="22"/>
        </w:rPr>
      </w:pPr>
      <w:r w:rsidRPr="00F74372">
        <w:t>A.8.2.4.1</w:t>
      </w:r>
      <w:r w:rsidRPr="00F74372">
        <w:rPr>
          <w:rFonts w:asciiTheme="minorHAnsi" w:eastAsiaTheme="minorEastAsia" w:hAnsiTheme="minorHAnsi" w:cstheme="minorBidi"/>
          <w:sz w:val="22"/>
          <w:szCs w:val="22"/>
        </w:rPr>
        <w:tab/>
      </w:r>
      <w:r w:rsidRPr="007760F8">
        <w:rPr>
          <w:snapToGrid w:val="0"/>
        </w:rPr>
        <w:t>Test Purpose and Environment</w:t>
      </w:r>
      <w:r>
        <w:tab/>
        <w:t>1601</w:t>
      </w:r>
    </w:p>
    <w:p w:rsidR="00F74372" w:rsidRDefault="00F74372">
      <w:pPr>
        <w:pStyle w:val="TOC4"/>
        <w:rPr>
          <w:rFonts w:asciiTheme="minorHAnsi" w:eastAsiaTheme="minorEastAsia" w:hAnsiTheme="minorHAnsi" w:cstheme="minorBidi"/>
          <w:sz w:val="22"/>
          <w:szCs w:val="22"/>
        </w:rPr>
      </w:pPr>
      <w:r w:rsidRPr="00F74372">
        <w:t>A.8.2.4.2</w:t>
      </w:r>
      <w:r w:rsidRPr="00F74372">
        <w:rPr>
          <w:rFonts w:asciiTheme="minorHAnsi" w:eastAsiaTheme="minorEastAsia" w:hAnsiTheme="minorHAnsi" w:cstheme="minorBidi"/>
          <w:sz w:val="22"/>
          <w:szCs w:val="22"/>
        </w:rPr>
        <w:tab/>
      </w:r>
      <w:r w:rsidRPr="007760F8">
        <w:rPr>
          <w:snapToGrid w:val="0"/>
        </w:rPr>
        <w:t>Test Requirements</w:t>
      </w:r>
      <w:r>
        <w:tab/>
        <w:t>1603</w:t>
      </w:r>
    </w:p>
    <w:p w:rsidR="00F74372" w:rsidRDefault="00F74372">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1603</w:t>
      </w:r>
    </w:p>
    <w:p w:rsidR="00F74372" w:rsidRDefault="00F74372">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1603</w:t>
      </w:r>
    </w:p>
    <w:p w:rsidR="00F74372" w:rsidRDefault="00F74372">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1605</w:t>
      </w:r>
    </w:p>
    <w:p w:rsidR="00F74372" w:rsidRDefault="00F74372">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1606</w:t>
      </w:r>
    </w:p>
    <w:p w:rsidR="00F74372" w:rsidRDefault="00F74372">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1606</w:t>
      </w:r>
    </w:p>
    <w:p w:rsidR="00F74372" w:rsidRDefault="00F74372">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1608</w:t>
      </w:r>
    </w:p>
    <w:p w:rsidR="00F74372" w:rsidRDefault="00F74372">
      <w:pPr>
        <w:pStyle w:val="TOC3"/>
        <w:rPr>
          <w:rFonts w:asciiTheme="minorHAnsi" w:eastAsiaTheme="minorEastAsia" w:hAnsiTheme="minorHAnsi" w:cstheme="minorBidi"/>
          <w:sz w:val="22"/>
          <w:szCs w:val="22"/>
        </w:rPr>
      </w:pPr>
      <w:r w:rsidRPr="00F74372">
        <w:t>A.8.2.7</w:t>
      </w:r>
      <w:r w:rsidRPr="00F7437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760F8">
        <w:t>using autonomous gaps</w:t>
      </w:r>
      <w:r>
        <w:tab/>
        <w:t>1609</w:t>
      </w:r>
    </w:p>
    <w:p w:rsidR="00F74372" w:rsidRDefault="00F74372">
      <w:pPr>
        <w:pStyle w:val="TOC4"/>
        <w:rPr>
          <w:rFonts w:asciiTheme="minorHAnsi" w:eastAsiaTheme="minorEastAsia" w:hAnsiTheme="minorHAnsi" w:cstheme="minorBidi"/>
          <w:sz w:val="22"/>
          <w:szCs w:val="22"/>
        </w:rPr>
      </w:pPr>
      <w:r w:rsidRPr="00F74372">
        <w:t>A.8.2.7.1</w:t>
      </w:r>
      <w:r w:rsidRPr="00F74372">
        <w:rPr>
          <w:rFonts w:asciiTheme="minorHAnsi" w:eastAsiaTheme="minorEastAsia" w:hAnsiTheme="minorHAnsi" w:cstheme="minorBidi"/>
          <w:sz w:val="22"/>
          <w:szCs w:val="22"/>
        </w:rPr>
        <w:tab/>
      </w:r>
      <w:r w:rsidRPr="007760F8">
        <w:rPr>
          <w:snapToGrid w:val="0"/>
        </w:rPr>
        <w:t>Test Purpose and Environment</w:t>
      </w:r>
      <w:r>
        <w:tab/>
        <w:t>1609</w:t>
      </w:r>
    </w:p>
    <w:p w:rsidR="00F74372" w:rsidRDefault="00F74372">
      <w:pPr>
        <w:pStyle w:val="TOC4"/>
        <w:rPr>
          <w:rFonts w:asciiTheme="minorHAnsi" w:eastAsiaTheme="minorEastAsia" w:hAnsiTheme="minorHAnsi" w:cstheme="minorBidi"/>
          <w:sz w:val="22"/>
          <w:szCs w:val="22"/>
        </w:rPr>
      </w:pPr>
      <w:r w:rsidRPr="00F74372">
        <w:t>A.8.2.7.2</w:t>
      </w:r>
      <w:r w:rsidRPr="00F74372">
        <w:rPr>
          <w:rFonts w:asciiTheme="minorHAnsi" w:eastAsiaTheme="minorEastAsia" w:hAnsiTheme="minorHAnsi" w:cstheme="minorBidi"/>
          <w:sz w:val="22"/>
          <w:szCs w:val="22"/>
        </w:rPr>
        <w:tab/>
      </w:r>
      <w:r w:rsidRPr="007760F8">
        <w:rPr>
          <w:snapToGrid w:val="0"/>
        </w:rPr>
        <w:t>Test Requirements</w:t>
      </w:r>
      <w:r>
        <w:tab/>
        <w:t>1610</w:t>
      </w:r>
    </w:p>
    <w:p w:rsidR="00F74372" w:rsidRDefault="00F74372">
      <w:pPr>
        <w:pStyle w:val="TOC3"/>
        <w:rPr>
          <w:rFonts w:asciiTheme="minorHAnsi" w:eastAsiaTheme="minorEastAsia" w:hAnsiTheme="minorHAnsi" w:cstheme="minorBidi"/>
          <w:sz w:val="22"/>
          <w:szCs w:val="22"/>
        </w:rPr>
      </w:pPr>
      <w:r w:rsidRPr="00F74372">
        <w:t>A.8.2.8</w:t>
      </w:r>
      <w:r w:rsidRPr="00F7437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760F8">
        <w:t>using autonomous gaps</w:t>
      </w:r>
      <w:r w:rsidRPr="007760F8">
        <w:rPr>
          <w:lang w:eastAsia="zh-CN"/>
        </w:rPr>
        <w:t xml:space="preserve"> with DRX</w:t>
      </w:r>
      <w:r>
        <w:tab/>
        <w:t>1611</w:t>
      </w:r>
    </w:p>
    <w:p w:rsidR="00F74372" w:rsidRDefault="00F74372">
      <w:pPr>
        <w:pStyle w:val="TOC4"/>
        <w:rPr>
          <w:rFonts w:asciiTheme="minorHAnsi" w:eastAsiaTheme="minorEastAsia" w:hAnsiTheme="minorHAnsi" w:cstheme="minorBidi"/>
          <w:sz w:val="22"/>
          <w:szCs w:val="22"/>
        </w:rPr>
      </w:pPr>
      <w:r w:rsidRPr="00F74372">
        <w:t>A.8.2.8.1</w:t>
      </w:r>
      <w:r w:rsidRPr="00F74372">
        <w:rPr>
          <w:rFonts w:asciiTheme="minorHAnsi" w:eastAsiaTheme="minorEastAsia" w:hAnsiTheme="minorHAnsi" w:cstheme="minorBidi"/>
          <w:sz w:val="22"/>
          <w:szCs w:val="22"/>
        </w:rPr>
        <w:tab/>
      </w:r>
      <w:r w:rsidRPr="007760F8">
        <w:rPr>
          <w:snapToGrid w:val="0"/>
        </w:rPr>
        <w:t>Test Purpose and Environment</w:t>
      </w:r>
      <w:r>
        <w:tab/>
        <w:t>1611</w:t>
      </w:r>
    </w:p>
    <w:p w:rsidR="00F74372" w:rsidRDefault="00F74372">
      <w:pPr>
        <w:pStyle w:val="TOC4"/>
        <w:rPr>
          <w:rFonts w:asciiTheme="minorHAnsi" w:eastAsiaTheme="minorEastAsia" w:hAnsiTheme="minorHAnsi" w:cstheme="minorBidi"/>
          <w:sz w:val="22"/>
          <w:szCs w:val="22"/>
        </w:rPr>
      </w:pPr>
      <w:r w:rsidRPr="00F74372">
        <w:t>A.8.2.8.2</w:t>
      </w:r>
      <w:r w:rsidRPr="00F74372">
        <w:rPr>
          <w:rFonts w:asciiTheme="minorHAnsi" w:eastAsiaTheme="minorEastAsia" w:hAnsiTheme="minorHAnsi" w:cstheme="minorBidi"/>
          <w:sz w:val="22"/>
          <w:szCs w:val="22"/>
        </w:rPr>
        <w:tab/>
      </w:r>
      <w:r w:rsidRPr="007760F8">
        <w:rPr>
          <w:snapToGrid w:val="0"/>
        </w:rPr>
        <w:t>Test Requirements</w:t>
      </w:r>
      <w:r>
        <w:tab/>
        <w:t>1613</w:t>
      </w:r>
    </w:p>
    <w:p w:rsidR="00F74372" w:rsidRDefault="00F74372">
      <w:pPr>
        <w:pStyle w:val="TOC3"/>
        <w:rPr>
          <w:rFonts w:asciiTheme="minorHAnsi" w:eastAsiaTheme="minorEastAsia" w:hAnsiTheme="minorHAnsi" w:cstheme="minorBidi"/>
          <w:sz w:val="22"/>
          <w:szCs w:val="22"/>
        </w:rPr>
      </w:pPr>
      <w:r w:rsidRPr="00F74372">
        <w:t>A.8.2.9</w:t>
      </w:r>
      <w:r w:rsidRPr="00F7437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760F8">
        <w:t>using autonomous gaps for Cat-M1 UE in CEModeB</w:t>
      </w:r>
      <w:r>
        <w:tab/>
        <w:t>1613</w:t>
      </w:r>
    </w:p>
    <w:p w:rsidR="00F74372" w:rsidRDefault="00F74372">
      <w:pPr>
        <w:pStyle w:val="TOC4"/>
        <w:rPr>
          <w:rFonts w:asciiTheme="minorHAnsi" w:eastAsiaTheme="minorEastAsia" w:hAnsiTheme="minorHAnsi" w:cstheme="minorBidi"/>
          <w:sz w:val="22"/>
          <w:szCs w:val="22"/>
        </w:rPr>
      </w:pPr>
      <w:r w:rsidRPr="00F74372">
        <w:t>A.8.2.9.1</w:t>
      </w:r>
      <w:r w:rsidRPr="00F74372">
        <w:rPr>
          <w:rFonts w:asciiTheme="minorHAnsi" w:eastAsiaTheme="minorEastAsia" w:hAnsiTheme="minorHAnsi" w:cstheme="minorBidi"/>
          <w:sz w:val="22"/>
          <w:szCs w:val="22"/>
        </w:rPr>
        <w:tab/>
      </w:r>
      <w:r w:rsidRPr="007760F8">
        <w:rPr>
          <w:snapToGrid w:val="0"/>
        </w:rPr>
        <w:t>Test Purpose and Environment</w:t>
      </w:r>
      <w:r>
        <w:tab/>
        <w:t>1613</w:t>
      </w:r>
    </w:p>
    <w:p w:rsidR="00F74372" w:rsidRDefault="00F74372">
      <w:pPr>
        <w:pStyle w:val="TOC4"/>
        <w:rPr>
          <w:rFonts w:asciiTheme="minorHAnsi" w:eastAsiaTheme="minorEastAsia" w:hAnsiTheme="minorHAnsi" w:cstheme="minorBidi"/>
          <w:sz w:val="22"/>
          <w:szCs w:val="22"/>
        </w:rPr>
      </w:pPr>
      <w:r w:rsidRPr="00F74372">
        <w:t>A.8.2.9.2</w:t>
      </w:r>
      <w:r w:rsidRPr="00F74372">
        <w:rPr>
          <w:rFonts w:asciiTheme="minorHAnsi" w:eastAsiaTheme="minorEastAsia" w:hAnsiTheme="minorHAnsi" w:cstheme="minorBidi"/>
          <w:sz w:val="22"/>
          <w:szCs w:val="22"/>
        </w:rPr>
        <w:tab/>
      </w:r>
      <w:r w:rsidRPr="007760F8">
        <w:rPr>
          <w:snapToGrid w:val="0"/>
        </w:rPr>
        <w:t>Test Requirements</w:t>
      </w:r>
      <w:r>
        <w:tab/>
        <w:t>1615</w:t>
      </w:r>
    </w:p>
    <w:p w:rsidR="00F74372" w:rsidRDefault="00F74372">
      <w:pPr>
        <w:pStyle w:val="TOC3"/>
        <w:rPr>
          <w:rFonts w:asciiTheme="minorHAnsi" w:eastAsiaTheme="minorEastAsia" w:hAnsiTheme="minorHAnsi" w:cstheme="minorBidi"/>
          <w:sz w:val="22"/>
          <w:szCs w:val="22"/>
        </w:rPr>
      </w:pPr>
      <w:r w:rsidRPr="00F74372">
        <w:t>A.8.2.10</w:t>
      </w:r>
      <w:r w:rsidRPr="00F74372">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760F8">
        <w:t>using autonomous gaps with DRX for Cat-M1 UE in CEModeB</w:t>
      </w:r>
      <w:r>
        <w:tab/>
        <w:t>1616</w:t>
      </w:r>
    </w:p>
    <w:p w:rsidR="00F74372" w:rsidRDefault="00F74372">
      <w:pPr>
        <w:pStyle w:val="TOC4"/>
        <w:rPr>
          <w:rFonts w:asciiTheme="minorHAnsi" w:eastAsiaTheme="minorEastAsia" w:hAnsiTheme="minorHAnsi" w:cstheme="minorBidi"/>
          <w:sz w:val="22"/>
          <w:szCs w:val="22"/>
        </w:rPr>
      </w:pPr>
      <w:r w:rsidRPr="00F74372">
        <w:t>A.8.2.10.1</w:t>
      </w:r>
      <w:r w:rsidRPr="00F74372">
        <w:rPr>
          <w:rFonts w:asciiTheme="minorHAnsi" w:eastAsiaTheme="minorEastAsia" w:hAnsiTheme="minorHAnsi" w:cstheme="minorBidi"/>
          <w:sz w:val="22"/>
          <w:szCs w:val="22"/>
        </w:rPr>
        <w:tab/>
      </w:r>
      <w:r w:rsidRPr="007760F8">
        <w:rPr>
          <w:snapToGrid w:val="0"/>
        </w:rPr>
        <w:t>Test Purpose and Environment</w:t>
      </w:r>
      <w:r>
        <w:tab/>
        <w:t>1616</w:t>
      </w:r>
    </w:p>
    <w:p w:rsidR="00F74372" w:rsidRDefault="00F74372">
      <w:pPr>
        <w:pStyle w:val="TOC4"/>
        <w:rPr>
          <w:rFonts w:asciiTheme="minorHAnsi" w:eastAsiaTheme="minorEastAsia" w:hAnsiTheme="minorHAnsi" w:cstheme="minorBidi"/>
          <w:sz w:val="22"/>
          <w:szCs w:val="22"/>
        </w:rPr>
      </w:pPr>
      <w:r w:rsidRPr="00F74372">
        <w:t>A.8.2.10.2</w:t>
      </w:r>
      <w:r w:rsidRPr="00F74372">
        <w:rPr>
          <w:rFonts w:asciiTheme="minorHAnsi" w:eastAsiaTheme="minorEastAsia" w:hAnsiTheme="minorHAnsi" w:cstheme="minorBidi"/>
          <w:sz w:val="22"/>
          <w:szCs w:val="22"/>
        </w:rPr>
        <w:tab/>
      </w:r>
      <w:r w:rsidRPr="007760F8">
        <w:rPr>
          <w:snapToGrid w:val="0"/>
        </w:rPr>
        <w:t>Test Requirements</w:t>
      </w:r>
      <w:r>
        <w:tab/>
        <w:t>1618</w:t>
      </w:r>
    </w:p>
    <w:p w:rsidR="00F74372" w:rsidRDefault="00F74372">
      <w:pPr>
        <w:pStyle w:val="TOC3"/>
        <w:rPr>
          <w:rFonts w:asciiTheme="minorHAnsi" w:eastAsiaTheme="minorEastAsia" w:hAnsiTheme="minorHAnsi" w:cstheme="minorBidi"/>
          <w:sz w:val="22"/>
          <w:szCs w:val="22"/>
        </w:rPr>
      </w:pPr>
      <w:r w:rsidRPr="00F74372">
        <w:t>A.8.2.11</w:t>
      </w:r>
      <w:r w:rsidRPr="00F74372">
        <w:rPr>
          <w:rFonts w:asciiTheme="minorHAnsi" w:eastAsiaTheme="minorEastAsia" w:hAnsiTheme="minorHAnsi"/>
          <w:sz w:val="22"/>
          <w:szCs w:val="22"/>
        </w:rPr>
        <w:tab/>
      </w:r>
      <w:r w:rsidRPr="007760F8">
        <w:rPr>
          <w:rFonts w:cs="Arial"/>
        </w:rPr>
        <w:t xml:space="preserve">E-UTRAN TDD-TDD intra-frequency event triggered reporting with DRX for UE configured with </w:t>
      </w:r>
      <w:r w:rsidRPr="007760F8">
        <w:rPr>
          <w:rFonts w:cs="Arial"/>
          <w:i/>
        </w:rPr>
        <w:t>highSpeedEnhancedMeasFlag</w:t>
      </w:r>
      <w:r>
        <w:tab/>
        <w:t>1618</w:t>
      </w:r>
    </w:p>
    <w:p w:rsidR="00F74372" w:rsidRDefault="00F74372">
      <w:pPr>
        <w:pStyle w:val="TOC4"/>
        <w:rPr>
          <w:rFonts w:asciiTheme="minorHAnsi" w:eastAsiaTheme="minorEastAsia" w:hAnsiTheme="minorHAnsi" w:cstheme="minorBidi"/>
          <w:sz w:val="22"/>
          <w:szCs w:val="22"/>
        </w:rPr>
      </w:pPr>
      <w:r w:rsidRPr="00F74372">
        <w:t>A.8.2.11.</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1618</w:t>
      </w:r>
    </w:p>
    <w:p w:rsidR="00F74372" w:rsidRDefault="00F74372">
      <w:pPr>
        <w:pStyle w:val="TOC4"/>
        <w:rPr>
          <w:rFonts w:asciiTheme="minorHAnsi" w:eastAsiaTheme="minorEastAsia" w:hAnsiTheme="minorHAnsi" w:cstheme="minorBidi"/>
          <w:sz w:val="22"/>
          <w:szCs w:val="22"/>
        </w:rPr>
      </w:pPr>
      <w:r w:rsidRPr="00F74372">
        <w:t>A.8.2.11.2</w:t>
      </w:r>
      <w:r w:rsidRPr="00F74372">
        <w:rPr>
          <w:rFonts w:asciiTheme="minorHAnsi" w:eastAsiaTheme="minorEastAsia" w:hAnsiTheme="minorHAnsi"/>
          <w:sz w:val="22"/>
          <w:szCs w:val="22"/>
        </w:rPr>
        <w:tab/>
      </w:r>
      <w:r w:rsidRPr="007760F8">
        <w:rPr>
          <w:rFonts w:cs="Arial"/>
          <w:snapToGrid w:val="0"/>
        </w:rPr>
        <w:t>Test Requirements</w:t>
      </w:r>
      <w:r>
        <w:tab/>
        <w:t>1620</w:t>
      </w:r>
    </w:p>
    <w:p w:rsidR="00F74372" w:rsidRDefault="00F74372">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1620</w:t>
      </w:r>
    </w:p>
    <w:p w:rsidR="00F74372" w:rsidRDefault="00F74372">
      <w:pPr>
        <w:pStyle w:val="TOC4"/>
        <w:rPr>
          <w:rFonts w:asciiTheme="minorHAnsi" w:eastAsiaTheme="minorEastAsia" w:hAnsiTheme="minorHAnsi" w:cstheme="minorBidi"/>
          <w:sz w:val="22"/>
          <w:szCs w:val="22"/>
        </w:rPr>
      </w:pPr>
      <w:r w:rsidRPr="00F74372">
        <w:t>A.8.2.12.1</w:t>
      </w:r>
      <w:r w:rsidRPr="00F74372">
        <w:rPr>
          <w:rFonts w:asciiTheme="minorHAnsi" w:eastAsiaTheme="minorEastAsia" w:hAnsiTheme="minorHAnsi"/>
          <w:sz w:val="22"/>
          <w:szCs w:val="22"/>
        </w:rPr>
        <w:tab/>
      </w:r>
      <w:r w:rsidRPr="007760F8">
        <w:rPr>
          <w:rFonts w:cs="v4.2.0"/>
          <w:snapToGrid w:val="0"/>
        </w:rPr>
        <w:t>Test Purpose and Environment</w:t>
      </w:r>
      <w:r>
        <w:tab/>
        <w:t>1620</w:t>
      </w:r>
    </w:p>
    <w:p w:rsidR="00F74372" w:rsidRDefault="00F74372">
      <w:pPr>
        <w:pStyle w:val="TOC4"/>
        <w:rPr>
          <w:rFonts w:asciiTheme="minorHAnsi" w:eastAsiaTheme="minorEastAsia" w:hAnsiTheme="minorHAnsi" w:cstheme="minorBidi"/>
          <w:sz w:val="22"/>
          <w:szCs w:val="22"/>
        </w:rPr>
      </w:pPr>
      <w:r w:rsidRPr="00F74372">
        <w:t>A.8.2.12.2</w:t>
      </w:r>
      <w:r w:rsidRPr="00F74372">
        <w:rPr>
          <w:rFonts w:asciiTheme="minorHAnsi" w:eastAsiaTheme="minorEastAsia" w:hAnsiTheme="minorHAnsi"/>
          <w:sz w:val="22"/>
          <w:szCs w:val="22"/>
        </w:rPr>
        <w:tab/>
      </w:r>
      <w:r w:rsidRPr="007760F8">
        <w:rPr>
          <w:rFonts w:cs="v4.2.0"/>
          <w:snapToGrid w:val="0"/>
        </w:rPr>
        <w:t>Test Requirements</w:t>
      </w:r>
      <w:r>
        <w:tab/>
        <w:t>1622</w:t>
      </w:r>
    </w:p>
    <w:p w:rsidR="00F74372" w:rsidRDefault="00F74372">
      <w:pPr>
        <w:pStyle w:val="TOC3"/>
        <w:rPr>
          <w:rFonts w:asciiTheme="minorHAnsi" w:eastAsiaTheme="minorEastAsia" w:hAnsiTheme="minorHAnsi" w:cstheme="minorBidi"/>
          <w:sz w:val="22"/>
          <w:szCs w:val="22"/>
        </w:rPr>
      </w:pPr>
      <w:r w:rsidRPr="00F74372">
        <w:t>A.8.2.13</w:t>
      </w:r>
      <w:r w:rsidRPr="00F74372">
        <w:rPr>
          <w:rFonts w:asciiTheme="minorHAnsi" w:eastAsiaTheme="minorEastAsia" w:hAnsiTheme="minorHAnsi"/>
          <w:sz w:val="22"/>
          <w:szCs w:val="22"/>
        </w:rPr>
        <w:tab/>
      </w:r>
      <w:r w:rsidRPr="007760F8">
        <w:rPr>
          <w:rFonts w:cs="v4.2.0"/>
        </w:rPr>
        <w:t>E-UTRAN TDD-TDD intra-frequency event triggered reporting under fading propagation conditions in synchronous cells with DRX for UE category 0</w:t>
      </w:r>
      <w:r>
        <w:tab/>
        <w:t>1623</w:t>
      </w:r>
    </w:p>
    <w:p w:rsidR="00F74372" w:rsidRDefault="00F74372">
      <w:pPr>
        <w:pStyle w:val="TOC4"/>
        <w:rPr>
          <w:rFonts w:asciiTheme="minorHAnsi" w:eastAsiaTheme="minorEastAsia" w:hAnsiTheme="minorHAnsi" w:cstheme="minorBidi"/>
          <w:sz w:val="22"/>
          <w:szCs w:val="22"/>
        </w:rPr>
      </w:pPr>
      <w:r w:rsidRPr="00F74372">
        <w:t>A.8.2.13.</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1623</w:t>
      </w:r>
    </w:p>
    <w:p w:rsidR="00F74372" w:rsidRDefault="00F74372">
      <w:pPr>
        <w:pStyle w:val="TOC4"/>
        <w:rPr>
          <w:rFonts w:asciiTheme="minorHAnsi" w:eastAsiaTheme="minorEastAsia" w:hAnsiTheme="minorHAnsi" w:cstheme="minorBidi"/>
          <w:sz w:val="22"/>
          <w:szCs w:val="22"/>
        </w:rPr>
      </w:pPr>
      <w:r w:rsidRPr="00F74372">
        <w:t>A.8.2.13.2</w:t>
      </w:r>
      <w:r w:rsidRPr="00F74372">
        <w:rPr>
          <w:rFonts w:asciiTheme="minorHAnsi" w:eastAsiaTheme="minorEastAsia" w:hAnsiTheme="minorHAnsi"/>
          <w:sz w:val="22"/>
          <w:szCs w:val="22"/>
        </w:rPr>
        <w:tab/>
      </w:r>
      <w:r w:rsidRPr="007760F8">
        <w:rPr>
          <w:rFonts w:cs="v4.2.0"/>
          <w:snapToGrid w:val="0"/>
        </w:rPr>
        <w:t>Test Requirements</w:t>
      </w:r>
      <w:r>
        <w:tab/>
        <w:t>1625</w:t>
      </w:r>
    </w:p>
    <w:p w:rsidR="00F74372" w:rsidRDefault="00F74372">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7760F8">
        <w:rPr>
          <w:rFonts w:cs="v4.2.0"/>
        </w:rPr>
        <w:t>E-UTRAN TDD intra-frequency event triggered reporting for serving cell under fading propagation conditions for UE category M1 in CEModeA</w:t>
      </w:r>
      <w:r w:rsidRPr="007760F8">
        <w:rPr>
          <w:rFonts w:cs="v4.2.0"/>
          <w:lang w:eastAsia="zh-CN"/>
        </w:rPr>
        <w:t xml:space="preserve"> without gap</w:t>
      </w:r>
      <w:r>
        <w:tab/>
        <w:t>1625</w:t>
      </w:r>
    </w:p>
    <w:p w:rsidR="00F74372" w:rsidRDefault="00F74372">
      <w:pPr>
        <w:pStyle w:val="TOC4"/>
        <w:rPr>
          <w:rFonts w:asciiTheme="minorHAnsi" w:eastAsiaTheme="minorEastAsia" w:hAnsiTheme="minorHAnsi" w:cstheme="minorBidi"/>
          <w:sz w:val="22"/>
          <w:szCs w:val="22"/>
        </w:rPr>
      </w:pPr>
      <w:r w:rsidRPr="00F74372">
        <w:t>A.8.2.14.1</w:t>
      </w:r>
      <w:r w:rsidRPr="00F74372">
        <w:rPr>
          <w:rFonts w:asciiTheme="minorHAnsi" w:eastAsiaTheme="minorEastAsia" w:hAnsiTheme="minorHAnsi" w:cstheme="minorBidi"/>
          <w:sz w:val="22"/>
          <w:szCs w:val="22"/>
        </w:rPr>
        <w:tab/>
      </w:r>
      <w:r w:rsidRPr="007760F8">
        <w:rPr>
          <w:snapToGrid w:val="0"/>
        </w:rPr>
        <w:t>Test Purpose and Environment</w:t>
      </w:r>
      <w:r>
        <w:tab/>
        <w:t>1625</w:t>
      </w:r>
    </w:p>
    <w:p w:rsidR="00F74372" w:rsidRDefault="00F74372">
      <w:pPr>
        <w:pStyle w:val="TOC4"/>
        <w:rPr>
          <w:rFonts w:asciiTheme="minorHAnsi" w:eastAsiaTheme="minorEastAsia" w:hAnsiTheme="minorHAnsi" w:cstheme="minorBidi"/>
          <w:sz w:val="22"/>
          <w:szCs w:val="22"/>
        </w:rPr>
      </w:pPr>
      <w:r w:rsidRPr="00F74372">
        <w:t>A.8.2.14.2</w:t>
      </w:r>
      <w:r w:rsidRPr="00F74372">
        <w:rPr>
          <w:rFonts w:asciiTheme="minorHAnsi" w:eastAsiaTheme="minorEastAsia" w:hAnsiTheme="minorHAnsi" w:cstheme="minorBidi"/>
          <w:sz w:val="22"/>
          <w:szCs w:val="22"/>
        </w:rPr>
        <w:tab/>
      </w:r>
      <w:r w:rsidRPr="007760F8">
        <w:rPr>
          <w:snapToGrid w:val="0"/>
        </w:rPr>
        <w:t>Test Requirement</w:t>
      </w:r>
      <w:r>
        <w:tab/>
        <w:t>1627</w:t>
      </w:r>
    </w:p>
    <w:p w:rsidR="00F74372" w:rsidRDefault="00F74372">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1628</w:t>
      </w:r>
    </w:p>
    <w:p w:rsidR="00F74372" w:rsidRDefault="00F74372">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1628</w:t>
      </w:r>
    </w:p>
    <w:p w:rsidR="00F74372" w:rsidRDefault="00F74372">
      <w:pPr>
        <w:pStyle w:val="TOC4"/>
        <w:rPr>
          <w:rFonts w:asciiTheme="minorHAnsi" w:eastAsiaTheme="minorEastAsia" w:hAnsiTheme="minorHAnsi" w:cstheme="minorBidi"/>
          <w:sz w:val="22"/>
          <w:szCs w:val="22"/>
        </w:rPr>
      </w:pPr>
      <w:r w:rsidRPr="00F74372">
        <w:t>A.8.3.1.1</w:t>
      </w:r>
      <w:r w:rsidRPr="00F74372">
        <w:rPr>
          <w:rFonts w:asciiTheme="minorHAnsi" w:eastAsiaTheme="minorEastAsia" w:hAnsiTheme="minorHAnsi"/>
          <w:sz w:val="22"/>
          <w:szCs w:val="22"/>
        </w:rPr>
        <w:tab/>
      </w:r>
      <w:r w:rsidRPr="007760F8">
        <w:rPr>
          <w:rFonts w:cs="v4.2.0"/>
          <w:snapToGrid w:val="0"/>
        </w:rPr>
        <w:t>Test Purpose and Environment</w:t>
      </w:r>
      <w:r>
        <w:tab/>
        <w:t>1628</w:t>
      </w:r>
    </w:p>
    <w:p w:rsidR="00F74372" w:rsidRDefault="00F74372">
      <w:pPr>
        <w:pStyle w:val="TOC4"/>
        <w:rPr>
          <w:rFonts w:asciiTheme="minorHAnsi" w:eastAsiaTheme="minorEastAsia" w:hAnsiTheme="minorHAnsi" w:cstheme="minorBidi"/>
          <w:sz w:val="22"/>
          <w:szCs w:val="22"/>
        </w:rPr>
      </w:pPr>
      <w:r w:rsidRPr="00F74372">
        <w:t>A.8.3.1.2</w:t>
      </w:r>
      <w:r w:rsidRPr="00F74372">
        <w:rPr>
          <w:rFonts w:asciiTheme="minorHAnsi" w:eastAsiaTheme="minorEastAsia" w:hAnsiTheme="minorHAnsi"/>
          <w:sz w:val="22"/>
          <w:szCs w:val="22"/>
        </w:rPr>
        <w:tab/>
      </w:r>
      <w:r w:rsidRPr="007760F8">
        <w:rPr>
          <w:rFonts w:cs="v4.2.0"/>
          <w:snapToGrid w:val="0"/>
        </w:rPr>
        <w:t>Test Requirements</w:t>
      </w:r>
      <w:r>
        <w:tab/>
        <w:t>1629</w:t>
      </w:r>
    </w:p>
    <w:p w:rsidR="00F74372" w:rsidRDefault="00F74372">
      <w:pPr>
        <w:pStyle w:val="TOC3"/>
        <w:rPr>
          <w:rFonts w:asciiTheme="minorHAnsi" w:eastAsiaTheme="minorEastAsia" w:hAnsiTheme="minorHAnsi" w:cstheme="minorBidi"/>
          <w:sz w:val="22"/>
          <w:szCs w:val="22"/>
        </w:rPr>
      </w:pPr>
      <w:r w:rsidRPr="00F74372">
        <w:t>A.8.3.2</w:t>
      </w:r>
      <w:r w:rsidRPr="00F74372">
        <w:rPr>
          <w:rFonts w:asciiTheme="minorHAnsi" w:eastAsiaTheme="minorEastAsia" w:hAnsiTheme="minorHAnsi"/>
          <w:sz w:val="22"/>
          <w:szCs w:val="22"/>
        </w:rPr>
        <w:tab/>
      </w:r>
      <w:r w:rsidRPr="007760F8">
        <w:rPr>
          <w:rFonts w:cs="v4.2.0"/>
        </w:rPr>
        <w:t>E-UTRAN FDD-FDD Inter-frequency event triggered reporting when DRX is used under fading propagation conditions in asynchronous cells</w:t>
      </w:r>
      <w:r>
        <w:tab/>
        <w:t>1629</w:t>
      </w:r>
    </w:p>
    <w:p w:rsidR="00F74372" w:rsidRDefault="00F74372">
      <w:pPr>
        <w:pStyle w:val="TOC4"/>
        <w:rPr>
          <w:rFonts w:asciiTheme="minorHAnsi" w:eastAsiaTheme="minorEastAsia" w:hAnsiTheme="minorHAnsi" w:cstheme="minorBidi"/>
          <w:sz w:val="22"/>
          <w:szCs w:val="22"/>
        </w:rPr>
      </w:pPr>
      <w:r w:rsidRPr="00F74372">
        <w:t>A.8.3.2.1</w:t>
      </w:r>
      <w:r w:rsidRPr="00F74372">
        <w:rPr>
          <w:rFonts w:asciiTheme="minorHAnsi" w:eastAsiaTheme="minorEastAsia" w:hAnsiTheme="minorHAnsi"/>
          <w:sz w:val="22"/>
          <w:szCs w:val="22"/>
        </w:rPr>
        <w:tab/>
      </w:r>
      <w:r w:rsidRPr="007760F8">
        <w:rPr>
          <w:rFonts w:cs="v4.2.0"/>
          <w:snapToGrid w:val="0"/>
        </w:rPr>
        <w:t>Test Purpose and Environment</w:t>
      </w:r>
      <w:r>
        <w:tab/>
        <w:t>1629</w:t>
      </w:r>
    </w:p>
    <w:p w:rsidR="00F74372" w:rsidRDefault="00F74372">
      <w:pPr>
        <w:pStyle w:val="TOC4"/>
        <w:rPr>
          <w:rFonts w:asciiTheme="minorHAnsi" w:eastAsiaTheme="minorEastAsia" w:hAnsiTheme="minorHAnsi" w:cstheme="minorBidi"/>
          <w:sz w:val="22"/>
          <w:szCs w:val="22"/>
        </w:rPr>
      </w:pPr>
      <w:r w:rsidRPr="00F74372">
        <w:t>A.8.3.2.2</w:t>
      </w:r>
      <w:r w:rsidRPr="00F74372">
        <w:rPr>
          <w:rFonts w:asciiTheme="minorHAnsi" w:eastAsiaTheme="minorEastAsia" w:hAnsiTheme="minorHAnsi"/>
          <w:sz w:val="22"/>
          <w:szCs w:val="22"/>
        </w:rPr>
        <w:tab/>
      </w:r>
      <w:r w:rsidRPr="007760F8">
        <w:rPr>
          <w:rFonts w:cs="v4.2.0"/>
          <w:snapToGrid w:val="0"/>
        </w:rPr>
        <w:t>Test Requirements</w:t>
      </w:r>
      <w:r>
        <w:tab/>
        <w:t>1632</w:t>
      </w:r>
    </w:p>
    <w:p w:rsidR="00F74372" w:rsidRDefault="00F74372">
      <w:pPr>
        <w:pStyle w:val="TOC3"/>
        <w:rPr>
          <w:rFonts w:asciiTheme="minorHAnsi" w:eastAsiaTheme="minorEastAsia" w:hAnsiTheme="minorHAnsi" w:cstheme="minorBidi"/>
          <w:sz w:val="22"/>
          <w:szCs w:val="22"/>
        </w:rPr>
      </w:pPr>
      <w:r w:rsidRPr="00F74372">
        <w:t>A.8.3.3</w:t>
      </w:r>
      <w:r w:rsidRPr="00F74372">
        <w:rPr>
          <w:rFonts w:asciiTheme="minorHAnsi" w:eastAsiaTheme="minorEastAsia" w:hAnsiTheme="minorHAnsi"/>
          <w:sz w:val="22"/>
          <w:szCs w:val="22"/>
        </w:rPr>
        <w:tab/>
      </w:r>
      <w:r w:rsidRPr="007760F8">
        <w:rPr>
          <w:rFonts w:cs="v4.2.0"/>
        </w:rPr>
        <w:t>E-UTRAN FDD-FDD inter-frequency event triggered reporting under AWGN propagation conditions in asynchronous cells with DRX when L3 filtering is used</w:t>
      </w:r>
      <w:r>
        <w:tab/>
        <w:t>1632</w:t>
      </w:r>
    </w:p>
    <w:p w:rsidR="00F74372" w:rsidRDefault="00F74372">
      <w:pPr>
        <w:pStyle w:val="TOC4"/>
        <w:rPr>
          <w:rFonts w:asciiTheme="minorHAnsi" w:eastAsiaTheme="minorEastAsia" w:hAnsiTheme="minorHAnsi" w:cstheme="minorBidi"/>
          <w:sz w:val="22"/>
          <w:szCs w:val="22"/>
        </w:rPr>
      </w:pPr>
      <w:r w:rsidRPr="00F74372">
        <w:t>A.8.3.3.1</w:t>
      </w:r>
      <w:r w:rsidRPr="00F74372">
        <w:rPr>
          <w:rFonts w:asciiTheme="minorHAnsi" w:eastAsiaTheme="minorEastAsia" w:hAnsiTheme="minorHAnsi" w:cstheme="minorBidi"/>
          <w:sz w:val="22"/>
          <w:szCs w:val="22"/>
        </w:rPr>
        <w:tab/>
      </w:r>
      <w:r w:rsidRPr="007760F8">
        <w:rPr>
          <w:snapToGrid w:val="0"/>
        </w:rPr>
        <w:t>Test Purpose and Environment</w:t>
      </w:r>
      <w:r>
        <w:tab/>
        <w:t>1632</w:t>
      </w:r>
    </w:p>
    <w:p w:rsidR="00F74372" w:rsidRDefault="00F74372">
      <w:pPr>
        <w:pStyle w:val="TOC4"/>
        <w:rPr>
          <w:rFonts w:asciiTheme="minorHAnsi" w:eastAsiaTheme="minorEastAsia" w:hAnsiTheme="minorHAnsi" w:cstheme="minorBidi"/>
          <w:sz w:val="22"/>
          <w:szCs w:val="22"/>
        </w:rPr>
      </w:pPr>
      <w:r w:rsidRPr="00F74372">
        <w:t>A.8.3.3.2</w:t>
      </w:r>
      <w:r w:rsidRPr="00F74372">
        <w:rPr>
          <w:rFonts w:asciiTheme="minorHAnsi" w:eastAsiaTheme="minorEastAsia" w:hAnsiTheme="minorHAnsi"/>
          <w:sz w:val="22"/>
          <w:szCs w:val="22"/>
        </w:rPr>
        <w:tab/>
      </w:r>
      <w:r w:rsidRPr="007760F8">
        <w:rPr>
          <w:rFonts w:cs="v4.2.0"/>
          <w:snapToGrid w:val="0"/>
        </w:rPr>
        <w:t>Test Requirements</w:t>
      </w:r>
      <w:r>
        <w:tab/>
        <w:t>1635</w:t>
      </w:r>
    </w:p>
    <w:p w:rsidR="00F74372" w:rsidRDefault="00F74372">
      <w:pPr>
        <w:pStyle w:val="TOC3"/>
        <w:rPr>
          <w:rFonts w:asciiTheme="minorHAnsi" w:eastAsiaTheme="minorEastAsia" w:hAnsiTheme="minorHAnsi" w:cstheme="minorBidi"/>
          <w:sz w:val="22"/>
          <w:szCs w:val="22"/>
        </w:rPr>
      </w:pPr>
      <w:r w:rsidRPr="00F74372">
        <w:t>A.8.3.4</w:t>
      </w:r>
      <w:r w:rsidRPr="00F74372">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1635</w:t>
      </w:r>
    </w:p>
    <w:p w:rsidR="00F74372" w:rsidRDefault="00F74372">
      <w:pPr>
        <w:pStyle w:val="TOC4"/>
        <w:rPr>
          <w:rFonts w:asciiTheme="minorHAnsi" w:eastAsiaTheme="minorEastAsia" w:hAnsiTheme="minorHAnsi" w:cstheme="minorBidi"/>
          <w:sz w:val="22"/>
          <w:szCs w:val="22"/>
        </w:rPr>
      </w:pPr>
      <w:r w:rsidRPr="00F74372">
        <w:t>A.8.3.4.1</w:t>
      </w:r>
      <w:r w:rsidRPr="00F74372">
        <w:rPr>
          <w:rFonts w:asciiTheme="minorHAnsi" w:eastAsiaTheme="minorEastAsia" w:hAnsiTheme="minorHAnsi" w:cstheme="minorBidi"/>
          <w:sz w:val="22"/>
          <w:szCs w:val="22"/>
        </w:rPr>
        <w:tab/>
      </w:r>
      <w:r w:rsidRPr="007760F8">
        <w:rPr>
          <w:snapToGrid w:val="0"/>
        </w:rPr>
        <w:t>Test Purpose and Environment</w:t>
      </w:r>
      <w:r>
        <w:tab/>
        <w:t>1635</w:t>
      </w:r>
    </w:p>
    <w:p w:rsidR="00F74372" w:rsidRDefault="00F74372">
      <w:pPr>
        <w:pStyle w:val="TOC4"/>
        <w:rPr>
          <w:rFonts w:asciiTheme="minorHAnsi" w:eastAsiaTheme="minorEastAsia" w:hAnsiTheme="minorHAnsi" w:cstheme="minorBidi"/>
          <w:sz w:val="22"/>
          <w:szCs w:val="22"/>
        </w:rPr>
      </w:pPr>
      <w:r w:rsidRPr="00F74372">
        <w:t>A.8.3.4.2</w:t>
      </w:r>
      <w:r w:rsidRPr="00F74372">
        <w:rPr>
          <w:rFonts w:asciiTheme="minorHAnsi" w:eastAsiaTheme="minorEastAsia" w:hAnsiTheme="minorHAnsi" w:cstheme="minorBidi"/>
          <w:sz w:val="22"/>
          <w:szCs w:val="22"/>
        </w:rPr>
        <w:tab/>
      </w:r>
      <w:r w:rsidRPr="007760F8">
        <w:rPr>
          <w:snapToGrid w:val="0"/>
        </w:rPr>
        <w:t>Test Requirements</w:t>
      </w:r>
      <w:r>
        <w:tab/>
        <w:t>1637</w:t>
      </w:r>
    </w:p>
    <w:p w:rsidR="00F74372" w:rsidRDefault="00F74372">
      <w:pPr>
        <w:pStyle w:val="TOC3"/>
        <w:rPr>
          <w:rFonts w:asciiTheme="minorHAnsi" w:eastAsiaTheme="minorEastAsia" w:hAnsiTheme="minorHAnsi" w:cstheme="minorBidi"/>
          <w:sz w:val="22"/>
          <w:szCs w:val="22"/>
        </w:rPr>
      </w:pPr>
      <w:r w:rsidRPr="00F74372">
        <w:t>A.8.3.5</w:t>
      </w:r>
      <w:r w:rsidRPr="00F74372">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1637</w:t>
      </w:r>
    </w:p>
    <w:p w:rsidR="00F74372" w:rsidRDefault="00F74372">
      <w:pPr>
        <w:pStyle w:val="TOC4"/>
        <w:rPr>
          <w:rFonts w:asciiTheme="minorHAnsi" w:eastAsiaTheme="minorEastAsia" w:hAnsiTheme="minorHAnsi" w:cstheme="minorBidi"/>
          <w:sz w:val="22"/>
          <w:szCs w:val="22"/>
        </w:rPr>
      </w:pPr>
      <w:r w:rsidRPr="00F74372">
        <w:t>A.8.3.5.2</w:t>
      </w:r>
      <w:r w:rsidRPr="00F74372">
        <w:rPr>
          <w:rFonts w:asciiTheme="minorHAnsi" w:eastAsiaTheme="minorEastAsia" w:hAnsiTheme="minorHAnsi" w:cstheme="minorBidi"/>
          <w:sz w:val="22"/>
          <w:szCs w:val="22"/>
        </w:rPr>
        <w:tab/>
      </w:r>
      <w:r w:rsidRPr="007760F8">
        <w:rPr>
          <w:snapToGrid w:val="0"/>
        </w:rPr>
        <w:t>Test Requirements</w:t>
      </w:r>
      <w:r>
        <w:tab/>
        <w:t>1639</w:t>
      </w:r>
    </w:p>
    <w:p w:rsidR="00F74372" w:rsidRDefault="00F74372">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1639</w:t>
      </w:r>
    </w:p>
    <w:p w:rsidR="00F74372" w:rsidRDefault="00F74372">
      <w:pPr>
        <w:pStyle w:val="TOC4"/>
        <w:rPr>
          <w:rFonts w:asciiTheme="minorHAnsi" w:eastAsiaTheme="minorEastAsia" w:hAnsiTheme="minorHAnsi" w:cstheme="minorBidi"/>
          <w:sz w:val="22"/>
          <w:szCs w:val="22"/>
        </w:rPr>
      </w:pPr>
      <w:r w:rsidRPr="00F74372">
        <w:t>A.8.3.6.1</w:t>
      </w:r>
      <w:r w:rsidRPr="00F74372">
        <w:rPr>
          <w:rFonts w:asciiTheme="minorHAnsi" w:eastAsiaTheme="minorEastAsia" w:hAnsiTheme="minorHAnsi" w:cstheme="minorBidi"/>
          <w:sz w:val="22"/>
          <w:szCs w:val="22"/>
        </w:rPr>
        <w:tab/>
      </w:r>
      <w:r w:rsidRPr="007760F8">
        <w:rPr>
          <w:snapToGrid w:val="0"/>
        </w:rPr>
        <w:t>Test Purpose and Environment</w:t>
      </w:r>
      <w:r>
        <w:tab/>
        <w:t>1639</w:t>
      </w:r>
    </w:p>
    <w:p w:rsidR="00F74372" w:rsidRDefault="00F74372">
      <w:pPr>
        <w:pStyle w:val="TOC4"/>
        <w:rPr>
          <w:rFonts w:asciiTheme="minorHAnsi" w:eastAsiaTheme="minorEastAsia" w:hAnsiTheme="minorHAnsi" w:cstheme="minorBidi"/>
          <w:sz w:val="22"/>
          <w:szCs w:val="22"/>
        </w:rPr>
      </w:pPr>
      <w:r w:rsidRPr="00F74372">
        <w:t>A.8.3.6.2</w:t>
      </w:r>
      <w:r w:rsidRPr="00F74372">
        <w:rPr>
          <w:rFonts w:asciiTheme="minorHAnsi" w:eastAsiaTheme="minorEastAsia" w:hAnsiTheme="minorHAnsi" w:cstheme="minorBidi"/>
          <w:sz w:val="22"/>
          <w:szCs w:val="22"/>
        </w:rPr>
        <w:tab/>
      </w:r>
      <w:r w:rsidRPr="007760F8">
        <w:rPr>
          <w:snapToGrid w:val="0"/>
        </w:rPr>
        <w:t>Test Requirements</w:t>
      </w:r>
      <w:r>
        <w:tab/>
        <w:t>1641</w:t>
      </w:r>
    </w:p>
    <w:p w:rsidR="00F74372" w:rsidRDefault="00F74372">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1642</w:t>
      </w:r>
    </w:p>
    <w:p w:rsidR="00F74372" w:rsidRDefault="00F74372">
      <w:pPr>
        <w:pStyle w:val="TOC4"/>
        <w:rPr>
          <w:rFonts w:asciiTheme="minorHAnsi" w:eastAsiaTheme="minorEastAsia" w:hAnsiTheme="minorHAnsi" w:cstheme="minorBidi"/>
          <w:sz w:val="22"/>
          <w:szCs w:val="22"/>
        </w:rPr>
      </w:pPr>
      <w:r w:rsidRPr="00F74372">
        <w:t>A.8.3.7.1</w:t>
      </w:r>
      <w:r w:rsidRPr="00F74372">
        <w:rPr>
          <w:rFonts w:asciiTheme="minorHAnsi" w:eastAsiaTheme="minorEastAsia" w:hAnsiTheme="minorHAnsi" w:cstheme="minorBidi"/>
          <w:sz w:val="22"/>
          <w:szCs w:val="22"/>
        </w:rPr>
        <w:tab/>
      </w:r>
      <w:r w:rsidRPr="007760F8">
        <w:rPr>
          <w:snapToGrid w:val="0"/>
        </w:rPr>
        <w:t>Test Purpose and Environment</w:t>
      </w:r>
      <w:r>
        <w:tab/>
        <w:t>1642</w:t>
      </w:r>
    </w:p>
    <w:p w:rsidR="00F74372" w:rsidRDefault="00F74372">
      <w:pPr>
        <w:pStyle w:val="TOC4"/>
        <w:rPr>
          <w:rFonts w:asciiTheme="minorHAnsi" w:eastAsiaTheme="minorEastAsia" w:hAnsiTheme="minorHAnsi" w:cstheme="minorBidi"/>
          <w:sz w:val="22"/>
          <w:szCs w:val="22"/>
        </w:rPr>
      </w:pPr>
      <w:r w:rsidRPr="00F74372">
        <w:t>A.8.3.7.2</w:t>
      </w:r>
      <w:r w:rsidRPr="00F74372">
        <w:rPr>
          <w:rFonts w:asciiTheme="minorHAnsi" w:eastAsiaTheme="minorEastAsia" w:hAnsiTheme="minorHAnsi"/>
          <w:sz w:val="22"/>
          <w:szCs w:val="22"/>
        </w:rPr>
        <w:tab/>
      </w:r>
      <w:r w:rsidRPr="007760F8">
        <w:rPr>
          <w:rFonts w:cs="v4.2.0"/>
          <w:snapToGrid w:val="0"/>
        </w:rPr>
        <w:t>Test Requirements</w:t>
      </w:r>
      <w:r>
        <w:tab/>
        <w:t>1644</w:t>
      </w:r>
    </w:p>
    <w:p w:rsidR="00F74372" w:rsidRDefault="00F74372">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1645</w:t>
      </w:r>
    </w:p>
    <w:p w:rsidR="00F74372" w:rsidRDefault="00F74372">
      <w:pPr>
        <w:pStyle w:val="TOC4"/>
        <w:rPr>
          <w:rFonts w:asciiTheme="minorHAnsi" w:eastAsiaTheme="minorEastAsia" w:hAnsiTheme="minorHAnsi" w:cstheme="minorBidi"/>
          <w:sz w:val="22"/>
          <w:szCs w:val="22"/>
        </w:rPr>
      </w:pPr>
      <w:r w:rsidRPr="00F74372">
        <w:t>A.8.3.</w:t>
      </w:r>
      <w:r w:rsidRPr="00F74372">
        <w:rPr>
          <w:lang w:eastAsia="zh-CN"/>
        </w:rPr>
        <w:t>8</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1645</w:t>
      </w:r>
    </w:p>
    <w:p w:rsidR="00F74372" w:rsidRDefault="00F74372">
      <w:pPr>
        <w:pStyle w:val="TOC4"/>
        <w:rPr>
          <w:rFonts w:asciiTheme="minorHAnsi" w:eastAsiaTheme="minorEastAsia" w:hAnsiTheme="minorHAnsi" w:cstheme="minorBidi"/>
          <w:sz w:val="22"/>
          <w:szCs w:val="22"/>
        </w:rPr>
      </w:pPr>
      <w:r w:rsidRPr="00F74372">
        <w:t>A.8.3.</w:t>
      </w:r>
      <w:r w:rsidRPr="00F74372">
        <w:rPr>
          <w:lang w:eastAsia="zh-CN"/>
        </w:rPr>
        <w:t>8</w:t>
      </w:r>
      <w:r w:rsidRPr="00F74372">
        <w:t>.2</w:t>
      </w:r>
      <w:r w:rsidRPr="00F74372">
        <w:rPr>
          <w:rFonts w:asciiTheme="minorHAnsi" w:eastAsiaTheme="minorEastAsia" w:hAnsiTheme="minorHAnsi" w:cstheme="minorBidi"/>
          <w:sz w:val="22"/>
          <w:szCs w:val="22"/>
        </w:rPr>
        <w:tab/>
      </w:r>
      <w:r w:rsidRPr="007760F8">
        <w:rPr>
          <w:snapToGrid w:val="0"/>
        </w:rPr>
        <w:t>Test Requirements</w:t>
      </w:r>
      <w:r>
        <w:tab/>
        <w:t>1648</w:t>
      </w:r>
    </w:p>
    <w:p w:rsidR="00F74372" w:rsidRDefault="00F74372">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1648</w:t>
      </w:r>
    </w:p>
    <w:p w:rsidR="00F74372" w:rsidRDefault="00F74372">
      <w:pPr>
        <w:pStyle w:val="TOC4"/>
        <w:rPr>
          <w:rFonts w:asciiTheme="minorHAnsi" w:eastAsiaTheme="minorEastAsia" w:hAnsiTheme="minorHAnsi" w:cstheme="minorBidi"/>
          <w:sz w:val="22"/>
          <w:szCs w:val="22"/>
        </w:rPr>
      </w:pPr>
      <w:r w:rsidRPr="00F74372">
        <w:t>A.8.3.9.1</w:t>
      </w:r>
      <w:r w:rsidRPr="00F74372">
        <w:rPr>
          <w:rFonts w:asciiTheme="minorHAnsi" w:eastAsiaTheme="minorEastAsia" w:hAnsiTheme="minorHAnsi" w:cstheme="minorBidi"/>
          <w:sz w:val="22"/>
          <w:szCs w:val="22"/>
        </w:rPr>
        <w:tab/>
      </w:r>
      <w:r w:rsidRPr="007760F8">
        <w:rPr>
          <w:snapToGrid w:val="0"/>
        </w:rPr>
        <w:t>Test Purpose and Environment</w:t>
      </w:r>
      <w:r>
        <w:tab/>
        <w:t>1648</w:t>
      </w:r>
    </w:p>
    <w:p w:rsidR="00F74372" w:rsidRDefault="00F74372">
      <w:pPr>
        <w:pStyle w:val="TOC4"/>
        <w:rPr>
          <w:rFonts w:asciiTheme="minorHAnsi" w:eastAsiaTheme="minorEastAsia" w:hAnsiTheme="minorHAnsi" w:cstheme="minorBidi"/>
          <w:sz w:val="22"/>
          <w:szCs w:val="22"/>
        </w:rPr>
      </w:pPr>
      <w:r w:rsidRPr="00F74372">
        <w:t>A.8.3.9.2</w:t>
      </w:r>
      <w:r w:rsidRPr="00F74372">
        <w:rPr>
          <w:rFonts w:asciiTheme="minorHAnsi" w:eastAsiaTheme="minorEastAsia" w:hAnsiTheme="minorHAnsi" w:cstheme="minorBidi"/>
          <w:sz w:val="22"/>
          <w:szCs w:val="22"/>
        </w:rPr>
        <w:tab/>
      </w:r>
      <w:r w:rsidRPr="007760F8">
        <w:rPr>
          <w:snapToGrid w:val="0"/>
        </w:rPr>
        <w:t>Test Requirements</w:t>
      </w:r>
      <w:r>
        <w:tab/>
        <w:t>1651</w:t>
      </w:r>
    </w:p>
    <w:p w:rsidR="00F74372" w:rsidRDefault="00F74372">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1652</w:t>
      </w:r>
    </w:p>
    <w:p w:rsidR="00F74372" w:rsidRDefault="00F74372">
      <w:pPr>
        <w:pStyle w:val="TOC4"/>
        <w:rPr>
          <w:rFonts w:asciiTheme="minorHAnsi" w:eastAsiaTheme="minorEastAsia" w:hAnsiTheme="minorHAnsi" w:cstheme="minorBidi"/>
          <w:sz w:val="22"/>
          <w:szCs w:val="22"/>
        </w:rPr>
      </w:pPr>
      <w:r w:rsidRPr="00F74372">
        <w:t>A.8.3.10.1</w:t>
      </w:r>
      <w:r w:rsidRPr="00F74372">
        <w:rPr>
          <w:rFonts w:asciiTheme="minorHAnsi" w:eastAsiaTheme="minorEastAsia" w:hAnsiTheme="minorHAnsi"/>
          <w:sz w:val="22"/>
          <w:szCs w:val="22"/>
        </w:rPr>
        <w:tab/>
      </w:r>
      <w:r w:rsidRPr="007760F8">
        <w:rPr>
          <w:rFonts w:cs="v4.2.0"/>
          <w:snapToGrid w:val="0"/>
        </w:rPr>
        <w:t>Test Purpose and Environment</w:t>
      </w:r>
      <w:r>
        <w:tab/>
        <w:t>1652</w:t>
      </w:r>
    </w:p>
    <w:p w:rsidR="00F74372" w:rsidRDefault="00F74372">
      <w:pPr>
        <w:pStyle w:val="TOC4"/>
        <w:rPr>
          <w:rFonts w:asciiTheme="minorHAnsi" w:eastAsiaTheme="minorEastAsia" w:hAnsiTheme="minorHAnsi" w:cstheme="minorBidi"/>
          <w:sz w:val="22"/>
          <w:szCs w:val="22"/>
        </w:rPr>
      </w:pPr>
      <w:r w:rsidRPr="00F74372">
        <w:t>A.8.3.10.2</w:t>
      </w:r>
      <w:r w:rsidRPr="00F74372">
        <w:rPr>
          <w:rFonts w:asciiTheme="minorHAnsi" w:eastAsiaTheme="minorEastAsia" w:hAnsiTheme="minorHAnsi"/>
          <w:sz w:val="22"/>
          <w:szCs w:val="22"/>
        </w:rPr>
        <w:tab/>
      </w:r>
      <w:r w:rsidRPr="007760F8">
        <w:rPr>
          <w:rFonts w:cs="v4.2.0"/>
          <w:snapToGrid w:val="0"/>
        </w:rPr>
        <w:t>Test Requirements</w:t>
      </w:r>
      <w:r>
        <w:tab/>
        <w:t>1653</w:t>
      </w:r>
    </w:p>
    <w:p w:rsidR="00F74372" w:rsidRDefault="00F74372">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1653</w:t>
      </w:r>
    </w:p>
    <w:p w:rsidR="00F74372" w:rsidRDefault="00F74372">
      <w:pPr>
        <w:pStyle w:val="TOC4"/>
        <w:rPr>
          <w:rFonts w:asciiTheme="minorHAnsi" w:eastAsiaTheme="minorEastAsia" w:hAnsiTheme="minorHAnsi" w:cstheme="minorBidi"/>
          <w:sz w:val="22"/>
          <w:szCs w:val="22"/>
        </w:rPr>
      </w:pPr>
      <w:r w:rsidRPr="00F74372">
        <w:t>A.8.3.11.1</w:t>
      </w:r>
      <w:r w:rsidRPr="00F74372">
        <w:rPr>
          <w:rFonts w:asciiTheme="minorHAnsi" w:eastAsiaTheme="minorEastAsia" w:hAnsiTheme="minorHAnsi" w:cstheme="minorBidi"/>
          <w:sz w:val="22"/>
          <w:szCs w:val="22"/>
        </w:rPr>
        <w:tab/>
      </w:r>
      <w:r w:rsidRPr="007760F8">
        <w:rPr>
          <w:snapToGrid w:val="0"/>
        </w:rPr>
        <w:t>Test Purpose and Environment</w:t>
      </w:r>
      <w:r>
        <w:tab/>
        <w:t>1653</w:t>
      </w:r>
    </w:p>
    <w:p w:rsidR="00F74372" w:rsidRDefault="00F74372">
      <w:pPr>
        <w:pStyle w:val="TOC4"/>
        <w:rPr>
          <w:rFonts w:asciiTheme="minorHAnsi" w:eastAsiaTheme="minorEastAsia" w:hAnsiTheme="minorHAnsi" w:cstheme="minorBidi"/>
          <w:sz w:val="22"/>
          <w:szCs w:val="22"/>
        </w:rPr>
      </w:pPr>
      <w:r w:rsidRPr="00F74372">
        <w:t>A.8.3.11.2</w:t>
      </w:r>
      <w:r w:rsidRPr="00F74372">
        <w:rPr>
          <w:rFonts w:asciiTheme="minorHAnsi" w:eastAsiaTheme="minorEastAsia" w:hAnsiTheme="minorHAnsi" w:cstheme="minorBidi"/>
          <w:sz w:val="22"/>
          <w:szCs w:val="22"/>
        </w:rPr>
        <w:tab/>
      </w:r>
      <w:r w:rsidRPr="007760F8">
        <w:rPr>
          <w:snapToGrid w:val="0"/>
        </w:rPr>
        <w:t>Test Requirement</w:t>
      </w:r>
      <w:r>
        <w:tab/>
        <w:t>1655</w:t>
      </w:r>
    </w:p>
    <w:p w:rsidR="00F74372" w:rsidRDefault="00F74372">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1656</w:t>
      </w:r>
    </w:p>
    <w:p w:rsidR="00F74372" w:rsidRDefault="00F74372">
      <w:pPr>
        <w:pStyle w:val="TOC4"/>
        <w:rPr>
          <w:rFonts w:asciiTheme="minorHAnsi" w:eastAsiaTheme="minorEastAsia" w:hAnsiTheme="minorHAnsi" w:cstheme="minorBidi"/>
          <w:sz w:val="22"/>
          <w:szCs w:val="22"/>
        </w:rPr>
      </w:pPr>
      <w:r w:rsidRPr="00F74372">
        <w:t>A.8.3.12.1</w:t>
      </w:r>
      <w:r w:rsidRPr="00F74372">
        <w:rPr>
          <w:rFonts w:asciiTheme="minorHAnsi" w:eastAsiaTheme="minorEastAsia" w:hAnsiTheme="minorHAnsi" w:cstheme="minorBidi"/>
          <w:sz w:val="22"/>
          <w:szCs w:val="22"/>
        </w:rPr>
        <w:tab/>
      </w:r>
      <w:r w:rsidRPr="007760F8">
        <w:rPr>
          <w:snapToGrid w:val="0"/>
        </w:rPr>
        <w:t>Test Purpose and Environment</w:t>
      </w:r>
      <w:r>
        <w:tab/>
        <w:t>1656</w:t>
      </w:r>
    </w:p>
    <w:p w:rsidR="00F74372" w:rsidRDefault="00F74372">
      <w:pPr>
        <w:pStyle w:val="TOC4"/>
        <w:rPr>
          <w:rFonts w:asciiTheme="minorHAnsi" w:eastAsiaTheme="minorEastAsia" w:hAnsiTheme="minorHAnsi" w:cstheme="minorBidi"/>
          <w:sz w:val="22"/>
          <w:szCs w:val="22"/>
        </w:rPr>
      </w:pPr>
      <w:r w:rsidRPr="00F74372">
        <w:t>A.8.3.12.2</w:t>
      </w:r>
      <w:r w:rsidRPr="00F74372">
        <w:rPr>
          <w:rFonts w:asciiTheme="minorHAnsi" w:eastAsiaTheme="minorEastAsia" w:hAnsiTheme="minorHAnsi" w:cstheme="minorBidi"/>
          <w:sz w:val="22"/>
          <w:szCs w:val="22"/>
        </w:rPr>
        <w:tab/>
      </w:r>
      <w:r w:rsidRPr="007760F8">
        <w:rPr>
          <w:snapToGrid w:val="0"/>
        </w:rPr>
        <w:t>Test Requirement</w:t>
      </w:r>
      <w:r>
        <w:tab/>
        <w:t>1657</w:t>
      </w:r>
    </w:p>
    <w:p w:rsidR="00F74372" w:rsidRDefault="00F74372">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1658</w:t>
      </w:r>
    </w:p>
    <w:p w:rsidR="00F74372" w:rsidRDefault="00F74372">
      <w:pPr>
        <w:pStyle w:val="TOC4"/>
        <w:rPr>
          <w:rFonts w:asciiTheme="minorHAnsi" w:eastAsiaTheme="minorEastAsia" w:hAnsiTheme="minorHAnsi" w:cstheme="minorBidi"/>
          <w:sz w:val="22"/>
          <w:szCs w:val="22"/>
        </w:rPr>
      </w:pPr>
      <w:r w:rsidRPr="00F74372">
        <w:t>A.8.3.13.1</w:t>
      </w:r>
      <w:r w:rsidRPr="00F74372">
        <w:rPr>
          <w:rFonts w:asciiTheme="minorHAnsi" w:eastAsiaTheme="minorEastAsia" w:hAnsiTheme="minorHAnsi" w:cstheme="minorBidi"/>
          <w:sz w:val="22"/>
          <w:szCs w:val="22"/>
        </w:rPr>
        <w:tab/>
      </w:r>
      <w:r w:rsidRPr="007760F8">
        <w:rPr>
          <w:snapToGrid w:val="0"/>
        </w:rPr>
        <w:t>Test Purpose and Environment</w:t>
      </w:r>
      <w:r>
        <w:tab/>
        <w:t>1658</w:t>
      </w:r>
    </w:p>
    <w:p w:rsidR="00F74372" w:rsidRDefault="00F74372">
      <w:pPr>
        <w:pStyle w:val="TOC4"/>
        <w:rPr>
          <w:rFonts w:asciiTheme="minorHAnsi" w:eastAsiaTheme="minorEastAsia" w:hAnsiTheme="minorHAnsi" w:cstheme="minorBidi"/>
          <w:sz w:val="22"/>
          <w:szCs w:val="22"/>
        </w:rPr>
      </w:pPr>
      <w:r w:rsidRPr="00F74372">
        <w:t>A.8.3.13.2</w:t>
      </w:r>
      <w:r w:rsidRPr="00F74372">
        <w:rPr>
          <w:rFonts w:asciiTheme="minorHAnsi" w:eastAsiaTheme="minorEastAsia" w:hAnsiTheme="minorHAnsi" w:cstheme="minorBidi"/>
          <w:sz w:val="22"/>
          <w:szCs w:val="22"/>
        </w:rPr>
        <w:tab/>
      </w:r>
      <w:r w:rsidRPr="007760F8">
        <w:rPr>
          <w:snapToGrid w:val="0"/>
        </w:rPr>
        <w:t>Test Requirement</w:t>
      </w:r>
      <w:r>
        <w:tab/>
        <w:t>1659</w:t>
      </w:r>
    </w:p>
    <w:p w:rsidR="00F74372" w:rsidRDefault="00F74372">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1660</w:t>
      </w:r>
    </w:p>
    <w:p w:rsidR="00F74372" w:rsidRDefault="00F74372">
      <w:pPr>
        <w:pStyle w:val="TOC4"/>
        <w:rPr>
          <w:rFonts w:asciiTheme="minorHAnsi" w:eastAsiaTheme="minorEastAsia" w:hAnsiTheme="minorHAnsi" w:cstheme="minorBidi"/>
          <w:sz w:val="22"/>
          <w:szCs w:val="22"/>
        </w:rPr>
      </w:pPr>
      <w:r w:rsidRPr="00F74372">
        <w:t>A.8.3.14.1</w:t>
      </w:r>
      <w:r w:rsidRPr="00F74372">
        <w:rPr>
          <w:rFonts w:asciiTheme="minorHAnsi" w:eastAsiaTheme="minorEastAsia" w:hAnsiTheme="minorHAnsi" w:cstheme="minorBidi"/>
          <w:sz w:val="22"/>
          <w:szCs w:val="22"/>
        </w:rPr>
        <w:tab/>
      </w:r>
      <w:r w:rsidRPr="007760F8">
        <w:rPr>
          <w:snapToGrid w:val="0"/>
        </w:rPr>
        <w:t>Test Purpose and Environment</w:t>
      </w:r>
      <w:r>
        <w:tab/>
        <w:t>1660</w:t>
      </w:r>
    </w:p>
    <w:p w:rsidR="00F74372" w:rsidRDefault="00F74372">
      <w:pPr>
        <w:pStyle w:val="TOC4"/>
        <w:rPr>
          <w:rFonts w:asciiTheme="minorHAnsi" w:eastAsiaTheme="minorEastAsia" w:hAnsiTheme="minorHAnsi" w:cstheme="minorBidi"/>
          <w:sz w:val="22"/>
          <w:szCs w:val="22"/>
        </w:rPr>
      </w:pPr>
      <w:r w:rsidRPr="00F74372">
        <w:t>A.8.3.14.2</w:t>
      </w:r>
      <w:r w:rsidRPr="00F74372">
        <w:rPr>
          <w:rFonts w:asciiTheme="minorHAnsi" w:eastAsiaTheme="minorEastAsia" w:hAnsiTheme="minorHAnsi" w:cstheme="minorBidi"/>
          <w:sz w:val="22"/>
          <w:szCs w:val="22"/>
        </w:rPr>
        <w:tab/>
      </w:r>
      <w:r w:rsidRPr="007760F8">
        <w:rPr>
          <w:snapToGrid w:val="0"/>
        </w:rPr>
        <w:t>Test Requirement</w:t>
      </w:r>
      <w:r>
        <w:tab/>
        <w:t>1661</w:t>
      </w:r>
    </w:p>
    <w:p w:rsidR="00F74372" w:rsidRDefault="00F74372">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1662</w:t>
      </w:r>
    </w:p>
    <w:p w:rsidR="00F74372" w:rsidRDefault="00F74372">
      <w:pPr>
        <w:pStyle w:val="TOC4"/>
        <w:rPr>
          <w:rFonts w:asciiTheme="minorHAnsi" w:eastAsiaTheme="minorEastAsia" w:hAnsiTheme="minorHAnsi" w:cstheme="minorBidi"/>
          <w:sz w:val="22"/>
          <w:szCs w:val="22"/>
        </w:rPr>
      </w:pPr>
      <w:r w:rsidRPr="00F74372">
        <w:t>A.8.3.15.1</w:t>
      </w:r>
      <w:r w:rsidRPr="00F74372">
        <w:rPr>
          <w:rFonts w:asciiTheme="minorHAnsi" w:eastAsiaTheme="minorEastAsia" w:hAnsiTheme="minorHAnsi" w:cstheme="minorBidi"/>
          <w:sz w:val="22"/>
          <w:szCs w:val="22"/>
        </w:rPr>
        <w:tab/>
      </w:r>
      <w:r w:rsidRPr="007760F8">
        <w:rPr>
          <w:snapToGrid w:val="0"/>
        </w:rPr>
        <w:t>Test Purpose and Environment</w:t>
      </w:r>
      <w:r>
        <w:tab/>
        <w:t>1662</w:t>
      </w:r>
    </w:p>
    <w:p w:rsidR="00F74372" w:rsidRDefault="00F74372">
      <w:pPr>
        <w:pStyle w:val="TOC4"/>
        <w:rPr>
          <w:rFonts w:asciiTheme="minorHAnsi" w:eastAsiaTheme="minorEastAsia" w:hAnsiTheme="minorHAnsi" w:cstheme="minorBidi"/>
          <w:sz w:val="22"/>
          <w:szCs w:val="22"/>
        </w:rPr>
      </w:pPr>
      <w:r w:rsidRPr="00F74372">
        <w:t>A.8.3.15.2</w:t>
      </w:r>
      <w:r w:rsidRPr="00F74372">
        <w:rPr>
          <w:rFonts w:asciiTheme="minorHAnsi" w:eastAsiaTheme="minorEastAsia" w:hAnsiTheme="minorHAnsi" w:cstheme="minorBidi"/>
          <w:sz w:val="22"/>
          <w:szCs w:val="22"/>
        </w:rPr>
        <w:tab/>
      </w:r>
      <w:r w:rsidRPr="007760F8">
        <w:rPr>
          <w:snapToGrid w:val="0"/>
        </w:rPr>
        <w:t>Test Requirement</w:t>
      </w:r>
      <w:r>
        <w:tab/>
        <w:t>1663</w:t>
      </w:r>
    </w:p>
    <w:p w:rsidR="00F74372" w:rsidRDefault="00F74372">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1664</w:t>
      </w:r>
    </w:p>
    <w:p w:rsidR="00F74372" w:rsidRDefault="00F74372">
      <w:pPr>
        <w:pStyle w:val="TOC4"/>
        <w:rPr>
          <w:rFonts w:asciiTheme="minorHAnsi" w:eastAsiaTheme="minorEastAsia" w:hAnsiTheme="minorHAnsi" w:cstheme="minorBidi"/>
          <w:sz w:val="22"/>
          <w:szCs w:val="22"/>
        </w:rPr>
      </w:pPr>
      <w:r w:rsidRPr="00F74372">
        <w:t>A.8.3.16.1</w:t>
      </w:r>
      <w:r w:rsidRPr="00F74372">
        <w:rPr>
          <w:rFonts w:asciiTheme="minorHAnsi" w:eastAsiaTheme="minorEastAsia" w:hAnsiTheme="minorHAnsi" w:cstheme="minorBidi"/>
          <w:sz w:val="22"/>
          <w:szCs w:val="22"/>
        </w:rPr>
        <w:tab/>
      </w:r>
      <w:r w:rsidRPr="007760F8">
        <w:rPr>
          <w:snapToGrid w:val="0"/>
        </w:rPr>
        <w:t>Test Purpose and Environment</w:t>
      </w:r>
      <w:r>
        <w:tab/>
        <w:t>1664</w:t>
      </w:r>
    </w:p>
    <w:p w:rsidR="00F74372" w:rsidRDefault="00F74372">
      <w:pPr>
        <w:pStyle w:val="TOC4"/>
        <w:rPr>
          <w:rFonts w:asciiTheme="minorHAnsi" w:eastAsiaTheme="minorEastAsia" w:hAnsiTheme="minorHAnsi" w:cstheme="minorBidi"/>
          <w:sz w:val="22"/>
          <w:szCs w:val="22"/>
        </w:rPr>
      </w:pPr>
      <w:r w:rsidRPr="00F74372">
        <w:t>A.8.3.16.2</w:t>
      </w:r>
      <w:r w:rsidRPr="00F74372">
        <w:rPr>
          <w:rFonts w:asciiTheme="minorHAnsi" w:eastAsiaTheme="minorEastAsia" w:hAnsiTheme="minorHAnsi" w:cstheme="minorBidi"/>
          <w:sz w:val="22"/>
          <w:szCs w:val="22"/>
        </w:rPr>
        <w:tab/>
      </w:r>
      <w:r w:rsidRPr="007760F8">
        <w:rPr>
          <w:snapToGrid w:val="0"/>
        </w:rPr>
        <w:t>Test Requirement</w:t>
      </w:r>
      <w:r>
        <w:tab/>
        <w:t>1666</w:t>
      </w:r>
    </w:p>
    <w:p w:rsidR="00F74372" w:rsidRDefault="00F74372">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1666</w:t>
      </w:r>
    </w:p>
    <w:p w:rsidR="00F74372" w:rsidRDefault="00F74372">
      <w:pPr>
        <w:pStyle w:val="TOC4"/>
        <w:rPr>
          <w:rFonts w:asciiTheme="minorHAnsi" w:eastAsiaTheme="minorEastAsia" w:hAnsiTheme="minorHAnsi" w:cstheme="minorBidi"/>
          <w:sz w:val="22"/>
          <w:szCs w:val="22"/>
        </w:rPr>
      </w:pPr>
      <w:r w:rsidRPr="00F74372">
        <w:t>A.8.3.17.1</w:t>
      </w:r>
      <w:r w:rsidRPr="00F74372">
        <w:rPr>
          <w:rFonts w:asciiTheme="minorHAnsi" w:eastAsiaTheme="minorEastAsia" w:hAnsiTheme="minorHAnsi" w:cstheme="minorBidi"/>
          <w:sz w:val="22"/>
          <w:szCs w:val="22"/>
        </w:rPr>
        <w:tab/>
      </w:r>
      <w:r w:rsidRPr="007760F8">
        <w:rPr>
          <w:snapToGrid w:val="0"/>
        </w:rPr>
        <w:t>Test Purpose and Environment</w:t>
      </w:r>
      <w:r>
        <w:tab/>
        <w:t>1666</w:t>
      </w:r>
    </w:p>
    <w:p w:rsidR="00F74372" w:rsidRDefault="00F74372">
      <w:pPr>
        <w:pStyle w:val="TOC4"/>
        <w:rPr>
          <w:rFonts w:asciiTheme="minorHAnsi" w:eastAsiaTheme="minorEastAsia" w:hAnsiTheme="minorHAnsi" w:cstheme="minorBidi"/>
          <w:sz w:val="22"/>
          <w:szCs w:val="22"/>
        </w:rPr>
      </w:pPr>
      <w:r w:rsidRPr="00F74372">
        <w:t>A.8.3.17.2</w:t>
      </w:r>
      <w:r w:rsidRPr="00F74372">
        <w:rPr>
          <w:rFonts w:asciiTheme="minorHAnsi" w:eastAsiaTheme="minorEastAsia" w:hAnsiTheme="minorHAnsi" w:cstheme="minorBidi"/>
          <w:sz w:val="22"/>
          <w:szCs w:val="22"/>
        </w:rPr>
        <w:tab/>
      </w:r>
      <w:r w:rsidRPr="007760F8">
        <w:rPr>
          <w:snapToGrid w:val="0"/>
        </w:rPr>
        <w:t>Test Requirement</w:t>
      </w:r>
      <w:r>
        <w:tab/>
        <w:t>1669</w:t>
      </w:r>
    </w:p>
    <w:p w:rsidR="00F74372" w:rsidRDefault="00F74372">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1669</w:t>
      </w:r>
    </w:p>
    <w:p w:rsidR="00F74372" w:rsidRDefault="00F74372">
      <w:pPr>
        <w:pStyle w:val="TOC4"/>
        <w:rPr>
          <w:rFonts w:asciiTheme="minorHAnsi" w:eastAsiaTheme="minorEastAsia" w:hAnsiTheme="minorHAnsi" w:cstheme="minorBidi"/>
          <w:sz w:val="22"/>
          <w:szCs w:val="22"/>
        </w:rPr>
      </w:pPr>
      <w:r w:rsidRPr="00F74372">
        <w:t>A.8.3.18.1</w:t>
      </w:r>
      <w:r w:rsidRPr="00F74372">
        <w:rPr>
          <w:rFonts w:asciiTheme="minorHAnsi" w:eastAsiaTheme="minorEastAsia" w:hAnsiTheme="minorHAnsi" w:cstheme="minorBidi"/>
          <w:sz w:val="22"/>
          <w:szCs w:val="22"/>
        </w:rPr>
        <w:tab/>
      </w:r>
      <w:r w:rsidRPr="007760F8">
        <w:rPr>
          <w:snapToGrid w:val="0"/>
        </w:rPr>
        <w:t>Test Purpose and Environment</w:t>
      </w:r>
      <w:r>
        <w:tab/>
        <w:t>1669</w:t>
      </w:r>
    </w:p>
    <w:p w:rsidR="00F74372" w:rsidRDefault="00F74372">
      <w:pPr>
        <w:pStyle w:val="TOC4"/>
        <w:rPr>
          <w:rFonts w:asciiTheme="minorHAnsi" w:eastAsiaTheme="minorEastAsia" w:hAnsiTheme="minorHAnsi" w:cstheme="minorBidi"/>
          <w:sz w:val="22"/>
          <w:szCs w:val="22"/>
        </w:rPr>
      </w:pPr>
      <w:r w:rsidRPr="00F74372">
        <w:t>A.8.3.18.2</w:t>
      </w:r>
      <w:r w:rsidRPr="00F74372">
        <w:rPr>
          <w:rFonts w:asciiTheme="minorHAnsi" w:eastAsiaTheme="minorEastAsia" w:hAnsiTheme="minorHAnsi" w:cstheme="minorBidi"/>
          <w:sz w:val="22"/>
          <w:szCs w:val="22"/>
        </w:rPr>
        <w:tab/>
      </w:r>
      <w:r w:rsidRPr="007760F8">
        <w:rPr>
          <w:snapToGrid w:val="0"/>
        </w:rPr>
        <w:t>Test Requirement</w:t>
      </w:r>
      <w:r>
        <w:tab/>
        <w:t>1672</w:t>
      </w:r>
    </w:p>
    <w:p w:rsidR="00F74372" w:rsidRDefault="00F74372">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1672</w:t>
      </w:r>
    </w:p>
    <w:p w:rsidR="00F74372" w:rsidRDefault="00F74372">
      <w:pPr>
        <w:pStyle w:val="TOC4"/>
        <w:rPr>
          <w:rFonts w:asciiTheme="minorHAnsi" w:eastAsiaTheme="minorEastAsia" w:hAnsiTheme="minorHAnsi" w:cstheme="minorBidi"/>
          <w:sz w:val="22"/>
          <w:szCs w:val="22"/>
        </w:rPr>
      </w:pPr>
      <w:r w:rsidRPr="00F74372">
        <w:t>A.8.3.19.1</w:t>
      </w:r>
      <w:r w:rsidRPr="00F74372">
        <w:rPr>
          <w:rFonts w:asciiTheme="minorHAnsi" w:eastAsiaTheme="minorEastAsia" w:hAnsiTheme="minorHAnsi" w:cstheme="minorBidi"/>
          <w:sz w:val="22"/>
          <w:szCs w:val="22"/>
        </w:rPr>
        <w:tab/>
      </w:r>
      <w:r w:rsidRPr="007760F8">
        <w:rPr>
          <w:snapToGrid w:val="0"/>
        </w:rPr>
        <w:t>Test Purpose and Environment</w:t>
      </w:r>
      <w:r>
        <w:tab/>
        <w:t>1672</w:t>
      </w:r>
    </w:p>
    <w:p w:rsidR="00F74372" w:rsidRDefault="00F74372">
      <w:pPr>
        <w:pStyle w:val="TOC4"/>
        <w:rPr>
          <w:rFonts w:asciiTheme="minorHAnsi" w:eastAsiaTheme="minorEastAsia" w:hAnsiTheme="minorHAnsi" w:cstheme="minorBidi"/>
          <w:sz w:val="22"/>
          <w:szCs w:val="22"/>
        </w:rPr>
      </w:pPr>
      <w:r w:rsidRPr="00F74372">
        <w:t>A.8.3.19.2</w:t>
      </w:r>
      <w:r w:rsidRPr="00F74372">
        <w:rPr>
          <w:rFonts w:asciiTheme="minorHAnsi" w:eastAsiaTheme="minorEastAsia" w:hAnsiTheme="minorHAnsi" w:cstheme="minorBidi"/>
          <w:sz w:val="22"/>
          <w:szCs w:val="22"/>
        </w:rPr>
        <w:tab/>
      </w:r>
      <w:r w:rsidRPr="007760F8">
        <w:rPr>
          <w:snapToGrid w:val="0"/>
        </w:rPr>
        <w:t>Test Requirement</w:t>
      </w:r>
      <w:r>
        <w:tab/>
        <w:t>1675</w:t>
      </w:r>
    </w:p>
    <w:p w:rsidR="00F74372" w:rsidRDefault="00F74372">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1675</w:t>
      </w:r>
    </w:p>
    <w:p w:rsidR="00F74372" w:rsidRDefault="00F74372">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1675</w:t>
      </w:r>
    </w:p>
    <w:p w:rsidR="00F74372" w:rsidRDefault="00F74372">
      <w:pPr>
        <w:pStyle w:val="TOC4"/>
        <w:rPr>
          <w:rFonts w:asciiTheme="minorHAnsi" w:eastAsiaTheme="minorEastAsia" w:hAnsiTheme="minorHAnsi" w:cstheme="minorBidi"/>
          <w:sz w:val="22"/>
          <w:szCs w:val="22"/>
        </w:rPr>
      </w:pPr>
      <w:r w:rsidRPr="00F74372">
        <w:t>A.8.4.1.1</w:t>
      </w:r>
      <w:r w:rsidRPr="00F74372">
        <w:rPr>
          <w:rFonts w:asciiTheme="minorHAnsi" w:eastAsiaTheme="minorEastAsia" w:hAnsiTheme="minorHAnsi"/>
          <w:sz w:val="22"/>
          <w:szCs w:val="22"/>
        </w:rPr>
        <w:tab/>
      </w:r>
      <w:r w:rsidRPr="007760F8">
        <w:rPr>
          <w:rFonts w:cs="v4.2.0"/>
          <w:snapToGrid w:val="0"/>
        </w:rPr>
        <w:t>Test Purpose and Environment</w:t>
      </w:r>
      <w:r>
        <w:tab/>
        <w:t>1675</w:t>
      </w:r>
    </w:p>
    <w:p w:rsidR="00F74372" w:rsidRDefault="00F74372">
      <w:pPr>
        <w:pStyle w:val="TOC4"/>
        <w:rPr>
          <w:rFonts w:asciiTheme="minorHAnsi" w:eastAsiaTheme="minorEastAsia" w:hAnsiTheme="minorHAnsi" w:cstheme="minorBidi"/>
          <w:sz w:val="22"/>
          <w:szCs w:val="22"/>
        </w:rPr>
      </w:pPr>
      <w:r w:rsidRPr="00F74372">
        <w:t>A.8.4.1.2</w:t>
      </w:r>
      <w:r w:rsidRPr="00F74372">
        <w:rPr>
          <w:rFonts w:asciiTheme="minorHAnsi" w:eastAsiaTheme="minorEastAsia" w:hAnsiTheme="minorHAnsi"/>
          <w:sz w:val="22"/>
          <w:szCs w:val="22"/>
        </w:rPr>
        <w:tab/>
      </w:r>
      <w:r w:rsidRPr="007760F8">
        <w:rPr>
          <w:rFonts w:cs="v4.2.0"/>
          <w:snapToGrid w:val="0"/>
        </w:rPr>
        <w:t>Test Requirements</w:t>
      </w:r>
      <w:r>
        <w:tab/>
        <w:t>1677</w:t>
      </w:r>
    </w:p>
    <w:p w:rsidR="00F74372" w:rsidRDefault="00F74372">
      <w:pPr>
        <w:pStyle w:val="TOC3"/>
        <w:rPr>
          <w:rFonts w:asciiTheme="minorHAnsi" w:eastAsiaTheme="minorEastAsia" w:hAnsiTheme="minorHAnsi" w:cstheme="minorBidi"/>
          <w:sz w:val="22"/>
          <w:szCs w:val="22"/>
        </w:rPr>
      </w:pPr>
      <w:r w:rsidRPr="00F74372">
        <w:t>A.8.4.2</w:t>
      </w:r>
      <w:r w:rsidRPr="00F74372">
        <w:rPr>
          <w:rFonts w:asciiTheme="minorHAnsi" w:eastAsiaTheme="minorEastAsia" w:hAnsiTheme="minorHAnsi"/>
          <w:sz w:val="22"/>
          <w:szCs w:val="22"/>
        </w:rPr>
        <w:tab/>
      </w:r>
      <w:r w:rsidRPr="007760F8">
        <w:rPr>
          <w:rFonts w:cs="v4.2.0"/>
        </w:rPr>
        <w:t>E-UTRAN TDD-TDD Inter-frequency event triggered reporting when DRX is used under fading propagation conditions in synchronous cells</w:t>
      </w:r>
      <w:r>
        <w:tab/>
        <w:t>1677</w:t>
      </w:r>
    </w:p>
    <w:p w:rsidR="00F74372" w:rsidRDefault="00F74372">
      <w:pPr>
        <w:pStyle w:val="TOC4"/>
        <w:rPr>
          <w:rFonts w:asciiTheme="minorHAnsi" w:eastAsiaTheme="minorEastAsia" w:hAnsiTheme="minorHAnsi" w:cstheme="minorBidi"/>
          <w:sz w:val="22"/>
          <w:szCs w:val="22"/>
        </w:rPr>
      </w:pPr>
      <w:r w:rsidRPr="00F74372">
        <w:t>A.8.4.2.1</w:t>
      </w:r>
      <w:r w:rsidRPr="00F74372">
        <w:rPr>
          <w:rFonts w:asciiTheme="minorHAnsi" w:eastAsiaTheme="minorEastAsia" w:hAnsiTheme="minorHAnsi"/>
          <w:sz w:val="22"/>
          <w:szCs w:val="22"/>
        </w:rPr>
        <w:tab/>
      </w:r>
      <w:r w:rsidRPr="007760F8">
        <w:rPr>
          <w:rFonts w:cs="v4.2.0"/>
          <w:snapToGrid w:val="0"/>
        </w:rPr>
        <w:t>Test Purpose and Environment</w:t>
      </w:r>
      <w:r>
        <w:tab/>
        <w:t>1677</w:t>
      </w:r>
    </w:p>
    <w:p w:rsidR="00F74372" w:rsidRDefault="00F74372">
      <w:pPr>
        <w:pStyle w:val="TOC4"/>
        <w:rPr>
          <w:rFonts w:asciiTheme="minorHAnsi" w:eastAsiaTheme="minorEastAsia" w:hAnsiTheme="minorHAnsi" w:cstheme="minorBidi"/>
          <w:sz w:val="22"/>
          <w:szCs w:val="22"/>
        </w:rPr>
      </w:pPr>
      <w:r w:rsidRPr="00F74372">
        <w:t>A.8.4.2.2</w:t>
      </w:r>
      <w:r w:rsidRPr="00F74372">
        <w:rPr>
          <w:rFonts w:asciiTheme="minorHAnsi" w:eastAsiaTheme="minorEastAsia" w:hAnsiTheme="minorHAnsi"/>
          <w:sz w:val="22"/>
          <w:szCs w:val="22"/>
        </w:rPr>
        <w:tab/>
      </w:r>
      <w:r w:rsidRPr="007760F8">
        <w:rPr>
          <w:rFonts w:cs="v4.2.0"/>
          <w:snapToGrid w:val="0"/>
        </w:rPr>
        <w:t>Test Requirements</w:t>
      </w:r>
      <w:r>
        <w:tab/>
        <w:t>1680</w:t>
      </w:r>
    </w:p>
    <w:p w:rsidR="00F74372" w:rsidRDefault="00F74372">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1680</w:t>
      </w:r>
    </w:p>
    <w:p w:rsidR="00F74372" w:rsidRDefault="00F74372">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1680</w:t>
      </w:r>
    </w:p>
    <w:p w:rsidR="00F74372" w:rsidRDefault="00F74372">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1682</w:t>
      </w:r>
    </w:p>
    <w:p w:rsidR="00F74372" w:rsidRDefault="00F74372">
      <w:pPr>
        <w:pStyle w:val="TOC3"/>
        <w:rPr>
          <w:rFonts w:asciiTheme="minorHAnsi" w:eastAsiaTheme="minorEastAsia" w:hAnsiTheme="minorHAnsi" w:cstheme="minorBidi"/>
          <w:sz w:val="22"/>
          <w:szCs w:val="22"/>
        </w:rPr>
      </w:pPr>
      <w:r w:rsidRPr="00F74372">
        <w:t>A.8.4.</w:t>
      </w:r>
      <w:r w:rsidRPr="00F74372">
        <w:rPr>
          <w:lang w:eastAsia="zh-CN"/>
        </w:rPr>
        <w:t>4</w:t>
      </w:r>
      <w:r w:rsidRPr="00F74372">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7760F8">
        <w:t>using autonomous gaps</w:t>
      </w:r>
      <w:r>
        <w:tab/>
        <w:t>1683</w:t>
      </w:r>
    </w:p>
    <w:p w:rsidR="00F74372" w:rsidRDefault="00F74372">
      <w:pPr>
        <w:pStyle w:val="TOC4"/>
        <w:rPr>
          <w:rFonts w:asciiTheme="minorHAnsi" w:eastAsiaTheme="minorEastAsia" w:hAnsiTheme="minorHAnsi" w:cstheme="minorBidi"/>
          <w:sz w:val="22"/>
          <w:szCs w:val="22"/>
        </w:rPr>
      </w:pPr>
      <w:r w:rsidRPr="00F74372">
        <w:t>A.8.4.</w:t>
      </w:r>
      <w:r w:rsidRPr="00F74372">
        <w:rPr>
          <w:lang w:eastAsia="zh-CN"/>
        </w:rPr>
        <w:t>4</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1683</w:t>
      </w:r>
    </w:p>
    <w:p w:rsidR="00F74372" w:rsidRDefault="00F74372">
      <w:pPr>
        <w:pStyle w:val="TOC4"/>
        <w:rPr>
          <w:rFonts w:asciiTheme="minorHAnsi" w:eastAsiaTheme="minorEastAsia" w:hAnsiTheme="minorHAnsi" w:cstheme="minorBidi"/>
          <w:sz w:val="22"/>
          <w:szCs w:val="22"/>
        </w:rPr>
      </w:pPr>
      <w:r w:rsidRPr="00F74372">
        <w:t>A.8.4.</w:t>
      </w:r>
      <w:r w:rsidRPr="00F74372">
        <w:rPr>
          <w:lang w:eastAsia="zh-CN"/>
        </w:rPr>
        <w:t>4</w:t>
      </w:r>
      <w:r w:rsidRPr="00F74372">
        <w:t>.2</w:t>
      </w:r>
      <w:r w:rsidRPr="00F74372">
        <w:rPr>
          <w:rFonts w:asciiTheme="minorHAnsi" w:eastAsiaTheme="minorEastAsia" w:hAnsiTheme="minorHAnsi" w:cstheme="minorBidi"/>
          <w:sz w:val="22"/>
          <w:szCs w:val="22"/>
        </w:rPr>
        <w:tab/>
      </w:r>
      <w:r w:rsidRPr="007760F8">
        <w:rPr>
          <w:snapToGrid w:val="0"/>
        </w:rPr>
        <w:t>Test Requirements</w:t>
      </w:r>
      <w:r>
        <w:tab/>
        <w:t>1685</w:t>
      </w:r>
    </w:p>
    <w:p w:rsidR="00F74372" w:rsidRDefault="00F74372">
      <w:pPr>
        <w:pStyle w:val="TOC3"/>
        <w:rPr>
          <w:rFonts w:asciiTheme="minorHAnsi" w:eastAsiaTheme="minorEastAsia" w:hAnsiTheme="minorHAnsi" w:cstheme="minorBidi"/>
          <w:sz w:val="22"/>
          <w:szCs w:val="22"/>
        </w:rPr>
      </w:pPr>
      <w:r w:rsidRPr="00F74372">
        <w:t>A.8.4.</w:t>
      </w:r>
      <w:r w:rsidRPr="00F74372">
        <w:rPr>
          <w:lang w:eastAsia="zh-CN"/>
        </w:rPr>
        <w:t>5</w:t>
      </w:r>
      <w:r w:rsidRPr="00F74372">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7760F8">
        <w:t>using autonomous gaps</w:t>
      </w:r>
      <w:r w:rsidRPr="007760F8">
        <w:rPr>
          <w:lang w:eastAsia="zh-CN"/>
        </w:rPr>
        <w:t xml:space="preserve"> with DRX</w:t>
      </w:r>
      <w:r>
        <w:tab/>
        <w:t>1686</w:t>
      </w:r>
    </w:p>
    <w:p w:rsidR="00F74372" w:rsidRDefault="00F74372">
      <w:pPr>
        <w:pStyle w:val="TOC4"/>
        <w:rPr>
          <w:rFonts w:asciiTheme="minorHAnsi" w:eastAsiaTheme="minorEastAsia" w:hAnsiTheme="minorHAnsi" w:cstheme="minorBidi"/>
          <w:sz w:val="22"/>
          <w:szCs w:val="22"/>
        </w:rPr>
      </w:pPr>
      <w:r w:rsidRPr="00F74372">
        <w:t>A.8.4.</w:t>
      </w:r>
      <w:r w:rsidRPr="00F74372">
        <w:rPr>
          <w:lang w:eastAsia="zh-CN"/>
        </w:rPr>
        <w:t>5</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1686</w:t>
      </w:r>
    </w:p>
    <w:p w:rsidR="00F74372" w:rsidRDefault="00F74372">
      <w:pPr>
        <w:pStyle w:val="TOC4"/>
        <w:rPr>
          <w:rFonts w:asciiTheme="minorHAnsi" w:eastAsiaTheme="minorEastAsia" w:hAnsiTheme="minorHAnsi" w:cstheme="minorBidi"/>
          <w:sz w:val="22"/>
          <w:szCs w:val="22"/>
        </w:rPr>
      </w:pPr>
      <w:r w:rsidRPr="00F74372">
        <w:t>A.8.4.</w:t>
      </w:r>
      <w:r w:rsidRPr="00F74372">
        <w:rPr>
          <w:lang w:eastAsia="zh-CN"/>
        </w:rPr>
        <w:t>5</w:t>
      </w:r>
      <w:r w:rsidRPr="00F74372">
        <w:t>.2</w:t>
      </w:r>
      <w:r w:rsidRPr="00F74372">
        <w:rPr>
          <w:rFonts w:asciiTheme="minorHAnsi" w:eastAsiaTheme="minorEastAsia" w:hAnsiTheme="minorHAnsi" w:cstheme="minorBidi"/>
          <w:sz w:val="22"/>
          <w:szCs w:val="22"/>
        </w:rPr>
        <w:tab/>
      </w:r>
      <w:r w:rsidRPr="007760F8">
        <w:rPr>
          <w:snapToGrid w:val="0"/>
        </w:rPr>
        <w:t>Test Requirements</w:t>
      </w:r>
      <w:r>
        <w:tab/>
        <w:t>1688</w:t>
      </w:r>
    </w:p>
    <w:p w:rsidR="00F74372" w:rsidRDefault="00F74372">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1688</w:t>
      </w:r>
    </w:p>
    <w:p w:rsidR="00F74372" w:rsidRDefault="00F74372">
      <w:pPr>
        <w:pStyle w:val="TOC4"/>
        <w:rPr>
          <w:rFonts w:asciiTheme="minorHAnsi" w:eastAsiaTheme="minorEastAsia" w:hAnsiTheme="minorHAnsi" w:cstheme="minorBidi"/>
          <w:sz w:val="22"/>
          <w:szCs w:val="22"/>
        </w:rPr>
      </w:pPr>
      <w:r w:rsidRPr="00F74372">
        <w:t>A.8.4.</w:t>
      </w:r>
      <w:r w:rsidRPr="00F74372">
        <w:rPr>
          <w:lang w:eastAsia="zh-CN"/>
        </w:rPr>
        <w:t>6</w:t>
      </w:r>
      <w:r w:rsidRPr="00F74372">
        <w:t>.1</w:t>
      </w:r>
      <w:r w:rsidRPr="00F74372">
        <w:rPr>
          <w:rFonts w:asciiTheme="minorHAnsi" w:eastAsiaTheme="minorEastAsia" w:hAnsiTheme="minorHAnsi"/>
          <w:sz w:val="22"/>
          <w:szCs w:val="22"/>
        </w:rPr>
        <w:tab/>
      </w:r>
      <w:r w:rsidRPr="007760F8">
        <w:rPr>
          <w:rFonts w:cs="v4.2.0"/>
          <w:snapToGrid w:val="0"/>
        </w:rPr>
        <w:t>Test Purpose and Environment</w:t>
      </w:r>
      <w:r>
        <w:tab/>
        <w:t>1688</w:t>
      </w:r>
    </w:p>
    <w:p w:rsidR="00F74372" w:rsidRDefault="00F74372">
      <w:pPr>
        <w:pStyle w:val="TOC4"/>
        <w:rPr>
          <w:rFonts w:asciiTheme="minorHAnsi" w:eastAsiaTheme="minorEastAsia" w:hAnsiTheme="minorHAnsi" w:cstheme="minorBidi"/>
          <w:sz w:val="22"/>
          <w:szCs w:val="22"/>
        </w:rPr>
      </w:pPr>
      <w:r w:rsidRPr="00F74372">
        <w:t>A.8.4.</w:t>
      </w:r>
      <w:r w:rsidRPr="00F74372">
        <w:rPr>
          <w:lang w:eastAsia="zh-CN"/>
        </w:rPr>
        <w:t>6</w:t>
      </w:r>
      <w:r w:rsidRPr="00F74372">
        <w:t>.2</w:t>
      </w:r>
      <w:r w:rsidRPr="00F74372">
        <w:rPr>
          <w:rFonts w:asciiTheme="minorHAnsi" w:eastAsiaTheme="minorEastAsia" w:hAnsiTheme="minorHAnsi"/>
          <w:sz w:val="22"/>
          <w:szCs w:val="22"/>
        </w:rPr>
        <w:tab/>
      </w:r>
      <w:r w:rsidRPr="007760F8">
        <w:rPr>
          <w:rFonts w:cs="v4.2.0"/>
          <w:snapToGrid w:val="0"/>
        </w:rPr>
        <w:t>Test Requirements</w:t>
      </w:r>
      <w:r>
        <w:tab/>
        <w:t>1689</w:t>
      </w:r>
    </w:p>
    <w:p w:rsidR="00F74372" w:rsidRDefault="00F74372">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1689</w:t>
      </w:r>
    </w:p>
    <w:p w:rsidR="00F74372" w:rsidRDefault="00F74372">
      <w:pPr>
        <w:pStyle w:val="TOC4"/>
        <w:rPr>
          <w:rFonts w:asciiTheme="minorHAnsi" w:eastAsiaTheme="minorEastAsia" w:hAnsiTheme="minorHAnsi" w:cstheme="minorBidi"/>
          <w:sz w:val="22"/>
          <w:szCs w:val="22"/>
        </w:rPr>
      </w:pPr>
      <w:r w:rsidRPr="00F74372">
        <w:t>A.8.4.7.1</w:t>
      </w:r>
      <w:r w:rsidRPr="00F74372">
        <w:rPr>
          <w:rFonts w:asciiTheme="minorHAnsi" w:eastAsiaTheme="minorEastAsia" w:hAnsiTheme="minorHAnsi" w:cstheme="minorBidi"/>
          <w:sz w:val="22"/>
          <w:szCs w:val="22"/>
        </w:rPr>
        <w:tab/>
      </w:r>
      <w:r w:rsidRPr="007760F8">
        <w:rPr>
          <w:snapToGrid w:val="0"/>
        </w:rPr>
        <w:t>Test Purpose and Environment</w:t>
      </w:r>
      <w:r>
        <w:tab/>
        <w:t>1689</w:t>
      </w:r>
    </w:p>
    <w:p w:rsidR="00F74372" w:rsidRDefault="00F74372">
      <w:pPr>
        <w:pStyle w:val="TOC4"/>
        <w:rPr>
          <w:rFonts w:asciiTheme="minorHAnsi" w:eastAsiaTheme="minorEastAsia" w:hAnsiTheme="minorHAnsi" w:cstheme="minorBidi"/>
          <w:sz w:val="22"/>
          <w:szCs w:val="22"/>
        </w:rPr>
      </w:pPr>
      <w:r w:rsidRPr="00F74372">
        <w:t>A.8.4.7.2</w:t>
      </w:r>
      <w:r w:rsidRPr="00F74372">
        <w:rPr>
          <w:rFonts w:asciiTheme="minorHAnsi" w:eastAsiaTheme="minorEastAsia" w:hAnsiTheme="minorHAnsi"/>
          <w:sz w:val="22"/>
          <w:szCs w:val="22"/>
        </w:rPr>
        <w:tab/>
      </w:r>
      <w:r w:rsidRPr="007760F8">
        <w:rPr>
          <w:rFonts w:cs="v4.2.0"/>
          <w:snapToGrid w:val="0"/>
        </w:rPr>
        <w:t>Test Requirements</w:t>
      </w:r>
      <w:r>
        <w:tab/>
        <w:t>1693</w:t>
      </w:r>
    </w:p>
    <w:p w:rsidR="00F74372" w:rsidRDefault="00F74372">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1693</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4</w:t>
      </w:r>
      <w:r w:rsidRPr="00F74372">
        <w:t>.</w:t>
      </w:r>
      <w:r w:rsidRPr="00F74372">
        <w:rPr>
          <w:lang w:eastAsia="zh-CN"/>
        </w:rPr>
        <w:t>8</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1693</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4</w:t>
      </w:r>
      <w:r w:rsidRPr="00F74372">
        <w:t>.</w:t>
      </w:r>
      <w:r w:rsidRPr="00F74372">
        <w:rPr>
          <w:lang w:eastAsia="zh-CN"/>
        </w:rPr>
        <w:t>8</w:t>
      </w:r>
      <w:r w:rsidRPr="00F74372">
        <w:t>.2</w:t>
      </w:r>
      <w:r w:rsidRPr="00F74372">
        <w:rPr>
          <w:rFonts w:asciiTheme="minorHAnsi" w:eastAsiaTheme="minorEastAsia" w:hAnsiTheme="minorHAnsi" w:cstheme="minorBidi"/>
          <w:sz w:val="22"/>
          <w:szCs w:val="22"/>
        </w:rPr>
        <w:tab/>
      </w:r>
      <w:r w:rsidRPr="007760F8">
        <w:rPr>
          <w:snapToGrid w:val="0"/>
        </w:rPr>
        <w:t>Test Requirements</w:t>
      </w:r>
      <w:r>
        <w:tab/>
        <w:t>1696</w:t>
      </w:r>
    </w:p>
    <w:p w:rsidR="00F74372" w:rsidRDefault="00F74372">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1696</w:t>
      </w:r>
    </w:p>
    <w:p w:rsidR="00F74372" w:rsidRDefault="00F74372">
      <w:pPr>
        <w:pStyle w:val="TOC4"/>
        <w:rPr>
          <w:rFonts w:asciiTheme="minorHAnsi" w:eastAsiaTheme="minorEastAsia" w:hAnsiTheme="minorHAnsi" w:cstheme="minorBidi"/>
          <w:sz w:val="22"/>
          <w:szCs w:val="22"/>
        </w:rPr>
      </w:pPr>
      <w:r w:rsidRPr="00F74372">
        <w:t>A.8.4.9.1</w:t>
      </w:r>
      <w:r w:rsidRPr="00F74372">
        <w:rPr>
          <w:rFonts w:asciiTheme="minorHAnsi" w:eastAsiaTheme="minorEastAsia" w:hAnsiTheme="minorHAnsi" w:cstheme="minorBidi"/>
          <w:sz w:val="22"/>
          <w:szCs w:val="22"/>
        </w:rPr>
        <w:tab/>
      </w:r>
      <w:r w:rsidRPr="007760F8">
        <w:rPr>
          <w:snapToGrid w:val="0"/>
        </w:rPr>
        <w:t>Test Purpose and Environment</w:t>
      </w:r>
      <w:r>
        <w:tab/>
        <w:t>1696</w:t>
      </w:r>
    </w:p>
    <w:p w:rsidR="00F74372" w:rsidRDefault="00F74372">
      <w:pPr>
        <w:pStyle w:val="TOC4"/>
        <w:rPr>
          <w:rFonts w:asciiTheme="minorHAnsi" w:eastAsiaTheme="minorEastAsia" w:hAnsiTheme="minorHAnsi" w:cstheme="minorBidi"/>
          <w:sz w:val="22"/>
          <w:szCs w:val="22"/>
        </w:rPr>
      </w:pPr>
      <w:r w:rsidRPr="00F74372">
        <w:t>A.8.4.9.2</w:t>
      </w:r>
      <w:r w:rsidRPr="00F74372">
        <w:rPr>
          <w:rFonts w:asciiTheme="minorHAnsi" w:eastAsiaTheme="minorEastAsia" w:hAnsiTheme="minorHAnsi" w:cstheme="minorBidi"/>
          <w:sz w:val="22"/>
          <w:szCs w:val="22"/>
        </w:rPr>
        <w:tab/>
      </w:r>
      <w:r w:rsidRPr="007760F8">
        <w:rPr>
          <w:snapToGrid w:val="0"/>
        </w:rPr>
        <w:t>Test Requirements</w:t>
      </w:r>
      <w:r>
        <w:tab/>
        <w:t>1700</w:t>
      </w:r>
    </w:p>
    <w:p w:rsidR="00F74372" w:rsidRDefault="00F74372">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1700</w:t>
      </w:r>
    </w:p>
    <w:p w:rsidR="00F74372" w:rsidRDefault="00F74372">
      <w:pPr>
        <w:pStyle w:val="TOC4"/>
        <w:rPr>
          <w:rFonts w:asciiTheme="minorHAnsi" w:eastAsiaTheme="minorEastAsia" w:hAnsiTheme="minorHAnsi" w:cstheme="minorBidi"/>
          <w:sz w:val="22"/>
          <w:szCs w:val="22"/>
        </w:rPr>
      </w:pPr>
      <w:r w:rsidRPr="00F74372">
        <w:t>A.8.4.10.1</w:t>
      </w:r>
      <w:r w:rsidRPr="00F74372">
        <w:rPr>
          <w:rFonts w:asciiTheme="minorHAnsi" w:eastAsiaTheme="minorEastAsia" w:hAnsiTheme="minorHAnsi"/>
          <w:sz w:val="22"/>
          <w:szCs w:val="22"/>
        </w:rPr>
        <w:tab/>
      </w:r>
      <w:r w:rsidRPr="007760F8">
        <w:rPr>
          <w:rFonts w:cs="v4.2.0"/>
          <w:snapToGrid w:val="0"/>
        </w:rPr>
        <w:t>Test Purpose and Environment</w:t>
      </w:r>
      <w:r>
        <w:tab/>
        <w:t>1700</w:t>
      </w:r>
    </w:p>
    <w:p w:rsidR="00F74372" w:rsidRDefault="00F74372">
      <w:pPr>
        <w:pStyle w:val="TOC4"/>
        <w:rPr>
          <w:rFonts w:asciiTheme="minorHAnsi" w:eastAsiaTheme="minorEastAsia" w:hAnsiTheme="minorHAnsi" w:cstheme="minorBidi"/>
          <w:sz w:val="22"/>
          <w:szCs w:val="22"/>
        </w:rPr>
      </w:pPr>
      <w:r w:rsidRPr="00F74372">
        <w:t>A.8.4.10.2</w:t>
      </w:r>
      <w:r w:rsidRPr="00F74372">
        <w:rPr>
          <w:rFonts w:asciiTheme="minorHAnsi" w:eastAsiaTheme="minorEastAsia" w:hAnsiTheme="minorHAnsi"/>
          <w:sz w:val="22"/>
          <w:szCs w:val="22"/>
        </w:rPr>
        <w:tab/>
      </w:r>
      <w:r w:rsidRPr="007760F8">
        <w:rPr>
          <w:rFonts w:cs="v4.2.0"/>
          <w:snapToGrid w:val="0"/>
        </w:rPr>
        <w:t>Test Requirements</w:t>
      </w:r>
      <w:r>
        <w:tab/>
        <w:t>1702</w:t>
      </w:r>
    </w:p>
    <w:p w:rsidR="00F74372" w:rsidRDefault="00F74372">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1702</w:t>
      </w:r>
    </w:p>
    <w:p w:rsidR="00F74372" w:rsidRDefault="00F74372">
      <w:pPr>
        <w:pStyle w:val="TOC4"/>
        <w:rPr>
          <w:rFonts w:asciiTheme="minorHAnsi" w:eastAsiaTheme="minorEastAsia" w:hAnsiTheme="minorHAnsi" w:cstheme="minorBidi"/>
          <w:sz w:val="22"/>
          <w:szCs w:val="22"/>
        </w:rPr>
      </w:pPr>
      <w:r w:rsidRPr="00F74372">
        <w:t>A.8.4.11.1</w:t>
      </w:r>
      <w:r w:rsidRPr="00F74372">
        <w:rPr>
          <w:rFonts w:asciiTheme="minorHAnsi" w:eastAsiaTheme="minorEastAsia" w:hAnsiTheme="minorHAnsi" w:cstheme="minorBidi"/>
          <w:sz w:val="22"/>
          <w:szCs w:val="22"/>
        </w:rPr>
        <w:tab/>
      </w:r>
      <w:r w:rsidRPr="007760F8">
        <w:rPr>
          <w:snapToGrid w:val="0"/>
        </w:rPr>
        <w:t>Test Purpose and Environment</w:t>
      </w:r>
      <w:r>
        <w:tab/>
        <w:t>1702</w:t>
      </w:r>
    </w:p>
    <w:p w:rsidR="00F74372" w:rsidRDefault="00F74372">
      <w:pPr>
        <w:pStyle w:val="TOC4"/>
        <w:rPr>
          <w:rFonts w:asciiTheme="minorHAnsi" w:eastAsiaTheme="minorEastAsia" w:hAnsiTheme="minorHAnsi" w:cstheme="minorBidi"/>
          <w:sz w:val="22"/>
          <w:szCs w:val="22"/>
        </w:rPr>
      </w:pPr>
      <w:r w:rsidRPr="00F74372">
        <w:t>A.8.4.11.2</w:t>
      </w:r>
      <w:r w:rsidRPr="00F74372">
        <w:rPr>
          <w:rFonts w:asciiTheme="minorHAnsi" w:eastAsiaTheme="minorEastAsia" w:hAnsiTheme="minorHAnsi" w:cstheme="minorBidi"/>
          <w:sz w:val="22"/>
          <w:szCs w:val="22"/>
        </w:rPr>
        <w:tab/>
      </w:r>
      <w:r w:rsidRPr="007760F8">
        <w:rPr>
          <w:snapToGrid w:val="0"/>
        </w:rPr>
        <w:t>Test Requirement</w:t>
      </w:r>
      <w:r>
        <w:tab/>
        <w:t>1704</w:t>
      </w:r>
    </w:p>
    <w:p w:rsidR="00F74372" w:rsidRDefault="00F74372">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1704</w:t>
      </w:r>
    </w:p>
    <w:p w:rsidR="00F74372" w:rsidRDefault="00F74372">
      <w:pPr>
        <w:pStyle w:val="TOC4"/>
        <w:rPr>
          <w:rFonts w:asciiTheme="minorHAnsi" w:eastAsiaTheme="minorEastAsia" w:hAnsiTheme="minorHAnsi" w:cstheme="minorBidi"/>
          <w:sz w:val="22"/>
          <w:szCs w:val="22"/>
        </w:rPr>
      </w:pPr>
      <w:r w:rsidRPr="00F74372">
        <w:t>A.8.4.12.1</w:t>
      </w:r>
      <w:r w:rsidRPr="00F74372">
        <w:rPr>
          <w:rFonts w:asciiTheme="minorHAnsi" w:eastAsiaTheme="minorEastAsia" w:hAnsiTheme="minorHAnsi" w:cstheme="minorBidi"/>
          <w:sz w:val="22"/>
          <w:szCs w:val="22"/>
        </w:rPr>
        <w:tab/>
      </w:r>
      <w:r w:rsidRPr="007760F8">
        <w:rPr>
          <w:snapToGrid w:val="0"/>
        </w:rPr>
        <w:t>Test Purpose and Environment</w:t>
      </w:r>
      <w:r>
        <w:tab/>
        <w:t>1704</w:t>
      </w:r>
    </w:p>
    <w:p w:rsidR="00F74372" w:rsidRDefault="00F74372">
      <w:pPr>
        <w:pStyle w:val="TOC4"/>
        <w:rPr>
          <w:rFonts w:asciiTheme="minorHAnsi" w:eastAsiaTheme="minorEastAsia" w:hAnsiTheme="minorHAnsi" w:cstheme="minorBidi"/>
          <w:sz w:val="22"/>
          <w:szCs w:val="22"/>
        </w:rPr>
      </w:pPr>
      <w:r w:rsidRPr="00F74372">
        <w:t>A.8.4.12.2</w:t>
      </w:r>
      <w:r w:rsidRPr="00F74372">
        <w:rPr>
          <w:rFonts w:asciiTheme="minorHAnsi" w:eastAsiaTheme="minorEastAsia" w:hAnsiTheme="minorHAnsi" w:cstheme="minorBidi"/>
          <w:sz w:val="22"/>
          <w:szCs w:val="22"/>
        </w:rPr>
        <w:tab/>
      </w:r>
      <w:r w:rsidRPr="007760F8">
        <w:rPr>
          <w:snapToGrid w:val="0"/>
        </w:rPr>
        <w:t>Test Requirement</w:t>
      </w:r>
      <w:r>
        <w:tab/>
        <w:t>1706</w:t>
      </w:r>
    </w:p>
    <w:p w:rsidR="00F74372" w:rsidRDefault="00F74372">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1707</w:t>
      </w:r>
    </w:p>
    <w:p w:rsidR="00F74372" w:rsidRDefault="00F74372">
      <w:pPr>
        <w:pStyle w:val="TOC4"/>
        <w:rPr>
          <w:rFonts w:asciiTheme="minorHAnsi" w:eastAsiaTheme="minorEastAsia" w:hAnsiTheme="minorHAnsi" w:cstheme="minorBidi"/>
          <w:sz w:val="22"/>
          <w:szCs w:val="22"/>
        </w:rPr>
      </w:pPr>
      <w:r w:rsidRPr="00F74372">
        <w:t>A.8.4.13.1</w:t>
      </w:r>
      <w:r w:rsidRPr="00F74372">
        <w:rPr>
          <w:rFonts w:asciiTheme="minorHAnsi" w:eastAsiaTheme="minorEastAsia" w:hAnsiTheme="minorHAnsi" w:cstheme="minorBidi"/>
          <w:sz w:val="22"/>
          <w:szCs w:val="22"/>
        </w:rPr>
        <w:tab/>
      </w:r>
      <w:r w:rsidRPr="007760F8">
        <w:rPr>
          <w:snapToGrid w:val="0"/>
        </w:rPr>
        <w:t>Test Purpose and Environment</w:t>
      </w:r>
      <w:r>
        <w:tab/>
        <w:t>1707</w:t>
      </w:r>
    </w:p>
    <w:p w:rsidR="00F74372" w:rsidRDefault="00F74372">
      <w:pPr>
        <w:pStyle w:val="TOC4"/>
        <w:rPr>
          <w:rFonts w:asciiTheme="minorHAnsi" w:eastAsiaTheme="minorEastAsia" w:hAnsiTheme="minorHAnsi" w:cstheme="minorBidi"/>
          <w:sz w:val="22"/>
          <w:szCs w:val="22"/>
        </w:rPr>
      </w:pPr>
      <w:r w:rsidRPr="00F74372">
        <w:t>A.8.4.13.2</w:t>
      </w:r>
      <w:r w:rsidRPr="00F74372">
        <w:rPr>
          <w:rFonts w:asciiTheme="minorHAnsi" w:eastAsiaTheme="minorEastAsia" w:hAnsiTheme="minorHAnsi" w:cstheme="minorBidi"/>
          <w:sz w:val="22"/>
          <w:szCs w:val="22"/>
        </w:rPr>
        <w:tab/>
      </w:r>
      <w:r w:rsidRPr="007760F8">
        <w:rPr>
          <w:snapToGrid w:val="0"/>
        </w:rPr>
        <w:t>Test Requirement</w:t>
      </w:r>
      <w:r>
        <w:tab/>
        <w:t>1708</w:t>
      </w:r>
    </w:p>
    <w:p w:rsidR="00F74372" w:rsidRDefault="00F74372">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1709</w:t>
      </w:r>
    </w:p>
    <w:p w:rsidR="00F74372" w:rsidRDefault="00F74372">
      <w:pPr>
        <w:pStyle w:val="TOC4"/>
        <w:rPr>
          <w:rFonts w:asciiTheme="minorHAnsi" w:eastAsiaTheme="minorEastAsia" w:hAnsiTheme="minorHAnsi" w:cstheme="minorBidi"/>
          <w:sz w:val="22"/>
          <w:szCs w:val="22"/>
        </w:rPr>
      </w:pPr>
      <w:r w:rsidRPr="00F74372">
        <w:t>A.8.4.14.1</w:t>
      </w:r>
      <w:r w:rsidRPr="00F74372">
        <w:rPr>
          <w:rFonts w:asciiTheme="minorHAnsi" w:eastAsiaTheme="minorEastAsia" w:hAnsiTheme="minorHAnsi" w:cstheme="minorBidi"/>
          <w:sz w:val="22"/>
          <w:szCs w:val="22"/>
        </w:rPr>
        <w:tab/>
      </w:r>
      <w:r w:rsidRPr="007760F8">
        <w:rPr>
          <w:snapToGrid w:val="0"/>
        </w:rPr>
        <w:t>Test Purpose and Environment</w:t>
      </w:r>
      <w:r>
        <w:tab/>
        <w:t>1709</w:t>
      </w:r>
    </w:p>
    <w:p w:rsidR="00F74372" w:rsidRDefault="00F74372">
      <w:pPr>
        <w:pStyle w:val="TOC4"/>
        <w:rPr>
          <w:rFonts w:asciiTheme="minorHAnsi" w:eastAsiaTheme="minorEastAsia" w:hAnsiTheme="minorHAnsi" w:cstheme="minorBidi"/>
          <w:sz w:val="22"/>
          <w:szCs w:val="22"/>
        </w:rPr>
      </w:pPr>
      <w:r w:rsidRPr="00F74372">
        <w:t>A.8.4.14.2</w:t>
      </w:r>
      <w:r w:rsidRPr="00F74372">
        <w:rPr>
          <w:rFonts w:asciiTheme="minorHAnsi" w:eastAsiaTheme="minorEastAsia" w:hAnsiTheme="minorHAnsi" w:cstheme="minorBidi"/>
          <w:sz w:val="22"/>
          <w:szCs w:val="22"/>
        </w:rPr>
        <w:tab/>
      </w:r>
      <w:r w:rsidRPr="007760F8">
        <w:rPr>
          <w:snapToGrid w:val="0"/>
        </w:rPr>
        <w:t>Test Requirement</w:t>
      </w:r>
      <w:r>
        <w:tab/>
        <w:t>1711</w:t>
      </w:r>
    </w:p>
    <w:p w:rsidR="00F74372" w:rsidRDefault="00F74372">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1711</w:t>
      </w:r>
    </w:p>
    <w:p w:rsidR="00F74372" w:rsidRDefault="00F74372">
      <w:pPr>
        <w:pStyle w:val="TOC4"/>
        <w:rPr>
          <w:rFonts w:asciiTheme="minorHAnsi" w:eastAsiaTheme="minorEastAsia" w:hAnsiTheme="minorHAnsi" w:cstheme="minorBidi"/>
          <w:sz w:val="22"/>
          <w:szCs w:val="22"/>
        </w:rPr>
      </w:pPr>
      <w:r w:rsidRPr="00F74372">
        <w:t>A.8.4.15.1</w:t>
      </w:r>
      <w:r w:rsidRPr="00F74372">
        <w:rPr>
          <w:rFonts w:asciiTheme="minorHAnsi" w:eastAsiaTheme="minorEastAsia" w:hAnsiTheme="minorHAnsi" w:cstheme="minorBidi"/>
          <w:sz w:val="22"/>
          <w:szCs w:val="22"/>
        </w:rPr>
        <w:tab/>
      </w:r>
      <w:r w:rsidRPr="007760F8">
        <w:rPr>
          <w:snapToGrid w:val="0"/>
        </w:rPr>
        <w:t>Test Purpose and Environment</w:t>
      </w:r>
      <w:r>
        <w:tab/>
        <w:t>1711</w:t>
      </w:r>
    </w:p>
    <w:p w:rsidR="00F74372" w:rsidRDefault="00F74372">
      <w:pPr>
        <w:pStyle w:val="TOC4"/>
        <w:rPr>
          <w:rFonts w:asciiTheme="minorHAnsi" w:eastAsiaTheme="minorEastAsia" w:hAnsiTheme="minorHAnsi" w:cstheme="minorBidi"/>
          <w:sz w:val="22"/>
          <w:szCs w:val="22"/>
        </w:rPr>
      </w:pPr>
      <w:r w:rsidRPr="00F74372">
        <w:t>A.8.4.15.2</w:t>
      </w:r>
      <w:r w:rsidRPr="00F74372">
        <w:rPr>
          <w:rFonts w:asciiTheme="minorHAnsi" w:eastAsiaTheme="minorEastAsia" w:hAnsiTheme="minorHAnsi" w:cstheme="minorBidi"/>
          <w:sz w:val="22"/>
          <w:szCs w:val="22"/>
        </w:rPr>
        <w:tab/>
      </w:r>
      <w:r w:rsidRPr="007760F8">
        <w:rPr>
          <w:snapToGrid w:val="0"/>
        </w:rPr>
        <w:t>Test Requirement</w:t>
      </w:r>
      <w:r>
        <w:tab/>
        <w:t>1714</w:t>
      </w:r>
    </w:p>
    <w:p w:rsidR="00F74372" w:rsidRDefault="00F74372">
      <w:pPr>
        <w:pStyle w:val="TOC2"/>
        <w:rPr>
          <w:rFonts w:asciiTheme="minorHAnsi" w:eastAsiaTheme="minorEastAsia" w:hAnsiTheme="minorHAnsi" w:cstheme="minorBidi"/>
          <w:sz w:val="22"/>
          <w:szCs w:val="22"/>
        </w:rPr>
      </w:pPr>
      <w:r w:rsidRPr="00F74372">
        <w:t>A.8.5</w:t>
      </w:r>
      <w:r w:rsidRPr="00F74372">
        <w:rPr>
          <w:rFonts w:asciiTheme="minorHAnsi" w:eastAsiaTheme="minorEastAsia" w:hAnsiTheme="minorHAnsi" w:cstheme="minorBidi"/>
          <w:sz w:val="22"/>
          <w:szCs w:val="22"/>
        </w:rPr>
        <w:tab/>
      </w:r>
      <w:r w:rsidRPr="007760F8">
        <w:rPr>
          <w:lang w:val="sv-SE"/>
        </w:rPr>
        <w:t>E-UTRAN FDD - UTRAN FDD Measurements</w:t>
      </w:r>
      <w:r>
        <w:tab/>
        <w:t>1714</w:t>
      </w:r>
    </w:p>
    <w:p w:rsidR="00F74372" w:rsidRDefault="00F74372">
      <w:pPr>
        <w:pStyle w:val="TOC3"/>
        <w:rPr>
          <w:rFonts w:asciiTheme="minorHAnsi" w:eastAsiaTheme="minorEastAsia" w:hAnsiTheme="minorHAnsi" w:cstheme="minorBidi"/>
          <w:sz w:val="22"/>
          <w:szCs w:val="22"/>
        </w:rPr>
      </w:pPr>
      <w:r w:rsidRPr="00F74372">
        <w:t>A.8.5.1</w:t>
      </w:r>
      <w:r w:rsidRPr="00F74372">
        <w:rPr>
          <w:rFonts w:asciiTheme="minorHAnsi" w:eastAsiaTheme="minorEastAsia" w:hAnsiTheme="minorHAnsi"/>
          <w:sz w:val="22"/>
          <w:szCs w:val="22"/>
        </w:rPr>
        <w:tab/>
      </w:r>
      <w:r w:rsidRPr="007760F8">
        <w:rPr>
          <w:rFonts w:cs="v4.2.0"/>
        </w:rPr>
        <w:t>E-UTRAN FDD - UTRAN FDD event triggered reporting under fading propagation conditions</w:t>
      </w:r>
      <w:r>
        <w:tab/>
        <w:t>1714</w:t>
      </w:r>
    </w:p>
    <w:p w:rsidR="00F74372" w:rsidRDefault="00F74372">
      <w:pPr>
        <w:pStyle w:val="TOC4"/>
        <w:rPr>
          <w:rFonts w:asciiTheme="minorHAnsi" w:eastAsiaTheme="minorEastAsia" w:hAnsiTheme="minorHAnsi" w:cstheme="minorBidi"/>
          <w:sz w:val="22"/>
          <w:szCs w:val="22"/>
        </w:rPr>
      </w:pPr>
      <w:r w:rsidRPr="00F74372">
        <w:t>A.8.5.1.1</w:t>
      </w:r>
      <w:r w:rsidRPr="00F74372">
        <w:rPr>
          <w:rFonts w:asciiTheme="minorHAnsi" w:eastAsiaTheme="minorEastAsia" w:hAnsiTheme="minorHAnsi"/>
          <w:sz w:val="22"/>
          <w:szCs w:val="22"/>
        </w:rPr>
        <w:tab/>
      </w:r>
      <w:r w:rsidRPr="007760F8">
        <w:rPr>
          <w:rFonts w:cs="v4.2.0"/>
          <w:snapToGrid w:val="0"/>
        </w:rPr>
        <w:t>Test Purpose and Environment</w:t>
      </w:r>
      <w:r>
        <w:tab/>
        <w:t>1714</w:t>
      </w:r>
    </w:p>
    <w:p w:rsidR="00F74372" w:rsidRDefault="00F74372">
      <w:pPr>
        <w:pStyle w:val="TOC4"/>
        <w:rPr>
          <w:rFonts w:asciiTheme="minorHAnsi" w:eastAsiaTheme="minorEastAsia" w:hAnsiTheme="minorHAnsi" w:cstheme="minorBidi"/>
          <w:sz w:val="22"/>
          <w:szCs w:val="22"/>
        </w:rPr>
      </w:pPr>
      <w:r w:rsidRPr="00F74372">
        <w:t>A.8.5.1.2</w:t>
      </w:r>
      <w:r w:rsidRPr="00F74372">
        <w:rPr>
          <w:rFonts w:asciiTheme="minorHAnsi" w:eastAsiaTheme="minorEastAsia" w:hAnsiTheme="minorHAnsi"/>
          <w:sz w:val="22"/>
          <w:szCs w:val="22"/>
        </w:rPr>
        <w:tab/>
      </w:r>
      <w:r w:rsidRPr="007760F8">
        <w:rPr>
          <w:rFonts w:cs="v4.2.0"/>
          <w:snapToGrid w:val="0"/>
        </w:rPr>
        <w:t>Test Requirements</w:t>
      </w:r>
      <w:r>
        <w:tab/>
        <w:t>1716</w:t>
      </w:r>
    </w:p>
    <w:p w:rsidR="00F74372" w:rsidRDefault="00F74372">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1716</w:t>
      </w:r>
    </w:p>
    <w:p w:rsidR="00F74372" w:rsidRDefault="00F74372">
      <w:pPr>
        <w:pStyle w:val="TOC4"/>
        <w:rPr>
          <w:rFonts w:asciiTheme="minorHAnsi" w:eastAsiaTheme="minorEastAsia" w:hAnsiTheme="minorHAnsi" w:cstheme="minorBidi"/>
          <w:sz w:val="22"/>
          <w:szCs w:val="22"/>
        </w:rPr>
      </w:pPr>
      <w:r w:rsidRPr="00F74372">
        <w:t>A.8.5.2.1</w:t>
      </w:r>
      <w:r w:rsidRPr="00F74372">
        <w:rPr>
          <w:rFonts w:asciiTheme="minorHAnsi" w:eastAsiaTheme="minorEastAsia" w:hAnsiTheme="minorHAnsi"/>
          <w:sz w:val="22"/>
          <w:szCs w:val="22"/>
        </w:rPr>
        <w:tab/>
      </w:r>
      <w:r w:rsidRPr="007760F8">
        <w:rPr>
          <w:rFonts w:cs="v4.2.0"/>
          <w:snapToGrid w:val="0"/>
        </w:rPr>
        <w:t>Test Purpose and Environment</w:t>
      </w:r>
      <w:r>
        <w:tab/>
        <w:t>1716</w:t>
      </w:r>
    </w:p>
    <w:p w:rsidR="00F74372" w:rsidRDefault="00F74372">
      <w:pPr>
        <w:pStyle w:val="TOC4"/>
        <w:rPr>
          <w:rFonts w:asciiTheme="minorHAnsi" w:eastAsiaTheme="minorEastAsia" w:hAnsiTheme="minorHAnsi" w:cstheme="minorBidi"/>
          <w:sz w:val="22"/>
          <w:szCs w:val="22"/>
        </w:rPr>
      </w:pPr>
      <w:r w:rsidRPr="00F74372">
        <w:t>A.8.5.2.2</w:t>
      </w:r>
      <w:r w:rsidRPr="00F74372">
        <w:rPr>
          <w:rFonts w:asciiTheme="minorHAnsi" w:eastAsiaTheme="minorEastAsia" w:hAnsiTheme="minorHAnsi"/>
          <w:sz w:val="22"/>
          <w:szCs w:val="22"/>
        </w:rPr>
        <w:tab/>
      </w:r>
      <w:r w:rsidRPr="007760F8">
        <w:rPr>
          <w:rFonts w:cs="v4.2.0"/>
          <w:snapToGrid w:val="0"/>
        </w:rPr>
        <w:t>Test Requirements</w:t>
      </w:r>
      <w:r>
        <w:tab/>
        <w:t>1718</w:t>
      </w:r>
    </w:p>
    <w:p w:rsidR="00F74372" w:rsidRDefault="00F74372">
      <w:pPr>
        <w:pStyle w:val="TOC3"/>
        <w:rPr>
          <w:rFonts w:asciiTheme="minorHAnsi" w:eastAsiaTheme="minorEastAsia" w:hAnsiTheme="minorHAnsi" w:cstheme="minorBidi"/>
          <w:sz w:val="22"/>
          <w:szCs w:val="22"/>
        </w:rPr>
      </w:pPr>
      <w:r w:rsidRPr="00F74372">
        <w:t>A.8.5.3</w:t>
      </w:r>
      <w:r w:rsidRPr="00F74372">
        <w:rPr>
          <w:rFonts w:asciiTheme="minorHAnsi" w:eastAsiaTheme="minorEastAsia" w:hAnsiTheme="minorHAnsi"/>
          <w:sz w:val="22"/>
          <w:szCs w:val="22"/>
        </w:rPr>
        <w:tab/>
      </w:r>
      <w:r w:rsidRPr="007760F8">
        <w:rPr>
          <w:rFonts w:cs="v4.2.0"/>
        </w:rPr>
        <w:t>E-UTRAN FDD-UTRAN FDD event triggered reporting when DRX is used under fading propagation conditions</w:t>
      </w:r>
      <w:r>
        <w:tab/>
        <w:t>1718</w:t>
      </w:r>
    </w:p>
    <w:p w:rsidR="00F74372" w:rsidRDefault="00F74372">
      <w:pPr>
        <w:pStyle w:val="TOC4"/>
        <w:rPr>
          <w:rFonts w:asciiTheme="minorHAnsi" w:eastAsiaTheme="minorEastAsia" w:hAnsiTheme="minorHAnsi" w:cstheme="minorBidi"/>
          <w:sz w:val="22"/>
          <w:szCs w:val="22"/>
        </w:rPr>
      </w:pPr>
      <w:r w:rsidRPr="00F74372">
        <w:t>A.8.5.3.1</w:t>
      </w:r>
      <w:r w:rsidRPr="00F74372">
        <w:rPr>
          <w:rFonts w:asciiTheme="minorHAnsi" w:eastAsiaTheme="minorEastAsia" w:hAnsiTheme="minorHAnsi"/>
          <w:sz w:val="22"/>
          <w:szCs w:val="22"/>
        </w:rPr>
        <w:tab/>
      </w:r>
      <w:r w:rsidRPr="007760F8">
        <w:rPr>
          <w:rFonts w:cs="v4.2.0"/>
          <w:snapToGrid w:val="0"/>
        </w:rPr>
        <w:t>Test Purpose and Environment</w:t>
      </w:r>
      <w:r>
        <w:tab/>
        <w:t>1718</w:t>
      </w:r>
    </w:p>
    <w:p w:rsidR="00F74372" w:rsidRDefault="00F74372">
      <w:pPr>
        <w:pStyle w:val="TOC4"/>
        <w:rPr>
          <w:rFonts w:asciiTheme="minorHAnsi" w:eastAsiaTheme="minorEastAsia" w:hAnsiTheme="minorHAnsi" w:cstheme="minorBidi"/>
          <w:sz w:val="22"/>
          <w:szCs w:val="22"/>
        </w:rPr>
      </w:pPr>
      <w:r w:rsidRPr="00F74372">
        <w:t>A.8.5.3.2</w:t>
      </w:r>
      <w:r w:rsidRPr="00F74372">
        <w:rPr>
          <w:rFonts w:asciiTheme="minorHAnsi" w:eastAsiaTheme="minorEastAsia" w:hAnsiTheme="minorHAnsi"/>
          <w:sz w:val="22"/>
          <w:szCs w:val="22"/>
        </w:rPr>
        <w:tab/>
      </w:r>
      <w:r w:rsidRPr="007760F8">
        <w:rPr>
          <w:rFonts w:cs="v4.2.0"/>
          <w:snapToGrid w:val="0"/>
        </w:rPr>
        <w:t>Test Requirements</w:t>
      </w:r>
      <w:r>
        <w:tab/>
        <w:t>1721</w:t>
      </w:r>
    </w:p>
    <w:p w:rsidR="00F74372" w:rsidRDefault="00F74372">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1721</w:t>
      </w:r>
    </w:p>
    <w:p w:rsidR="00F74372" w:rsidRDefault="00F74372">
      <w:pPr>
        <w:pStyle w:val="TOC4"/>
        <w:rPr>
          <w:rFonts w:asciiTheme="minorHAnsi" w:eastAsiaTheme="minorEastAsia" w:hAnsiTheme="minorHAnsi" w:cstheme="minorBidi"/>
          <w:sz w:val="22"/>
          <w:szCs w:val="22"/>
        </w:rPr>
      </w:pPr>
      <w:r w:rsidRPr="00F74372">
        <w:t>A.8.5.4.1</w:t>
      </w:r>
      <w:r w:rsidRPr="00F74372">
        <w:rPr>
          <w:rFonts w:asciiTheme="minorHAnsi" w:eastAsiaTheme="minorEastAsia" w:hAnsiTheme="minorHAnsi" w:cstheme="minorBidi"/>
          <w:sz w:val="22"/>
          <w:szCs w:val="22"/>
        </w:rPr>
        <w:tab/>
      </w:r>
      <w:r w:rsidRPr="007760F8">
        <w:rPr>
          <w:snapToGrid w:val="0"/>
        </w:rPr>
        <w:t>Test Purpose and Environment</w:t>
      </w:r>
      <w:r>
        <w:tab/>
        <w:t>1721</w:t>
      </w:r>
    </w:p>
    <w:p w:rsidR="00F74372" w:rsidRDefault="00F74372">
      <w:pPr>
        <w:pStyle w:val="TOC4"/>
        <w:rPr>
          <w:rFonts w:asciiTheme="minorHAnsi" w:eastAsiaTheme="minorEastAsia" w:hAnsiTheme="minorHAnsi" w:cstheme="minorBidi"/>
          <w:sz w:val="22"/>
          <w:szCs w:val="22"/>
        </w:rPr>
      </w:pPr>
      <w:r w:rsidRPr="00F74372">
        <w:t>A.8.5.4.2</w:t>
      </w:r>
      <w:r w:rsidRPr="00F74372">
        <w:rPr>
          <w:rFonts w:asciiTheme="minorHAnsi" w:eastAsiaTheme="minorEastAsia" w:hAnsiTheme="minorHAnsi" w:cstheme="minorBidi"/>
          <w:sz w:val="22"/>
          <w:szCs w:val="22"/>
        </w:rPr>
        <w:tab/>
      </w:r>
      <w:r w:rsidRPr="007760F8">
        <w:rPr>
          <w:snapToGrid w:val="0"/>
        </w:rPr>
        <w:t>Test Requirements</w:t>
      </w:r>
      <w:r>
        <w:tab/>
        <w:t>1724</w:t>
      </w:r>
    </w:p>
    <w:p w:rsidR="00F74372" w:rsidRDefault="00F74372">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1724</w:t>
      </w:r>
    </w:p>
    <w:p w:rsidR="00F74372" w:rsidRDefault="00F74372">
      <w:pPr>
        <w:pStyle w:val="TOC4"/>
        <w:rPr>
          <w:rFonts w:asciiTheme="minorHAnsi" w:eastAsiaTheme="minorEastAsia" w:hAnsiTheme="minorHAnsi" w:cstheme="minorBidi"/>
          <w:sz w:val="22"/>
          <w:szCs w:val="22"/>
        </w:rPr>
      </w:pPr>
      <w:r w:rsidRPr="00F74372">
        <w:t>A.8.5.</w:t>
      </w:r>
      <w:r w:rsidRPr="00F74372">
        <w:rPr>
          <w:lang w:eastAsia="zh-CN"/>
        </w:rPr>
        <w:t>5</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1724</w:t>
      </w:r>
    </w:p>
    <w:p w:rsidR="00F74372" w:rsidRDefault="00F74372">
      <w:pPr>
        <w:pStyle w:val="TOC4"/>
        <w:rPr>
          <w:rFonts w:asciiTheme="minorHAnsi" w:eastAsiaTheme="minorEastAsia" w:hAnsiTheme="minorHAnsi" w:cstheme="minorBidi"/>
          <w:sz w:val="22"/>
          <w:szCs w:val="22"/>
        </w:rPr>
      </w:pPr>
      <w:r w:rsidRPr="00F74372">
        <w:t>A.8.5.</w:t>
      </w:r>
      <w:r w:rsidRPr="00F74372">
        <w:rPr>
          <w:lang w:eastAsia="zh-CN"/>
        </w:rPr>
        <w:t>5</w:t>
      </w:r>
      <w:r w:rsidRPr="00F74372">
        <w:t>.2</w:t>
      </w:r>
      <w:r w:rsidRPr="00F74372">
        <w:rPr>
          <w:rFonts w:asciiTheme="minorHAnsi" w:eastAsiaTheme="minorEastAsia" w:hAnsiTheme="minorHAnsi" w:cstheme="minorBidi"/>
          <w:sz w:val="22"/>
          <w:szCs w:val="22"/>
        </w:rPr>
        <w:tab/>
      </w:r>
      <w:r w:rsidRPr="007760F8">
        <w:rPr>
          <w:snapToGrid w:val="0"/>
        </w:rPr>
        <w:t>Test Requirements</w:t>
      </w:r>
      <w:r>
        <w:tab/>
        <w:t>1726</w:t>
      </w:r>
    </w:p>
    <w:p w:rsidR="00F74372" w:rsidRDefault="00F74372">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1726</w:t>
      </w:r>
    </w:p>
    <w:p w:rsidR="00F74372" w:rsidRDefault="00F74372">
      <w:pPr>
        <w:pStyle w:val="TOC4"/>
        <w:rPr>
          <w:rFonts w:asciiTheme="minorHAnsi" w:eastAsiaTheme="minorEastAsia" w:hAnsiTheme="minorHAnsi" w:cstheme="minorBidi"/>
          <w:sz w:val="22"/>
          <w:szCs w:val="22"/>
        </w:rPr>
      </w:pPr>
      <w:r w:rsidRPr="00F74372">
        <w:t>A.8.5.6.1</w:t>
      </w:r>
      <w:r w:rsidRPr="00F74372">
        <w:rPr>
          <w:rFonts w:asciiTheme="minorHAnsi" w:eastAsiaTheme="minorEastAsia" w:hAnsiTheme="minorHAnsi" w:cstheme="minorBidi"/>
          <w:sz w:val="22"/>
          <w:szCs w:val="22"/>
        </w:rPr>
        <w:tab/>
      </w:r>
      <w:r w:rsidRPr="007760F8">
        <w:rPr>
          <w:snapToGrid w:val="0"/>
        </w:rPr>
        <w:t>Test Purpose and Environment</w:t>
      </w:r>
      <w:r>
        <w:tab/>
        <w:t>1726</w:t>
      </w:r>
    </w:p>
    <w:p w:rsidR="00F74372" w:rsidRDefault="00F74372">
      <w:pPr>
        <w:pStyle w:val="TOC4"/>
        <w:rPr>
          <w:rFonts w:asciiTheme="minorHAnsi" w:eastAsiaTheme="minorEastAsia" w:hAnsiTheme="minorHAnsi" w:cstheme="minorBidi"/>
          <w:sz w:val="22"/>
          <w:szCs w:val="22"/>
        </w:rPr>
      </w:pPr>
      <w:r w:rsidRPr="00F74372">
        <w:t>A.8.5.6.2</w:t>
      </w:r>
      <w:r w:rsidRPr="00F74372">
        <w:rPr>
          <w:rFonts w:asciiTheme="minorHAnsi" w:eastAsiaTheme="minorEastAsia" w:hAnsiTheme="minorHAnsi" w:cstheme="minorBidi"/>
          <w:sz w:val="22"/>
          <w:szCs w:val="22"/>
        </w:rPr>
        <w:tab/>
      </w:r>
      <w:r w:rsidRPr="007760F8">
        <w:rPr>
          <w:snapToGrid w:val="0"/>
        </w:rPr>
        <w:t>Test Requirements</w:t>
      </w:r>
      <w:r>
        <w:tab/>
        <w:t>1727</w:t>
      </w:r>
    </w:p>
    <w:p w:rsidR="00F74372" w:rsidRDefault="00F74372">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1728</w:t>
      </w:r>
    </w:p>
    <w:p w:rsidR="00F74372" w:rsidRDefault="00F74372">
      <w:pPr>
        <w:pStyle w:val="TOC4"/>
        <w:rPr>
          <w:rFonts w:asciiTheme="minorHAnsi" w:eastAsiaTheme="minorEastAsia" w:hAnsiTheme="minorHAnsi" w:cstheme="minorBidi"/>
          <w:sz w:val="22"/>
          <w:szCs w:val="22"/>
        </w:rPr>
      </w:pPr>
      <w:r w:rsidRPr="00F74372">
        <w:t>A.8.5.7.1</w:t>
      </w:r>
      <w:r w:rsidRPr="00F74372">
        <w:rPr>
          <w:rFonts w:asciiTheme="minorHAnsi" w:eastAsiaTheme="minorEastAsia" w:hAnsiTheme="minorHAnsi" w:cstheme="minorBidi"/>
          <w:sz w:val="22"/>
          <w:szCs w:val="22"/>
        </w:rPr>
        <w:tab/>
      </w:r>
      <w:r w:rsidRPr="007760F8">
        <w:rPr>
          <w:snapToGrid w:val="0"/>
        </w:rPr>
        <w:t>Test Purpose and Environment</w:t>
      </w:r>
      <w:r>
        <w:tab/>
        <w:t>1728</w:t>
      </w:r>
    </w:p>
    <w:p w:rsidR="00F74372" w:rsidRDefault="00F74372">
      <w:pPr>
        <w:pStyle w:val="TOC4"/>
        <w:rPr>
          <w:rFonts w:asciiTheme="minorHAnsi" w:eastAsiaTheme="minorEastAsia" w:hAnsiTheme="minorHAnsi" w:cstheme="minorBidi"/>
          <w:sz w:val="22"/>
          <w:szCs w:val="22"/>
        </w:rPr>
      </w:pPr>
      <w:r w:rsidRPr="00F74372">
        <w:t>A.8.5.7.2</w:t>
      </w:r>
      <w:r w:rsidRPr="00F74372">
        <w:rPr>
          <w:rFonts w:asciiTheme="minorHAnsi" w:eastAsiaTheme="minorEastAsia" w:hAnsiTheme="minorHAnsi" w:cstheme="minorBidi"/>
          <w:sz w:val="22"/>
          <w:szCs w:val="22"/>
        </w:rPr>
        <w:tab/>
      </w:r>
      <w:r w:rsidRPr="007760F8">
        <w:rPr>
          <w:snapToGrid w:val="0"/>
        </w:rPr>
        <w:t>Test Requirements</w:t>
      </w:r>
      <w:r>
        <w:tab/>
        <w:t>1728</w:t>
      </w:r>
    </w:p>
    <w:p w:rsidR="00F74372" w:rsidRDefault="00F74372">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1728</w:t>
      </w:r>
    </w:p>
    <w:p w:rsidR="00F74372" w:rsidRDefault="00F74372">
      <w:pPr>
        <w:pStyle w:val="TOC4"/>
        <w:rPr>
          <w:rFonts w:asciiTheme="minorHAnsi" w:eastAsiaTheme="minorEastAsia" w:hAnsiTheme="minorHAnsi" w:cstheme="minorBidi"/>
          <w:sz w:val="22"/>
          <w:szCs w:val="22"/>
        </w:rPr>
      </w:pPr>
      <w:r w:rsidRPr="00F74372">
        <w:t>A.8.5.8.1</w:t>
      </w:r>
      <w:r w:rsidRPr="00F74372">
        <w:rPr>
          <w:rFonts w:asciiTheme="minorHAnsi" w:eastAsiaTheme="minorEastAsia" w:hAnsiTheme="minorHAnsi" w:cstheme="minorBidi"/>
          <w:sz w:val="22"/>
          <w:szCs w:val="22"/>
        </w:rPr>
        <w:tab/>
      </w:r>
      <w:r w:rsidRPr="007760F8">
        <w:rPr>
          <w:snapToGrid w:val="0"/>
        </w:rPr>
        <w:t>Test Purpose and Environment</w:t>
      </w:r>
      <w:r>
        <w:tab/>
        <w:t>1728</w:t>
      </w:r>
    </w:p>
    <w:p w:rsidR="00F74372" w:rsidRDefault="00F74372">
      <w:pPr>
        <w:pStyle w:val="TOC4"/>
        <w:rPr>
          <w:rFonts w:asciiTheme="minorHAnsi" w:eastAsiaTheme="minorEastAsia" w:hAnsiTheme="minorHAnsi" w:cstheme="minorBidi"/>
          <w:sz w:val="22"/>
          <w:szCs w:val="22"/>
        </w:rPr>
      </w:pPr>
      <w:r w:rsidRPr="00F74372">
        <w:t>A.8.5.8.2</w:t>
      </w:r>
      <w:r w:rsidRPr="00F74372">
        <w:rPr>
          <w:rFonts w:asciiTheme="minorHAnsi" w:eastAsiaTheme="minorEastAsia" w:hAnsiTheme="minorHAnsi" w:cstheme="minorBidi"/>
          <w:sz w:val="22"/>
          <w:szCs w:val="22"/>
        </w:rPr>
        <w:tab/>
      </w:r>
      <w:r w:rsidRPr="007760F8">
        <w:rPr>
          <w:snapToGrid w:val="0"/>
        </w:rPr>
        <w:t>Test Requirements</w:t>
      </w:r>
      <w:r>
        <w:tab/>
        <w:t>1731</w:t>
      </w:r>
    </w:p>
    <w:p w:rsidR="00F74372" w:rsidRDefault="00F74372">
      <w:pPr>
        <w:pStyle w:val="TOC2"/>
        <w:rPr>
          <w:rFonts w:asciiTheme="minorHAnsi" w:eastAsiaTheme="minorEastAsia" w:hAnsiTheme="minorHAnsi" w:cstheme="minorBidi"/>
          <w:sz w:val="22"/>
          <w:szCs w:val="22"/>
        </w:rPr>
      </w:pPr>
      <w:r w:rsidRPr="00F74372">
        <w:t>A.8.6</w:t>
      </w:r>
      <w:r w:rsidRPr="00F74372">
        <w:rPr>
          <w:rFonts w:asciiTheme="minorHAnsi" w:eastAsiaTheme="minorEastAsia" w:hAnsiTheme="minorHAnsi" w:cstheme="minorBidi"/>
          <w:sz w:val="22"/>
          <w:szCs w:val="22"/>
        </w:rPr>
        <w:tab/>
      </w:r>
      <w:r w:rsidRPr="007760F8">
        <w:rPr>
          <w:lang w:val="sv-SE"/>
        </w:rPr>
        <w:t>E-UTRAN TDD - UTRAN FDD Measurements</w:t>
      </w:r>
      <w:r>
        <w:tab/>
        <w:t>1731</w:t>
      </w:r>
    </w:p>
    <w:p w:rsidR="00F74372" w:rsidRDefault="00F74372">
      <w:pPr>
        <w:pStyle w:val="TOC3"/>
        <w:rPr>
          <w:rFonts w:asciiTheme="minorHAnsi" w:eastAsiaTheme="minorEastAsia" w:hAnsiTheme="minorHAnsi" w:cstheme="minorBidi"/>
          <w:sz w:val="22"/>
          <w:szCs w:val="22"/>
        </w:rPr>
      </w:pPr>
      <w:r w:rsidRPr="00F74372">
        <w:t>A.8.6.1</w:t>
      </w:r>
      <w:r w:rsidRPr="00F74372">
        <w:rPr>
          <w:rFonts w:asciiTheme="minorHAnsi" w:eastAsiaTheme="minorEastAsia" w:hAnsiTheme="minorHAnsi"/>
          <w:sz w:val="22"/>
          <w:szCs w:val="22"/>
        </w:rPr>
        <w:tab/>
      </w:r>
      <w:r w:rsidRPr="007760F8">
        <w:rPr>
          <w:rFonts w:cs="v4.2.0"/>
        </w:rPr>
        <w:t>E-UTRAN TDD - UTRAN FDD event triggered reporting under fading propagation conditions</w:t>
      </w:r>
      <w:r>
        <w:tab/>
        <w:t>1731</w:t>
      </w:r>
    </w:p>
    <w:p w:rsidR="00F74372" w:rsidRDefault="00F74372">
      <w:pPr>
        <w:pStyle w:val="TOC4"/>
        <w:rPr>
          <w:rFonts w:asciiTheme="minorHAnsi" w:eastAsiaTheme="minorEastAsia" w:hAnsiTheme="minorHAnsi" w:cstheme="minorBidi"/>
          <w:sz w:val="22"/>
          <w:szCs w:val="22"/>
        </w:rPr>
      </w:pPr>
      <w:r w:rsidRPr="00F74372">
        <w:t>A.8.6.1.1</w:t>
      </w:r>
      <w:r w:rsidRPr="00F74372">
        <w:rPr>
          <w:rFonts w:asciiTheme="minorHAnsi" w:eastAsiaTheme="minorEastAsia" w:hAnsiTheme="minorHAnsi"/>
          <w:sz w:val="22"/>
          <w:szCs w:val="22"/>
        </w:rPr>
        <w:tab/>
      </w:r>
      <w:r w:rsidRPr="007760F8">
        <w:rPr>
          <w:rFonts w:cs="v4.2.0"/>
          <w:snapToGrid w:val="0"/>
        </w:rPr>
        <w:t>Test Purpose and Environment</w:t>
      </w:r>
      <w:r>
        <w:tab/>
        <w:t>1731</w:t>
      </w:r>
    </w:p>
    <w:p w:rsidR="00F74372" w:rsidRDefault="00F74372">
      <w:pPr>
        <w:pStyle w:val="TOC4"/>
        <w:rPr>
          <w:rFonts w:asciiTheme="minorHAnsi" w:eastAsiaTheme="minorEastAsia" w:hAnsiTheme="minorHAnsi" w:cstheme="minorBidi"/>
          <w:sz w:val="22"/>
          <w:szCs w:val="22"/>
        </w:rPr>
      </w:pPr>
      <w:r w:rsidRPr="00F74372">
        <w:t>A.8.6.1.2</w:t>
      </w:r>
      <w:r w:rsidRPr="00F74372">
        <w:rPr>
          <w:rFonts w:asciiTheme="minorHAnsi" w:eastAsiaTheme="minorEastAsia" w:hAnsiTheme="minorHAnsi"/>
          <w:sz w:val="22"/>
          <w:szCs w:val="22"/>
        </w:rPr>
        <w:tab/>
      </w:r>
      <w:r w:rsidRPr="007760F8">
        <w:rPr>
          <w:rFonts w:cs="v4.2.0"/>
          <w:snapToGrid w:val="0"/>
        </w:rPr>
        <w:t>Test Requirements</w:t>
      </w:r>
      <w:r>
        <w:tab/>
        <w:t>1733</w:t>
      </w:r>
    </w:p>
    <w:p w:rsidR="00F74372" w:rsidRDefault="00F74372">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1734</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6</w:t>
      </w:r>
      <w:r w:rsidRPr="00F74372">
        <w:t>.</w:t>
      </w:r>
      <w:r w:rsidRPr="00F74372">
        <w:rPr>
          <w:lang w:eastAsia="zh-CN"/>
        </w:rPr>
        <w:t>2</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1734</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6.2</w:t>
      </w:r>
      <w:r w:rsidRPr="00F74372">
        <w:t>.2</w:t>
      </w:r>
      <w:r w:rsidRPr="00F74372">
        <w:rPr>
          <w:rFonts w:asciiTheme="minorHAnsi" w:eastAsiaTheme="minorEastAsia" w:hAnsiTheme="minorHAnsi" w:cstheme="minorBidi"/>
          <w:sz w:val="22"/>
          <w:szCs w:val="22"/>
        </w:rPr>
        <w:tab/>
      </w:r>
      <w:r w:rsidRPr="007760F8">
        <w:rPr>
          <w:snapToGrid w:val="0"/>
        </w:rPr>
        <w:t>Test Requirements</w:t>
      </w:r>
      <w:r>
        <w:tab/>
        <w:t>1736</w:t>
      </w:r>
    </w:p>
    <w:p w:rsidR="00F74372" w:rsidRDefault="00F74372">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1736</w:t>
      </w:r>
    </w:p>
    <w:p w:rsidR="00F74372" w:rsidRDefault="00F74372">
      <w:pPr>
        <w:pStyle w:val="TOC4"/>
        <w:rPr>
          <w:rFonts w:asciiTheme="minorHAnsi" w:eastAsiaTheme="minorEastAsia" w:hAnsiTheme="minorHAnsi" w:cstheme="minorBidi"/>
          <w:sz w:val="22"/>
          <w:szCs w:val="22"/>
        </w:rPr>
      </w:pPr>
      <w:r w:rsidRPr="00F74372">
        <w:t>A.8.6.3.1</w:t>
      </w:r>
      <w:r w:rsidRPr="00F74372">
        <w:rPr>
          <w:rFonts w:asciiTheme="minorHAnsi" w:eastAsiaTheme="minorEastAsia" w:hAnsiTheme="minorHAnsi" w:cstheme="minorBidi"/>
          <w:sz w:val="22"/>
          <w:szCs w:val="22"/>
        </w:rPr>
        <w:tab/>
      </w:r>
      <w:r w:rsidRPr="007760F8">
        <w:rPr>
          <w:snapToGrid w:val="0"/>
        </w:rPr>
        <w:t>Test Purpose and Environment</w:t>
      </w:r>
      <w:r>
        <w:tab/>
        <w:t>1736</w:t>
      </w:r>
    </w:p>
    <w:p w:rsidR="00F74372" w:rsidRDefault="00F74372">
      <w:pPr>
        <w:pStyle w:val="TOC4"/>
        <w:rPr>
          <w:rFonts w:asciiTheme="minorHAnsi" w:eastAsiaTheme="minorEastAsia" w:hAnsiTheme="minorHAnsi" w:cstheme="minorBidi"/>
          <w:sz w:val="22"/>
          <w:szCs w:val="22"/>
        </w:rPr>
      </w:pPr>
      <w:r w:rsidRPr="00F74372">
        <w:t>A.8.6.3.2</w:t>
      </w:r>
      <w:r w:rsidRPr="00F74372">
        <w:rPr>
          <w:rFonts w:asciiTheme="minorHAnsi" w:eastAsiaTheme="minorEastAsia" w:hAnsiTheme="minorHAnsi" w:cstheme="minorBidi"/>
          <w:sz w:val="22"/>
          <w:szCs w:val="22"/>
        </w:rPr>
        <w:tab/>
      </w:r>
      <w:r w:rsidRPr="007760F8">
        <w:rPr>
          <w:snapToGrid w:val="0"/>
        </w:rPr>
        <w:t>Test Requirements</w:t>
      </w:r>
      <w:r>
        <w:tab/>
        <w:t>1739</w:t>
      </w:r>
    </w:p>
    <w:p w:rsidR="00F74372" w:rsidRDefault="00F74372">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1739</w:t>
      </w:r>
    </w:p>
    <w:p w:rsidR="00F74372" w:rsidRDefault="00F74372">
      <w:pPr>
        <w:pStyle w:val="TOC3"/>
        <w:rPr>
          <w:rFonts w:asciiTheme="minorHAnsi" w:eastAsiaTheme="minorEastAsia" w:hAnsiTheme="minorHAnsi" w:cstheme="minorBidi"/>
          <w:sz w:val="22"/>
          <w:szCs w:val="22"/>
        </w:rPr>
      </w:pPr>
      <w:r w:rsidRPr="00F74372">
        <w:t>A.8.</w:t>
      </w:r>
      <w:r w:rsidRPr="00F74372">
        <w:rPr>
          <w:lang w:eastAsia="zh-CN"/>
        </w:rPr>
        <w:t>7</w:t>
      </w:r>
      <w:r w:rsidRPr="00F74372">
        <w:t>.</w:t>
      </w:r>
      <w:r w:rsidRPr="00F74372">
        <w:rPr>
          <w:lang w:eastAsia="zh-CN"/>
        </w:rPr>
        <w:t>1</w:t>
      </w:r>
      <w:r w:rsidRPr="00F74372">
        <w:rPr>
          <w:rFonts w:asciiTheme="minorHAnsi" w:eastAsiaTheme="minorEastAsia" w:hAnsiTheme="minorHAnsi"/>
          <w:sz w:val="22"/>
          <w:szCs w:val="22"/>
        </w:rPr>
        <w:tab/>
      </w:r>
      <w:r w:rsidRPr="007760F8">
        <w:rPr>
          <w:rFonts w:cs="v4.2.0"/>
        </w:rPr>
        <w:t>E-UTRA</w:t>
      </w:r>
      <w:r w:rsidRPr="007760F8">
        <w:rPr>
          <w:rFonts w:cs="v4.2.0"/>
          <w:lang w:eastAsia="zh-CN"/>
        </w:rPr>
        <w:t>N</w:t>
      </w:r>
      <w:r w:rsidRPr="007760F8">
        <w:rPr>
          <w:rFonts w:cs="v4.2.0"/>
        </w:rPr>
        <w:t xml:space="preserve"> TDD to UTRA</w:t>
      </w:r>
      <w:r w:rsidRPr="007760F8">
        <w:rPr>
          <w:rFonts w:cs="v4.2.0"/>
          <w:lang w:eastAsia="zh-CN"/>
        </w:rPr>
        <w:t>N</w:t>
      </w:r>
      <w:r w:rsidRPr="007760F8">
        <w:rPr>
          <w:rFonts w:cs="v4.2.0"/>
        </w:rPr>
        <w:t xml:space="preserve"> TDD cell search under fading propagation conditions</w:t>
      </w:r>
      <w:r>
        <w:tab/>
        <w:t>1739</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.1.1</w:t>
      </w:r>
      <w:r w:rsidRPr="00F74372">
        <w:rPr>
          <w:rFonts w:asciiTheme="minorHAnsi" w:eastAsiaTheme="minorEastAsia" w:hAnsiTheme="minorHAnsi"/>
          <w:sz w:val="22"/>
          <w:szCs w:val="22"/>
        </w:rPr>
        <w:tab/>
      </w:r>
      <w:r w:rsidRPr="007760F8">
        <w:rPr>
          <w:rFonts w:cs="v4.2.0"/>
        </w:rPr>
        <w:t>Test Purpose and Environment</w:t>
      </w:r>
      <w:r>
        <w:tab/>
        <w:t>1739</w:t>
      </w:r>
    </w:p>
    <w:p w:rsidR="00F74372" w:rsidRDefault="00F74372">
      <w:pPr>
        <w:pStyle w:val="TOC5"/>
        <w:rPr>
          <w:rFonts w:asciiTheme="minorHAnsi" w:eastAsiaTheme="minorEastAsia" w:hAnsiTheme="minorHAnsi" w:cstheme="minorBidi"/>
          <w:sz w:val="22"/>
          <w:szCs w:val="22"/>
        </w:rPr>
      </w:pPr>
      <w:r w:rsidRPr="00F74372">
        <w:t>A.8.</w:t>
      </w:r>
      <w:r w:rsidRPr="00F74372">
        <w:rPr>
          <w:lang w:eastAsia="zh-CN"/>
        </w:rPr>
        <w:t>7</w:t>
      </w:r>
      <w:r w:rsidRPr="00F74372">
        <w:t>.1.1.1</w:t>
      </w:r>
      <w:r w:rsidRPr="00F74372">
        <w:rPr>
          <w:rFonts w:asciiTheme="minorHAnsi" w:eastAsiaTheme="minorEastAsia" w:hAnsiTheme="minorHAnsi"/>
          <w:sz w:val="22"/>
          <w:szCs w:val="22"/>
        </w:rPr>
        <w:tab/>
      </w:r>
      <w:r w:rsidRPr="007760F8">
        <w:rPr>
          <w:rFonts w:cs="v4.2.0"/>
        </w:rPr>
        <w:t>Void</w:t>
      </w:r>
      <w:r>
        <w:tab/>
        <w:t>1739</w:t>
      </w:r>
    </w:p>
    <w:p w:rsidR="00F74372" w:rsidRDefault="00F74372">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1739</w:t>
      </w:r>
    </w:p>
    <w:p w:rsidR="00F74372" w:rsidRDefault="00F74372">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1741</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.1.2</w:t>
      </w:r>
      <w:r w:rsidRPr="00F74372">
        <w:rPr>
          <w:rFonts w:asciiTheme="minorHAnsi" w:eastAsiaTheme="minorEastAsia" w:hAnsiTheme="minorHAnsi"/>
          <w:sz w:val="22"/>
          <w:szCs w:val="22"/>
        </w:rPr>
        <w:tab/>
      </w:r>
      <w:r w:rsidRPr="007760F8">
        <w:rPr>
          <w:rFonts w:cs="v4.2.0"/>
        </w:rPr>
        <w:t>Test Requirements</w:t>
      </w:r>
      <w:r>
        <w:tab/>
        <w:t>1741</w:t>
      </w:r>
    </w:p>
    <w:p w:rsidR="00F74372" w:rsidRDefault="00F74372">
      <w:pPr>
        <w:pStyle w:val="TOC5"/>
        <w:rPr>
          <w:rFonts w:asciiTheme="minorHAnsi" w:eastAsiaTheme="minorEastAsia" w:hAnsiTheme="minorHAnsi" w:cstheme="minorBidi"/>
          <w:sz w:val="22"/>
          <w:szCs w:val="22"/>
        </w:rPr>
      </w:pPr>
      <w:r w:rsidRPr="00F74372">
        <w:t>A.8.</w:t>
      </w:r>
      <w:r w:rsidRPr="00F74372">
        <w:rPr>
          <w:lang w:eastAsia="zh-CN"/>
        </w:rPr>
        <w:t>7</w:t>
      </w:r>
      <w:r w:rsidRPr="00F74372">
        <w:t>.1.</w:t>
      </w:r>
      <w:r w:rsidRPr="00F74372">
        <w:rPr>
          <w:lang w:eastAsia="zh-CN"/>
        </w:rPr>
        <w:t>2</w:t>
      </w:r>
      <w:r w:rsidRPr="00F74372">
        <w:t>.1</w:t>
      </w:r>
      <w:r w:rsidRPr="00F74372">
        <w:rPr>
          <w:rFonts w:asciiTheme="minorHAnsi" w:eastAsiaTheme="minorEastAsia" w:hAnsiTheme="minorHAnsi"/>
          <w:sz w:val="22"/>
          <w:szCs w:val="22"/>
        </w:rPr>
        <w:tab/>
      </w:r>
      <w:r w:rsidRPr="007760F8">
        <w:rPr>
          <w:rFonts w:cs="v4.2.0"/>
        </w:rPr>
        <w:t>Void</w:t>
      </w:r>
      <w:r>
        <w:tab/>
        <w:t>1741</w:t>
      </w:r>
    </w:p>
    <w:p w:rsidR="00F74372" w:rsidRDefault="00F74372">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1741</w:t>
      </w:r>
    </w:p>
    <w:p w:rsidR="00F74372" w:rsidRDefault="00F74372">
      <w:pPr>
        <w:pStyle w:val="TOC5"/>
        <w:rPr>
          <w:rFonts w:asciiTheme="minorHAnsi" w:eastAsiaTheme="minorEastAsia" w:hAnsiTheme="minorHAnsi" w:cstheme="minorBidi"/>
          <w:sz w:val="22"/>
          <w:szCs w:val="22"/>
        </w:rPr>
      </w:pPr>
      <w:r w:rsidRPr="00F74372">
        <w:t>A.8.</w:t>
      </w:r>
      <w:r w:rsidRPr="00F74372">
        <w:rPr>
          <w:lang w:eastAsia="zh-CN"/>
        </w:rPr>
        <w:t>7</w:t>
      </w:r>
      <w:r w:rsidRPr="00F74372">
        <w:t>.1.</w:t>
      </w:r>
      <w:r w:rsidRPr="00F74372">
        <w:rPr>
          <w:lang w:eastAsia="zh-CN"/>
        </w:rPr>
        <w:t>2</w:t>
      </w:r>
      <w:r w:rsidRPr="00F74372">
        <w:t>.</w:t>
      </w:r>
      <w:r w:rsidRPr="00F74372">
        <w:rPr>
          <w:lang w:eastAsia="zh-CN"/>
        </w:rPr>
        <w:t>3</w:t>
      </w:r>
      <w:r w:rsidRPr="00F74372">
        <w:rPr>
          <w:rFonts w:asciiTheme="minorHAnsi" w:eastAsiaTheme="minorEastAsia" w:hAnsiTheme="minorHAnsi"/>
          <w:sz w:val="22"/>
          <w:szCs w:val="22"/>
        </w:rPr>
        <w:tab/>
      </w:r>
      <w:r w:rsidRPr="007760F8">
        <w:rPr>
          <w:rFonts w:cs="v4.2.0"/>
          <w:lang w:eastAsia="zh-CN"/>
        </w:rPr>
        <w:t>Void</w:t>
      </w:r>
      <w:r>
        <w:tab/>
        <w:t>1741</w:t>
      </w:r>
    </w:p>
    <w:p w:rsidR="00F74372" w:rsidRDefault="00F74372">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1741</w:t>
      </w:r>
    </w:p>
    <w:p w:rsidR="00F74372" w:rsidRDefault="00F74372">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1741</w:t>
      </w:r>
    </w:p>
    <w:p w:rsidR="00F74372" w:rsidRDefault="00F74372">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1744</w:t>
      </w:r>
    </w:p>
    <w:p w:rsidR="00F74372" w:rsidRDefault="00F74372">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1745</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w:t>
      </w:r>
      <w:r w:rsidRPr="00F74372">
        <w:rPr>
          <w:lang w:eastAsia="zh-CN"/>
        </w:rPr>
        <w:t>3</w:t>
      </w:r>
      <w:r w:rsidRPr="00F74372">
        <w:t>.1</w:t>
      </w:r>
      <w:r w:rsidRPr="00F74372">
        <w:rPr>
          <w:rFonts w:asciiTheme="minorHAnsi" w:eastAsiaTheme="minorEastAsia" w:hAnsiTheme="minorHAnsi"/>
          <w:sz w:val="22"/>
          <w:szCs w:val="22"/>
        </w:rPr>
        <w:tab/>
      </w:r>
      <w:r w:rsidRPr="007760F8">
        <w:rPr>
          <w:rFonts w:cs="v4.2.0"/>
          <w:snapToGrid w:val="0"/>
        </w:rPr>
        <w:t>Test Purpose and Environment</w:t>
      </w:r>
      <w:r>
        <w:tab/>
        <w:t>1745</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w:t>
      </w:r>
      <w:r w:rsidRPr="00F74372">
        <w:rPr>
          <w:lang w:eastAsia="zh-CN"/>
        </w:rPr>
        <w:t>3</w:t>
      </w:r>
      <w:r w:rsidRPr="00F74372">
        <w:t>.</w:t>
      </w:r>
      <w:r w:rsidRPr="00F74372">
        <w:rPr>
          <w:lang w:eastAsia="zh-CN"/>
        </w:rPr>
        <w:t>2</w:t>
      </w:r>
      <w:r w:rsidRPr="00F74372">
        <w:rPr>
          <w:rFonts w:asciiTheme="minorHAnsi" w:eastAsiaTheme="minorEastAsia" w:hAnsiTheme="minorHAnsi"/>
          <w:sz w:val="22"/>
          <w:szCs w:val="22"/>
        </w:rPr>
        <w:tab/>
      </w:r>
      <w:r w:rsidRPr="007760F8">
        <w:rPr>
          <w:rFonts w:cs="v4.2.0"/>
          <w:snapToGrid w:val="0"/>
        </w:rPr>
        <w:t>Test P</w:t>
      </w:r>
      <w:r w:rsidRPr="007760F8">
        <w:rPr>
          <w:rFonts w:cs="v4.2.0"/>
          <w:snapToGrid w:val="0"/>
          <w:lang w:eastAsia="zh-CN"/>
        </w:rPr>
        <w:t>arameters</w:t>
      </w:r>
      <w:r>
        <w:tab/>
        <w:t>1745</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w:t>
      </w:r>
      <w:r w:rsidRPr="00F74372">
        <w:rPr>
          <w:lang w:eastAsia="zh-CN"/>
        </w:rPr>
        <w:t>3</w:t>
      </w:r>
      <w:r w:rsidRPr="00F74372">
        <w:t>.</w:t>
      </w:r>
      <w:r w:rsidRPr="00F74372">
        <w:rPr>
          <w:lang w:eastAsia="zh-CN"/>
        </w:rPr>
        <w:t>3</w:t>
      </w:r>
      <w:r w:rsidRPr="00F74372">
        <w:rPr>
          <w:rFonts w:asciiTheme="minorHAnsi" w:eastAsiaTheme="minorEastAsia" w:hAnsiTheme="minorHAnsi"/>
          <w:sz w:val="22"/>
          <w:szCs w:val="22"/>
        </w:rPr>
        <w:tab/>
      </w:r>
      <w:r w:rsidRPr="007760F8">
        <w:rPr>
          <w:rFonts w:cs="v4.2.0"/>
          <w:snapToGrid w:val="0"/>
        </w:rPr>
        <w:t>Test Requirements</w:t>
      </w:r>
      <w:r>
        <w:tab/>
        <w:t>1746</w:t>
      </w:r>
    </w:p>
    <w:p w:rsidR="00F74372" w:rsidRDefault="00F74372">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1747</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.4.1</w:t>
      </w:r>
      <w:r w:rsidRPr="00F74372">
        <w:rPr>
          <w:rFonts w:asciiTheme="minorHAnsi" w:eastAsiaTheme="minorEastAsia" w:hAnsiTheme="minorHAnsi" w:cstheme="minorBidi"/>
          <w:sz w:val="22"/>
          <w:szCs w:val="22"/>
        </w:rPr>
        <w:tab/>
      </w:r>
      <w:r w:rsidRPr="007760F8">
        <w:rPr>
          <w:snapToGrid w:val="0"/>
        </w:rPr>
        <w:t>Test Purpose and Environment</w:t>
      </w:r>
      <w:r>
        <w:tab/>
        <w:t>1747</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.4.</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1749</w:t>
      </w:r>
    </w:p>
    <w:p w:rsidR="00F74372" w:rsidRDefault="00F74372">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1749</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7</w:t>
      </w:r>
      <w:r w:rsidRPr="00F74372">
        <w:t>.</w:t>
      </w:r>
      <w:r w:rsidRPr="00F74372">
        <w:rPr>
          <w:lang w:eastAsia="zh-CN"/>
        </w:rPr>
        <w:t>5</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1749</w:t>
      </w:r>
    </w:p>
    <w:p w:rsidR="00F74372" w:rsidRDefault="00F74372">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1751</w:t>
      </w:r>
    </w:p>
    <w:p w:rsidR="00F74372" w:rsidRDefault="00F74372">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1751</w:t>
      </w:r>
    </w:p>
    <w:p w:rsidR="00F74372" w:rsidRDefault="00F74372">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1751</w:t>
      </w:r>
    </w:p>
    <w:p w:rsidR="00F74372" w:rsidRDefault="00F74372">
      <w:pPr>
        <w:pStyle w:val="TOC4"/>
        <w:rPr>
          <w:rFonts w:asciiTheme="minorHAnsi" w:eastAsiaTheme="minorEastAsia" w:hAnsiTheme="minorHAnsi" w:cstheme="minorBidi"/>
          <w:sz w:val="22"/>
          <w:szCs w:val="22"/>
        </w:rPr>
      </w:pPr>
      <w:r w:rsidRPr="00F74372">
        <w:t>A.8.7A.1.1</w:t>
      </w:r>
      <w:r w:rsidRPr="00F74372">
        <w:rPr>
          <w:rFonts w:asciiTheme="minorHAnsi" w:eastAsiaTheme="minorEastAsia" w:hAnsiTheme="minorHAnsi" w:cstheme="minorBidi"/>
          <w:sz w:val="22"/>
          <w:szCs w:val="22"/>
        </w:rPr>
        <w:tab/>
      </w:r>
      <w:r w:rsidRPr="007760F8">
        <w:rPr>
          <w:snapToGrid w:val="0"/>
        </w:rPr>
        <w:t>Test Purpose and Environment</w:t>
      </w:r>
      <w:r>
        <w:tab/>
        <w:t>1751</w:t>
      </w:r>
    </w:p>
    <w:p w:rsidR="00F74372" w:rsidRDefault="00F74372">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1754</w:t>
      </w:r>
    </w:p>
    <w:p w:rsidR="00F74372" w:rsidRDefault="00F74372">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1754</w:t>
      </w:r>
    </w:p>
    <w:p w:rsidR="00F74372" w:rsidRDefault="00F74372">
      <w:pPr>
        <w:pStyle w:val="TOC3"/>
        <w:rPr>
          <w:rFonts w:asciiTheme="minorHAnsi" w:eastAsiaTheme="minorEastAsia" w:hAnsiTheme="minorHAnsi" w:cstheme="minorBidi"/>
          <w:sz w:val="22"/>
          <w:szCs w:val="22"/>
        </w:rPr>
      </w:pPr>
      <w:r w:rsidRPr="00F74372">
        <w:t>A.8.8.1</w:t>
      </w:r>
      <w:r w:rsidRPr="00F74372">
        <w:rPr>
          <w:rFonts w:asciiTheme="minorHAnsi" w:eastAsiaTheme="minorEastAsia" w:hAnsiTheme="minorHAnsi"/>
          <w:sz w:val="22"/>
          <w:szCs w:val="22"/>
        </w:rPr>
        <w:tab/>
      </w:r>
      <w:r w:rsidRPr="007760F8">
        <w:rPr>
          <w:rFonts w:cs="v4.2.0"/>
        </w:rPr>
        <w:t>E-UTRAN FDD – GSM event triggered reporting in AWGN</w:t>
      </w:r>
      <w:r>
        <w:tab/>
        <w:t>1754</w:t>
      </w:r>
    </w:p>
    <w:p w:rsidR="00F74372" w:rsidRDefault="00F74372">
      <w:pPr>
        <w:pStyle w:val="TOC4"/>
        <w:rPr>
          <w:rFonts w:asciiTheme="minorHAnsi" w:eastAsiaTheme="minorEastAsia" w:hAnsiTheme="minorHAnsi" w:cstheme="minorBidi"/>
          <w:sz w:val="22"/>
          <w:szCs w:val="22"/>
        </w:rPr>
      </w:pPr>
      <w:r w:rsidRPr="00F74372">
        <w:t>A.8.8.1.1</w:t>
      </w:r>
      <w:r w:rsidRPr="00F74372">
        <w:rPr>
          <w:rFonts w:asciiTheme="minorHAnsi" w:eastAsiaTheme="minorEastAsia" w:hAnsiTheme="minorHAnsi"/>
          <w:sz w:val="22"/>
          <w:szCs w:val="22"/>
        </w:rPr>
        <w:tab/>
      </w:r>
      <w:r w:rsidRPr="007760F8">
        <w:rPr>
          <w:rFonts w:cs="v4.2.0"/>
          <w:snapToGrid w:val="0"/>
        </w:rPr>
        <w:t>Test Purpose and Environment</w:t>
      </w:r>
      <w:r>
        <w:tab/>
        <w:t>1754</w:t>
      </w:r>
    </w:p>
    <w:p w:rsidR="00F74372" w:rsidRDefault="00F74372">
      <w:pPr>
        <w:pStyle w:val="TOC4"/>
        <w:rPr>
          <w:rFonts w:asciiTheme="minorHAnsi" w:eastAsiaTheme="minorEastAsia" w:hAnsiTheme="minorHAnsi" w:cstheme="minorBidi"/>
          <w:sz w:val="22"/>
          <w:szCs w:val="22"/>
        </w:rPr>
      </w:pPr>
      <w:r w:rsidRPr="00F74372">
        <w:t>A.8.8.1.2</w:t>
      </w:r>
      <w:r w:rsidRPr="00F74372">
        <w:rPr>
          <w:rFonts w:asciiTheme="minorHAnsi" w:eastAsiaTheme="minorEastAsia" w:hAnsiTheme="minorHAnsi"/>
          <w:sz w:val="22"/>
          <w:szCs w:val="22"/>
        </w:rPr>
        <w:tab/>
      </w:r>
      <w:r w:rsidRPr="007760F8">
        <w:rPr>
          <w:rFonts w:cs="v4.2.0"/>
          <w:snapToGrid w:val="0"/>
        </w:rPr>
        <w:t>Test Requirements</w:t>
      </w:r>
      <w:r>
        <w:tab/>
        <w:t>1756</w:t>
      </w:r>
    </w:p>
    <w:p w:rsidR="00F74372" w:rsidRDefault="00F74372">
      <w:pPr>
        <w:pStyle w:val="TOC3"/>
        <w:rPr>
          <w:rFonts w:asciiTheme="minorHAnsi" w:eastAsiaTheme="minorEastAsia" w:hAnsiTheme="minorHAnsi" w:cstheme="minorBidi"/>
          <w:sz w:val="22"/>
          <w:szCs w:val="22"/>
        </w:rPr>
      </w:pPr>
      <w:r w:rsidRPr="00F74372">
        <w:t>A.8.8.2</w:t>
      </w:r>
      <w:r w:rsidRPr="00F74372">
        <w:rPr>
          <w:rFonts w:asciiTheme="minorHAnsi" w:eastAsiaTheme="minorEastAsia" w:hAnsiTheme="minorHAnsi"/>
          <w:sz w:val="22"/>
          <w:szCs w:val="22"/>
        </w:rPr>
        <w:tab/>
      </w:r>
      <w:r w:rsidRPr="007760F8">
        <w:rPr>
          <w:rFonts w:cs="v4.2.0"/>
        </w:rPr>
        <w:t>E-UTRAN FDD-GSM event triggered reporting when DRX is used in AWGN</w:t>
      </w:r>
      <w:r>
        <w:tab/>
        <w:t>1756</w:t>
      </w:r>
    </w:p>
    <w:p w:rsidR="00F74372" w:rsidRDefault="00F74372">
      <w:pPr>
        <w:pStyle w:val="TOC4"/>
        <w:rPr>
          <w:rFonts w:asciiTheme="minorHAnsi" w:eastAsiaTheme="minorEastAsia" w:hAnsiTheme="minorHAnsi" w:cstheme="minorBidi"/>
          <w:sz w:val="22"/>
          <w:szCs w:val="22"/>
        </w:rPr>
      </w:pPr>
      <w:r w:rsidRPr="00F74372">
        <w:t>A.8.8.2.1</w:t>
      </w:r>
      <w:r w:rsidRPr="00F74372">
        <w:rPr>
          <w:rFonts w:asciiTheme="minorHAnsi" w:eastAsiaTheme="minorEastAsia" w:hAnsiTheme="minorHAnsi"/>
          <w:sz w:val="22"/>
          <w:szCs w:val="22"/>
        </w:rPr>
        <w:tab/>
      </w:r>
      <w:r w:rsidRPr="007760F8">
        <w:rPr>
          <w:rFonts w:cs="v4.2.0"/>
          <w:snapToGrid w:val="0"/>
        </w:rPr>
        <w:t>Test Purpose and Environment</w:t>
      </w:r>
      <w:r>
        <w:tab/>
        <w:t>1756</w:t>
      </w:r>
    </w:p>
    <w:p w:rsidR="00F74372" w:rsidRDefault="00F74372">
      <w:pPr>
        <w:pStyle w:val="TOC4"/>
        <w:rPr>
          <w:rFonts w:asciiTheme="minorHAnsi" w:eastAsiaTheme="minorEastAsia" w:hAnsiTheme="minorHAnsi" w:cstheme="minorBidi"/>
          <w:sz w:val="22"/>
          <w:szCs w:val="22"/>
        </w:rPr>
      </w:pPr>
      <w:r w:rsidRPr="00F74372">
        <w:t>A.8.8.2.2</w:t>
      </w:r>
      <w:r w:rsidRPr="00F74372">
        <w:rPr>
          <w:rFonts w:asciiTheme="minorHAnsi" w:eastAsiaTheme="minorEastAsia" w:hAnsiTheme="minorHAnsi" w:cstheme="minorBidi"/>
          <w:sz w:val="22"/>
          <w:szCs w:val="22"/>
        </w:rPr>
        <w:tab/>
      </w:r>
      <w:r w:rsidRPr="007760F8">
        <w:rPr>
          <w:snapToGrid w:val="0"/>
        </w:rPr>
        <w:t>Test Requirements</w:t>
      </w:r>
      <w:r>
        <w:tab/>
        <w:t>1758</w:t>
      </w:r>
    </w:p>
    <w:p w:rsidR="00F74372" w:rsidRDefault="00F74372">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1759</w:t>
      </w:r>
    </w:p>
    <w:p w:rsidR="00F74372" w:rsidRDefault="00F74372">
      <w:pPr>
        <w:pStyle w:val="TOC4"/>
        <w:rPr>
          <w:rFonts w:asciiTheme="minorHAnsi" w:eastAsiaTheme="minorEastAsia" w:hAnsiTheme="minorHAnsi" w:cstheme="minorBidi"/>
          <w:sz w:val="22"/>
          <w:szCs w:val="22"/>
        </w:rPr>
      </w:pPr>
      <w:r w:rsidRPr="00F74372">
        <w:t>A.8.8.3.1</w:t>
      </w:r>
      <w:r w:rsidRPr="00F74372">
        <w:rPr>
          <w:rFonts w:asciiTheme="minorHAnsi" w:eastAsiaTheme="minorEastAsia" w:hAnsiTheme="minorHAnsi" w:cstheme="minorBidi"/>
          <w:sz w:val="22"/>
          <w:szCs w:val="22"/>
        </w:rPr>
        <w:tab/>
      </w:r>
      <w:r w:rsidRPr="007760F8">
        <w:rPr>
          <w:snapToGrid w:val="0"/>
        </w:rPr>
        <w:t>Test Purpose and Environment</w:t>
      </w:r>
      <w:r>
        <w:tab/>
        <w:t>1759</w:t>
      </w:r>
    </w:p>
    <w:p w:rsidR="00F74372" w:rsidRDefault="00F74372">
      <w:pPr>
        <w:pStyle w:val="TOC4"/>
        <w:rPr>
          <w:rFonts w:asciiTheme="minorHAnsi" w:eastAsiaTheme="minorEastAsia" w:hAnsiTheme="minorHAnsi" w:cstheme="minorBidi"/>
          <w:sz w:val="22"/>
          <w:szCs w:val="22"/>
        </w:rPr>
      </w:pPr>
      <w:r w:rsidRPr="00F74372">
        <w:t>A.8.8.3.2</w:t>
      </w:r>
      <w:r w:rsidRPr="00F74372">
        <w:rPr>
          <w:rFonts w:asciiTheme="minorHAnsi" w:eastAsiaTheme="minorEastAsia" w:hAnsiTheme="minorHAnsi" w:cstheme="minorBidi"/>
          <w:sz w:val="22"/>
          <w:szCs w:val="22"/>
        </w:rPr>
        <w:tab/>
      </w:r>
      <w:r w:rsidRPr="007760F8">
        <w:rPr>
          <w:snapToGrid w:val="0"/>
        </w:rPr>
        <w:t>Test Requirements</w:t>
      </w:r>
      <w:r>
        <w:tab/>
        <w:t>1760</w:t>
      </w:r>
    </w:p>
    <w:p w:rsidR="00F74372" w:rsidRDefault="00F74372">
      <w:pPr>
        <w:pStyle w:val="TOC2"/>
        <w:rPr>
          <w:rFonts w:asciiTheme="minorHAnsi" w:eastAsiaTheme="minorEastAsia" w:hAnsiTheme="minorHAnsi" w:cstheme="minorBidi"/>
          <w:sz w:val="22"/>
          <w:szCs w:val="22"/>
        </w:rPr>
      </w:pPr>
      <w:r w:rsidRPr="00F74372">
        <w:t>A.8.</w:t>
      </w:r>
      <w:r w:rsidRPr="00F74372">
        <w:rPr>
          <w:lang w:eastAsia="zh-CN"/>
        </w:rPr>
        <w:t>9</w:t>
      </w:r>
      <w:r w:rsidRPr="00F74372">
        <w:rPr>
          <w:rFonts w:asciiTheme="minorHAnsi" w:eastAsiaTheme="minorEastAsia" w:hAnsiTheme="minorHAnsi" w:cstheme="minorBidi"/>
          <w:sz w:val="22"/>
          <w:szCs w:val="22"/>
        </w:rPr>
        <w:tab/>
      </w:r>
      <w:r w:rsidRPr="007760F8">
        <w:rPr>
          <w:lang w:val="sv-SE" w:eastAsia="zh-CN"/>
        </w:rPr>
        <w:t>E-UTRAN F</w:t>
      </w:r>
      <w:r w:rsidRPr="007760F8">
        <w:rPr>
          <w:lang w:val="sv-SE"/>
        </w:rPr>
        <w:t>DD</w:t>
      </w:r>
      <w:r w:rsidRPr="007760F8">
        <w:rPr>
          <w:lang w:val="sv-SE" w:eastAsia="zh-CN"/>
        </w:rPr>
        <w:t xml:space="preserve"> </w:t>
      </w:r>
      <w:r w:rsidRPr="007760F8">
        <w:rPr>
          <w:lang w:val="sv-SE"/>
        </w:rPr>
        <w:t>-</w:t>
      </w:r>
      <w:r w:rsidRPr="007760F8">
        <w:rPr>
          <w:lang w:val="sv-SE" w:eastAsia="zh-CN"/>
        </w:rPr>
        <w:t xml:space="preserve"> UTRAN T</w:t>
      </w:r>
      <w:r w:rsidRPr="007760F8">
        <w:rPr>
          <w:lang w:val="sv-SE"/>
        </w:rPr>
        <w:t>DD measurements</w:t>
      </w:r>
      <w:r>
        <w:tab/>
        <w:t>1761</w:t>
      </w:r>
    </w:p>
    <w:p w:rsidR="00F74372" w:rsidRDefault="00F74372">
      <w:pPr>
        <w:pStyle w:val="TOC3"/>
        <w:rPr>
          <w:rFonts w:asciiTheme="minorHAnsi" w:eastAsiaTheme="minorEastAsia" w:hAnsiTheme="minorHAnsi" w:cstheme="minorBidi"/>
          <w:sz w:val="22"/>
          <w:szCs w:val="22"/>
        </w:rPr>
      </w:pPr>
      <w:r w:rsidRPr="00F74372">
        <w:t>A.8.</w:t>
      </w:r>
      <w:r w:rsidRPr="00F74372">
        <w:rPr>
          <w:lang w:eastAsia="zh-CN"/>
        </w:rPr>
        <w:t>9</w:t>
      </w:r>
      <w:r w:rsidRPr="00F74372">
        <w:t>.1</w:t>
      </w:r>
      <w:r w:rsidRPr="00F74372">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7760F8">
        <w:rPr>
          <w:rFonts w:cs="v4.2.0"/>
        </w:rPr>
        <w:t xml:space="preserve"> </w:t>
      </w:r>
      <w:r w:rsidRPr="007760F8">
        <w:rPr>
          <w:rFonts w:cs="v4.2.0"/>
          <w:lang w:eastAsia="zh-CN"/>
        </w:rPr>
        <w:t>e</w:t>
      </w:r>
      <w:r w:rsidRPr="007760F8">
        <w:rPr>
          <w:rFonts w:cs="v4.2.0"/>
        </w:rPr>
        <w:t>vent triggered reporting in fading propagation conditions</w:t>
      </w:r>
      <w:r>
        <w:tab/>
        <w:t>1761</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9</w:t>
      </w:r>
      <w:r w:rsidRPr="00F74372">
        <w:t>.1.1</w:t>
      </w:r>
      <w:r w:rsidRPr="00F74372">
        <w:rPr>
          <w:rFonts w:asciiTheme="minorHAnsi" w:eastAsiaTheme="minorEastAsia" w:hAnsiTheme="minorHAnsi"/>
          <w:sz w:val="22"/>
          <w:szCs w:val="22"/>
        </w:rPr>
        <w:tab/>
      </w:r>
      <w:r w:rsidRPr="007760F8">
        <w:rPr>
          <w:rFonts w:cs="v4.2.0"/>
          <w:snapToGrid w:val="0"/>
        </w:rPr>
        <w:t>Test Purpose and Environment</w:t>
      </w:r>
      <w:r>
        <w:tab/>
        <w:t>1761</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9</w:t>
      </w:r>
      <w:r w:rsidRPr="00F74372">
        <w:t>.1.2</w:t>
      </w:r>
      <w:r w:rsidRPr="00F74372">
        <w:rPr>
          <w:rFonts w:asciiTheme="minorHAnsi" w:eastAsiaTheme="minorEastAsia" w:hAnsiTheme="minorHAnsi"/>
          <w:sz w:val="22"/>
          <w:szCs w:val="22"/>
        </w:rPr>
        <w:tab/>
      </w:r>
      <w:r w:rsidRPr="007760F8">
        <w:rPr>
          <w:rFonts w:cs="v4.2.0"/>
          <w:snapToGrid w:val="0"/>
        </w:rPr>
        <w:t>Test Requirements</w:t>
      </w:r>
      <w:r>
        <w:tab/>
        <w:t>1762</w:t>
      </w:r>
    </w:p>
    <w:p w:rsidR="00F74372" w:rsidRDefault="00F74372">
      <w:pPr>
        <w:pStyle w:val="TOC3"/>
        <w:rPr>
          <w:rFonts w:asciiTheme="minorHAnsi" w:eastAsiaTheme="minorEastAsia" w:hAnsiTheme="minorHAnsi" w:cstheme="minorBidi"/>
          <w:sz w:val="22"/>
          <w:szCs w:val="22"/>
        </w:rPr>
      </w:pPr>
      <w:r w:rsidRPr="00F74372">
        <w:t>A.8.</w:t>
      </w:r>
      <w:r w:rsidRPr="00F74372">
        <w:rPr>
          <w:lang w:eastAsia="zh-CN"/>
        </w:rPr>
        <w:t>9</w:t>
      </w:r>
      <w:r w:rsidRPr="00F74372">
        <w:t>.</w:t>
      </w:r>
      <w:r w:rsidRPr="00F74372">
        <w:rPr>
          <w:lang w:eastAsia="zh-CN"/>
        </w:rPr>
        <w:t>2</w:t>
      </w:r>
      <w:r w:rsidRPr="00F74372">
        <w:rPr>
          <w:rFonts w:asciiTheme="minorHAnsi" w:eastAsiaTheme="minorEastAsia" w:hAnsiTheme="minorHAnsi"/>
          <w:sz w:val="22"/>
          <w:szCs w:val="22"/>
        </w:rPr>
        <w:tab/>
      </w:r>
      <w:r w:rsidRPr="007760F8">
        <w:rPr>
          <w:rFonts w:cs="v4.2.0"/>
        </w:rPr>
        <w:t>E-UTRA</w:t>
      </w:r>
      <w:r w:rsidRPr="007760F8">
        <w:rPr>
          <w:rFonts w:cs="v4.2.0"/>
          <w:lang w:eastAsia="zh-CN"/>
        </w:rPr>
        <w:t>N</w:t>
      </w:r>
      <w:r w:rsidRPr="007760F8">
        <w:rPr>
          <w:rFonts w:cs="v4.2.0"/>
        </w:rPr>
        <w:t xml:space="preserve"> </w:t>
      </w:r>
      <w:r w:rsidRPr="007760F8">
        <w:rPr>
          <w:rFonts w:cs="v4.2.0"/>
          <w:lang w:eastAsia="zh-CN"/>
        </w:rPr>
        <w:t>F</w:t>
      </w:r>
      <w:r w:rsidRPr="007760F8">
        <w:rPr>
          <w:rFonts w:cs="v4.2.0"/>
        </w:rPr>
        <w:t xml:space="preserve">DD </w:t>
      </w:r>
      <w:r w:rsidRPr="007760F8">
        <w:rPr>
          <w:rFonts w:cs="v4.2.0"/>
          <w:lang w:eastAsia="zh-CN"/>
        </w:rPr>
        <w:t xml:space="preserve">- </w:t>
      </w:r>
      <w:r w:rsidRPr="007760F8">
        <w:rPr>
          <w:rFonts w:cs="v4.2.0"/>
        </w:rPr>
        <w:t>UTRA</w:t>
      </w:r>
      <w:r w:rsidRPr="007760F8">
        <w:rPr>
          <w:rFonts w:cs="v4.2.0"/>
          <w:lang w:eastAsia="zh-CN"/>
        </w:rPr>
        <w:t>N</w:t>
      </w:r>
      <w:r w:rsidRPr="007760F8">
        <w:rPr>
          <w:rFonts w:cs="v4.2.0"/>
        </w:rPr>
        <w:t xml:space="preserve"> TDD </w:t>
      </w:r>
      <w:r>
        <w:t>enhanced cell identification under AWGN propagation conditions</w:t>
      </w:r>
      <w:r>
        <w:tab/>
        <w:t>1763</w:t>
      </w:r>
    </w:p>
    <w:p w:rsidR="00F74372" w:rsidRDefault="00F74372">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1763</w:t>
      </w:r>
    </w:p>
    <w:p w:rsidR="00F74372" w:rsidRDefault="00F74372">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1765</w:t>
      </w:r>
    </w:p>
    <w:p w:rsidR="00F74372" w:rsidRDefault="00F74372">
      <w:pPr>
        <w:pStyle w:val="TOC3"/>
        <w:rPr>
          <w:rFonts w:asciiTheme="minorHAnsi" w:eastAsiaTheme="minorEastAsia" w:hAnsiTheme="minorHAnsi" w:cstheme="minorBidi"/>
          <w:sz w:val="22"/>
          <w:szCs w:val="22"/>
        </w:rPr>
      </w:pPr>
      <w:r w:rsidRPr="00F74372">
        <w:t>A.8.10</w:t>
      </w:r>
      <w:r w:rsidRPr="00F74372">
        <w:rPr>
          <w:rFonts w:asciiTheme="minorHAnsi" w:eastAsiaTheme="minorEastAsia" w:hAnsiTheme="minorHAnsi"/>
          <w:sz w:val="22"/>
          <w:szCs w:val="22"/>
        </w:rPr>
        <w:tab/>
      </w:r>
      <w:r w:rsidRPr="007760F8">
        <w:rPr>
          <w:rFonts w:cs="v4.2.0"/>
        </w:rPr>
        <w:t>E-UTRAN TDD – GSM Measurements</w:t>
      </w:r>
      <w:r>
        <w:tab/>
        <w:t>1765</w:t>
      </w:r>
    </w:p>
    <w:p w:rsidR="00F74372" w:rsidRDefault="00F74372">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1765</w:t>
      </w:r>
    </w:p>
    <w:p w:rsidR="00F74372" w:rsidRDefault="00F74372">
      <w:pPr>
        <w:pStyle w:val="TOC4"/>
        <w:rPr>
          <w:rFonts w:asciiTheme="minorHAnsi" w:eastAsiaTheme="minorEastAsia" w:hAnsiTheme="minorHAnsi" w:cstheme="minorBidi"/>
          <w:sz w:val="22"/>
          <w:szCs w:val="22"/>
        </w:rPr>
      </w:pPr>
      <w:r w:rsidRPr="00F74372">
        <w:t>A.8.10.1.1</w:t>
      </w:r>
      <w:r w:rsidRPr="00F74372">
        <w:rPr>
          <w:rFonts w:asciiTheme="minorHAnsi" w:eastAsiaTheme="minorEastAsia" w:hAnsiTheme="minorHAnsi"/>
          <w:sz w:val="22"/>
          <w:szCs w:val="22"/>
        </w:rPr>
        <w:tab/>
      </w:r>
      <w:r w:rsidRPr="007760F8">
        <w:rPr>
          <w:rFonts w:cs="v4.2.0"/>
          <w:snapToGrid w:val="0"/>
        </w:rPr>
        <w:t>Test Purpose and Environment</w:t>
      </w:r>
      <w:r>
        <w:tab/>
        <w:t>1765</w:t>
      </w:r>
    </w:p>
    <w:p w:rsidR="00F74372" w:rsidRDefault="00F74372">
      <w:pPr>
        <w:pStyle w:val="TOC4"/>
        <w:rPr>
          <w:rFonts w:asciiTheme="minorHAnsi" w:eastAsiaTheme="minorEastAsia" w:hAnsiTheme="minorHAnsi" w:cstheme="minorBidi"/>
          <w:sz w:val="22"/>
          <w:szCs w:val="22"/>
        </w:rPr>
      </w:pPr>
      <w:r w:rsidRPr="00F74372">
        <w:t>A.8.10.1.2</w:t>
      </w:r>
      <w:r w:rsidRPr="00F74372">
        <w:rPr>
          <w:rFonts w:asciiTheme="minorHAnsi" w:eastAsiaTheme="minorEastAsia" w:hAnsiTheme="minorHAnsi"/>
          <w:sz w:val="22"/>
          <w:szCs w:val="22"/>
        </w:rPr>
        <w:tab/>
      </w:r>
      <w:r w:rsidRPr="007760F8">
        <w:rPr>
          <w:rFonts w:cs="v4.2.0"/>
          <w:snapToGrid w:val="0"/>
        </w:rPr>
        <w:t>Test Requirements</w:t>
      </w:r>
      <w:r>
        <w:tab/>
        <w:t>1766</w:t>
      </w:r>
    </w:p>
    <w:p w:rsidR="00F74372" w:rsidRDefault="00F74372">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1767</w:t>
      </w:r>
    </w:p>
    <w:p w:rsidR="00F74372" w:rsidRDefault="00F74372">
      <w:pPr>
        <w:pStyle w:val="TOC4"/>
        <w:rPr>
          <w:rFonts w:asciiTheme="minorHAnsi" w:eastAsiaTheme="minorEastAsia" w:hAnsiTheme="minorHAnsi" w:cstheme="minorBidi"/>
          <w:sz w:val="22"/>
          <w:szCs w:val="22"/>
        </w:rPr>
      </w:pPr>
      <w:r w:rsidRPr="00F74372">
        <w:t>A.8.10.2.1</w:t>
      </w:r>
      <w:r w:rsidRPr="00F74372">
        <w:rPr>
          <w:rFonts w:asciiTheme="minorHAnsi" w:eastAsiaTheme="minorEastAsia" w:hAnsiTheme="minorHAnsi"/>
          <w:sz w:val="22"/>
          <w:szCs w:val="22"/>
        </w:rPr>
        <w:tab/>
      </w:r>
      <w:r w:rsidRPr="007760F8">
        <w:rPr>
          <w:rFonts w:cs="v4.2.0"/>
          <w:snapToGrid w:val="0"/>
        </w:rPr>
        <w:t>Test Purpose and Environment</w:t>
      </w:r>
      <w:r>
        <w:tab/>
        <w:t>1767</w:t>
      </w:r>
    </w:p>
    <w:p w:rsidR="00F74372" w:rsidRDefault="00F74372">
      <w:pPr>
        <w:pStyle w:val="TOC4"/>
        <w:rPr>
          <w:rFonts w:asciiTheme="minorHAnsi" w:eastAsiaTheme="minorEastAsia" w:hAnsiTheme="minorHAnsi" w:cstheme="minorBidi"/>
          <w:sz w:val="22"/>
          <w:szCs w:val="22"/>
        </w:rPr>
      </w:pPr>
      <w:r w:rsidRPr="00F74372">
        <w:t>A.8.10.2.2</w:t>
      </w:r>
      <w:r w:rsidRPr="00F74372">
        <w:rPr>
          <w:rFonts w:asciiTheme="minorHAnsi" w:eastAsiaTheme="minorEastAsia" w:hAnsiTheme="minorHAnsi"/>
          <w:sz w:val="22"/>
          <w:szCs w:val="22"/>
        </w:rPr>
        <w:tab/>
      </w:r>
      <w:r w:rsidRPr="007760F8">
        <w:rPr>
          <w:rFonts w:cs="v4.2.0"/>
          <w:snapToGrid w:val="0"/>
        </w:rPr>
        <w:t>Test Requirements</w:t>
      </w:r>
      <w:r>
        <w:tab/>
        <w:t>1769</w:t>
      </w:r>
    </w:p>
    <w:p w:rsidR="00F74372" w:rsidRDefault="00F74372">
      <w:pPr>
        <w:pStyle w:val="TOC2"/>
        <w:rPr>
          <w:rFonts w:asciiTheme="minorHAnsi" w:eastAsiaTheme="minorEastAsia" w:hAnsiTheme="minorHAnsi" w:cstheme="minorBidi"/>
          <w:sz w:val="22"/>
          <w:szCs w:val="22"/>
        </w:rPr>
      </w:pPr>
      <w:r w:rsidRPr="00F74372">
        <w:t>A.8.11</w:t>
      </w:r>
      <w:r w:rsidRPr="00F74372">
        <w:rPr>
          <w:rFonts w:asciiTheme="minorHAnsi" w:hAnsiTheme="minorHAnsi" w:cstheme="minorBidi"/>
          <w:sz w:val="22"/>
          <w:szCs w:val="22"/>
        </w:rPr>
        <w:tab/>
      </w:r>
      <w:r w:rsidRPr="007760F8">
        <w:rPr>
          <w:rFonts w:eastAsia="SimSun"/>
        </w:rPr>
        <w:t>Monitoring of Multiple Layers</w:t>
      </w:r>
      <w:r>
        <w:tab/>
        <w:t>1769</w:t>
      </w:r>
    </w:p>
    <w:p w:rsidR="00F74372" w:rsidRDefault="00F74372">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1769</w:t>
      </w:r>
    </w:p>
    <w:p w:rsidR="00F74372" w:rsidRDefault="00F74372">
      <w:pPr>
        <w:pStyle w:val="TOC4"/>
        <w:rPr>
          <w:rFonts w:asciiTheme="minorHAnsi" w:eastAsiaTheme="minorEastAsia" w:hAnsiTheme="minorHAnsi" w:cstheme="minorBidi"/>
          <w:sz w:val="22"/>
          <w:szCs w:val="22"/>
        </w:rPr>
      </w:pPr>
      <w:r w:rsidRPr="00F74372">
        <w:t>A.8.11.1.1</w:t>
      </w:r>
      <w:r w:rsidRPr="00F74372">
        <w:rPr>
          <w:rFonts w:asciiTheme="minorHAnsi" w:eastAsiaTheme="minorEastAsia" w:hAnsiTheme="minorHAnsi" w:cstheme="minorBidi"/>
          <w:sz w:val="22"/>
          <w:szCs w:val="22"/>
        </w:rPr>
        <w:tab/>
      </w:r>
      <w:r w:rsidRPr="007760F8">
        <w:rPr>
          <w:snapToGrid w:val="0"/>
        </w:rPr>
        <w:t>Test Purpose and Environment</w:t>
      </w:r>
      <w:r>
        <w:tab/>
        <w:t>1769</w:t>
      </w:r>
    </w:p>
    <w:p w:rsidR="00F74372" w:rsidRDefault="00F74372">
      <w:pPr>
        <w:pStyle w:val="TOC4"/>
        <w:rPr>
          <w:rFonts w:asciiTheme="minorHAnsi" w:eastAsiaTheme="minorEastAsia" w:hAnsiTheme="minorHAnsi" w:cstheme="minorBidi"/>
          <w:sz w:val="22"/>
          <w:szCs w:val="22"/>
        </w:rPr>
      </w:pPr>
      <w:r w:rsidRPr="00F74372">
        <w:t>A.8.11.1.2</w:t>
      </w:r>
      <w:r w:rsidRPr="00F74372">
        <w:rPr>
          <w:rFonts w:asciiTheme="minorHAnsi" w:eastAsiaTheme="minorEastAsia" w:hAnsiTheme="minorHAnsi" w:cstheme="minorBidi"/>
          <w:sz w:val="22"/>
          <w:szCs w:val="22"/>
        </w:rPr>
        <w:tab/>
      </w:r>
      <w:r w:rsidRPr="007760F8">
        <w:rPr>
          <w:snapToGrid w:val="0"/>
        </w:rPr>
        <w:t>Test Requirements</w:t>
      </w:r>
      <w:r>
        <w:tab/>
        <w:t>1771</w:t>
      </w:r>
    </w:p>
    <w:p w:rsidR="00F74372" w:rsidRDefault="00F74372">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1772</w:t>
      </w:r>
    </w:p>
    <w:p w:rsidR="00F74372" w:rsidRDefault="00F74372">
      <w:pPr>
        <w:pStyle w:val="TOC4"/>
        <w:rPr>
          <w:rFonts w:asciiTheme="minorHAnsi" w:eastAsiaTheme="minorEastAsia" w:hAnsiTheme="minorHAnsi" w:cstheme="minorBidi"/>
          <w:sz w:val="22"/>
          <w:szCs w:val="22"/>
        </w:rPr>
      </w:pPr>
      <w:r w:rsidRPr="00F74372">
        <w:t>A.8.11.2.1</w:t>
      </w:r>
      <w:r w:rsidRPr="00F74372">
        <w:rPr>
          <w:rFonts w:asciiTheme="minorHAnsi" w:eastAsiaTheme="minorEastAsia" w:hAnsiTheme="minorHAnsi"/>
          <w:sz w:val="22"/>
          <w:szCs w:val="22"/>
        </w:rPr>
        <w:tab/>
      </w:r>
      <w:r w:rsidRPr="007760F8">
        <w:rPr>
          <w:rFonts w:cs="v4.2.0"/>
          <w:snapToGrid w:val="0"/>
        </w:rPr>
        <w:t>Test Purpose and Environment</w:t>
      </w:r>
      <w:r>
        <w:tab/>
        <w:t>1772</w:t>
      </w:r>
    </w:p>
    <w:p w:rsidR="00F74372" w:rsidRDefault="00F74372">
      <w:pPr>
        <w:pStyle w:val="TOC4"/>
        <w:rPr>
          <w:rFonts w:asciiTheme="minorHAnsi" w:eastAsiaTheme="minorEastAsia" w:hAnsiTheme="minorHAnsi" w:cstheme="minorBidi"/>
          <w:sz w:val="22"/>
          <w:szCs w:val="22"/>
        </w:rPr>
      </w:pPr>
      <w:r w:rsidRPr="00F74372">
        <w:t>A.8.11.2.2</w:t>
      </w:r>
      <w:r w:rsidRPr="00F74372">
        <w:rPr>
          <w:rFonts w:asciiTheme="minorHAnsi" w:eastAsiaTheme="minorEastAsia" w:hAnsiTheme="minorHAnsi"/>
          <w:sz w:val="22"/>
          <w:szCs w:val="22"/>
        </w:rPr>
        <w:tab/>
      </w:r>
      <w:r w:rsidRPr="007760F8">
        <w:rPr>
          <w:rFonts w:cs="v4.2.0"/>
          <w:snapToGrid w:val="0"/>
        </w:rPr>
        <w:t>Test Requirements</w:t>
      </w:r>
      <w:r>
        <w:tab/>
        <w:t>1773</w:t>
      </w:r>
    </w:p>
    <w:p w:rsidR="00F74372" w:rsidRDefault="00F74372">
      <w:pPr>
        <w:pStyle w:val="TOC3"/>
        <w:rPr>
          <w:rFonts w:asciiTheme="minorHAnsi" w:eastAsiaTheme="minorEastAsia" w:hAnsiTheme="minorHAnsi" w:cstheme="minorBidi"/>
          <w:sz w:val="22"/>
          <w:szCs w:val="22"/>
        </w:rPr>
      </w:pPr>
      <w:r w:rsidRPr="00F74372">
        <w:t>A.8.11.3</w:t>
      </w:r>
      <w:r w:rsidRPr="00F74372">
        <w:rPr>
          <w:rFonts w:asciiTheme="minorHAnsi" w:eastAsiaTheme="minorEastAsia" w:hAnsiTheme="minorHAnsi"/>
          <w:sz w:val="22"/>
          <w:szCs w:val="22"/>
        </w:rPr>
        <w:tab/>
      </w:r>
      <w:r w:rsidRPr="007760F8">
        <w:rPr>
          <w:rFonts w:cs="v4.2.0"/>
        </w:rPr>
        <w:t>E-UTRAN FDD-FDD Inter-frequency and UTRAN FDD event triggered reporting under fading propagation conditions</w:t>
      </w:r>
      <w:r>
        <w:tab/>
        <w:t>1773</w:t>
      </w:r>
    </w:p>
    <w:p w:rsidR="00F74372" w:rsidRDefault="00F74372">
      <w:pPr>
        <w:pStyle w:val="TOC4"/>
        <w:rPr>
          <w:rFonts w:asciiTheme="minorHAnsi" w:eastAsiaTheme="minorEastAsia" w:hAnsiTheme="minorHAnsi" w:cstheme="minorBidi"/>
          <w:sz w:val="22"/>
          <w:szCs w:val="22"/>
        </w:rPr>
      </w:pPr>
      <w:r w:rsidRPr="00F74372">
        <w:t>A.8.11.3.1</w:t>
      </w:r>
      <w:r w:rsidRPr="00F74372">
        <w:rPr>
          <w:rFonts w:asciiTheme="minorHAnsi" w:eastAsiaTheme="minorEastAsia" w:hAnsiTheme="minorHAnsi"/>
          <w:sz w:val="22"/>
          <w:szCs w:val="22"/>
        </w:rPr>
        <w:tab/>
      </w:r>
      <w:r w:rsidRPr="007760F8">
        <w:rPr>
          <w:rFonts w:cs="v4.2.0"/>
          <w:snapToGrid w:val="0"/>
        </w:rPr>
        <w:t>Test Purpose and Environment</w:t>
      </w:r>
      <w:r>
        <w:tab/>
        <w:t>1773</w:t>
      </w:r>
    </w:p>
    <w:p w:rsidR="00F74372" w:rsidRDefault="00F74372">
      <w:pPr>
        <w:pStyle w:val="TOC4"/>
        <w:rPr>
          <w:rFonts w:asciiTheme="minorHAnsi" w:eastAsiaTheme="minorEastAsia" w:hAnsiTheme="minorHAnsi" w:cstheme="minorBidi"/>
          <w:sz w:val="22"/>
          <w:szCs w:val="22"/>
        </w:rPr>
      </w:pPr>
      <w:r w:rsidRPr="00F74372">
        <w:t>A.8.11.3.2</w:t>
      </w:r>
      <w:r w:rsidRPr="00F74372">
        <w:rPr>
          <w:rFonts w:asciiTheme="minorHAnsi" w:eastAsiaTheme="minorEastAsia" w:hAnsiTheme="minorHAnsi"/>
          <w:sz w:val="22"/>
          <w:szCs w:val="22"/>
        </w:rPr>
        <w:tab/>
      </w:r>
      <w:r w:rsidRPr="007760F8">
        <w:rPr>
          <w:rFonts w:cs="v4.2.0"/>
          <w:snapToGrid w:val="0"/>
        </w:rPr>
        <w:t>Test Requirements</w:t>
      </w:r>
      <w:r>
        <w:tab/>
        <w:t>1776</w:t>
      </w:r>
    </w:p>
    <w:p w:rsidR="00F74372" w:rsidRDefault="00F74372">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1776</w:t>
      </w:r>
    </w:p>
    <w:p w:rsidR="00F74372" w:rsidRDefault="00F74372">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1776</w:t>
      </w:r>
    </w:p>
    <w:p w:rsidR="00F74372" w:rsidRDefault="00F74372">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1779</w:t>
      </w:r>
    </w:p>
    <w:p w:rsidR="00F74372" w:rsidRDefault="00F74372">
      <w:pPr>
        <w:pStyle w:val="TOC3"/>
        <w:rPr>
          <w:rFonts w:asciiTheme="minorHAnsi" w:eastAsiaTheme="minorEastAsia" w:hAnsiTheme="minorHAnsi" w:cstheme="minorBidi"/>
          <w:sz w:val="22"/>
          <w:szCs w:val="22"/>
        </w:rPr>
      </w:pPr>
      <w:r w:rsidRPr="00F74372">
        <w:t>A.8.11.5</w:t>
      </w:r>
      <w:r w:rsidRPr="00F74372">
        <w:rPr>
          <w:rFonts w:asciiTheme="minorHAnsi" w:eastAsiaTheme="minorEastAsia" w:hAnsiTheme="minorHAnsi"/>
          <w:sz w:val="22"/>
          <w:szCs w:val="22"/>
        </w:rPr>
        <w:tab/>
      </w:r>
      <w:r w:rsidRPr="007760F8">
        <w:rPr>
          <w:rFonts w:cs="v4.2.0"/>
        </w:rPr>
        <w:t>Combined E-UTRAN FDD – E-UTRA FDD and GSM cell search. E-UTRA cells in fading; GSM cell in static propagation conditions</w:t>
      </w:r>
      <w:r>
        <w:tab/>
        <w:t>1779</w:t>
      </w:r>
    </w:p>
    <w:p w:rsidR="00F74372" w:rsidRDefault="00F74372">
      <w:pPr>
        <w:pStyle w:val="TOC4"/>
        <w:rPr>
          <w:rFonts w:asciiTheme="minorHAnsi" w:eastAsiaTheme="minorEastAsia" w:hAnsiTheme="minorHAnsi" w:cstheme="minorBidi"/>
          <w:sz w:val="22"/>
          <w:szCs w:val="22"/>
        </w:rPr>
      </w:pPr>
      <w:r w:rsidRPr="00F74372">
        <w:t>A.8.11.5.1</w:t>
      </w:r>
      <w:r w:rsidRPr="00F74372">
        <w:rPr>
          <w:rFonts w:asciiTheme="minorHAnsi" w:eastAsiaTheme="minorEastAsia" w:hAnsiTheme="minorHAnsi"/>
          <w:sz w:val="22"/>
          <w:szCs w:val="22"/>
        </w:rPr>
        <w:tab/>
      </w:r>
      <w:r w:rsidRPr="007760F8">
        <w:rPr>
          <w:rFonts w:cs="v4.2.0"/>
          <w:snapToGrid w:val="0"/>
        </w:rPr>
        <w:t>Test Purpose and Environment</w:t>
      </w:r>
      <w:r>
        <w:tab/>
        <w:t>1779</w:t>
      </w:r>
    </w:p>
    <w:p w:rsidR="00F74372" w:rsidRDefault="00F74372">
      <w:pPr>
        <w:pStyle w:val="TOC4"/>
        <w:rPr>
          <w:rFonts w:asciiTheme="minorHAnsi" w:eastAsiaTheme="minorEastAsia" w:hAnsiTheme="minorHAnsi" w:cstheme="minorBidi"/>
          <w:sz w:val="22"/>
          <w:szCs w:val="22"/>
        </w:rPr>
      </w:pPr>
      <w:r w:rsidRPr="00F74372">
        <w:t>A.8.11.5.2</w:t>
      </w:r>
      <w:r w:rsidRPr="00F74372">
        <w:rPr>
          <w:rFonts w:asciiTheme="minorHAnsi" w:eastAsiaTheme="minorEastAsia" w:hAnsiTheme="minorHAnsi"/>
          <w:sz w:val="22"/>
          <w:szCs w:val="22"/>
        </w:rPr>
        <w:tab/>
      </w:r>
      <w:r w:rsidRPr="007760F8">
        <w:rPr>
          <w:rFonts w:cs="v4.2.0"/>
          <w:snapToGrid w:val="0"/>
        </w:rPr>
        <w:t>Test Requirements</w:t>
      </w:r>
      <w:r>
        <w:tab/>
        <w:t>1781</w:t>
      </w:r>
    </w:p>
    <w:p w:rsidR="00F74372" w:rsidRDefault="00F74372">
      <w:pPr>
        <w:pStyle w:val="TOC3"/>
        <w:rPr>
          <w:rFonts w:asciiTheme="minorHAnsi" w:eastAsiaTheme="minorEastAsia" w:hAnsiTheme="minorHAnsi" w:cstheme="minorBidi"/>
          <w:sz w:val="22"/>
          <w:szCs w:val="22"/>
        </w:rPr>
      </w:pPr>
      <w:r w:rsidRPr="00F74372">
        <w:t>A.8.11.6</w:t>
      </w:r>
      <w:r w:rsidRPr="00F74372">
        <w:rPr>
          <w:rFonts w:asciiTheme="minorHAnsi" w:eastAsiaTheme="minorEastAsia" w:hAnsiTheme="minorHAnsi"/>
          <w:sz w:val="22"/>
          <w:szCs w:val="22"/>
        </w:rPr>
        <w:tab/>
      </w:r>
      <w:r w:rsidRPr="007760F8">
        <w:rPr>
          <w:rFonts w:cs="v4.2.0"/>
        </w:rPr>
        <w:t>Combined E-UTRAN TDD – E-UTRA TDD and GSM cell search. E-UTRA cells in fading; GSM cell in static propagation conditions</w:t>
      </w:r>
      <w:r>
        <w:tab/>
        <w:t>1782</w:t>
      </w:r>
    </w:p>
    <w:p w:rsidR="00F74372" w:rsidRDefault="00F74372">
      <w:pPr>
        <w:pStyle w:val="TOC4"/>
        <w:rPr>
          <w:rFonts w:asciiTheme="minorHAnsi" w:eastAsiaTheme="minorEastAsia" w:hAnsiTheme="minorHAnsi" w:cstheme="minorBidi"/>
          <w:sz w:val="22"/>
          <w:szCs w:val="22"/>
        </w:rPr>
      </w:pPr>
      <w:r w:rsidRPr="00F74372">
        <w:t>A.8.11.6.1</w:t>
      </w:r>
      <w:r w:rsidRPr="00F74372">
        <w:rPr>
          <w:rFonts w:asciiTheme="minorHAnsi" w:eastAsiaTheme="minorEastAsia" w:hAnsiTheme="minorHAnsi"/>
          <w:sz w:val="22"/>
          <w:szCs w:val="22"/>
        </w:rPr>
        <w:tab/>
      </w:r>
      <w:r w:rsidRPr="007760F8">
        <w:rPr>
          <w:rFonts w:cs="v4.2.0"/>
          <w:snapToGrid w:val="0"/>
        </w:rPr>
        <w:t>Test Purpose and Environment</w:t>
      </w:r>
      <w:r>
        <w:tab/>
        <w:t>1782</w:t>
      </w:r>
    </w:p>
    <w:p w:rsidR="00F74372" w:rsidRDefault="00F74372">
      <w:pPr>
        <w:pStyle w:val="TOC4"/>
        <w:rPr>
          <w:rFonts w:asciiTheme="minorHAnsi" w:eastAsiaTheme="minorEastAsia" w:hAnsiTheme="minorHAnsi" w:cstheme="minorBidi"/>
          <w:sz w:val="22"/>
          <w:szCs w:val="22"/>
        </w:rPr>
      </w:pPr>
      <w:r w:rsidRPr="00F74372">
        <w:t>A.8.11.6.2</w:t>
      </w:r>
      <w:r w:rsidRPr="00F74372">
        <w:rPr>
          <w:rFonts w:asciiTheme="minorHAnsi" w:eastAsiaTheme="minorEastAsia" w:hAnsiTheme="minorHAnsi"/>
          <w:sz w:val="22"/>
          <w:szCs w:val="22"/>
        </w:rPr>
        <w:tab/>
      </w:r>
      <w:r w:rsidRPr="007760F8">
        <w:rPr>
          <w:rFonts w:cs="v4.2.0"/>
          <w:snapToGrid w:val="0"/>
        </w:rPr>
        <w:t>Test Requirements</w:t>
      </w:r>
      <w:r>
        <w:tab/>
        <w:t>1784</w:t>
      </w:r>
    </w:p>
    <w:p w:rsidR="00F74372" w:rsidRDefault="00F74372">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1785</w:t>
      </w:r>
    </w:p>
    <w:p w:rsidR="00F74372" w:rsidRDefault="00F74372">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1785</w:t>
      </w:r>
    </w:p>
    <w:p w:rsidR="00F74372" w:rsidRDefault="00F74372">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1785</w:t>
      </w:r>
    </w:p>
    <w:p w:rsidR="00F74372" w:rsidRDefault="00F74372">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1788</w:t>
      </w:r>
    </w:p>
    <w:p w:rsidR="00F74372" w:rsidRDefault="00F74372">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1789</w:t>
      </w:r>
    </w:p>
    <w:p w:rsidR="00F74372" w:rsidRDefault="00F74372">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1789</w:t>
      </w:r>
    </w:p>
    <w:p w:rsidR="00F74372" w:rsidRDefault="00F74372">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1789</w:t>
      </w:r>
    </w:p>
    <w:p w:rsidR="00F74372" w:rsidRDefault="00F74372">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1793</w:t>
      </w:r>
    </w:p>
    <w:p w:rsidR="00F74372" w:rsidRDefault="00F74372">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1794</w:t>
      </w:r>
    </w:p>
    <w:p w:rsidR="00F74372" w:rsidRDefault="00F74372">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1794</w:t>
      </w:r>
    </w:p>
    <w:p w:rsidR="00F74372" w:rsidRDefault="00F74372">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1794</w:t>
      </w:r>
    </w:p>
    <w:p w:rsidR="00F74372" w:rsidRDefault="00F74372">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1798</w:t>
      </w:r>
    </w:p>
    <w:p w:rsidR="00F74372" w:rsidRDefault="00F74372">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1799</w:t>
      </w:r>
    </w:p>
    <w:p w:rsidR="00F74372" w:rsidRDefault="00F74372">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1799</w:t>
      </w:r>
    </w:p>
    <w:p w:rsidR="00F74372" w:rsidRDefault="00F74372">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1802</w:t>
      </w:r>
    </w:p>
    <w:p w:rsidR="00F74372" w:rsidRDefault="00F74372">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1803</w:t>
      </w:r>
    </w:p>
    <w:p w:rsidR="00F74372" w:rsidRDefault="00F74372">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1803</w:t>
      </w:r>
    </w:p>
    <w:p w:rsidR="00F74372" w:rsidRDefault="00F74372">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1806</w:t>
      </w:r>
    </w:p>
    <w:p w:rsidR="00F74372" w:rsidRDefault="00F74372">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1807</w:t>
      </w:r>
    </w:p>
    <w:p w:rsidR="00F74372" w:rsidRDefault="00F74372">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1807</w:t>
      </w:r>
    </w:p>
    <w:p w:rsidR="00F74372" w:rsidRDefault="00F74372">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1810</w:t>
      </w:r>
    </w:p>
    <w:p w:rsidR="00F74372" w:rsidRDefault="00F74372">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1811</w:t>
      </w:r>
    </w:p>
    <w:p w:rsidR="00F74372" w:rsidRDefault="00F74372">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1811</w:t>
      </w:r>
    </w:p>
    <w:p w:rsidR="00F74372" w:rsidRDefault="00F74372">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1814</w:t>
      </w:r>
    </w:p>
    <w:p w:rsidR="00F74372" w:rsidRDefault="00F74372">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1815</w:t>
      </w:r>
    </w:p>
    <w:p w:rsidR="00F74372" w:rsidRDefault="00F74372">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1815</w:t>
      </w:r>
    </w:p>
    <w:p w:rsidR="00F74372" w:rsidRDefault="00F74372">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1818</w:t>
      </w:r>
    </w:p>
    <w:p w:rsidR="00F74372" w:rsidRDefault="00F74372">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1819</w:t>
      </w:r>
    </w:p>
    <w:p w:rsidR="00F74372" w:rsidRDefault="00F74372">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1819</w:t>
      </w:r>
    </w:p>
    <w:p w:rsidR="00F74372" w:rsidRDefault="00F74372">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1819</w:t>
      </w:r>
    </w:p>
    <w:p w:rsidR="00F74372" w:rsidRDefault="00F74372">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1822</w:t>
      </w:r>
    </w:p>
    <w:p w:rsidR="00F74372" w:rsidRDefault="00F74372">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1823</w:t>
      </w:r>
    </w:p>
    <w:p w:rsidR="00F74372" w:rsidRDefault="00F74372">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1823</w:t>
      </w:r>
    </w:p>
    <w:p w:rsidR="00F74372" w:rsidRDefault="00F74372">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1823</w:t>
      </w:r>
    </w:p>
    <w:p w:rsidR="00F74372" w:rsidRDefault="00F74372">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1827</w:t>
      </w:r>
    </w:p>
    <w:p w:rsidR="00F74372" w:rsidRDefault="00F74372">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1828</w:t>
      </w:r>
    </w:p>
    <w:p w:rsidR="00F74372" w:rsidRDefault="00F74372">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1828</w:t>
      </w:r>
    </w:p>
    <w:p w:rsidR="00F74372" w:rsidRDefault="00F74372">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1828</w:t>
      </w:r>
    </w:p>
    <w:p w:rsidR="00F74372" w:rsidRDefault="00F74372">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1832</w:t>
      </w:r>
    </w:p>
    <w:p w:rsidR="00F74372" w:rsidRDefault="00F74372">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1833</w:t>
      </w:r>
    </w:p>
    <w:p w:rsidR="00F74372" w:rsidRDefault="00F74372">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1833</w:t>
      </w:r>
    </w:p>
    <w:p w:rsidR="00F74372" w:rsidRDefault="00F74372">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1836</w:t>
      </w:r>
    </w:p>
    <w:p w:rsidR="00F74372" w:rsidRDefault="00F74372">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1837</w:t>
      </w:r>
    </w:p>
    <w:p w:rsidR="00F74372" w:rsidRDefault="00F74372">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1837</w:t>
      </w:r>
    </w:p>
    <w:p w:rsidR="00F74372" w:rsidRDefault="00F74372">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1841</w:t>
      </w:r>
    </w:p>
    <w:p w:rsidR="00F74372" w:rsidRDefault="00F74372">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1842</w:t>
      </w:r>
    </w:p>
    <w:p w:rsidR="00F74372" w:rsidRDefault="00F74372">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1842</w:t>
      </w:r>
    </w:p>
    <w:p w:rsidR="00F74372" w:rsidRDefault="00F74372">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1845</w:t>
      </w:r>
    </w:p>
    <w:p w:rsidR="00F74372" w:rsidRDefault="00F74372">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1846</w:t>
      </w:r>
    </w:p>
    <w:p w:rsidR="00F74372" w:rsidRDefault="00F74372">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1846</w:t>
      </w:r>
    </w:p>
    <w:p w:rsidR="00F74372" w:rsidRDefault="00F74372">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1849</w:t>
      </w:r>
    </w:p>
    <w:p w:rsidR="00F74372" w:rsidRDefault="00F74372">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1850</w:t>
      </w:r>
    </w:p>
    <w:p w:rsidR="00F74372" w:rsidRDefault="00F74372">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1850</w:t>
      </w:r>
    </w:p>
    <w:p w:rsidR="00F74372" w:rsidRDefault="00F74372">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1854</w:t>
      </w:r>
    </w:p>
    <w:p w:rsidR="00F74372" w:rsidRDefault="00F74372">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1855</w:t>
      </w:r>
    </w:p>
    <w:p w:rsidR="00F74372" w:rsidRDefault="00F74372">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1855</w:t>
      </w:r>
    </w:p>
    <w:p w:rsidR="00F74372" w:rsidRDefault="00F74372">
      <w:pPr>
        <w:pStyle w:val="TOC4"/>
        <w:rPr>
          <w:rFonts w:asciiTheme="minorHAnsi" w:eastAsiaTheme="minorEastAsia" w:hAnsiTheme="minorHAnsi" w:cstheme="minorBidi"/>
          <w:sz w:val="22"/>
          <w:szCs w:val="22"/>
        </w:rPr>
      </w:pPr>
      <w:r w:rsidRPr="00F74372">
        <w:t>A.8.14.1</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1855</w:t>
      </w:r>
    </w:p>
    <w:p w:rsidR="00F74372" w:rsidRDefault="00F74372">
      <w:pPr>
        <w:pStyle w:val="TOC4"/>
        <w:rPr>
          <w:rFonts w:asciiTheme="minorHAnsi" w:eastAsiaTheme="minorEastAsia" w:hAnsiTheme="minorHAnsi" w:cstheme="minorBidi"/>
          <w:sz w:val="22"/>
          <w:szCs w:val="22"/>
        </w:rPr>
      </w:pPr>
      <w:r w:rsidRPr="00F74372">
        <w:t>A.8.14.1.2</w:t>
      </w:r>
      <w:r w:rsidRPr="00F74372">
        <w:rPr>
          <w:rFonts w:asciiTheme="minorHAnsi" w:eastAsiaTheme="minorEastAsia" w:hAnsiTheme="minorHAnsi" w:cstheme="minorBidi"/>
          <w:sz w:val="22"/>
          <w:szCs w:val="22"/>
        </w:rPr>
        <w:tab/>
      </w:r>
      <w:r w:rsidRPr="007760F8">
        <w:rPr>
          <w:snapToGrid w:val="0"/>
        </w:rPr>
        <w:t>Test Requirements</w:t>
      </w:r>
      <w:r>
        <w:tab/>
        <w:t>1857</w:t>
      </w:r>
    </w:p>
    <w:p w:rsidR="00F74372" w:rsidRDefault="00F74372">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1857</w:t>
      </w:r>
    </w:p>
    <w:p w:rsidR="00F74372" w:rsidRDefault="00F74372">
      <w:pPr>
        <w:pStyle w:val="TOC4"/>
        <w:rPr>
          <w:rFonts w:asciiTheme="minorHAnsi" w:eastAsiaTheme="minorEastAsia" w:hAnsiTheme="minorHAnsi" w:cstheme="minorBidi"/>
          <w:sz w:val="22"/>
          <w:szCs w:val="22"/>
        </w:rPr>
      </w:pPr>
      <w:r w:rsidRPr="00F74372">
        <w:t>A.8.14.2.1</w:t>
      </w:r>
      <w:r w:rsidRPr="00F74372">
        <w:rPr>
          <w:rFonts w:asciiTheme="minorHAnsi" w:eastAsiaTheme="minorEastAsia" w:hAnsiTheme="minorHAnsi" w:cstheme="minorBidi"/>
          <w:sz w:val="22"/>
          <w:szCs w:val="22"/>
        </w:rPr>
        <w:tab/>
      </w:r>
      <w:r w:rsidRPr="007760F8">
        <w:rPr>
          <w:snapToGrid w:val="0"/>
        </w:rPr>
        <w:t>Test Purpose and Environment</w:t>
      </w:r>
      <w:r>
        <w:tab/>
        <w:t>1857</w:t>
      </w:r>
    </w:p>
    <w:p w:rsidR="00F74372" w:rsidRDefault="00F74372">
      <w:pPr>
        <w:pStyle w:val="TOC4"/>
        <w:rPr>
          <w:rFonts w:asciiTheme="minorHAnsi" w:eastAsiaTheme="minorEastAsia" w:hAnsiTheme="minorHAnsi" w:cstheme="minorBidi"/>
          <w:sz w:val="22"/>
          <w:szCs w:val="22"/>
        </w:rPr>
      </w:pPr>
      <w:r w:rsidRPr="00F74372">
        <w:t>A.8.14.2.2</w:t>
      </w:r>
      <w:r w:rsidRPr="00F74372">
        <w:rPr>
          <w:rFonts w:asciiTheme="minorHAnsi" w:eastAsiaTheme="minorEastAsia" w:hAnsiTheme="minorHAnsi" w:cstheme="minorBidi"/>
          <w:sz w:val="22"/>
          <w:szCs w:val="22"/>
        </w:rPr>
        <w:tab/>
      </w:r>
      <w:r w:rsidRPr="007760F8">
        <w:rPr>
          <w:snapToGrid w:val="0"/>
        </w:rPr>
        <w:t>Test Requirements</w:t>
      </w:r>
      <w:r>
        <w:tab/>
        <w:t>1860</w:t>
      </w:r>
    </w:p>
    <w:p w:rsidR="00F74372" w:rsidRDefault="00F74372">
      <w:pPr>
        <w:pStyle w:val="TOC3"/>
        <w:rPr>
          <w:rFonts w:asciiTheme="minorHAnsi" w:eastAsiaTheme="minorEastAsia" w:hAnsiTheme="minorHAnsi" w:cstheme="minorBidi"/>
          <w:sz w:val="22"/>
          <w:szCs w:val="22"/>
        </w:rPr>
      </w:pPr>
      <w:r w:rsidRPr="00F74372">
        <w:t>A.8.14.3</w:t>
      </w:r>
      <w:r w:rsidRPr="00F74372">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1860</w:t>
      </w:r>
    </w:p>
    <w:p w:rsidR="00F74372" w:rsidRDefault="00F74372">
      <w:pPr>
        <w:pStyle w:val="TOC4"/>
        <w:rPr>
          <w:rFonts w:asciiTheme="minorHAnsi" w:eastAsiaTheme="minorEastAsia" w:hAnsiTheme="minorHAnsi" w:cstheme="minorBidi"/>
          <w:sz w:val="22"/>
          <w:szCs w:val="22"/>
        </w:rPr>
      </w:pPr>
      <w:r w:rsidRPr="00F74372">
        <w:t>A.8.14.3.</w:t>
      </w:r>
      <w:r w:rsidRPr="00F74372">
        <w:rPr>
          <w:lang w:eastAsia="zh-CN"/>
        </w:rPr>
        <w:t>1</w:t>
      </w:r>
      <w:r w:rsidRPr="00F74372">
        <w:rPr>
          <w:rFonts w:asciiTheme="minorHAnsi" w:eastAsiaTheme="minorEastAsia" w:hAnsiTheme="minorHAnsi" w:cstheme="minorBidi"/>
          <w:sz w:val="22"/>
          <w:szCs w:val="22"/>
        </w:rPr>
        <w:tab/>
      </w:r>
      <w:r w:rsidRPr="007760F8">
        <w:rPr>
          <w:snapToGrid w:val="0"/>
        </w:rPr>
        <w:t xml:space="preserve">Test </w:t>
      </w:r>
      <w:r w:rsidRPr="007760F8">
        <w:rPr>
          <w:snapToGrid w:val="0"/>
          <w:lang w:eastAsia="zh-CN"/>
        </w:rPr>
        <w:t>Purpose and Environment</w:t>
      </w:r>
      <w:r>
        <w:tab/>
        <w:t>1860</w:t>
      </w:r>
    </w:p>
    <w:p w:rsidR="00F74372" w:rsidRDefault="00F74372">
      <w:pPr>
        <w:pStyle w:val="TOC4"/>
        <w:rPr>
          <w:rFonts w:asciiTheme="minorHAnsi" w:eastAsiaTheme="minorEastAsia" w:hAnsiTheme="minorHAnsi" w:cstheme="minorBidi"/>
          <w:sz w:val="22"/>
          <w:szCs w:val="22"/>
        </w:rPr>
      </w:pPr>
      <w:r w:rsidRPr="00F74372">
        <w:t>A.8.14.3.2</w:t>
      </w:r>
      <w:r w:rsidRPr="00F74372">
        <w:rPr>
          <w:rFonts w:asciiTheme="minorHAnsi" w:eastAsiaTheme="minorEastAsia" w:hAnsiTheme="minorHAnsi" w:cstheme="minorBidi"/>
          <w:sz w:val="22"/>
          <w:szCs w:val="22"/>
        </w:rPr>
        <w:tab/>
      </w:r>
      <w:r w:rsidRPr="007760F8">
        <w:rPr>
          <w:snapToGrid w:val="0"/>
        </w:rPr>
        <w:t>Test Requirements</w:t>
      </w:r>
      <w:r>
        <w:tab/>
        <w:t>1862</w:t>
      </w:r>
    </w:p>
    <w:p w:rsidR="00F74372" w:rsidRDefault="00F74372">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1863</w:t>
      </w:r>
    </w:p>
    <w:p w:rsidR="00F74372" w:rsidRDefault="00F74372">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1863</w:t>
      </w:r>
    </w:p>
    <w:p w:rsidR="00F74372" w:rsidRDefault="00F74372">
      <w:pPr>
        <w:pStyle w:val="TOC4"/>
        <w:rPr>
          <w:rFonts w:asciiTheme="minorHAnsi" w:eastAsiaTheme="minorEastAsia" w:hAnsiTheme="minorHAnsi" w:cstheme="minorBidi"/>
          <w:sz w:val="22"/>
          <w:szCs w:val="22"/>
        </w:rPr>
      </w:pPr>
      <w:r w:rsidRPr="00F74372">
        <w:t>A.8.15.1.1</w:t>
      </w:r>
      <w:r w:rsidRPr="00F74372">
        <w:rPr>
          <w:rFonts w:asciiTheme="minorHAnsi" w:eastAsiaTheme="minorEastAsia" w:hAnsiTheme="minorHAnsi" w:cstheme="minorBidi"/>
          <w:sz w:val="22"/>
          <w:szCs w:val="22"/>
        </w:rPr>
        <w:tab/>
      </w:r>
      <w:r w:rsidRPr="007760F8">
        <w:rPr>
          <w:snapToGrid w:val="0"/>
        </w:rPr>
        <w:t>Test Purpose and Environment</w:t>
      </w:r>
      <w:r>
        <w:tab/>
        <w:t>1863</w:t>
      </w:r>
    </w:p>
    <w:p w:rsidR="00F74372" w:rsidRDefault="00F74372">
      <w:pPr>
        <w:pStyle w:val="TOC4"/>
        <w:rPr>
          <w:rFonts w:asciiTheme="minorHAnsi" w:eastAsiaTheme="minorEastAsia" w:hAnsiTheme="minorHAnsi" w:cstheme="minorBidi"/>
          <w:sz w:val="22"/>
          <w:szCs w:val="22"/>
        </w:rPr>
      </w:pPr>
      <w:r w:rsidRPr="00F74372">
        <w:t>A.8.15.1.2</w:t>
      </w:r>
      <w:r w:rsidRPr="00F74372">
        <w:rPr>
          <w:rFonts w:asciiTheme="minorHAnsi" w:eastAsiaTheme="minorEastAsia" w:hAnsiTheme="minorHAnsi" w:cstheme="minorBidi"/>
          <w:sz w:val="22"/>
          <w:szCs w:val="22"/>
        </w:rPr>
        <w:tab/>
      </w:r>
      <w:r w:rsidRPr="007760F8">
        <w:rPr>
          <w:snapToGrid w:val="0"/>
        </w:rPr>
        <w:t>Test Requirements</w:t>
      </w:r>
      <w:r>
        <w:tab/>
        <w:t>1864</w:t>
      </w:r>
    </w:p>
    <w:p w:rsidR="00F74372" w:rsidRDefault="00F74372">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1864</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15</w:t>
      </w:r>
      <w:r w:rsidRPr="00F74372">
        <w:t>.2.1</w:t>
      </w:r>
      <w:r w:rsidRPr="00F74372">
        <w:rPr>
          <w:rFonts w:asciiTheme="minorHAnsi" w:eastAsiaTheme="minorEastAsia" w:hAnsiTheme="minorHAnsi" w:cstheme="minorBidi"/>
          <w:sz w:val="22"/>
          <w:szCs w:val="22"/>
        </w:rPr>
        <w:tab/>
      </w:r>
      <w:r w:rsidRPr="007760F8">
        <w:rPr>
          <w:snapToGrid w:val="0"/>
        </w:rPr>
        <w:t>Test Purpose and Environment</w:t>
      </w:r>
      <w:r>
        <w:tab/>
        <w:t>1864</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15</w:t>
      </w:r>
      <w:r w:rsidRPr="00F74372">
        <w:t>.2.2</w:t>
      </w:r>
      <w:r w:rsidRPr="00F74372">
        <w:rPr>
          <w:rFonts w:asciiTheme="minorHAnsi" w:eastAsiaTheme="minorEastAsia" w:hAnsiTheme="minorHAnsi" w:cstheme="minorBidi"/>
          <w:sz w:val="22"/>
          <w:szCs w:val="22"/>
        </w:rPr>
        <w:tab/>
      </w:r>
      <w:r w:rsidRPr="007760F8">
        <w:rPr>
          <w:snapToGrid w:val="0"/>
        </w:rPr>
        <w:t>Test Requirements</w:t>
      </w:r>
      <w:r>
        <w:tab/>
        <w:t>1867</w:t>
      </w:r>
    </w:p>
    <w:p w:rsidR="00F74372" w:rsidRDefault="00F74372">
      <w:pPr>
        <w:pStyle w:val="TOC3"/>
        <w:rPr>
          <w:rFonts w:asciiTheme="minorHAnsi" w:eastAsiaTheme="minorEastAsia" w:hAnsiTheme="minorHAnsi" w:cstheme="minorBidi"/>
          <w:sz w:val="22"/>
          <w:szCs w:val="22"/>
        </w:rPr>
      </w:pPr>
      <w:r w:rsidRPr="00F74372">
        <w:t>A.8.</w:t>
      </w:r>
      <w:r w:rsidRPr="00F74372">
        <w:rPr>
          <w:lang w:eastAsia="zh-CN"/>
        </w:rPr>
        <w:t>15.3</w:t>
      </w:r>
      <w:r w:rsidRPr="00F74372">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1867</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15</w:t>
      </w:r>
      <w:r w:rsidRPr="00F74372">
        <w:t>.</w:t>
      </w:r>
      <w:r w:rsidRPr="00F74372">
        <w:rPr>
          <w:lang w:eastAsia="zh-CN"/>
        </w:rPr>
        <w:t>3</w:t>
      </w:r>
      <w:r w:rsidRPr="00F74372">
        <w:t>.</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1867</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15</w:t>
      </w:r>
      <w:r w:rsidRPr="00F74372">
        <w:t>.</w:t>
      </w:r>
      <w:r w:rsidRPr="00F74372">
        <w:rPr>
          <w:lang w:eastAsia="zh-CN"/>
        </w:rPr>
        <w:t>3</w:t>
      </w:r>
      <w:r w:rsidRPr="00F74372">
        <w:t>.</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1869</w:t>
      </w:r>
    </w:p>
    <w:p w:rsidR="00F74372" w:rsidRDefault="00F74372">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1870</w:t>
      </w:r>
    </w:p>
    <w:p w:rsidR="00F74372" w:rsidRDefault="00F74372">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1870</w:t>
      </w:r>
    </w:p>
    <w:p w:rsidR="00F74372" w:rsidRDefault="00F74372">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1870</w:t>
      </w:r>
    </w:p>
    <w:p w:rsidR="00F74372" w:rsidRDefault="00F74372">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1872</w:t>
      </w:r>
    </w:p>
    <w:p w:rsidR="00F74372" w:rsidRDefault="00F74372">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1872</w:t>
      </w:r>
    </w:p>
    <w:p w:rsidR="00F74372" w:rsidRDefault="00F74372">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1872</w:t>
      </w:r>
    </w:p>
    <w:p w:rsidR="00F74372" w:rsidRDefault="00F74372">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1874</w:t>
      </w:r>
    </w:p>
    <w:p w:rsidR="00F74372" w:rsidRDefault="00F74372">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1874</w:t>
      </w:r>
    </w:p>
    <w:p w:rsidR="00F74372" w:rsidRDefault="00F74372">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1874</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16</w:t>
      </w:r>
      <w:r w:rsidRPr="00F74372">
        <w:t>.</w:t>
      </w:r>
      <w:r w:rsidRPr="00F74372">
        <w:rPr>
          <w:lang w:eastAsia="zh-CN"/>
        </w:rPr>
        <w:t>3.2</w:t>
      </w:r>
      <w:r w:rsidRPr="00F74372">
        <w:rPr>
          <w:rFonts w:asciiTheme="minorHAnsi" w:eastAsiaTheme="minorEastAsia" w:hAnsiTheme="minorHAnsi" w:cstheme="minorBidi"/>
          <w:sz w:val="22"/>
          <w:szCs w:val="22"/>
        </w:rPr>
        <w:tab/>
      </w:r>
      <w:r w:rsidRPr="007760F8">
        <w:rPr>
          <w:snapToGrid w:val="0"/>
        </w:rPr>
        <w:t>Test Requirements</w:t>
      </w:r>
      <w:r>
        <w:tab/>
        <w:t>1876</w:t>
      </w:r>
    </w:p>
    <w:p w:rsidR="00F74372" w:rsidRDefault="00F74372">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1877</w:t>
      </w:r>
    </w:p>
    <w:p w:rsidR="00F74372" w:rsidRDefault="00F74372">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1877</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16</w:t>
      </w:r>
      <w:r w:rsidRPr="00F74372">
        <w:t>.</w:t>
      </w:r>
      <w:r w:rsidRPr="00F74372">
        <w:rPr>
          <w:lang w:eastAsia="zh-CN"/>
        </w:rPr>
        <w:t>3A.2</w:t>
      </w:r>
      <w:r w:rsidRPr="00F74372">
        <w:rPr>
          <w:rFonts w:asciiTheme="minorHAnsi" w:eastAsiaTheme="minorEastAsia" w:hAnsiTheme="minorHAnsi" w:cstheme="minorBidi"/>
          <w:sz w:val="22"/>
          <w:szCs w:val="22"/>
        </w:rPr>
        <w:tab/>
      </w:r>
      <w:r w:rsidRPr="007760F8">
        <w:rPr>
          <w:snapToGrid w:val="0"/>
        </w:rPr>
        <w:t>Test Requirements</w:t>
      </w:r>
      <w:r>
        <w:tab/>
        <w:t>1878</w:t>
      </w:r>
    </w:p>
    <w:p w:rsidR="00F74372" w:rsidRDefault="00F74372">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1879</w:t>
      </w:r>
    </w:p>
    <w:p w:rsidR="00F74372" w:rsidRDefault="00F74372">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1879</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16</w:t>
      </w:r>
      <w:r w:rsidRPr="00F74372">
        <w:t>.</w:t>
      </w:r>
      <w:r w:rsidRPr="00F74372">
        <w:rPr>
          <w:lang w:eastAsia="zh-CN"/>
        </w:rPr>
        <w:t>4.2</w:t>
      </w:r>
      <w:r w:rsidRPr="00F74372">
        <w:rPr>
          <w:rFonts w:asciiTheme="minorHAnsi" w:eastAsiaTheme="minorEastAsia" w:hAnsiTheme="minorHAnsi" w:cstheme="minorBidi"/>
          <w:sz w:val="22"/>
          <w:szCs w:val="22"/>
        </w:rPr>
        <w:tab/>
      </w:r>
      <w:r w:rsidRPr="007760F8">
        <w:rPr>
          <w:snapToGrid w:val="0"/>
        </w:rPr>
        <w:t>Test Requirements</w:t>
      </w:r>
      <w:r>
        <w:tab/>
        <w:t>1880</w:t>
      </w:r>
    </w:p>
    <w:p w:rsidR="00F74372" w:rsidRDefault="00F74372">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1881</w:t>
      </w:r>
    </w:p>
    <w:p w:rsidR="00F74372" w:rsidRDefault="00F74372">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1881</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16</w:t>
      </w:r>
      <w:r w:rsidRPr="00F74372">
        <w:t>.</w:t>
      </w:r>
      <w:r w:rsidRPr="00F74372">
        <w:rPr>
          <w:lang w:eastAsia="zh-CN"/>
        </w:rPr>
        <w:t>4A.2</w:t>
      </w:r>
      <w:r w:rsidRPr="00F74372">
        <w:rPr>
          <w:rFonts w:asciiTheme="minorHAnsi" w:eastAsiaTheme="minorEastAsia" w:hAnsiTheme="minorHAnsi" w:cstheme="minorBidi"/>
          <w:sz w:val="22"/>
          <w:szCs w:val="22"/>
        </w:rPr>
        <w:tab/>
      </w:r>
      <w:r w:rsidRPr="007760F8">
        <w:rPr>
          <w:snapToGrid w:val="0"/>
        </w:rPr>
        <w:t>Test Requirements</w:t>
      </w:r>
      <w:r>
        <w:tab/>
        <w:t>1883</w:t>
      </w:r>
    </w:p>
    <w:p w:rsidR="00F74372" w:rsidRDefault="00F74372">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1884</w:t>
      </w:r>
    </w:p>
    <w:p w:rsidR="00F74372" w:rsidRDefault="00F74372">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1884</w:t>
      </w:r>
    </w:p>
    <w:p w:rsidR="00F74372" w:rsidRDefault="00F74372">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1884</w:t>
      </w:r>
    </w:p>
    <w:p w:rsidR="00F74372" w:rsidRDefault="00F74372">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1884</w:t>
      </w:r>
    </w:p>
    <w:p w:rsidR="00F74372" w:rsidRDefault="00F74372">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1884</w:t>
      </w:r>
    </w:p>
    <w:p w:rsidR="00F74372" w:rsidRDefault="00F74372">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1885</w:t>
      </w:r>
    </w:p>
    <w:p w:rsidR="00F74372" w:rsidRDefault="00F74372">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1885</w:t>
      </w:r>
    </w:p>
    <w:p w:rsidR="00F74372" w:rsidRDefault="00F74372">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1885</w:t>
      </w:r>
    </w:p>
    <w:p w:rsidR="00F74372" w:rsidRDefault="00F74372">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1886</w:t>
      </w:r>
    </w:p>
    <w:p w:rsidR="00F74372" w:rsidRDefault="00F74372">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1886</w:t>
      </w:r>
    </w:p>
    <w:p w:rsidR="00F74372" w:rsidRDefault="00F74372">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1886</w:t>
      </w:r>
    </w:p>
    <w:p w:rsidR="00F74372" w:rsidRDefault="00F74372">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1887</w:t>
      </w:r>
    </w:p>
    <w:p w:rsidR="00F74372" w:rsidRDefault="00F74372">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1887</w:t>
      </w:r>
    </w:p>
    <w:p w:rsidR="00F74372" w:rsidRDefault="00F74372">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1887</w:t>
      </w:r>
    </w:p>
    <w:p w:rsidR="00F74372" w:rsidRDefault="00F74372">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1888</w:t>
      </w:r>
    </w:p>
    <w:p w:rsidR="00F74372" w:rsidRDefault="00F74372">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1888</w:t>
      </w:r>
    </w:p>
    <w:p w:rsidR="00F74372" w:rsidRDefault="00F74372">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1888</w:t>
      </w:r>
    </w:p>
    <w:p w:rsidR="00F74372" w:rsidRDefault="00F74372">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1889</w:t>
      </w:r>
    </w:p>
    <w:p w:rsidR="00F74372" w:rsidRDefault="00F74372">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1889</w:t>
      </w:r>
    </w:p>
    <w:p w:rsidR="00F74372" w:rsidRDefault="00F74372">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1889</w:t>
      </w:r>
    </w:p>
    <w:p w:rsidR="00F74372" w:rsidRDefault="00F74372">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1890</w:t>
      </w:r>
    </w:p>
    <w:p w:rsidR="00F74372" w:rsidRDefault="00F74372">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1890</w:t>
      </w:r>
    </w:p>
    <w:p w:rsidR="00F74372" w:rsidRDefault="00F74372">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1890</w:t>
      </w:r>
    </w:p>
    <w:p w:rsidR="00F74372" w:rsidRDefault="00F74372">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1890</w:t>
      </w:r>
    </w:p>
    <w:p w:rsidR="00F74372" w:rsidRDefault="00F74372">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1890</w:t>
      </w:r>
    </w:p>
    <w:p w:rsidR="00F74372" w:rsidRDefault="00F74372">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1890</w:t>
      </w:r>
    </w:p>
    <w:p w:rsidR="00F74372" w:rsidRDefault="00F74372">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1891</w:t>
      </w:r>
    </w:p>
    <w:p w:rsidR="00F74372" w:rsidRDefault="00F74372">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1891</w:t>
      </w:r>
    </w:p>
    <w:p w:rsidR="00F74372" w:rsidRDefault="00F74372">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1891</w:t>
      </w:r>
    </w:p>
    <w:p w:rsidR="00F74372" w:rsidRDefault="00F74372">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1892</w:t>
      </w:r>
    </w:p>
    <w:p w:rsidR="00F74372" w:rsidRDefault="00F74372">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1892</w:t>
      </w:r>
    </w:p>
    <w:p w:rsidR="00F74372" w:rsidRDefault="00F74372">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1892</w:t>
      </w:r>
    </w:p>
    <w:p w:rsidR="00F74372" w:rsidRDefault="00F74372">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1892</w:t>
      </w:r>
    </w:p>
    <w:p w:rsidR="00F74372" w:rsidRDefault="00F74372">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1892</w:t>
      </w:r>
    </w:p>
    <w:p w:rsidR="00F74372" w:rsidRDefault="00F74372">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1892</w:t>
      </w:r>
    </w:p>
    <w:p w:rsidR="00F74372" w:rsidRDefault="00F74372">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1893</w:t>
      </w:r>
    </w:p>
    <w:p w:rsidR="00F74372" w:rsidRDefault="00F74372">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1893</w:t>
      </w:r>
    </w:p>
    <w:p w:rsidR="00F74372" w:rsidRDefault="00F74372">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1893</w:t>
      </w:r>
    </w:p>
    <w:p w:rsidR="00F74372" w:rsidRDefault="00F74372">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1895</w:t>
      </w:r>
    </w:p>
    <w:p w:rsidR="00F74372" w:rsidRDefault="00F74372">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1896</w:t>
      </w:r>
    </w:p>
    <w:p w:rsidR="00F74372" w:rsidRDefault="00F74372">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1896</w:t>
      </w:r>
    </w:p>
    <w:p w:rsidR="00F74372" w:rsidRDefault="00F74372">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1896</w:t>
      </w:r>
    </w:p>
    <w:p w:rsidR="00F74372" w:rsidRDefault="00F74372">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1896</w:t>
      </w:r>
    </w:p>
    <w:p w:rsidR="00F74372" w:rsidRDefault="00F74372">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1896</w:t>
      </w:r>
    </w:p>
    <w:p w:rsidR="00F74372" w:rsidRDefault="00F74372">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1897</w:t>
      </w:r>
    </w:p>
    <w:p w:rsidR="00F74372" w:rsidRDefault="00F74372">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1897</w:t>
      </w:r>
    </w:p>
    <w:p w:rsidR="00F74372" w:rsidRDefault="00F74372">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1897</w:t>
      </w:r>
    </w:p>
    <w:p w:rsidR="00F74372" w:rsidRDefault="00F74372">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1897</w:t>
      </w:r>
    </w:p>
    <w:p w:rsidR="00F74372" w:rsidRDefault="00F74372">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1897</w:t>
      </w:r>
    </w:p>
    <w:p w:rsidR="00F74372" w:rsidRDefault="00F74372">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1897</w:t>
      </w:r>
    </w:p>
    <w:p w:rsidR="00F74372" w:rsidRDefault="00F74372">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1899</w:t>
      </w:r>
    </w:p>
    <w:p w:rsidR="00F74372" w:rsidRDefault="00F74372">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1900</w:t>
      </w:r>
    </w:p>
    <w:p w:rsidR="00F74372" w:rsidRDefault="00F74372">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1900</w:t>
      </w:r>
    </w:p>
    <w:p w:rsidR="00F74372" w:rsidRDefault="00F74372">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1900</w:t>
      </w:r>
    </w:p>
    <w:p w:rsidR="00F74372" w:rsidRDefault="00F74372">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1900</w:t>
      </w:r>
    </w:p>
    <w:p w:rsidR="00F74372" w:rsidRDefault="00F74372">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1900</w:t>
      </w:r>
    </w:p>
    <w:p w:rsidR="00F74372" w:rsidRDefault="00F74372">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1901</w:t>
      </w:r>
    </w:p>
    <w:p w:rsidR="00F74372" w:rsidRDefault="00F74372">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1901</w:t>
      </w:r>
    </w:p>
    <w:p w:rsidR="00F74372" w:rsidRDefault="00F74372">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1901</w:t>
      </w:r>
    </w:p>
    <w:p w:rsidR="00F74372" w:rsidRDefault="00F74372">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1901</w:t>
      </w:r>
    </w:p>
    <w:p w:rsidR="00F74372" w:rsidRDefault="00F74372">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1901</w:t>
      </w:r>
    </w:p>
    <w:p w:rsidR="00F74372" w:rsidRDefault="00F74372">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1901</w:t>
      </w:r>
    </w:p>
    <w:p w:rsidR="00F74372" w:rsidRDefault="00F74372">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1902</w:t>
      </w:r>
    </w:p>
    <w:p w:rsidR="00F74372" w:rsidRDefault="00F74372">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1902</w:t>
      </w:r>
    </w:p>
    <w:p w:rsidR="00F74372" w:rsidRDefault="00F74372">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1902</w:t>
      </w:r>
    </w:p>
    <w:p w:rsidR="00F74372" w:rsidRDefault="00F74372">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1904</w:t>
      </w:r>
    </w:p>
    <w:p w:rsidR="00F74372" w:rsidRDefault="00F74372">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1904</w:t>
      </w:r>
    </w:p>
    <w:p w:rsidR="00F74372" w:rsidRDefault="00F74372">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1904</w:t>
      </w:r>
    </w:p>
    <w:p w:rsidR="00F74372" w:rsidRDefault="00F74372">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1905</w:t>
      </w:r>
    </w:p>
    <w:p w:rsidR="00F74372" w:rsidRDefault="00F74372">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1905</w:t>
      </w:r>
    </w:p>
    <w:p w:rsidR="00F74372" w:rsidRDefault="00F74372">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1905</w:t>
      </w:r>
    </w:p>
    <w:p w:rsidR="00F74372" w:rsidRDefault="00F74372">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1905</w:t>
      </w:r>
    </w:p>
    <w:p w:rsidR="00F74372" w:rsidRDefault="00F74372">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1905</w:t>
      </w:r>
    </w:p>
    <w:p w:rsidR="00F74372" w:rsidRDefault="00F74372">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1905</w:t>
      </w:r>
    </w:p>
    <w:p w:rsidR="00F74372" w:rsidRDefault="00F74372">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1906</w:t>
      </w:r>
    </w:p>
    <w:p w:rsidR="00F74372" w:rsidRDefault="00F74372">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1906</w:t>
      </w:r>
    </w:p>
    <w:p w:rsidR="00F74372" w:rsidRDefault="00F74372">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1906</w:t>
      </w:r>
    </w:p>
    <w:p w:rsidR="00F74372" w:rsidRDefault="00F74372">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1908</w:t>
      </w:r>
    </w:p>
    <w:p w:rsidR="00F74372" w:rsidRDefault="00F74372">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1909</w:t>
      </w:r>
    </w:p>
    <w:p w:rsidR="00F74372" w:rsidRDefault="00F74372">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1909</w:t>
      </w:r>
    </w:p>
    <w:p w:rsidR="00F74372" w:rsidRDefault="00F74372">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1909</w:t>
      </w:r>
    </w:p>
    <w:p w:rsidR="00F74372" w:rsidRDefault="00F74372">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1909</w:t>
      </w:r>
    </w:p>
    <w:p w:rsidR="00F74372" w:rsidRDefault="00F74372">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1909</w:t>
      </w:r>
    </w:p>
    <w:p w:rsidR="00F74372" w:rsidRDefault="00F74372">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1910</w:t>
      </w:r>
    </w:p>
    <w:p w:rsidR="00F74372" w:rsidRDefault="00F74372">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1910</w:t>
      </w:r>
    </w:p>
    <w:p w:rsidR="00F74372" w:rsidRDefault="00F74372">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1910</w:t>
      </w:r>
    </w:p>
    <w:p w:rsidR="00F74372" w:rsidRDefault="00F74372">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1910</w:t>
      </w:r>
    </w:p>
    <w:p w:rsidR="00F74372" w:rsidRDefault="00F74372">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1910</w:t>
      </w:r>
    </w:p>
    <w:p w:rsidR="00F74372" w:rsidRDefault="00F74372">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1910</w:t>
      </w:r>
    </w:p>
    <w:p w:rsidR="00F74372" w:rsidRDefault="00F74372">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1911</w:t>
      </w:r>
    </w:p>
    <w:p w:rsidR="00F74372" w:rsidRDefault="00F74372">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1911</w:t>
      </w:r>
    </w:p>
    <w:p w:rsidR="00F74372" w:rsidRDefault="00F74372">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1911</w:t>
      </w:r>
    </w:p>
    <w:p w:rsidR="00F74372" w:rsidRDefault="00F74372">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1913</w:t>
      </w:r>
    </w:p>
    <w:p w:rsidR="00F74372" w:rsidRDefault="00F74372">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1913</w:t>
      </w:r>
    </w:p>
    <w:p w:rsidR="00F74372" w:rsidRDefault="00F74372">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p>
    <w:p w:rsidR="00F74372" w:rsidRDefault="00F74372">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1915</w:t>
      </w:r>
    </w:p>
    <w:p w:rsidR="00F74372" w:rsidRDefault="00F74372">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1915</w:t>
      </w:r>
    </w:p>
    <w:p w:rsidR="00F74372" w:rsidRDefault="00F74372">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rsidR="00F74372" w:rsidRDefault="00F74372">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1918</w:t>
      </w:r>
    </w:p>
    <w:p w:rsidR="00F74372" w:rsidRDefault="00F74372">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1918</w:t>
      </w:r>
    </w:p>
    <w:p w:rsidR="00F74372" w:rsidRDefault="00F74372">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1918</w:t>
      </w:r>
    </w:p>
    <w:p w:rsidR="00F74372" w:rsidRDefault="00F74372">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1921</w:t>
      </w:r>
    </w:p>
    <w:p w:rsidR="00F74372" w:rsidRDefault="00F74372">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1921</w:t>
      </w:r>
    </w:p>
    <w:p w:rsidR="00F74372" w:rsidRDefault="00F74372">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1921</w:t>
      </w:r>
    </w:p>
    <w:p w:rsidR="00F74372" w:rsidRDefault="00F74372">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1923</w:t>
      </w:r>
    </w:p>
    <w:p w:rsidR="00F74372" w:rsidRDefault="00F74372">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1923</w:t>
      </w:r>
    </w:p>
    <w:p w:rsidR="00F74372" w:rsidRDefault="00F74372">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rsidR="00F74372" w:rsidRDefault="00F74372">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1926</w:t>
      </w:r>
    </w:p>
    <w:p w:rsidR="00F74372" w:rsidRDefault="00F74372">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1926</w:t>
      </w:r>
    </w:p>
    <w:p w:rsidR="00F74372" w:rsidRDefault="00F74372">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rsidR="00F74372" w:rsidRDefault="00F74372">
      <w:pPr>
        <w:pStyle w:val="TOC4"/>
        <w:rPr>
          <w:rFonts w:asciiTheme="minorHAnsi" w:eastAsiaTheme="minorEastAsia" w:hAnsiTheme="minorHAnsi" w:cstheme="minorBidi"/>
          <w:sz w:val="22"/>
          <w:szCs w:val="22"/>
        </w:rPr>
      </w:pPr>
      <w:r w:rsidRPr="00F74372">
        <w:t>A.8.16.27.2</w:t>
      </w:r>
      <w:r w:rsidRPr="00F74372">
        <w:rPr>
          <w:rFonts w:asciiTheme="minorHAnsi" w:hAnsiTheme="minorHAnsi" w:cstheme="minorBidi"/>
          <w:sz w:val="22"/>
          <w:szCs w:val="22"/>
        </w:rPr>
        <w:tab/>
      </w:r>
      <w:r w:rsidRPr="007760F8">
        <w:rPr>
          <w:rFonts w:eastAsia="SimSun"/>
          <w:lang w:eastAsia="zh-CN"/>
        </w:rPr>
        <w:t>Test Requirements</w:t>
      </w:r>
      <w:r>
        <w:tab/>
        <w:t>1930</w:t>
      </w:r>
    </w:p>
    <w:p w:rsidR="00F74372" w:rsidRDefault="00F74372">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1930</w:t>
      </w:r>
    </w:p>
    <w:p w:rsidR="00F74372" w:rsidRDefault="00F74372">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rsidR="00F74372" w:rsidRDefault="00F74372">
      <w:pPr>
        <w:pStyle w:val="TOC4"/>
        <w:rPr>
          <w:rFonts w:asciiTheme="minorHAnsi" w:eastAsiaTheme="minorEastAsia" w:hAnsiTheme="minorHAnsi" w:cstheme="minorBidi"/>
          <w:sz w:val="22"/>
          <w:szCs w:val="22"/>
        </w:rPr>
      </w:pPr>
      <w:r w:rsidRPr="00F74372">
        <w:t>A.8.16.28.2</w:t>
      </w:r>
      <w:r w:rsidRPr="00F74372">
        <w:rPr>
          <w:rFonts w:asciiTheme="minorHAnsi" w:hAnsiTheme="minorHAnsi" w:cstheme="minorBidi"/>
          <w:sz w:val="22"/>
          <w:szCs w:val="22"/>
        </w:rPr>
        <w:tab/>
      </w:r>
      <w:r w:rsidRPr="007760F8">
        <w:rPr>
          <w:rFonts w:eastAsia="SimSun"/>
          <w:lang w:eastAsia="zh-CN"/>
        </w:rPr>
        <w:t>Test Requirements</w:t>
      </w:r>
      <w:r>
        <w:tab/>
        <w:t>1934</w:t>
      </w:r>
    </w:p>
    <w:p w:rsidR="00F74372" w:rsidRDefault="00F74372">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1934</w:t>
      </w:r>
    </w:p>
    <w:p w:rsidR="00F74372" w:rsidRDefault="00F74372">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rsidR="00F74372" w:rsidRDefault="00F74372">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1938</w:t>
      </w:r>
    </w:p>
    <w:p w:rsidR="00F74372" w:rsidRDefault="00F74372">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1938</w:t>
      </w:r>
    </w:p>
    <w:p w:rsidR="00F74372" w:rsidRDefault="00F74372">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1938</w:t>
      </w:r>
    </w:p>
    <w:p w:rsidR="00F74372" w:rsidRDefault="00F74372">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1942</w:t>
      </w:r>
    </w:p>
    <w:p w:rsidR="00F74372" w:rsidRDefault="00F74372">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1942</w:t>
      </w:r>
    </w:p>
    <w:p w:rsidR="00F74372" w:rsidRDefault="00F74372">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1942</w:t>
      </w:r>
    </w:p>
    <w:p w:rsidR="00F74372" w:rsidRDefault="00F74372">
      <w:pPr>
        <w:pStyle w:val="TOC4"/>
        <w:rPr>
          <w:rFonts w:asciiTheme="minorHAnsi" w:eastAsiaTheme="minorEastAsia" w:hAnsiTheme="minorHAnsi" w:cstheme="minorBidi"/>
          <w:sz w:val="22"/>
          <w:szCs w:val="22"/>
        </w:rPr>
      </w:pPr>
      <w:r w:rsidRPr="00F74372">
        <w:t>A.8.16.31</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1946</w:t>
      </w:r>
    </w:p>
    <w:p w:rsidR="00F74372" w:rsidRDefault="00F74372">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1946</w:t>
      </w:r>
    </w:p>
    <w:p w:rsidR="00F74372" w:rsidRDefault="00F74372">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1946</w:t>
      </w:r>
    </w:p>
    <w:p w:rsidR="00F74372" w:rsidRDefault="00F74372">
      <w:pPr>
        <w:pStyle w:val="TOC4"/>
        <w:rPr>
          <w:rFonts w:asciiTheme="minorHAnsi" w:eastAsiaTheme="minorEastAsia" w:hAnsiTheme="minorHAnsi" w:cstheme="minorBidi"/>
          <w:sz w:val="22"/>
          <w:szCs w:val="22"/>
        </w:rPr>
      </w:pPr>
      <w:r w:rsidRPr="00F74372">
        <w:t>A.8.16.32</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1950</w:t>
      </w:r>
    </w:p>
    <w:p w:rsidR="00F74372" w:rsidRDefault="00F74372">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1950</w:t>
      </w:r>
    </w:p>
    <w:p w:rsidR="00F74372" w:rsidRDefault="00F74372">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1950</w:t>
      </w:r>
    </w:p>
    <w:p w:rsidR="00F74372" w:rsidRDefault="00F74372">
      <w:pPr>
        <w:pStyle w:val="TOC4"/>
        <w:rPr>
          <w:rFonts w:asciiTheme="minorHAnsi" w:eastAsiaTheme="minorEastAsia" w:hAnsiTheme="minorHAnsi" w:cstheme="minorBidi"/>
          <w:sz w:val="22"/>
          <w:szCs w:val="22"/>
        </w:rPr>
      </w:pPr>
      <w:r w:rsidRPr="00F74372">
        <w:t>A.8.16.33</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1954</w:t>
      </w:r>
    </w:p>
    <w:p w:rsidR="00F74372" w:rsidRDefault="00F74372">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1954</w:t>
      </w:r>
    </w:p>
    <w:p w:rsidR="00F74372" w:rsidRDefault="00F74372">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1954</w:t>
      </w:r>
    </w:p>
    <w:p w:rsidR="00F74372" w:rsidRDefault="00F74372">
      <w:pPr>
        <w:pStyle w:val="TOC4"/>
        <w:rPr>
          <w:rFonts w:asciiTheme="minorHAnsi" w:eastAsiaTheme="minorEastAsia" w:hAnsiTheme="minorHAnsi" w:cstheme="minorBidi"/>
          <w:sz w:val="22"/>
          <w:szCs w:val="22"/>
        </w:rPr>
      </w:pPr>
      <w:r w:rsidRPr="00F74372">
        <w:t>A.8.16.34</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1958</w:t>
      </w:r>
    </w:p>
    <w:p w:rsidR="00F74372" w:rsidRDefault="00F74372">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1958</w:t>
      </w:r>
    </w:p>
    <w:p w:rsidR="00F74372" w:rsidRDefault="00F74372">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p>
    <w:p w:rsidR="00F74372" w:rsidRDefault="00F74372">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1960</w:t>
      </w:r>
    </w:p>
    <w:p w:rsidR="00F74372" w:rsidRDefault="00F74372">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1961</w:t>
      </w:r>
    </w:p>
    <w:p w:rsidR="00F74372" w:rsidRDefault="00F74372">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p>
    <w:p w:rsidR="00F74372" w:rsidRDefault="00F74372">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1963</w:t>
      </w:r>
    </w:p>
    <w:p w:rsidR="00F74372" w:rsidRDefault="00F74372">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1964</w:t>
      </w:r>
    </w:p>
    <w:p w:rsidR="00F74372" w:rsidRDefault="00F74372">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rsidR="00F74372" w:rsidRDefault="00F74372">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1966</w:t>
      </w:r>
    </w:p>
    <w:p w:rsidR="00F74372" w:rsidRDefault="00F74372">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1967</w:t>
      </w:r>
    </w:p>
    <w:p w:rsidR="00F74372" w:rsidRDefault="00F74372">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1967</w:t>
      </w:r>
    </w:p>
    <w:p w:rsidR="00F74372" w:rsidRDefault="00F74372">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1969</w:t>
      </w:r>
    </w:p>
    <w:p w:rsidR="00F74372" w:rsidRDefault="00F74372">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1970</w:t>
      </w:r>
    </w:p>
    <w:p w:rsidR="00F74372" w:rsidRDefault="00F74372">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rsidR="00F74372" w:rsidRDefault="00F74372">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1973</w:t>
      </w:r>
    </w:p>
    <w:p w:rsidR="00F74372" w:rsidRDefault="00F74372">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1973</w:t>
      </w:r>
    </w:p>
    <w:p w:rsidR="00F74372" w:rsidRDefault="00F74372">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1973</w:t>
      </w:r>
    </w:p>
    <w:p w:rsidR="00F74372" w:rsidRDefault="00F74372">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1976</w:t>
      </w:r>
    </w:p>
    <w:p w:rsidR="00F74372" w:rsidRDefault="00F74372">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1976</w:t>
      </w:r>
    </w:p>
    <w:p w:rsidR="00F74372" w:rsidRDefault="00F74372">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rsidR="00F74372" w:rsidRDefault="00F74372">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1978</w:t>
      </w:r>
    </w:p>
    <w:p w:rsidR="00F74372" w:rsidRDefault="00F74372">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1979</w:t>
      </w:r>
    </w:p>
    <w:p w:rsidR="00F74372" w:rsidRDefault="00F74372">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1979</w:t>
      </w:r>
    </w:p>
    <w:p w:rsidR="00F74372" w:rsidRDefault="00F74372">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1981</w:t>
      </w:r>
    </w:p>
    <w:p w:rsidR="00F74372" w:rsidRDefault="00F74372">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1982</w:t>
      </w:r>
    </w:p>
    <w:p w:rsidR="00F74372" w:rsidRDefault="00F74372">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1982</w:t>
      </w:r>
    </w:p>
    <w:p w:rsidR="00F74372" w:rsidRDefault="00F74372">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1985</w:t>
      </w:r>
    </w:p>
    <w:p w:rsidR="00F74372" w:rsidRDefault="00F74372">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1985</w:t>
      </w:r>
    </w:p>
    <w:p w:rsidR="00F74372" w:rsidRDefault="00F74372">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p>
    <w:p w:rsidR="00F74372" w:rsidRDefault="00F74372">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1988</w:t>
      </w:r>
    </w:p>
    <w:p w:rsidR="00F74372" w:rsidRDefault="00F74372">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1988</w:t>
      </w:r>
    </w:p>
    <w:p w:rsidR="00F74372" w:rsidRDefault="00F74372">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1988</w:t>
      </w:r>
    </w:p>
    <w:p w:rsidR="00F74372" w:rsidRDefault="00F74372">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1991</w:t>
      </w:r>
    </w:p>
    <w:p w:rsidR="00F74372" w:rsidRDefault="00F74372">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1991</w:t>
      </w:r>
    </w:p>
    <w:p w:rsidR="00F74372" w:rsidRDefault="00F74372">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1991</w:t>
      </w:r>
    </w:p>
    <w:p w:rsidR="00F74372" w:rsidRDefault="00F74372">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1993</w:t>
      </w:r>
    </w:p>
    <w:p w:rsidR="00F74372" w:rsidRDefault="00F74372">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1994</w:t>
      </w:r>
    </w:p>
    <w:p w:rsidR="00F74372" w:rsidRDefault="00F74372">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1994</w:t>
      </w:r>
    </w:p>
    <w:p w:rsidR="00F74372" w:rsidRDefault="00F74372">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1996</w:t>
      </w:r>
    </w:p>
    <w:p w:rsidR="00F74372" w:rsidRDefault="00F74372">
      <w:pPr>
        <w:pStyle w:val="TOC3"/>
        <w:rPr>
          <w:rFonts w:asciiTheme="minorHAnsi" w:eastAsiaTheme="minorEastAsia" w:hAnsiTheme="minorHAnsi" w:cstheme="minorBidi"/>
          <w:sz w:val="22"/>
          <w:szCs w:val="22"/>
        </w:rPr>
      </w:pPr>
      <w:r w:rsidRPr="00F74372">
        <w:t>A.8.16.48</w:t>
      </w:r>
      <w:r w:rsidRPr="00F74372">
        <w:rPr>
          <w:rFonts w:asciiTheme="minorHAnsi" w:hAnsiTheme="minorHAnsi" w:cstheme="minorBidi"/>
          <w:sz w:val="22"/>
          <w:szCs w:val="22"/>
        </w:rPr>
        <w:tab/>
      </w:r>
      <w:r w:rsidRPr="007760F8">
        <w:rPr>
          <w:rFonts w:eastAsia="MS Mincho"/>
          <w:lang w:eastAsia="zh-CN"/>
        </w:rPr>
        <w:t>2DL/2UL TDD CA activation and deactivation of known PUCCH SCell without valid TA in non-DRX</w:t>
      </w:r>
      <w:r>
        <w:tab/>
        <w:t>1997</w:t>
      </w:r>
    </w:p>
    <w:p w:rsidR="00F74372" w:rsidRDefault="00F74372">
      <w:pPr>
        <w:pStyle w:val="TOC4"/>
        <w:rPr>
          <w:rFonts w:asciiTheme="minorHAnsi" w:eastAsiaTheme="minorEastAsia" w:hAnsiTheme="minorHAnsi" w:cstheme="minorBidi"/>
          <w:sz w:val="22"/>
          <w:szCs w:val="22"/>
        </w:rPr>
      </w:pPr>
      <w:r w:rsidRPr="00F74372">
        <w:t>A.8.16.48</w:t>
      </w:r>
      <w:r w:rsidRPr="00F74372">
        <w:rPr>
          <w:lang w:eastAsia="zh-CN"/>
        </w:rPr>
        <w:t>.1</w:t>
      </w:r>
      <w:r w:rsidRPr="00F74372">
        <w:rPr>
          <w:rFonts w:asciiTheme="minorHAnsi" w:hAnsiTheme="minorHAnsi" w:cstheme="minorBidi"/>
          <w:sz w:val="22"/>
          <w:szCs w:val="22"/>
        </w:rPr>
        <w:tab/>
      </w:r>
      <w:r w:rsidRPr="007760F8">
        <w:rPr>
          <w:rFonts w:eastAsia="MS Mincho"/>
        </w:rPr>
        <w:t xml:space="preserve">Test </w:t>
      </w:r>
      <w:r w:rsidRPr="007760F8">
        <w:rPr>
          <w:rFonts w:eastAsia="MS Mincho"/>
          <w:lang w:eastAsia="zh-CN"/>
        </w:rPr>
        <w:t>Purpose and Environment</w:t>
      </w:r>
      <w:r>
        <w:tab/>
        <w:t>1997</w:t>
      </w:r>
    </w:p>
    <w:p w:rsidR="00F74372" w:rsidRDefault="00F74372">
      <w:pPr>
        <w:pStyle w:val="TOC4"/>
        <w:rPr>
          <w:rFonts w:asciiTheme="minorHAnsi" w:eastAsiaTheme="minorEastAsia" w:hAnsiTheme="minorHAnsi" w:cstheme="minorBidi"/>
          <w:sz w:val="22"/>
          <w:szCs w:val="22"/>
        </w:rPr>
      </w:pPr>
      <w:r w:rsidRPr="00F74372">
        <w:t>A.8.16.48.2</w:t>
      </w:r>
      <w:r w:rsidRPr="00F74372">
        <w:rPr>
          <w:rFonts w:asciiTheme="minorHAnsi" w:hAnsiTheme="minorHAnsi" w:cstheme="minorBidi"/>
          <w:sz w:val="22"/>
          <w:szCs w:val="22"/>
        </w:rPr>
        <w:tab/>
      </w:r>
      <w:r w:rsidRPr="007760F8">
        <w:rPr>
          <w:rFonts w:eastAsia="MS Mincho"/>
        </w:rPr>
        <w:t>Test Requirements</w:t>
      </w:r>
      <w:r>
        <w:tab/>
        <w:t>1999</w:t>
      </w:r>
    </w:p>
    <w:p w:rsidR="00F74372" w:rsidRDefault="00F74372">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7760F8">
        <w:t>2DL/2UL TDD-FDD CA (FDD PCell) activation and deactivation of known PUCCH SCell without valid TA in non-DRX</w:t>
      </w:r>
      <w:r>
        <w:tab/>
        <w:t>2000</w:t>
      </w:r>
    </w:p>
    <w:p w:rsidR="00F74372" w:rsidRDefault="00F74372">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2000</w:t>
      </w:r>
    </w:p>
    <w:p w:rsidR="00F74372" w:rsidRDefault="00F74372">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2003</w:t>
      </w:r>
    </w:p>
    <w:p w:rsidR="00F74372" w:rsidRDefault="00F74372">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2003</w:t>
      </w:r>
    </w:p>
    <w:p w:rsidR="00F74372" w:rsidRDefault="00F74372">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2003</w:t>
      </w:r>
    </w:p>
    <w:p w:rsidR="00F74372" w:rsidRDefault="00F74372">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2005</w:t>
      </w:r>
    </w:p>
    <w:p w:rsidR="00F74372" w:rsidRDefault="00F74372">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2006</w:t>
      </w:r>
    </w:p>
    <w:p w:rsidR="00F74372" w:rsidRDefault="00F74372">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2006</w:t>
      </w:r>
    </w:p>
    <w:p w:rsidR="00F74372" w:rsidRDefault="00F74372">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2010</w:t>
      </w:r>
    </w:p>
    <w:p w:rsidR="00F74372" w:rsidRDefault="00F74372">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2010</w:t>
      </w:r>
    </w:p>
    <w:p w:rsidR="00F74372" w:rsidRDefault="00F74372">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2010</w:t>
      </w:r>
    </w:p>
    <w:p w:rsidR="00F74372" w:rsidRDefault="00F74372">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2014</w:t>
      </w:r>
    </w:p>
    <w:p w:rsidR="00F74372" w:rsidRDefault="00F74372">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2014</w:t>
      </w:r>
    </w:p>
    <w:p w:rsidR="00F74372" w:rsidRDefault="00F74372">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2014</w:t>
      </w:r>
    </w:p>
    <w:p w:rsidR="00F74372" w:rsidRDefault="00F74372">
      <w:pPr>
        <w:pStyle w:val="TOC4"/>
        <w:rPr>
          <w:rFonts w:asciiTheme="minorHAnsi" w:eastAsiaTheme="minorEastAsia" w:hAnsiTheme="minorHAnsi" w:cstheme="minorBidi"/>
          <w:sz w:val="22"/>
          <w:szCs w:val="22"/>
        </w:rPr>
      </w:pPr>
      <w:r w:rsidRPr="00F74372">
        <w:t>A.8.16.53.2</w:t>
      </w:r>
      <w:r w:rsidRPr="00F74372">
        <w:rPr>
          <w:rFonts w:asciiTheme="minorHAnsi" w:hAnsiTheme="minorHAnsi" w:cstheme="minorBidi"/>
          <w:sz w:val="22"/>
          <w:szCs w:val="22"/>
        </w:rPr>
        <w:tab/>
      </w:r>
      <w:r w:rsidRPr="007760F8">
        <w:rPr>
          <w:rFonts w:eastAsia="SimSun"/>
          <w:lang w:eastAsia="zh-CN"/>
        </w:rPr>
        <w:t>Test Requirements</w:t>
      </w:r>
      <w:r>
        <w:tab/>
        <w:t>2018</w:t>
      </w:r>
    </w:p>
    <w:p w:rsidR="00F74372" w:rsidRDefault="00F74372">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2018</w:t>
      </w:r>
    </w:p>
    <w:p w:rsidR="00F74372" w:rsidRDefault="00F74372">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2018</w:t>
      </w:r>
    </w:p>
    <w:p w:rsidR="00F74372" w:rsidRDefault="00F74372">
      <w:pPr>
        <w:pStyle w:val="TOC4"/>
        <w:rPr>
          <w:rFonts w:asciiTheme="minorHAnsi" w:eastAsiaTheme="minorEastAsia" w:hAnsiTheme="minorHAnsi" w:cstheme="minorBidi"/>
          <w:sz w:val="22"/>
          <w:szCs w:val="22"/>
        </w:rPr>
      </w:pPr>
      <w:r w:rsidRPr="00F74372">
        <w:t>A.8.16.54.2</w:t>
      </w:r>
      <w:r w:rsidRPr="00F74372">
        <w:rPr>
          <w:rFonts w:asciiTheme="minorHAnsi" w:hAnsiTheme="minorHAnsi" w:cstheme="minorBidi"/>
          <w:sz w:val="22"/>
          <w:szCs w:val="22"/>
        </w:rPr>
        <w:tab/>
      </w:r>
      <w:r w:rsidRPr="007760F8">
        <w:rPr>
          <w:rFonts w:eastAsia="SimSun"/>
          <w:lang w:eastAsia="zh-CN"/>
        </w:rPr>
        <w:t>Test Requirements</w:t>
      </w:r>
      <w:r>
        <w:tab/>
        <w:t>2022</w:t>
      </w:r>
    </w:p>
    <w:p w:rsidR="00F74372" w:rsidRDefault="00F74372">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2022</w:t>
      </w:r>
    </w:p>
    <w:p w:rsidR="00F74372" w:rsidRDefault="00F74372">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2022</w:t>
      </w:r>
    </w:p>
    <w:p w:rsidR="00F74372" w:rsidRDefault="00F74372">
      <w:pPr>
        <w:pStyle w:val="TOC4"/>
        <w:rPr>
          <w:rFonts w:asciiTheme="minorHAnsi" w:eastAsiaTheme="minorEastAsia" w:hAnsiTheme="minorHAnsi" w:cstheme="minorBidi"/>
          <w:sz w:val="22"/>
          <w:szCs w:val="22"/>
        </w:rPr>
      </w:pPr>
      <w:r w:rsidRPr="00F74372">
        <w:t>A.8.16.55</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2027</w:t>
      </w:r>
    </w:p>
    <w:p w:rsidR="00F74372" w:rsidRDefault="00F74372">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2027</w:t>
      </w:r>
    </w:p>
    <w:p w:rsidR="00F74372" w:rsidRDefault="00F74372">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2027</w:t>
      </w:r>
    </w:p>
    <w:p w:rsidR="00F74372" w:rsidRDefault="00F74372">
      <w:pPr>
        <w:pStyle w:val="TOC4"/>
        <w:rPr>
          <w:rFonts w:asciiTheme="minorHAnsi" w:eastAsiaTheme="minorEastAsia" w:hAnsiTheme="minorHAnsi" w:cstheme="minorBidi"/>
          <w:sz w:val="22"/>
          <w:szCs w:val="22"/>
        </w:rPr>
      </w:pPr>
      <w:r w:rsidRPr="00F74372">
        <w:t>A.8.16.56</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2032</w:t>
      </w:r>
    </w:p>
    <w:p w:rsidR="00F74372" w:rsidRDefault="00F74372">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2032</w:t>
      </w:r>
    </w:p>
    <w:p w:rsidR="00F74372" w:rsidRDefault="00F74372">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2032</w:t>
      </w:r>
    </w:p>
    <w:p w:rsidR="00F74372" w:rsidRDefault="00F74372">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2034</w:t>
      </w:r>
    </w:p>
    <w:p w:rsidR="00F74372" w:rsidRDefault="00F74372">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2035</w:t>
      </w:r>
    </w:p>
    <w:p w:rsidR="00F74372" w:rsidRDefault="00F74372">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2035</w:t>
      </w:r>
    </w:p>
    <w:p w:rsidR="00F74372" w:rsidRDefault="00F74372">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2037</w:t>
      </w:r>
    </w:p>
    <w:p w:rsidR="00F74372" w:rsidRDefault="00F74372">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2038</w:t>
      </w:r>
    </w:p>
    <w:p w:rsidR="00F74372" w:rsidRDefault="00F74372">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2038</w:t>
      </w:r>
    </w:p>
    <w:p w:rsidR="00F74372" w:rsidRDefault="00F74372">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2042</w:t>
      </w:r>
    </w:p>
    <w:p w:rsidR="00F74372" w:rsidRDefault="00F74372">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2042</w:t>
      </w:r>
    </w:p>
    <w:p w:rsidR="00F74372" w:rsidRDefault="00F74372">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rsidR="00F74372" w:rsidRDefault="00F74372">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2045</w:t>
      </w:r>
    </w:p>
    <w:p w:rsidR="00F74372" w:rsidRDefault="00F74372">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2046</w:t>
      </w:r>
    </w:p>
    <w:p w:rsidR="00F74372" w:rsidRDefault="00F74372">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2046</w:t>
      </w:r>
    </w:p>
    <w:p w:rsidR="00F74372" w:rsidRDefault="00F74372">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2049</w:t>
      </w:r>
    </w:p>
    <w:p w:rsidR="00F74372" w:rsidRDefault="00F74372">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2049</w:t>
      </w:r>
    </w:p>
    <w:p w:rsidR="00F74372" w:rsidRDefault="00F74372">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2049</w:t>
      </w:r>
    </w:p>
    <w:p w:rsidR="00F74372" w:rsidRDefault="00F74372">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2051</w:t>
      </w:r>
    </w:p>
    <w:p w:rsidR="00F74372" w:rsidRDefault="00F74372">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2052</w:t>
      </w:r>
    </w:p>
    <w:p w:rsidR="00F74372" w:rsidRDefault="00F74372">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rsidR="00F74372" w:rsidRDefault="00F74372">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2055</w:t>
      </w:r>
    </w:p>
    <w:p w:rsidR="00F74372" w:rsidRDefault="00F74372">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2056</w:t>
      </w:r>
    </w:p>
    <w:p w:rsidR="00F74372" w:rsidRDefault="00F74372">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2056</w:t>
      </w:r>
    </w:p>
    <w:p w:rsidR="00F74372" w:rsidRDefault="00F74372">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2060</w:t>
      </w:r>
    </w:p>
    <w:p w:rsidR="00F74372" w:rsidRDefault="00F74372">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2060</w:t>
      </w:r>
    </w:p>
    <w:p w:rsidR="00F74372" w:rsidRDefault="00F74372">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2060</w:t>
      </w:r>
    </w:p>
    <w:p w:rsidR="00F74372" w:rsidRDefault="00F74372">
      <w:pPr>
        <w:pStyle w:val="TOC4"/>
        <w:rPr>
          <w:rFonts w:asciiTheme="minorHAnsi" w:eastAsiaTheme="minorEastAsia" w:hAnsiTheme="minorHAnsi" w:cstheme="minorBidi"/>
          <w:sz w:val="22"/>
          <w:szCs w:val="22"/>
        </w:rPr>
      </w:pPr>
      <w:r w:rsidRPr="00F74372">
        <w:t>A.8.16.65.2</w:t>
      </w:r>
      <w:r w:rsidRPr="00F74372">
        <w:rPr>
          <w:rFonts w:asciiTheme="minorHAnsi" w:hAnsiTheme="minorHAnsi" w:cstheme="minorBidi"/>
          <w:sz w:val="22"/>
          <w:szCs w:val="22"/>
        </w:rPr>
        <w:tab/>
      </w:r>
      <w:r w:rsidRPr="007760F8">
        <w:rPr>
          <w:rFonts w:eastAsia="SimSun"/>
          <w:lang w:eastAsia="zh-CN"/>
        </w:rPr>
        <w:t>Test Requirements</w:t>
      </w:r>
      <w:r>
        <w:tab/>
        <w:t>2065</w:t>
      </w:r>
    </w:p>
    <w:p w:rsidR="00F74372" w:rsidRDefault="00F74372">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2065</w:t>
      </w:r>
    </w:p>
    <w:p w:rsidR="00F74372" w:rsidRDefault="00F74372">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2065</w:t>
      </w:r>
    </w:p>
    <w:p w:rsidR="00F74372" w:rsidRDefault="00F74372">
      <w:pPr>
        <w:pStyle w:val="TOC4"/>
        <w:rPr>
          <w:rFonts w:asciiTheme="minorHAnsi" w:eastAsiaTheme="minorEastAsia" w:hAnsiTheme="minorHAnsi" w:cstheme="minorBidi"/>
          <w:sz w:val="22"/>
          <w:szCs w:val="22"/>
        </w:rPr>
      </w:pPr>
      <w:r w:rsidRPr="00F74372">
        <w:t>A.8.16.66.2</w:t>
      </w:r>
      <w:r w:rsidRPr="00F74372">
        <w:rPr>
          <w:rFonts w:asciiTheme="minorHAnsi" w:hAnsiTheme="minorHAnsi" w:cstheme="minorBidi"/>
          <w:sz w:val="22"/>
          <w:szCs w:val="22"/>
        </w:rPr>
        <w:tab/>
      </w:r>
      <w:r w:rsidRPr="007760F8">
        <w:rPr>
          <w:rFonts w:eastAsia="SimSun"/>
          <w:lang w:eastAsia="zh-CN"/>
        </w:rPr>
        <w:t>Test Requirements</w:t>
      </w:r>
      <w:r>
        <w:tab/>
        <w:t>2070</w:t>
      </w:r>
    </w:p>
    <w:p w:rsidR="00F74372" w:rsidRDefault="00F74372">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2070</w:t>
      </w:r>
    </w:p>
    <w:p w:rsidR="00F74372" w:rsidRDefault="00F74372">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2070</w:t>
      </w:r>
    </w:p>
    <w:p w:rsidR="00F74372" w:rsidRDefault="00F74372">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2075</w:t>
      </w:r>
    </w:p>
    <w:p w:rsidR="00F74372" w:rsidRDefault="00F74372">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2075</w:t>
      </w:r>
    </w:p>
    <w:p w:rsidR="00F74372" w:rsidRDefault="00F74372">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2075</w:t>
      </w:r>
    </w:p>
    <w:p w:rsidR="00F74372" w:rsidRDefault="00F74372">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2080</w:t>
      </w:r>
    </w:p>
    <w:p w:rsidR="00F74372" w:rsidRDefault="00F74372">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2080</w:t>
      </w:r>
    </w:p>
    <w:p w:rsidR="00F74372" w:rsidRDefault="00F74372">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2080</w:t>
      </w:r>
    </w:p>
    <w:p w:rsidR="00F74372" w:rsidRDefault="00F74372">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2083</w:t>
      </w:r>
    </w:p>
    <w:p w:rsidR="00F74372" w:rsidRDefault="00F74372">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2083</w:t>
      </w:r>
    </w:p>
    <w:p w:rsidR="00F74372" w:rsidRDefault="00F74372">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2083</w:t>
      </w:r>
    </w:p>
    <w:p w:rsidR="00F74372" w:rsidRDefault="00F74372">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2086</w:t>
      </w:r>
    </w:p>
    <w:p w:rsidR="00F74372" w:rsidRDefault="00F74372">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2086</w:t>
      </w:r>
    </w:p>
    <w:p w:rsidR="00F74372" w:rsidRDefault="00F74372">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2086</w:t>
      </w:r>
    </w:p>
    <w:p w:rsidR="00F74372" w:rsidRDefault="00F74372">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2090</w:t>
      </w:r>
    </w:p>
    <w:p w:rsidR="00F74372" w:rsidRDefault="00F74372">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2090</w:t>
      </w:r>
    </w:p>
    <w:p w:rsidR="00F74372" w:rsidRDefault="00F74372">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2090</w:t>
      </w:r>
    </w:p>
    <w:p w:rsidR="00F74372" w:rsidRDefault="00F74372">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2094</w:t>
      </w:r>
    </w:p>
    <w:p w:rsidR="00F74372" w:rsidRDefault="00F74372">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2094</w:t>
      </w:r>
    </w:p>
    <w:p w:rsidR="00F74372" w:rsidRDefault="00F74372">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2094</w:t>
      </w:r>
    </w:p>
    <w:p w:rsidR="00F74372" w:rsidRDefault="00F74372">
      <w:pPr>
        <w:pStyle w:val="TOC4"/>
        <w:rPr>
          <w:rFonts w:asciiTheme="minorHAnsi" w:eastAsiaTheme="minorEastAsia" w:hAnsiTheme="minorHAnsi" w:cstheme="minorBidi"/>
          <w:sz w:val="22"/>
          <w:szCs w:val="22"/>
        </w:rPr>
      </w:pPr>
      <w:r w:rsidRPr="00F74372">
        <w:t>A.8.16.73</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2099</w:t>
      </w:r>
    </w:p>
    <w:p w:rsidR="00F74372" w:rsidRDefault="00F74372">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2099</w:t>
      </w:r>
    </w:p>
    <w:p w:rsidR="00F74372" w:rsidRDefault="00F74372">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2099</w:t>
      </w:r>
    </w:p>
    <w:p w:rsidR="00F74372" w:rsidRDefault="00F74372">
      <w:pPr>
        <w:pStyle w:val="TOC4"/>
        <w:rPr>
          <w:rFonts w:asciiTheme="minorHAnsi" w:eastAsiaTheme="minorEastAsia" w:hAnsiTheme="minorHAnsi" w:cstheme="minorBidi"/>
          <w:sz w:val="22"/>
          <w:szCs w:val="22"/>
        </w:rPr>
      </w:pPr>
      <w:r w:rsidRPr="00F74372">
        <w:t>A.8.16.74</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2104</w:t>
      </w:r>
    </w:p>
    <w:p w:rsidR="00F74372" w:rsidRDefault="00F74372">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2104</w:t>
      </w:r>
    </w:p>
    <w:p w:rsidR="00F74372" w:rsidRDefault="00F74372">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2104</w:t>
      </w:r>
    </w:p>
    <w:p w:rsidR="00F74372" w:rsidRDefault="00F74372">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2109</w:t>
      </w:r>
    </w:p>
    <w:p w:rsidR="00F74372" w:rsidRDefault="00F74372">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2109</w:t>
      </w:r>
    </w:p>
    <w:p w:rsidR="00F74372" w:rsidRDefault="00F74372">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2109</w:t>
      </w:r>
    </w:p>
    <w:p w:rsidR="00F74372" w:rsidRDefault="00F74372">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2114</w:t>
      </w:r>
    </w:p>
    <w:p w:rsidR="00F74372" w:rsidRDefault="00F74372">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2114</w:t>
      </w:r>
    </w:p>
    <w:p w:rsidR="00F74372" w:rsidRDefault="00F74372">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2114</w:t>
      </w:r>
    </w:p>
    <w:p w:rsidR="00F74372" w:rsidRDefault="00F74372">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2117</w:t>
      </w:r>
    </w:p>
    <w:p w:rsidR="00F74372" w:rsidRDefault="00F74372">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2117</w:t>
      </w:r>
    </w:p>
    <w:p w:rsidR="00F74372" w:rsidRDefault="00F74372">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2117</w:t>
      </w:r>
    </w:p>
    <w:p w:rsidR="00F74372" w:rsidRDefault="00F74372">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2120</w:t>
      </w:r>
    </w:p>
    <w:p w:rsidR="00F74372" w:rsidRDefault="00F74372">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2121</w:t>
      </w:r>
    </w:p>
    <w:p w:rsidR="00F74372" w:rsidRDefault="00F74372">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2121</w:t>
      </w:r>
    </w:p>
    <w:p w:rsidR="00F74372" w:rsidRDefault="00F74372">
      <w:pPr>
        <w:pStyle w:val="TOC4"/>
        <w:rPr>
          <w:rFonts w:asciiTheme="minorHAnsi" w:eastAsiaTheme="minorEastAsia" w:hAnsiTheme="minorHAnsi" w:cstheme="minorBidi"/>
          <w:sz w:val="22"/>
          <w:szCs w:val="22"/>
        </w:rPr>
      </w:pPr>
      <w:r w:rsidRPr="00F74372">
        <w:t>A.8.16.79</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2126</w:t>
      </w:r>
    </w:p>
    <w:p w:rsidR="00F74372" w:rsidRDefault="00F74372">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2126</w:t>
      </w:r>
    </w:p>
    <w:p w:rsidR="00F74372" w:rsidRDefault="00F74372">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2126</w:t>
      </w:r>
    </w:p>
    <w:p w:rsidR="00F74372" w:rsidRDefault="00F74372">
      <w:pPr>
        <w:pStyle w:val="TOC4"/>
        <w:rPr>
          <w:rFonts w:asciiTheme="minorHAnsi" w:eastAsiaTheme="minorEastAsia" w:hAnsiTheme="minorHAnsi" w:cstheme="minorBidi"/>
          <w:sz w:val="22"/>
          <w:szCs w:val="22"/>
        </w:rPr>
      </w:pPr>
      <w:r w:rsidRPr="00F74372">
        <w:t>A.8.16.80</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2131</w:t>
      </w:r>
    </w:p>
    <w:p w:rsidR="00F74372" w:rsidRDefault="00F74372">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2131</w:t>
      </w:r>
    </w:p>
    <w:p w:rsidR="00F74372" w:rsidRDefault="00F74372">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2131</w:t>
      </w:r>
    </w:p>
    <w:p w:rsidR="00F74372" w:rsidRDefault="00F74372">
      <w:pPr>
        <w:pStyle w:val="TOC4"/>
        <w:rPr>
          <w:rFonts w:asciiTheme="minorHAnsi" w:eastAsiaTheme="minorEastAsia" w:hAnsiTheme="minorHAnsi" w:cstheme="minorBidi"/>
          <w:sz w:val="22"/>
          <w:szCs w:val="22"/>
        </w:rPr>
      </w:pPr>
      <w:r w:rsidRPr="00F74372">
        <w:t>A.8.16.81</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2136</w:t>
      </w:r>
    </w:p>
    <w:p w:rsidR="00F74372" w:rsidRDefault="00F74372">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2136</w:t>
      </w:r>
    </w:p>
    <w:p w:rsidR="00F74372" w:rsidRDefault="00F74372">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2136</w:t>
      </w:r>
    </w:p>
    <w:p w:rsidR="00F74372" w:rsidRDefault="00F74372">
      <w:pPr>
        <w:pStyle w:val="TOC4"/>
        <w:rPr>
          <w:rFonts w:asciiTheme="minorHAnsi" w:eastAsiaTheme="minorEastAsia" w:hAnsiTheme="minorHAnsi" w:cstheme="minorBidi"/>
          <w:sz w:val="22"/>
          <w:szCs w:val="22"/>
        </w:rPr>
      </w:pPr>
      <w:r w:rsidRPr="00F74372">
        <w:t>A.8.16.82</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2141</w:t>
      </w:r>
    </w:p>
    <w:p w:rsidR="00F74372" w:rsidRDefault="00F74372">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2141</w:t>
      </w:r>
    </w:p>
    <w:p w:rsidR="00F74372" w:rsidRDefault="00F74372">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2141</w:t>
      </w:r>
    </w:p>
    <w:p w:rsidR="00F74372" w:rsidRDefault="00F74372">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2141</w:t>
      </w:r>
    </w:p>
    <w:p w:rsidR="00F74372" w:rsidRDefault="00F74372">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2146</w:t>
      </w:r>
    </w:p>
    <w:p w:rsidR="00F74372" w:rsidRDefault="00F74372">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2146</w:t>
      </w:r>
    </w:p>
    <w:p w:rsidR="00F74372" w:rsidRDefault="00F74372">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2146</w:t>
      </w:r>
    </w:p>
    <w:p w:rsidR="00F74372" w:rsidRDefault="00F74372">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2152</w:t>
      </w:r>
    </w:p>
    <w:p w:rsidR="00F74372" w:rsidRDefault="00F74372">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2152</w:t>
      </w:r>
    </w:p>
    <w:p w:rsidR="00F74372" w:rsidRDefault="00F74372">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2152</w:t>
      </w:r>
    </w:p>
    <w:p w:rsidR="00F74372" w:rsidRDefault="00F74372">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2153</w:t>
      </w:r>
    </w:p>
    <w:p w:rsidR="00F74372" w:rsidRDefault="00F74372">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2153</w:t>
      </w:r>
    </w:p>
    <w:p w:rsidR="00F74372" w:rsidRDefault="00F74372">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2153</w:t>
      </w:r>
    </w:p>
    <w:p w:rsidR="00F74372" w:rsidRDefault="00F74372">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2154</w:t>
      </w:r>
    </w:p>
    <w:p w:rsidR="00F74372" w:rsidRDefault="00F74372">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2154</w:t>
      </w:r>
    </w:p>
    <w:p w:rsidR="00F74372" w:rsidRDefault="00F74372">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2154</w:t>
      </w:r>
    </w:p>
    <w:p w:rsidR="00F74372" w:rsidRDefault="00F74372">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2155</w:t>
      </w:r>
    </w:p>
    <w:p w:rsidR="00F74372" w:rsidRDefault="00F74372">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2155</w:t>
      </w:r>
    </w:p>
    <w:p w:rsidR="00F74372" w:rsidRDefault="00F74372">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2155</w:t>
      </w:r>
    </w:p>
    <w:p w:rsidR="00F74372" w:rsidRDefault="00F74372">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2156</w:t>
      </w:r>
    </w:p>
    <w:p w:rsidR="00F74372" w:rsidRDefault="00F74372">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2157</w:t>
      </w:r>
    </w:p>
    <w:p w:rsidR="00F74372" w:rsidRDefault="00F74372">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2157</w:t>
      </w:r>
    </w:p>
    <w:p w:rsidR="00F74372" w:rsidRDefault="00F74372">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2157</w:t>
      </w:r>
    </w:p>
    <w:p w:rsidR="00F74372" w:rsidRDefault="00F74372">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2158</w:t>
      </w:r>
    </w:p>
    <w:p w:rsidR="00F74372" w:rsidRDefault="00F74372">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2158</w:t>
      </w:r>
    </w:p>
    <w:p w:rsidR="00F74372" w:rsidRDefault="00F74372">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2158</w:t>
      </w:r>
    </w:p>
    <w:p w:rsidR="00F74372" w:rsidRDefault="00F74372">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2159</w:t>
      </w:r>
    </w:p>
    <w:p w:rsidR="00F74372" w:rsidRDefault="00F74372">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2159</w:t>
      </w:r>
    </w:p>
    <w:p w:rsidR="00F74372" w:rsidRDefault="00F74372">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2160</w:t>
      </w:r>
    </w:p>
    <w:p w:rsidR="00F74372" w:rsidRDefault="00F74372">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2160</w:t>
      </w:r>
    </w:p>
    <w:p w:rsidR="00F74372" w:rsidRDefault="00F74372">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2160</w:t>
      </w:r>
    </w:p>
    <w:p w:rsidR="00F74372" w:rsidRDefault="00F74372">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2165</w:t>
      </w:r>
    </w:p>
    <w:p w:rsidR="00F74372" w:rsidRDefault="00F74372">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2166</w:t>
      </w:r>
    </w:p>
    <w:p w:rsidR="00F74372" w:rsidRDefault="00F74372">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2166</w:t>
      </w:r>
    </w:p>
    <w:p w:rsidR="00F74372" w:rsidRDefault="00F74372">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2172</w:t>
      </w:r>
    </w:p>
    <w:p w:rsidR="00F74372" w:rsidRDefault="00F74372">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2173</w:t>
      </w:r>
    </w:p>
    <w:p w:rsidR="00F74372" w:rsidRDefault="00F74372">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2173</w:t>
      </w:r>
    </w:p>
    <w:p w:rsidR="00F74372" w:rsidRDefault="00F74372">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2173</w:t>
      </w:r>
    </w:p>
    <w:p w:rsidR="00F74372" w:rsidRDefault="00F74372">
      <w:pPr>
        <w:pStyle w:val="TOC4"/>
        <w:rPr>
          <w:rFonts w:asciiTheme="minorHAnsi" w:eastAsiaTheme="minorEastAsia" w:hAnsiTheme="minorHAnsi" w:cstheme="minorBidi"/>
          <w:sz w:val="22"/>
          <w:szCs w:val="22"/>
        </w:rPr>
      </w:pPr>
      <w:r w:rsidRPr="00F74372">
        <w:t>A.8.18.1.2</w:t>
      </w:r>
      <w:r w:rsidRPr="00F74372">
        <w:rPr>
          <w:rFonts w:asciiTheme="minorHAnsi" w:eastAsiaTheme="minorEastAsia" w:hAnsiTheme="minorHAnsi" w:cstheme="minorBidi"/>
          <w:sz w:val="22"/>
          <w:szCs w:val="22"/>
        </w:rPr>
        <w:tab/>
      </w:r>
      <w:r w:rsidRPr="007760F8">
        <w:rPr>
          <w:snapToGrid w:val="0"/>
        </w:rPr>
        <w:t>Test Requirements</w:t>
      </w:r>
      <w:r>
        <w:tab/>
        <w:t>2175</w:t>
      </w:r>
    </w:p>
    <w:p w:rsidR="00F74372" w:rsidRDefault="00F74372">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2175</w:t>
      </w:r>
    </w:p>
    <w:p w:rsidR="00F74372" w:rsidRDefault="00F74372">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2175</w:t>
      </w:r>
    </w:p>
    <w:p w:rsidR="00F74372" w:rsidRDefault="00F74372">
      <w:pPr>
        <w:pStyle w:val="TOC4"/>
        <w:rPr>
          <w:rFonts w:asciiTheme="minorHAnsi" w:eastAsiaTheme="minorEastAsia" w:hAnsiTheme="minorHAnsi" w:cstheme="minorBidi"/>
          <w:sz w:val="22"/>
          <w:szCs w:val="22"/>
        </w:rPr>
      </w:pPr>
      <w:r w:rsidRPr="00F74372">
        <w:t>A.8.19.1.1</w:t>
      </w:r>
      <w:r w:rsidRPr="00F74372">
        <w:rPr>
          <w:rFonts w:asciiTheme="minorHAnsi" w:eastAsiaTheme="minorEastAsia" w:hAnsiTheme="minorHAnsi" w:cstheme="minorBidi"/>
          <w:sz w:val="22"/>
          <w:szCs w:val="22"/>
        </w:rPr>
        <w:tab/>
      </w:r>
      <w:r w:rsidRPr="007760F8">
        <w:rPr>
          <w:snapToGrid w:val="0"/>
        </w:rPr>
        <w:t>Test Purpose and Environment</w:t>
      </w:r>
      <w:r>
        <w:tab/>
        <w:t>2175</w:t>
      </w:r>
    </w:p>
    <w:p w:rsidR="00F74372" w:rsidRDefault="00F74372">
      <w:pPr>
        <w:pStyle w:val="TOC4"/>
        <w:rPr>
          <w:rFonts w:asciiTheme="minorHAnsi" w:eastAsiaTheme="minorEastAsia" w:hAnsiTheme="minorHAnsi" w:cstheme="minorBidi"/>
          <w:sz w:val="22"/>
          <w:szCs w:val="22"/>
        </w:rPr>
      </w:pPr>
      <w:r w:rsidRPr="00F74372">
        <w:t>A.8.19.1.2</w:t>
      </w:r>
      <w:r w:rsidRPr="00F74372">
        <w:rPr>
          <w:rFonts w:asciiTheme="minorHAnsi" w:eastAsiaTheme="minorEastAsia" w:hAnsiTheme="minorHAnsi" w:cstheme="minorBidi"/>
          <w:sz w:val="22"/>
          <w:szCs w:val="22"/>
        </w:rPr>
        <w:tab/>
      </w:r>
      <w:r w:rsidRPr="007760F8">
        <w:rPr>
          <w:snapToGrid w:val="0"/>
        </w:rPr>
        <w:t>Test Requirements</w:t>
      </w:r>
      <w:r>
        <w:tab/>
        <w:t>2176</w:t>
      </w:r>
    </w:p>
    <w:p w:rsidR="00F74372" w:rsidRDefault="00F74372">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2177</w:t>
      </w:r>
    </w:p>
    <w:p w:rsidR="00F74372" w:rsidRDefault="00F74372">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2177</w:t>
      </w:r>
    </w:p>
    <w:p w:rsidR="00F74372" w:rsidRDefault="00F74372">
      <w:pPr>
        <w:pStyle w:val="TOC4"/>
        <w:rPr>
          <w:rFonts w:asciiTheme="minorHAnsi" w:eastAsiaTheme="minorEastAsia" w:hAnsiTheme="minorHAnsi" w:cstheme="minorBidi"/>
          <w:sz w:val="22"/>
          <w:szCs w:val="22"/>
        </w:rPr>
      </w:pPr>
      <w:r w:rsidRPr="00F74372">
        <w:t>A.8.20.1.1</w:t>
      </w:r>
      <w:r w:rsidRPr="00F74372">
        <w:rPr>
          <w:rFonts w:asciiTheme="minorHAnsi" w:eastAsiaTheme="minorEastAsia" w:hAnsiTheme="minorHAnsi" w:cstheme="minorBidi"/>
          <w:sz w:val="22"/>
          <w:szCs w:val="22"/>
        </w:rPr>
        <w:tab/>
      </w:r>
      <w:r w:rsidRPr="007760F8">
        <w:rPr>
          <w:snapToGrid w:val="0"/>
        </w:rPr>
        <w:t>Test Purpose and Environment</w:t>
      </w:r>
      <w:r>
        <w:tab/>
        <w:t>2177</w:t>
      </w:r>
    </w:p>
    <w:p w:rsidR="00F74372" w:rsidRDefault="00F74372">
      <w:pPr>
        <w:pStyle w:val="TOC4"/>
        <w:rPr>
          <w:rFonts w:asciiTheme="minorHAnsi" w:eastAsiaTheme="minorEastAsia" w:hAnsiTheme="minorHAnsi" w:cstheme="minorBidi"/>
          <w:sz w:val="22"/>
          <w:szCs w:val="22"/>
        </w:rPr>
      </w:pPr>
      <w:r w:rsidRPr="00F74372">
        <w:t>A.8.20.1.2</w:t>
      </w:r>
      <w:r w:rsidRPr="00F74372">
        <w:rPr>
          <w:rFonts w:asciiTheme="minorHAnsi" w:eastAsiaTheme="minorEastAsia" w:hAnsiTheme="minorHAnsi" w:cstheme="minorBidi"/>
          <w:sz w:val="22"/>
          <w:szCs w:val="22"/>
        </w:rPr>
        <w:tab/>
      </w:r>
      <w:r w:rsidRPr="007760F8">
        <w:rPr>
          <w:snapToGrid w:val="0"/>
        </w:rPr>
        <w:t>Test Requirements</w:t>
      </w:r>
      <w:r>
        <w:tab/>
        <w:t>2178</w:t>
      </w:r>
    </w:p>
    <w:p w:rsidR="00F74372" w:rsidRDefault="00F74372">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2178</w:t>
      </w:r>
    </w:p>
    <w:p w:rsidR="00F74372" w:rsidRDefault="00F74372">
      <w:pPr>
        <w:pStyle w:val="TOC4"/>
        <w:rPr>
          <w:rFonts w:asciiTheme="minorHAnsi" w:eastAsiaTheme="minorEastAsia" w:hAnsiTheme="minorHAnsi" w:cstheme="minorBidi"/>
          <w:sz w:val="22"/>
          <w:szCs w:val="22"/>
        </w:rPr>
      </w:pPr>
      <w:r w:rsidRPr="00F74372">
        <w:t>A.8.20.2.1</w:t>
      </w:r>
      <w:r w:rsidRPr="00F74372">
        <w:rPr>
          <w:rFonts w:asciiTheme="minorHAnsi" w:eastAsiaTheme="minorEastAsia" w:hAnsiTheme="minorHAnsi" w:cstheme="minorBidi"/>
          <w:sz w:val="22"/>
          <w:szCs w:val="22"/>
        </w:rPr>
        <w:tab/>
      </w:r>
      <w:r w:rsidRPr="007760F8">
        <w:rPr>
          <w:snapToGrid w:val="0"/>
        </w:rPr>
        <w:t>Test Purpose and Environment</w:t>
      </w:r>
      <w:r>
        <w:tab/>
        <w:t>2179</w:t>
      </w:r>
    </w:p>
    <w:p w:rsidR="00F74372" w:rsidRDefault="00F74372">
      <w:pPr>
        <w:pStyle w:val="TOC4"/>
        <w:rPr>
          <w:rFonts w:asciiTheme="minorHAnsi" w:eastAsiaTheme="minorEastAsia" w:hAnsiTheme="minorHAnsi" w:cstheme="minorBidi"/>
          <w:sz w:val="22"/>
          <w:szCs w:val="22"/>
        </w:rPr>
      </w:pPr>
      <w:r w:rsidRPr="00F74372">
        <w:t>A.8.20.2.2</w:t>
      </w:r>
      <w:r w:rsidRPr="00F74372">
        <w:rPr>
          <w:rFonts w:asciiTheme="minorHAnsi" w:eastAsiaTheme="minorEastAsia" w:hAnsiTheme="minorHAnsi" w:cstheme="minorBidi"/>
          <w:sz w:val="22"/>
          <w:szCs w:val="22"/>
        </w:rPr>
        <w:tab/>
      </w:r>
      <w:r w:rsidRPr="007760F8">
        <w:rPr>
          <w:snapToGrid w:val="0"/>
        </w:rPr>
        <w:t>Test Requirements</w:t>
      </w:r>
      <w:r>
        <w:tab/>
        <w:t>2180</w:t>
      </w:r>
    </w:p>
    <w:p w:rsidR="00F74372" w:rsidRDefault="00F74372">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2181</w:t>
      </w:r>
    </w:p>
    <w:p w:rsidR="00F74372" w:rsidRDefault="00F74372">
      <w:pPr>
        <w:pStyle w:val="TOC4"/>
        <w:rPr>
          <w:rFonts w:asciiTheme="minorHAnsi" w:eastAsiaTheme="minorEastAsia" w:hAnsiTheme="minorHAnsi" w:cstheme="minorBidi"/>
          <w:sz w:val="22"/>
          <w:szCs w:val="22"/>
        </w:rPr>
      </w:pPr>
      <w:r w:rsidRPr="00F74372">
        <w:t>A.8.20.</w:t>
      </w:r>
      <w:r w:rsidRPr="00F74372">
        <w:rPr>
          <w:lang w:eastAsia="zh-CN"/>
        </w:rPr>
        <w:t>2A</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2181</w:t>
      </w:r>
    </w:p>
    <w:p w:rsidR="00F74372" w:rsidRDefault="00F74372">
      <w:pPr>
        <w:pStyle w:val="TOC4"/>
        <w:rPr>
          <w:rFonts w:asciiTheme="minorHAnsi" w:eastAsiaTheme="minorEastAsia" w:hAnsiTheme="minorHAnsi" w:cstheme="minorBidi"/>
          <w:sz w:val="22"/>
          <w:szCs w:val="22"/>
        </w:rPr>
      </w:pPr>
      <w:r w:rsidRPr="00F74372">
        <w:t>A.8.20.2</w:t>
      </w:r>
      <w:r w:rsidRPr="00F74372">
        <w:rPr>
          <w:lang w:eastAsia="zh-CN"/>
        </w:rPr>
        <w:t>A</w:t>
      </w:r>
      <w:r w:rsidRPr="00F74372">
        <w:t>.2</w:t>
      </w:r>
      <w:r w:rsidRPr="00F74372">
        <w:rPr>
          <w:rFonts w:asciiTheme="minorHAnsi" w:eastAsiaTheme="minorEastAsia" w:hAnsiTheme="minorHAnsi" w:cstheme="minorBidi"/>
          <w:sz w:val="22"/>
          <w:szCs w:val="22"/>
        </w:rPr>
        <w:tab/>
      </w:r>
      <w:r w:rsidRPr="007760F8">
        <w:rPr>
          <w:snapToGrid w:val="0"/>
        </w:rPr>
        <w:t>Test Requirements</w:t>
      </w:r>
      <w:r>
        <w:tab/>
        <w:t>2181</w:t>
      </w:r>
    </w:p>
    <w:p w:rsidR="00F74372" w:rsidRDefault="00F74372">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2181</w:t>
      </w:r>
    </w:p>
    <w:p w:rsidR="00F74372" w:rsidRDefault="00F74372">
      <w:pPr>
        <w:pStyle w:val="TOC4"/>
        <w:rPr>
          <w:rFonts w:asciiTheme="minorHAnsi" w:eastAsiaTheme="minorEastAsia" w:hAnsiTheme="minorHAnsi" w:cstheme="minorBidi"/>
          <w:sz w:val="22"/>
          <w:szCs w:val="22"/>
        </w:rPr>
      </w:pPr>
      <w:r w:rsidRPr="00F74372">
        <w:t>A.8.20.</w:t>
      </w:r>
      <w:r w:rsidRPr="00F74372">
        <w:rPr>
          <w:lang w:eastAsia="zh-CN"/>
        </w:rPr>
        <w:t>2B</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2181</w:t>
      </w:r>
    </w:p>
    <w:p w:rsidR="00F74372" w:rsidRDefault="00F74372">
      <w:pPr>
        <w:pStyle w:val="TOC4"/>
        <w:rPr>
          <w:rFonts w:asciiTheme="minorHAnsi" w:eastAsiaTheme="minorEastAsia" w:hAnsiTheme="minorHAnsi" w:cstheme="minorBidi"/>
          <w:sz w:val="22"/>
          <w:szCs w:val="22"/>
        </w:rPr>
      </w:pPr>
      <w:r w:rsidRPr="00F74372">
        <w:t>A.8.20.2</w:t>
      </w:r>
      <w:r w:rsidRPr="00F74372">
        <w:rPr>
          <w:lang w:eastAsia="zh-CN"/>
        </w:rPr>
        <w:t>B</w:t>
      </w:r>
      <w:r w:rsidRPr="00F74372">
        <w:t>.2</w:t>
      </w:r>
      <w:r w:rsidRPr="00F74372">
        <w:rPr>
          <w:rFonts w:asciiTheme="minorHAnsi" w:eastAsiaTheme="minorEastAsia" w:hAnsiTheme="minorHAnsi" w:cstheme="minorBidi"/>
          <w:sz w:val="22"/>
          <w:szCs w:val="22"/>
        </w:rPr>
        <w:tab/>
      </w:r>
      <w:r w:rsidRPr="007760F8">
        <w:rPr>
          <w:snapToGrid w:val="0"/>
        </w:rPr>
        <w:t>Test Requirements</w:t>
      </w:r>
      <w:r>
        <w:tab/>
        <w:t>2184</w:t>
      </w:r>
    </w:p>
    <w:p w:rsidR="00F74372" w:rsidRDefault="00F74372">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2184</w:t>
      </w:r>
    </w:p>
    <w:p w:rsidR="00F74372" w:rsidRDefault="00F74372">
      <w:pPr>
        <w:pStyle w:val="TOC4"/>
        <w:rPr>
          <w:rFonts w:asciiTheme="minorHAnsi" w:eastAsiaTheme="minorEastAsia" w:hAnsiTheme="minorHAnsi" w:cstheme="minorBidi"/>
          <w:sz w:val="22"/>
          <w:szCs w:val="22"/>
        </w:rPr>
      </w:pPr>
      <w:r w:rsidRPr="00F74372">
        <w:t>A.8.20.3.1</w:t>
      </w:r>
      <w:r w:rsidRPr="00F74372">
        <w:rPr>
          <w:rFonts w:asciiTheme="minorHAnsi" w:eastAsiaTheme="minorEastAsia" w:hAnsiTheme="minorHAnsi" w:cstheme="minorBidi"/>
          <w:sz w:val="22"/>
          <w:szCs w:val="22"/>
        </w:rPr>
        <w:tab/>
      </w:r>
      <w:r w:rsidRPr="007760F8">
        <w:rPr>
          <w:snapToGrid w:val="0"/>
        </w:rPr>
        <w:t>Test Purpose and Environment</w:t>
      </w:r>
      <w:r>
        <w:tab/>
        <w:t>2184</w:t>
      </w:r>
    </w:p>
    <w:p w:rsidR="00F74372" w:rsidRDefault="00F74372">
      <w:pPr>
        <w:pStyle w:val="TOC4"/>
        <w:rPr>
          <w:rFonts w:asciiTheme="minorHAnsi" w:eastAsiaTheme="minorEastAsia" w:hAnsiTheme="minorHAnsi" w:cstheme="minorBidi"/>
          <w:sz w:val="22"/>
          <w:szCs w:val="22"/>
        </w:rPr>
      </w:pPr>
      <w:r w:rsidRPr="00F74372">
        <w:t>A.8.20.3.2</w:t>
      </w:r>
      <w:r w:rsidRPr="00F74372">
        <w:rPr>
          <w:rFonts w:asciiTheme="minorHAnsi" w:eastAsiaTheme="minorEastAsia" w:hAnsiTheme="minorHAnsi" w:cstheme="minorBidi"/>
          <w:sz w:val="22"/>
          <w:szCs w:val="22"/>
        </w:rPr>
        <w:tab/>
      </w:r>
      <w:r w:rsidRPr="007760F8">
        <w:rPr>
          <w:snapToGrid w:val="0"/>
        </w:rPr>
        <w:t>Test Requirements</w:t>
      </w:r>
      <w:r>
        <w:tab/>
        <w:t>2186</w:t>
      </w:r>
    </w:p>
    <w:p w:rsidR="00F74372" w:rsidRDefault="00F74372">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2186</w:t>
      </w:r>
    </w:p>
    <w:p w:rsidR="00F74372" w:rsidRDefault="00F74372">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2186</w:t>
      </w:r>
    </w:p>
    <w:p w:rsidR="00F74372" w:rsidRDefault="00F74372">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2186</w:t>
      </w:r>
    </w:p>
    <w:p w:rsidR="00F74372" w:rsidRDefault="00F74372">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2188</w:t>
      </w:r>
    </w:p>
    <w:p w:rsidR="00F74372" w:rsidRDefault="00F74372">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2188</w:t>
      </w:r>
    </w:p>
    <w:p w:rsidR="00F74372" w:rsidRDefault="00F74372">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2188</w:t>
      </w:r>
    </w:p>
    <w:p w:rsidR="00F74372" w:rsidRDefault="00F74372">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2188</w:t>
      </w:r>
    </w:p>
    <w:p w:rsidR="00F74372" w:rsidRDefault="00F74372">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2188</w:t>
      </w:r>
    </w:p>
    <w:p w:rsidR="00F74372" w:rsidRDefault="00F74372">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2188</w:t>
      </w:r>
    </w:p>
    <w:p w:rsidR="00F74372" w:rsidRDefault="00F74372">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2188</w:t>
      </w:r>
    </w:p>
    <w:p w:rsidR="00F74372" w:rsidRDefault="00F74372">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2189</w:t>
      </w:r>
    </w:p>
    <w:p w:rsidR="00F74372" w:rsidRDefault="00F74372">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2189</w:t>
      </w:r>
    </w:p>
    <w:p w:rsidR="00F74372" w:rsidRDefault="00F74372">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2189</w:t>
      </w:r>
    </w:p>
    <w:p w:rsidR="00F74372" w:rsidRDefault="00F74372">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2191</w:t>
      </w:r>
    </w:p>
    <w:p w:rsidR="00F74372" w:rsidRDefault="00F74372">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2191</w:t>
      </w:r>
    </w:p>
    <w:p w:rsidR="00F74372" w:rsidRDefault="00F74372">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2191</w:t>
      </w:r>
    </w:p>
    <w:p w:rsidR="00F74372" w:rsidRDefault="00F74372">
      <w:pPr>
        <w:pStyle w:val="TOC4"/>
        <w:rPr>
          <w:rFonts w:asciiTheme="minorHAnsi" w:eastAsiaTheme="minorEastAsia" w:hAnsiTheme="minorHAnsi" w:cstheme="minorBidi"/>
          <w:sz w:val="22"/>
          <w:szCs w:val="22"/>
        </w:rPr>
      </w:pPr>
      <w:r w:rsidRPr="00F74372">
        <w:t>A.8.21.1</w:t>
      </w:r>
      <w:r w:rsidRPr="00F74372">
        <w:rPr>
          <w:rFonts w:asciiTheme="minorHAnsi" w:eastAsiaTheme="minorEastAsia" w:hAnsiTheme="minorHAnsi"/>
          <w:sz w:val="22"/>
          <w:szCs w:val="22"/>
        </w:rPr>
        <w:tab/>
      </w:r>
      <w:r w:rsidRPr="007760F8">
        <w:rPr>
          <w:rFonts w:cs="v4.2.0"/>
        </w:rPr>
        <w:t>Test Purpose and Environment</w:t>
      </w:r>
      <w:r>
        <w:tab/>
        <w:t>2191</w:t>
      </w:r>
    </w:p>
    <w:p w:rsidR="00F74372" w:rsidRDefault="00F74372">
      <w:pPr>
        <w:pStyle w:val="TOC3"/>
        <w:rPr>
          <w:rFonts w:asciiTheme="minorHAnsi" w:eastAsiaTheme="minorEastAsia" w:hAnsiTheme="minorHAnsi" w:cstheme="minorBidi"/>
          <w:sz w:val="22"/>
          <w:szCs w:val="22"/>
        </w:rPr>
      </w:pPr>
      <w:r>
        <w:t>A.8.21.2 Test Requirements</w:t>
      </w:r>
      <w:r>
        <w:tab/>
        <w:t>2195</w:t>
      </w:r>
    </w:p>
    <w:p w:rsidR="00F74372" w:rsidRDefault="00F74372">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2195</w:t>
      </w:r>
    </w:p>
    <w:p w:rsidR="00F74372" w:rsidRDefault="00F74372">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2195</w:t>
      </w:r>
    </w:p>
    <w:p w:rsidR="00F74372" w:rsidRDefault="00F74372">
      <w:pPr>
        <w:pStyle w:val="TOC4"/>
        <w:rPr>
          <w:rFonts w:asciiTheme="minorHAnsi" w:eastAsiaTheme="minorEastAsia" w:hAnsiTheme="minorHAnsi" w:cstheme="minorBidi"/>
          <w:sz w:val="22"/>
          <w:szCs w:val="22"/>
        </w:rPr>
      </w:pPr>
      <w:r w:rsidRPr="00F74372">
        <w:t>A.8.22.1.</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2195</w:t>
      </w:r>
    </w:p>
    <w:p w:rsidR="00F74372" w:rsidRDefault="00F74372">
      <w:pPr>
        <w:pStyle w:val="TOC4"/>
        <w:rPr>
          <w:rFonts w:asciiTheme="minorHAnsi" w:eastAsiaTheme="minorEastAsia" w:hAnsiTheme="minorHAnsi" w:cstheme="minorBidi"/>
          <w:sz w:val="22"/>
          <w:szCs w:val="22"/>
        </w:rPr>
      </w:pPr>
      <w:r w:rsidRPr="00F74372">
        <w:t>A.8.22.1.2</w:t>
      </w:r>
      <w:r w:rsidRPr="00F74372">
        <w:rPr>
          <w:rFonts w:asciiTheme="minorHAnsi" w:eastAsiaTheme="minorEastAsia" w:hAnsiTheme="minorHAnsi" w:cstheme="minorBidi"/>
          <w:sz w:val="22"/>
          <w:szCs w:val="22"/>
        </w:rPr>
        <w:tab/>
      </w:r>
      <w:r w:rsidRPr="007760F8">
        <w:rPr>
          <w:snapToGrid w:val="0"/>
        </w:rPr>
        <w:t>Test Requirements</w:t>
      </w:r>
      <w:r>
        <w:tab/>
        <w:t>2198</w:t>
      </w:r>
    </w:p>
    <w:p w:rsidR="00F74372" w:rsidRDefault="00F74372">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2198</w:t>
      </w:r>
    </w:p>
    <w:p w:rsidR="00F74372" w:rsidRDefault="00F74372">
      <w:pPr>
        <w:pStyle w:val="TOC4"/>
        <w:rPr>
          <w:rFonts w:asciiTheme="minorHAnsi" w:eastAsiaTheme="minorEastAsia" w:hAnsiTheme="minorHAnsi" w:cstheme="minorBidi"/>
          <w:sz w:val="22"/>
          <w:szCs w:val="22"/>
        </w:rPr>
      </w:pPr>
      <w:r w:rsidRPr="00F74372">
        <w:t>A.8.22.2.</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2198</w:t>
      </w:r>
    </w:p>
    <w:p w:rsidR="00F74372" w:rsidRDefault="00F74372">
      <w:pPr>
        <w:pStyle w:val="TOC4"/>
        <w:rPr>
          <w:rFonts w:asciiTheme="minorHAnsi" w:eastAsiaTheme="minorEastAsia" w:hAnsiTheme="minorHAnsi" w:cstheme="minorBidi"/>
          <w:sz w:val="22"/>
          <w:szCs w:val="22"/>
        </w:rPr>
      </w:pPr>
      <w:r w:rsidRPr="00F74372">
        <w:t>A.8.22.2.2</w:t>
      </w:r>
      <w:r w:rsidRPr="00F74372">
        <w:rPr>
          <w:rFonts w:asciiTheme="minorHAnsi" w:eastAsiaTheme="minorEastAsia" w:hAnsiTheme="minorHAnsi" w:cstheme="minorBidi"/>
          <w:sz w:val="22"/>
          <w:szCs w:val="22"/>
        </w:rPr>
        <w:tab/>
      </w:r>
      <w:r w:rsidRPr="007760F8">
        <w:rPr>
          <w:snapToGrid w:val="0"/>
        </w:rPr>
        <w:t>Test Requirements</w:t>
      </w:r>
      <w:r>
        <w:tab/>
        <w:t>2201</w:t>
      </w:r>
    </w:p>
    <w:p w:rsidR="00F74372" w:rsidRDefault="00F74372">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2201</w:t>
      </w:r>
    </w:p>
    <w:p w:rsidR="00F74372" w:rsidRDefault="00F74372">
      <w:pPr>
        <w:pStyle w:val="TOC4"/>
        <w:rPr>
          <w:rFonts w:asciiTheme="minorHAnsi" w:eastAsiaTheme="minorEastAsia" w:hAnsiTheme="minorHAnsi" w:cstheme="minorBidi"/>
          <w:sz w:val="22"/>
          <w:szCs w:val="22"/>
        </w:rPr>
      </w:pPr>
      <w:r w:rsidRPr="00F74372">
        <w:t>A.8.22.</w:t>
      </w:r>
      <w:r w:rsidRPr="00F74372">
        <w:rPr>
          <w:lang w:eastAsia="zh-CN"/>
        </w:rPr>
        <w:t>3</w:t>
      </w:r>
      <w:r w:rsidRPr="00F74372">
        <w:t>.</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2201</w:t>
      </w:r>
    </w:p>
    <w:p w:rsidR="00F74372" w:rsidRDefault="00F74372">
      <w:pPr>
        <w:pStyle w:val="TOC4"/>
        <w:rPr>
          <w:rFonts w:asciiTheme="minorHAnsi" w:eastAsiaTheme="minorEastAsia" w:hAnsiTheme="minorHAnsi" w:cstheme="minorBidi"/>
          <w:sz w:val="22"/>
          <w:szCs w:val="22"/>
        </w:rPr>
      </w:pPr>
      <w:r w:rsidRPr="00F74372">
        <w:t>A.8.22.</w:t>
      </w:r>
      <w:r w:rsidRPr="00F74372">
        <w:rPr>
          <w:lang w:eastAsia="zh-CN"/>
        </w:rPr>
        <w:t>3</w:t>
      </w:r>
      <w:r w:rsidRPr="00F74372">
        <w:t>.2</w:t>
      </w:r>
      <w:r w:rsidRPr="00F74372">
        <w:rPr>
          <w:rFonts w:asciiTheme="minorHAnsi" w:eastAsiaTheme="minorEastAsia" w:hAnsiTheme="minorHAnsi" w:cstheme="minorBidi"/>
          <w:sz w:val="22"/>
          <w:szCs w:val="22"/>
        </w:rPr>
        <w:tab/>
      </w:r>
      <w:r w:rsidRPr="007760F8">
        <w:rPr>
          <w:snapToGrid w:val="0"/>
        </w:rPr>
        <w:t>Test Requirements</w:t>
      </w:r>
      <w:r>
        <w:tab/>
        <w:t>2204</w:t>
      </w:r>
    </w:p>
    <w:p w:rsidR="00F74372" w:rsidRDefault="00F74372">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2204</w:t>
      </w:r>
    </w:p>
    <w:p w:rsidR="00F74372" w:rsidRDefault="00F74372">
      <w:pPr>
        <w:pStyle w:val="TOC4"/>
        <w:rPr>
          <w:rFonts w:asciiTheme="minorHAnsi" w:eastAsiaTheme="minorEastAsia" w:hAnsiTheme="minorHAnsi" w:cstheme="minorBidi"/>
          <w:sz w:val="22"/>
          <w:szCs w:val="22"/>
        </w:rPr>
      </w:pPr>
      <w:r w:rsidRPr="00F74372">
        <w:t>A.8.22.</w:t>
      </w:r>
      <w:r w:rsidRPr="00F74372">
        <w:rPr>
          <w:lang w:eastAsia="zh-CN"/>
        </w:rPr>
        <w:t>4</w:t>
      </w:r>
      <w:r w:rsidRPr="00F74372">
        <w:t>.</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2204</w:t>
      </w:r>
    </w:p>
    <w:p w:rsidR="00F74372" w:rsidRDefault="00F74372">
      <w:pPr>
        <w:pStyle w:val="TOC4"/>
        <w:rPr>
          <w:rFonts w:asciiTheme="minorHAnsi" w:eastAsiaTheme="minorEastAsia" w:hAnsiTheme="minorHAnsi" w:cstheme="minorBidi"/>
          <w:sz w:val="22"/>
          <w:szCs w:val="22"/>
        </w:rPr>
      </w:pPr>
      <w:r w:rsidRPr="00F74372">
        <w:t>A.8.22.</w:t>
      </w:r>
      <w:r w:rsidRPr="00F74372">
        <w:rPr>
          <w:lang w:eastAsia="zh-CN"/>
        </w:rPr>
        <w:t>4</w:t>
      </w:r>
      <w:r w:rsidRPr="00F74372">
        <w:t>.2</w:t>
      </w:r>
      <w:r w:rsidRPr="00F74372">
        <w:rPr>
          <w:rFonts w:asciiTheme="minorHAnsi" w:eastAsiaTheme="minorEastAsia" w:hAnsiTheme="minorHAnsi" w:cstheme="minorBidi"/>
          <w:sz w:val="22"/>
          <w:szCs w:val="22"/>
        </w:rPr>
        <w:tab/>
      </w:r>
      <w:r w:rsidRPr="007760F8">
        <w:rPr>
          <w:snapToGrid w:val="0"/>
        </w:rPr>
        <w:t>Test Requirements</w:t>
      </w:r>
      <w:r>
        <w:tab/>
        <w:t>2207</w:t>
      </w:r>
    </w:p>
    <w:p w:rsidR="00F74372" w:rsidRDefault="00F74372">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7760F8">
        <w:rPr>
          <w:rFonts w:cs="v4.2.0"/>
        </w:rPr>
        <w:t>in DRX based on</w:t>
      </w:r>
      <w:r>
        <w:t xml:space="preserve"> CSI-RS based discovery signal</w:t>
      </w:r>
      <w:r>
        <w:tab/>
        <w:t>2207</w:t>
      </w:r>
    </w:p>
    <w:p w:rsidR="00F74372" w:rsidRDefault="00F74372">
      <w:pPr>
        <w:pStyle w:val="TOC4"/>
        <w:rPr>
          <w:rFonts w:asciiTheme="minorHAnsi" w:eastAsiaTheme="minorEastAsia" w:hAnsiTheme="minorHAnsi" w:cstheme="minorBidi"/>
          <w:sz w:val="22"/>
          <w:szCs w:val="22"/>
        </w:rPr>
      </w:pPr>
      <w:r w:rsidRPr="00F74372">
        <w:t>A.8.22.5.1</w:t>
      </w:r>
      <w:r w:rsidRPr="00F74372">
        <w:rPr>
          <w:rFonts w:asciiTheme="minorHAnsi" w:eastAsiaTheme="minorEastAsia" w:hAnsiTheme="minorHAnsi" w:cstheme="minorBidi"/>
          <w:sz w:val="22"/>
          <w:szCs w:val="22"/>
        </w:rPr>
        <w:tab/>
      </w:r>
      <w:r w:rsidRPr="007760F8">
        <w:rPr>
          <w:snapToGrid w:val="0"/>
        </w:rPr>
        <w:t>Test Purpose and Environment</w:t>
      </w:r>
      <w:r>
        <w:tab/>
        <w:t>2207</w:t>
      </w:r>
    </w:p>
    <w:p w:rsidR="00F74372" w:rsidRDefault="00F74372">
      <w:pPr>
        <w:pStyle w:val="TOC4"/>
        <w:rPr>
          <w:rFonts w:asciiTheme="minorHAnsi" w:eastAsiaTheme="minorEastAsia" w:hAnsiTheme="minorHAnsi" w:cstheme="minorBidi"/>
          <w:sz w:val="22"/>
          <w:szCs w:val="22"/>
        </w:rPr>
      </w:pPr>
      <w:r w:rsidRPr="00F74372">
        <w:t>A.8.22.5.2</w:t>
      </w:r>
      <w:r w:rsidRPr="00F74372">
        <w:rPr>
          <w:rFonts w:asciiTheme="minorHAnsi" w:eastAsiaTheme="minorEastAsia" w:hAnsiTheme="minorHAnsi" w:cstheme="minorBidi"/>
          <w:sz w:val="22"/>
          <w:szCs w:val="22"/>
        </w:rPr>
        <w:tab/>
      </w:r>
      <w:r w:rsidRPr="007760F8">
        <w:rPr>
          <w:snapToGrid w:val="0"/>
        </w:rPr>
        <w:t>Test Requirements</w:t>
      </w:r>
      <w:r>
        <w:tab/>
        <w:t>2210</w:t>
      </w:r>
    </w:p>
    <w:p w:rsidR="00F74372" w:rsidRDefault="00F74372">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7760F8">
        <w:rPr>
          <w:rFonts w:cs="v4.2.0"/>
        </w:rPr>
        <w:t>in DRX based on</w:t>
      </w:r>
      <w:r>
        <w:t xml:space="preserve"> CSI-RS based discovery signal</w:t>
      </w:r>
      <w:r>
        <w:tab/>
        <w:t>2210</w:t>
      </w:r>
    </w:p>
    <w:p w:rsidR="00F74372" w:rsidRDefault="00F74372">
      <w:pPr>
        <w:pStyle w:val="TOC4"/>
        <w:rPr>
          <w:rFonts w:asciiTheme="minorHAnsi" w:eastAsiaTheme="minorEastAsia" w:hAnsiTheme="minorHAnsi" w:cstheme="minorBidi"/>
          <w:sz w:val="22"/>
          <w:szCs w:val="22"/>
        </w:rPr>
      </w:pPr>
      <w:r w:rsidRPr="00F74372">
        <w:t>A.8.22.6.1</w:t>
      </w:r>
      <w:r w:rsidRPr="00F74372">
        <w:rPr>
          <w:rFonts w:asciiTheme="minorHAnsi" w:eastAsiaTheme="minorEastAsia" w:hAnsiTheme="minorHAnsi" w:cstheme="minorBidi"/>
          <w:sz w:val="22"/>
          <w:szCs w:val="22"/>
        </w:rPr>
        <w:tab/>
      </w:r>
      <w:r w:rsidRPr="007760F8">
        <w:rPr>
          <w:snapToGrid w:val="0"/>
        </w:rPr>
        <w:t>Test Purpose and Environment</w:t>
      </w:r>
      <w:r>
        <w:tab/>
        <w:t>2210</w:t>
      </w:r>
    </w:p>
    <w:p w:rsidR="00F74372" w:rsidRDefault="00F74372">
      <w:pPr>
        <w:pStyle w:val="TOC4"/>
        <w:rPr>
          <w:rFonts w:asciiTheme="minorHAnsi" w:eastAsiaTheme="minorEastAsia" w:hAnsiTheme="minorHAnsi" w:cstheme="minorBidi"/>
          <w:sz w:val="22"/>
          <w:szCs w:val="22"/>
        </w:rPr>
      </w:pPr>
      <w:r w:rsidRPr="00F74372">
        <w:t>A.8.22.6.2</w:t>
      </w:r>
      <w:r w:rsidRPr="00F74372">
        <w:rPr>
          <w:rFonts w:asciiTheme="minorHAnsi" w:eastAsiaTheme="minorEastAsia" w:hAnsiTheme="minorHAnsi"/>
          <w:sz w:val="22"/>
          <w:szCs w:val="22"/>
        </w:rPr>
        <w:tab/>
      </w:r>
      <w:r w:rsidRPr="007760F8">
        <w:rPr>
          <w:rFonts w:cs="v4.2.0"/>
          <w:snapToGrid w:val="0"/>
        </w:rPr>
        <w:t>Test Requirements</w:t>
      </w:r>
      <w:r>
        <w:tab/>
        <w:t>2213</w:t>
      </w:r>
    </w:p>
    <w:p w:rsidR="00F74372" w:rsidRDefault="00F74372">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7760F8">
        <w:rPr>
          <w:bCs/>
        </w:rPr>
        <w:t xml:space="preserve"> CSI-RS based discovery signal</w:t>
      </w:r>
      <w:r>
        <w:tab/>
        <w:t>2213</w:t>
      </w:r>
    </w:p>
    <w:p w:rsidR="00F74372" w:rsidRDefault="00F74372">
      <w:pPr>
        <w:pStyle w:val="TOC4"/>
        <w:rPr>
          <w:rFonts w:asciiTheme="minorHAnsi" w:eastAsiaTheme="minorEastAsia" w:hAnsiTheme="minorHAnsi" w:cstheme="minorBidi"/>
          <w:sz w:val="22"/>
          <w:szCs w:val="22"/>
        </w:rPr>
      </w:pPr>
      <w:r w:rsidRPr="00F74372">
        <w:t>A.8.22.7.1</w:t>
      </w:r>
      <w:r w:rsidRPr="00F74372">
        <w:rPr>
          <w:rFonts w:asciiTheme="minorHAnsi" w:eastAsiaTheme="minorEastAsia" w:hAnsiTheme="minorHAnsi" w:cstheme="minorBidi"/>
          <w:sz w:val="22"/>
          <w:szCs w:val="22"/>
        </w:rPr>
        <w:tab/>
      </w:r>
      <w:r w:rsidRPr="007760F8">
        <w:rPr>
          <w:snapToGrid w:val="0"/>
        </w:rPr>
        <w:t>Test Purpose and Environment</w:t>
      </w:r>
      <w:r>
        <w:tab/>
        <w:t>2213</w:t>
      </w:r>
    </w:p>
    <w:p w:rsidR="00F74372" w:rsidRDefault="00F74372">
      <w:pPr>
        <w:pStyle w:val="TOC4"/>
        <w:rPr>
          <w:rFonts w:asciiTheme="minorHAnsi" w:eastAsiaTheme="minorEastAsia" w:hAnsiTheme="minorHAnsi" w:cstheme="minorBidi"/>
          <w:sz w:val="22"/>
          <w:szCs w:val="22"/>
        </w:rPr>
      </w:pPr>
      <w:r w:rsidRPr="00F74372">
        <w:t>A.8.22.7.2</w:t>
      </w:r>
      <w:r w:rsidRPr="00F74372">
        <w:rPr>
          <w:rFonts w:asciiTheme="minorHAnsi" w:eastAsiaTheme="minorEastAsia" w:hAnsiTheme="minorHAnsi" w:cstheme="minorBidi"/>
          <w:sz w:val="22"/>
          <w:szCs w:val="22"/>
        </w:rPr>
        <w:tab/>
      </w:r>
      <w:r w:rsidRPr="007760F8">
        <w:rPr>
          <w:snapToGrid w:val="0"/>
        </w:rPr>
        <w:t>Test Requirements</w:t>
      </w:r>
      <w:r>
        <w:tab/>
        <w:t>2216</w:t>
      </w:r>
    </w:p>
    <w:p w:rsidR="00F74372" w:rsidRDefault="00F74372">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7760F8">
        <w:rPr>
          <w:bCs/>
        </w:rPr>
        <w:t>E-UTRAN TDD-TDD inter-frequency event triggered reporting under fading propagation condition in DRX based on CSI-RS based discovery signal</w:t>
      </w:r>
      <w:r>
        <w:tab/>
        <w:t>2216</w:t>
      </w:r>
    </w:p>
    <w:p w:rsidR="00F74372" w:rsidRDefault="00F74372">
      <w:pPr>
        <w:pStyle w:val="TOC4"/>
        <w:rPr>
          <w:rFonts w:asciiTheme="minorHAnsi" w:eastAsiaTheme="minorEastAsia" w:hAnsiTheme="minorHAnsi" w:cstheme="minorBidi"/>
          <w:sz w:val="22"/>
          <w:szCs w:val="22"/>
        </w:rPr>
      </w:pPr>
      <w:r w:rsidRPr="00F74372">
        <w:t>A.8.22.8.1</w:t>
      </w:r>
      <w:r w:rsidRPr="00F74372">
        <w:rPr>
          <w:rFonts w:asciiTheme="minorHAnsi" w:eastAsiaTheme="minorEastAsia" w:hAnsiTheme="minorHAnsi"/>
          <w:sz w:val="22"/>
          <w:szCs w:val="22"/>
        </w:rPr>
        <w:tab/>
      </w:r>
      <w:r w:rsidRPr="007760F8">
        <w:rPr>
          <w:rFonts w:cs="v4.2.0"/>
          <w:snapToGrid w:val="0"/>
        </w:rPr>
        <w:t>Test Purpose and Environment</w:t>
      </w:r>
      <w:r>
        <w:tab/>
        <w:t>2216</w:t>
      </w:r>
    </w:p>
    <w:p w:rsidR="00F74372" w:rsidRDefault="00F74372">
      <w:pPr>
        <w:pStyle w:val="TOC4"/>
        <w:rPr>
          <w:rFonts w:asciiTheme="minorHAnsi" w:eastAsiaTheme="minorEastAsia" w:hAnsiTheme="minorHAnsi" w:cstheme="minorBidi"/>
          <w:sz w:val="22"/>
          <w:szCs w:val="22"/>
        </w:rPr>
      </w:pPr>
      <w:r w:rsidRPr="00F74372">
        <w:t>A.8.22.8.2</w:t>
      </w:r>
      <w:r w:rsidRPr="00F74372">
        <w:rPr>
          <w:rFonts w:asciiTheme="minorHAnsi" w:eastAsiaTheme="minorEastAsia" w:hAnsiTheme="minorHAnsi" w:cstheme="minorBidi"/>
          <w:sz w:val="22"/>
          <w:szCs w:val="22"/>
        </w:rPr>
        <w:tab/>
      </w:r>
      <w:r w:rsidRPr="007760F8">
        <w:rPr>
          <w:snapToGrid w:val="0"/>
        </w:rPr>
        <w:t>Test Requirements</w:t>
      </w:r>
      <w:r>
        <w:tab/>
        <w:t>2219</w:t>
      </w:r>
    </w:p>
    <w:p w:rsidR="00F74372" w:rsidRDefault="00F74372">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2219</w:t>
      </w:r>
    </w:p>
    <w:p w:rsidR="00F74372" w:rsidRDefault="00F74372">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rsidR="00F74372" w:rsidRDefault="00F74372">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2221</w:t>
      </w:r>
    </w:p>
    <w:p w:rsidR="00F74372" w:rsidRDefault="00F74372">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2222</w:t>
      </w:r>
    </w:p>
    <w:p w:rsidR="00F74372" w:rsidRDefault="00F74372">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2222</w:t>
      </w:r>
    </w:p>
    <w:p w:rsidR="00F74372" w:rsidRDefault="00F74372">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2224</w:t>
      </w:r>
    </w:p>
    <w:p w:rsidR="00F74372" w:rsidRDefault="00F74372">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7760F8">
        <w:rPr>
          <w:bCs/>
        </w:rPr>
        <w:t>E-UTRAN FDD event triggered reporting under deactivated SCell in non-DRX based on CSI-RS based discovery signal</w:t>
      </w:r>
      <w:r>
        <w:tab/>
        <w:t>2225</w:t>
      </w:r>
    </w:p>
    <w:p w:rsidR="00F74372" w:rsidRDefault="00F74372">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rsidR="00F74372" w:rsidRDefault="00F74372">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2227</w:t>
      </w:r>
    </w:p>
    <w:p w:rsidR="00F74372" w:rsidRDefault="00F74372">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7760F8">
        <w:rPr>
          <w:bCs/>
        </w:rPr>
        <w:t>E-UTRAN TDD event triggered reporting under deactivated SCell in non-DRX based on CSI-RS based discovery signal</w:t>
      </w:r>
      <w:r>
        <w:tab/>
        <w:t>2227</w:t>
      </w:r>
    </w:p>
    <w:p w:rsidR="00F74372" w:rsidRDefault="00F74372">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2227</w:t>
      </w:r>
    </w:p>
    <w:p w:rsidR="00F74372" w:rsidRDefault="00F74372">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2230</w:t>
      </w:r>
    </w:p>
    <w:p w:rsidR="00F74372" w:rsidRDefault="00F74372">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2230</w:t>
      </w:r>
    </w:p>
    <w:p w:rsidR="00F74372" w:rsidRDefault="00F74372">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2230</w:t>
      </w:r>
    </w:p>
    <w:p w:rsidR="00F74372" w:rsidRDefault="00F74372">
      <w:pPr>
        <w:pStyle w:val="TOC4"/>
        <w:rPr>
          <w:rFonts w:asciiTheme="minorHAnsi" w:eastAsiaTheme="minorEastAsia" w:hAnsiTheme="minorHAnsi" w:cstheme="minorBidi"/>
          <w:sz w:val="22"/>
          <w:szCs w:val="22"/>
        </w:rPr>
      </w:pPr>
      <w:r w:rsidRPr="00F74372">
        <w:t>A.8.23.1.1</w:t>
      </w:r>
      <w:r w:rsidRPr="00F74372">
        <w:rPr>
          <w:rFonts w:asciiTheme="minorHAnsi" w:eastAsiaTheme="minorEastAsia" w:hAnsiTheme="minorHAnsi" w:cstheme="minorBidi"/>
          <w:sz w:val="22"/>
          <w:szCs w:val="22"/>
        </w:rPr>
        <w:tab/>
      </w:r>
      <w:r w:rsidRPr="007760F8">
        <w:rPr>
          <w:snapToGrid w:val="0"/>
        </w:rPr>
        <w:t>Test Purpose and Environment</w:t>
      </w:r>
      <w:r>
        <w:tab/>
        <w:t>2230</w:t>
      </w:r>
    </w:p>
    <w:p w:rsidR="00F74372" w:rsidRDefault="00F74372">
      <w:pPr>
        <w:pStyle w:val="TOC4"/>
        <w:rPr>
          <w:rFonts w:asciiTheme="minorHAnsi" w:eastAsiaTheme="minorEastAsia" w:hAnsiTheme="minorHAnsi" w:cstheme="minorBidi"/>
          <w:sz w:val="22"/>
          <w:szCs w:val="22"/>
        </w:rPr>
      </w:pPr>
      <w:r w:rsidRPr="00F74372">
        <w:t>A.8.23.1.2</w:t>
      </w:r>
      <w:r w:rsidRPr="00F74372">
        <w:rPr>
          <w:rFonts w:asciiTheme="minorHAnsi" w:eastAsiaTheme="minorEastAsia" w:hAnsiTheme="minorHAnsi" w:cstheme="minorBidi"/>
          <w:sz w:val="22"/>
          <w:szCs w:val="22"/>
        </w:rPr>
        <w:tab/>
      </w:r>
      <w:r w:rsidRPr="007760F8">
        <w:rPr>
          <w:snapToGrid w:val="0"/>
        </w:rPr>
        <w:t>Test Requirements</w:t>
      </w:r>
      <w:r>
        <w:tab/>
        <w:t>2233</w:t>
      </w:r>
    </w:p>
    <w:p w:rsidR="00F74372" w:rsidRDefault="00F74372">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2233</w:t>
      </w:r>
    </w:p>
    <w:p w:rsidR="00F74372" w:rsidRDefault="00F74372">
      <w:pPr>
        <w:pStyle w:val="TOC4"/>
        <w:rPr>
          <w:rFonts w:asciiTheme="minorHAnsi" w:eastAsiaTheme="minorEastAsia" w:hAnsiTheme="minorHAnsi" w:cstheme="minorBidi"/>
          <w:sz w:val="22"/>
          <w:szCs w:val="22"/>
        </w:rPr>
      </w:pPr>
      <w:r w:rsidRPr="00F74372">
        <w:t>A.8.23.2.1</w:t>
      </w:r>
      <w:r w:rsidRPr="00F74372">
        <w:rPr>
          <w:rFonts w:asciiTheme="minorHAnsi" w:eastAsiaTheme="minorEastAsia" w:hAnsiTheme="minorHAnsi" w:cstheme="minorBidi"/>
          <w:sz w:val="22"/>
          <w:szCs w:val="22"/>
        </w:rPr>
        <w:tab/>
      </w:r>
      <w:r w:rsidRPr="007760F8">
        <w:rPr>
          <w:snapToGrid w:val="0"/>
        </w:rPr>
        <w:t>Test Purpose and Environment</w:t>
      </w:r>
      <w:r>
        <w:tab/>
        <w:t>2233</w:t>
      </w:r>
    </w:p>
    <w:p w:rsidR="00F74372" w:rsidRDefault="00F74372">
      <w:pPr>
        <w:pStyle w:val="TOC4"/>
        <w:rPr>
          <w:rFonts w:asciiTheme="minorHAnsi" w:eastAsiaTheme="minorEastAsia" w:hAnsiTheme="minorHAnsi" w:cstheme="minorBidi"/>
          <w:sz w:val="22"/>
          <w:szCs w:val="22"/>
        </w:rPr>
      </w:pPr>
      <w:r w:rsidRPr="00F74372">
        <w:t>A.8.23.2.2</w:t>
      </w:r>
      <w:r w:rsidRPr="00F74372">
        <w:rPr>
          <w:rFonts w:asciiTheme="minorHAnsi" w:eastAsiaTheme="minorEastAsia" w:hAnsiTheme="minorHAnsi" w:cstheme="minorBidi"/>
          <w:sz w:val="22"/>
          <w:szCs w:val="22"/>
        </w:rPr>
        <w:tab/>
      </w:r>
      <w:r w:rsidRPr="007760F8">
        <w:rPr>
          <w:snapToGrid w:val="0"/>
        </w:rPr>
        <w:t>Test Requirements</w:t>
      </w:r>
      <w:r>
        <w:tab/>
        <w:t>2236</w:t>
      </w:r>
    </w:p>
    <w:p w:rsidR="00F74372" w:rsidRDefault="00F74372">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2236</w:t>
      </w:r>
    </w:p>
    <w:p w:rsidR="00F74372" w:rsidRDefault="00F74372">
      <w:pPr>
        <w:pStyle w:val="TOC4"/>
        <w:rPr>
          <w:rFonts w:asciiTheme="minorHAnsi" w:eastAsiaTheme="minorEastAsia" w:hAnsiTheme="minorHAnsi" w:cstheme="minorBidi"/>
          <w:sz w:val="22"/>
          <w:szCs w:val="22"/>
        </w:rPr>
      </w:pPr>
      <w:r w:rsidRPr="00F74372">
        <w:t>A.8.23.3.1</w:t>
      </w:r>
      <w:r w:rsidRPr="00F74372">
        <w:rPr>
          <w:rFonts w:asciiTheme="minorHAnsi" w:eastAsiaTheme="minorEastAsia" w:hAnsiTheme="minorHAnsi" w:cstheme="minorBidi"/>
          <w:sz w:val="22"/>
          <w:szCs w:val="22"/>
        </w:rPr>
        <w:tab/>
      </w:r>
      <w:r w:rsidRPr="007760F8">
        <w:rPr>
          <w:snapToGrid w:val="0"/>
        </w:rPr>
        <w:t>Test Purpose and Environment</w:t>
      </w:r>
      <w:r>
        <w:tab/>
        <w:t>2236</w:t>
      </w:r>
    </w:p>
    <w:p w:rsidR="00F74372" w:rsidRDefault="00F74372">
      <w:pPr>
        <w:pStyle w:val="TOC4"/>
        <w:rPr>
          <w:rFonts w:asciiTheme="minorHAnsi" w:eastAsiaTheme="minorEastAsia" w:hAnsiTheme="minorHAnsi" w:cstheme="minorBidi"/>
          <w:sz w:val="22"/>
          <w:szCs w:val="22"/>
        </w:rPr>
      </w:pPr>
      <w:r w:rsidRPr="00F74372">
        <w:t>A.8.23.3.2</w:t>
      </w:r>
      <w:r w:rsidRPr="00F74372">
        <w:rPr>
          <w:rFonts w:asciiTheme="minorHAnsi" w:eastAsiaTheme="minorEastAsia" w:hAnsiTheme="minorHAnsi" w:cstheme="minorBidi"/>
          <w:sz w:val="22"/>
          <w:szCs w:val="22"/>
        </w:rPr>
        <w:tab/>
      </w:r>
      <w:r w:rsidRPr="007760F8">
        <w:rPr>
          <w:snapToGrid w:val="0"/>
        </w:rPr>
        <w:t>Test Requirements</w:t>
      </w:r>
      <w:r>
        <w:tab/>
        <w:t>2239</w:t>
      </w:r>
    </w:p>
    <w:p w:rsidR="00F74372" w:rsidRDefault="00F74372">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2239</w:t>
      </w:r>
    </w:p>
    <w:p w:rsidR="00F74372" w:rsidRDefault="00F74372">
      <w:pPr>
        <w:pStyle w:val="TOC4"/>
        <w:rPr>
          <w:rFonts w:asciiTheme="minorHAnsi" w:eastAsiaTheme="minorEastAsia" w:hAnsiTheme="minorHAnsi" w:cstheme="minorBidi"/>
          <w:sz w:val="22"/>
          <w:szCs w:val="22"/>
        </w:rPr>
      </w:pPr>
      <w:r w:rsidRPr="00F74372">
        <w:t>A.8.23.4.1</w:t>
      </w:r>
      <w:r w:rsidRPr="00F74372">
        <w:rPr>
          <w:rFonts w:asciiTheme="minorHAnsi" w:eastAsiaTheme="minorEastAsia" w:hAnsiTheme="minorHAnsi" w:cstheme="minorBidi"/>
          <w:sz w:val="22"/>
          <w:szCs w:val="22"/>
        </w:rPr>
        <w:tab/>
      </w:r>
      <w:r w:rsidRPr="007760F8">
        <w:rPr>
          <w:snapToGrid w:val="0"/>
        </w:rPr>
        <w:t>Test Purpose and Environment</w:t>
      </w:r>
      <w:r>
        <w:tab/>
        <w:t>2239</w:t>
      </w:r>
    </w:p>
    <w:p w:rsidR="00F74372" w:rsidRDefault="00F74372">
      <w:pPr>
        <w:pStyle w:val="TOC4"/>
        <w:rPr>
          <w:rFonts w:asciiTheme="minorHAnsi" w:eastAsiaTheme="minorEastAsia" w:hAnsiTheme="minorHAnsi" w:cstheme="minorBidi"/>
          <w:sz w:val="22"/>
          <w:szCs w:val="22"/>
        </w:rPr>
      </w:pPr>
      <w:r w:rsidRPr="00F74372">
        <w:t>A.8.23.4.2</w:t>
      </w:r>
      <w:r w:rsidRPr="00F74372">
        <w:rPr>
          <w:rFonts w:asciiTheme="minorHAnsi" w:eastAsiaTheme="minorEastAsia" w:hAnsiTheme="minorHAnsi" w:cstheme="minorBidi"/>
          <w:sz w:val="22"/>
          <w:szCs w:val="22"/>
        </w:rPr>
        <w:tab/>
      </w:r>
      <w:r w:rsidRPr="007760F8">
        <w:rPr>
          <w:snapToGrid w:val="0"/>
        </w:rPr>
        <w:t>Test Requirements</w:t>
      </w:r>
      <w:r>
        <w:tab/>
        <w:t>2242</w:t>
      </w:r>
    </w:p>
    <w:p w:rsidR="00F74372" w:rsidRDefault="00F74372">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2242</w:t>
      </w:r>
    </w:p>
    <w:p w:rsidR="00F74372" w:rsidRDefault="00F74372">
      <w:pPr>
        <w:pStyle w:val="TOC4"/>
        <w:rPr>
          <w:rFonts w:asciiTheme="minorHAnsi" w:eastAsiaTheme="minorEastAsia" w:hAnsiTheme="minorHAnsi" w:cstheme="minorBidi"/>
          <w:sz w:val="22"/>
          <w:szCs w:val="22"/>
        </w:rPr>
      </w:pPr>
      <w:r w:rsidRPr="00F74372">
        <w:t>A.8.23.5.1</w:t>
      </w:r>
      <w:r w:rsidRPr="00F74372">
        <w:rPr>
          <w:rFonts w:asciiTheme="minorHAnsi" w:eastAsiaTheme="minorEastAsia" w:hAnsiTheme="minorHAnsi" w:cstheme="minorBidi"/>
          <w:sz w:val="22"/>
          <w:szCs w:val="22"/>
        </w:rPr>
        <w:tab/>
      </w:r>
      <w:r w:rsidRPr="007760F8">
        <w:rPr>
          <w:snapToGrid w:val="0"/>
        </w:rPr>
        <w:t>Test Purpose and Environment</w:t>
      </w:r>
      <w:r>
        <w:tab/>
        <w:t>2242</w:t>
      </w:r>
    </w:p>
    <w:p w:rsidR="00F74372" w:rsidRDefault="00F74372">
      <w:pPr>
        <w:pStyle w:val="TOC4"/>
        <w:rPr>
          <w:rFonts w:asciiTheme="minorHAnsi" w:eastAsiaTheme="minorEastAsia" w:hAnsiTheme="minorHAnsi" w:cstheme="minorBidi"/>
          <w:sz w:val="22"/>
          <w:szCs w:val="22"/>
        </w:rPr>
      </w:pPr>
      <w:r w:rsidRPr="00F74372">
        <w:t>A.8.23.5.2</w:t>
      </w:r>
      <w:r w:rsidRPr="00F74372">
        <w:rPr>
          <w:rFonts w:asciiTheme="minorHAnsi" w:eastAsiaTheme="minorEastAsia" w:hAnsiTheme="minorHAnsi" w:cstheme="minorBidi"/>
          <w:sz w:val="22"/>
          <w:szCs w:val="22"/>
        </w:rPr>
        <w:tab/>
      </w:r>
      <w:r w:rsidRPr="007760F8">
        <w:rPr>
          <w:snapToGrid w:val="0"/>
        </w:rPr>
        <w:t>Test Requirements</w:t>
      </w:r>
      <w:r>
        <w:tab/>
        <w:t>2245</w:t>
      </w:r>
    </w:p>
    <w:p w:rsidR="00F74372" w:rsidRDefault="00F74372">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2245</w:t>
      </w:r>
    </w:p>
    <w:p w:rsidR="00F74372" w:rsidRDefault="00F74372">
      <w:pPr>
        <w:pStyle w:val="TOC4"/>
        <w:rPr>
          <w:rFonts w:asciiTheme="minorHAnsi" w:eastAsiaTheme="minorEastAsia" w:hAnsiTheme="minorHAnsi" w:cstheme="minorBidi"/>
          <w:sz w:val="22"/>
          <w:szCs w:val="22"/>
        </w:rPr>
      </w:pPr>
      <w:r w:rsidRPr="00F74372">
        <w:t>A.8.23.6.1</w:t>
      </w:r>
      <w:r w:rsidRPr="00F74372">
        <w:rPr>
          <w:rFonts w:asciiTheme="minorHAnsi" w:eastAsiaTheme="minorEastAsia" w:hAnsiTheme="minorHAnsi" w:cstheme="minorBidi"/>
          <w:sz w:val="22"/>
          <w:szCs w:val="22"/>
        </w:rPr>
        <w:tab/>
      </w:r>
      <w:r w:rsidRPr="007760F8">
        <w:rPr>
          <w:snapToGrid w:val="0"/>
        </w:rPr>
        <w:t>Test Purpose and Environment</w:t>
      </w:r>
      <w:r>
        <w:tab/>
        <w:t>2245</w:t>
      </w:r>
    </w:p>
    <w:p w:rsidR="00F74372" w:rsidRDefault="00F74372">
      <w:pPr>
        <w:pStyle w:val="TOC4"/>
        <w:rPr>
          <w:rFonts w:asciiTheme="minorHAnsi" w:eastAsiaTheme="minorEastAsia" w:hAnsiTheme="minorHAnsi" w:cstheme="minorBidi"/>
          <w:sz w:val="22"/>
          <w:szCs w:val="22"/>
        </w:rPr>
      </w:pPr>
      <w:r w:rsidRPr="00F74372">
        <w:t>A.8.23.6.2</w:t>
      </w:r>
      <w:r w:rsidRPr="00F74372">
        <w:rPr>
          <w:rFonts w:asciiTheme="minorHAnsi" w:eastAsiaTheme="minorEastAsia" w:hAnsiTheme="minorHAnsi" w:cstheme="minorBidi"/>
          <w:sz w:val="22"/>
          <w:szCs w:val="22"/>
        </w:rPr>
        <w:tab/>
      </w:r>
      <w:r w:rsidRPr="007760F8">
        <w:rPr>
          <w:snapToGrid w:val="0"/>
        </w:rPr>
        <w:t>Test Requirements</w:t>
      </w:r>
      <w:r>
        <w:tab/>
        <w:t>2248</w:t>
      </w:r>
    </w:p>
    <w:p w:rsidR="00F74372" w:rsidRDefault="00F74372">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2248</w:t>
      </w:r>
    </w:p>
    <w:p w:rsidR="00F74372" w:rsidRDefault="00F74372">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2248</w:t>
      </w:r>
    </w:p>
    <w:p w:rsidR="00F74372" w:rsidRDefault="00F74372">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2250</w:t>
      </w:r>
    </w:p>
    <w:p w:rsidR="00F74372" w:rsidRDefault="00F74372">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2251</w:t>
      </w:r>
    </w:p>
    <w:p w:rsidR="00F74372" w:rsidRDefault="00F74372">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2251</w:t>
      </w:r>
    </w:p>
    <w:p w:rsidR="00F74372" w:rsidRDefault="00F74372">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2253</w:t>
      </w:r>
    </w:p>
    <w:p w:rsidR="00F74372" w:rsidRDefault="00F74372">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2254</w:t>
      </w:r>
    </w:p>
    <w:p w:rsidR="00F74372" w:rsidRDefault="00F74372">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2254</w:t>
      </w:r>
    </w:p>
    <w:p w:rsidR="00F74372" w:rsidRDefault="00F74372">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2257</w:t>
      </w:r>
    </w:p>
    <w:p w:rsidR="00F74372" w:rsidRDefault="00F74372">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2257</w:t>
      </w:r>
    </w:p>
    <w:p w:rsidR="00F74372" w:rsidRDefault="00F74372">
      <w:pPr>
        <w:pStyle w:val="TOC4"/>
        <w:rPr>
          <w:rFonts w:asciiTheme="minorHAnsi" w:eastAsiaTheme="minorEastAsia" w:hAnsiTheme="minorHAnsi" w:cstheme="minorBidi"/>
          <w:sz w:val="22"/>
          <w:szCs w:val="22"/>
        </w:rPr>
      </w:pPr>
      <w:r w:rsidRPr="00F74372">
        <w:t>A.8.23.10.1</w:t>
      </w:r>
      <w:r w:rsidRPr="00F74372">
        <w:rPr>
          <w:rFonts w:asciiTheme="minorHAnsi" w:eastAsiaTheme="minorEastAsia" w:hAnsiTheme="minorHAnsi" w:cstheme="minorBidi"/>
          <w:sz w:val="22"/>
          <w:szCs w:val="22"/>
        </w:rPr>
        <w:tab/>
      </w:r>
      <w:r w:rsidRPr="007760F8">
        <w:rPr>
          <w:snapToGrid w:val="0"/>
        </w:rPr>
        <w:t>Test Purpose and Environment</w:t>
      </w:r>
      <w:r>
        <w:tab/>
        <w:t>2257</w:t>
      </w:r>
    </w:p>
    <w:p w:rsidR="00F74372" w:rsidRDefault="00F74372">
      <w:pPr>
        <w:pStyle w:val="TOC4"/>
        <w:rPr>
          <w:rFonts w:asciiTheme="minorHAnsi" w:eastAsiaTheme="minorEastAsia" w:hAnsiTheme="minorHAnsi" w:cstheme="minorBidi"/>
          <w:sz w:val="22"/>
          <w:szCs w:val="22"/>
        </w:rPr>
      </w:pPr>
      <w:r w:rsidRPr="00F74372">
        <w:t>A.8.23.10.2</w:t>
      </w:r>
      <w:r w:rsidRPr="00F74372">
        <w:rPr>
          <w:rFonts w:asciiTheme="minorHAnsi" w:eastAsiaTheme="minorEastAsia" w:hAnsiTheme="minorHAnsi" w:cstheme="minorBidi"/>
          <w:sz w:val="22"/>
          <w:szCs w:val="22"/>
        </w:rPr>
        <w:tab/>
      </w:r>
      <w:r w:rsidRPr="007760F8">
        <w:rPr>
          <w:snapToGrid w:val="0"/>
        </w:rPr>
        <w:t>Test Requirements</w:t>
      </w:r>
      <w:r>
        <w:tab/>
        <w:t>2260</w:t>
      </w:r>
    </w:p>
    <w:p w:rsidR="00F74372" w:rsidRDefault="00F74372">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2260</w:t>
      </w:r>
    </w:p>
    <w:p w:rsidR="00F74372" w:rsidRDefault="00F74372">
      <w:pPr>
        <w:pStyle w:val="TOC4"/>
        <w:rPr>
          <w:rFonts w:asciiTheme="minorHAnsi" w:eastAsiaTheme="minorEastAsia" w:hAnsiTheme="minorHAnsi" w:cstheme="minorBidi"/>
          <w:sz w:val="22"/>
          <w:szCs w:val="22"/>
        </w:rPr>
      </w:pPr>
      <w:r w:rsidRPr="00F74372">
        <w:t>A.8.23.11.1</w:t>
      </w:r>
      <w:r w:rsidRPr="00F74372">
        <w:rPr>
          <w:rFonts w:asciiTheme="minorHAnsi" w:eastAsiaTheme="minorEastAsia" w:hAnsiTheme="minorHAnsi" w:cstheme="minorBidi"/>
          <w:sz w:val="22"/>
          <w:szCs w:val="22"/>
        </w:rPr>
        <w:tab/>
      </w:r>
      <w:r w:rsidRPr="007760F8">
        <w:rPr>
          <w:snapToGrid w:val="0"/>
        </w:rPr>
        <w:t>Test Purpose and Environment</w:t>
      </w:r>
      <w:r>
        <w:tab/>
        <w:t>2260</w:t>
      </w:r>
    </w:p>
    <w:p w:rsidR="00F74372" w:rsidRDefault="00F74372">
      <w:pPr>
        <w:pStyle w:val="TOC4"/>
        <w:rPr>
          <w:rFonts w:asciiTheme="minorHAnsi" w:eastAsiaTheme="minorEastAsia" w:hAnsiTheme="minorHAnsi" w:cstheme="minorBidi"/>
          <w:sz w:val="22"/>
          <w:szCs w:val="22"/>
        </w:rPr>
      </w:pPr>
      <w:r w:rsidRPr="00F74372">
        <w:t>A.8.23.11.2</w:t>
      </w:r>
      <w:r w:rsidRPr="00F74372">
        <w:rPr>
          <w:rFonts w:asciiTheme="minorHAnsi" w:eastAsiaTheme="minorEastAsia" w:hAnsiTheme="minorHAnsi" w:cstheme="minorBidi"/>
          <w:sz w:val="22"/>
          <w:szCs w:val="22"/>
        </w:rPr>
        <w:tab/>
      </w:r>
      <w:r w:rsidRPr="007760F8">
        <w:rPr>
          <w:snapToGrid w:val="0"/>
        </w:rPr>
        <w:t>Test Requirements</w:t>
      </w:r>
      <w:r>
        <w:tab/>
        <w:t>2263</w:t>
      </w:r>
    </w:p>
    <w:p w:rsidR="00F74372" w:rsidRDefault="00F74372">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2263</w:t>
      </w:r>
    </w:p>
    <w:p w:rsidR="00F74372" w:rsidRDefault="00F74372">
      <w:pPr>
        <w:pStyle w:val="TOC4"/>
        <w:rPr>
          <w:rFonts w:asciiTheme="minorHAnsi" w:eastAsiaTheme="minorEastAsia" w:hAnsiTheme="minorHAnsi" w:cstheme="minorBidi"/>
          <w:sz w:val="22"/>
          <w:szCs w:val="22"/>
        </w:rPr>
      </w:pPr>
      <w:r w:rsidRPr="00F74372">
        <w:t>A.8.23.12.1</w:t>
      </w:r>
      <w:r w:rsidRPr="00F74372">
        <w:rPr>
          <w:rFonts w:asciiTheme="minorHAnsi" w:eastAsiaTheme="minorEastAsia" w:hAnsiTheme="minorHAnsi" w:cstheme="minorBidi"/>
          <w:sz w:val="22"/>
          <w:szCs w:val="22"/>
        </w:rPr>
        <w:tab/>
      </w:r>
      <w:r w:rsidRPr="007760F8">
        <w:rPr>
          <w:snapToGrid w:val="0"/>
        </w:rPr>
        <w:t>Test Purpose and Environment</w:t>
      </w:r>
      <w:r>
        <w:tab/>
        <w:t>2263</w:t>
      </w:r>
    </w:p>
    <w:p w:rsidR="00F74372" w:rsidRDefault="00F74372">
      <w:pPr>
        <w:pStyle w:val="TOC4"/>
        <w:rPr>
          <w:rFonts w:asciiTheme="minorHAnsi" w:eastAsiaTheme="minorEastAsia" w:hAnsiTheme="minorHAnsi" w:cstheme="minorBidi"/>
          <w:sz w:val="22"/>
          <w:szCs w:val="22"/>
        </w:rPr>
      </w:pPr>
      <w:r w:rsidRPr="00F74372">
        <w:t>A.8.23.12.2</w:t>
      </w:r>
      <w:r w:rsidRPr="00F74372">
        <w:rPr>
          <w:rFonts w:asciiTheme="minorHAnsi" w:eastAsiaTheme="minorEastAsia" w:hAnsiTheme="minorHAnsi" w:cstheme="minorBidi"/>
          <w:sz w:val="22"/>
          <w:szCs w:val="22"/>
        </w:rPr>
        <w:tab/>
      </w:r>
      <w:r w:rsidRPr="007760F8">
        <w:rPr>
          <w:snapToGrid w:val="0"/>
        </w:rPr>
        <w:t>Test Requirements</w:t>
      </w:r>
      <w:r>
        <w:tab/>
        <w:t>2266</w:t>
      </w:r>
    </w:p>
    <w:p w:rsidR="00F74372" w:rsidRDefault="00F74372">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2266</w:t>
      </w:r>
    </w:p>
    <w:p w:rsidR="00F74372" w:rsidRDefault="00F74372">
      <w:pPr>
        <w:pStyle w:val="TOC4"/>
        <w:rPr>
          <w:rFonts w:asciiTheme="minorHAnsi" w:eastAsiaTheme="minorEastAsia" w:hAnsiTheme="minorHAnsi" w:cstheme="minorBidi"/>
          <w:sz w:val="22"/>
          <w:szCs w:val="22"/>
        </w:rPr>
      </w:pPr>
      <w:r w:rsidRPr="00F74372">
        <w:t>A.8.23.13.1</w:t>
      </w:r>
      <w:r w:rsidRPr="00F74372">
        <w:rPr>
          <w:rFonts w:asciiTheme="minorHAnsi" w:eastAsiaTheme="minorEastAsia" w:hAnsiTheme="minorHAnsi" w:cstheme="minorBidi"/>
          <w:sz w:val="22"/>
          <w:szCs w:val="22"/>
        </w:rPr>
        <w:tab/>
      </w:r>
      <w:r w:rsidRPr="007760F8">
        <w:rPr>
          <w:snapToGrid w:val="0"/>
        </w:rPr>
        <w:t>Test Purpose and Environment</w:t>
      </w:r>
      <w:r>
        <w:tab/>
        <w:t>2266</w:t>
      </w:r>
    </w:p>
    <w:p w:rsidR="00F74372" w:rsidRDefault="00F74372">
      <w:pPr>
        <w:pStyle w:val="TOC4"/>
        <w:rPr>
          <w:rFonts w:asciiTheme="minorHAnsi" w:eastAsiaTheme="minorEastAsia" w:hAnsiTheme="minorHAnsi" w:cstheme="minorBidi"/>
          <w:sz w:val="22"/>
          <w:szCs w:val="22"/>
        </w:rPr>
      </w:pPr>
      <w:r w:rsidRPr="00F74372">
        <w:t>A.8.23.13.2</w:t>
      </w:r>
      <w:r w:rsidRPr="00F74372">
        <w:rPr>
          <w:rFonts w:asciiTheme="minorHAnsi" w:eastAsiaTheme="minorEastAsia" w:hAnsiTheme="minorHAnsi" w:cstheme="minorBidi"/>
          <w:sz w:val="22"/>
          <w:szCs w:val="22"/>
        </w:rPr>
        <w:tab/>
      </w:r>
      <w:r w:rsidRPr="007760F8">
        <w:rPr>
          <w:snapToGrid w:val="0"/>
        </w:rPr>
        <w:t>Test Requirements</w:t>
      </w:r>
      <w:r>
        <w:tab/>
        <w:t>2269</w:t>
      </w:r>
    </w:p>
    <w:p w:rsidR="00F74372" w:rsidRDefault="00F74372">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2269</w:t>
      </w:r>
    </w:p>
    <w:p w:rsidR="00F74372" w:rsidRDefault="00F74372">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2269</w:t>
      </w:r>
    </w:p>
    <w:p w:rsidR="00F74372" w:rsidRDefault="00F74372">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2272</w:t>
      </w:r>
    </w:p>
    <w:p w:rsidR="00F74372" w:rsidRDefault="00F74372">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2272</w:t>
      </w:r>
    </w:p>
    <w:p w:rsidR="00F74372" w:rsidRDefault="00F74372">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2272</w:t>
      </w:r>
    </w:p>
    <w:p w:rsidR="00F74372" w:rsidRDefault="00F74372">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2275</w:t>
      </w:r>
    </w:p>
    <w:p w:rsidR="00F74372" w:rsidRDefault="00F74372">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2275</w:t>
      </w:r>
    </w:p>
    <w:p w:rsidR="00F74372" w:rsidRDefault="00F74372">
      <w:pPr>
        <w:pStyle w:val="TOC4"/>
        <w:rPr>
          <w:rFonts w:asciiTheme="minorHAnsi" w:eastAsiaTheme="minorEastAsia" w:hAnsiTheme="minorHAnsi" w:cstheme="minorBidi"/>
          <w:sz w:val="22"/>
          <w:szCs w:val="22"/>
        </w:rPr>
      </w:pPr>
      <w:r w:rsidRPr="00F74372">
        <w:t>A.8.23.16.1</w:t>
      </w:r>
      <w:r w:rsidRPr="00F74372">
        <w:rPr>
          <w:rFonts w:asciiTheme="minorHAnsi" w:eastAsiaTheme="minorEastAsia" w:hAnsiTheme="minorHAnsi" w:cstheme="minorBidi"/>
          <w:sz w:val="22"/>
          <w:szCs w:val="22"/>
        </w:rPr>
        <w:tab/>
      </w:r>
      <w:r w:rsidRPr="007760F8">
        <w:rPr>
          <w:snapToGrid w:val="0"/>
        </w:rPr>
        <w:t>Test Purpose and Environment</w:t>
      </w:r>
      <w:r>
        <w:tab/>
        <w:t>2275</w:t>
      </w:r>
    </w:p>
    <w:p w:rsidR="00F74372" w:rsidRDefault="00F74372">
      <w:pPr>
        <w:pStyle w:val="TOC4"/>
        <w:rPr>
          <w:rFonts w:asciiTheme="minorHAnsi" w:eastAsiaTheme="minorEastAsia" w:hAnsiTheme="minorHAnsi" w:cstheme="minorBidi"/>
          <w:sz w:val="22"/>
          <w:szCs w:val="22"/>
        </w:rPr>
      </w:pPr>
      <w:r w:rsidRPr="00F74372">
        <w:t>A.8.23.16.2</w:t>
      </w:r>
      <w:r w:rsidRPr="00F74372">
        <w:rPr>
          <w:rFonts w:asciiTheme="minorHAnsi" w:eastAsiaTheme="minorEastAsia" w:hAnsiTheme="minorHAnsi" w:cstheme="minorBidi"/>
          <w:sz w:val="22"/>
          <w:szCs w:val="22"/>
        </w:rPr>
        <w:tab/>
      </w:r>
      <w:r w:rsidRPr="007760F8">
        <w:rPr>
          <w:snapToGrid w:val="0"/>
        </w:rPr>
        <w:t>Test Requirements</w:t>
      </w:r>
      <w:r>
        <w:tab/>
        <w:t>2276</w:t>
      </w:r>
    </w:p>
    <w:p w:rsidR="00F74372" w:rsidRDefault="00F74372">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2277</w:t>
      </w:r>
    </w:p>
    <w:p w:rsidR="00F74372" w:rsidRDefault="00F74372">
      <w:pPr>
        <w:pStyle w:val="TOC4"/>
        <w:rPr>
          <w:rFonts w:asciiTheme="minorHAnsi" w:eastAsiaTheme="minorEastAsia" w:hAnsiTheme="minorHAnsi" w:cstheme="minorBidi"/>
          <w:sz w:val="22"/>
          <w:szCs w:val="22"/>
        </w:rPr>
      </w:pPr>
      <w:r w:rsidRPr="00F74372">
        <w:t>A.8.23.17.1</w:t>
      </w:r>
      <w:r w:rsidRPr="00F74372">
        <w:rPr>
          <w:rFonts w:asciiTheme="minorHAnsi" w:eastAsiaTheme="minorEastAsia" w:hAnsiTheme="minorHAnsi" w:cstheme="minorBidi"/>
          <w:sz w:val="22"/>
          <w:szCs w:val="22"/>
        </w:rPr>
        <w:tab/>
      </w:r>
      <w:r w:rsidRPr="007760F8">
        <w:rPr>
          <w:snapToGrid w:val="0"/>
        </w:rPr>
        <w:t>Test Purpose and Environment</w:t>
      </w:r>
      <w:r>
        <w:tab/>
        <w:t>2277</w:t>
      </w:r>
    </w:p>
    <w:p w:rsidR="00F74372" w:rsidRDefault="00F74372">
      <w:pPr>
        <w:pStyle w:val="TOC4"/>
        <w:rPr>
          <w:rFonts w:asciiTheme="minorHAnsi" w:eastAsiaTheme="minorEastAsia" w:hAnsiTheme="minorHAnsi" w:cstheme="minorBidi"/>
          <w:sz w:val="22"/>
          <w:szCs w:val="22"/>
        </w:rPr>
      </w:pPr>
      <w:r w:rsidRPr="00F74372">
        <w:t>A.8.23.17.2</w:t>
      </w:r>
      <w:r w:rsidRPr="00F74372">
        <w:rPr>
          <w:rFonts w:asciiTheme="minorHAnsi" w:eastAsiaTheme="minorEastAsia" w:hAnsiTheme="minorHAnsi" w:cstheme="minorBidi"/>
          <w:sz w:val="22"/>
          <w:szCs w:val="22"/>
        </w:rPr>
        <w:tab/>
      </w:r>
      <w:r w:rsidRPr="007760F8">
        <w:rPr>
          <w:snapToGrid w:val="0"/>
        </w:rPr>
        <w:t>Test Requirements</w:t>
      </w:r>
      <w:r>
        <w:tab/>
        <w:t>2279</w:t>
      </w:r>
    </w:p>
    <w:p w:rsidR="00F74372" w:rsidRDefault="00F74372">
      <w:pPr>
        <w:pStyle w:val="TOC3"/>
        <w:rPr>
          <w:rFonts w:asciiTheme="minorHAnsi" w:eastAsiaTheme="minorEastAsia" w:hAnsiTheme="minorHAnsi" w:cstheme="minorBidi"/>
          <w:sz w:val="22"/>
          <w:szCs w:val="22"/>
        </w:rPr>
      </w:pPr>
      <w:r w:rsidRPr="00F74372">
        <w:t>A.8.23.18</w:t>
      </w:r>
      <w:r w:rsidRPr="00F74372">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2279</w:t>
      </w:r>
    </w:p>
    <w:p w:rsidR="00F74372" w:rsidRDefault="00F74372">
      <w:pPr>
        <w:pStyle w:val="TOC4"/>
        <w:rPr>
          <w:rFonts w:asciiTheme="minorHAnsi" w:eastAsiaTheme="minorEastAsia" w:hAnsiTheme="minorHAnsi" w:cstheme="minorBidi"/>
          <w:sz w:val="22"/>
          <w:szCs w:val="22"/>
        </w:rPr>
      </w:pPr>
      <w:r w:rsidRPr="00F74372">
        <w:t>A.8.23.18.1</w:t>
      </w:r>
      <w:r w:rsidRPr="00F74372">
        <w:rPr>
          <w:rFonts w:asciiTheme="minorHAnsi" w:eastAsiaTheme="minorEastAsia" w:hAnsiTheme="minorHAnsi" w:cstheme="minorBidi"/>
          <w:sz w:val="22"/>
          <w:szCs w:val="22"/>
        </w:rPr>
        <w:tab/>
      </w:r>
      <w:r w:rsidRPr="007760F8">
        <w:rPr>
          <w:snapToGrid w:val="0"/>
        </w:rPr>
        <w:t>Test Purpose and Environment</w:t>
      </w:r>
      <w:r>
        <w:tab/>
        <w:t>2279</w:t>
      </w:r>
    </w:p>
    <w:p w:rsidR="00F74372" w:rsidRDefault="00F74372">
      <w:pPr>
        <w:pStyle w:val="TOC4"/>
        <w:rPr>
          <w:rFonts w:asciiTheme="minorHAnsi" w:eastAsiaTheme="minorEastAsia" w:hAnsiTheme="minorHAnsi" w:cstheme="minorBidi"/>
          <w:sz w:val="22"/>
          <w:szCs w:val="22"/>
        </w:rPr>
      </w:pPr>
      <w:r w:rsidRPr="00F74372">
        <w:t>A.8.23.18.2</w:t>
      </w:r>
      <w:r w:rsidRPr="00F74372">
        <w:rPr>
          <w:rFonts w:asciiTheme="minorHAnsi" w:eastAsiaTheme="minorEastAsia" w:hAnsiTheme="minorHAnsi" w:cstheme="minorBidi"/>
          <w:sz w:val="22"/>
          <w:szCs w:val="22"/>
        </w:rPr>
        <w:tab/>
      </w:r>
      <w:r w:rsidRPr="007760F8">
        <w:rPr>
          <w:snapToGrid w:val="0"/>
        </w:rPr>
        <w:t>Test Requirements</w:t>
      </w:r>
      <w:r>
        <w:tab/>
        <w:t>2280</w:t>
      </w:r>
    </w:p>
    <w:p w:rsidR="00F74372" w:rsidRDefault="00F74372">
      <w:pPr>
        <w:pStyle w:val="TOC3"/>
        <w:rPr>
          <w:rFonts w:asciiTheme="minorHAnsi" w:eastAsiaTheme="minorEastAsia" w:hAnsiTheme="minorHAnsi" w:cstheme="minorBidi"/>
          <w:sz w:val="22"/>
          <w:szCs w:val="22"/>
        </w:rPr>
      </w:pPr>
      <w:r w:rsidRPr="00F74372">
        <w:t>A.8.23.19</w:t>
      </w:r>
      <w:r w:rsidRPr="00F74372">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2281</w:t>
      </w:r>
    </w:p>
    <w:p w:rsidR="00F74372" w:rsidRDefault="00F74372">
      <w:pPr>
        <w:pStyle w:val="TOC4"/>
        <w:rPr>
          <w:rFonts w:asciiTheme="minorHAnsi" w:eastAsiaTheme="minorEastAsia" w:hAnsiTheme="minorHAnsi" w:cstheme="minorBidi"/>
          <w:sz w:val="22"/>
          <w:szCs w:val="22"/>
        </w:rPr>
      </w:pPr>
      <w:r w:rsidRPr="00F74372">
        <w:t>A.8.23.19.1</w:t>
      </w:r>
      <w:r w:rsidRPr="00F74372">
        <w:rPr>
          <w:rFonts w:asciiTheme="minorHAnsi" w:eastAsiaTheme="minorEastAsia" w:hAnsiTheme="minorHAnsi" w:cstheme="minorBidi"/>
          <w:sz w:val="22"/>
          <w:szCs w:val="22"/>
        </w:rPr>
        <w:tab/>
      </w:r>
      <w:r w:rsidRPr="007760F8">
        <w:rPr>
          <w:snapToGrid w:val="0"/>
        </w:rPr>
        <w:t>Test Purpose and Environment</w:t>
      </w:r>
      <w:r>
        <w:tab/>
        <w:t>2281</w:t>
      </w:r>
    </w:p>
    <w:p w:rsidR="00F74372" w:rsidRDefault="00F74372">
      <w:pPr>
        <w:pStyle w:val="TOC4"/>
        <w:rPr>
          <w:rFonts w:asciiTheme="minorHAnsi" w:eastAsiaTheme="minorEastAsia" w:hAnsiTheme="minorHAnsi" w:cstheme="minorBidi"/>
          <w:sz w:val="22"/>
          <w:szCs w:val="22"/>
        </w:rPr>
      </w:pPr>
      <w:r w:rsidRPr="00F74372">
        <w:t>A.8.23.19.2</w:t>
      </w:r>
      <w:r w:rsidRPr="00F74372">
        <w:rPr>
          <w:rFonts w:asciiTheme="minorHAnsi" w:eastAsiaTheme="minorEastAsia" w:hAnsiTheme="minorHAnsi" w:cstheme="minorBidi"/>
          <w:sz w:val="22"/>
          <w:szCs w:val="22"/>
        </w:rPr>
        <w:tab/>
      </w:r>
      <w:r w:rsidRPr="007760F8">
        <w:rPr>
          <w:snapToGrid w:val="0"/>
        </w:rPr>
        <w:t>Test Requirements</w:t>
      </w:r>
      <w:r>
        <w:tab/>
        <w:t>2282</w:t>
      </w:r>
    </w:p>
    <w:p w:rsidR="00F74372" w:rsidRDefault="00F74372">
      <w:pPr>
        <w:pStyle w:val="TOC3"/>
        <w:rPr>
          <w:rFonts w:asciiTheme="minorHAnsi" w:eastAsiaTheme="minorEastAsia" w:hAnsiTheme="minorHAnsi" w:cstheme="minorBidi"/>
          <w:sz w:val="22"/>
          <w:szCs w:val="22"/>
        </w:rPr>
      </w:pPr>
      <w:r w:rsidRPr="00F74372">
        <w:t>A.8.23.20</w:t>
      </w:r>
      <w:r w:rsidRPr="00F74372">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2283</w:t>
      </w:r>
    </w:p>
    <w:p w:rsidR="00F74372" w:rsidRDefault="00F74372">
      <w:pPr>
        <w:pStyle w:val="TOC4"/>
        <w:rPr>
          <w:rFonts w:asciiTheme="minorHAnsi" w:eastAsiaTheme="minorEastAsia" w:hAnsiTheme="minorHAnsi" w:cstheme="minorBidi"/>
          <w:sz w:val="22"/>
          <w:szCs w:val="22"/>
        </w:rPr>
      </w:pPr>
      <w:r w:rsidRPr="00F74372">
        <w:t>A.8.23.20.1</w:t>
      </w:r>
      <w:r w:rsidRPr="00F74372">
        <w:rPr>
          <w:rFonts w:asciiTheme="minorHAnsi" w:eastAsiaTheme="minorEastAsia" w:hAnsiTheme="minorHAnsi" w:cstheme="minorBidi"/>
          <w:sz w:val="22"/>
          <w:szCs w:val="22"/>
        </w:rPr>
        <w:tab/>
      </w:r>
      <w:r w:rsidRPr="007760F8">
        <w:rPr>
          <w:snapToGrid w:val="0"/>
        </w:rPr>
        <w:t>Test Purpose and Environment</w:t>
      </w:r>
      <w:r>
        <w:tab/>
        <w:t>2283</w:t>
      </w:r>
    </w:p>
    <w:p w:rsidR="00F74372" w:rsidRDefault="00F74372">
      <w:pPr>
        <w:pStyle w:val="TOC4"/>
        <w:rPr>
          <w:rFonts w:asciiTheme="minorHAnsi" w:eastAsiaTheme="minorEastAsia" w:hAnsiTheme="minorHAnsi" w:cstheme="minorBidi"/>
          <w:sz w:val="22"/>
          <w:szCs w:val="22"/>
        </w:rPr>
      </w:pPr>
      <w:r w:rsidRPr="00F74372">
        <w:t>A.8.23.20.2</w:t>
      </w:r>
      <w:r w:rsidRPr="00F74372">
        <w:rPr>
          <w:rFonts w:asciiTheme="minorHAnsi" w:eastAsiaTheme="minorEastAsia" w:hAnsiTheme="minorHAnsi" w:cstheme="minorBidi"/>
          <w:sz w:val="22"/>
          <w:szCs w:val="22"/>
        </w:rPr>
        <w:tab/>
      </w:r>
      <w:r w:rsidRPr="007760F8">
        <w:rPr>
          <w:snapToGrid w:val="0"/>
        </w:rPr>
        <w:t>Test Requirements</w:t>
      </w:r>
      <w:r>
        <w:tab/>
        <w:t>2284</w:t>
      </w:r>
    </w:p>
    <w:p w:rsidR="00F74372" w:rsidRDefault="00F74372">
      <w:pPr>
        <w:pStyle w:val="TOC3"/>
        <w:rPr>
          <w:rFonts w:asciiTheme="minorHAnsi" w:eastAsiaTheme="minorEastAsia" w:hAnsiTheme="minorHAnsi" w:cstheme="minorBidi"/>
          <w:sz w:val="22"/>
          <w:szCs w:val="22"/>
        </w:rPr>
      </w:pPr>
      <w:r w:rsidRPr="00F74372">
        <w:t>A.8.23.21</w:t>
      </w:r>
      <w:r w:rsidRPr="00F74372">
        <w:rPr>
          <w:rFonts w:asciiTheme="minorHAnsi" w:eastAsiaTheme="minorEastAsia" w:hAnsiTheme="minorHAnsi" w:cstheme="minorBidi"/>
          <w:sz w:val="22"/>
          <w:szCs w:val="22"/>
        </w:rPr>
        <w:tab/>
      </w:r>
      <w:r>
        <w:t>E-UTRAN FDD - FDD DC Inter-frequency identification of a new CGI of E-UTRA cell using autonomous gaps in synchronous DC</w:t>
      </w:r>
      <w:r>
        <w:tab/>
        <w:t>2285</w:t>
      </w:r>
    </w:p>
    <w:p w:rsidR="00F74372" w:rsidRDefault="00F74372">
      <w:pPr>
        <w:pStyle w:val="TOC4"/>
        <w:rPr>
          <w:rFonts w:asciiTheme="minorHAnsi" w:eastAsiaTheme="minorEastAsia" w:hAnsiTheme="minorHAnsi" w:cstheme="minorBidi"/>
          <w:sz w:val="22"/>
          <w:szCs w:val="22"/>
        </w:rPr>
      </w:pPr>
      <w:r w:rsidRPr="00F74372">
        <w:t>A.8.23.21.1</w:t>
      </w:r>
      <w:r w:rsidRPr="00F74372">
        <w:rPr>
          <w:rFonts w:asciiTheme="minorHAnsi" w:eastAsiaTheme="minorEastAsia" w:hAnsiTheme="minorHAnsi" w:cstheme="minorBidi"/>
          <w:sz w:val="22"/>
          <w:szCs w:val="22"/>
        </w:rPr>
        <w:tab/>
      </w:r>
      <w:r w:rsidRPr="007760F8">
        <w:rPr>
          <w:snapToGrid w:val="0"/>
        </w:rPr>
        <w:t>Test Purpose and Environment</w:t>
      </w:r>
      <w:r>
        <w:tab/>
        <w:t>2285</w:t>
      </w:r>
    </w:p>
    <w:p w:rsidR="00F74372" w:rsidRDefault="00F74372">
      <w:pPr>
        <w:pStyle w:val="TOC4"/>
        <w:rPr>
          <w:rFonts w:asciiTheme="minorHAnsi" w:eastAsiaTheme="minorEastAsia" w:hAnsiTheme="minorHAnsi" w:cstheme="minorBidi"/>
          <w:sz w:val="22"/>
          <w:szCs w:val="22"/>
        </w:rPr>
      </w:pPr>
      <w:r w:rsidRPr="00F74372">
        <w:t>A.8.23.21</w:t>
      </w:r>
      <w:r w:rsidRPr="00F74372">
        <w:rPr>
          <w:snapToGrid w:val="0"/>
        </w:rPr>
        <w:t>.2</w:t>
      </w:r>
      <w:r w:rsidRPr="00F74372">
        <w:rPr>
          <w:rFonts w:asciiTheme="minorHAnsi" w:eastAsiaTheme="minorEastAsia" w:hAnsiTheme="minorHAnsi"/>
          <w:sz w:val="22"/>
          <w:szCs w:val="22"/>
        </w:rPr>
        <w:tab/>
      </w:r>
      <w:r w:rsidRPr="007760F8">
        <w:rPr>
          <w:snapToGrid w:val="0"/>
        </w:rPr>
        <w:t>Test Requirements</w:t>
      </w:r>
      <w:r>
        <w:tab/>
        <w:t>2286</w:t>
      </w:r>
    </w:p>
    <w:p w:rsidR="00F74372" w:rsidRDefault="00F74372">
      <w:pPr>
        <w:pStyle w:val="TOC3"/>
        <w:rPr>
          <w:rFonts w:asciiTheme="minorHAnsi" w:eastAsiaTheme="minorEastAsia" w:hAnsiTheme="minorHAnsi" w:cstheme="minorBidi"/>
          <w:sz w:val="22"/>
          <w:szCs w:val="22"/>
        </w:rPr>
      </w:pPr>
      <w:r w:rsidRPr="00F74372">
        <w:t>A.8.23.22</w:t>
      </w:r>
      <w:r w:rsidRPr="00F74372">
        <w:rPr>
          <w:rFonts w:asciiTheme="minorHAnsi" w:eastAsiaTheme="minorEastAsia" w:hAnsiTheme="minorHAnsi" w:cstheme="minorBidi"/>
          <w:sz w:val="22"/>
          <w:szCs w:val="22"/>
        </w:rPr>
        <w:tab/>
      </w:r>
      <w:r>
        <w:t>E-UTRAN FDD - FDD DC Inter-frequency identification of a new CGI of E-UTRA cell using autonomous gaps in asynchronous DC</w:t>
      </w:r>
      <w:r>
        <w:tab/>
        <w:t>2287</w:t>
      </w:r>
    </w:p>
    <w:p w:rsidR="00F74372" w:rsidRDefault="00F74372">
      <w:pPr>
        <w:pStyle w:val="TOC4"/>
        <w:rPr>
          <w:rFonts w:asciiTheme="minorHAnsi" w:eastAsiaTheme="minorEastAsia" w:hAnsiTheme="minorHAnsi" w:cstheme="minorBidi"/>
          <w:sz w:val="22"/>
          <w:szCs w:val="22"/>
        </w:rPr>
      </w:pPr>
      <w:r w:rsidRPr="00F74372">
        <w:t>A.8.23.22.1</w:t>
      </w:r>
      <w:r w:rsidRPr="00F74372">
        <w:rPr>
          <w:rFonts w:asciiTheme="minorHAnsi" w:eastAsiaTheme="minorEastAsia" w:hAnsiTheme="minorHAnsi" w:cstheme="minorBidi"/>
          <w:sz w:val="22"/>
          <w:szCs w:val="22"/>
        </w:rPr>
        <w:tab/>
      </w:r>
      <w:r w:rsidRPr="007760F8">
        <w:rPr>
          <w:snapToGrid w:val="0"/>
        </w:rPr>
        <w:t>Test Purpose and Environment</w:t>
      </w:r>
      <w:r>
        <w:tab/>
        <w:t>2287</w:t>
      </w:r>
    </w:p>
    <w:p w:rsidR="00F74372" w:rsidRDefault="00F74372">
      <w:pPr>
        <w:pStyle w:val="TOC4"/>
        <w:rPr>
          <w:rFonts w:asciiTheme="minorHAnsi" w:eastAsiaTheme="minorEastAsia" w:hAnsiTheme="minorHAnsi" w:cstheme="minorBidi"/>
          <w:sz w:val="22"/>
          <w:szCs w:val="22"/>
        </w:rPr>
      </w:pPr>
      <w:r w:rsidRPr="00F74372">
        <w:t>A.8.23.22</w:t>
      </w:r>
      <w:r w:rsidRPr="00F74372">
        <w:rPr>
          <w:snapToGrid w:val="0"/>
        </w:rPr>
        <w:t>.2</w:t>
      </w:r>
      <w:r w:rsidRPr="00F74372">
        <w:rPr>
          <w:rFonts w:asciiTheme="minorHAnsi" w:eastAsiaTheme="minorEastAsia" w:hAnsiTheme="minorHAnsi"/>
          <w:sz w:val="22"/>
          <w:szCs w:val="22"/>
        </w:rPr>
        <w:tab/>
      </w:r>
      <w:r w:rsidRPr="007760F8">
        <w:rPr>
          <w:snapToGrid w:val="0"/>
        </w:rPr>
        <w:t>Test Requirements</w:t>
      </w:r>
      <w:r>
        <w:tab/>
        <w:t>2288</w:t>
      </w:r>
    </w:p>
    <w:p w:rsidR="00F74372" w:rsidRDefault="00F74372">
      <w:pPr>
        <w:pStyle w:val="TOC3"/>
        <w:rPr>
          <w:rFonts w:asciiTheme="minorHAnsi" w:eastAsiaTheme="minorEastAsia" w:hAnsiTheme="minorHAnsi" w:cstheme="minorBidi"/>
          <w:sz w:val="22"/>
          <w:szCs w:val="22"/>
        </w:rPr>
      </w:pPr>
      <w:r w:rsidRPr="00F74372">
        <w:t>A.8.23.23</w:t>
      </w:r>
      <w:r w:rsidRPr="00F74372">
        <w:rPr>
          <w:rFonts w:asciiTheme="minorHAnsi" w:eastAsiaTheme="minorEastAsia" w:hAnsiTheme="minorHAnsi" w:cstheme="minorBidi"/>
          <w:sz w:val="22"/>
          <w:szCs w:val="22"/>
        </w:rPr>
        <w:tab/>
      </w:r>
      <w:r>
        <w:t>E-UTRAN TDD - TDD DC Inter-frequency identification of a new CGI of E-UTRA cell using autonomous gaps in synchronous DC</w:t>
      </w:r>
      <w:r>
        <w:tab/>
        <w:t>2289</w:t>
      </w:r>
    </w:p>
    <w:p w:rsidR="00F74372" w:rsidRDefault="00F74372">
      <w:pPr>
        <w:pStyle w:val="TOC4"/>
        <w:rPr>
          <w:rFonts w:asciiTheme="minorHAnsi" w:eastAsiaTheme="minorEastAsia" w:hAnsiTheme="minorHAnsi" w:cstheme="minorBidi"/>
          <w:sz w:val="22"/>
          <w:szCs w:val="22"/>
        </w:rPr>
      </w:pPr>
      <w:r w:rsidRPr="00F74372">
        <w:t>A.8.23.23.1</w:t>
      </w:r>
      <w:r w:rsidRPr="00F74372">
        <w:rPr>
          <w:rFonts w:asciiTheme="minorHAnsi" w:eastAsiaTheme="minorEastAsia" w:hAnsiTheme="minorHAnsi" w:cstheme="minorBidi"/>
          <w:sz w:val="22"/>
          <w:szCs w:val="22"/>
        </w:rPr>
        <w:tab/>
      </w:r>
      <w:r w:rsidRPr="007760F8">
        <w:rPr>
          <w:snapToGrid w:val="0"/>
        </w:rPr>
        <w:t>Test Purpose and Environment</w:t>
      </w:r>
      <w:r>
        <w:tab/>
        <w:t>2289</w:t>
      </w:r>
    </w:p>
    <w:p w:rsidR="00F74372" w:rsidRDefault="00F74372">
      <w:pPr>
        <w:pStyle w:val="TOC4"/>
        <w:rPr>
          <w:rFonts w:asciiTheme="minorHAnsi" w:eastAsiaTheme="minorEastAsia" w:hAnsiTheme="minorHAnsi" w:cstheme="minorBidi"/>
          <w:sz w:val="22"/>
          <w:szCs w:val="22"/>
        </w:rPr>
      </w:pPr>
      <w:r w:rsidRPr="00F74372">
        <w:t>A.8.23.23.2</w:t>
      </w:r>
      <w:r w:rsidRPr="00F74372">
        <w:rPr>
          <w:rFonts w:asciiTheme="minorHAnsi" w:eastAsiaTheme="minorEastAsia" w:hAnsiTheme="minorHAnsi" w:cstheme="minorBidi"/>
          <w:sz w:val="22"/>
          <w:szCs w:val="22"/>
        </w:rPr>
        <w:tab/>
      </w:r>
      <w:r w:rsidRPr="007760F8">
        <w:rPr>
          <w:snapToGrid w:val="0"/>
        </w:rPr>
        <w:t>Test Requirements</w:t>
      </w:r>
      <w:r>
        <w:tab/>
        <w:t>2290</w:t>
      </w:r>
    </w:p>
    <w:p w:rsidR="00F74372" w:rsidRDefault="00F74372">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2291</w:t>
      </w:r>
    </w:p>
    <w:p w:rsidR="00F74372" w:rsidRDefault="00F74372">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2291</w:t>
      </w:r>
    </w:p>
    <w:p w:rsidR="00F74372" w:rsidRDefault="00F74372">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2293</w:t>
      </w:r>
    </w:p>
    <w:p w:rsidR="00F74372" w:rsidRDefault="00F74372">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2294</w:t>
      </w:r>
    </w:p>
    <w:p w:rsidR="00F74372" w:rsidRDefault="00F74372">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2294</w:t>
      </w:r>
    </w:p>
    <w:p w:rsidR="00F74372" w:rsidRDefault="00F74372">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2296</w:t>
      </w:r>
    </w:p>
    <w:p w:rsidR="00F74372" w:rsidRDefault="00F74372">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2297</w:t>
      </w:r>
    </w:p>
    <w:p w:rsidR="00F74372" w:rsidRDefault="00F74372">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2297</w:t>
      </w:r>
    </w:p>
    <w:p w:rsidR="00F74372" w:rsidRDefault="00F74372">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2299</w:t>
      </w:r>
    </w:p>
    <w:p w:rsidR="00F74372" w:rsidRDefault="00F74372">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2300</w:t>
      </w:r>
    </w:p>
    <w:p w:rsidR="00F74372" w:rsidRDefault="00F74372">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2300</w:t>
      </w:r>
    </w:p>
    <w:p w:rsidR="00F74372" w:rsidRDefault="00F74372">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2303</w:t>
      </w:r>
    </w:p>
    <w:p w:rsidR="00F74372" w:rsidRDefault="00F74372">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2303</w:t>
      </w:r>
    </w:p>
    <w:p w:rsidR="00F74372" w:rsidRDefault="00F74372">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2303</w:t>
      </w:r>
    </w:p>
    <w:p w:rsidR="00F74372" w:rsidRDefault="00F74372">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2306</w:t>
      </w:r>
    </w:p>
    <w:p w:rsidR="00F74372" w:rsidRDefault="00F74372">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2306</w:t>
      </w:r>
    </w:p>
    <w:p w:rsidR="00F74372" w:rsidRDefault="00F74372">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2306</w:t>
      </w:r>
    </w:p>
    <w:p w:rsidR="00F74372" w:rsidRDefault="00F74372">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2309</w:t>
      </w:r>
    </w:p>
    <w:p w:rsidR="00F74372" w:rsidRDefault="00F74372">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2309</w:t>
      </w:r>
    </w:p>
    <w:p w:rsidR="00F74372" w:rsidRDefault="00F74372">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2309</w:t>
      </w:r>
    </w:p>
    <w:p w:rsidR="00F74372" w:rsidRDefault="00F74372">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2309</w:t>
      </w:r>
    </w:p>
    <w:p w:rsidR="00F74372" w:rsidRDefault="00F74372">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2310</w:t>
      </w:r>
    </w:p>
    <w:p w:rsidR="00F74372" w:rsidRDefault="00F74372">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2311</w:t>
      </w:r>
    </w:p>
    <w:p w:rsidR="00F74372" w:rsidRDefault="00F74372">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2311</w:t>
      </w:r>
    </w:p>
    <w:p w:rsidR="00F74372" w:rsidRDefault="00F74372">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2312</w:t>
      </w:r>
    </w:p>
    <w:p w:rsidR="00F74372" w:rsidRDefault="00F74372">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2312</w:t>
      </w:r>
    </w:p>
    <w:p w:rsidR="00F74372" w:rsidRDefault="00F74372">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2313</w:t>
      </w:r>
    </w:p>
    <w:p w:rsidR="00F74372" w:rsidRDefault="00F74372">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2314</w:t>
      </w:r>
    </w:p>
    <w:p w:rsidR="00F74372" w:rsidRDefault="00F74372">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2315</w:t>
      </w:r>
    </w:p>
    <w:p w:rsidR="00F74372" w:rsidRDefault="00F74372">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2315</w:t>
      </w:r>
    </w:p>
    <w:p w:rsidR="00F74372" w:rsidRDefault="00F74372">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2315</w:t>
      </w:r>
    </w:p>
    <w:p w:rsidR="00F74372" w:rsidRDefault="00F74372">
      <w:pPr>
        <w:pStyle w:val="TOC4"/>
        <w:rPr>
          <w:rFonts w:asciiTheme="minorHAnsi" w:eastAsiaTheme="minorEastAsia" w:hAnsiTheme="minorHAnsi" w:cstheme="minorBidi"/>
          <w:sz w:val="22"/>
          <w:szCs w:val="22"/>
        </w:rPr>
      </w:pPr>
      <w:r w:rsidRPr="00F74372">
        <w:t>A.8.25.1.2</w:t>
      </w:r>
      <w:r w:rsidRPr="00F74372">
        <w:rPr>
          <w:rFonts w:asciiTheme="minorHAnsi" w:hAnsiTheme="minorHAnsi" w:cstheme="minorBidi"/>
          <w:sz w:val="22"/>
          <w:szCs w:val="22"/>
        </w:rPr>
        <w:tab/>
      </w:r>
      <w:r w:rsidRPr="007760F8">
        <w:rPr>
          <w:rFonts w:eastAsia="SimSun"/>
          <w:lang w:eastAsia="zh-CN"/>
        </w:rPr>
        <w:t>Test Requirements</w:t>
      </w:r>
      <w:r>
        <w:tab/>
        <w:t>2317</w:t>
      </w:r>
    </w:p>
    <w:p w:rsidR="00F74372" w:rsidRDefault="00F74372">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2317</w:t>
      </w:r>
    </w:p>
    <w:p w:rsidR="00F74372" w:rsidRDefault="00F74372">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2317</w:t>
      </w:r>
    </w:p>
    <w:p w:rsidR="00F74372" w:rsidRDefault="00F74372">
      <w:pPr>
        <w:pStyle w:val="TOC4"/>
        <w:rPr>
          <w:rFonts w:asciiTheme="minorHAnsi" w:eastAsiaTheme="minorEastAsia" w:hAnsiTheme="minorHAnsi" w:cstheme="minorBidi"/>
          <w:sz w:val="22"/>
          <w:szCs w:val="22"/>
        </w:rPr>
      </w:pPr>
      <w:r w:rsidRPr="00F74372">
        <w:t>A.8.25.2.2</w:t>
      </w:r>
      <w:r w:rsidRPr="00F74372">
        <w:rPr>
          <w:rFonts w:asciiTheme="minorHAnsi" w:hAnsiTheme="minorHAnsi" w:cstheme="minorBidi"/>
          <w:sz w:val="22"/>
          <w:szCs w:val="22"/>
        </w:rPr>
        <w:tab/>
      </w:r>
      <w:r w:rsidRPr="007760F8">
        <w:rPr>
          <w:rFonts w:eastAsia="SimSun"/>
          <w:lang w:eastAsia="zh-CN"/>
        </w:rPr>
        <w:t>Test Requirements</w:t>
      </w:r>
      <w:r>
        <w:tab/>
        <w:t>2319</w:t>
      </w:r>
    </w:p>
    <w:p w:rsidR="00F74372" w:rsidRDefault="00F74372">
      <w:pPr>
        <w:pStyle w:val="TOC2"/>
        <w:rPr>
          <w:rFonts w:asciiTheme="minorHAnsi" w:eastAsiaTheme="minorEastAsia" w:hAnsiTheme="minorHAnsi" w:cstheme="minorBidi"/>
          <w:sz w:val="22"/>
          <w:szCs w:val="22"/>
        </w:rPr>
      </w:pPr>
      <w:r>
        <w:t>A.8.</w:t>
      </w:r>
      <w:r>
        <w:rPr>
          <w:lang w:eastAsia="zh-CN"/>
        </w:rPr>
        <w:t>26 Frame Structure 3 (FS3)</w:t>
      </w:r>
      <w:r>
        <w:tab/>
        <w:t>2319</w:t>
      </w:r>
    </w:p>
    <w:p w:rsidR="00F74372" w:rsidRDefault="00F74372">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2319</w:t>
      </w:r>
    </w:p>
    <w:p w:rsidR="00F74372" w:rsidRDefault="00F74372">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2319</w:t>
      </w:r>
    </w:p>
    <w:p w:rsidR="00F74372" w:rsidRDefault="00F74372">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2321</w:t>
      </w:r>
    </w:p>
    <w:p w:rsidR="00F74372" w:rsidRDefault="00F74372">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2322</w:t>
      </w:r>
    </w:p>
    <w:p w:rsidR="00F74372" w:rsidRDefault="00F74372">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rsidR="00F74372" w:rsidRDefault="00F74372">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2324</w:t>
      </w:r>
    </w:p>
    <w:p w:rsidR="00F74372" w:rsidRDefault="00F74372">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2325</w:t>
      </w:r>
    </w:p>
    <w:p w:rsidR="00F74372" w:rsidRDefault="00F74372">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2325</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26</w:t>
      </w:r>
      <w:r w:rsidRPr="00F74372">
        <w:t>.</w:t>
      </w:r>
      <w:r w:rsidRPr="00F74372">
        <w:rPr>
          <w:lang w:eastAsia="zh-CN"/>
        </w:rPr>
        <w:t>3.2</w:t>
      </w:r>
      <w:r w:rsidRPr="00F74372">
        <w:rPr>
          <w:rFonts w:asciiTheme="minorHAnsi" w:eastAsiaTheme="minorEastAsia" w:hAnsiTheme="minorHAnsi" w:cstheme="minorBidi"/>
          <w:sz w:val="22"/>
          <w:szCs w:val="22"/>
        </w:rPr>
        <w:tab/>
      </w:r>
      <w:r w:rsidRPr="007760F8">
        <w:rPr>
          <w:snapToGrid w:val="0"/>
        </w:rPr>
        <w:t>Test Requirements</w:t>
      </w:r>
      <w:r>
        <w:tab/>
        <w:t>2328</w:t>
      </w:r>
    </w:p>
    <w:p w:rsidR="00F74372" w:rsidRDefault="00F74372">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2328</w:t>
      </w:r>
    </w:p>
    <w:p w:rsidR="00F74372" w:rsidRDefault="00F74372">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2328</w:t>
      </w:r>
    </w:p>
    <w:p w:rsidR="00F74372" w:rsidRDefault="00F74372">
      <w:pPr>
        <w:pStyle w:val="TOC4"/>
        <w:rPr>
          <w:rFonts w:asciiTheme="minorHAnsi" w:eastAsiaTheme="minorEastAsia" w:hAnsiTheme="minorHAnsi" w:cstheme="minorBidi"/>
          <w:sz w:val="22"/>
          <w:szCs w:val="22"/>
        </w:rPr>
      </w:pPr>
      <w:r w:rsidRPr="00F74372">
        <w:t>A.8.26.3A</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2331</w:t>
      </w:r>
    </w:p>
    <w:p w:rsidR="00F74372" w:rsidRDefault="00F74372">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2331</w:t>
      </w:r>
    </w:p>
    <w:p w:rsidR="00F74372" w:rsidRDefault="00F74372">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2331</w:t>
      </w:r>
    </w:p>
    <w:p w:rsidR="00F74372" w:rsidRDefault="00F74372">
      <w:pPr>
        <w:pStyle w:val="TOC4"/>
        <w:rPr>
          <w:rFonts w:asciiTheme="minorHAnsi" w:eastAsiaTheme="minorEastAsia" w:hAnsiTheme="minorHAnsi" w:cstheme="minorBidi"/>
          <w:sz w:val="22"/>
          <w:szCs w:val="22"/>
        </w:rPr>
      </w:pPr>
      <w:r w:rsidRPr="00F74372">
        <w:t>A.8.</w:t>
      </w:r>
      <w:r w:rsidRPr="00F74372">
        <w:rPr>
          <w:lang w:eastAsia="zh-CN"/>
        </w:rPr>
        <w:t>26</w:t>
      </w:r>
      <w:r w:rsidRPr="00F74372">
        <w:t>.</w:t>
      </w:r>
      <w:r w:rsidRPr="00F74372">
        <w:rPr>
          <w:lang w:eastAsia="zh-CN"/>
        </w:rPr>
        <w:t>4.2</w:t>
      </w:r>
      <w:r w:rsidRPr="00F74372">
        <w:rPr>
          <w:rFonts w:asciiTheme="minorHAnsi" w:eastAsiaTheme="minorEastAsia" w:hAnsiTheme="minorHAnsi" w:cstheme="minorBidi"/>
          <w:sz w:val="22"/>
          <w:szCs w:val="22"/>
        </w:rPr>
        <w:tab/>
      </w:r>
      <w:r w:rsidRPr="007760F8">
        <w:rPr>
          <w:snapToGrid w:val="0"/>
        </w:rPr>
        <w:t>Test Requirements</w:t>
      </w:r>
      <w:r>
        <w:tab/>
        <w:t>2334</w:t>
      </w:r>
    </w:p>
    <w:p w:rsidR="00F74372" w:rsidRDefault="00F74372">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2334</w:t>
      </w:r>
    </w:p>
    <w:p w:rsidR="00F74372" w:rsidRDefault="00F74372">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2334</w:t>
      </w:r>
    </w:p>
    <w:p w:rsidR="00F74372" w:rsidRDefault="00F74372">
      <w:pPr>
        <w:pStyle w:val="TOC4"/>
        <w:rPr>
          <w:rFonts w:asciiTheme="minorHAnsi" w:eastAsiaTheme="minorEastAsia" w:hAnsiTheme="minorHAnsi" w:cstheme="minorBidi"/>
          <w:sz w:val="22"/>
          <w:szCs w:val="22"/>
        </w:rPr>
      </w:pPr>
      <w:r w:rsidRPr="00F74372">
        <w:t>A.8.26.4A</w:t>
      </w:r>
      <w:r w:rsidRPr="00F74372">
        <w:rPr>
          <w:lang w:eastAsia="zh-CN"/>
        </w:rPr>
        <w:t>.2</w:t>
      </w:r>
      <w:r w:rsidRPr="00F74372">
        <w:rPr>
          <w:rFonts w:asciiTheme="minorHAnsi" w:eastAsiaTheme="minorEastAsia" w:hAnsiTheme="minorHAnsi" w:cstheme="minorBidi"/>
          <w:sz w:val="22"/>
          <w:szCs w:val="22"/>
        </w:rPr>
        <w:tab/>
      </w:r>
      <w:r w:rsidRPr="007760F8">
        <w:rPr>
          <w:snapToGrid w:val="0"/>
        </w:rPr>
        <w:t>Test Requirements</w:t>
      </w:r>
      <w:r>
        <w:tab/>
        <w:t>2337</w:t>
      </w:r>
    </w:p>
    <w:p w:rsidR="00F74372" w:rsidRDefault="00F74372">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2337</w:t>
      </w:r>
    </w:p>
    <w:p w:rsidR="00F74372" w:rsidRDefault="00F74372">
      <w:pPr>
        <w:pStyle w:val="TOC4"/>
        <w:rPr>
          <w:rFonts w:asciiTheme="minorHAnsi" w:eastAsiaTheme="minorEastAsia" w:hAnsiTheme="minorHAnsi" w:cstheme="minorBidi"/>
          <w:sz w:val="22"/>
          <w:szCs w:val="22"/>
        </w:rPr>
      </w:pPr>
      <w:r w:rsidRPr="00F74372">
        <w:t>A.8.26.5.</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2337</w:t>
      </w:r>
    </w:p>
    <w:p w:rsidR="00F74372" w:rsidRDefault="00F74372">
      <w:pPr>
        <w:pStyle w:val="TOC4"/>
        <w:rPr>
          <w:rFonts w:asciiTheme="minorHAnsi" w:eastAsiaTheme="minorEastAsia" w:hAnsiTheme="minorHAnsi" w:cstheme="minorBidi"/>
          <w:sz w:val="22"/>
          <w:szCs w:val="22"/>
        </w:rPr>
      </w:pPr>
      <w:r w:rsidRPr="00F74372">
        <w:t>A.8.26.5.2</w:t>
      </w:r>
      <w:r w:rsidRPr="00F74372">
        <w:rPr>
          <w:rFonts w:asciiTheme="minorHAnsi" w:eastAsiaTheme="minorEastAsia" w:hAnsiTheme="minorHAnsi" w:cstheme="minorBidi"/>
          <w:sz w:val="22"/>
          <w:szCs w:val="22"/>
        </w:rPr>
        <w:tab/>
      </w:r>
      <w:r w:rsidRPr="007760F8">
        <w:rPr>
          <w:snapToGrid w:val="0"/>
        </w:rPr>
        <w:t>Test Requirements</w:t>
      </w:r>
      <w:r>
        <w:tab/>
        <w:t>2340</w:t>
      </w:r>
    </w:p>
    <w:p w:rsidR="00F74372" w:rsidRDefault="00F74372">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2340</w:t>
      </w:r>
    </w:p>
    <w:p w:rsidR="00F74372" w:rsidRDefault="00F74372">
      <w:pPr>
        <w:pStyle w:val="TOC4"/>
        <w:rPr>
          <w:rFonts w:asciiTheme="minorHAnsi" w:eastAsiaTheme="minorEastAsia" w:hAnsiTheme="minorHAnsi" w:cstheme="minorBidi"/>
          <w:sz w:val="22"/>
          <w:szCs w:val="22"/>
        </w:rPr>
      </w:pPr>
      <w:r w:rsidRPr="00F74372">
        <w:t>A.8.26.5A.</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2340</w:t>
      </w:r>
    </w:p>
    <w:p w:rsidR="00F74372" w:rsidRDefault="00F74372">
      <w:pPr>
        <w:pStyle w:val="TOC4"/>
        <w:rPr>
          <w:rFonts w:asciiTheme="minorHAnsi" w:eastAsiaTheme="minorEastAsia" w:hAnsiTheme="minorHAnsi" w:cstheme="minorBidi"/>
          <w:sz w:val="22"/>
          <w:szCs w:val="22"/>
        </w:rPr>
      </w:pPr>
      <w:r w:rsidRPr="00F74372">
        <w:t>A.8.26.5A.2</w:t>
      </w:r>
      <w:r w:rsidRPr="00F74372">
        <w:rPr>
          <w:rFonts w:asciiTheme="minorHAnsi" w:eastAsiaTheme="minorEastAsia" w:hAnsiTheme="minorHAnsi" w:cstheme="minorBidi"/>
          <w:sz w:val="22"/>
          <w:szCs w:val="22"/>
        </w:rPr>
        <w:tab/>
      </w:r>
      <w:r w:rsidRPr="007760F8">
        <w:rPr>
          <w:snapToGrid w:val="0"/>
        </w:rPr>
        <w:t>Test Requirements</w:t>
      </w:r>
      <w:r>
        <w:tab/>
        <w:t>2343</w:t>
      </w:r>
    </w:p>
    <w:p w:rsidR="00F74372" w:rsidRDefault="00F74372">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2343</w:t>
      </w:r>
    </w:p>
    <w:p w:rsidR="00F74372" w:rsidRDefault="00F74372">
      <w:pPr>
        <w:pStyle w:val="TOC4"/>
        <w:rPr>
          <w:rFonts w:asciiTheme="minorHAnsi" w:eastAsiaTheme="minorEastAsia" w:hAnsiTheme="minorHAnsi" w:cstheme="minorBidi"/>
          <w:sz w:val="22"/>
          <w:szCs w:val="22"/>
        </w:rPr>
      </w:pPr>
      <w:r w:rsidRPr="00F74372">
        <w:t>A.8.26.6.</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2343</w:t>
      </w:r>
    </w:p>
    <w:p w:rsidR="00F74372" w:rsidRDefault="00F74372">
      <w:pPr>
        <w:pStyle w:val="TOC4"/>
        <w:rPr>
          <w:rFonts w:asciiTheme="minorHAnsi" w:eastAsiaTheme="minorEastAsia" w:hAnsiTheme="minorHAnsi" w:cstheme="minorBidi"/>
          <w:sz w:val="22"/>
          <w:szCs w:val="22"/>
        </w:rPr>
      </w:pPr>
      <w:r w:rsidRPr="00F74372">
        <w:t>A.8.26.6.2</w:t>
      </w:r>
      <w:r w:rsidRPr="00F74372">
        <w:rPr>
          <w:rFonts w:asciiTheme="minorHAnsi" w:eastAsiaTheme="minorEastAsia" w:hAnsiTheme="minorHAnsi" w:cstheme="minorBidi"/>
          <w:sz w:val="22"/>
          <w:szCs w:val="22"/>
        </w:rPr>
        <w:tab/>
      </w:r>
      <w:r w:rsidRPr="007760F8">
        <w:rPr>
          <w:snapToGrid w:val="0"/>
        </w:rPr>
        <w:t>Test Requirements</w:t>
      </w:r>
      <w:r>
        <w:tab/>
        <w:t>2346</w:t>
      </w:r>
    </w:p>
    <w:p w:rsidR="00F74372" w:rsidRDefault="00F74372">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2346</w:t>
      </w:r>
    </w:p>
    <w:p w:rsidR="00F74372" w:rsidRDefault="00F74372">
      <w:pPr>
        <w:pStyle w:val="TOC4"/>
        <w:rPr>
          <w:rFonts w:asciiTheme="minorHAnsi" w:eastAsiaTheme="minorEastAsia" w:hAnsiTheme="minorHAnsi" w:cstheme="minorBidi"/>
          <w:sz w:val="22"/>
          <w:szCs w:val="22"/>
        </w:rPr>
      </w:pPr>
      <w:r w:rsidRPr="00F74372">
        <w:t>A.8.26.6A.</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2346</w:t>
      </w:r>
    </w:p>
    <w:p w:rsidR="00F74372" w:rsidRDefault="00F74372">
      <w:pPr>
        <w:pStyle w:val="TOC4"/>
        <w:rPr>
          <w:rFonts w:asciiTheme="minorHAnsi" w:eastAsiaTheme="minorEastAsia" w:hAnsiTheme="minorHAnsi" w:cstheme="minorBidi"/>
          <w:sz w:val="22"/>
          <w:szCs w:val="22"/>
        </w:rPr>
      </w:pPr>
      <w:r w:rsidRPr="00F74372">
        <w:t>A.8.26.6A.2</w:t>
      </w:r>
      <w:r w:rsidRPr="00F74372">
        <w:rPr>
          <w:rFonts w:asciiTheme="minorHAnsi" w:eastAsiaTheme="minorEastAsia" w:hAnsiTheme="minorHAnsi" w:cstheme="minorBidi"/>
          <w:sz w:val="22"/>
          <w:szCs w:val="22"/>
        </w:rPr>
        <w:tab/>
      </w:r>
      <w:r w:rsidRPr="007760F8">
        <w:rPr>
          <w:snapToGrid w:val="0"/>
        </w:rPr>
        <w:t>Test Requirements</w:t>
      </w:r>
      <w:r>
        <w:tab/>
        <w:t>2349</w:t>
      </w:r>
    </w:p>
    <w:p w:rsidR="00F74372" w:rsidRDefault="00F74372">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2349</w:t>
      </w:r>
    </w:p>
    <w:p w:rsidR="00F74372" w:rsidRDefault="00F74372">
      <w:pPr>
        <w:pStyle w:val="TOC4"/>
        <w:rPr>
          <w:rFonts w:asciiTheme="minorHAnsi" w:eastAsiaTheme="minorEastAsia" w:hAnsiTheme="minorHAnsi" w:cstheme="minorBidi"/>
          <w:sz w:val="22"/>
          <w:szCs w:val="22"/>
        </w:rPr>
      </w:pPr>
      <w:r w:rsidRPr="00F74372">
        <w:t>A.8.26.7.</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2349</w:t>
      </w:r>
    </w:p>
    <w:p w:rsidR="00F74372" w:rsidRDefault="00F74372">
      <w:pPr>
        <w:pStyle w:val="TOC4"/>
        <w:rPr>
          <w:rFonts w:asciiTheme="minorHAnsi" w:eastAsiaTheme="minorEastAsia" w:hAnsiTheme="minorHAnsi" w:cstheme="minorBidi"/>
          <w:sz w:val="22"/>
          <w:szCs w:val="22"/>
        </w:rPr>
      </w:pPr>
      <w:r w:rsidRPr="00F74372">
        <w:t>A.8.26.7.2</w:t>
      </w:r>
      <w:r w:rsidRPr="00F74372">
        <w:rPr>
          <w:rFonts w:asciiTheme="minorHAnsi" w:eastAsiaTheme="minorEastAsia" w:hAnsiTheme="minorHAnsi" w:cstheme="minorBidi"/>
          <w:sz w:val="22"/>
          <w:szCs w:val="22"/>
        </w:rPr>
        <w:tab/>
      </w:r>
      <w:r w:rsidRPr="007760F8">
        <w:rPr>
          <w:snapToGrid w:val="0"/>
        </w:rPr>
        <w:t>Test Requirements</w:t>
      </w:r>
      <w:r>
        <w:tab/>
        <w:t>2352</w:t>
      </w:r>
    </w:p>
    <w:p w:rsidR="00F74372" w:rsidRDefault="00F74372">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2352</w:t>
      </w:r>
    </w:p>
    <w:p w:rsidR="00F74372" w:rsidRDefault="00F74372">
      <w:pPr>
        <w:pStyle w:val="TOC4"/>
        <w:rPr>
          <w:rFonts w:asciiTheme="minorHAnsi" w:eastAsiaTheme="minorEastAsia" w:hAnsiTheme="minorHAnsi" w:cstheme="minorBidi"/>
          <w:sz w:val="22"/>
          <w:szCs w:val="22"/>
        </w:rPr>
      </w:pPr>
      <w:r w:rsidRPr="00F74372">
        <w:t>A.8.26.8.</w:t>
      </w:r>
      <w:r w:rsidRPr="00F74372">
        <w:rPr>
          <w:lang w:eastAsia="zh-CN"/>
        </w:rPr>
        <w:t>1</w:t>
      </w:r>
      <w:r w:rsidRPr="00F74372">
        <w:rPr>
          <w:rFonts w:asciiTheme="minorHAnsi" w:eastAsiaTheme="minorEastAsia" w:hAnsiTheme="minorHAnsi" w:cstheme="minorBidi"/>
          <w:sz w:val="22"/>
          <w:szCs w:val="22"/>
        </w:rPr>
        <w:tab/>
      </w:r>
      <w:r w:rsidRPr="007760F8">
        <w:rPr>
          <w:snapToGrid w:val="0"/>
        </w:rPr>
        <w:t>Test Purpose and Environment</w:t>
      </w:r>
      <w:r>
        <w:tab/>
        <w:t>2352</w:t>
      </w:r>
    </w:p>
    <w:p w:rsidR="00F74372" w:rsidRDefault="00F74372">
      <w:pPr>
        <w:pStyle w:val="TOC4"/>
        <w:rPr>
          <w:rFonts w:asciiTheme="minorHAnsi" w:eastAsiaTheme="minorEastAsia" w:hAnsiTheme="minorHAnsi" w:cstheme="minorBidi"/>
          <w:sz w:val="22"/>
          <w:szCs w:val="22"/>
        </w:rPr>
      </w:pPr>
      <w:r w:rsidRPr="00F74372">
        <w:t>A.8.26.8.2</w:t>
      </w:r>
      <w:r w:rsidRPr="00F74372">
        <w:rPr>
          <w:rFonts w:asciiTheme="minorHAnsi" w:eastAsiaTheme="minorEastAsia" w:hAnsiTheme="minorHAnsi" w:cstheme="minorBidi"/>
          <w:sz w:val="22"/>
          <w:szCs w:val="22"/>
        </w:rPr>
        <w:tab/>
      </w:r>
      <w:r w:rsidRPr="007760F8">
        <w:rPr>
          <w:snapToGrid w:val="0"/>
        </w:rPr>
        <w:t>Test Requirements</w:t>
      </w:r>
      <w:r>
        <w:tab/>
        <w:t>2355</w:t>
      </w:r>
    </w:p>
    <w:p w:rsidR="00F74372" w:rsidRDefault="00F74372">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2355</w:t>
      </w:r>
    </w:p>
    <w:p w:rsidR="00F74372" w:rsidRDefault="00F74372">
      <w:pPr>
        <w:pStyle w:val="TOC4"/>
        <w:rPr>
          <w:rFonts w:asciiTheme="minorHAnsi" w:eastAsiaTheme="minorEastAsia" w:hAnsiTheme="minorHAnsi" w:cstheme="minorBidi"/>
          <w:sz w:val="22"/>
          <w:szCs w:val="22"/>
        </w:rPr>
      </w:pPr>
      <w:r w:rsidRPr="00F74372">
        <w:t>A.8.26.9.1</w:t>
      </w:r>
      <w:r w:rsidRPr="00F74372">
        <w:rPr>
          <w:rFonts w:asciiTheme="minorHAnsi" w:eastAsiaTheme="minorEastAsia" w:hAnsiTheme="minorHAnsi"/>
          <w:sz w:val="22"/>
          <w:szCs w:val="22"/>
        </w:rPr>
        <w:tab/>
      </w:r>
      <w:r w:rsidRPr="007760F8">
        <w:rPr>
          <w:rFonts w:cs="v4.2.0"/>
          <w:snapToGrid w:val="0"/>
        </w:rPr>
        <w:t>Test Purpose and Environment</w:t>
      </w:r>
      <w:r>
        <w:tab/>
        <w:t>2355</w:t>
      </w:r>
    </w:p>
    <w:p w:rsidR="00F74372" w:rsidRDefault="00F74372">
      <w:pPr>
        <w:pStyle w:val="TOC4"/>
        <w:rPr>
          <w:rFonts w:asciiTheme="minorHAnsi" w:eastAsiaTheme="minorEastAsia" w:hAnsiTheme="minorHAnsi" w:cstheme="minorBidi"/>
          <w:sz w:val="22"/>
          <w:szCs w:val="22"/>
        </w:rPr>
      </w:pPr>
      <w:r w:rsidRPr="00F74372">
        <w:t>A.8.26.9.2</w:t>
      </w:r>
      <w:r w:rsidRPr="00F74372">
        <w:rPr>
          <w:rFonts w:asciiTheme="minorHAnsi" w:eastAsiaTheme="minorEastAsia" w:hAnsiTheme="minorHAnsi"/>
          <w:sz w:val="22"/>
          <w:szCs w:val="22"/>
        </w:rPr>
        <w:tab/>
      </w:r>
      <w:r w:rsidRPr="007760F8">
        <w:rPr>
          <w:rFonts w:cs="v4.2.0"/>
          <w:snapToGrid w:val="0"/>
        </w:rPr>
        <w:t>Test Requirements</w:t>
      </w:r>
      <w:r>
        <w:tab/>
        <w:t>2358</w:t>
      </w:r>
    </w:p>
    <w:p w:rsidR="00F74372" w:rsidRDefault="00F74372">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2358</w:t>
      </w:r>
    </w:p>
    <w:p w:rsidR="00F74372" w:rsidRDefault="00F74372">
      <w:pPr>
        <w:pStyle w:val="TOC4"/>
        <w:rPr>
          <w:rFonts w:asciiTheme="minorHAnsi" w:eastAsiaTheme="minorEastAsia" w:hAnsiTheme="minorHAnsi" w:cstheme="minorBidi"/>
          <w:sz w:val="22"/>
          <w:szCs w:val="22"/>
        </w:rPr>
      </w:pPr>
      <w:r w:rsidRPr="00F74372">
        <w:t>A.8.26.10.1</w:t>
      </w:r>
      <w:r w:rsidRPr="00F74372">
        <w:rPr>
          <w:rFonts w:asciiTheme="minorHAnsi" w:eastAsiaTheme="minorEastAsia" w:hAnsiTheme="minorHAnsi" w:cstheme="minorBidi"/>
          <w:sz w:val="22"/>
          <w:szCs w:val="22"/>
        </w:rPr>
        <w:tab/>
      </w:r>
      <w:r w:rsidRPr="007760F8">
        <w:rPr>
          <w:snapToGrid w:val="0"/>
        </w:rPr>
        <w:t>Test Purpose and Environment</w:t>
      </w:r>
      <w:r>
        <w:tab/>
        <w:t>2358</w:t>
      </w:r>
    </w:p>
    <w:p w:rsidR="00F74372" w:rsidRDefault="00F74372">
      <w:pPr>
        <w:pStyle w:val="TOC4"/>
        <w:rPr>
          <w:rFonts w:asciiTheme="minorHAnsi" w:eastAsiaTheme="minorEastAsia" w:hAnsiTheme="minorHAnsi" w:cstheme="minorBidi"/>
          <w:sz w:val="22"/>
          <w:szCs w:val="22"/>
        </w:rPr>
      </w:pPr>
      <w:r w:rsidRPr="00F74372">
        <w:t>A.8.26.10.2</w:t>
      </w:r>
      <w:r w:rsidRPr="00F74372">
        <w:rPr>
          <w:rFonts w:asciiTheme="minorHAnsi" w:eastAsiaTheme="minorEastAsia" w:hAnsiTheme="minorHAnsi"/>
          <w:sz w:val="22"/>
          <w:szCs w:val="22"/>
        </w:rPr>
        <w:tab/>
      </w:r>
      <w:r w:rsidRPr="007760F8">
        <w:rPr>
          <w:rFonts w:cs="v4.2.0"/>
          <w:snapToGrid w:val="0"/>
        </w:rPr>
        <w:t>Test Requirements</w:t>
      </w:r>
      <w:r>
        <w:tab/>
        <w:t>2360</w:t>
      </w:r>
    </w:p>
    <w:p w:rsidR="00F74372" w:rsidRDefault="00F74372">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2361</w:t>
      </w:r>
    </w:p>
    <w:p w:rsidR="00F74372" w:rsidRDefault="00F74372">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2361</w:t>
      </w:r>
    </w:p>
    <w:p w:rsidR="00F74372" w:rsidRDefault="00F74372">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2361</w:t>
      </w:r>
    </w:p>
    <w:p w:rsidR="00F74372" w:rsidRDefault="00F74372">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2361</w:t>
      </w:r>
    </w:p>
    <w:p w:rsidR="00F74372" w:rsidRDefault="00F74372">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2361</w:t>
      </w:r>
    </w:p>
    <w:p w:rsidR="00F74372" w:rsidRDefault="00F74372">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2363</w:t>
      </w:r>
    </w:p>
    <w:p w:rsidR="00F74372" w:rsidRDefault="00F74372">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2363</w:t>
      </w:r>
    </w:p>
    <w:p w:rsidR="00F74372" w:rsidRDefault="00F74372">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2363</w:t>
      </w:r>
    </w:p>
    <w:p w:rsidR="00F74372" w:rsidRDefault="00F74372">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2363</w:t>
      </w:r>
    </w:p>
    <w:p w:rsidR="00F74372" w:rsidRDefault="00F74372">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2364</w:t>
      </w:r>
    </w:p>
    <w:p w:rsidR="00F74372" w:rsidRDefault="00F74372">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2365</w:t>
      </w:r>
    </w:p>
    <w:p w:rsidR="00F74372" w:rsidRDefault="00F74372">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2365</w:t>
      </w:r>
    </w:p>
    <w:p w:rsidR="00F74372" w:rsidRDefault="00F74372">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2365</w:t>
      </w:r>
    </w:p>
    <w:p w:rsidR="00F74372" w:rsidRDefault="00F74372">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2367</w:t>
      </w:r>
    </w:p>
    <w:p w:rsidR="00F74372" w:rsidRDefault="00F74372">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2367</w:t>
      </w:r>
    </w:p>
    <w:p w:rsidR="00F74372" w:rsidRDefault="00F74372">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2367</w:t>
      </w:r>
    </w:p>
    <w:p w:rsidR="00F74372" w:rsidRDefault="00F74372">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2367</w:t>
      </w:r>
    </w:p>
    <w:p w:rsidR="00F74372" w:rsidRDefault="00F74372">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2369</w:t>
      </w:r>
    </w:p>
    <w:p w:rsidR="00F74372" w:rsidRDefault="00F74372">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2370</w:t>
      </w:r>
    </w:p>
    <w:p w:rsidR="00F74372" w:rsidRDefault="00F74372">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2370</w:t>
      </w:r>
    </w:p>
    <w:p w:rsidR="00F74372" w:rsidRDefault="00F74372">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2370</w:t>
      </w:r>
    </w:p>
    <w:p w:rsidR="00F74372" w:rsidRDefault="00F74372">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2371</w:t>
      </w:r>
    </w:p>
    <w:p w:rsidR="00F74372" w:rsidRDefault="00F74372">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2372</w:t>
      </w:r>
    </w:p>
    <w:p w:rsidR="00F74372" w:rsidRDefault="00F74372">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2372</w:t>
      </w:r>
    </w:p>
    <w:p w:rsidR="00F74372" w:rsidRDefault="00F74372">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2372</w:t>
      </w:r>
    </w:p>
    <w:p w:rsidR="00F74372" w:rsidRDefault="00F74372">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2374</w:t>
      </w:r>
    </w:p>
    <w:p w:rsidR="00F74372" w:rsidRDefault="00F74372">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2374</w:t>
      </w:r>
    </w:p>
    <w:p w:rsidR="00F74372" w:rsidRDefault="00F74372">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2374</w:t>
      </w:r>
    </w:p>
    <w:p w:rsidR="00F74372" w:rsidRDefault="00F74372">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2374</w:t>
      </w:r>
    </w:p>
    <w:p w:rsidR="00F74372" w:rsidRDefault="00F74372">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2376</w:t>
      </w:r>
    </w:p>
    <w:p w:rsidR="00F74372" w:rsidRDefault="00F74372">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2376</w:t>
      </w:r>
    </w:p>
    <w:p w:rsidR="00F74372" w:rsidRDefault="00F74372">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2376</w:t>
      </w:r>
    </w:p>
    <w:p w:rsidR="00F74372" w:rsidRDefault="00F74372">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2376</w:t>
      </w:r>
    </w:p>
    <w:p w:rsidR="00F74372" w:rsidRDefault="00F74372">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2379</w:t>
      </w:r>
    </w:p>
    <w:p w:rsidR="00F74372" w:rsidRDefault="00F74372">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2379</w:t>
      </w:r>
    </w:p>
    <w:p w:rsidR="00F74372" w:rsidRDefault="00F74372">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2379</w:t>
      </w:r>
    </w:p>
    <w:p w:rsidR="00F74372" w:rsidRDefault="00F74372">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2379</w:t>
      </w:r>
    </w:p>
    <w:p w:rsidR="00F74372" w:rsidRDefault="00F74372">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2382</w:t>
      </w:r>
    </w:p>
    <w:p w:rsidR="00F74372" w:rsidRDefault="00F74372">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2382</w:t>
      </w:r>
    </w:p>
    <w:p w:rsidR="00F74372" w:rsidRDefault="00F74372">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2382</w:t>
      </w:r>
    </w:p>
    <w:p w:rsidR="00F74372" w:rsidRDefault="00F74372">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2382</w:t>
      </w:r>
    </w:p>
    <w:p w:rsidR="00F74372" w:rsidRDefault="00F74372">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2384</w:t>
      </w:r>
    </w:p>
    <w:p w:rsidR="00F74372" w:rsidRDefault="00F74372">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2384</w:t>
      </w:r>
    </w:p>
    <w:p w:rsidR="00F74372" w:rsidRDefault="00F74372">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2384</w:t>
      </w:r>
    </w:p>
    <w:p w:rsidR="00F74372" w:rsidRDefault="00F74372">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2384</w:t>
      </w:r>
    </w:p>
    <w:p w:rsidR="00F74372" w:rsidRDefault="00F74372">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2387</w:t>
      </w:r>
    </w:p>
    <w:p w:rsidR="00F74372" w:rsidRDefault="00F74372">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2387</w:t>
      </w:r>
    </w:p>
    <w:p w:rsidR="00F74372" w:rsidRDefault="00F74372">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2387</w:t>
      </w:r>
    </w:p>
    <w:p w:rsidR="00F74372" w:rsidRDefault="00F74372">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2387</w:t>
      </w:r>
    </w:p>
    <w:p w:rsidR="00F74372" w:rsidRDefault="00F74372">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2388</w:t>
      </w:r>
    </w:p>
    <w:p w:rsidR="00F74372" w:rsidRDefault="00F74372">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2388</w:t>
      </w:r>
    </w:p>
    <w:p w:rsidR="00F74372" w:rsidRDefault="00F74372">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2388</w:t>
      </w:r>
    </w:p>
    <w:p w:rsidR="00F74372" w:rsidRDefault="00F74372">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2388</w:t>
      </w:r>
    </w:p>
    <w:p w:rsidR="00F74372" w:rsidRDefault="00F74372">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2389</w:t>
      </w:r>
    </w:p>
    <w:p w:rsidR="00F74372" w:rsidRDefault="00F74372">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2389</w:t>
      </w:r>
    </w:p>
    <w:p w:rsidR="00F74372" w:rsidRDefault="00F74372">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2389</w:t>
      </w:r>
    </w:p>
    <w:p w:rsidR="00F74372" w:rsidRDefault="00F74372">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2389</w:t>
      </w:r>
    </w:p>
    <w:p w:rsidR="00F74372" w:rsidRDefault="00F74372">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2392</w:t>
      </w:r>
    </w:p>
    <w:p w:rsidR="00F74372" w:rsidRDefault="00F74372">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2392</w:t>
      </w:r>
    </w:p>
    <w:p w:rsidR="00F74372" w:rsidRDefault="00F74372">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2392</w:t>
      </w:r>
    </w:p>
    <w:p w:rsidR="00F74372" w:rsidRDefault="00F74372">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2392</w:t>
      </w:r>
    </w:p>
    <w:p w:rsidR="00F74372" w:rsidRDefault="00F74372">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2394</w:t>
      </w:r>
    </w:p>
    <w:p w:rsidR="00F74372" w:rsidRDefault="00F74372">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2395</w:t>
      </w:r>
    </w:p>
    <w:p w:rsidR="00F74372" w:rsidRDefault="00F74372">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2395</w:t>
      </w:r>
    </w:p>
    <w:p w:rsidR="00F74372" w:rsidRDefault="00F74372">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2395</w:t>
      </w:r>
    </w:p>
    <w:p w:rsidR="00F74372" w:rsidRDefault="00F74372">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2396</w:t>
      </w:r>
    </w:p>
    <w:p w:rsidR="00F74372" w:rsidRDefault="00F74372">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2396</w:t>
      </w:r>
    </w:p>
    <w:p w:rsidR="00F74372" w:rsidRDefault="00F74372">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2396</w:t>
      </w:r>
    </w:p>
    <w:p w:rsidR="00F74372" w:rsidRDefault="00F74372">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2397</w:t>
      </w:r>
    </w:p>
    <w:p w:rsidR="00F74372" w:rsidRDefault="00F74372">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2398</w:t>
      </w:r>
    </w:p>
    <w:p w:rsidR="00F74372" w:rsidRDefault="00F74372">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2398</w:t>
      </w:r>
    </w:p>
    <w:p w:rsidR="00F74372" w:rsidRDefault="00F74372">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2398</w:t>
      </w:r>
    </w:p>
    <w:p w:rsidR="00F74372" w:rsidRDefault="00F74372">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2398</w:t>
      </w:r>
    </w:p>
    <w:p w:rsidR="00F74372" w:rsidRDefault="00F74372">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2399</w:t>
      </w:r>
    </w:p>
    <w:p w:rsidR="00F74372" w:rsidRDefault="00F74372">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2399</w:t>
      </w:r>
    </w:p>
    <w:p w:rsidR="00F74372" w:rsidRDefault="00F74372">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2400</w:t>
      </w:r>
    </w:p>
    <w:p w:rsidR="00F74372" w:rsidRDefault="00F74372">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2400</w:t>
      </w:r>
    </w:p>
    <w:p w:rsidR="00F74372" w:rsidRDefault="00F74372">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2400</w:t>
      </w:r>
    </w:p>
    <w:p w:rsidR="00F74372" w:rsidRDefault="00F74372">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2400</w:t>
      </w:r>
    </w:p>
    <w:p w:rsidR="00F74372" w:rsidRDefault="00F74372">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2400</w:t>
      </w:r>
    </w:p>
    <w:p w:rsidR="00F74372" w:rsidRDefault="00F74372">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2400</w:t>
      </w:r>
    </w:p>
    <w:p w:rsidR="00F74372" w:rsidRDefault="00F74372">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2401</w:t>
      </w:r>
    </w:p>
    <w:p w:rsidR="00F74372" w:rsidRDefault="00F74372">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2402</w:t>
      </w:r>
    </w:p>
    <w:p w:rsidR="00F74372" w:rsidRDefault="00F74372">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2402</w:t>
      </w:r>
    </w:p>
    <w:p w:rsidR="00F74372" w:rsidRDefault="00F74372">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2402</w:t>
      </w:r>
    </w:p>
    <w:p w:rsidR="00F74372" w:rsidRDefault="00F74372">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2402</w:t>
      </w:r>
    </w:p>
    <w:p w:rsidR="00F74372" w:rsidRDefault="00F74372">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2402</w:t>
      </w:r>
    </w:p>
    <w:p w:rsidR="00F74372" w:rsidRDefault="00F74372">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2402</w:t>
      </w:r>
    </w:p>
    <w:p w:rsidR="00F74372" w:rsidRDefault="00F74372">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2403</w:t>
      </w:r>
    </w:p>
    <w:p w:rsidR="00F74372" w:rsidRDefault="00F74372">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2406</w:t>
      </w:r>
    </w:p>
    <w:p w:rsidR="00F74372" w:rsidRDefault="00F74372">
      <w:pPr>
        <w:pStyle w:val="TOC3"/>
        <w:rPr>
          <w:rFonts w:asciiTheme="minorHAnsi" w:eastAsiaTheme="minorEastAsia" w:hAnsiTheme="minorHAnsi" w:cstheme="minorBidi"/>
          <w:sz w:val="22"/>
          <w:szCs w:val="22"/>
        </w:rPr>
      </w:pPr>
      <w:r>
        <w:t>A.9.1.23 RSRP for E-UTRAN TDD-FDD Carrier Aggregation with PCell in TDD</w:t>
      </w:r>
      <w:r>
        <w:tab/>
        <w:t>2406</w:t>
      </w:r>
    </w:p>
    <w:p w:rsidR="00F74372" w:rsidRDefault="00F74372">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2406</w:t>
      </w:r>
    </w:p>
    <w:p w:rsidR="00F74372" w:rsidRDefault="00F74372">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2406</w:t>
      </w:r>
    </w:p>
    <w:p w:rsidR="00F74372" w:rsidRDefault="00F74372">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2408</w:t>
      </w:r>
    </w:p>
    <w:p w:rsidR="00F74372" w:rsidRDefault="00F74372">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2409</w:t>
      </w:r>
    </w:p>
    <w:p w:rsidR="00F74372" w:rsidRDefault="00F74372">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2409</w:t>
      </w:r>
    </w:p>
    <w:p w:rsidR="00F74372" w:rsidRDefault="00F74372">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2409</w:t>
      </w:r>
    </w:p>
    <w:p w:rsidR="00F74372" w:rsidRDefault="00F74372">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2409</w:t>
      </w:r>
    </w:p>
    <w:p w:rsidR="00F74372" w:rsidRDefault="00F74372">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2410</w:t>
      </w:r>
    </w:p>
    <w:p w:rsidR="00F74372" w:rsidRDefault="00F74372">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2410</w:t>
      </w:r>
    </w:p>
    <w:p w:rsidR="00F74372" w:rsidRDefault="00F74372">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2410</w:t>
      </w:r>
    </w:p>
    <w:p w:rsidR="00F74372" w:rsidRDefault="00F74372">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2412</w:t>
      </w:r>
    </w:p>
    <w:p w:rsidR="00F74372" w:rsidRDefault="00F74372">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2412</w:t>
      </w:r>
    </w:p>
    <w:p w:rsidR="00F74372" w:rsidRDefault="00F74372">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2412</w:t>
      </w:r>
    </w:p>
    <w:p w:rsidR="00F74372" w:rsidRDefault="00F74372">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2412</w:t>
      </w:r>
    </w:p>
    <w:p w:rsidR="00F74372" w:rsidRDefault="00F74372">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2414</w:t>
      </w:r>
    </w:p>
    <w:p w:rsidR="00F74372" w:rsidRDefault="00F74372">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2414</w:t>
      </w:r>
    </w:p>
    <w:p w:rsidR="00F74372" w:rsidRDefault="00F74372">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2414</w:t>
      </w:r>
    </w:p>
    <w:p w:rsidR="00F74372" w:rsidRDefault="00F74372">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2414</w:t>
      </w:r>
    </w:p>
    <w:p w:rsidR="00F74372" w:rsidRDefault="00F74372">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2416</w:t>
      </w:r>
    </w:p>
    <w:p w:rsidR="00F74372" w:rsidRDefault="00F74372">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2416</w:t>
      </w:r>
    </w:p>
    <w:p w:rsidR="00F74372" w:rsidRDefault="00F74372">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2416</w:t>
      </w:r>
    </w:p>
    <w:p w:rsidR="00F74372" w:rsidRDefault="00F74372">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2416</w:t>
      </w:r>
    </w:p>
    <w:p w:rsidR="00F74372" w:rsidRDefault="00F74372">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2418</w:t>
      </w:r>
    </w:p>
    <w:p w:rsidR="00F74372" w:rsidRDefault="00F74372">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2418</w:t>
      </w:r>
    </w:p>
    <w:p w:rsidR="00F74372" w:rsidRDefault="00F74372">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2418</w:t>
      </w:r>
    </w:p>
    <w:p w:rsidR="00F74372" w:rsidRDefault="00F74372">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2418</w:t>
      </w:r>
    </w:p>
    <w:p w:rsidR="00F74372" w:rsidRDefault="00F74372">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2420</w:t>
      </w:r>
    </w:p>
    <w:p w:rsidR="00F74372" w:rsidRDefault="00F74372">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2420</w:t>
      </w:r>
    </w:p>
    <w:p w:rsidR="00F74372" w:rsidRDefault="00F74372">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2420</w:t>
      </w:r>
    </w:p>
    <w:p w:rsidR="00F74372" w:rsidRDefault="00F74372">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2420</w:t>
      </w:r>
    </w:p>
    <w:p w:rsidR="00F74372" w:rsidRDefault="00F74372">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2422</w:t>
      </w:r>
    </w:p>
    <w:p w:rsidR="00F74372" w:rsidRDefault="00F74372">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2422</w:t>
      </w:r>
    </w:p>
    <w:p w:rsidR="00F74372" w:rsidRDefault="00F74372">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2422</w:t>
      </w:r>
    </w:p>
    <w:p w:rsidR="00F74372" w:rsidRDefault="00F74372">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2422</w:t>
      </w:r>
    </w:p>
    <w:p w:rsidR="00F74372" w:rsidRDefault="00F74372">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2424</w:t>
      </w:r>
    </w:p>
    <w:p w:rsidR="00F74372" w:rsidRDefault="00F74372">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2424</w:t>
      </w:r>
    </w:p>
    <w:p w:rsidR="00F74372" w:rsidRDefault="00F74372">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2424</w:t>
      </w:r>
    </w:p>
    <w:p w:rsidR="00F74372" w:rsidRDefault="00F74372">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2425</w:t>
      </w:r>
    </w:p>
    <w:p w:rsidR="00F74372" w:rsidRDefault="00F74372">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2427</w:t>
      </w:r>
    </w:p>
    <w:p w:rsidR="00F74372" w:rsidRDefault="00F74372">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2427</w:t>
      </w:r>
    </w:p>
    <w:p w:rsidR="00F74372" w:rsidRDefault="00F74372">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2427</w:t>
      </w:r>
    </w:p>
    <w:p w:rsidR="00F74372" w:rsidRDefault="00F74372">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2427</w:t>
      </w:r>
    </w:p>
    <w:p w:rsidR="00F74372" w:rsidRDefault="00F74372">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2429</w:t>
      </w:r>
    </w:p>
    <w:p w:rsidR="00F74372" w:rsidRDefault="00F74372">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2429</w:t>
      </w:r>
    </w:p>
    <w:p w:rsidR="00F74372" w:rsidRDefault="00F74372">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2429</w:t>
      </w:r>
    </w:p>
    <w:p w:rsidR="00F74372" w:rsidRDefault="00F74372">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2429</w:t>
      </w:r>
    </w:p>
    <w:p w:rsidR="00F74372" w:rsidRDefault="00F74372">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2431</w:t>
      </w:r>
    </w:p>
    <w:p w:rsidR="00F74372" w:rsidRDefault="00F74372">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2431</w:t>
      </w:r>
    </w:p>
    <w:p w:rsidR="00F74372" w:rsidRDefault="00F74372">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2431</w:t>
      </w:r>
    </w:p>
    <w:p w:rsidR="00F74372" w:rsidRDefault="00F74372">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2431</w:t>
      </w:r>
    </w:p>
    <w:p w:rsidR="00F74372" w:rsidRDefault="00F74372">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2433</w:t>
      </w:r>
    </w:p>
    <w:p w:rsidR="00F74372" w:rsidRDefault="00F74372">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2434</w:t>
      </w:r>
    </w:p>
    <w:p w:rsidR="00F74372" w:rsidRDefault="00F74372">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2434</w:t>
      </w:r>
    </w:p>
    <w:p w:rsidR="00F74372" w:rsidRDefault="00F74372">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2434</w:t>
      </w:r>
    </w:p>
    <w:p w:rsidR="00F74372" w:rsidRDefault="00F74372">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2436</w:t>
      </w:r>
    </w:p>
    <w:p w:rsidR="00F74372" w:rsidRDefault="00F74372">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2436</w:t>
      </w:r>
    </w:p>
    <w:p w:rsidR="00F74372" w:rsidRDefault="00F74372">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2436</w:t>
      </w:r>
    </w:p>
    <w:p w:rsidR="00F74372" w:rsidRDefault="00F74372">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2436</w:t>
      </w:r>
    </w:p>
    <w:p w:rsidR="00F74372" w:rsidRDefault="00F74372">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2438</w:t>
      </w:r>
    </w:p>
    <w:p w:rsidR="00F74372" w:rsidRDefault="00F74372">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2439</w:t>
      </w:r>
    </w:p>
    <w:p w:rsidR="00F74372" w:rsidRDefault="00F74372">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2439</w:t>
      </w:r>
    </w:p>
    <w:p w:rsidR="00F74372" w:rsidRDefault="00F74372">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2439</w:t>
      </w:r>
    </w:p>
    <w:p w:rsidR="00F74372" w:rsidRDefault="00F74372">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2441</w:t>
      </w:r>
    </w:p>
    <w:p w:rsidR="00F74372" w:rsidRDefault="00F74372">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2442</w:t>
      </w:r>
    </w:p>
    <w:p w:rsidR="00F74372" w:rsidRDefault="00F74372">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2442</w:t>
      </w:r>
    </w:p>
    <w:p w:rsidR="00F74372" w:rsidRDefault="00F74372">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2442</w:t>
      </w:r>
    </w:p>
    <w:p w:rsidR="00F74372" w:rsidRDefault="00F74372">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2446</w:t>
      </w:r>
    </w:p>
    <w:p w:rsidR="00F74372" w:rsidRDefault="00F74372">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2446</w:t>
      </w:r>
    </w:p>
    <w:p w:rsidR="00F74372" w:rsidRDefault="00F74372">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2446</w:t>
      </w:r>
    </w:p>
    <w:p w:rsidR="00F74372" w:rsidRDefault="00F74372">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2446</w:t>
      </w:r>
    </w:p>
    <w:p w:rsidR="00F74372" w:rsidRDefault="00F74372">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2451</w:t>
      </w:r>
    </w:p>
    <w:p w:rsidR="00F74372" w:rsidRDefault="00F74372">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2451</w:t>
      </w:r>
    </w:p>
    <w:p w:rsidR="00F74372" w:rsidRDefault="00F74372">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2451</w:t>
      </w:r>
    </w:p>
    <w:p w:rsidR="00F74372" w:rsidRDefault="00F74372">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2451</w:t>
      </w:r>
    </w:p>
    <w:p w:rsidR="00F74372" w:rsidRDefault="00F74372">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2453</w:t>
      </w:r>
    </w:p>
    <w:p w:rsidR="00F74372" w:rsidRDefault="00F74372">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2453</w:t>
      </w:r>
    </w:p>
    <w:p w:rsidR="00F74372" w:rsidRDefault="00F74372">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2453</w:t>
      </w:r>
    </w:p>
    <w:p w:rsidR="00F74372" w:rsidRDefault="00F74372">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2453</w:t>
      </w:r>
    </w:p>
    <w:p w:rsidR="00F74372" w:rsidRDefault="00F74372">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2455</w:t>
      </w:r>
    </w:p>
    <w:p w:rsidR="00F74372" w:rsidRDefault="00F74372">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2455</w:t>
      </w:r>
    </w:p>
    <w:p w:rsidR="00F74372" w:rsidRDefault="00F74372">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2455</w:t>
      </w:r>
    </w:p>
    <w:p w:rsidR="00F74372" w:rsidRDefault="00F74372">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2455</w:t>
      </w:r>
    </w:p>
    <w:p w:rsidR="00F74372" w:rsidRDefault="00F74372">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2456</w:t>
      </w:r>
    </w:p>
    <w:p w:rsidR="00F74372" w:rsidRDefault="00F74372">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2457</w:t>
      </w:r>
    </w:p>
    <w:p w:rsidR="00F74372" w:rsidRDefault="00F74372">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2457</w:t>
      </w:r>
    </w:p>
    <w:p w:rsidR="00F74372" w:rsidRDefault="00F74372">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2457</w:t>
      </w:r>
    </w:p>
    <w:p w:rsidR="00F74372" w:rsidRDefault="00F74372">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2461</w:t>
      </w:r>
    </w:p>
    <w:p w:rsidR="00F74372" w:rsidRDefault="00F74372">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2461</w:t>
      </w:r>
    </w:p>
    <w:p w:rsidR="00F74372" w:rsidRDefault="00F74372">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2461</w:t>
      </w:r>
    </w:p>
    <w:p w:rsidR="00F74372" w:rsidRDefault="00F74372">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2461</w:t>
      </w:r>
    </w:p>
    <w:p w:rsidR="00F74372" w:rsidRDefault="00F74372">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2465</w:t>
      </w:r>
    </w:p>
    <w:p w:rsidR="00F74372" w:rsidRDefault="00F74372">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2465</w:t>
      </w:r>
    </w:p>
    <w:p w:rsidR="00F74372" w:rsidRDefault="00F74372">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2465</w:t>
      </w:r>
    </w:p>
    <w:p w:rsidR="00F74372" w:rsidRDefault="00F74372">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2465</w:t>
      </w:r>
    </w:p>
    <w:p w:rsidR="00F74372" w:rsidRDefault="00F74372">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2471</w:t>
      </w:r>
    </w:p>
    <w:p w:rsidR="00F74372" w:rsidRDefault="00F74372">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2471</w:t>
      </w:r>
    </w:p>
    <w:p w:rsidR="00F74372" w:rsidRDefault="00F74372">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2471</w:t>
      </w:r>
    </w:p>
    <w:p w:rsidR="00F74372" w:rsidRDefault="00F74372">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2472</w:t>
      </w:r>
    </w:p>
    <w:p w:rsidR="00F74372" w:rsidRDefault="00F74372">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2478</w:t>
      </w:r>
    </w:p>
    <w:p w:rsidR="00F74372" w:rsidRDefault="00F74372">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2478</w:t>
      </w:r>
    </w:p>
    <w:p w:rsidR="00F74372" w:rsidRDefault="00F74372">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2478</w:t>
      </w:r>
    </w:p>
    <w:p w:rsidR="00F74372" w:rsidRDefault="00F74372">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2479</w:t>
      </w:r>
    </w:p>
    <w:p w:rsidR="00F74372" w:rsidRDefault="00F74372">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2486</w:t>
      </w:r>
    </w:p>
    <w:p w:rsidR="00F74372" w:rsidRDefault="00F74372">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2487</w:t>
      </w:r>
    </w:p>
    <w:p w:rsidR="00F74372" w:rsidRDefault="00F74372">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2487</w:t>
      </w:r>
    </w:p>
    <w:p w:rsidR="00F74372" w:rsidRDefault="00F74372">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2487</w:t>
      </w:r>
    </w:p>
    <w:p w:rsidR="00F74372" w:rsidRDefault="00F74372">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2494</w:t>
      </w:r>
    </w:p>
    <w:p w:rsidR="00F74372" w:rsidRDefault="00F74372">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2495</w:t>
      </w:r>
    </w:p>
    <w:p w:rsidR="00F74372" w:rsidRDefault="00F74372">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2495</w:t>
      </w:r>
    </w:p>
    <w:p w:rsidR="00F74372" w:rsidRDefault="00F74372">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2495</w:t>
      </w:r>
    </w:p>
    <w:p w:rsidR="00F74372" w:rsidRDefault="00F74372">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2500</w:t>
      </w:r>
    </w:p>
    <w:p w:rsidR="00F74372" w:rsidRDefault="00F74372">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2500</w:t>
      </w:r>
    </w:p>
    <w:p w:rsidR="00F74372" w:rsidRDefault="00F74372">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2500</w:t>
      </w:r>
    </w:p>
    <w:p w:rsidR="00F74372" w:rsidRDefault="00F74372">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2500</w:t>
      </w:r>
    </w:p>
    <w:p w:rsidR="00F74372" w:rsidRDefault="00F74372">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2504</w:t>
      </w:r>
    </w:p>
    <w:p w:rsidR="00F74372" w:rsidRDefault="00F74372">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2505</w:t>
      </w:r>
    </w:p>
    <w:p w:rsidR="00F74372" w:rsidRDefault="00F74372">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2505</w:t>
      </w:r>
    </w:p>
    <w:p w:rsidR="00F74372" w:rsidRDefault="00F74372">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2505</w:t>
      </w:r>
    </w:p>
    <w:p w:rsidR="00F74372" w:rsidRDefault="00F74372">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2507</w:t>
      </w:r>
    </w:p>
    <w:p w:rsidR="00F74372" w:rsidRDefault="00F74372">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2507</w:t>
      </w:r>
    </w:p>
    <w:p w:rsidR="00F74372" w:rsidRDefault="00F74372">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2507</w:t>
      </w:r>
    </w:p>
    <w:p w:rsidR="00F74372" w:rsidRDefault="00F74372">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2507</w:t>
      </w:r>
    </w:p>
    <w:p w:rsidR="00F74372" w:rsidRDefault="00F74372">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2508</w:t>
      </w:r>
    </w:p>
    <w:p w:rsidR="00F74372" w:rsidRDefault="00F74372">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2508</w:t>
      </w:r>
    </w:p>
    <w:p w:rsidR="00F74372" w:rsidRDefault="00F74372">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2508</w:t>
      </w:r>
    </w:p>
    <w:p w:rsidR="00F74372" w:rsidRDefault="00F74372">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2509</w:t>
      </w:r>
    </w:p>
    <w:p w:rsidR="00F74372" w:rsidRDefault="00F74372">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2511</w:t>
      </w:r>
    </w:p>
    <w:p w:rsidR="00F74372" w:rsidRDefault="00F74372">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2511</w:t>
      </w:r>
    </w:p>
    <w:p w:rsidR="00F74372" w:rsidRDefault="00F74372">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2511</w:t>
      </w:r>
    </w:p>
    <w:p w:rsidR="00F74372" w:rsidRDefault="00F74372">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2511</w:t>
      </w:r>
    </w:p>
    <w:p w:rsidR="00F74372" w:rsidRDefault="00F74372">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2512</w:t>
      </w:r>
    </w:p>
    <w:p w:rsidR="00F74372" w:rsidRDefault="00F74372">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2512</w:t>
      </w:r>
    </w:p>
    <w:p w:rsidR="00F74372" w:rsidRDefault="00F74372">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2512</w:t>
      </w:r>
    </w:p>
    <w:p w:rsidR="00F74372" w:rsidRDefault="00F74372">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2513</w:t>
      </w:r>
    </w:p>
    <w:p w:rsidR="00F74372" w:rsidRDefault="00F74372">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2515</w:t>
      </w:r>
    </w:p>
    <w:p w:rsidR="00F74372" w:rsidRDefault="00F74372">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2515</w:t>
      </w:r>
    </w:p>
    <w:p w:rsidR="00F74372" w:rsidRDefault="00F74372">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2515</w:t>
      </w:r>
    </w:p>
    <w:p w:rsidR="00F74372" w:rsidRDefault="00F74372">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2515</w:t>
      </w:r>
    </w:p>
    <w:p w:rsidR="00F74372" w:rsidRDefault="00F74372">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2518</w:t>
      </w:r>
    </w:p>
    <w:p w:rsidR="00F74372" w:rsidRDefault="00F74372">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2518</w:t>
      </w:r>
    </w:p>
    <w:p w:rsidR="00F74372" w:rsidRDefault="00F74372">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2518</w:t>
      </w:r>
    </w:p>
    <w:p w:rsidR="00F74372" w:rsidRDefault="00F74372">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2518</w:t>
      </w:r>
    </w:p>
    <w:p w:rsidR="00F74372" w:rsidRDefault="00F74372">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2520</w:t>
      </w:r>
    </w:p>
    <w:p w:rsidR="00F74372" w:rsidRDefault="00F74372">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2521</w:t>
      </w:r>
    </w:p>
    <w:p w:rsidR="00F74372" w:rsidRDefault="00F74372">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2521</w:t>
      </w:r>
    </w:p>
    <w:p w:rsidR="00F74372" w:rsidRDefault="00F74372">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2521</w:t>
      </w:r>
    </w:p>
    <w:p w:rsidR="00F74372" w:rsidRDefault="00F74372">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2523</w:t>
      </w:r>
    </w:p>
    <w:p w:rsidR="00F74372" w:rsidRDefault="00F74372">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2523</w:t>
      </w:r>
    </w:p>
    <w:p w:rsidR="00F74372" w:rsidRDefault="00F74372">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2523</w:t>
      </w:r>
    </w:p>
    <w:p w:rsidR="00F74372" w:rsidRDefault="00F74372">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2523</w:t>
      </w:r>
    </w:p>
    <w:p w:rsidR="00F74372" w:rsidRDefault="00F74372">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2524</w:t>
      </w:r>
    </w:p>
    <w:p w:rsidR="00F74372" w:rsidRDefault="00F74372">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2524</w:t>
      </w:r>
    </w:p>
    <w:p w:rsidR="00F74372" w:rsidRDefault="00F74372">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2524</w:t>
      </w:r>
    </w:p>
    <w:p w:rsidR="00F74372" w:rsidRDefault="00F74372">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2525</w:t>
      </w:r>
    </w:p>
    <w:p w:rsidR="00F74372" w:rsidRDefault="00F74372">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2527</w:t>
      </w:r>
    </w:p>
    <w:p w:rsidR="00F74372" w:rsidRDefault="00F74372">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2527</w:t>
      </w:r>
    </w:p>
    <w:p w:rsidR="00F74372" w:rsidRDefault="00F74372">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2527</w:t>
      </w:r>
    </w:p>
    <w:p w:rsidR="00F74372" w:rsidRDefault="00F74372">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2527</w:t>
      </w:r>
    </w:p>
    <w:p w:rsidR="00F74372" w:rsidRDefault="00F74372">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2528</w:t>
      </w:r>
    </w:p>
    <w:p w:rsidR="00F74372" w:rsidRDefault="00F74372">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2528</w:t>
      </w:r>
    </w:p>
    <w:p w:rsidR="00F74372" w:rsidRDefault="00F74372">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2528</w:t>
      </w:r>
    </w:p>
    <w:p w:rsidR="00F74372" w:rsidRDefault="00F74372">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2529</w:t>
      </w:r>
    </w:p>
    <w:p w:rsidR="00F74372" w:rsidRDefault="00F74372">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2531</w:t>
      </w:r>
    </w:p>
    <w:p w:rsidR="00F74372" w:rsidRDefault="00F74372">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2531</w:t>
      </w:r>
    </w:p>
    <w:p w:rsidR="00F74372" w:rsidRDefault="00F74372">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2531</w:t>
      </w:r>
    </w:p>
    <w:p w:rsidR="00F74372" w:rsidRDefault="00F74372">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2531</w:t>
      </w:r>
    </w:p>
    <w:p w:rsidR="00F74372" w:rsidRDefault="00F74372">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2533</w:t>
      </w:r>
    </w:p>
    <w:p w:rsidR="00F74372" w:rsidRDefault="00F74372">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2534</w:t>
      </w:r>
    </w:p>
    <w:p w:rsidR="00F74372" w:rsidRDefault="00F74372">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2534</w:t>
      </w:r>
    </w:p>
    <w:p w:rsidR="00F74372" w:rsidRDefault="00F74372">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2534</w:t>
      </w:r>
    </w:p>
    <w:p w:rsidR="00F74372" w:rsidRDefault="00F74372">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2536</w:t>
      </w:r>
    </w:p>
    <w:p w:rsidR="00F74372" w:rsidRDefault="00F74372">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2536</w:t>
      </w:r>
    </w:p>
    <w:p w:rsidR="00F74372" w:rsidRDefault="00F74372">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2536</w:t>
      </w:r>
    </w:p>
    <w:p w:rsidR="00F74372" w:rsidRDefault="00F74372">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2536</w:t>
      </w:r>
    </w:p>
    <w:p w:rsidR="00F74372" w:rsidRDefault="00F74372">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2538</w:t>
      </w:r>
    </w:p>
    <w:p w:rsidR="00F74372" w:rsidRDefault="00F74372">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2538</w:t>
      </w:r>
    </w:p>
    <w:p w:rsidR="00F74372" w:rsidRDefault="00F74372">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2538</w:t>
      </w:r>
    </w:p>
    <w:p w:rsidR="00F74372" w:rsidRDefault="00F74372">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2538</w:t>
      </w:r>
    </w:p>
    <w:p w:rsidR="00F74372" w:rsidRDefault="00F74372">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2540</w:t>
      </w:r>
    </w:p>
    <w:p w:rsidR="00F74372" w:rsidRDefault="00F74372">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2540</w:t>
      </w:r>
    </w:p>
    <w:p w:rsidR="00F74372" w:rsidRDefault="00F74372">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2540</w:t>
      </w:r>
    </w:p>
    <w:p w:rsidR="00F74372" w:rsidRDefault="00F74372">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2540</w:t>
      </w:r>
    </w:p>
    <w:p w:rsidR="00F74372" w:rsidRDefault="00F74372">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2541</w:t>
      </w:r>
    </w:p>
    <w:p w:rsidR="00F74372" w:rsidRDefault="00F74372">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2542</w:t>
      </w:r>
    </w:p>
    <w:p w:rsidR="00F74372" w:rsidRDefault="00F74372">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2542</w:t>
      </w:r>
    </w:p>
    <w:p w:rsidR="00F74372" w:rsidRDefault="00F74372">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2542</w:t>
      </w:r>
    </w:p>
    <w:p w:rsidR="00F74372" w:rsidRDefault="00F74372">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2546</w:t>
      </w:r>
    </w:p>
    <w:p w:rsidR="00F74372" w:rsidRDefault="00F74372">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2546</w:t>
      </w:r>
    </w:p>
    <w:p w:rsidR="00F74372" w:rsidRDefault="00F74372">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2546</w:t>
      </w:r>
    </w:p>
    <w:p w:rsidR="00F74372" w:rsidRDefault="00F74372">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2550</w:t>
      </w:r>
    </w:p>
    <w:p w:rsidR="00F74372" w:rsidRDefault="00F74372">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2550</w:t>
      </w:r>
    </w:p>
    <w:p w:rsidR="00F74372" w:rsidRDefault="00F74372">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2550</w:t>
      </w:r>
    </w:p>
    <w:p w:rsidR="00F74372" w:rsidRDefault="00F74372">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2550</w:t>
      </w:r>
    </w:p>
    <w:p w:rsidR="00F74372" w:rsidRDefault="00F74372">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2551</w:t>
      </w:r>
    </w:p>
    <w:p w:rsidR="00F74372" w:rsidRDefault="00F74372">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2552</w:t>
      </w:r>
    </w:p>
    <w:p w:rsidR="00F74372" w:rsidRDefault="00F74372">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2552</w:t>
      </w:r>
    </w:p>
    <w:p w:rsidR="00F74372" w:rsidRDefault="00F74372">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2552</w:t>
      </w:r>
    </w:p>
    <w:p w:rsidR="00F74372" w:rsidRDefault="00F74372">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2552</w:t>
      </w:r>
    </w:p>
    <w:p w:rsidR="00F74372" w:rsidRDefault="00F74372">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2554</w:t>
      </w:r>
    </w:p>
    <w:p w:rsidR="00F74372" w:rsidRDefault="00F74372">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2554</w:t>
      </w:r>
    </w:p>
    <w:p w:rsidR="00F74372" w:rsidRDefault="00F74372">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2554</w:t>
      </w:r>
    </w:p>
    <w:p w:rsidR="00F74372" w:rsidRDefault="00F74372">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2554</w:t>
      </w:r>
    </w:p>
    <w:p w:rsidR="00F74372" w:rsidRDefault="00F74372">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2556</w:t>
      </w:r>
    </w:p>
    <w:p w:rsidR="00F74372" w:rsidRDefault="00F74372">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2556</w:t>
      </w:r>
    </w:p>
    <w:p w:rsidR="00F74372" w:rsidRDefault="00F74372">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2556</w:t>
      </w:r>
    </w:p>
    <w:p w:rsidR="00F74372" w:rsidRDefault="00F74372">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2556</w:t>
      </w:r>
    </w:p>
    <w:p w:rsidR="00F74372" w:rsidRDefault="00F74372">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2558</w:t>
      </w:r>
    </w:p>
    <w:p w:rsidR="00F74372" w:rsidRDefault="00F74372">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2558</w:t>
      </w:r>
    </w:p>
    <w:p w:rsidR="00F74372" w:rsidRDefault="00F74372">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2558</w:t>
      </w:r>
    </w:p>
    <w:p w:rsidR="00F74372" w:rsidRDefault="00F74372">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2558</w:t>
      </w:r>
    </w:p>
    <w:p w:rsidR="00F74372" w:rsidRDefault="00F74372">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2560</w:t>
      </w:r>
    </w:p>
    <w:p w:rsidR="00F74372" w:rsidRDefault="00F74372">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2561</w:t>
      </w:r>
    </w:p>
    <w:p w:rsidR="00F74372" w:rsidRDefault="00F74372">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2561</w:t>
      </w:r>
    </w:p>
    <w:p w:rsidR="00F74372" w:rsidRDefault="00F74372">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2561</w:t>
      </w:r>
    </w:p>
    <w:p w:rsidR="00F74372" w:rsidRDefault="00F74372">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2563</w:t>
      </w:r>
    </w:p>
    <w:p w:rsidR="00F74372" w:rsidRDefault="00F74372">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2563</w:t>
      </w:r>
    </w:p>
    <w:p w:rsidR="00F74372" w:rsidRDefault="00F74372">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2563</w:t>
      </w:r>
    </w:p>
    <w:p w:rsidR="00F74372" w:rsidRDefault="00F74372">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2564</w:t>
      </w:r>
    </w:p>
    <w:p w:rsidR="00F74372" w:rsidRDefault="00F74372">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2566</w:t>
      </w:r>
    </w:p>
    <w:p w:rsidR="00F74372" w:rsidRDefault="00F74372">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2566</w:t>
      </w:r>
    </w:p>
    <w:p w:rsidR="00F74372" w:rsidRDefault="00F74372">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2566</w:t>
      </w:r>
    </w:p>
    <w:p w:rsidR="00F74372" w:rsidRDefault="00F74372">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2566</w:t>
      </w:r>
    </w:p>
    <w:p w:rsidR="00F74372" w:rsidRDefault="00F74372">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2568</w:t>
      </w:r>
    </w:p>
    <w:p w:rsidR="00F74372" w:rsidRDefault="00F74372">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2568</w:t>
      </w:r>
    </w:p>
    <w:p w:rsidR="00F74372" w:rsidRDefault="00F74372">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2568</w:t>
      </w:r>
    </w:p>
    <w:p w:rsidR="00F74372" w:rsidRDefault="00F74372">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2568</w:t>
      </w:r>
    </w:p>
    <w:p w:rsidR="00F74372" w:rsidRDefault="00F74372">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2571</w:t>
      </w:r>
    </w:p>
    <w:p w:rsidR="00F74372" w:rsidRDefault="00F74372">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2571</w:t>
      </w:r>
    </w:p>
    <w:p w:rsidR="00F74372" w:rsidRDefault="00F74372">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2571</w:t>
      </w:r>
    </w:p>
    <w:p w:rsidR="00F74372" w:rsidRDefault="00F74372">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2571</w:t>
      </w:r>
    </w:p>
    <w:p w:rsidR="00F74372" w:rsidRDefault="00F74372">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2574</w:t>
      </w:r>
    </w:p>
    <w:p w:rsidR="00F74372" w:rsidRDefault="00F74372">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2574</w:t>
      </w:r>
    </w:p>
    <w:p w:rsidR="00F74372" w:rsidRDefault="00F74372">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2574</w:t>
      </w:r>
    </w:p>
    <w:p w:rsidR="00F74372" w:rsidRDefault="00F74372">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2574</w:t>
      </w:r>
    </w:p>
    <w:p w:rsidR="00F74372" w:rsidRDefault="00F74372">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2577</w:t>
      </w:r>
    </w:p>
    <w:p w:rsidR="00F74372" w:rsidRDefault="00F74372">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2577</w:t>
      </w:r>
    </w:p>
    <w:p w:rsidR="00F74372" w:rsidRDefault="00F74372">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2577</w:t>
      </w:r>
    </w:p>
    <w:p w:rsidR="00F74372" w:rsidRDefault="00F74372">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2577</w:t>
      </w:r>
    </w:p>
    <w:p w:rsidR="00F74372" w:rsidRDefault="00F74372">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2580</w:t>
      </w:r>
    </w:p>
    <w:p w:rsidR="00F74372" w:rsidRDefault="00F74372">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2580</w:t>
      </w:r>
    </w:p>
    <w:p w:rsidR="00F74372" w:rsidRDefault="00F74372">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2580</w:t>
      </w:r>
    </w:p>
    <w:p w:rsidR="00F74372" w:rsidRDefault="00F74372">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2580</w:t>
      </w:r>
    </w:p>
    <w:p w:rsidR="00F74372" w:rsidRDefault="00F74372">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2581</w:t>
      </w:r>
    </w:p>
    <w:p w:rsidR="00F74372" w:rsidRDefault="00F74372">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2581</w:t>
      </w:r>
    </w:p>
    <w:p w:rsidR="00F74372" w:rsidRDefault="00F74372">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2581</w:t>
      </w:r>
    </w:p>
    <w:p w:rsidR="00F74372" w:rsidRDefault="00F74372">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2581</w:t>
      </w:r>
    </w:p>
    <w:p w:rsidR="00F74372" w:rsidRDefault="00F74372">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2582</w:t>
      </w:r>
    </w:p>
    <w:p w:rsidR="00F74372" w:rsidRDefault="00F74372">
      <w:pPr>
        <w:pStyle w:val="TOC3"/>
        <w:rPr>
          <w:rFonts w:asciiTheme="minorHAnsi" w:eastAsiaTheme="minorEastAsia" w:hAnsiTheme="minorHAnsi" w:cstheme="minorBidi"/>
          <w:sz w:val="22"/>
          <w:szCs w:val="22"/>
        </w:rPr>
      </w:pPr>
      <w:r w:rsidRPr="00F74372">
        <w:t>A.9.2.13</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4"/>
        <w:rPr>
          <w:rFonts w:asciiTheme="minorHAnsi" w:eastAsiaTheme="minorEastAsia" w:hAnsiTheme="minorHAnsi" w:cstheme="minorBidi"/>
          <w:sz w:val="22"/>
          <w:szCs w:val="22"/>
        </w:rPr>
      </w:pPr>
      <w:r w:rsidRPr="00F74372">
        <w:t>A.9.2.13.1</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4"/>
        <w:rPr>
          <w:rFonts w:asciiTheme="minorHAnsi" w:eastAsiaTheme="minorEastAsia" w:hAnsiTheme="minorHAnsi" w:cstheme="minorBidi"/>
          <w:sz w:val="22"/>
          <w:szCs w:val="22"/>
        </w:rPr>
      </w:pPr>
      <w:r w:rsidRPr="00F74372">
        <w:t>A.9.2.13.2</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4"/>
        <w:rPr>
          <w:rFonts w:asciiTheme="minorHAnsi" w:eastAsiaTheme="minorEastAsia" w:hAnsiTheme="minorHAnsi" w:cstheme="minorBidi"/>
          <w:sz w:val="22"/>
          <w:szCs w:val="22"/>
        </w:rPr>
      </w:pPr>
      <w:r w:rsidRPr="00F74372">
        <w:t>A.9.2.13.3</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3"/>
        <w:rPr>
          <w:rFonts w:asciiTheme="minorHAnsi" w:eastAsiaTheme="minorEastAsia" w:hAnsiTheme="minorHAnsi" w:cstheme="minorBidi"/>
          <w:sz w:val="22"/>
          <w:szCs w:val="22"/>
        </w:rPr>
      </w:pPr>
      <w:r w:rsidRPr="00F74372">
        <w:t>A.9.2.14</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4"/>
        <w:rPr>
          <w:rFonts w:asciiTheme="minorHAnsi" w:eastAsiaTheme="minorEastAsia" w:hAnsiTheme="minorHAnsi" w:cstheme="minorBidi"/>
          <w:sz w:val="22"/>
          <w:szCs w:val="22"/>
        </w:rPr>
      </w:pPr>
      <w:r w:rsidRPr="00F74372">
        <w:t>A.9.2.14.1</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4"/>
        <w:rPr>
          <w:rFonts w:asciiTheme="minorHAnsi" w:eastAsiaTheme="minorEastAsia" w:hAnsiTheme="minorHAnsi" w:cstheme="minorBidi"/>
          <w:sz w:val="22"/>
          <w:szCs w:val="22"/>
        </w:rPr>
      </w:pPr>
      <w:r w:rsidRPr="00F74372">
        <w:t>A.9.2.14.2</w:t>
      </w:r>
      <w:r w:rsidRPr="00F74372">
        <w:rPr>
          <w:rFonts w:asciiTheme="minorHAnsi" w:eastAsiaTheme="minorEastAsia" w:hAnsiTheme="minorHAnsi" w:cstheme="minorBidi"/>
          <w:sz w:val="22"/>
          <w:szCs w:val="22"/>
        </w:rPr>
        <w:tab/>
      </w:r>
      <w:r w:rsidRPr="007760F8">
        <w:rPr>
          <w:lang w:val="fi-FI"/>
        </w:rPr>
        <w:t>Void</w:t>
      </w:r>
      <w:r>
        <w:tab/>
        <w:t>2583</w:t>
      </w:r>
    </w:p>
    <w:p w:rsidR="00F74372" w:rsidRDefault="00F74372">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2583</w:t>
      </w:r>
    </w:p>
    <w:p w:rsidR="00F74372" w:rsidRDefault="00F74372">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2583</w:t>
      </w:r>
    </w:p>
    <w:p w:rsidR="00F74372" w:rsidRDefault="00F74372">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2583</w:t>
      </w:r>
    </w:p>
    <w:p w:rsidR="00F74372" w:rsidRDefault="00F74372">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2583</w:t>
      </w:r>
    </w:p>
    <w:p w:rsidR="00F74372" w:rsidRDefault="00F74372">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2586</w:t>
      </w:r>
    </w:p>
    <w:p w:rsidR="00F74372" w:rsidRDefault="00F74372">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2586</w:t>
      </w:r>
    </w:p>
    <w:p w:rsidR="00F74372" w:rsidRDefault="00F74372">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2586</w:t>
      </w:r>
    </w:p>
    <w:p w:rsidR="00F74372" w:rsidRDefault="00F74372">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2586</w:t>
      </w:r>
    </w:p>
    <w:p w:rsidR="00F74372" w:rsidRDefault="00F74372">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2589</w:t>
      </w:r>
    </w:p>
    <w:p w:rsidR="00F74372" w:rsidRDefault="00F74372">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2589</w:t>
      </w:r>
    </w:p>
    <w:p w:rsidR="00F74372" w:rsidRDefault="00F74372">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2589</w:t>
      </w:r>
    </w:p>
    <w:p w:rsidR="00F74372" w:rsidRDefault="00F74372">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2589</w:t>
      </w:r>
    </w:p>
    <w:p w:rsidR="00F74372" w:rsidRDefault="00F74372">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2591</w:t>
      </w:r>
    </w:p>
    <w:p w:rsidR="00F74372" w:rsidRDefault="00F74372">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2591</w:t>
      </w:r>
    </w:p>
    <w:p w:rsidR="00F74372" w:rsidRDefault="00F74372">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2591</w:t>
      </w:r>
    </w:p>
    <w:p w:rsidR="00F74372" w:rsidRDefault="00F74372">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2591</w:t>
      </w:r>
    </w:p>
    <w:p w:rsidR="00F74372" w:rsidRDefault="00F74372">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2593</w:t>
      </w:r>
    </w:p>
    <w:p w:rsidR="00F74372" w:rsidRDefault="00F74372">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2593</w:t>
      </w:r>
    </w:p>
    <w:p w:rsidR="00F74372" w:rsidRDefault="00F74372">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2593</w:t>
      </w:r>
    </w:p>
    <w:p w:rsidR="00F74372" w:rsidRDefault="00F74372">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2593</w:t>
      </w:r>
    </w:p>
    <w:p w:rsidR="00F74372" w:rsidRDefault="00F74372">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2595</w:t>
      </w:r>
    </w:p>
    <w:p w:rsidR="00F74372" w:rsidRDefault="00F74372">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2595</w:t>
      </w:r>
    </w:p>
    <w:p w:rsidR="00F74372" w:rsidRDefault="00F74372">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2595</w:t>
      </w:r>
    </w:p>
    <w:p w:rsidR="00F74372" w:rsidRDefault="00F74372">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2595</w:t>
      </w:r>
    </w:p>
    <w:p w:rsidR="00F74372" w:rsidRDefault="00F74372">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2597</w:t>
      </w:r>
    </w:p>
    <w:p w:rsidR="00F74372" w:rsidRDefault="00F74372">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2597</w:t>
      </w:r>
    </w:p>
    <w:p w:rsidR="00F74372" w:rsidRDefault="00F74372">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2597</w:t>
      </w:r>
    </w:p>
    <w:p w:rsidR="00F74372" w:rsidRDefault="00F74372">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2597</w:t>
      </w:r>
    </w:p>
    <w:p w:rsidR="00F74372" w:rsidRDefault="00F74372">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2599</w:t>
      </w:r>
    </w:p>
    <w:p w:rsidR="00F74372" w:rsidRDefault="00F74372">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2599</w:t>
      </w:r>
    </w:p>
    <w:p w:rsidR="00F74372" w:rsidRDefault="00F74372">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2599</w:t>
      </w:r>
    </w:p>
    <w:p w:rsidR="00F74372" w:rsidRDefault="00F74372">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2599</w:t>
      </w:r>
    </w:p>
    <w:p w:rsidR="00F74372" w:rsidRDefault="00F74372">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2600</w:t>
      </w:r>
    </w:p>
    <w:p w:rsidR="00F74372" w:rsidRDefault="00F74372">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2600</w:t>
      </w:r>
    </w:p>
    <w:p w:rsidR="00F74372" w:rsidRDefault="00F74372">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2600</w:t>
      </w:r>
    </w:p>
    <w:p w:rsidR="00F74372" w:rsidRDefault="00F74372">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2600</w:t>
      </w:r>
    </w:p>
    <w:p w:rsidR="00F74372" w:rsidRDefault="00F74372">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2602</w:t>
      </w:r>
    </w:p>
    <w:p w:rsidR="00F74372" w:rsidRDefault="00F74372">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2602</w:t>
      </w:r>
    </w:p>
    <w:p w:rsidR="00F74372" w:rsidRDefault="00F74372">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2602</w:t>
      </w:r>
    </w:p>
    <w:p w:rsidR="00F74372" w:rsidRDefault="00F74372">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2602</w:t>
      </w:r>
    </w:p>
    <w:p w:rsidR="00F74372" w:rsidRDefault="00F74372">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2602</w:t>
      </w:r>
    </w:p>
    <w:p w:rsidR="00F74372" w:rsidRDefault="00F74372">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2603</w:t>
      </w:r>
    </w:p>
    <w:p w:rsidR="00F74372" w:rsidRDefault="00F74372">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2603</w:t>
      </w:r>
    </w:p>
    <w:p w:rsidR="00F74372" w:rsidRDefault="00F74372">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2603</w:t>
      </w:r>
    </w:p>
    <w:p w:rsidR="00F74372" w:rsidRDefault="00F74372">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2606</w:t>
      </w:r>
    </w:p>
    <w:p w:rsidR="00F74372" w:rsidRDefault="00F74372">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2606</w:t>
      </w:r>
    </w:p>
    <w:p w:rsidR="00F74372" w:rsidRDefault="00F74372">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2606</w:t>
      </w:r>
    </w:p>
    <w:p w:rsidR="00F74372" w:rsidRDefault="00F74372">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2606</w:t>
      </w:r>
    </w:p>
    <w:p w:rsidR="00F74372" w:rsidRDefault="00F74372">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2609</w:t>
      </w:r>
    </w:p>
    <w:p w:rsidR="00F74372" w:rsidRDefault="00F74372">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2609</w:t>
      </w:r>
    </w:p>
    <w:p w:rsidR="00F74372" w:rsidRDefault="00F74372">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2609</w:t>
      </w:r>
    </w:p>
    <w:p w:rsidR="00F74372" w:rsidRDefault="00F74372">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2609</w:t>
      </w:r>
    </w:p>
    <w:p w:rsidR="00F74372" w:rsidRDefault="00F74372">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2610</w:t>
      </w:r>
    </w:p>
    <w:p w:rsidR="00F74372" w:rsidRDefault="00F74372">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2610</w:t>
      </w:r>
    </w:p>
    <w:p w:rsidR="00F74372" w:rsidRDefault="00F74372">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2610</w:t>
      </w:r>
    </w:p>
    <w:p w:rsidR="00F74372" w:rsidRDefault="00F74372">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2610</w:t>
      </w:r>
    </w:p>
    <w:p w:rsidR="00F74372" w:rsidRDefault="00F74372">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2612</w:t>
      </w:r>
    </w:p>
    <w:p w:rsidR="00F74372" w:rsidRDefault="00F74372">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2612</w:t>
      </w:r>
    </w:p>
    <w:p w:rsidR="00F74372" w:rsidRDefault="00F74372">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2612</w:t>
      </w:r>
    </w:p>
    <w:p w:rsidR="00F74372" w:rsidRDefault="00F74372">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2612</w:t>
      </w:r>
    </w:p>
    <w:p w:rsidR="00F74372" w:rsidRDefault="00F74372">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2614</w:t>
      </w:r>
    </w:p>
    <w:p w:rsidR="00F74372" w:rsidRDefault="00F74372">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2614</w:t>
      </w:r>
    </w:p>
    <w:p w:rsidR="00F74372" w:rsidRDefault="00F74372">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2614</w:t>
      </w:r>
    </w:p>
    <w:p w:rsidR="00F74372" w:rsidRDefault="00F74372">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2614</w:t>
      </w:r>
    </w:p>
    <w:p w:rsidR="00F74372" w:rsidRDefault="00F74372">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2616</w:t>
      </w:r>
    </w:p>
    <w:p w:rsidR="00F74372" w:rsidRDefault="00F74372">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2616</w:t>
      </w:r>
    </w:p>
    <w:p w:rsidR="00F74372" w:rsidRDefault="00F74372">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2616</w:t>
      </w:r>
    </w:p>
    <w:p w:rsidR="00F74372" w:rsidRDefault="00F74372">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2616</w:t>
      </w:r>
    </w:p>
    <w:p w:rsidR="00F74372" w:rsidRDefault="00F74372">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2618</w:t>
      </w:r>
    </w:p>
    <w:p w:rsidR="00F74372" w:rsidRDefault="00F74372">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2618</w:t>
      </w:r>
    </w:p>
    <w:p w:rsidR="00F74372" w:rsidRDefault="00F74372">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2618</w:t>
      </w:r>
    </w:p>
    <w:p w:rsidR="00F74372" w:rsidRDefault="00F74372">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2618</w:t>
      </w:r>
    </w:p>
    <w:p w:rsidR="00F74372" w:rsidRDefault="00F74372">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2620</w:t>
      </w:r>
    </w:p>
    <w:p w:rsidR="00F74372" w:rsidRDefault="00F74372">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2620</w:t>
      </w:r>
    </w:p>
    <w:p w:rsidR="00F74372" w:rsidRDefault="00F74372">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2620</w:t>
      </w:r>
    </w:p>
    <w:p w:rsidR="00F74372" w:rsidRDefault="00F74372">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2620</w:t>
      </w:r>
    </w:p>
    <w:p w:rsidR="00F74372" w:rsidRDefault="00F74372">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2622</w:t>
      </w:r>
    </w:p>
    <w:p w:rsidR="00F74372" w:rsidRDefault="00F74372">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2622</w:t>
      </w:r>
    </w:p>
    <w:p w:rsidR="00F74372" w:rsidRDefault="00F74372">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2622</w:t>
      </w:r>
    </w:p>
    <w:p w:rsidR="00F74372" w:rsidRDefault="00F74372">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2622</w:t>
      </w:r>
    </w:p>
    <w:p w:rsidR="00F74372" w:rsidRDefault="00F74372">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2624</w:t>
      </w:r>
    </w:p>
    <w:p w:rsidR="00F74372" w:rsidRDefault="00F74372">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2624</w:t>
      </w:r>
    </w:p>
    <w:p w:rsidR="00F74372" w:rsidRDefault="00F74372">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2624</w:t>
      </w:r>
    </w:p>
    <w:p w:rsidR="00F74372" w:rsidRDefault="00F74372">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2624</w:t>
      </w:r>
    </w:p>
    <w:p w:rsidR="00F74372" w:rsidRDefault="00F74372">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2626</w:t>
      </w:r>
    </w:p>
    <w:p w:rsidR="00F74372" w:rsidRDefault="00F74372">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2626</w:t>
      </w:r>
    </w:p>
    <w:p w:rsidR="00F74372" w:rsidRDefault="00F74372">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2626</w:t>
      </w:r>
    </w:p>
    <w:p w:rsidR="00F74372" w:rsidRDefault="00F74372">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2626</w:t>
      </w:r>
    </w:p>
    <w:p w:rsidR="00F74372" w:rsidRDefault="00F74372">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2627</w:t>
      </w:r>
    </w:p>
    <w:p w:rsidR="00F74372" w:rsidRDefault="00F74372">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2628</w:t>
      </w:r>
    </w:p>
    <w:p w:rsidR="00F74372" w:rsidRDefault="00F74372">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2628</w:t>
      </w:r>
    </w:p>
    <w:p w:rsidR="00F74372" w:rsidRDefault="00F74372">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2628</w:t>
      </w:r>
    </w:p>
    <w:p w:rsidR="00F74372" w:rsidRDefault="00F74372">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2629</w:t>
      </w:r>
    </w:p>
    <w:p w:rsidR="00F74372" w:rsidRDefault="00F74372">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2630</w:t>
      </w:r>
    </w:p>
    <w:p w:rsidR="00F74372" w:rsidRDefault="00F74372">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2630</w:t>
      </w:r>
    </w:p>
    <w:p w:rsidR="00F74372" w:rsidRDefault="00F74372">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2630</w:t>
      </w:r>
    </w:p>
    <w:p w:rsidR="00F74372" w:rsidRDefault="00F74372">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2633</w:t>
      </w:r>
    </w:p>
    <w:p w:rsidR="00F74372" w:rsidRDefault="00F74372">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2633</w:t>
      </w:r>
    </w:p>
    <w:p w:rsidR="00F74372" w:rsidRDefault="00F74372">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2633</w:t>
      </w:r>
    </w:p>
    <w:p w:rsidR="00F74372" w:rsidRDefault="00F74372">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2633</w:t>
      </w:r>
    </w:p>
    <w:p w:rsidR="00F74372" w:rsidRDefault="00F74372">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2636</w:t>
      </w:r>
    </w:p>
    <w:p w:rsidR="00F74372" w:rsidRDefault="00F74372">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2636</w:t>
      </w:r>
    </w:p>
    <w:p w:rsidR="00F74372" w:rsidRDefault="00F74372">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2636</w:t>
      </w:r>
    </w:p>
    <w:p w:rsidR="00F74372" w:rsidRDefault="00F74372">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2636</w:t>
      </w:r>
    </w:p>
    <w:p w:rsidR="00F74372" w:rsidRDefault="00F74372">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2638</w:t>
      </w:r>
    </w:p>
    <w:p w:rsidR="00F74372" w:rsidRDefault="00F74372">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2638</w:t>
      </w:r>
    </w:p>
    <w:p w:rsidR="00F74372" w:rsidRDefault="00F74372">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2638</w:t>
      </w:r>
    </w:p>
    <w:p w:rsidR="00F74372" w:rsidRDefault="00F74372">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2639</w:t>
      </w:r>
    </w:p>
    <w:p w:rsidR="00F74372" w:rsidRDefault="00F74372">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2641</w:t>
      </w:r>
    </w:p>
    <w:p w:rsidR="00F74372" w:rsidRDefault="00F74372">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2641</w:t>
      </w:r>
    </w:p>
    <w:p w:rsidR="00F74372" w:rsidRDefault="00F74372">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2641</w:t>
      </w:r>
    </w:p>
    <w:p w:rsidR="00F74372" w:rsidRDefault="00F74372">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2641</w:t>
      </w:r>
    </w:p>
    <w:p w:rsidR="00F74372" w:rsidRDefault="00F74372">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2643</w:t>
      </w:r>
    </w:p>
    <w:p w:rsidR="00F74372" w:rsidRDefault="00F74372">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2643</w:t>
      </w:r>
    </w:p>
    <w:p w:rsidR="00F74372" w:rsidRDefault="00F74372">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2643</w:t>
      </w:r>
    </w:p>
    <w:p w:rsidR="00F74372" w:rsidRDefault="00F74372">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2643</w:t>
      </w:r>
    </w:p>
    <w:p w:rsidR="00F74372" w:rsidRDefault="00F74372">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2645</w:t>
      </w:r>
    </w:p>
    <w:p w:rsidR="00F74372" w:rsidRDefault="00F74372">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2645</w:t>
      </w:r>
    </w:p>
    <w:p w:rsidR="00F74372" w:rsidRDefault="00F74372">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2645</w:t>
      </w:r>
    </w:p>
    <w:p w:rsidR="00F74372" w:rsidRDefault="00F74372">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2645</w:t>
      </w:r>
    </w:p>
    <w:p w:rsidR="00F74372" w:rsidRDefault="00F74372">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2647</w:t>
      </w:r>
    </w:p>
    <w:p w:rsidR="00F74372" w:rsidRDefault="00F74372">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2647</w:t>
      </w:r>
    </w:p>
    <w:p w:rsidR="00F74372" w:rsidRDefault="00F74372">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2647</w:t>
      </w:r>
    </w:p>
    <w:p w:rsidR="00F74372" w:rsidRDefault="00F74372">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2647</w:t>
      </w:r>
    </w:p>
    <w:p w:rsidR="00F74372" w:rsidRDefault="00F74372">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2650</w:t>
      </w:r>
    </w:p>
    <w:p w:rsidR="00F74372" w:rsidRDefault="00F74372">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2650</w:t>
      </w:r>
    </w:p>
    <w:p w:rsidR="00F74372" w:rsidRDefault="00F74372">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2651</w:t>
      </w:r>
    </w:p>
    <w:p w:rsidR="00F74372" w:rsidRDefault="00F74372">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2651</w:t>
      </w:r>
    </w:p>
    <w:p w:rsidR="00F74372" w:rsidRDefault="00F74372">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2654</w:t>
      </w:r>
    </w:p>
    <w:p w:rsidR="00F74372" w:rsidRDefault="00F74372">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2654</w:t>
      </w:r>
    </w:p>
    <w:p w:rsidR="00F74372" w:rsidRDefault="00F74372">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2655</w:t>
      </w:r>
    </w:p>
    <w:p w:rsidR="00F74372" w:rsidRDefault="00F74372">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2655</w:t>
      </w:r>
    </w:p>
    <w:p w:rsidR="00F74372" w:rsidRDefault="00F74372">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2658</w:t>
      </w:r>
    </w:p>
    <w:p w:rsidR="00F74372" w:rsidRDefault="00F74372">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2658</w:t>
      </w:r>
    </w:p>
    <w:p w:rsidR="00F74372" w:rsidRDefault="00F74372">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2658</w:t>
      </w:r>
    </w:p>
    <w:p w:rsidR="00F74372" w:rsidRDefault="00F74372">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2658</w:t>
      </w:r>
    </w:p>
    <w:p w:rsidR="00F74372" w:rsidRDefault="00F74372">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2661</w:t>
      </w:r>
    </w:p>
    <w:p w:rsidR="00F74372" w:rsidRDefault="00F74372">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2661</w:t>
      </w:r>
    </w:p>
    <w:p w:rsidR="00F74372" w:rsidRDefault="00F74372">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2661</w:t>
      </w:r>
    </w:p>
    <w:p w:rsidR="00F74372" w:rsidRDefault="00F74372">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2661</w:t>
      </w:r>
    </w:p>
    <w:p w:rsidR="00F74372" w:rsidRDefault="00F74372">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2665</w:t>
      </w:r>
    </w:p>
    <w:p w:rsidR="00F74372" w:rsidRDefault="00F74372">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2666</w:t>
      </w:r>
    </w:p>
    <w:p w:rsidR="00F74372" w:rsidRDefault="00F74372">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2666</w:t>
      </w:r>
    </w:p>
    <w:p w:rsidR="00F74372" w:rsidRDefault="00F74372">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2666</w:t>
      </w:r>
    </w:p>
    <w:p w:rsidR="00F74372" w:rsidRDefault="00F74372">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2670</w:t>
      </w:r>
    </w:p>
    <w:p w:rsidR="00F74372" w:rsidRDefault="00F74372">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2670</w:t>
      </w:r>
    </w:p>
    <w:p w:rsidR="00F74372" w:rsidRDefault="00F74372">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2670</w:t>
      </w:r>
    </w:p>
    <w:p w:rsidR="00F74372" w:rsidRDefault="00F74372">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2671</w:t>
      </w:r>
    </w:p>
    <w:p w:rsidR="00F74372" w:rsidRDefault="00F74372">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2674</w:t>
      </w:r>
    </w:p>
    <w:p w:rsidR="00F74372" w:rsidRDefault="00F74372">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2674</w:t>
      </w:r>
    </w:p>
    <w:p w:rsidR="00F74372" w:rsidRDefault="00F74372">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2674</w:t>
      </w:r>
    </w:p>
    <w:p w:rsidR="00F74372" w:rsidRDefault="00F74372">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2674</w:t>
      </w:r>
    </w:p>
    <w:p w:rsidR="00F74372" w:rsidRDefault="00F74372">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2676</w:t>
      </w:r>
    </w:p>
    <w:p w:rsidR="00F74372" w:rsidRDefault="00F74372">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2677</w:t>
      </w:r>
    </w:p>
    <w:p w:rsidR="00F74372" w:rsidRDefault="00F74372">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2677</w:t>
      </w:r>
    </w:p>
    <w:p w:rsidR="00F74372" w:rsidRDefault="00F74372">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2677</w:t>
      </w:r>
    </w:p>
    <w:p w:rsidR="00F74372" w:rsidRDefault="00F74372">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2681</w:t>
      </w:r>
    </w:p>
    <w:p w:rsidR="00F74372" w:rsidRDefault="00F74372">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2682</w:t>
      </w:r>
    </w:p>
    <w:p w:rsidR="00F74372" w:rsidRDefault="00F74372">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2682</w:t>
      </w:r>
    </w:p>
    <w:p w:rsidR="00F74372" w:rsidRDefault="00F74372">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2682</w:t>
      </w:r>
    </w:p>
    <w:p w:rsidR="00F74372" w:rsidRDefault="00F74372">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2686</w:t>
      </w:r>
    </w:p>
    <w:p w:rsidR="00F74372" w:rsidRDefault="00F74372">
      <w:pPr>
        <w:pStyle w:val="TOC2"/>
        <w:rPr>
          <w:rFonts w:asciiTheme="minorHAnsi" w:eastAsiaTheme="minorEastAsia" w:hAnsiTheme="minorHAnsi" w:cstheme="minorBidi"/>
          <w:sz w:val="22"/>
          <w:szCs w:val="22"/>
        </w:rPr>
      </w:pPr>
      <w:r w:rsidRPr="00F74372">
        <w:t>A.9.3</w:t>
      </w:r>
      <w:r w:rsidRPr="00F74372">
        <w:rPr>
          <w:rFonts w:asciiTheme="minorHAnsi" w:hAnsiTheme="minorHAnsi" w:cstheme="minorBidi"/>
          <w:sz w:val="22"/>
          <w:szCs w:val="22"/>
        </w:rPr>
        <w:tab/>
      </w:r>
      <w:r w:rsidRPr="007760F8">
        <w:rPr>
          <w:rFonts w:eastAsia="SimSun"/>
          <w:lang w:val="sv-SE" w:eastAsia="zh-CN"/>
        </w:rPr>
        <w:t>UTRAN FDD CPICH RSCP</w:t>
      </w:r>
      <w:r>
        <w:tab/>
        <w:t>2686</w:t>
      </w:r>
    </w:p>
    <w:p w:rsidR="00F74372" w:rsidRDefault="00F74372">
      <w:pPr>
        <w:pStyle w:val="TOC3"/>
        <w:rPr>
          <w:rFonts w:asciiTheme="minorHAnsi" w:eastAsiaTheme="minorEastAsia" w:hAnsiTheme="minorHAnsi" w:cstheme="minorBidi"/>
          <w:sz w:val="22"/>
          <w:szCs w:val="22"/>
        </w:rPr>
      </w:pPr>
      <w:r w:rsidRPr="00F74372">
        <w:t>A.9.3.1</w:t>
      </w:r>
      <w:r w:rsidRPr="00F74372">
        <w:rPr>
          <w:rFonts w:asciiTheme="minorHAnsi" w:eastAsiaTheme="minorEastAsia" w:hAnsiTheme="minorHAnsi" w:cstheme="minorBidi"/>
          <w:sz w:val="22"/>
          <w:szCs w:val="22"/>
        </w:rPr>
        <w:tab/>
      </w:r>
      <w:r w:rsidRPr="007760F8">
        <w:rPr>
          <w:bCs/>
          <w:lang w:val="sv-SE"/>
        </w:rPr>
        <w:t>E-UTRAN FDD</w:t>
      </w:r>
      <w:r>
        <w:tab/>
        <w:t>2686</w:t>
      </w:r>
    </w:p>
    <w:p w:rsidR="00F74372" w:rsidRDefault="00F74372">
      <w:pPr>
        <w:pStyle w:val="TOC4"/>
        <w:rPr>
          <w:rFonts w:asciiTheme="minorHAnsi" w:eastAsiaTheme="minorEastAsia" w:hAnsiTheme="minorHAnsi" w:cstheme="minorBidi"/>
          <w:sz w:val="22"/>
          <w:szCs w:val="22"/>
        </w:rPr>
      </w:pPr>
      <w:r w:rsidRPr="00F74372">
        <w:t>A.9.3.1.1</w:t>
      </w:r>
      <w:r w:rsidRPr="00F74372">
        <w:rPr>
          <w:rFonts w:asciiTheme="minorHAnsi" w:eastAsiaTheme="minorEastAsia" w:hAnsiTheme="minorHAnsi"/>
          <w:sz w:val="22"/>
          <w:szCs w:val="22"/>
        </w:rPr>
        <w:tab/>
      </w:r>
      <w:r w:rsidRPr="007760F8">
        <w:rPr>
          <w:rFonts w:cs="v4.2.0"/>
          <w:snapToGrid w:val="0"/>
        </w:rPr>
        <w:t>Test Purpose and Environment</w:t>
      </w:r>
      <w:r>
        <w:tab/>
        <w:t>2686</w:t>
      </w:r>
    </w:p>
    <w:p w:rsidR="00F74372" w:rsidRDefault="00F74372">
      <w:pPr>
        <w:pStyle w:val="TOC4"/>
        <w:rPr>
          <w:rFonts w:asciiTheme="minorHAnsi" w:eastAsiaTheme="minorEastAsia" w:hAnsiTheme="minorHAnsi" w:cstheme="minorBidi"/>
          <w:sz w:val="22"/>
          <w:szCs w:val="22"/>
        </w:rPr>
      </w:pPr>
      <w:r w:rsidRPr="00F74372">
        <w:t>A.9.3.1.2</w:t>
      </w:r>
      <w:r w:rsidRPr="00F74372">
        <w:rPr>
          <w:rFonts w:asciiTheme="minorHAnsi" w:eastAsiaTheme="minorEastAsia" w:hAnsiTheme="minorHAnsi" w:cstheme="minorBidi"/>
          <w:sz w:val="22"/>
          <w:szCs w:val="22"/>
        </w:rPr>
        <w:tab/>
      </w:r>
      <w:r w:rsidRPr="007760F8">
        <w:rPr>
          <w:snapToGrid w:val="0"/>
        </w:rPr>
        <w:t>Parameters</w:t>
      </w:r>
      <w:r>
        <w:tab/>
        <w:t>2686</w:t>
      </w:r>
    </w:p>
    <w:p w:rsidR="00F74372" w:rsidRDefault="00F74372">
      <w:pPr>
        <w:pStyle w:val="TOC4"/>
        <w:rPr>
          <w:rFonts w:asciiTheme="minorHAnsi" w:eastAsiaTheme="minorEastAsia" w:hAnsiTheme="minorHAnsi" w:cstheme="minorBidi"/>
          <w:sz w:val="22"/>
          <w:szCs w:val="22"/>
        </w:rPr>
      </w:pPr>
      <w:r w:rsidRPr="00F74372">
        <w:t>A.9.3.1.3</w:t>
      </w:r>
      <w:r w:rsidRPr="00F74372">
        <w:rPr>
          <w:rFonts w:asciiTheme="minorHAnsi" w:eastAsiaTheme="minorEastAsia" w:hAnsiTheme="minorHAnsi"/>
          <w:sz w:val="22"/>
          <w:szCs w:val="22"/>
        </w:rPr>
        <w:tab/>
      </w:r>
      <w:r w:rsidRPr="007760F8">
        <w:rPr>
          <w:rFonts w:cs="v4.2.0"/>
          <w:snapToGrid w:val="0"/>
        </w:rPr>
        <w:t>Test Requirements</w:t>
      </w:r>
      <w:r>
        <w:tab/>
        <w:t>2688</w:t>
      </w:r>
    </w:p>
    <w:p w:rsidR="00F74372" w:rsidRDefault="00F74372">
      <w:pPr>
        <w:pStyle w:val="TOC4"/>
        <w:rPr>
          <w:rFonts w:asciiTheme="minorHAnsi" w:eastAsiaTheme="minorEastAsia" w:hAnsiTheme="minorHAnsi" w:cstheme="minorBidi"/>
          <w:sz w:val="22"/>
          <w:szCs w:val="22"/>
        </w:rPr>
      </w:pPr>
      <w:r>
        <w:t xml:space="preserve">A.9.3.2 </w:t>
      </w:r>
      <w:r w:rsidRPr="007760F8">
        <w:rPr>
          <w:bCs/>
        </w:rPr>
        <w:t>E-UTRAN TDD</w:t>
      </w:r>
      <w:r>
        <w:tab/>
        <w:t>2688</w:t>
      </w:r>
    </w:p>
    <w:p w:rsidR="00F74372" w:rsidRDefault="00F74372">
      <w:pPr>
        <w:pStyle w:val="TOC4"/>
        <w:rPr>
          <w:rFonts w:asciiTheme="minorHAnsi" w:eastAsiaTheme="minorEastAsia" w:hAnsiTheme="minorHAnsi" w:cstheme="minorBidi"/>
          <w:sz w:val="22"/>
          <w:szCs w:val="22"/>
        </w:rPr>
      </w:pPr>
      <w:r w:rsidRPr="00F74372">
        <w:t>A.9.3.2.1</w:t>
      </w:r>
      <w:r w:rsidRPr="00F74372">
        <w:rPr>
          <w:rFonts w:asciiTheme="minorHAnsi" w:eastAsiaTheme="minorEastAsia" w:hAnsiTheme="minorHAnsi"/>
          <w:sz w:val="22"/>
          <w:szCs w:val="22"/>
        </w:rPr>
        <w:tab/>
      </w:r>
      <w:r w:rsidRPr="007760F8">
        <w:rPr>
          <w:rFonts w:cs="v4.2.0"/>
          <w:snapToGrid w:val="0"/>
        </w:rPr>
        <w:t>Test Purpose and Environment</w:t>
      </w:r>
      <w:r>
        <w:tab/>
        <w:t>2688</w:t>
      </w:r>
    </w:p>
    <w:p w:rsidR="00F74372" w:rsidRDefault="00F74372">
      <w:pPr>
        <w:pStyle w:val="TOC4"/>
        <w:rPr>
          <w:rFonts w:asciiTheme="minorHAnsi" w:eastAsiaTheme="minorEastAsia" w:hAnsiTheme="minorHAnsi" w:cstheme="minorBidi"/>
          <w:sz w:val="22"/>
          <w:szCs w:val="22"/>
        </w:rPr>
      </w:pPr>
      <w:r w:rsidRPr="00F74372">
        <w:t>A.9.3.2.2</w:t>
      </w:r>
      <w:r w:rsidRPr="00F74372">
        <w:rPr>
          <w:rFonts w:asciiTheme="minorHAnsi" w:eastAsiaTheme="minorEastAsia" w:hAnsiTheme="minorHAnsi" w:cstheme="minorBidi"/>
          <w:sz w:val="22"/>
          <w:szCs w:val="22"/>
        </w:rPr>
        <w:tab/>
      </w:r>
      <w:r w:rsidRPr="007760F8">
        <w:rPr>
          <w:snapToGrid w:val="0"/>
        </w:rPr>
        <w:t>Parameters</w:t>
      </w:r>
      <w:r>
        <w:tab/>
        <w:t>2688</w:t>
      </w:r>
    </w:p>
    <w:p w:rsidR="00F74372" w:rsidRDefault="00F74372">
      <w:pPr>
        <w:pStyle w:val="TOC4"/>
        <w:rPr>
          <w:rFonts w:asciiTheme="minorHAnsi" w:eastAsiaTheme="minorEastAsia" w:hAnsiTheme="minorHAnsi" w:cstheme="minorBidi"/>
          <w:sz w:val="22"/>
          <w:szCs w:val="22"/>
        </w:rPr>
      </w:pPr>
      <w:r w:rsidRPr="00F74372">
        <w:t>A.9.3.2.3</w:t>
      </w:r>
      <w:r w:rsidRPr="00F74372">
        <w:rPr>
          <w:rFonts w:asciiTheme="minorHAnsi" w:eastAsiaTheme="minorEastAsia" w:hAnsiTheme="minorHAnsi"/>
          <w:sz w:val="22"/>
          <w:szCs w:val="22"/>
        </w:rPr>
        <w:tab/>
      </w:r>
      <w:r w:rsidRPr="007760F8">
        <w:rPr>
          <w:rFonts w:cs="v4.2.0"/>
          <w:snapToGrid w:val="0"/>
        </w:rPr>
        <w:t>Test Requirements</w:t>
      </w:r>
      <w:r>
        <w:tab/>
        <w:t>2691</w:t>
      </w:r>
    </w:p>
    <w:p w:rsidR="00F74372" w:rsidRDefault="00F74372">
      <w:pPr>
        <w:pStyle w:val="TOC3"/>
        <w:rPr>
          <w:rFonts w:asciiTheme="minorHAnsi" w:eastAsiaTheme="minorEastAsia" w:hAnsiTheme="minorHAnsi" w:cstheme="minorBidi"/>
          <w:sz w:val="22"/>
          <w:szCs w:val="22"/>
        </w:rPr>
      </w:pPr>
      <w:r w:rsidRPr="00F74372">
        <w:t>A.9.3.</w:t>
      </w:r>
      <w:r w:rsidRPr="00F74372">
        <w:rPr>
          <w:lang w:eastAsia="zh-CN"/>
        </w:rPr>
        <w:t>3</w:t>
      </w:r>
      <w:r w:rsidRPr="00F74372">
        <w:rPr>
          <w:rFonts w:asciiTheme="minorHAnsi" w:eastAsiaTheme="minorEastAsia" w:hAnsiTheme="minorHAnsi" w:cstheme="minorBidi"/>
          <w:sz w:val="22"/>
          <w:szCs w:val="22"/>
        </w:rPr>
        <w:tab/>
      </w:r>
      <w:r w:rsidRPr="007760F8">
        <w:rPr>
          <w:lang w:val="de-DE"/>
        </w:rPr>
        <w:t>E-UTRAN FDD</w:t>
      </w:r>
      <w:r w:rsidRPr="007760F8">
        <w:rPr>
          <w:lang w:val="de-DE" w:eastAsia="zh-CN"/>
        </w:rPr>
        <w:t xml:space="preserve"> for 5MHz Bandwidth</w:t>
      </w:r>
      <w:r>
        <w:tab/>
        <w:t>2691</w:t>
      </w:r>
    </w:p>
    <w:p w:rsidR="00F74372" w:rsidRDefault="00F74372">
      <w:pPr>
        <w:pStyle w:val="TOC4"/>
        <w:rPr>
          <w:rFonts w:asciiTheme="minorHAnsi" w:eastAsiaTheme="minorEastAsia" w:hAnsiTheme="minorHAnsi" w:cstheme="minorBidi"/>
          <w:sz w:val="22"/>
          <w:szCs w:val="22"/>
        </w:rPr>
      </w:pPr>
      <w:r w:rsidRPr="00F74372">
        <w:t>A.9.3.</w:t>
      </w:r>
      <w:r w:rsidRPr="00F74372">
        <w:rPr>
          <w:lang w:eastAsia="zh-CN"/>
        </w:rPr>
        <w:t>3</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2691</w:t>
      </w:r>
    </w:p>
    <w:p w:rsidR="00F74372" w:rsidRDefault="00F74372">
      <w:pPr>
        <w:pStyle w:val="TOC4"/>
        <w:rPr>
          <w:rFonts w:asciiTheme="minorHAnsi" w:eastAsiaTheme="minorEastAsia" w:hAnsiTheme="minorHAnsi" w:cstheme="minorBidi"/>
          <w:sz w:val="22"/>
          <w:szCs w:val="22"/>
        </w:rPr>
      </w:pPr>
      <w:r w:rsidRPr="00F74372">
        <w:t>A.9.3.</w:t>
      </w:r>
      <w:r w:rsidRPr="00F74372">
        <w:rPr>
          <w:lang w:eastAsia="zh-CN"/>
        </w:rPr>
        <w:t>3</w:t>
      </w:r>
      <w:r w:rsidRPr="00F74372">
        <w:t>.2</w:t>
      </w:r>
      <w:r w:rsidRPr="00F74372">
        <w:rPr>
          <w:rFonts w:asciiTheme="minorHAnsi" w:eastAsiaTheme="minorEastAsia" w:hAnsiTheme="minorHAnsi" w:cstheme="minorBidi"/>
          <w:sz w:val="22"/>
          <w:szCs w:val="22"/>
        </w:rPr>
        <w:tab/>
      </w:r>
      <w:r w:rsidRPr="007760F8">
        <w:rPr>
          <w:snapToGrid w:val="0"/>
        </w:rPr>
        <w:t>Parameters</w:t>
      </w:r>
      <w:r>
        <w:tab/>
        <w:t>2691</w:t>
      </w:r>
    </w:p>
    <w:p w:rsidR="00F74372" w:rsidRDefault="00F74372">
      <w:pPr>
        <w:pStyle w:val="TOC4"/>
        <w:rPr>
          <w:rFonts w:asciiTheme="minorHAnsi" w:eastAsiaTheme="minorEastAsia" w:hAnsiTheme="minorHAnsi" w:cstheme="minorBidi"/>
          <w:sz w:val="22"/>
          <w:szCs w:val="22"/>
        </w:rPr>
      </w:pPr>
      <w:r w:rsidRPr="00F74372">
        <w:t>A.9.3.</w:t>
      </w:r>
      <w:r w:rsidRPr="00F74372">
        <w:rPr>
          <w:lang w:eastAsia="zh-CN"/>
        </w:rPr>
        <w:t>3</w:t>
      </w:r>
      <w:r w:rsidRPr="00F74372">
        <w:t>.3</w:t>
      </w:r>
      <w:r w:rsidRPr="00F74372">
        <w:rPr>
          <w:rFonts w:asciiTheme="minorHAnsi" w:eastAsiaTheme="minorEastAsia" w:hAnsiTheme="minorHAnsi" w:cstheme="minorBidi"/>
          <w:sz w:val="22"/>
          <w:szCs w:val="22"/>
        </w:rPr>
        <w:tab/>
      </w:r>
      <w:r w:rsidRPr="007760F8">
        <w:rPr>
          <w:snapToGrid w:val="0"/>
        </w:rPr>
        <w:t>Test Requirements</w:t>
      </w:r>
      <w:r>
        <w:tab/>
        <w:t>2692</w:t>
      </w:r>
    </w:p>
    <w:p w:rsidR="00F74372" w:rsidRDefault="00F74372">
      <w:pPr>
        <w:pStyle w:val="TOC2"/>
        <w:rPr>
          <w:rFonts w:asciiTheme="minorHAnsi" w:eastAsiaTheme="minorEastAsia" w:hAnsiTheme="minorHAnsi" w:cstheme="minorBidi"/>
          <w:sz w:val="22"/>
          <w:szCs w:val="22"/>
        </w:rPr>
      </w:pPr>
      <w:r w:rsidRPr="00F74372">
        <w:t>A.9.4</w:t>
      </w:r>
      <w:r w:rsidRPr="00F74372">
        <w:rPr>
          <w:rFonts w:asciiTheme="minorHAnsi" w:hAnsiTheme="minorHAnsi" w:cstheme="minorBidi"/>
          <w:sz w:val="22"/>
          <w:szCs w:val="22"/>
        </w:rPr>
        <w:tab/>
      </w:r>
      <w:r w:rsidRPr="007760F8">
        <w:rPr>
          <w:rFonts w:eastAsia="SimSun"/>
        </w:rPr>
        <w:t>UTRAN FDD CPICH Ec/No</w:t>
      </w:r>
      <w:r>
        <w:tab/>
        <w:t>2693</w:t>
      </w:r>
    </w:p>
    <w:p w:rsidR="00F74372" w:rsidRDefault="00F74372">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2693</w:t>
      </w:r>
    </w:p>
    <w:p w:rsidR="00F74372" w:rsidRDefault="00F74372">
      <w:pPr>
        <w:pStyle w:val="TOC4"/>
        <w:rPr>
          <w:rFonts w:asciiTheme="minorHAnsi" w:eastAsiaTheme="minorEastAsia" w:hAnsiTheme="minorHAnsi" w:cstheme="minorBidi"/>
          <w:sz w:val="22"/>
          <w:szCs w:val="22"/>
        </w:rPr>
      </w:pPr>
      <w:r w:rsidRPr="00F74372">
        <w:t>A.9.4.1.1</w:t>
      </w:r>
      <w:r w:rsidRPr="00F74372">
        <w:rPr>
          <w:rFonts w:asciiTheme="minorHAnsi" w:eastAsiaTheme="minorEastAsia" w:hAnsiTheme="minorHAnsi"/>
          <w:sz w:val="22"/>
          <w:szCs w:val="22"/>
        </w:rPr>
        <w:tab/>
      </w:r>
      <w:r w:rsidRPr="007760F8">
        <w:rPr>
          <w:rFonts w:cs="v4.2.0"/>
          <w:snapToGrid w:val="0"/>
        </w:rPr>
        <w:t>Test Purpose and Environment</w:t>
      </w:r>
      <w:r>
        <w:tab/>
        <w:t>2693</w:t>
      </w:r>
    </w:p>
    <w:p w:rsidR="00F74372" w:rsidRDefault="00F74372">
      <w:pPr>
        <w:pStyle w:val="TOC4"/>
        <w:rPr>
          <w:rFonts w:asciiTheme="minorHAnsi" w:eastAsiaTheme="minorEastAsia" w:hAnsiTheme="minorHAnsi" w:cstheme="minorBidi"/>
          <w:sz w:val="22"/>
          <w:szCs w:val="22"/>
        </w:rPr>
      </w:pPr>
      <w:r w:rsidRPr="00F74372">
        <w:t>A.9.4.1.2</w:t>
      </w:r>
      <w:r w:rsidRPr="00F74372">
        <w:rPr>
          <w:rFonts w:asciiTheme="minorHAnsi" w:eastAsiaTheme="minorEastAsia" w:hAnsiTheme="minorHAnsi" w:cstheme="minorBidi"/>
          <w:sz w:val="22"/>
          <w:szCs w:val="22"/>
        </w:rPr>
        <w:tab/>
      </w:r>
      <w:r w:rsidRPr="007760F8">
        <w:rPr>
          <w:snapToGrid w:val="0"/>
        </w:rPr>
        <w:t>Parameters</w:t>
      </w:r>
      <w:r>
        <w:tab/>
        <w:t>2693</w:t>
      </w:r>
    </w:p>
    <w:p w:rsidR="00F74372" w:rsidRDefault="00F74372">
      <w:pPr>
        <w:pStyle w:val="TOC4"/>
        <w:rPr>
          <w:rFonts w:asciiTheme="minorHAnsi" w:eastAsiaTheme="minorEastAsia" w:hAnsiTheme="minorHAnsi" w:cstheme="minorBidi"/>
          <w:sz w:val="22"/>
          <w:szCs w:val="22"/>
        </w:rPr>
      </w:pPr>
      <w:r w:rsidRPr="00F74372">
        <w:t>A.9.4.1.3</w:t>
      </w:r>
      <w:r w:rsidRPr="00F74372">
        <w:rPr>
          <w:rFonts w:asciiTheme="minorHAnsi" w:eastAsiaTheme="minorEastAsia" w:hAnsiTheme="minorHAnsi"/>
          <w:sz w:val="22"/>
          <w:szCs w:val="22"/>
        </w:rPr>
        <w:tab/>
      </w:r>
      <w:r w:rsidRPr="007760F8">
        <w:rPr>
          <w:rFonts w:cs="v4.2.0"/>
          <w:snapToGrid w:val="0"/>
        </w:rPr>
        <w:t>Test Requirements</w:t>
      </w:r>
      <w:r>
        <w:tab/>
        <w:t>2695</w:t>
      </w:r>
    </w:p>
    <w:p w:rsidR="00F74372" w:rsidRDefault="00F74372">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2696</w:t>
      </w:r>
    </w:p>
    <w:p w:rsidR="00F74372" w:rsidRDefault="00F74372">
      <w:pPr>
        <w:pStyle w:val="TOC4"/>
        <w:rPr>
          <w:rFonts w:asciiTheme="minorHAnsi" w:eastAsiaTheme="minorEastAsia" w:hAnsiTheme="minorHAnsi" w:cstheme="minorBidi"/>
          <w:sz w:val="22"/>
          <w:szCs w:val="22"/>
        </w:rPr>
      </w:pPr>
      <w:r w:rsidRPr="00F74372">
        <w:t>A.9.4.2.1</w:t>
      </w:r>
      <w:r w:rsidRPr="00F74372">
        <w:rPr>
          <w:rFonts w:asciiTheme="minorHAnsi" w:eastAsiaTheme="minorEastAsia" w:hAnsiTheme="minorHAnsi"/>
          <w:sz w:val="22"/>
          <w:szCs w:val="22"/>
        </w:rPr>
        <w:tab/>
      </w:r>
      <w:r w:rsidRPr="007760F8">
        <w:rPr>
          <w:rFonts w:cs="v4.2.0"/>
          <w:snapToGrid w:val="0"/>
        </w:rPr>
        <w:t>Test Purpose and Environment</w:t>
      </w:r>
      <w:r>
        <w:tab/>
        <w:t>2696</w:t>
      </w:r>
    </w:p>
    <w:p w:rsidR="00F74372" w:rsidRDefault="00F74372">
      <w:pPr>
        <w:pStyle w:val="TOC4"/>
        <w:rPr>
          <w:rFonts w:asciiTheme="minorHAnsi" w:eastAsiaTheme="minorEastAsia" w:hAnsiTheme="minorHAnsi" w:cstheme="minorBidi"/>
          <w:sz w:val="22"/>
          <w:szCs w:val="22"/>
        </w:rPr>
      </w:pPr>
      <w:r w:rsidRPr="00F74372">
        <w:t>A.9.4.2.2</w:t>
      </w:r>
      <w:r w:rsidRPr="00F74372">
        <w:rPr>
          <w:rFonts w:asciiTheme="minorHAnsi" w:eastAsiaTheme="minorEastAsia" w:hAnsiTheme="minorHAnsi" w:cstheme="minorBidi"/>
          <w:sz w:val="22"/>
          <w:szCs w:val="22"/>
        </w:rPr>
        <w:tab/>
      </w:r>
      <w:r w:rsidRPr="007760F8">
        <w:rPr>
          <w:snapToGrid w:val="0"/>
        </w:rPr>
        <w:t>Parameters</w:t>
      </w:r>
      <w:r>
        <w:tab/>
        <w:t>2696</w:t>
      </w:r>
    </w:p>
    <w:p w:rsidR="00F74372" w:rsidRDefault="00F74372">
      <w:pPr>
        <w:pStyle w:val="TOC4"/>
        <w:rPr>
          <w:rFonts w:asciiTheme="minorHAnsi" w:eastAsiaTheme="minorEastAsia" w:hAnsiTheme="minorHAnsi" w:cstheme="minorBidi"/>
          <w:sz w:val="22"/>
          <w:szCs w:val="22"/>
        </w:rPr>
      </w:pPr>
      <w:r w:rsidRPr="00F74372">
        <w:t>A.9.4.2.3</w:t>
      </w:r>
      <w:r w:rsidRPr="00F74372">
        <w:rPr>
          <w:rFonts w:asciiTheme="minorHAnsi" w:eastAsiaTheme="minorEastAsia" w:hAnsiTheme="minorHAnsi"/>
          <w:sz w:val="22"/>
          <w:szCs w:val="22"/>
        </w:rPr>
        <w:tab/>
      </w:r>
      <w:r w:rsidRPr="007760F8">
        <w:rPr>
          <w:rFonts w:cs="v4.2.0"/>
          <w:snapToGrid w:val="0"/>
        </w:rPr>
        <w:t>Test Requirements</w:t>
      </w:r>
      <w:r>
        <w:tab/>
        <w:t>2698</w:t>
      </w:r>
    </w:p>
    <w:p w:rsidR="00F74372" w:rsidRDefault="00F74372">
      <w:pPr>
        <w:pStyle w:val="TOC3"/>
        <w:rPr>
          <w:rFonts w:asciiTheme="minorHAnsi" w:eastAsiaTheme="minorEastAsia" w:hAnsiTheme="minorHAnsi" w:cstheme="minorBidi"/>
          <w:sz w:val="22"/>
          <w:szCs w:val="22"/>
        </w:rPr>
      </w:pPr>
      <w:r w:rsidRPr="00F74372">
        <w:t>A.9.</w:t>
      </w:r>
      <w:r w:rsidRPr="00F74372">
        <w:rPr>
          <w:lang w:eastAsia="zh-CN"/>
        </w:rPr>
        <w:t>4</w:t>
      </w:r>
      <w:r w:rsidRPr="00F74372">
        <w:t>.</w:t>
      </w:r>
      <w:r w:rsidRPr="00F74372">
        <w:rPr>
          <w:lang w:eastAsia="zh-CN"/>
        </w:rPr>
        <w:t>3</w:t>
      </w:r>
      <w:r w:rsidRPr="00F74372">
        <w:rPr>
          <w:rFonts w:asciiTheme="minorHAnsi" w:eastAsiaTheme="minorEastAsia" w:hAnsiTheme="minorHAnsi" w:cstheme="minorBidi"/>
          <w:sz w:val="22"/>
          <w:szCs w:val="22"/>
        </w:rPr>
        <w:tab/>
      </w:r>
      <w:r w:rsidRPr="007760F8">
        <w:rPr>
          <w:lang w:val="de-DE"/>
        </w:rPr>
        <w:t>E-UTRAN FDD</w:t>
      </w:r>
      <w:r w:rsidRPr="007760F8">
        <w:rPr>
          <w:lang w:val="de-DE" w:eastAsia="zh-CN"/>
        </w:rPr>
        <w:t xml:space="preserve"> for 5MHz Bandwidth</w:t>
      </w:r>
      <w:r>
        <w:tab/>
        <w:t>2699</w:t>
      </w:r>
    </w:p>
    <w:p w:rsidR="00F74372" w:rsidRDefault="00F74372">
      <w:pPr>
        <w:pStyle w:val="TOC4"/>
        <w:rPr>
          <w:rFonts w:asciiTheme="minorHAnsi" w:eastAsiaTheme="minorEastAsia" w:hAnsiTheme="minorHAnsi" w:cstheme="minorBidi"/>
          <w:sz w:val="22"/>
          <w:szCs w:val="22"/>
        </w:rPr>
      </w:pPr>
      <w:r w:rsidRPr="00F74372">
        <w:t>A.9.</w:t>
      </w:r>
      <w:r w:rsidRPr="00F74372">
        <w:rPr>
          <w:lang w:eastAsia="zh-CN"/>
        </w:rPr>
        <w:t>4</w:t>
      </w:r>
      <w:r w:rsidRPr="00F74372">
        <w:t>.</w:t>
      </w:r>
      <w:r w:rsidRPr="00F74372">
        <w:rPr>
          <w:lang w:eastAsia="zh-CN"/>
        </w:rPr>
        <w:t>3</w:t>
      </w:r>
      <w:r w:rsidRPr="00F74372">
        <w:t>.1</w:t>
      </w:r>
      <w:r w:rsidRPr="00F74372">
        <w:rPr>
          <w:rFonts w:asciiTheme="minorHAnsi" w:eastAsiaTheme="minorEastAsia" w:hAnsiTheme="minorHAnsi" w:cstheme="minorBidi"/>
          <w:sz w:val="22"/>
          <w:szCs w:val="22"/>
        </w:rPr>
        <w:tab/>
      </w:r>
      <w:r w:rsidRPr="007760F8">
        <w:rPr>
          <w:snapToGrid w:val="0"/>
        </w:rPr>
        <w:t>Test Purpose and Environment</w:t>
      </w:r>
      <w:r>
        <w:tab/>
        <w:t>2699</w:t>
      </w:r>
    </w:p>
    <w:p w:rsidR="00F74372" w:rsidRDefault="00F74372">
      <w:pPr>
        <w:pStyle w:val="TOC4"/>
        <w:rPr>
          <w:rFonts w:asciiTheme="minorHAnsi" w:eastAsiaTheme="minorEastAsia" w:hAnsiTheme="minorHAnsi" w:cstheme="minorBidi"/>
          <w:sz w:val="22"/>
          <w:szCs w:val="22"/>
        </w:rPr>
      </w:pPr>
      <w:r w:rsidRPr="00F74372">
        <w:t>A.9.</w:t>
      </w:r>
      <w:r w:rsidRPr="00F74372">
        <w:rPr>
          <w:lang w:eastAsia="zh-CN"/>
        </w:rPr>
        <w:t>4</w:t>
      </w:r>
      <w:r w:rsidRPr="00F74372">
        <w:t>.</w:t>
      </w:r>
      <w:r w:rsidRPr="00F74372">
        <w:rPr>
          <w:lang w:eastAsia="zh-CN"/>
        </w:rPr>
        <w:t>3</w:t>
      </w:r>
      <w:r w:rsidRPr="00F74372">
        <w:t>.2</w:t>
      </w:r>
      <w:r w:rsidRPr="00F74372">
        <w:rPr>
          <w:rFonts w:asciiTheme="minorHAnsi" w:eastAsiaTheme="minorEastAsia" w:hAnsiTheme="minorHAnsi" w:cstheme="minorBidi"/>
          <w:sz w:val="22"/>
          <w:szCs w:val="22"/>
        </w:rPr>
        <w:tab/>
      </w:r>
      <w:r w:rsidRPr="007760F8">
        <w:rPr>
          <w:snapToGrid w:val="0"/>
        </w:rPr>
        <w:t>Parameters</w:t>
      </w:r>
      <w:r>
        <w:tab/>
        <w:t>2699</w:t>
      </w:r>
    </w:p>
    <w:p w:rsidR="00F74372" w:rsidRDefault="00F74372">
      <w:pPr>
        <w:pStyle w:val="TOC4"/>
        <w:rPr>
          <w:rFonts w:asciiTheme="minorHAnsi" w:eastAsiaTheme="minorEastAsia" w:hAnsiTheme="minorHAnsi" w:cstheme="minorBidi"/>
          <w:sz w:val="22"/>
          <w:szCs w:val="22"/>
        </w:rPr>
      </w:pPr>
      <w:r w:rsidRPr="00F74372">
        <w:t>A.9.</w:t>
      </w:r>
      <w:r w:rsidRPr="00F74372">
        <w:rPr>
          <w:lang w:eastAsia="zh-CN"/>
        </w:rPr>
        <w:t>4</w:t>
      </w:r>
      <w:r w:rsidRPr="00F74372">
        <w:t>.</w:t>
      </w:r>
      <w:r w:rsidRPr="00F74372">
        <w:rPr>
          <w:lang w:eastAsia="zh-CN"/>
        </w:rPr>
        <w:t>3</w:t>
      </w:r>
      <w:r w:rsidRPr="00F74372">
        <w:t>.3</w:t>
      </w:r>
      <w:r w:rsidRPr="00F74372">
        <w:rPr>
          <w:rFonts w:asciiTheme="minorHAnsi" w:eastAsiaTheme="minorEastAsia" w:hAnsiTheme="minorHAnsi" w:cstheme="minorBidi"/>
          <w:sz w:val="22"/>
          <w:szCs w:val="22"/>
        </w:rPr>
        <w:tab/>
      </w:r>
      <w:r w:rsidRPr="007760F8">
        <w:rPr>
          <w:snapToGrid w:val="0"/>
        </w:rPr>
        <w:t>Test Requirements</w:t>
      </w:r>
      <w:r>
        <w:tab/>
        <w:t>2700</w:t>
      </w:r>
    </w:p>
    <w:p w:rsidR="00F74372" w:rsidRDefault="00F74372">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2700</w:t>
      </w:r>
    </w:p>
    <w:p w:rsidR="00F74372" w:rsidRDefault="00F74372">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2700</w:t>
      </w:r>
    </w:p>
    <w:p w:rsidR="00F74372" w:rsidRDefault="00F74372">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2700</w:t>
      </w:r>
    </w:p>
    <w:p w:rsidR="00F74372" w:rsidRDefault="00F74372">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2700</w:t>
      </w:r>
    </w:p>
    <w:p w:rsidR="00F74372" w:rsidRDefault="00F74372">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2702</w:t>
      </w:r>
    </w:p>
    <w:p w:rsidR="00F74372" w:rsidRDefault="00F74372">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2702</w:t>
      </w:r>
    </w:p>
    <w:p w:rsidR="00F74372" w:rsidRDefault="00F74372">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2702</w:t>
      </w:r>
    </w:p>
    <w:p w:rsidR="00F74372" w:rsidRDefault="00F74372">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2702</w:t>
      </w:r>
    </w:p>
    <w:p w:rsidR="00F74372" w:rsidRDefault="00F74372">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2704</w:t>
      </w:r>
    </w:p>
    <w:p w:rsidR="00F74372" w:rsidRDefault="00F74372">
      <w:pPr>
        <w:pStyle w:val="TOC2"/>
        <w:rPr>
          <w:rFonts w:asciiTheme="minorHAnsi" w:eastAsiaTheme="minorEastAsia" w:hAnsiTheme="minorHAnsi" w:cstheme="minorBidi"/>
          <w:sz w:val="22"/>
          <w:szCs w:val="22"/>
        </w:rPr>
      </w:pPr>
      <w:r w:rsidRPr="00F74372">
        <w:t>A.9.6</w:t>
      </w:r>
      <w:r w:rsidRPr="00F74372">
        <w:rPr>
          <w:rFonts w:asciiTheme="minorHAnsi" w:eastAsiaTheme="minorEastAsia" w:hAnsiTheme="minorHAnsi" w:cstheme="minorBidi"/>
          <w:sz w:val="22"/>
          <w:szCs w:val="22"/>
        </w:rPr>
        <w:tab/>
      </w:r>
      <w:r w:rsidRPr="007760F8">
        <w:rPr>
          <w:lang w:val="it-IT"/>
        </w:rPr>
        <w:t>GSM Carrier RSSI</w:t>
      </w:r>
      <w:r>
        <w:tab/>
        <w:t>2705</w:t>
      </w:r>
    </w:p>
    <w:p w:rsidR="00F74372" w:rsidRDefault="00F74372">
      <w:pPr>
        <w:pStyle w:val="TOC3"/>
        <w:rPr>
          <w:rFonts w:asciiTheme="minorHAnsi" w:eastAsiaTheme="minorEastAsia" w:hAnsiTheme="minorHAnsi" w:cstheme="minorBidi"/>
          <w:sz w:val="22"/>
          <w:szCs w:val="22"/>
        </w:rPr>
      </w:pPr>
      <w:r w:rsidRPr="00F74372">
        <w:t>A.9.6.1</w:t>
      </w:r>
      <w:r w:rsidRPr="00F74372">
        <w:rPr>
          <w:rFonts w:asciiTheme="minorHAnsi" w:eastAsiaTheme="minorEastAsia" w:hAnsiTheme="minorHAnsi" w:cstheme="minorBidi"/>
          <w:sz w:val="22"/>
          <w:szCs w:val="22"/>
        </w:rPr>
        <w:tab/>
      </w:r>
      <w:r w:rsidRPr="007760F8">
        <w:rPr>
          <w:bCs/>
          <w:lang w:val="it-IT"/>
        </w:rPr>
        <w:t>E-UTRAN FDD</w:t>
      </w:r>
      <w:r>
        <w:tab/>
        <w:t>2705</w:t>
      </w:r>
    </w:p>
    <w:p w:rsidR="00F74372" w:rsidRDefault="00F74372">
      <w:pPr>
        <w:pStyle w:val="TOC4"/>
        <w:rPr>
          <w:rFonts w:asciiTheme="minorHAnsi" w:eastAsiaTheme="minorEastAsia" w:hAnsiTheme="minorHAnsi" w:cstheme="minorBidi"/>
          <w:sz w:val="22"/>
          <w:szCs w:val="22"/>
        </w:rPr>
      </w:pPr>
      <w:r w:rsidRPr="00F74372">
        <w:t>A.9.6.1.1</w:t>
      </w:r>
      <w:r w:rsidRPr="00F74372">
        <w:rPr>
          <w:rFonts w:asciiTheme="minorHAnsi" w:eastAsiaTheme="minorEastAsia" w:hAnsiTheme="minorHAnsi" w:cstheme="minorBidi"/>
          <w:sz w:val="22"/>
          <w:szCs w:val="22"/>
        </w:rPr>
        <w:tab/>
      </w:r>
      <w:r w:rsidRPr="007760F8">
        <w:rPr>
          <w:bCs/>
        </w:rPr>
        <w:t>Test Purpose and Environment</w:t>
      </w:r>
      <w:r>
        <w:tab/>
        <w:t>2705</w:t>
      </w:r>
    </w:p>
    <w:p w:rsidR="00F74372" w:rsidRDefault="00F74372">
      <w:pPr>
        <w:pStyle w:val="TOC4"/>
        <w:rPr>
          <w:rFonts w:asciiTheme="minorHAnsi" w:eastAsiaTheme="minorEastAsia" w:hAnsiTheme="minorHAnsi" w:cstheme="minorBidi"/>
          <w:sz w:val="22"/>
          <w:szCs w:val="22"/>
        </w:rPr>
      </w:pPr>
      <w:r w:rsidRPr="00F74372">
        <w:t>A.9.6.1.2</w:t>
      </w:r>
      <w:r w:rsidRPr="00F74372">
        <w:rPr>
          <w:rFonts w:asciiTheme="minorHAnsi" w:eastAsiaTheme="minorEastAsia" w:hAnsiTheme="minorHAnsi" w:cstheme="minorBidi"/>
          <w:sz w:val="22"/>
          <w:szCs w:val="22"/>
        </w:rPr>
        <w:tab/>
      </w:r>
      <w:r w:rsidRPr="007760F8">
        <w:rPr>
          <w:bCs/>
        </w:rPr>
        <w:t>Test Requirements</w:t>
      </w:r>
      <w:r>
        <w:tab/>
        <w:t>2706</w:t>
      </w:r>
    </w:p>
    <w:p w:rsidR="00F74372" w:rsidRDefault="00F74372">
      <w:pPr>
        <w:pStyle w:val="TOC3"/>
        <w:rPr>
          <w:rFonts w:asciiTheme="minorHAnsi" w:eastAsiaTheme="minorEastAsia" w:hAnsiTheme="minorHAnsi" w:cstheme="minorBidi"/>
          <w:sz w:val="22"/>
          <w:szCs w:val="22"/>
        </w:rPr>
      </w:pPr>
      <w:r w:rsidRPr="00F74372">
        <w:t>A.9.6.2</w:t>
      </w:r>
      <w:r w:rsidRPr="00F74372">
        <w:rPr>
          <w:rFonts w:asciiTheme="minorHAnsi" w:eastAsiaTheme="minorEastAsia" w:hAnsiTheme="minorHAnsi" w:cstheme="minorBidi"/>
          <w:sz w:val="22"/>
          <w:szCs w:val="22"/>
        </w:rPr>
        <w:tab/>
      </w:r>
      <w:r w:rsidRPr="007760F8">
        <w:rPr>
          <w:bCs/>
        </w:rPr>
        <w:t>E-UTRAN TDD</w:t>
      </w:r>
      <w:r>
        <w:tab/>
        <w:t>2706</w:t>
      </w:r>
    </w:p>
    <w:p w:rsidR="00F74372" w:rsidRDefault="00F74372">
      <w:pPr>
        <w:pStyle w:val="TOC4"/>
        <w:rPr>
          <w:rFonts w:asciiTheme="minorHAnsi" w:eastAsiaTheme="minorEastAsia" w:hAnsiTheme="minorHAnsi" w:cstheme="minorBidi"/>
          <w:sz w:val="22"/>
          <w:szCs w:val="22"/>
        </w:rPr>
      </w:pPr>
      <w:r w:rsidRPr="00F74372">
        <w:t>A.9.6.2.1</w:t>
      </w:r>
      <w:r w:rsidRPr="00F74372">
        <w:rPr>
          <w:rFonts w:asciiTheme="minorHAnsi" w:eastAsiaTheme="minorEastAsia" w:hAnsiTheme="minorHAnsi" w:cstheme="minorBidi"/>
          <w:sz w:val="22"/>
          <w:szCs w:val="22"/>
        </w:rPr>
        <w:tab/>
      </w:r>
      <w:r w:rsidRPr="007760F8">
        <w:rPr>
          <w:bCs/>
        </w:rPr>
        <w:t>Test Purpose and Environment</w:t>
      </w:r>
      <w:r>
        <w:tab/>
        <w:t>2706</w:t>
      </w:r>
    </w:p>
    <w:p w:rsidR="00F74372" w:rsidRDefault="00F74372">
      <w:pPr>
        <w:pStyle w:val="TOC4"/>
        <w:rPr>
          <w:rFonts w:asciiTheme="minorHAnsi" w:eastAsiaTheme="minorEastAsia" w:hAnsiTheme="minorHAnsi" w:cstheme="minorBidi"/>
          <w:sz w:val="22"/>
          <w:szCs w:val="22"/>
        </w:rPr>
      </w:pPr>
      <w:r w:rsidRPr="00F74372">
        <w:t>A.9.6.2.2</w:t>
      </w:r>
      <w:r w:rsidRPr="00F74372">
        <w:rPr>
          <w:rFonts w:asciiTheme="minorHAnsi" w:eastAsiaTheme="minorEastAsia" w:hAnsiTheme="minorHAnsi" w:cstheme="minorBidi"/>
          <w:sz w:val="22"/>
          <w:szCs w:val="22"/>
        </w:rPr>
        <w:tab/>
      </w:r>
      <w:r w:rsidRPr="007760F8">
        <w:rPr>
          <w:bCs/>
        </w:rPr>
        <w:t>Test Requirements</w:t>
      </w:r>
      <w:r>
        <w:tab/>
        <w:t>2709</w:t>
      </w:r>
    </w:p>
    <w:p w:rsidR="00F74372" w:rsidRDefault="00F74372">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7760F8">
        <w:rPr>
          <w:b/>
        </w:rPr>
        <w:t>–</w:t>
      </w:r>
      <w:r w:rsidRPr="007760F8">
        <w:rPr>
          <w:b/>
          <w:lang w:eastAsia="zh-CN"/>
        </w:rPr>
        <w:t xml:space="preserve"> </w:t>
      </w:r>
      <w:r>
        <w:rPr>
          <w:lang w:eastAsia="zh-CN"/>
        </w:rPr>
        <w:t>Tx Time Difference</w:t>
      </w:r>
      <w:r>
        <w:tab/>
        <w:t>2709</w:t>
      </w:r>
    </w:p>
    <w:p w:rsidR="00F74372" w:rsidRDefault="00F74372">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7760F8">
        <w:rPr>
          <w:b/>
        </w:rPr>
        <w:t>–</w:t>
      </w:r>
      <w:r w:rsidRPr="007760F8">
        <w:rPr>
          <w:b/>
          <w:lang w:eastAsia="zh-CN"/>
        </w:rPr>
        <w:t xml:space="preserve"> </w:t>
      </w:r>
      <w:r>
        <w:rPr>
          <w:lang w:eastAsia="zh-CN"/>
        </w:rPr>
        <w:t>Tx time difference</w:t>
      </w:r>
      <w:r>
        <w:t xml:space="preserve"> case</w:t>
      </w:r>
      <w:r>
        <w:tab/>
        <w:t>2709</w:t>
      </w:r>
    </w:p>
    <w:p w:rsidR="00F74372" w:rsidRDefault="00F74372">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2709</w:t>
      </w:r>
    </w:p>
    <w:p w:rsidR="00F74372" w:rsidRDefault="00F74372">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2709</w:t>
      </w:r>
    </w:p>
    <w:p w:rsidR="00F74372" w:rsidRDefault="00F74372">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2711</w:t>
      </w:r>
    </w:p>
    <w:p w:rsidR="00F74372" w:rsidRDefault="00F74372">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E-UTRA TDD</w:t>
      </w:r>
      <w:r>
        <w:tab/>
        <w:t>2711</w:t>
      </w:r>
    </w:p>
    <w:p w:rsidR="00F74372" w:rsidRDefault="00F74372">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2711</w:t>
      </w:r>
    </w:p>
    <w:p w:rsidR="00F74372" w:rsidRDefault="00F74372">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2711</w:t>
      </w:r>
    </w:p>
    <w:p w:rsidR="00F74372" w:rsidRDefault="00F74372">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2713</w:t>
      </w:r>
    </w:p>
    <w:p w:rsidR="00F74372" w:rsidRDefault="00F74372">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2713</w:t>
      </w:r>
    </w:p>
    <w:p w:rsidR="00F74372" w:rsidRDefault="00F74372">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2713</w:t>
      </w:r>
    </w:p>
    <w:p w:rsidR="00F74372" w:rsidRDefault="00F74372">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2713</w:t>
      </w:r>
    </w:p>
    <w:p w:rsidR="00F74372" w:rsidRDefault="00F74372">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2716</w:t>
      </w:r>
    </w:p>
    <w:p w:rsidR="00F74372" w:rsidRDefault="00F74372">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2716</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2716</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2716</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2719</w:t>
      </w:r>
    </w:p>
    <w:p w:rsidR="00F74372" w:rsidRDefault="00F74372">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7760F8">
        <w:rPr>
          <w:b/>
        </w:rPr>
        <w:t>–</w:t>
      </w:r>
      <w:r>
        <w:rPr>
          <w:lang w:eastAsia="zh-CN"/>
        </w:rPr>
        <w:t>Tx time difference</w:t>
      </w:r>
      <w:r>
        <w:t xml:space="preserve"> under Time Domain Measurement Resource Restriction with CRS Assistance Information and Non-MBSFN ABS</w:t>
      </w:r>
      <w:r>
        <w:tab/>
        <w:t>2719</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2719</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2719</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2722</w:t>
      </w:r>
    </w:p>
    <w:p w:rsidR="00F74372" w:rsidRDefault="00F74372">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2722</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2722</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2722</w:t>
      </w:r>
    </w:p>
    <w:p w:rsidR="00F74372" w:rsidRDefault="00F74372">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2725</w:t>
      </w:r>
    </w:p>
    <w:p w:rsidR="00F74372" w:rsidRDefault="00F74372">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2725</w:t>
      </w:r>
    </w:p>
    <w:p w:rsidR="00F74372" w:rsidRDefault="00F74372">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2725</w:t>
      </w:r>
    </w:p>
    <w:p w:rsidR="00F74372" w:rsidRDefault="00F74372">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2725</w:t>
      </w:r>
    </w:p>
    <w:p w:rsidR="00F74372" w:rsidRDefault="00F74372">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2726</w:t>
      </w:r>
    </w:p>
    <w:p w:rsidR="00F74372" w:rsidRDefault="00F74372">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2727</w:t>
      </w:r>
    </w:p>
    <w:p w:rsidR="00F74372" w:rsidRDefault="00F74372">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2727</w:t>
      </w:r>
    </w:p>
    <w:p w:rsidR="00F74372" w:rsidRDefault="00F74372">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2727</w:t>
      </w:r>
    </w:p>
    <w:p w:rsidR="00F74372" w:rsidRDefault="00F74372">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2728</w:t>
      </w:r>
    </w:p>
    <w:p w:rsidR="00F74372" w:rsidRDefault="00F74372">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2728</w:t>
      </w:r>
    </w:p>
    <w:p w:rsidR="00F74372" w:rsidRDefault="00F74372">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2728</w:t>
      </w:r>
    </w:p>
    <w:p w:rsidR="00F74372" w:rsidRDefault="00F74372">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2728</w:t>
      </w:r>
    </w:p>
    <w:p w:rsidR="00F74372" w:rsidRDefault="00F74372">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2729</w:t>
      </w:r>
    </w:p>
    <w:p w:rsidR="00F74372" w:rsidRDefault="00F74372">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2730</w:t>
      </w:r>
    </w:p>
    <w:p w:rsidR="00F74372" w:rsidRDefault="00F74372">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2730</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2730</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2732</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2732</w:t>
      </w:r>
    </w:p>
    <w:p w:rsidR="00F74372" w:rsidRDefault="00F74372">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2733</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2733</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2735</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2735</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3</w:t>
      </w:r>
      <w:r>
        <w:rPr>
          <w:rFonts w:asciiTheme="minorHAnsi" w:eastAsiaTheme="minorEastAsia" w:hAnsiTheme="minorHAnsi" w:cstheme="minorBidi"/>
          <w:sz w:val="22"/>
          <w:szCs w:val="22"/>
        </w:rPr>
        <w:tab/>
      </w:r>
      <w:r w:rsidRPr="007760F8">
        <w:rPr>
          <w:lang w:eastAsia="zh-CN"/>
        </w:rPr>
        <w:t>E-UTRAN FDD-FDD RSTD inter frequency case</w:t>
      </w:r>
      <w:r>
        <w:tab/>
        <w:t>2736</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2736</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2738</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2738</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4</w:t>
      </w:r>
      <w:r>
        <w:rPr>
          <w:rFonts w:asciiTheme="minorHAnsi" w:eastAsiaTheme="minorEastAsia" w:hAnsiTheme="minorHAnsi" w:cstheme="minorBidi"/>
          <w:sz w:val="22"/>
          <w:szCs w:val="22"/>
        </w:rPr>
        <w:tab/>
      </w:r>
      <w:r w:rsidRPr="007760F8">
        <w:rPr>
          <w:lang w:eastAsia="zh-CN"/>
        </w:rPr>
        <w:t>E-UTRAN TDD-TDD RSTD inter frequency case</w:t>
      </w:r>
      <w:r>
        <w:tab/>
        <w:t>2739</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2739</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2741</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2741</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5</w:t>
      </w:r>
      <w:r>
        <w:rPr>
          <w:rFonts w:asciiTheme="minorHAnsi" w:eastAsiaTheme="minorEastAsia" w:hAnsiTheme="minorHAnsi" w:cstheme="minorBidi"/>
          <w:sz w:val="22"/>
          <w:szCs w:val="22"/>
        </w:rPr>
        <w:tab/>
      </w:r>
      <w:r w:rsidRPr="007760F8">
        <w:rPr>
          <w:lang w:eastAsia="zh-CN"/>
        </w:rPr>
        <w:t>E-UTRAN FDD RSTD Measurement Accuracy in Carrier Aggregation</w:t>
      </w:r>
      <w:r>
        <w:tab/>
        <w:t>2742</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2742</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2744</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6</w:t>
      </w:r>
      <w:r>
        <w:rPr>
          <w:rFonts w:asciiTheme="minorHAnsi" w:eastAsiaTheme="minorEastAsia" w:hAnsiTheme="minorHAnsi" w:cstheme="minorBidi"/>
          <w:sz w:val="22"/>
          <w:szCs w:val="22"/>
        </w:rPr>
        <w:tab/>
      </w:r>
      <w:r w:rsidRPr="007760F8">
        <w:rPr>
          <w:lang w:eastAsia="zh-CN"/>
        </w:rPr>
        <w:t>E-UTRAN TDD RSTD Measurement Accuracy in Carrier Aggregation</w:t>
      </w:r>
      <w:r>
        <w:tab/>
        <w:t>2744</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2744</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2747</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7</w:t>
      </w:r>
      <w:r>
        <w:rPr>
          <w:rFonts w:asciiTheme="minorHAnsi" w:eastAsiaTheme="minorEastAsia" w:hAnsiTheme="minorHAnsi" w:cstheme="minorBidi"/>
          <w:sz w:val="22"/>
          <w:szCs w:val="22"/>
        </w:rPr>
        <w:tab/>
      </w:r>
      <w:r w:rsidRPr="007760F8">
        <w:rPr>
          <w:lang w:eastAsia="zh-CN"/>
        </w:rPr>
        <w:t>E-UTRAN FDD RSTD Measurement Accuracy in Carrier Aggregation for 20MHz bandwidth</w:t>
      </w:r>
      <w:r>
        <w:tab/>
        <w:t>2747</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2747</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2748</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8</w:t>
      </w:r>
      <w:r>
        <w:rPr>
          <w:rFonts w:asciiTheme="minorHAnsi" w:eastAsiaTheme="minorEastAsia" w:hAnsiTheme="minorHAnsi" w:cstheme="minorBidi"/>
          <w:sz w:val="22"/>
          <w:szCs w:val="22"/>
        </w:rPr>
        <w:tab/>
      </w:r>
      <w:r w:rsidRPr="007760F8">
        <w:rPr>
          <w:lang w:eastAsia="zh-CN"/>
        </w:rPr>
        <w:t>E-UTRAN TDD RSTD Measurement Accuracy in Carrier Aggregation for 20MHz bandwidth</w:t>
      </w:r>
      <w:r>
        <w:tab/>
        <w:t>2748</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2748</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2749</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9</w:t>
      </w:r>
      <w:r>
        <w:rPr>
          <w:rFonts w:asciiTheme="minorHAnsi" w:eastAsiaTheme="minorEastAsia" w:hAnsiTheme="minorHAnsi" w:cstheme="minorBidi"/>
          <w:sz w:val="22"/>
          <w:szCs w:val="22"/>
        </w:rPr>
        <w:tab/>
      </w:r>
      <w:r w:rsidRPr="007760F8">
        <w:rPr>
          <w:lang w:eastAsia="zh-CN"/>
        </w:rPr>
        <w:t>E-UTRAN FDD RSTD Measurement Accuracy in Carrier Aggregation for 10MHz+5MHz</w:t>
      </w:r>
      <w:r>
        <w:tab/>
        <w:t>2749</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2749</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2750</w:t>
      </w:r>
    </w:p>
    <w:p w:rsidR="00F74372" w:rsidRDefault="00F74372">
      <w:pPr>
        <w:pStyle w:val="TOC3"/>
        <w:rPr>
          <w:rFonts w:asciiTheme="minorHAnsi" w:eastAsiaTheme="minorEastAsia" w:hAnsiTheme="minorHAnsi" w:cstheme="minorBidi"/>
          <w:sz w:val="22"/>
          <w:szCs w:val="22"/>
        </w:rPr>
      </w:pPr>
      <w:r w:rsidRPr="007760F8">
        <w:t>A.9.</w:t>
      </w:r>
      <w:r w:rsidRPr="007760F8">
        <w:rPr>
          <w:lang w:eastAsia="zh-CN"/>
        </w:rPr>
        <w:t>8</w:t>
      </w:r>
      <w:r w:rsidRPr="007760F8">
        <w:t>.</w:t>
      </w:r>
      <w:r w:rsidRPr="007760F8">
        <w:rPr>
          <w:lang w:eastAsia="zh-CN"/>
        </w:rPr>
        <w:t>10</w:t>
      </w:r>
      <w:r>
        <w:rPr>
          <w:rFonts w:asciiTheme="minorHAnsi" w:eastAsiaTheme="minorEastAsia" w:hAnsiTheme="minorHAnsi" w:cstheme="minorBidi"/>
          <w:sz w:val="22"/>
          <w:szCs w:val="22"/>
        </w:rPr>
        <w:tab/>
      </w:r>
      <w:r w:rsidRPr="007760F8">
        <w:rPr>
          <w:lang w:eastAsia="zh-CN"/>
        </w:rPr>
        <w:t>E-UTRAN TDD RSTD Measurement Accuracy in Carrier Aggregation for 10MHz+5MHz</w:t>
      </w:r>
      <w:r>
        <w:tab/>
        <w:t>2750</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2750</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2750</w:t>
      </w:r>
    </w:p>
    <w:p w:rsidR="00F74372" w:rsidRDefault="00F74372">
      <w:pPr>
        <w:pStyle w:val="TOC3"/>
        <w:rPr>
          <w:rFonts w:asciiTheme="minorHAnsi" w:eastAsiaTheme="minorEastAsia" w:hAnsiTheme="minorHAnsi" w:cstheme="minorBidi"/>
          <w:sz w:val="22"/>
          <w:szCs w:val="22"/>
        </w:rPr>
      </w:pPr>
      <w:r w:rsidRPr="007760F8">
        <w:t>A.9.8.11</w:t>
      </w:r>
      <w:r>
        <w:rPr>
          <w:rFonts w:asciiTheme="minorHAnsi" w:eastAsiaTheme="minorEastAsia" w:hAnsiTheme="minorHAnsi" w:cstheme="minorBidi"/>
          <w:sz w:val="22"/>
          <w:szCs w:val="22"/>
        </w:rPr>
        <w:tab/>
      </w:r>
      <w:r w:rsidRPr="007760F8">
        <w:rPr>
          <w:lang w:eastAsia="zh-CN"/>
        </w:rPr>
        <w:t>E-UTRAN FDD RSTD Measurement Accuracy in Carrier Aggregation for 5 + 5MHz bandwidth</w:t>
      </w:r>
      <w:r>
        <w:tab/>
        <w:t>2750</w:t>
      </w:r>
    </w:p>
    <w:p w:rsidR="00F74372" w:rsidRDefault="00F74372">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2750</w:t>
      </w:r>
    </w:p>
    <w:p w:rsidR="00F74372" w:rsidRDefault="00F74372">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2751</w:t>
      </w:r>
    </w:p>
    <w:p w:rsidR="00F74372" w:rsidRDefault="00F74372">
      <w:pPr>
        <w:pStyle w:val="TOC3"/>
        <w:rPr>
          <w:rFonts w:asciiTheme="minorHAnsi" w:eastAsiaTheme="minorEastAsia" w:hAnsiTheme="minorHAnsi" w:cstheme="minorBidi"/>
          <w:sz w:val="22"/>
          <w:szCs w:val="22"/>
        </w:rPr>
      </w:pPr>
      <w:r w:rsidRPr="007760F8">
        <w:t>A.9.8.12</w:t>
      </w:r>
      <w:r>
        <w:rPr>
          <w:rFonts w:asciiTheme="minorHAnsi" w:eastAsiaTheme="minorEastAsia" w:hAnsiTheme="minorHAnsi" w:cstheme="minorBidi"/>
          <w:sz w:val="22"/>
          <w:szCs w:val="22"/>
        </w:rPr>
        <w:tab/>
      </w:r>
      <w:r w:rsidRPr="007760F8">
        <w:rPr>
          <w:lang w:eastAsia="zh-CN"/>
        </w:rPr>
        <w:t>E-UTRAN TDD RSTD Measurement Accuracy in Carrier Aggregation for 5+5MHz bandwidth</w:t>
      </w:r>
      <w:r>
        <w:tab/>
        <w:t>2751</w:t>
      </w:r>
    </w:p>
    <w:p w:rsidR="00F74372" w:rsidRDefault="00F74372">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2751</w:t>
      </w:r>
    </w:p>
    <w:p w:rsidR="00F74372" w:rsidRDefault="00F74372">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2752</w:t>
      </w:r>
    </w:p>
    <w:p w:rsidR="00F74372" w:rsidRDefault="00F74372">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2752</w:t>
      </w:r>
    </w:p>
    <w:p w:rsidR="00F74372" w:rsidRDefault="00F74372">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2752</w:t>
      </w:r>
    </w:p>
    <w:p w:rsidR="00F74372" w:rsidRDefault="00F74372">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2753</w:t>
      </w:r>
    </w:p>
    <w:p w:rsidR="00F74372" w:rsidRDefault="00F74372">
      <w:pPr>
        <w:pStyle w:val="TOC3"/>
        <w:rPr>
          <w:rFonts w:asciiTheme="minorHAnsi" w:eastAsiaTheme="minorEastAsia" w:hAnsiTheme="minorHAnsi" w:cstheme="minorBidi"/>
          <w:sz w:val="22"/>
          <w:szCs w:val="22"/>
        </w:rPr>
      </w:pPr>
      <w:r w:rsidRPr="007760F8">
        <w:t>A.9.8.14</w:t>
      </w:r>
      <w:r>
        <w:rPr>
          <w:rFonts w:asciiTheme="minorHAnsi" w:eastAsiaTheme="minorEastAsia" w:hAnsiTheme="minorHAnsi" w:cstheme="minorBidi"/>
          <w:sz w:val="22"/>
          <w:szCs w:val="22"/>
        </w:rPr>
        <w:tab/>
      </w:r>
      <w:r w:rsidRPr="007760F8">
        <w:rPr>
          <w:lang w:eastAsia="zh-CN"/>
        </w:rPr>
        <w:t>E-UTRAN FDD RSTD Measurement Accuracy in 3DL Carrier Aggregation</w:t>
      </w:r>
      <w:r>
        <w:tab/>
        <w:t>2753</w:t>
      </w:r>
    </w:p>
    <w:p w:rsidR="00F74372" w:rsidRDefault="00F74372">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2753</w:t>
      </w:r>
    </w:p>
    <w:p w:rsidR="00F74372" w:rsidRDefault="00F74372">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2758</w:t>
      </w:r>
    </w:p>
    <w:p w:rsidR="00F74372" w:rsidRDefault="00F74372">
      <w:pPr>
        <w:pStyle w:val="TOC3"/>
        <w:rPr>
          <w:rFonts w:asciiTheme="minorHAnsi" w:eastAsiaTheme="minorEastAsia" w:hAnsiTheme="minorHAnsi" w:cstheme="minorBidi"/>
          <w:sz w:val="22"/>
          <w:szCs w:val="22"/>
        </w:rPr>
      </w:pPr>
      <w:r w:rsidRPr="007760F8">
        <w:t>A.9.8.15</w:t>
      </w:r>
      <w:r>
        <w:rPr>
          <w:rFonts w:asciiTheme="minorHAnsi" w:eastAsiaTheme="minorEastAsia" w:hAnsiTheme="minorHAnsi" w:cstheme="minorBidi"/>
          <w:sz w:val="22"/>
          <w:szCs w:val="22"/>
        </w:rPr>
        <w:tab/>
      </w:r>
      <w:r w:rsidRPr="007760F8">
        <w:rPr>
          <w:lang w:eastAsia="zh-CN"/>
        </w:rPr>
        <w:t>E-UTRAN TDD RSTD Measurement Accuracy in 3DL Carrier Aggregation</w:t>
      </w:r>
      <w:r>
        <w:tab/>
        <w:t>2758</w:t>
      </w:r>
    </w:p>
    <w:p w:rsidR="00F74372" w:rsidRDefault="00F74372">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2758</w:t>
      </w:r>
    </w:p>
    <w:p w:rsidR="00F74372" w:rsidRDefault="00F74372">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2762</w:t>
      </w:r>
    </w:p>
    <w:p w:rsidR="00F74372" w:rsidRDefault="00F74372">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2762</w:t>
      </w:r>
    </w:p>
    <w:p w:rsidR="00F74372" w:rsidRDefault="00F74372">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2762</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2765</w:t>
      </w:r>
    </w:p>
    <w:p w:rsidR="00F74372" w:rsidRDefault="00F74372">
      <w:pPr>
        <w:pStyle w:val="TOC3"/>
        <w:rPr>
          <w:rFonts w:asciiTheme="minorHAnsi" w:eastAsiaTheme="minorEastAsia" w:hAnsiTheme="minorHAnsi" w:cstheme="minorBidi"/>
          <w:sz w:val="22"/>
          <w:szCs w:val="22"/>
        </w:rPr>
      </w:pPr>
      <w:r>
        <w:t xml:space="preserve">A.9.8.17 HD – FDD Inter frequency case for UE Category NB1 </w:t>
      </w:r>
      <w:r>
        <w:rPr>
          <w:lang w:eastAsia="zh-CN"/>
        </w:rPr>
        <w:t>inband mode</w:t>
      </w:r>
      <w:r>
        <w:t xml:space="preserve"> in normal coverage</w:t>
      </w:r>
      <w:r>
        <w:tab/>
        <w:t>2765</w:t>
      </w:r>
    </w:p>
    <w:p w:rsidR="00F74372" w:rsidRDefault="00F74372">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2765</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2768</w:t>
      </w:r>
    </w:p>
    <w:p w:rsidR="00F74372" w:rsidRDefault="00F74372">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2768</w:t>
      </w:r>
    </w:p>
    <w:p w:rsidR="00F74372" w:rsidRDefault="00F74372">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2768</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2771</w:t>
      </w:r>
    </w:p>
    <w:p w:rsidR="00F74372" w:rsidRDefault="00F74372">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2771</w:t>
      </w:r>
    </w:p>
    <w:p w:rsidR="00F74372" w:rsidRDefault="00F74372">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2771</w:t>
      </w:r>
    </w:p>
    <w:p w:rsidR="00F74372" w:rsidRDefault="00F74372">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2774</w:t>
      </w:r>
    </w:p>
    <w:p w:rsidR="00F74372" w:rsidRDefault="00F74372">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2774</w:t>
      </w:r>
    </w:p>
    <w:p w:rsidR="00F74372" w:rsidRDefault="00F74372">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2774</w:t>
      </w:r>
    </w:p>
    <w:p w:rsidR="00F74372" w:rsidRDefault="00F74372">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2776</w:t>
      </w:r>
    </w:p>
    <w:p w:rsidR="00F74372" w:rsidRDefault="00F74372">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2776</w:t>
      </w:r>
    </w:p>
    <w:p w:rsidR="00F74372" w:rsidRDefault="00F74372">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2776</w:t>
      </w:r>
    </w:p>
    <w:p w:rsidR="00F74372" w:rsidRDefault="00F74372">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2779</w:t>
      </w:r>
    </w:p>
    <w:p w:rsidR="00F74372" w:rsidRDefault="00F74372">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2779</w:t>
      </w:r>
    </w:p>
    <w:p w:rsidR="00F74372" w:rsidRDefault="00F74372">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2779</w:t>
      </w:r>
    </w:p>
    <w:p w:rsidR="00F74372" w:rsidRDefault="00F74372">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2782</w:t>
      </w:r>
    </w:p>
    <w:p w:rsidR="00F74372" w:rsidRDefault="00F74372">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2783</w:t>
      </w:r>
    </w:p>
    <w:p w:rsidR="00F74372" w:rsidRDefault="00F74372">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2783</w:t>
      </w:r>
    </w:p>
    <w:p w:rsidR="00F74372" w:rsidRDefault="00F74372">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2785</w:t>
      </w:r>
    </w:p>
    <w:p w:rsidR="00F74372" w:rsidRDefault="00F74372">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2785</w:t>
      </w:r>
    </w:p>
    <w:p w:rsidR="00F74372" w:rsidRDefault="00F74372">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2785</w:t>
      </w:r>
    </w:p>
    <w:p w:rsidR="00F74372" w:rsidRDefault="00F74372">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2788</w:t>
      </w:r>
    </w:p>
    <w:p w:rsidR="00F74372" w:rsidRDefault="00F74372">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2788</w:t>
      </w:r>
    </w:p>
    <w:p w:rsidR="00F74372" w:rsidRDefault="00F74372">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2788</w:t>
      </w:r>
    </w:p>
    <w:p w:rsidR="00F74372" w:rsidRDefault="00F74372">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2791</w:t>
      </w:r>
    </w:p>
    <w:p w:rsidR="00F74372" w:rsidRDefault="00F74372">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2792</w:t>
      </w:r>
    </w:p>
    <w:p w:rsidR="00F74372" w:rsidRDefault="00F74372">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2792</w:t>
      </w:r>
    </w:p>
    <w:p w:rsidR="00F74372" w:rsidRDefault="00F74372">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2794</w:t>
      </w:r>
    </w:p>
    <w:p w:rsidR="00F74372" w:rsidRDefault="00F74372">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2794</w:t>
      </w:r>
    </w:p>
    <w:p w:rsidR="00F74372" w:rsidRDefault="00F74372">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2794</w:t>
      </w:r>
    </w:p>
    <w:p w:rsidR="00F74372" w:rsidRDefault="00F74372">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2797</w:t>
      </w:r>
    </w:p>
    <w:p w:rsidR="00F74372" w:rsidRDefault="00F74372">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2797</w:t>
      </w:r>
    </w:p>
    <w:p w:rsidR="00F74372" w:rsidRDefault="00F74372">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2797</w:t>
      </w:r>
    </w:p>
    <w:p w:rsidR="00F74372" w:rsidRDefault="00F74372">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2800</w:t>
      </w:r>
    </w:p>
    <w:p w:rsidR="00F74372" w:rsidRDefault="00F74372">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2800</w:t>
      </w:r>
    </w:p>
    <w:p w:rsidR="00F74372" w:rsidRDefault="00F74372">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2800</w:t>
      </w:r>
    </w:p>
    <w:p w:rsidR="00F74372" w:rsidRDefault="00F74372">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2803</w:t>
      </w:r>
    </w:p>
    <w:p w:rsidR="00F74372" w:rsidRDefault="00F74372">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2804</w:t>
      </w:r>
    </w:p>
    <w:p w:rsidR="00F74372" w:rsidRDefault="00F74372">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2804</w:t>
      </w:r>
    </w:p>
    <w:p w:rsidR="00F74372" w:rsidRDefault="00F74372">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2806</w:t>
      </w:r>
    </w:p>
    <w:p w:rsidR="00F74372" w:rsidRDefault="00F74372">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2807</w:t>
      </w:r>
    </w:p>
    <w:p w:rsidR="00F74372" w:rsidRDefault="00F74372">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2807</w:t>
      </w:r>
    </w:p>
    <w:p w:rsidR="00F74372" w:rsidRDefault="00F74372">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2810</w:t>
      </w:r>
    </w:p>
    <w:p w:rsidR="00F74372" w:rsidRDefault="00F74372">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2810</w:t>
      </w:r>
    </w:p>
    <w:p w:rsidR="00F74372" w:rsidRDefault="00F74372">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2810</w:t>
      </w:r>
    </w:p>
    <w:p w:rsidR="00F74372" w:rsidRDefault="00F74372">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2810</w:t>
      </w:r>
    </w:p>
    <w:p w:rsidR="00F74372" w:rsidRDefault="00F74372">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2810</w:t>
      </w:r>
    </w:p>
    <w:p w:rsidR="00F74372" w:rsidRDefault="00F74372">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2812</w:t>
      </w:r>
    </w:p>
    <w:p w:rsidR="00F74372" w:rsidRDefault="00F74372">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2812</w:t>
      </w:r>
    </w:p>
    <w:p w:rsidR="00F74372" w:rsidRDefault="00F74372">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2812</w:t>
      </w:r>
    </w:p>
    <w:p w:rsidR="00F74372" w:rsidRDefault="00F74372">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2812</w:t>
      </w:r>
    </w:p>
    <w:p w:rsidR="00F74372" w:rsidRDefault="00F74372">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2814</w:t>
      </w:r>
    </w:p>
    <w:p w:rsidR="00F74372" w:rsidRDefault="00F74372">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2814</w:t>
      </w:r>
    </w:p>
    <w:p w:rsidR="00F74372" w:rsidRDefault="00F74372">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2814</w:t>
      </w:r>
    </w:p>
    <w:p w:rsidR="00F74372" w:rsidRDefault="00F74372">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2814</w:t>
      </w:r>
    </w:p>
    <w:p w:rsidR="00F74372" w:rsidRDefault="00F74372">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2814</w:t>
      </w:r>
    </w:p>
    <w:p w:rsidR="00F74372" w:rsidRDefault="00F74372">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7760F8">
        <w:rPr>
          <w:snapToGrid w:val="0"/>
        </w:rPr>
        <w:t>Test Requirements</w:t>
      </w:r>
      <w:r>
        <w:tab/>
        <w:t>2816</w:t>
      </w:r>
    </w:p>
    <w:p w:rsidR="00F74372" w:rsidRDefault="00F74372">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FDD—FDD Inter frequency case</w:t>
      </w:r>
      <w:r>
        <w:tab/>
        <w:t>2816</w:t>
      </w:r>
    </w:p>
    <w:p w:rsidR="00F74372" w:rsidRDefault="00F74372">
      <w:pPr>
        <w:pStyle w:val="TOC4"/>
        <w:rPr>
          <w:rFonts w:asciiTheme="minorHAnsi" w:eastAsiaTheme="minorEastAsia" w:hAnsiTheme="minorHAnsi" w:cstheme="minorBidi"/>
          <w:sz w:val="22"/>
          <w:szCs w:val="22"/>
        </w:rPr>
      </w:pPr>
      <w:r>
        <w:t>A.9.10.3.1</w:t>
      </w:r>
      <w:r>
        <w:rPr>
          <w:rFonts w:asciiTheme="minorHAnsi" w:eastAsiaTheme="minorEastAsia" w:hAnsiTheme="minorHAnsi" w:cstheme="minorBidi"/>
          <w:sz w:val="22"/>
          <w:szCs w:val="22"/>
        </w:rPr>
        <w:tab/>
      </w:r>
      <w:r>
        <w:t>Test Purpose and Environment</w:t>
      </w:r>
      <w:r>
        <w:tab/>
        <w:t>2816</w:t>
      </w:r>
    </w:p>
    <w:p w:rsidR="00F74372" w:rsidRDefault="00F74372">
      <w:pPr>
        <w:pStyle w:val="TOC4"/>
        <w:rPr>
          <w:rFonts w:asciiTheme="minorHAnsi" w:eastAsiaTheme="minorEastAsia" w:hAnsiTheme="minorHAnsi" w:cstheme="minorBidi"/>
          <w:sz w:val="22"/>
          <w:szCs w:val="22"/>
        </w:rPr>
      </w:pPr>
      <w:r>
        <w:t>A.9.10.3.2</w:t>
      </w:r>
      <w:r>
        <w:rPr>
          <w:rFonts w:asciiTheme="minorHAnsi" w:eastAsiaTheme="minorEastAsia" w:hAnsiTheme="minorHAnsi" w:cstheme="minorBidi"/>
          <w:sz w:val="22"/>
          <w:szCs w:val="22"/>
        </w:rPr>
        <w:tab/>
      </w:r>
      <w:r>
        <w:t>Test parameters</w:t>
      </w:r>
      <w:r>
        <w:tab/>
        <w:t>2816</w:t>
      </w:r>
    </w:p>
    <w:p w:rsidR="00F74372" w:rsidRDefault="00F74372">
      <w:pPr>
        <w:pStyle w:val="TOC4"/>
        <w:rPr>
          <w:rFonts w:asciiTheme="minorHAnsi" w:eastAsiaTheme="minorEastAsia" w:hAnsiTheme="minorHAnsi" w:cstheme="minorBidi"/>
          <w:sz w:val="22"/>
          <w:szCs w:val="22"/>
        </w:rPr>
      </w:pPr>
      <w:r>
        <w:t>A.9.10.3.3</w:t>
      </w:r>
      <w:r>
        <w:rPr>
          <w:rFonts w:asciiTheme="minorHAnsi" w:eastAsiaTheme="minorEastAsia" w:hAnsiTheme="minorHAnsi" w:cstheme="minorBidi"/>
          <w:sz w:val="22"/>
          <w:szCs w:val="22"/>
        </w:rPr>
        <w:tab/>
      </w:r>
      <w:r>
        <w:t>Test Requirements</w:t>
      </w:r>
      <w:r>
        <w:tab/>
        <w:t>2820</w:t>
      </w:r>
    </w:p>
    <w:p w:rsidR="00F74372" w:rsidRDefault="00F74372">
      <w:pPr>
        <w:pStyle w:val="TOC3"/>
        <w:rPr>
          <w:rFonts w:asciiTheme="minorHAnsi" w:eastAsiaTheme="minorEastAsia" w:hAnsiTheme="minorHAnsi" w:cstheme="minorBidi"/>
          <w:sz w:val="22"/>
          <w:szCs w:val="22"/>
        </w:rPr>
      </w:pPr>
      <w:r>
        <w:t>A.9.10.4</w:t>
      </w:r>
      <w:r>
        <w:rPr>
          <w:rFonts w:asciiTheme="minorHAnsi" w:eastAsiaTheme="minorEastAsia" w:hAnsiTheme="minorHAnsi" w:cstheme="minorBidi"/>
          <w:sz w:val="22"/>
          <w:szCs w:val="22"/>
        </w:rPr>
        <w:tab/>
      </w:r>
      <w:r>
        <w:t>TDD—TDD Inter frequency case</w:t>
      </w:r>
      <w:r>
        <w:tab/>
        <w:t>2820</w:t>
      </w:r>
    </w:p>
    <w:p w:rsidR="00F74372" w:rsidRDefault="00F74372">
      <w:pPr>
        <w:pStyle w:val="TOC4"/>
        <w:rPr>
          <w:rFonts w:asciiTheme="minorHAnsi" w:eastAsiaTheme="minorEastAsia" w:hAnsiTheme="minorHAnsi" w:cstheme="minorBidi"/>
          <w:sz w:val="22"/>
          <w:szCs w:val="22"/>
        </w:rPr>
      </w:pPr>
      <w:r>
        <w:t>A.9.10.4.1</w:t>
      </w:r>
      <w:r>
        <w:rPr>
          <w:rFonts w:asciiTheme="minorHAnsi" w:eastAsiaTheme="minorEastAsia" w:hAnsiTheme="minorHAnsi" w:cstheme="minorBidi"/>
          <w:sz w:val="22"/>
          <w:szCs w:val="22"/>
        </w:rPr>
        <w:tab/>
      </w:r>
      <w:r>
        <w:t>Test Purpose and Environment</w:t>
      </w:r>
      <w:r>
        <w:tab/>
        <w:t>2820</w:t>
      </w:r>
    </w:p>
    <w:p w:rsidR="00F74372" w:rsidRDefault="00F74372">
      <w:pPr>
        <w:pStyle w:val="TOC4"/>
        <w:rPr>
          <w:rFonts w:asciiTheme="minorHAnsi" w:eastAsiaTheme="minorEastAsia" w:hAnsiTheme="minorHAnsi" w:cstheme="minorBidi"/>
          <w:sz w:val="22"/>
          <w:szCs w:val="22"/>
        </w:rPr>
      </w:pPr>
      <w:r>
        <w:t>A.9.10.4.2</w:t>
      </w:r>
      <w:r>
        <w:rPr>
          <w:rFonts w:asciiTheme="minorHAnsi" w:eastAsiaTheme="minorEastAsia" w:hAnsiTheme="minorHAnsi" w:cstheme="minorBidi"/>
          <w:sz w:val="22"/>
          <w:szCs w:val="22"/>
        </w:rPr>
        <w:tab/>
      </w:r>
      <w:r>
        <w:t>Test parameters</w:t>
      </w:r>
      <w:r>
        <w:tab/>
        <w:t>2820</w:t>
      </w:r>
    </w:p>
    <w:p w:rsidR="00F74372" w:rsidRDefault="00F74372">
      <w:pPr>
        <w:pStyle w:val="TOC4"/>
        <w:rPr>
          <w:rFonts w:asciiTheme="minorHAnsi" w:eastAsiaTheme="minorEastAsia" w:hAnsiTheme="minorHAnsi" w:cstheme="minorBidi"/>
          <w:sz w:val="22"/>
          <w:szCs w:val="22"/>
        </w:rPr>
      </w:pPr>
      <w:r>
        <w:t>A.9.10.4.3</w:t>
      </w:r>
      <w:r>
        <w:rPr>
          <w:rFonts w:asciiTheme="minorHAnsi" w:eastAsiaTheme="minorEastAsia" w:hAnsiTheme="minorHAnsi" w:cstheme="minorBidi"/>
          <w:sz w:val="22"/>
          <w:szCs w:val="22"/>
        </w:rPr>
        <w:tab/>
      </w:r>
      <w:r>
        <w:t>Test Requirements</w:t>
      </w:r>
      <w:r>
        <w:tab/>
        <w:t>2825</w:t>
      </w:r>
    </w:p>
    <w:p w:rsidR="00F74372" w:rsidRDefault="00F74372">
      <w:pPr>
        <w:pStyle w:val="TOC2"/>
        <w:rPr>
          <w:rFonts w:asciiTheme="minorHAnsi" w:eastAsiaTheme="minorEastAsia" w:hAnsiTheme="minorHAnsi" w:cstheme="minorBidi"/>
          <w:sz w:val="22"/>
          <w:szCs w:val="22"/>
        </w:rPr>
      </w:pPr>
      <w:r>
        <w:t>A.9.11 RSSI</w:t>
      </w:r>
      <w:r>
        <w:tab/>
        <w:t>2825</w:t>
      </w:r>
    </w:p>
    <w:p w:rsidR="00F74372" w:rsidRDefault="00F74372">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rPr>
          <w:lang w:eastAsia="en-GB"/>
        </w:rPr>
        <w:t>FS3 average RSSI accuracy case (PCell using FDD)</w:t>
      </w:r>
      <w:r>
        <w:tab/>
        <w:t>2825</w:t>
      </w:r>
    </w:p>
    <w:p w:rsidR="00F74372" w:rsidRDefault="00F74372">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rPr>
          <w:lang w:eastAsia="en-GB"/>
        </w:rPr>
        <w:t>Test Purpose and Environment</w:t>
      </w:r>
      <w:r>
        <w:tab/>
        <w:t>2825</w:t>
      </w:r>
    </w:p>
    <w:p w:rsidR="00F74372" w:rsidRDefault="00F74372">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rPr>
          <w:lang w:eastAsia="en-GB"/>
        </w:rPr>
        <w:t>Test parameters</w:t>
      </w:r>
      <w:r>
        <w:tab/>
        <w:t>2825</w:t>
      </w:r>
    </w:p>
    <w:p w:rsidR="00F74372" w:rsidRDefault="00F74372">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rPr>
          <w:lang w:eastAsia="en-GB"/>
        </w:rPr>
        <w:t>Test Requirements</w:t>
      </w:r>
      <w:r>
        <w:tab/>
        <w:t>2827</w:t>
      </w:r>
    </w:p>
    <w:p w:rsidR="00F74372" w:rsidRDefault="00F74372">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rPr>
          <w:lang w:eastAsia="en-GB"/>
        </w:rPr>
        <w:t>FS3 average RSSI accuracy case (PCell using TDD)</w:t>
      </w:r>
      <w:r>
        <w:tab/>
        <w:t>2827</w:t>
      </w:r>
    </w:p>
    <w:p w:rsidR="00F74372" w:rsidRDefault="00F74372">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rPr>
          <w:lang w:eastAsia="en-GB"/>
        </w:rPr>
        <w:t>Test Purpose and Environment</w:t>
      </w:r>
      <w:r>
        <w:tab/>
        <w:t>2827</w:t>
      </w:r>
    </w:p>
    <w:p w:rsidR="00F74372" w:rsidRDefault="00F74372">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rPr>
          <w:lang w:eastAsia="en-GB"/>
        </w:rPr>
        <w:t>Test parameters</w:t>
      </w:r>
      <w:r>
        <w:tab/>
        <w:t>2827</w:t>
      </w:r>
    </w:p>
    <w:p w:rsidR="00F74372" w:rsidRDefault="00F74372">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rPr>
          <w:lang w:eastAsia="en-GB"/>
        </w:rPr>
        <w:t>Channel occupancy</w:t>
      </w:r>
      <w:r>
        <w:tab/>
        <w:t>2829</w:t>
      </w:r>
    </w:p>
    <w:p w:rsidR="00F74372" w:rsidRDefault="00F74372">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rPr>
          <w:lang w:eastAsia="en-GB"/>
        </w:rPr>
        <w:t>FS3 channel occupancy test (PCell using FDD)</w:t>
      </w:r>
      <w:r>
        <w:tab/>
        <w:t>2829</w:t>
      </w:r>
    </w:p>
    <w:p w:rsidR="00F74372" w:rsidRDefault="00F74372">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rPr>
          <w:lang w:eastAsia="en-GB"/>
        </w:rPr>
        <w:t>Test Purpose and Environment</w:t>
      </w:r>
      <w:r>
        <w:tab/>
        <w:t>2829</w:t>
      </w:r>
    </w:p>
    <w:p w:rsidR="00F74372" w:rsidRDefault="00F74372">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rPr>
          <w:lang w:eastAsia="en-GB"/>
        </w:rPr>
        <w:t>Test parameters</w:t>
      </w:r>
      <w:r>
        <w:tab/>
        <w:t>2829</w:t>
      </w:r>
    </w:p>
    <w:p w:rsidR="00F74372" w:rsidRDefault="00F74372">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rPr>
          <w:lang w:eastAsia="en-GB"/>
        </w:rPr>
        <w:t>Test Requirements</w:t>
      </w:r>
      <w:r>
        <w:tab/>
        <w:t>2831</w:t>
      </w:r>
    </w:p>
    <w:p w:rsidR="00F74372" w:rsidRDefault="00F74372">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rPr>
          <w:lang w:eastAsia="en-GB"/>
        </w:rPr>
        <w:t>FS3 channel occupancy test (PCell using TDD)</w:t>
      </w:r>
      <w:r>
        <w:tab/>
        <w:t>2831</w:t>
      </w:r>
    </w:p>
    <w:p w:rsidR="00F74372" w:rsidRDefault="00F74372">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rPr>
          <w:lang w:eastAsia="en-GB"/>
        </w:rPr>
        <w:t>Test Purpose and Environment</w:t>
      </w:r>
      <w:r>
        <w:tab/>
        <w:t>2831</w:t>
      </w:r>
    </w:p>
    <w:p w:rsidR="00F74372" w:rsidRDefault="00F74372">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rPr>
          <w:lang w:eastAsia="en-GB"/>
        </w:rPr>
        <w:t>Test parameters</w:t>
      </w:r>
      <w:r>
        <w:tab/>
        <w:t>2831</w:t>
      </w:r>
    </w:p>
    <w:p w:rsidR="00F74372" w:rsidRDefault="00F74372">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rPr>
          <w:lang w:eastAsia="en-GB"/>
        </w:rPr>
        <w:t>Test Requirements</w:t>
      </w:r>
      <w:r>
        <w:tab/>
        <w:t>2833</w:t>
      </w:r>
    </w:p>
    <w:p w:rsidR="00F74372" w:rsidRDefault="00F74372">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2833</w:t>
      </w:r>
    </w:p>
    <w:p w:rsidR="00F74372" w:rsidRDefault="00F74372">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2833</w:t>
      </w:r>
    </w:p>
    <w:p w:rsidR="00F74372" w:rsidRDefault="00F74372">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2833</w:t>
      </w:r>
    </w:p>
    <w:p w:rsidR="00F74372" w:rsidRDefault="00F74372">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2833</w:t>
      </w:r>
    </w:p>
    <w:p w:rsidR="00F74372" w:rsidRDefault="00F74372">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2835</w:t>
      </w:r>
    </w:p>
    <w:p w:rsidR="00F74372" w:rsidRDefault="00F74372">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2835</w:t>
      </w:r>
    </w:p>
    <w:p w:rsidR="00F74372" w:rsidRDefault="00F74372">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2835</w:t>
      </w:r>
    </w:p>
    <w:p w:rsidR="00F74372" w:rsidRDefault="00F74372">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2835</w:t>
      </w:r>
    </w:p>
    <w:p w:rsidR="00F74372" w:rsidRDefault="00F74372">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2838</w:t>
      </w:r>
    </w:p>
    <w:p w:rsidR="00F74372" w:rsidRDefault="00F74372">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2838</w:t>
      </w:r>
    </w:p>
    <w:p w:rsidR="00F74372" w:rsidRDefault="00F74372">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2838</w:t>
      </w:r>
    </w:p>
    <w:p w:rsidR="00F74372" w:rsidRDefault="00F74372">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2838</w:t>
      </w:r>
    </w:p>
    <w:p w:rsidR="00F74372" w:rsidRDefault="00F74372">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2842</w:t>
      </w:r>
    </w:p>
    <w:p w:rsidR="00F74372" w:rsidRDefault="00F74372">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2842</w:t>
      </w:r>
    </w:p>
    <w:p w:rsidR="00F74372" w:rsidRDefault="00F74372">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2842</w:t>
      </w:r>
    </w:p>
    <w:p w:rsidR="00F74372" w:rsidRDefault="00F74372">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2842</w:t>
      </w:r>
    </w:p>
    <w:p w:rsidR="00F74372" w:rsidRDefault="00F74372">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2845</w:t>
      </w:r>
    </w:p>
    <w:p w:rsidR="00F74372" w:rsidRDefault="00F74372">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2845</w:t>
      </w:r>
    </w:p>
    <w:p w:rsidR="00F74372" w:rsidRDefault="00F74372">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2845</w:t>
      </w:r>
    </w:p>
    <w:p w:rsidR="00F74372" w:rsidRDefault="00F74372">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2845</w:t>
      </w:r>
    </w:p>
    <w:p w:rsidR="00F74372" w:rsidRDefault="00F74372">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2846</w:t>
      </w:r>
    </w:p>
    <w:p w:rsidR="00F74372" w:rsidRDefault="00F74372">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2847</w:t>
      </w:r>
    </w:p>
    <w:p w:rsidR="00F74372" w:rsidRDefault="00F74372">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2847</w:t>
      </w:r>
    </w:p>
    <w:p w:rsidR="00F74372" w:rsidRDefault="00F74372">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2848</w:t>
      </w:r>
    </w:p>
    <w:p w:rsidR="00F74372" w:rsidRDefault="00F74372">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2848</w:t>
      </w:r>
    </w:p>
    <w:p w:rsidR="00F74372" w:rsidRDefault="00F74372">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2848</w:t>
      </w:r>
    </w:p>
    <w:p w:rsidR="00F74372" w:rsidRDefault="00F74372">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2850</w:t>
      </w:r>
    </w:p>
    <w:p w:rsidR="00F74372" w:rsidRDefault="00F74372">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2850</w:t>
      </w:r>
    </w:p>
    <w:p w:rsidR="00F74372" w:rsidRDefault="00F74372">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2850</w:t>
      </w:r>
    </w:p>
    <w:p w:rsidR="00F74372" w:rsidRDefault="00F74372">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2852</w:t>
      </w:r>
    </w:p>
    <w:p w:rsidR="00F74372" w:rsidRDefault="00F74372">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2852</w:t>
      </w:r>
    </w:p>
    <w:p w:rsidR="00F74372" w:rsidRDefault="00F74372">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2852</w:t>
      </w:r>
    </w:p>
    <w:p w:rsidR="00F74372" w:rsidRDefault="00F74372">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2852</w:t>
      </w:r>
    </w:p>
    <w:p w:rsidR="00F74372" w:rsidRDefault="00F74372">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2853</w:t>
      </w:r>
    </w:p>
    <w:p w:rsidR="00F74372" w:rsidRDefault="00F74372">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7760F8">
        <w:t>Interruptions due to V2V sidelink communication</w:t>
      </w:r>
      <w:r>
        <w:tab/>
        <w:t>2853</w:t>
      </w:r>
    </w:p>
    <w:p w:rsidR="00F74372" w:rsidRDefault="00F74372">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2853</w:t>
      </w:r>
    </w:p>
    <w:p w:rsidR="00F74372" w:rsidRDefault="00F74372">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2855</w:t>
      </w:r>
    </w:p>
    <w:p w:rsidR="00F74372" w:rsidRDefault="00F74372">
      <w:pPr>
        <w:pStyle w:val="TOC1"/>
        <w:rPr>
          <w:rFonts w:asciiTheme="minorHAnsi" w:eastAsiaTheme="minorEastAsia" w:hAnsiTheme="minorHAnsi" w:cstheme="minorBidi"/>
          <w:szCs w:val="22"/>
        </w:rPr>
      </w:pPr>
      <w:r>
        <w:t>A.12</w:t>
      </w:r>
      <w:r>
        <w:tab/>
        <w:t>2855</w:t>
      </w:r>
    </w:p>
    <w:p w:rsidR="00F74372" w:rsidRDefault="00F74372">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2855</w:t>
      </w:r>
    </w:p>
    <w:p w:rsidR="00F74372" w:rsidRDefault="00F74372">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2855</w:t>
      </w:r>
    </w:p>
    <w:p w:rsidR="00F74372" w:rsidRDefault="00F74372">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2855</w:t>
      </w:r>
    </w:p>
    <w:p w:rsidR="00F74372" w:rsidRDefault="00F74372">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rsidR="00F74372" w:rsidRDefault="00F74372">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2857</w:t>
      </w:r>
    </w:p>
    <w:p w:rsidR="00F74372" w:rsidRDefault="00F74372">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2857</w:t>
      </w:r>
    </w:p>
    <w:p w:rsidR="00F74372" w:rsidRDefault="00F74372">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2857</w:t>
      </w:r>
    </w:p>
    <w:p w:rsidR="00F74372" w:rsidRDefault="00F74372">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2858</w:t>
      </w:r>
    </w:p>
    <w:p w:rsidR="00F74372" w:rsidRDefault="00F74372">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2858</w:t>
      </w:r>
    </w:p>
    <w:p w:rsidR="00F74372" w:rsidRDefault="00F74372">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2858</w:t>
      </w:r>
    </w:p>
    <w:p w:rsidR="00F74372" w:rsidRDefault="00F74372">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2859</w:t>
      </w:r>
    </w:p>
    <w:p w:rsidR="00F74372" w:rsidRDefault="00F74372">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2860</w:t>
      </w:r>
    </w:p>
    <w:p w:rsidR="00F74372" w:rsidRDefault="00F74372">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2860</w:t>
      </w:r>
    </w:p>
    <w:p w:rsidR="00F74372" w:rsidRDefault="00F74372">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2861</w:t>
      </w:r>
    </w:p>
    <w:p w:rsidR="00F74372" w:rsidRDefault="00F74372">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2861</w:t>
      </w:r>
    </w:p>
    <w:p w:rsidR="00F74372" w:rsidRDefault="00F74372">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2861</w:t>
      </w:r>
    </w:p>
    <w:p w:rsidR="00F74372" w:rsidRDefault="00F74372">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2861</w:t>
      </w:r>
    </w:p>
    <w:p w:rsidR="00F74372" w:rsidRDefault="00F74372">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2863</w:t>
      </w:r>
    </w:p>
    <w:p w:rsidR="00F74372" w:rsidRDefault="00F74372">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2864</w:t>
      </w:r>
    </w:p>
    <w:p w:rsidR="00F74372" w:rsidRDefault="00F74372">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2864</w:t>
      </w:r>
    </w:p>
    <w:p w:rsidR="00F74372" w:rsidRDefault="00F74372">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2866</w:t>
      </w:r>
    </w:p>
    <w:p w:rsidR="00F74372" w:rsidRDefault="00F74372">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2866</w:t>
      </w:r>
    </w:p>
    <w:p w:rsidR="00F74372" w:rsidRDefault="00F74372">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2866</w:t>
      </w:r>
    </w:p>
    <w:p w:rsidR="00F74372" w:rsidRDefault="00F74372">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2868</w:t>
      </w:r>
    </w:p>
    <w:p w:rsidR="00F74372" w:rsidRDefault="00F74372">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2868</w:t>
      </w:r>
    </w:p>
    <w:p w:rsidR="00F74372" w:rsidRDefault="00F74372">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2868</w:t>
      </w:r>
    </w:p>
    <w:p w:rsidR="00F74372" w:rsidRDefault="00F74372">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Requirements</w:t>
      </w:r>
      <w:r>
        <w:tab/>
        <w:t>2870</w:t>
      </w:r>
    </w:p>
    <w:p w:rsidR="00F74372" w:rsidRDefault="00F74372">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2870</w:t>
      </w:r>
    </w:p>
    <w:p w:rsidR="00F74372" w:rsidRDefault="00F74372">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2870</w:t>
      </w:r>
    </w:p>
    <w:p w:rsidR="00F74372" w:rsidRDefault="00F74372">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2870</w:t>
      </w:r>
    </w:p>
    <w:p w:rsidR="00F74372" w:rsidRDefault="00F74372">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2872</w:t>
      </w:r>
    </w:p>
    <w:p w:rsidR="00F74372" w:rsidRDefault="00F74372">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2872</w:t>
      </w:r>
    </w:p>
    <w:p w:rsidR="00F74372" w:rsidRDefault="00F74372">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2872</w:t>
      </w:r>
    </w:p>
    <w:p w:rsidR="00F74372" w:rsidRDefault="00F74372">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2874</w:t>
      </w:r>
    </w:p>
    <w:p w:rsidR="00F74372" w:rsidRDefault="00F74372" w:rsidP="00F74372">
      <w:pPr>
        <w:pStyle w:val="TOC8"/>
        <w:rPr>
          <w:rFonts w:asciiTheme="minorHAnsi" w:eastAsiaTheme="minorEastAsia" w:hAnsiTheme="minorHAnsi" w:cstheme="minorBidi"/>
          <w:b w:val="0"/>
          <w:szCs w:val="22"/>
        </w:rPr>
      </w:pPr>
      <w:r>
        <w:t>Annex B (normative):</w:t>
      </w:r>
      <w:r>
        <w:tab/>
        <w:t>Conditions for RRM requirements applicability for operating bands</w:t>
      </w:r>
      <w:r>
        <w:tab/>
        <w:t>2875</w:t>
      </w:r>
    </w:p>
    <w:p w:rsidR="00F74372" w:rsidRDefault="00F74372">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2875</w:t>
      </w:r>
    </w:p>
    <w:p w:rsidR="00F74372" w:rsidRDefault="00F74372">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2875</w:t>
      </w:r>
    </w:p>
    <w:p w:rsidR="00F74372" w:rsidRDefault="00F74372">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2875</w:t>
      </w:r>
    </w:p>
    <w:p w:rsidR="00F74372" w:rsidRDefault="00F74372">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supporting coverage enhancement</w:t>
      </w:r>
      <w:r>
        <w:tab/>
        <w:t>2875</w:t>
      </w:r>
    </w:p>
    <w:p w:rsidR="00F74372" w:rsidRDefault="00F74372">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2877</w:t>
      </w:r>
    </w:p>
    <w:p w:rsidR="00F74372" w:rsidRDefault="00F74372">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2877</w:t>
      </w:r>
    </w:p>
    <w:p w:rsidR="00F74372" w:rsidRDefault="00F74372">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2878</w:t>
      </w:r>
    </w:p>
    <w:p w:rsidR="00F74372" w:rsidRDefault="00F74372">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2878</w:t>
      </w:r>
    </w:p>
    <w:p w:rsidR="00F74372" w:rsidRDefault="00F74372">
      <w:pPr>
        <w:pStyle w:val="TOC3"/>
        <w:rPr>
          <w:rFonts w:asciiTheme="minorHAnsi" w:eastAsiaTheme="minorEastAsia" w:hAnsiTheme="minorHAnsi" w:cstheme="minorBidi"/>
          <w:sz w:val="22"/>
          <w:szCs w:val="22"/>
        </w:rPr>
      </w:pPr>
      <w:r>
        <w:t>B.1.7.1 Conditions for measurements of intra-frequence E-UTRAN cells for cell selection</w:t>
      </w:r>
      <w:r>
        <w:tab/>
        <w:t>2878</w:t>
      </w:r>
    </w:p>
    <w:p w:rsidR="00F74372" w:rsidRDefault="00F74372">
      <w:pPr>
        <w:pStyle w:val="TOC3"/>
        <w:rPr>
          <w:rFonts w:asciiTheme="minorHAnsi" w:eastAsiaTheme="minorEastAsia" w:hAnsiTheme="minorHAnsi" w:cstheme="minorBidi"/>
          <w:sz w:val="22"/>
          <w:szCs w:val="22"/>
        </w:rPr>
      </w:pPr>
      <w:r>
        <w:t>B.1.7.2 Condition for measurements of inter-frequence E-UTRAN cells for cell selection</w:t>
      </w:r>
      <w:r>
        <w:tab/>
        <w:t>2879</w:t>
      </w:r>
    </w:p>
    <w:p w:rsidR="00F74372" w:rsidRDefault="00F74372">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supporting coverage enhancement</w:t>
      </w:r>
      <w:r>
        <w:tab/>
        <w:t>2881</w:t>
      </w:r>
    </w:p>
    <w:p w:rsidR="00F74372" w:rsidRDefault="00F74372">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2881</w:t>
      </w:r>
    </w:p>
    <w:p w:rsidR="00F74372" w:rsidRDefault="00F74372">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2881</w:t>
      </w:r>
    </w:p>
    <w:p w:rsidR="00F74372" w:rsidRDefault="00F74372">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2882</w:t>
      </w:r>
    </w:p>
    <w:p w:rsidR="00F74372" w:rsidRDefault="00F74372">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2882</w:t>
      </w:r>
    </w:p>
    <w:p w:rsidR="00F74372" w:rsidRDefault="00F74372">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2883</w:t>
      </w:r>
    </w:p>
    <w:p w:rsidR="00F74372" w:rsidRDefault="00F74372">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2883</w:t>
      </w:r>
    </w:p>
    <w:p w:rsidR="00F74372" w:rsidRDefault="00F74372">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2883</w:t>
      </w:r>
    </w:p>
    <w:p w:rsidR="00F74372" w:rsidRDefault="00F74372">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2884</w:t>
      </w:r>
    </w:p>
    <w:p w:rsidR="00F74372" w:rsidRDefault="00F74372">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2884</w:t>
      </w:r>
    </w:p>
    <w:p w:rsidR="00F74372" w:rsidRDefault="00F74372">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2885</w:t>
      </w:r>
    </w:p>
    <w:p w:rsidR="00F74372" w:rsidRDefault="00F74372">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2885</w:t>
      </w:r>
    </w:p>
    <w:p w:rsidR="00F74372" w:rsidRDefault="00F74372">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2885</w:t>
      </w:r>
    </w:p>
    <w:p w:rsidR="00F74372" w:rsidRDefault="00F74372">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2885</w:t>
      </w:r>
    </w:p>
    <w:p w:rsidR="00F74372" w:rsidRDefault="00F74372">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2886</w:t>
      </w:r>
    </w:p>
    <w:p w:rsidR="00F74372" w:rsidRDefault="00F74372">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2886</w:t>
      </w:r>
    </w:p>
    <w:p w:rsidR="00F74372" w:rsidRDefault="00F74372">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2886</w:t>
      </w:r>
    </w:p>
    <w:p w:rsidR="00F74372" w:rsidRDefault="00F74372">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2887</w:t>
      </w:r>
    </w:p>
    <w:p w:rsidR="00F74372" w:rsidRDefault="00F74372">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2887</w:t>
      </w:r>
    </w:p>
    <w:p w:rsidR="00F74372" w:rsidRDefault="00F74372">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2887</w:t>
      </w:r>
    </w:p>
    <w:p w:rsidR="00F74372" w:rsidRDefault="00F74372">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2888</w:t>
      </w:r>
    </w:p>
    <w:p w:rsidR="00F74372" w:rsidRDefault="00F74372">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2888</w:t>
      </w:r>
    </w:p>
    <w:p w:rsidR="00F74372" w:rsidRDefault="00F74372">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2889</w:t>
      </w:r>
    </w:p>
    <w:p w:rsidR="00F74372" w:rsidRDefault="00F74372">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2890</w:t>
      </w:r>
    </w:p>
    <w:p w:rsidR="00F74372" w:rsidRDefault="00F74372">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2890</w:t>
      </w:r>
    </w:p>
    <w:p w:rsidR="00F74372" w:rsidRDefault="00F74372">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2890</w:t>
      </w:r>
    </w:p>
    <w:p w:rsidR="00F74372" w:rsidRDefault="00F74372">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2892</w:t>
      </w:r>
    </w:p>
    <w:p w:rsidR="00F74372" w:rsidRDefault="00F74372">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2892</w:t>
      </w:r>
    </w:p>
    <w:p w:rsidR="00F74372" w:rsidRDefault="00F74372">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2892</w:t>
      </w:r>
    </w:p>
    <w:p w:rsidR="00F74372" w:rsidRDefault="00F74372">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2892</w:t>
      </w:r>
    </w:p>
    <w:p w:rsidR="00F74372" w:rsidRDefault="00F74372">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2893</w:t>
      </w:r>
    </w:p>
    <w:p w:rsidR="00F74372" w:rsidRDefault="00F74372">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2893</w:t>
      </w:r>
    </w:p>
    <w:p w:rsidR="00F74372" w:rsidRDefault="00F74372">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2895</w:t>
      </w:r>
    </w:p>
    <w:p w:rsidR="00F74372" w:rsidRDefault="00F74372">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2895</w:t>
      </w:r>
    </w:p>
    <w:p w:rsidR="00F74372" w:rsidRDefault="00F74372">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2895</w:t>
      </w:r>
    </w:p>
    <w:p w:rsidR="00F74372" w:rsidRDefault="00F74372">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2895</w:t>
      </w:r>
    </w:p>
    <w:p w:rsidR="00F74372" w:rsidRDefault="00F74372">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2895</w:t>
      </w:r>
    </w:p>
    <w:p w:rsidR="00F74372" w:rsidRDefault="00F74372">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2895</w:t>
      </w:r>
    </w:p>
    <w:p w:rsidR="00F74372" w:rsidRDefault="00F74372">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2895</w:t>
      </w:r>
    </w:p>
    <w:p w:rsidR="00F74372" w:rsidRDefault="00F74372">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2896</w:t>
      </w:r>
    </w:p>
    <w:p w:rsidR="00F74372" w:rsidRDefault="00F74372">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2896</w:t>
      </w:r>
    </w:p>
    <w:p w:rsidR="00F74372" w:rsidRDefault="00F74372">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2896</w:t>
      </w:r>
    </w:p>
    <w:p w:rsidR="00F74372" w:rsidRDefault="00F74372">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2896</w:t>
      </w:r>
    </w:p>
    <w:p w:rsidR="00F74372" w:rsidRDefault="00F74372">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2896</w:t>
      </w:r>
    </w:p>
    <w:p w:rsidR="00F74372" w:rsidRDefault="00F74372">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2897</w:t>
      </w:r>
    </w:p>
    <w:p w:rsidR="00F74372" w:rsidRDefault="00F74372">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2897</w:t>
      </w:r>
    </w:p>
    <w:p w:rsidR="00F74372" w:rsidRDefault="00F74372">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2897</w:t>
      </w:r>
    </w:p>
    <w:p w:rsidR="00F74372" w:rsidRDefault="00F74372">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2897</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2897</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2897</w:t>
      </w:r>
    </w:p>
    <w:p w:rsidR="00F74372" w:rsidRDefault="00F74372">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2898</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2898</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2898</w:t>
      </w:r>
    </w:p>
    <w:p w:rsidR="00F74372" w:rsidRDefault="00F74372">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2899</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2899</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2899</w:t>
      </w:r>
    </w:p>
    <w:p w:rsidR="00F74372" w:rsidRDefault="00F74372">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2899</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2899</w:t>
      </w:r>
    </w:p>
    <w:p w:rsidR="00F74372" w:rsidRDefault="00F74372">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2899</w:t>
      </w:r>
    </w:p>
    <w:p w:rsidR="00F74372" w:rsidRDefault="00F74372">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2899</w:t>
      </w:r>
    </w:p>
    <w:p w:rsidR="00F74372" w:rsidRDefault="00F74372">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2899</w:t>
      </w:r>
    </w:p>
    <w:p w:rsidR="00F74372" w:rsidRDefault="00F74372">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2899</w:t>
      </w:r>
    </w:p>
    <w:p w:rsidR="00F74372" w:rsidRDefault="00F74372">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2900</w:t>
      </w:r>
    </w:p>
    <w:p w:rsidR="00F74372" w:rsidRDefault="00F74372">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2900</w:t>
      </w:r>
    </w:p>
    <w:p w:rsidR="00F74372" w:rsidRDefault="00F74372">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2900</w:t>
      </w:r>
    </w:p>
    <w:p w:rsidR="00F74372" w:rsidRDefault="00F74372">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2900</w:t>
      </w:r>
    </w:p>
    <w:p w:rsidR="00F74372" w:rsidRDefault="00F74372">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2900</w:t>
      </w:r>
    </w:p>
    <w:p w:rsidR="00F74372" w:rsidRDefault="00F74372">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2900</w:t>
      </w:r>
    </w:p>
    <w:p w:rsidR="00F74372" w:rsidRDefault="00F74372">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2901</w:t>
      </w:r>
    </w:p>
    <w:p w:rsidR="00F74372" w:rsidRDefault="00F74372">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2901</w:t>
      </w:r>
    </w:p>
    <w:p w:rsidR="00F74372" w:rsidRDefault="00F74372">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2901</w:t>
      </w:r>
    </w:p>
    <w:p w:rsidR="00F74372" w:rsidRDefault="00F74372">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2901</w:t>
      </w:r>
    </w:p>
    <w:p w:rsidR="00F74372" w:rsidRDefault="00F74372">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2901</w:t>
      </w:r>
    </w:p>
    <w:p w:rsidR="00F74372" w:rsidRDefault="00F74372">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2901</w:t>
      </w:r>
    </w:p>
    <w:p w:rsidR="00F74372" w:rsidRDefault="00F74372">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2902</w:t>
      </w:r>
    </w:p>
    <w:p w:rsidR="00F74372" w:rsidRDefault="00F74372">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2902</w:t>
      </w:r>
    </w:p>
    <w:p w:rsidR="00F74372" w:rsidRDefault="00F74372">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2902</w:t>
      </w:r>
    </w:p>
    <w:p w:rsidR="00F74372" w:rsidRDefault="00F74372">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2902</w:t>
      </w:r>
    </w:p>
    <w:p w:rsidR="00F74372" w:rsidRDefault="00F74372">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2902</w:t>
      </w:r>
    </w:p>
    <w:p w:rsidR="00F74372" w:rsidRDefault="00F74372">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2902</w:t>
      </w:r>
    </w:p>
    <w:p w:rsidR="00F74372" w:rsidRDefault="00F74372">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2902</w:t>
      </w:r>
    </w:p>
    <w:p w:rsidR="00F74372" w:rsidRDefault="00F74372">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2903</w:t>
      </w:r>
    </w:p>
    <w:p w:rsidR="00F74372" w:rsidRDefault="00F74372">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2903</w:t>
      </w:r>
    </w:p>
    <w:p w:rsidR="00F74372" w:rsidRDefault="00F74372">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2903</w:t>
      </w:r>
    </w:p>
    <w:p w:rsidR="00F74372" w:rsidRDefault="00F74372">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2903</w:t>
      </w:r>
    </w:p>
    <w:p w:rsidR="00F74372" w:rsidRDefault="00F74372">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2903</w:t>
      </w:r>
    </w:p>
    <w:p w:rsidR="00F74372" w:rsidRDefault="00F74372">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2904</w:t>
      </w:r>
    </w:p>
    <w:p w:rsidR="00F74372" w:rsidRDefault="00F74372">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2904</w:t>
      </w:r>
    </w:p>
    <w:p w:rsidR="00F74372" w:rsidRDefault="00F74372">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2904</w:t>
      </w:r>
    </w:p>
    <w:p w:rsidR="00F74372" w:rsidRDefault="00F74372">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2904</w:t>
      </w:r>
    </w:p>
    <w:p w:rsidR="00F74372" w:rsidRDefault="00F74372">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2904</w:t>
      </w:r>
    </w:p>
    <w:p w:rsidR="00F74372" w:rsidRDefault="00F74372">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2904</w:t>
      </w:r>
    </w:p>
    <w:p w:rsidR="00F74372" w:rsidRDefault="00F74372">
      <w:pPr>
        <w:pStyle w:val="TOC3"/>
        <w:rPr>
          <w:rFonts w:asciiTheme="minorHAnsi" w:eastAsiaTheme="minorEastAsia" w:hAnsiTheme="minorHAnsi" w:cstheme="minorBidi"/>
          <w:sz w:val="22"/>
          <w:szCs w:val="22"/>
        </w:rPr>
      </w:pPr>
      <w:r w:rsidRPr="00F74372">
        <w:t>B.4.3.1</w:t>
      </w:r>
      <w:r w:rsidRPr="00F74372">
        <w:rPr>
          <w:rFonts w:asciiTheme="minorHAnsi" w:hAnsiTheme="minorHAnsi" w:cstheme="minorBidi"/>
          <w:sz w:val="22"/>
          <w:szCs w:val="22"/>
        </w:rPr>
        <w:tab/>
      </w:r>
      <w:r w:rsidRPr="007760F8">
        <w:rPr>
          <w:rFonts w:eastAsia="MS Mincho"/>
        </w:rPr>
        <w:t>Inter-band carrier aggregation</w:t>
      </w:r>
      <w:r>
        <w:tab/>
        <w:t>2904</w:t>
      </w:r>
    </w:p>
    <w:p w:rsidR="00F74372" w:rsidRDefault="00F74372">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2904</w:t>
      </w:r>
    </w:p>
    <w:p w:rsidR="00F74372" w:rsidRDefault="00F74372">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2905</w:t>
      </w:r>
    </w:p>
    <w:p w:rsidR="00F74372" w:rsidRDefault="00F74372">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2905</w:t>
      </w:r>
    </w:p>
    <w:p w:rsidR="00F74372" w:rsidRDefault="00F74372">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2905</w:t>
      </w:r>
    </w:p>
    <w:p w:rsidR="00F74372" w:rsidRDefault="00F74372">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2905</w:t>
      </w:r>
    </w:p>
    <w:p w:rsidR="00F74372" w:rsidRDefault="00F74372">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2906</w:t>
      </w:r>
    </w:p>
    <w:p w:rsidR="00F74372" w:rsidRDefault="00F74372">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2906</w:t>
      </w:r>
    </w:p>
    <w:p w:rsidR="00F74372" w:rsidRDefault="00F74372">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2907</w:t>
      </w:r>
    </w:p>
    <w:p w:rsidR="00F74372" w:rsidRDefault="00F74372">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2907</w:t>
      </w:r>
    </w:p>
    <w:p w:rsidR="00F74372" w:rsidRDefault="00F74372">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2907</w:t>
      </w:r>
    </w:p>
    <w:p w:rsidR="00F74372" w:rsidRDefault="00F74372">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2907</w:t>
      </w:r>
    </w:p>
    <w:p w:rsidR="00F74372" w:rsidRDefault="00F74372">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2907</w:t>
      </w:r>
    </w:p>
    <w:p w:rsidR="00F74372" w:rsidRDefault="00F74372">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2908</w:t>
      </w:r>
    </w:p>
    <w:p w:rsidR="00F74372" w:rsidRDefault="00F74372">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2908</w:t>
      </w:r>
    </w:p>
    <w:p w:rsidR="00F74372" w:rsidRDefault="00F74372" w:rsidP="00F74372">
      <w:pPr>
        <w:pStyle w:val="TOC8"/>
        <w:rPr>
          <w:rFonts w:asciiTheme="minorHAnsi" w:eastAsiaTheme="minorEastAsia" w:hAnsiTheme="minorHAnsi" w:cstheme="minorBidi"/>
          <w:b w:val="0"/>
          <w:szCs w:val="22"/>
        </w:rPr>
      </w:pPr>
      <w:r>
        <w:t>Annex C (informative):</w:t>
      </w:r>
      <w:r>
        <w:tab/>
        <w:t>Change history:</w:t>
      </w:r>
      <w:r>
        <w:tab/>
        <w:t>2909</w:t>
      </w:r>
    </w:p>
    <w:p w:rsidR="004D51F6" w:rsidRDefault="00F74372" w:rsidP="005F6A6A">
      <w:pPr>
        <w:rPr>
          <w:rFonts w:cs="v4.2.0"/>
          <w:noProof/>
          <w:sz w:val="22"/>
          <w:szCs w:val="22"/>
          <w:lang w:val="en-US"/>
        </w:rPr>
      </w:pPr>
      <w:r>
        <w:rPr>
          <w:rFonts w:cs="v4.2.0"/>
          <w:noProof/>
          <w:sz w:val="22"/>
          <w:lang w:val="en-US"/>
        </w:rPr>
        <w:fldChar w:fldCharType="end"/>
      </w:r>
    </w:p>
    <w:p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22153F">
        <w:rPr>
          <w:rFonts w:eastAsia="Malgun Gothic" w:hint="eastAsia"/>
          <w:noProof/>
        </w:rPr>
        <w:instrText>8</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22153F">
        <w:rPr>
          <w:rFonts w:eastAsia="Malgun Gothic" w:hint="eastAsia"/>
          <w:noProof/>
        </w:rPr>
        <w:instrText>8</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22153F">
        <w:rPr>
          <w:rFonts w:eastAsia="Malgun Gothic" w:hint="eastAsia"/>
          <w:noProof/>
        </w:rPr>
        <w:instrText>8</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22153F">
        <w:rPr>
          <w:rFonts w:eastAsia="Malgun Gothic" w:hint="eastAsia"/>
          <w:noProof/>
        </w:rPr>
        <w:instrText>8</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4351" w:rsidRDefault="00364351">
      <w:r>
        <w:separator/>
      </w:r>
    </w:p>
  </w:endnote>
  <w:endnote w:type="continuationSeparator" w:id="0">
    <w:p w:rsidR="00364351" w:rsidRDefault="0036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Pr="00FD21B3" w:rsidRDefault="0095509F"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4351" w:rsidRDefault="00364351">
      <w:r>
        <w:separator/>
      </w:r>
    </w:p>
  </w:footnote>
  <w:footnote w:type="continuationSeparator" w:id="0">
    <w:p w:rsidR="00364351" w:rsidRDefault="00364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364351">
    <w:pPr>
      <w:framePr w:wrap="auto" w:vAnchor="text" w:hAnchor="margin" w:xAlign="center" w:y="1"/>
    </w:pPr>
    <w:r>
      <w:fldChar w:fldCharType="begin"/>
    </w:r>
    <w:r>
      <w:instrText xml:space="preserve"> PAGE </w:instrText>
    </w:r>
    <w:r>
      <w:fldChar w:fldCharType="separate"/>
    </w:r>
    <w:r w:rsidR="00F74372">
      <w:rPr>
        <w:noProof/>
      </w:rPr>
      <w:t>3</w:t>
    </w:r>
    <w:r>
      <w:rPr>
        <w:noProof/>
      </w:rPr>
      <w:fldChar w:fldCharType="end"/>
    </w:r>
  </w:p>
  <w:p w:rsidR="0095509F" w:rsidRDefault="00364351" w:rsidP="00C334F6">
    <w:pPr>
      <w:framePr w:wrap="auto" w:vAnchor="text" w:hAnchor="page" w:x="1162" w:y="51"/>
    </w:pPr>
    <w:r>
      <w:fldChar w:fldCharType="begin"/>
    </w:r>
    <w:r>
      <w:instrText xml:space="preserve"> styleref ZGSM </w:instrText>
    </w:r>
    <w:r>
      <w:fldChar w:fldCharType="separate"/>
    </w:r>
    <w:r w:rsidR="00FC7CF3">
      <w:rPr>
        <w:noProof/>
      </w:rPr>
      <w:t>Release 14</w:t>
    </w:r>
    <w:r>
      <w:rPr>
        <w:noProof/>
      </w:rPr>
      <w:fldChar w:fldCharType="end"/>
    </w:r>
  </w:p>
  <w:p w:rsidR="0095509F" w:rsidRDefault="00364351">
    <w:pPr>
      <w:framePr w:wrap="auto" w:vAnchor="text" w:hAnchor="margin" w:xAlign="right" w:y="1"/>
    </w:pPr>
    <w:r>
      <w:fldChar w:fldCharType="begin"/>
    </w:r>
    <w:r>
      <w:instrText xml:space="preserve"> STYLEREF ZA </w:instrText>
    </w:r>
    <w:r>
      <w:fldChar w:fldCharType="separate"/>
    </w:r>
    <w:r w:rsidR="00FC7CF3">
      <w:rPr>
        <w:noProof/>
      </w:rPr>
      <w:t>3GPP TS 36.133 V14.8.0 (2018-06)</w:t>
    </w:r>
    <w:r>
      <w:rPr>
        <w:noProof/>
      </w:rPr>
      <w:fldChar w:fldCharType="end"/>
    </w:r>
  </w:p>
  <w:p w:rsidR="0095509F" w:rsidRDefault="0095509F">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509F" w:rsidRDefault="009550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09F"/>
    <w:rsid w:val="0095549D"/>
    <w:rsid w:val="00957173"/>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25BFAB"/>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7CF3"/>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C7C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FC7CF3"/>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C7CF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C7CF3"/>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FC7CF3"/>
    <w:pPr>
      <w:ind w:left="1701" w:hanging="1701"/>
      <w:outlineLvl w:val="4"/>
    </w:pPr>
    <w:rPr>
      <w:sz w:val="22"/>
    </w:rPr>
  </w:style>
  <w:style w:type="paragraph" w:styleId="Heading6">
    <w:name w:val="heading 6"/>
    <w:aliases w:val="T1,Header 6"/>
    <w:basedOn w:val="H6"/>
    <w:next w:val="Normal"/>
    <w:link w:val="Heading6Char"/>
    <w:qFormat/>
    <w:rsid w:val="00FC7CF3"/>
    <w:pPr>
      <w:outlineLvl w:val="5"/>
    </w:pPr>
  </w:style>
  <w:style w:type="paragraph" w:styleId="Heading7">
    <w:name w:val="heading 7"/>
    <w:basedOn w:val="H6"/>
    <w:next w:val="Normal"/>
    <w:link w:val="Heading7Char"/>
    <w:qFormat/>
    <w:rsid w:val="00FC7CF3"/>
    <w:pPr>
      <w:outlineLvl w:val="6"/>
    </w:pPr>
  </w:style>
  <w:style w:type="paragraph" w:styleId="Heading8">
    <w:name w:val="heading 8"/>
    <w:basedOn w:val="Heading1"/>
    <w:next w:val="Normal"/>
    <w:link w:val="Heading8Char"/>
    <w:qFormat/>
    <w:rsid w:val="00FC7CF3"/>
    <w:pPr>
      <w:ind w:left="0" w:firstLine="0"/>
      <w:outlineLvl w:val="7"/>
    </w:pPr>
  </w:style>
  <w:style w:type="paragraph" w:styleId="Heading9">
    <w:name w:val="heading 9"/>
    <w:aliases w:val="Figure Heading,FH"/>
    <w:basedOn w:val="Heading8"/>
    <w:next w:val="Normal"/>
    <w:link w:val="Heading9Char"/>
    <w:qFormat/>
    <w:rsid w:val="00FC7CF3"/>
    <w:pPr>
      <w:outlineLvl w:val="8"/>
    </w:pPr>
  </w:style>
  <w:style w:type="character" w:default="1" w:styleId="DefaultParagraphFont">
    <w:name w:val="Default Paragraph Font"/>
    <w:semiHidden/>
    <w:rsid w:val="00FC7C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7CF3"/>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FC7CF3"/>
    <w:pPr>
      <w:ind w:left="1985" w:hanging="1985"/>
      <w:outlineLvl w:val="9"/>
    </w:pPr>
    <w:rPr>
      <w:sz w:val="20"/>
    </w:rPr>
  </w:style>
  <w:style w:type="paragraph" w:customStyle="1" w:styleId="B1">
    <w:name w:val="B1"/>
    <w:basedOn w:val="List"/>
    <w:link w:val="B1Char"/>
    <w:rsid w:val="00FC7CF3"/>
  </w:style>
  <w:style w:type="paragraph" w:styleId="List">
    <w:name w:val="List"/>
    <w:basedOn w:val="Normal"/>
    <w:rsid w:val="00FC7CF3"/>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FC7CF3"/>
  </w:style>
  <w:style w:type="paragraph" w:customStyle="1" w:styleId="ZA">
    <w:name w:val="ZA"/>
    <w:rsid w:val="00FC7C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C7C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C7C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C7C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FC7CF3"/>
    <w:pPr>
      <w:framePr w:wrap="notBeside" w:y="16161"/>
    </w:pPr>
  </w:style>
  <w:style w:type="paragraph" w:customStyle="1" w:styleId="FP">
    <w:name w:val="FP"/>
    <w:basedOn w:val="Normal"/>
    <w:rsid w:val="00FC7CF3"/>
    <w:pPr>
      <w:spacing w:after="0"/>
    </w:pPr>
  </w:style>
  <w:style w:type="paragraph" w:customStyle="1" w:styleId="TT">
    <w:name w:val="TT"/>
    <w:basedOn w:val="Heading1"/>
    <w:next w:val="Normal"/>
    <w:rsid w:val="00FC7CF3"/>
    <w:pPr>
      <w:outlineLvl w:val="9"/>
    </w:pPr>
  </w:style>
  <w:style w:type="paragraph" w:styleId="TOC1">
    <w:name w:val="toc 1"/>
    <w:rsid w:val="00FC7C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FC7CF3"/>
    <w:pPr>
      <w:keepNext w:val="0"/>
      <w:spacing w:before="0"/>
      <w:ind w:left="851" w:hanging="851"/>
    </w:pPr>
    <w:rPr>
      <w:sz w:val="20"/>
    </w:rPr>
  </w:style>
  <w:style w:type="paragraph" w:styleId="TOC3">
    <w:name w:val="toc 3"/>
    <w:basedOn w:val="TOC2"/>
    <w:rsid w:val="00FC7CF3"/>
    <w:pPr>
      <w:ind w:left="1134" w:hanging="1134"/>
    </w:pPr>
  </w:style>
  <w:style w:type="paragraph" w:styleId="TOC4">
    <w:name w:val="toc 4"/>
    <w:basedOn w:val="TOC3"/>
    <w:rsid w:val="00FC7CF3"/>
    <w:pPr>
      <w:ind w:left="1418" w:hanging="1418"/>
    </w:pPr>
  </w:style>
  <w:style w:type="paragraph" w:customStyle="1" w:styleId="B2">
    <w:name w:val="B2"/>
    <w:basedOn w:val="List2"/>
    <w:link w:val="B2Char"/>
    <w:rsid w:val="00FC7CF3"/>
  </w:style>
  <w:style w:type="paragraph" w:styleId="List2">
    <w:name w:val="List 2"/>
    <w:basedOn w:val="List"/>
    <w:rsid w:val="00FC7CF3"/>
    <w:pPr>
      <w:ind w:left="851"/>
    </w:pPr>
  </w:style>
  <w:style w:type="paragraph" w:customStyle="1" w:styleId="B3">
    <w:name w:val="B3"/>
    <w:basedOn w:val="List3"/>
    <w:link w:val="B3Char"/>
    <w:rsid w:val="00FC7CF3"/>
  </w:style>
  <w:style w:type="paragraph" w:styleId="List3">
    <w:name w:val="List 3"/>
    <w:basedOn w:val="List2"/>
    <w:rsid w:val="00FC7CF3"/>
    <w:pPr>
      <w:ind w:left="1135"/>
    </w:pPr>
  </w:style>
  <w:style w:type="paragraph" w:customStyle="1" w:styleId="NO">
    <w:name w:val="NO"/>
    <w:basedOn w:val="Normal"/>
    <w:link w:val="NOChar"/>
    <w:rsid w:val="00FC7CF3"/>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FC7CF3"/>
    <w:pPr>
      <w:ind w:left="1418"/>
    </w:pPr>
  </w:style>
  <w:style w:type="paragraph" w:styleId="List5">
    <w:name w:val="List 5"/>
    <w:basedOn w:val="List4"/>
    <w:rsid w:val="00FC7CF3"/>
    <w:pPr>
      <w:ind w:left="1702"/>
    </w:pPr>
  </w:style>
  <w:style w:type="paragraph" w:customStyle="1" w:styleId="EX">
    <w:name w:val="EX"/>
    <w:basedOn w:val="Normal"/>
    <w:rsid w:val="00FC7CF3"/>
    <w:pPr>
      <w:keepLines/>
      <w:ind w:left="1702" w:hanging="1418"/>
    </w:pPr>
  </w:style>
  <w:style w:type="paragraph" w:customStyle="1" w:styleId="EW">
    <w:name w:val="EW"/>
    <w:basedOn w:val="EX"/>
    <w:rsid w:val="00FC7CF3"/>
    <w:pPr>
      <w:spacing w:after="0"/>
    </w:pPr>
  </w:style>
  <w:style w:type="paragraph" w:customStyle="1" w:styleId="TAC">
    <w:name w:val="TAC"/>
    <w:basedOn w:val="TAL"/>
    <w:link w:val="TACChar"/>
    <w:rsid w:val="00FC7CF3"/>
    <w:pPr>
      <w:jc w:val="center"/>
    </w:pPr>
  </w:style>
  <w:style w:type="paragraph" w:customStyle="1" w:styleId="TAL">
    <w:name w:val="TAL"/>
    <w:basedOn w:val="Normal"/>
    <w:link w:val="TALCar"/>
    <w:rsid w:val="00FC7CF3"/>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FC7CF3"/>
    <w:rPr>
      <w:color w:val="FF0000"/>
    </w:rPr>
  </w:style>
  <w:style w:type="paragraph" w:customStyle="1" w:styleId="EQ">
    <w:name w:val="EQ"/>
    <w:basedOn w:val="Normal"/>
    <w:next w:val="Normal"/>
    <w:rsid w:val="00FC7CF3"/>
    <w:pPr>
      <w:keepLines/>
      <w:tabs>
        <w:tab w:val="center" w:pos="4536"/>
        <w:tab w:val="right" w:pos="9072"/>
      </w:tabs>
    </w:pPr>
    <w:rPr>
      <w:noProof/>
    </w:rPr>
  </w:style>
  <w:style w:type="paragraph" w:customStyle="1" w:styleId="TF">
    <w:name w:val="TF"/>
    <w:basedOn w:val="TH"/>
    <w:link w:val="TFChar"/>
    <w:rsid w:val="00FC7CF3"/>
    <w:pPr>
      <w:keepNext w:val="0"/>
      <w:spacing w:before="0" w:after="240"/>
    </w:pPr>
  </w:style>
  <w:style w:type="paragraph" w:customStyle="1" w:styleId="TH">
    <w:name w:val="TH"/>
    <w:basedOn w:val="Normal"/>
    <w:link w:val="THChar"/>
    <w:rsid w:val="00FC7CF3"/>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FC7CF3"/>
    <w:pPr>
      <w:spacing w:before="180"/>
      <w:ind w:left="2693" w:hanging="2693"/>
    </w:pPr>
    <w:rPr>
      <w:b/>
    </w:rPr>
  </w:style>
  <w:style w:type="paragraph" w:styleId="TOC5">
    <w:name w:val="toc 5"/>
    <w:basedOn w:val="TOC4"/>
    <w:rsid w:val="00FC7CF3"/>
    <w:pPr>
      <w:ind w:left="1701" w:hanging="1701"/>
    </w:pPr>
  </w:style>
  <w:style w:type="paragraph" w:customStyle="1" w:styleId="ZH">
    <w:name w:val="ZH"/>
    <w:rsid w:val="00FC7C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FC7CF3"/>
    <w:pPr>
      <w:ind w:left="1418" w:hanging="1418"/>
    </w:pPr>
  </w:style>
  <w:style w:type="paragraph" w:customStyle="1" w:styleId="LD">
    <w:name w:val="LD"/>
    <w:rsid w:val="00FC7CF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FC7CF3"/>
    <w:pPr>
      <w:spacing w:after="0"/>
    </w:pPr>
  </w:style>
  <w:style w:type="paragraph" w:styleId="TOC6">
    <w:name w:val="toc 6"/>
    <w:basedOn w:val="TOC5"/>
    <w:next w:val="Normal"/>
    <w:rsid w:val="00FC7CF3"/>
    <w:pPr>
      <w:ind w:left="1985" w:hanging="1985"/>
    </w:pPr>
  </w:style>
  <w:style w:type="paragraph" w:styleId="TOC7">
    <w:name w:val="toc 7"/>
    <w:basedOn w:val="TOC6"/>
    <w:next w:val="Normal"/>
    <w:rsid w:val="00FC7CF3"/>
    <w:pPr>
      <w:ind w:left="2268" w:hanging="2268"/>
    </w:pPr>
  </w:style>
  <w:style w:type="paragraph" w:customStyle="1" w:styleId="NF">
    <w:name w:val="NF"/>
    <w:basedOn w:val="NO"/>
    <w:rsid w:val="00FC7CF3"/>
    <w:pPr>
      <w:keepNext/>
      <w:spacing w:after="0"/>
    </w:pPr>
    <w:rPr>
      <w:rFonts w:ascii="Arial" w:hAnsi="Arial"/>
      <w:sz w:val="18"/>
    </w:rPr>
  </w:style>
  <w:style w:type="paragraph" w:customStyle="1" w:styleId="PL">
    <w:name w:val="PL"/>
    <w:link w:val="PLChar"/>
    <w:rsid w:val="00FC7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C7CF3"/>
    <w:pPr>
      <w:jc w:val="right"/>
    </w:pPr>
  </w:style>
  <w:style w:type="paragraph" w:customStyle="1" w:styleId="ZD">
    <w:name w:val="ZD"/>
    <w:rsid w:val="00FC7C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FC7C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FC7CF3"/>
  </w:style>
  <w:style w:type="paragraph" w:customStyle="1" w:styleId="B5">
    <w:name w:val="B5"/>
    <w:basedOn w:val="List5"/>
    <w:rsid w:val="00FC7CF3"/>
  </w:style>
  <w:style w:type="paragraph" w:customStyle="1" w:styleId="ZTD">
    <w:name w:val="ZTD"/>
    <w:basedOn w:val="ZB"/>
    <w:rsid w:val="00FC7CF3"/>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FC7CF3"/>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FC7CF3"/>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FC7CF3"/>
    <w:rPr>
      <w:b/>
      <w:position w:val="6"/>
      <w:sz w:val="16"/>
    </w:rPr>
  </w:style>
  <w:style w:type="paragraph" w:styleId="Footer">
    <w:name w:val="footer"/>
    <w:basedOn w:val="Header"/>
    <w:link w:val="FooterChar"/>
    <w:rsid w:val="00FC7CF3"/>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7CF3"/>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FC7CF3"/>
  </w:style>
  <w:style w:type="paragraph" w:styleId="Index2">
    <w:name w:val="index 2"/>
    <w:basedOn w:val="Index1"/>
    <w:semiHidden/>
    <w:rsid w:val="00FC7CF3"/>
    <w:pPr>
      <w:ind w:left="284"/>
    </w:pPr>
  </w:style>
  <w:style w:type="paragraph" w:styleId="Index1">
    <w:name w:val="index 1"/>
    <w:basedOn w:val="Normal"/>
    <w:semiHidden/>
    <w:rsid w:val="00FC7CF3"/>
    <w:pPr>
      <w:keepLines/>
      <w:spacing w:after="0"/>
    </w:pPr>
  </w:style>
  <w:style w:type="paragraph" w:styleId="ListNumber2">
    <w:name w:val="List Number 2"/>
    <w:basedOn w:val="ListNumber"/>
    <w:rsid w:val="00FC7CF3"/>
    <w:pPr>
      <w:ind w:left="851"/>
    </w:pPr>
  </w:style>
  <w:style w:type="paragraph" w:styleId="ListNumber">
    <w:name w:val="List Number"/>
    <w:basedOn w:val="List"/>
    <w:rsid w:val="00FC7CF3"/>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C7CF3"/>
    <w:pPr>
      <w:keepLines/>
      <w:spacing w:after="0"/>
      <w:ind w:left="454" w:hanging="454"/>
    </w:pPr>
    <w:rPr>
      <w:sz w:val="16"/>
    </w:rPr>
  </w:style>
  <w:style w:type="paragraph" w:styleId="ListBullet2">
    <w:name w:val="List Bullet 2"/>
    <w:basedOn w:val="ListBullet"/>
    <w:rsid w:val="00FC7CF3"/>
    <w:pPr>
      <w:ind w:left="851"/>
    </w:pPr>
  </w:style>
  <w:style w:type="paragraph" w:styleId="ListBullet3">
    <w:name w:val="List Bullet 3"/>
    <w:basedOn w:val="ListBullet2"/>
    <w:rsid w:val="00FC7CF3"/>
    <w:pPr>
      <w:ind w:left="1135"/>
    </w:pPr>
  </w:style>
  <w:style w:type="paragraph" w:styleId="ListBullet4">
    <w:name w:val="List Bullet 4"/>
    <w:basedOn w:val="ListBullet3"/>
    <w:rsid w:val="00FC7CF3"/>
    <w:pPr>
      <w:ind w:left="1418"/>
    </w:pPr>
  </w:style>
  <w:style w:type="paragraph" w:styleId="ListBullet5">
    <w:name w:val="List Bullet 5"/>
    <w:basedOn w:val="ListBullet4"/>
    <w:rsid w:val="00FC7CF3"/>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TotalTime>
  <Pages>3</Pages>
  <Words>35642</Words>
  <Characters>203164</Characters>
  <Application>Microsoft Office Word</Application>
  <DocSecurity>0</DocSecurity>
  <Lines>1693</Lines>
  <Paragraphs>476</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238330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CR#5934r1</cp:lastModifiedBy>
  <cp:revision>6</cp:revision>
  <dcterms:created xsi:type="dcterms:W3CDTF">2018-06-19T09:47:00Z</dcterms:created>
  <dcterms:modified xsi:type="dcterms:W3CDTF">2018-09-19T14:33:00Z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