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637A76FA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BA2A0B">
        <w:rPr>
          <w:lang w:val="en-US"/>
        </w:rPr>
        <w:t>2539</w:t>
      </w:r>
    </w:p>
    <w:p w14:paraId="34D94E32" w14:textId="34E1C3BF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AA0708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FA8EAC2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B046DB">
        <w:rPr>
          <w:sz w:val="22"/>
          <w:szCs w:val="22"/>
          <w:lang w:val="en-US"/>
        </w:rPr>
        <w:t>22.2</w:t>
      </w:r>
    </w:p>
    <w:p w14:paraId="5DAA27F0" w14:textId="26E14648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1C0487">
        <w:rPr>
          <w:sz w:val="22"/>
          <w:szCs w:val="22"/>
        </w:rPr>
        <w:t>, Vodafone</w:t>
      </w:r>
    </w:p>
    <w:p w14:paraId="63CB047E" w14:textId="3D727362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927CAB">
        <w:rPr>
          <w:sz w:val="22"/>
          <w:szCs w:val="22"/>
        </w:rPr>
        <w:t>S</w:t>
      </w:r>
      <w:r w:rsidR="00CA647C">
        <w:rPr>
          <w:sz w:val="22"/>
          <w:szCs w:val="22"/>
        </w:rPr>
        <w:t>g</w:t>
      </w:r>
      <w:r w:rsidR="00927CAB">
        <w:rPr>
          <w:sz w:val="22"/>
          <w:szCs w:val="22"/>
        </w:rPr>
        <w:t>NB addition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with E1</w:t>
      </w:r>
      <w:r w:rsidR="006A1472">
        <w:rPr>
          <w:sz w:val="22"/>
          <w:szCs w:val="22"/>
        </w:rPr>
        <w:t xml:space="preserve"> interface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56AA904C" w:rsidR="00635621" w:rsidRDefault="007E1A74" w:rsidP="00635621">
      <w:r>
        <w:t xml:space="preserve">In [1-3] we discuss the motivation for introducing a new </w:t>
      </w:r>
      <w:r w:rsidR="001B07BC">
        <w:t xml:space="preserve">open </w:t>
      </w:r>
      <w:r>
        <w:t>interface between CU-CP and CU-UP, referred to as E1.</w:t>
      </w:r>
      <w:r w:rsidR="001C0487">
        <w:t xml:space="preserve"> In [4] we present the</w:t>
      </w:r>
      <w:r w:rsidR="00872350">
        <w:t xml:space="preserve"> stage 2</w:t>
      </w:r>
      <w:r w:rsidR="001C0487">
        <w:t xml:space="preserve"> call-flow for the </w:t>
      </w:r>
      <w:r w:rsidR="00927CAB">
        <w:t>S</w:t>
      </w:r>
      <w:r w:rsidR="00CA647C">
        <w:t>g</w:t>
      </w:r>
      <w:r w:rsidR="00927CAB">
        <w:t>NB addition</w:t>
      </w:r>
      <w:r w:rsidR="001C0487">
        <w:t xml:space="preserve"> in </w:t>
      </w:r>
      <w:r w:rsidR="00DC4CF3">
        <w:t xml:space="preserve">a </w:t>
      </w:r>
      <w:r w:rsidR="001C0487">
        <w:t>disaggregated gNB</w:t>
      </w:r>
      <w:r w:rsidR="00927CAB">
        <w:t xml:space="preserve"> (option 3)</w:t>
      </w:r>
      <w:r w:rsidR="001C0487">
        <w:t xml:space="preserve">, </w:t>
      </w:r>
      <w:r w:rsidR="001C0487" w:rsidRPr="00872350">
        <w:rPr>
          <w:b/>
        </w:rPr>
        <w:t>without</w:t>
      </w:r>
      <w:r w:rsidR="001C0487">
        <w:t xml:space="preserve"> </w:t>
      </w:r>
      <w:r w:rsidR="00872350">
        <w:t>the</w:t>
      </w:r>
      <w:r w:rsidR="001C0487">
        <w:t xml:space="preserve"> E1</w:t>
      </w:r>
      <w:r w:rsidR="00872350">
        <w:t xml:space="preserve"> interface</w:t>
      </w:r>
      <w:r w:rsidR="001C0487">
        <w:t xml:space="preserve">. </w:t>
      </w:r>
      <w:r>
        <w:t xml:space="preserve">In this contribution, </w:t>
      </w:r>
      <w:r w:rsidR="00872350">
        <w:t xml:space="preserve">we present the stage 2 call-flow for the </w:t>
      </w:r>
      <w:r w:rsidR="00927CAB">
        <w:t>S</w:t>
      </w:r>
      <w:r w:rsidR="00CA647C">
        <w:t>g</w:t>
      </w:r>
      <w:r w:rsidR="00927CAB">
        <w:t>NB addition</w:t>
      </w:r>
      <w:r w:rsidR="00872350">
        <w:t xml:space="preserve"> in a disaggregated gNB, </w:t>
      </w:r>
      <w:r w:rsidR="00872350" w:rsidRPr="00872350">
        <w:rPr>
          <w:b/>
        </w:rPr>
        <w:t>with</w:t>
      </w:r>
      <w:r w:rsidR="00872350">
        <w:t xml:space="preserve"> the E1 interface.</w:t>
      </w:r>
      <w:r w:rsidR="00AA5A31">
        <w:t xml:space="preserve"> </w:t>
      </w:r>
      <w:r w:rsidR="00385F04">
        <w:t>The call-flow</w:t>
      </w:r>
      <w:r w:rsidR="00872350">
        <w:t>s</w:t>
      </w:r>
      <w:r w:rsidR="00385F04">
        <w:t xml:space="preserve"> are very similar, with the only difference that some </w:t>
      </w:r>
      <w:r w:rsidR="00872350">
        <w:t>extra-</w:t>
      </w:r>
      <w:r w:rsidR="00385F04">
        <w:t>steps</w:t>
      </w:r>
      <w:r w:rsidR="00872350">
        <w:t xml:space="preserve"> (highlighted in blue)</w:t>
      </w:r>
      <w:r w:rsidR="00385F04">
        <w:t xml:space="preserve"> are performed over </w:t>
      </w:r>
      <w:r w:rsidR="00F91B2B">
        <w:t xml:space="preserve">the </w:t>
      </w:r>
      <w:r w:rsidR="00385F04">
        <w:t>open E1 interface</w:t>
      </w:r>
      <w:r w:rsidR="00F91B2B">
        <w:t xml:space="preserve">. </w:t>
      </w:r>
      <w:r w:rsidR="004916E4">
        <w:t>These steps are needed also</w:t>
      </w:r>
      <w:r w:rsidR="00320BC3">
        <w:t xml:space="preserve"> without the E1 interface</w:t>
      </w:r>
      <w:r w:rsidR="004916E4">
        <w:t xml:space="preserve"> in [4], </w:t>
      </w:r>
      <w:r w:rsidR="00320BC3">
        <w:t xml:space="preserve">but </w:t>
      </w:r>
      <w:r w:rsidR="004916E4">
        <w:t xml:space="preserve">they are not shown because they are executed over </w:t>
      </w:r>
      <w:r w:rsidR="00716578">
        <w:t>a proprietary</w:t>
      </w:r>
      <w:r w:rsidR="003D08A2">
        <w:t xml:space="preserve"> (or an internal)</w:t>
      </w:r>
      <w:r w:rsidR="00716578">
        <w:t xml:space="preserve"> interface.</w:t>
      </w:r>
      <w:r w:rsidR="00F91B2B">
        <w:t xml:space="preserve"> 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A89F479" w14:textId="7317F979" w:rsidR="00F40D1B" w:rsidRDefault="00927CAB" w:rsidP="00D31861">
      <w:pPr>
        <w:pStyle w:val="B1"/>
        <w:spacing w:after="240"/>
        <w:ind w:left="0" w:firstLine="0"/>
        <w:jc w:val="both"/>
      </w:pPr>
      <w:r>
        <w:t>In this contribution, we analyse the S</w:t>
      </w:r>
      <w:r w:rsidR="00CA647C">
        <w:t>g</w:t>
      </w:r>
      <w:r>
        <w:t xml:space="preserve">NB addition procedure in option 3 with a disaggregated gNB </w:t>
      </w:r>
      <w:r w:rsidR="005C5534">
        <w:t>and an open</w:t>
      </w:r>
      <w:r>
        <w:t xml:space="preserve"> E1 interface</w:t>
      </w:r>
      <w:r w:rsidR="005C5534">
        <w:t xml:space="preserve"> between CU-CP and CU-UP</w:t>
      </w:r>
      <w:r>
        <w:t>.</w:t>
      </w:r>
      <w:r w:rsidR="008573EE">
        <w:t xml:space="preserve"> </w:t>
      </w:r>
      <w:r w:rsidR="00C6734C">
        <w:rPr>
          <w:rFonts w:eastAsia="SimSun"/>
          <w:lang w:eastAsia="zh-CN"/>
        </w:rPr>
        <w:t xml:space="preserve">The </w:t>
      </w:r>
      <w:r w:rsidR="00300632">
        <w:t>S</w:t>
      </w:r>
      <w:r w:rsidR="00CA647C">
        <w:t>g</w:t>
      </w:r>
      <w:r w:rsidR="00300632">
        <w:t xml:space="preserve">NB addition </w:t>
      </w:r>
      <w:r w:rsidR="00C6734C">
        <w:t>call-flow is shown in Fig. 1.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bookmarkStart w:id="0" w:name="_Hlk485648155"/>
      <w:r>
        <w:t>The following terminology is utilized to describe the entities involved in the procedure:</w:t>
      </w:r>
    </w:p>
    <w:p w14:paraId="1474B3EA" w14:textId="33E87976" w:rsidR="00CA647C" w:rsidRDefault="00CC7E0D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bookmarkStart w:id="1" w:name="_Hlk485648134"/>
      <w:bookmarkEnd w:id="0"/>
      <w:r>
        <w:t>M</w:t>
      </w:r>
      <w:r w:rsidR="00CA647C">
        <w:t>eNB: master eNB</w:t>
      </w:r>
    </w:p>
    <w:p w14:paraId="7888801A" w14:textId="09DF55B8" w:rsidR="00AF4379" w:rsidRDefault="00AF437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SgNB: secondary gNB</w:t>
      </w:r>
    </w:p>
    <w:p w14:paraId="09BCE555" w14:textId="74A90D6B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 xml:space="preserve">DU: </w:t>
      </w:r>
      <w:r w:rsidR="005C5534">
        <w:t>secondary</w:t>
      </w:r>
      <w:r>
        <w:t xml:space="preserve"> </w:t>
      </w:r>
      <w:r w:rsidR="005C5534">
        <w:t>gNB-</w:t>
      </w:r>
      <w:r>
        <w:t>DU</w:t>
      </w:r>
    </w:p>
    <w:p w14:paraId="02BBD4A2" w14:textId="0B053C31" w:rsidR="00547828" w:rsidRDefault="005C5534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>C</w:t>
      </w:r>
      <w:r w:rsidR="00547828">
        <w:t xml:space="preserve">U-UP: </w:t>
      </w:r>
      <w:r>
        <w:t>secondary gNB-</w:t>
      </w:r>
      <w:r w:rsidR="00547828">
        <w:t>CU-UP</w:t>
      </w:r>
    </w:p>
    <w:p w14:paraId="0A0BAC11" w14:textId="28D3CD41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CU-CP: </w:t>
      </w:r>
      <w:r w:rsidR="00300632">
        <w:t>secondary</w:t>
      </w:r>
      <w:r>
        <w:t xml:space="preserve"> </w:t>
      </w:r>
      <w:r w:rsidR="00300632">
        <w:t>gNB-</w:t>
      </w:r>
      <w:r>
        <w:t>CU-CP</w:t>
      </w:r>
    </w:p>
    <w:bookmarkEnd w:id="1"/>
    <w:p w14:paraId="1B231E0E" w14:textId="77777777" w:rsidR="00300632" w:rsidRDefault="00300632" w:rsidP="008F1EBD">
      <w:pPr>
        <w:pStyle w:val="B1"/>
        <w:spacing w:after="240"/>
        <w:ind w:left="0" w:firstLine="0"/>
        <w:jc w:val="both"/>
      </w:pPr>
    </w:p>
    <w:p w14:paraId="799381C8" w14:textId="4C25395B" w:rsidR="00547828" w:rsidRDefault="00300632" w:rsidP="008F1EBD">
      <w:pPr>
        <w:pStyle w:val="B1"/>
        <w:spacing w:after="240"/>
        <w:ind w:left="0" w:firstLine="0"/>
        <w:jc w:val="both"/>
      </w:pPr>
      <w:r>
        <w:t xml:space="preserve">The UE is initially connected to LTE. </w:t>
      </w:r>
      <w:r w:rsidR="00547828">
        <w:t>The</w:t>
      </w:r>
      <w:r>
        <w:t xml:space="preserve"> </w:t>
      </w:r>
      <w:r w:rsidR="00547828">
        <w:t xml:space="preserve">call-flow </w:t>
      </w:r>
      <w:r>
        <w:t>for adding the secondary gNB node encompasses the fowling steps</w:t>
      </w:r>
      <w:r w:rsidR="00547828">
        <w:t>.</w:t>
      </w:r>
    </w:p>
    <w:p w14:paraId="02D1CF61" w14:textId="486344D9" w:rsidR="00C54047" w:rsidRDefault="00547828" w:rsidP="00300632">
      <w:pPr>
        <w:pStyle w:val="B1"/>
        <w:numPr>
          <w:ilvl w:val="0"/>
          <w:numId w:val="36"/>
        </w:numPr>
        <w:spacing w:after="120"/>
        <w:jc w:val="both"/>
      </w:pPr>
      <w:r>
        <w:t xml:space="preserve">UE sends a RRC </w:t>
      </w:r>
      <w:r w:rsidR="00D35B55">
        <w:t>MEASUREMENT REPORT</w:t>
      </w:r>
      <w:r>
        <w:t xml:space="preserve"> to </w:t>
      </w:r>
      <w:r w:rsidR="00CA647C">
        <w:t>M</w:t>
      </w:r>
      <w:r w:rsidR="00300632">
        <w:t>eNB</w:t>
      </w:r>
      <w:r w:rsidR="00C54047">
        <w:t xml:space="preserve">. </w:t>
      </w:r>
      <w:r w:rsidR="00FA6E68">
        <w:t>The</w:t>
      </w:r>
      <w:r w:rsidR="00300632">
        <w:t xml:space="preserve"> RRC MEASUREMENT REPORT indicates the </w:t>
      </w:r>
      <w:r w:rsidR="008D089D">
        <w:t xml:space="preserve">presence </w:t>
      </w:r>
      <w:r w:rsidR="00300632">
        <w:t>of an NR cell</w:t>
      </w:r>
      <w:r w:rsidR="008D089D">
        <w:t xml:space="preserve"> with good radio quality</w:t>
      </w:r>
      <w:r w:rsidR="00EE6496">
        <w:t>. The event that triggers the measurement report depends on the UE measurement configuration.</w:t>
      </w:r>
    </w:p>
    <w:p w14:paraId="339F9AD7" w14:textId="3739452E" w:rsidR="003F3529" w:rsidRDefault="00301B93" w:rsidP="004C6C9A">
      <w:pPr>
        <w:pStyle w:val="B1"/>
        <w:numPr>
          <w:ilvl w:val="0"/>
          <w:numId w:val="36"/>
        </w:numPr>
        <w:spacing w:after="120"/>
        <w:jc w:val="both"/>
      </w:pPr>
      <w:bookmarkStart w:id="2" w:name="_Hlk485678538"/>
      <w:r>
        <w:t>M</w:t>
      </w:r>
      <w:r w:rsidR="00CA647C">
        <w:t>eNB</w:t>
      </w:r>
      <w:r w:rsidR="00FF3887">
        <w:t xml:space="preserve"> sends the X2AP </w:t>
      </w:r>
      <w:r w:rsidR="00712767">
        <w:t>SgNB</w:t>
      </w:r>
      <w:r w:rsidR="00CA647C">
        <w:t xml:space="preserve"> </w:t>
      </w:r>
      <w:r w:rsidR="00FF3887">
        <w:t>ADDITION REQUEST message to</w:t>
      </w:r>
      <w:r w:rsidR="00B2279B">
        <w:t xml:space="preserve"> SgNB</w:t>
      </w:r>
      <w:r w:rsidR="00FF3887">
        <w:t xml:space="preserve"> </w:t>
      </w:r>
      <w:r w:rsidR="00B2279B">
        <w:t>(</w:t>
      </w:r>
      <w:r w:rsidR="00FF3887">
        <w:t>CU-CP</w:t>
      </w:r>
      <w:r w:rsidR="00B2279B">
        <w:t>)</w:t>
      </w:r>
      <w:r w:rsidR="00FF3887">
        <w:t xml:space="preserve">. MeNB </w:t>
      </w:r>
      <w:r w:rsidR="003474FE">
        <w:t xml:space="preserve">requests </w:t>
      </w:r>
      <w:r w:rsidR="00CA647C">
        <w:t>radio resources for specific E-RAB</w:t>
      </w:r>
      <w:r>
        <w:t>s</w:t>
      </w:r>
      <w:r w:rsidR="00CA647C">
        <w:t>, indicating E-RAB characteristics (E-RAB parameters, TNL address information corresponding to bearer type). The MeNB can provide the latest measurement results for the SCG cell(s) requested to be added.</w:t>
      </w:r>
    </w:p>
    <w:bookmarkEnd w:id="2"/>
    <w:p w14:paraId="3F7B0456" w14:textId="513637FE" w:rsidR="00CA647C" w:rsidRDefault="003F3529" w:rsidP="003F3529">
      <w:pPr>
        <w:pStyle w:val="B1"/>
        <w:numPr>
          <w:ilvl w:val="0"/>
          <w:numId w:val="36"/>
        </w:numPr>
        <w:spacing w:after="120"/>
        <w:jc w:val="both"/>
      </w:pPr>
      <w:r w:rsidRPr="003F3529">
        <w:t>CU-CP performs admission control, creates a UE context, identifies DU, and selects CU-UP. Then,</w:t>
      </w:r>
      <w:r w:rsidR="00715AB0">
        <w:t xml:space="preserve"> </w:t>
      </w:r>
      <w:r w:rsidRPr="003F3529">
        <w:t>CU-CP sends the F1-AP CONTEXT SETUP REQUEST message to DU, including UE context information and CU-UP-UL-TEID for data radio bearers</w:t>
      </w:r>
      <w:r w:rsidR="00715AB0">
        <w:t>.</w:t>
      </w:r>
    </w:p>
    <w:p w14:paraId="3BABCE59" w14:textId="27005448" w:rsidR="00715AB0" w:rsidRPr="00715AB0" w:rsidRDefault="00715AB0" w:rsidP="00715AB0">
      <w:pPr>
        <w:pStyle w:val="ListParagraph"/>
        <w:numPr>
          <w:ilvl w:val="0"/>
          <w:numId w:val="36"/>
        </w:numPr>
        <w:rPr>
          <w:lang w:eastAsia="en-US"/>
        </w:rPr>
      </w:pPr>
      <w:r w:rsidRPr="00715AB0">
        <w:rPr>
          <w:lang w:eastAsia="en-US"/>
        </w:rPr>
        <w:t>DU performs admission control, configures the lower-layers, and creates a local UE context</w:t>
      </w:r>
      <w:r>
        <w:rPr>
          <w:lang w:eastAsia="en-US"/>
        </w:rPr>
        <w:t>.</w:t>
      </w:r>
      <w:r w:rsidRPr="00715AB0">
        <w:rPr>
          <w:lang w:eastAsia="en-US"/>
        </w:rPr>
        <w:t xml:space="preserve"> Then, DU sends the F1-AP CONTEXT SETUP RESPONSE message to CU-CP, including lower-layers configuration, and DU-DL-TEID for data radio bearers. </w:t>
      </w:r>
    </w:p>
    <w:p w14:paraId="3170EB98" w14:textId="17B5DB47" w:rsidR="00715AB0" w:rsidRDefault="00715AB0" w:rsidP="00E36997">
      <w:pPr>
        <w:pStyle w:val="ListParagraph"/>
        <w:numPr>
          <w:ilvl w:val="0"/>
          <w:numId w:val="36"/>
        </w:numPr>
        <w:ind w:left="714" w:hanging="357"/>
        <w:contextualSpacing w:val="0"/>
        <w:rPr>
          <w:lang w:eastAsia="en-US"/>
        </w:rPr>
      </w:pPr>
      <w:r w:rsidRPr="00715AB0">
        <w:rPr>
          <w:lang w:eastAsia="en-US"/>
        </w:rPr>
        <w:t>CU-CP sends the E1-AP BEARER SETUP message to CU-UP, including information for security configuration and QoS-flows to DRB mapping, and DU-DL-TEID.</w:t>
      </w:r>
    </w:p>
    <w:p w14:paraId="768BC11B" w14:textId="4F71E614" w:rsidR="00E36997" w:rsidRPr="00E36997" w:rsidRDefault="00E36997" w:rsidP="00E36997">
      <w:pPr>
        <w:pStyle w:val="ListParagraph"/>
        <w:numPr>
          <w:ilvl w:val="0"/>
          <w:numId w:val="36"/>
        </w:numPr>
        <w:rPr>
          <w:lang w:eastAsia="en-US"/>
        </w:rPr>
      </w:pPr>
      <w:r w:rsidRPr="00E36997">
        <w:rPr>
          <w:lang w:eastAsia="en-US"/>
        </w:rPr>
        <w:lastRenderedPageBreak/>
        <w:t xml:space="preserve">CU-UP applies the configuration received from CU-CP. Then, CU-UP sends the E1AP </w:t>
      </w:r>
      <w:r>
        <w:rPr>
          <w:lang w:eastAsia="en-US"/>
        </w:rPr>
        <w:t xml:space="preserve">BEARER SETUP RESPONSE message </w:t>
      </w:r>
      <w:r w:rsidRPr="00E36997">
        <w:rPr>
          <w:lang w:eastAsia="en-US"/>
        </w:rPr>
        <w:t>to CU-CP.</w:t>
      </w:r>
      <w:r w:rsidR="00621652">
        <w:rPr>
          <w:lang w:eastAsia="en-US"/>
        </w:rPr>
        <w:t xml:space="preserve"> </w:t>
      </w:r>
    </w:p>
    <w:p w14:paraId="0C7389FC" w14:textId="03A9E52F" w:rsidR="00715AB0" w:rsidRDefault="008D204A" w:rsidP="00394DFA">
      <w:pPr>
        <w:pStyle w:val="B1"/>
        <w:numPr>
          <w:ilvl w:val="0"/>
          <w:numId w:val="36"/>
        </w:numPr>
        <w:spacing w:after="120"/>
        <w:jc w:val="both"/>
      </w:pPr>
      <w:bookmarkStart w:id="3" w:name="_Hlk485678453"/>
      <w:r>
        <w:t>SgNB (</w:t>
      </w:r>
      <w:r w:rsidR="0001487D">
        <w:t>CU-CP</w:t>
      </w:r>
      <w:r>
        <w:t>)</w:t>
      </w:r>
      <w:r w:rsidR="0001487D">
        <w:t xml:space="preserve"> sends the X2AP </w:t>
      </w:r>
      <w:r w:rsidR="00712767">
        <w:t>SgNB</w:t>
      </w:r>
      <w:r w:rsidR="0001487D">
        <w:t xml:space="preserve"> ADDITION REQUEST ACKNOWLEDGE </w:t>
      </w:r>
      <w:r w:rsidR="00BA2A0B">
        <w:t xml:space="preserve">message to MeNB. </w:t>
      </w:r>
      <w:r w:rsidR="00621652">
        <w:t xml:space="preserve">For SCG and SCG split bearers, the X2AP </w:t>
      </w:r>
      <w:r w:rsidR="00712767">
        <w:t>SgNB</w:t>
      </w:r>
      <w:r w:rsidR="00621652">
        <w:t xml:space="preserve"> ADDITION REQUEST ACKNOWLEDGE message </w:t>
      </w:r>
      <w:r w:rsidR="00BA2A0B">
        <w:t xml:space="preserve">may </w:t>
      </w:r>
      <w:r w:rsidR="00621652">
        <w:t xml:space="preserve">provide </w:t>
      </w:r>
      <w:r w:rsidR="00422E61">
        <w:t xml:space="preserve">S1 </w:t>
      </w:r>
      <w:r w:rsidR="00621652">
        <w:t>DL</w:t>
      </w:r>
      <w:r w:rsidR="00422E61">
        <w:t xml:space="preserve"> </w:t>
      </w:r>
      <w:r w:rsidR="00621652">
        <w:t>TNL address information for the respective E-RAB, for split bearers together with X2 DL TNL address information.</w:t>
      </w:r>
    </w:p>
    <w:bookmarkEnd w:id="3"/>
    <w:p w14:paraId="3B7D104D" w14:textId="1F2DC901" w:rsidR="00DC5E7A" w:rsidRDefault="00DC5E7A" w:rsidP="00394DFA">
      <w:pPr>
        <w:pStyle w:val="B1"/>
        <w:numPr>
          <w:ilvl w:val="0"/>
          <w:numId w:val="36"/>
        </w:numPr>
        <w:spacing w:after="120"/>
        <w:jc w:val="both"/>
      </w:pPr>
      <w:r>
        <w:t>MeNB sends the RRC CONNECTION RECONFIGURATION message to UE.</w:t>
      </w:r>
    </w:p>
    <w:p w14:paraId="3A84FDDC" w14:textId="1285366C" w:rsidR="00DC5E7A" w:rsidRDefault="00DC5E7A" w:rsidP="00394DFA">
      <w:pPr>
        <w:pStyle w:val="B1"/>
        <w:numPr>
          <w:ilvl w:val="0"/>
          <w:numId w:val="36"/>
        </w:numPr>
        <w:spacing w:after="120"/>
        <w:jc w:val="both"/>
      </w:pPr>
      <w:r>
        <w:t>UE applies the new configuration and replies with the RRC CONNECTION RECONFIGURATION COMPLETE message to MeNB.</w:t>
      </w:r>
    </w:p>
    <w:p w14:paraId="1B858835" w14:textId="2EBE5907" w:rsidR="00E331F5" w:rsidRDefault="00E331F5" w:rsidP="00394DFA">
      <w:pPr>
        <w:pStyle w:val="B1"/>
        <w:numPr>
          <w:ilvl w:val="0"/>
          <w:numId w:val="36"/>
        </w:numPr>
        <w:spacing w:after="120"/>
        <w:jc w:val="both"/>
      </w:pPr>
      <w:r>
        <w:t xml:space="preserve">MeNB sends the </w:t>
      </w:r>
      <w:r w:rsidR="00712767">
        <w:t>SgNB</w:t>
      </w:r>
      <w:r>
        <w:t xml:space="preserve"> ADDITION RECONFIGURATION COMPLETE message to </w:t>
      </w:r>
      <w:r w:rsidR="008D204A">
        <w:t>SgNB (</w:t>
      </w:r>
      <w:r>
        <w:t>CU-CP</w:t>
      </w:r>
      <w:r w:rsidR="008D204A">
        <w:t>)</w:t>
      </w:r>
      <w:r>
        <w:t xml:space="preserve"> to indicate the success of the procedure. </w:t>
      </w:r>
    </w:p>
    <w:p w14:paraId="67F9F743" w14:textId="0CCD31E8" w:rsidR="00E331F5" w:rsidRDefault="00E331F5" w:rsidP="00E331F5">
      <w:pPr>
        <w:pStyle w:val="B1"/>
        <w:numPr>
          <w:ilvl w:val="0"/>
          <w:numId w:val="36"/>
        </w:numPr>
        <w:spacing w:after="120"/>
        <w:jc w:val="both"/>
      </w:pPr>
      <w:r>
        <w:t xml:space="preserve">UE sends a </w:t>
      </w:r>
      <w:proofErr w:type="gramStart"/>
      <w:r>
        <w:t>RANDOM ACCESS</w:t>
      </w:r>
      <w:proofErr w:type="gramEnd"/>
      <w:r>
        <w:t xml:space="preserve"> preamble to DU. </w:t>
      </w:r>
    </w:p>
    <w:p w14:paraId="7B8FA46C" w14:textId="1CA54E1C" w:rsidR="00E331F5" w:rsidRDefault="00D96B16" w:rsidP="00E331F5">
      <w:pPr>
        <w:pStyle w:val="B1"/>
        <w:numPr>
          <w:ilvl w:val="0"/>
          <w:numId w:val="36"/>
        </w:numPr>
        <w:spacing w:after="120"/>
        <w:jc w:val="both"/>
      </w:pPr>
      <w:r>
        <w:t>DU</w:t>
      </w:r>
      <w:r w:rsidR="00E331F5">
        <w:t xml:space="preserve"> replies with a </w:t>
      </w:r>
      <w:proofErr w:type="gramStart"/>
      <w:r w:rsidR="00E331F5">
        <w:t>RANDOM ACCESS</w:t>
      </w:r>
      <w:proofErr w:type="gramEnd"/>
      <w:r w:rsidR="00E331F5">
        <w:t xml:space="preserve"> RESPONSE to UE. </w:t>
      </w:r>
    </w:p>
    <w:p w14:paraId="2BBA7303" w14:textId="5EAB9AE5" w:rsidR="00E331F5" w:rsidRDefault="00E331F5" w:rsidP="00E331F5">
      <w:pPr>
        <w:pStyle w:val="B1"/>
        <w:numPr>
          <w:ilvl w:val="0"/>
          <w:numId w:val="36"/>
        </w:numPr>
        <w:spacing w:after="120"/>
        <w:jc w:val="both"/>
      </w:pPr>
      <w:r>
        <w:t xml:space="preserve">MeNB sends the </w:t>
      </w:r>
      <w:r w:rsidR="00CE471C">
        <w:t xml:space="preserve">X2AP </w:t>
      </w:r>
      <w:r>
        <w:t xml:space="preserve">SN STATUS TRANSFER message to </w:t>
      </w:r>
      <w:r w:rsidR="008D204A">
        <w:t>SgNB (</w:t>
      </w:r>
      <w:r>
        <w:t>CU-CP</w:t>
      </w:r>
      <w:r w:rsidR="008D204A">
        <w:t>)</w:t>
      </w:r>
      <w:r>
        <w:t xml:space="preserve"> </w:t>
      </w:r>
      <w:r w:rsidR="00CE471C">
        <w:t xml:space="preserve">for data </w:t>
      </w:r>
      <w:r>
        <w:t>forwarding</w:t>
      </w:r>
      <w:r w:rsidR="00CE471C">
        <w:t xml:space="preserve"> (if applicable)</w:t>
      </w:r>
      <w:r>
        <w:t xml:space="preserve">. </w:t>
      </w:r>
    </w:p>
    <w:p w14:paraId="445B5678" w14:textId="7F96253B" w:rsidR="00CE471C" w:rsidRDefault="00CE471C" w:rsidP="00CE471C">
      <w:pPr>
        <w:pStyle w:val="B1"/>
        <w:numPr>
          <w:ilvl w:val="0"/>
          <w:numId w:val="36"/>
        </w:numPr>
        <w:spacing w:after="120"/>
        <w:jc w:val="both"/>
      </w:pPr>
      <w:r>
        <w:t xml:space="preserve">CU-CP sends the E1AP SN STATUS TRANSFER message to CU-UP for data forwarding (if applicable). </w:t>
      </w:r>
    </w:p>
    <w:p w14:paraId="7DF52212" w14:textId="23C12321" w:rsidR="00CE471C" w:rsidRDefault="00CE471C" w:rsidP="00E331F5">
      <w:pPr>
        <w:pStyle w:val="B1"/>
        <w:numPr>
          <w:ilvl w:val="0"/>
          <w:numId w:val="36"/>
        </w:numPr>
        <w:spacing w:after="120"/>
        <w:jc w:val="both"/>
      </w:pPr>
      <w:r>
        <w:t xml:space="preserve">For SCG </w:t>
      </w:r>
      <w:r w:rsidR="003C421E">
        <w:t xml:space="preserve">and SCG split </w:t>
      </w:r>
      <w:r>
        <w:t xml:space="preserve">bearers, </w:t>
      </w:r>
      <w:r w:rsidR="003C421E">
        <w:t xml:space="preserve">MeNB sends the E-RAB MODIFICATION INDICATION message to the MME to update the UP path. </w:t>
      </w:r>
    </w:p>
    <w:p w14:paraId="21C58227" w14:textId="581CE27B" w:rsidR="003C421E" w:rsidRDefault="00D96B16" w:rsidP="00E331F5">
      <w:pPr>
        <w:pStyle w:val="B1"/>
        <w:numPr>
          <w:ilvl w:val="0"/>
          <w:numId w:val="36"/>
        </w:numPr>
        <w:spacing w:after="120"/>
        <w:jc w:val="both"/>
      </w:pPr>
      <w:r>
        <w:t xml:space="preserve">For SCG and SCG split bearers, </w:t>
      </w:r>
      <w:r w:rsidR="003C421E">
        <w:t>MME confirms the new UP path by sending the E-RAB MODIFICAITON CONFIRMATION message to MeNB.</w:t>
      </w:r>
    </w:p>
    <w:p w14:paraId="6318C2C7" w14:textId="060BB1AC" w:rsidR="003C421E" w:rsidRDefault="003C421E" w:rsidP="003C421E">
      <w:pPr>
        <w:pStyle w:val="B1"/>
        <w:numPr>
          <w:ilvl w:val="0"/>
          <w:numId w:val="36"/>
        </w:numPr>
        <w:spacing w:after="0"/>
        <w:ind w:left="714" w:hanging="357"/>
        <w:jc w:val="both"/>
      </w:pPr>
      <w:r>
        <w:t xml:space="preserve">and 18: </w:t>
      </w:r>
      <w:r w:rsidR="00E80C28">
        <w:t>UL and DL</w:t>
      </w:r>
      <w:r>
        <w:t xml:space="preserve"> data transmission.</w:t>
      </w:r>
    </w:p>
    <w:p w14:paraId="5833E035" w14:textId="77777777" w:rsidR="003C421E" w:rsidRDefault="003C421E" w:rsidP="005A1DF3">
      <w:pPr>
        <w:pStyle w:val="B1"/>
        <w:spacing w:after="120"/>
        <w:ind w:left="851"/>
        <w:jc w:val="both"/>
      </w:pPr>
    </w:p>
    <w:p w14:paraId="1CD57CE1" w14:textId="1CC50F07" w:rsidR="00C422A9" w:rsidRDefault="001859AE" w:rsidP="005A1DF3">
      <w:pPr>
        <w:pStyle w:val="B1"/>
        <w:spacing w:after="120"/>
        <w:ind w:left="851"/>
        <w:jc w:val="both"/>
      </w:pPr>
      <w:r>
        <w:t xml:space="preserve">NOTE: It is possible that steps </w:t>
      </w:r>
      <w:r w:rsidR="003C421E">
        <w:t>3</w:t>
      </w:r>
      <w:r>
        <w:t>-</w:t>
      </w:r>
      <w:r w:rsidR="003C421E">
        <w:t>6</w:t>
      </w:r>
      <w:r>
        <w:t xml:space="preserve"> are performed in parallel if the CU-CP knows the DU-DL-TEID.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6F9CA5A5" w:rsidR="00AF7B2B" w:rsidRDefault="0094327F" w:rsidP="00635621">
      <w:pPr>
        <w:pStyle w:val="B1"/>
        <w:ind w:left="0" w:firstLine="0"/>
        <w:jc w:val="both"/>
      </w:pPr>
      <w:r>
        <w:rPr>
          <w:lang w:eastAsia="zh-CN"/>
        </w:rPr>
        <w:object w:dxaOrig="9630" w:dyaOrig="4590" w14:anchorId="431AA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29.95pt" o:ole="">
            <v:imagedata r:id="rId13" o:title=""/>
          </v:shape>
          <o:OLEObject Type="Embed" ProgID="Visio.Drawing.15" ShapeID="_x0000_i1025" DrawAspect="Content" ObjectID="_1559420857" r:id="rId14"/>
        </w:object>
      </w:r>
    </w:p>
    <w:p w14:paraId="68CDCB21" w14:textId="37FAAFCF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5C5534">
        <w:rPr>
          <w:b/>
        </w:rPr>
        <w:t>S</w:t>
      </w:r>
      <w:r w:rsidR="00C75BF1">
        <w:rPr>
          <w:b/>
        </w:rPr>
        <w:t>g</w:t>
      </w:r>
      <w:r w:rsidR="005C5534">
        <w:rPr>
          <w:b/>
        </w:rPr>
        <w:t xml:space="preserve">NB addition in option 3 </w:t>
      </w:r>
      <w:r w:rsidR="00300632">
        <w:rPr>
          <w:b/>
        </w:rPr>
        <w:t xml:space="preserve">with a </w:t>
      </w:r>
      <w:r w:rsidR="006A1472">
        <w:rPr>
          <w:b/>
        </w:rPr>
        <w:t>disaggregated gNB deployment</w:t>
      </w:r>
      <w:r w:rsidR="00C75BF1">
        <w:rPr>
          <w:b/>
        </w:rPr>
        <w:t xml:space="preserve"> and E1 interface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768340D4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lastRenderedPageBreak/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proposed call-flow for </w:t>
      </w:r>
      <w:r w:rsidR="003C421E">
        <w:rPr>
          <w:noProof w:val="0"/>
        </w:rPr>
        <w:t xml:space="preserve">SgNB addition </w:t>
      </w:r>
      <w:r>
        <w:rPr>
          <w:noProof w:val="0"/>
        </w:rPr>
        <w:t>in disaggregated gNB deployment with E1 interface.</w:t>
      </w:r>
    </w:p>
    <w:p w14:paraId="22EAE544" w14:textId="7731BE0B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TP in R3-17</w:t>
      </w:r>
      <w:r w:rsidR="00BA718E">
        <w:rPr>
          <w:noProof w:val="0"/>
        </w:rPr>
        <w:t>2540</w:t>
      </w:r>
      <w:r>
        <w:rPr>
          <w:noProof w:val="0"/>
        </w:rPr>
        <w:t xml:space="preserve"> [4]</w:t>
      </w:r>
      <w:r>
        <w:t xml:space="preserve">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42618711" w14:textId="131ADE77" w:rsidR="006F5DF3" w:rsidRDefault="00BE4688" w:rsidP="006F5DF3">
      <w:pPr>
        <w:pStyle w:val="Reference"/>
      </w:pPr>
      <w:bookmarkStart w:id="4" w:name="_Ref471906497"/>
      <w:bookmarkStart w:id="5" w:name="_Ref174151459"/>
      <w:bookmarkStart w:id="6" w:name="_Ref189809556"/>
      <w:r>
        <w:t>R3</w:t>
      </w:r>
      <w:bookmarkEnd w:id="4"/>
      <w:bookmarkEnd w:id="5"/>
      <w:bookmarkEnd w:id="6"/>
      <w:r w:rsidR="004A5022">
        <w:t>-17</w:t>
      </w:r>
      <w:r w:rsidR="00BA2A0B">
        <w:t>2536</w:t>
      </w:r>
      <w:r w:rsidR="004A5022">
        <w:t xml:space="preserve">, </w:t>
      </w:r>
      <w:r w:rsidR="006F5DF3">
        <w:t>“CP-UP Separation – Scenarios and Feasibility”, Ericsson</w:t>
      </w:r>
    </w:p>
    <w:p w14:paraId="32875EBC" w14:textId="7083E905" w:rsidR="006F5DF3" w:rsidRDefault="006F5DF3" w:rsidP="006F5DF3">
      <w:pPr>
        <w:pStyle w:val="Reference"/>
      </w:pPr>
      <w:r>
        <w:t>R3-17</w:t>
      </w:r>
      <w:r w:rsidR="00BA2A0B">
        <w:t>2535</w:t>
      </w:r>
      <w:r>
        <w:t>, “CP-UP Separation – Discussion of Potential Solutions”, Ericsson</w:t>
      </w:r>
    </w:p>
    <w:p w14:paraId="12A15E9B" w14:textId="2297173D" w:rsidR="00FB4539" w:rsidRPr="0024568B" w:rsidRDefault="006F5DF3" w:rsidP="006F5DF3">
      <w:pPr>
        <w:pStyle w:val="Reference"/>
        <w:rPr>
          <w:rFonts w:cs="Arial"/>
          <w:color w:val="231F20"/>
        </w:rPr>
      </w:pPr>
      <w:r>
        <w:t>R3-17</w:t>
      </w:r>
      <w:r w:rsidR="00BA2A0B">
        <w:t>2541</w:t>
      </w:r>
      <w:r>
        <w:t>, “Interface Stack and Protocol Functions”, Ericsson</w:t>
      </w:r>
    </w:p>
    <w:p w14:paraId="7F901C51" w14:textId="14CFA35F" w:rsidR="0024568B" w:rsidRPr="00F2305F" w:rsidRDefault="00BA718E" w:rsidP="00BA718E">
      <w:pPr>
        <w:pStyle w:val="Reference"/>
        <w:rPr>
          <w:rFonts w:cs="Arial"/>
          <w:color w:val="231F20"/>
        </w:rPr>
      </w:pPr>
      <w:r>
        <w:t>R3-172540</w:t>
      </w:r>
      <w:r w:rsidR="0024568B">
        <w:t>, “</w:t>
      </w:r>
      <w:r>
        <w:t xml:space="preserve">TP for </w:t>
      </w:r>
      <w:r w:rsidRPr="00BA718E">
        <w:t>SgNB addition in disaggregated gNB with E1 interface</w:t>
      </w:r>
      <w:r w:rsidR="0024568B">
        <w:t>”, Ericsson</w:t>
      </w: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  <w:bookmarkStart w:id="7" w:name="_GoBack"/>
      <w:bookmarkEnd w:id="7"/>
    </w:p>
    <w:sectPr w:rsidR="00F2305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1A4CF" w14:textId="77777777" w:rsidR="00A26903" w:rsidRDefault="00A26903">
      <w:r>
        <w:separator/>
      </w:r>
    </w:p>
  </w:endnote>
  <w:endnote w:type="continuationSeparator" w:id="0">
    <w:p w14:paraId="525498C4" w14:textId="77777777" w:rsidR="00A26903" w:rsidRDefault="00A2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4EBBB7B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3D0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3D0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2FABE" w14:textId="77777777" w:rsidR="00A26903" w:rsidRDefault="00A26903">
      <w:r>
        <w:separator/>
      </w:r>
    </w:p>
  </w:footnote>
  <w:footnote w:type="continuationSeparator" w:id="0">
    <w:p w14:paraId="05EF2330" w14:textId="77777777" w:rsidR="00A26903" w:rsidRDefault="00A2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BE82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803F8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4"/>
  </w:num>
  <w:num w:numId="16">
    <w:abstractNumId w:val="36"/>
  </w:num>
  <w:num w:numId="17">
    <w:abstractNumId w:val="32"/>
  </w:num>
  <w:num w:numId="18">
    <w:abstractNumId w:val="12"/>
  </w:num>
  <w:num w:numId="19">
    <w:abstractNumId w:val="7"/>
  </w:num>
  <w:num w:numId="20">
    <w:abstractNumId w:val="26"/>
  </w:num>
  <w:num w:numId="21">
    <w:abstractNumId w:val="5"/>
  </w:num>
  <w:num w:numId="22">
    <w:abstractNumId w:val="20"/>
  </w:num>
  <w:num w:numId="23">
    <w:abstractNumId w:val="14"/>
  </w:num>
  <w:num w:numId="24">
    <w:abstractNumId w:val="10"/>
  </w:num>
  <w:num w:numId="25">
    <w:abstractNumId w:val="35"/>
  </w:num>
  <w:num w:numId="26">
    <w:abstractNumId w:val="34"/>
  </w:num>
  <w:num w:numId="27">
    <w:abstractNumId w:val="17"/>
  </w:num>
  <w:num w:numId="28">
    <w:abstractNumId w:val="22"/>
  </w:num>
  <w:num w:numId="29">
    <w:abstractNumId w:val="6"/>
  </w:num>
  <w:num w:numId="30">
    <w:abstractNumId w:val="21"/>
  </w:num>
  <w:num w:numId="31">
    <w:abstractNumId w:val="37"/>
  </w:num>
  <w:num w:numId="32">
    <w:abstractNumId w:val="38"/>
  </w:num>
  <w:num w:numId="33">
    <w:abstractNumId w:val="31"/>
  </w:num>
  <w:num w:numId="34">
    <w:abstractNumId w:val="9"/>
  </w:num>
  <w:num w:numId="35">
    <w:abstractNumId w:val="28"/>
  </w:num>
  <w:num w:numId="36">
    <w:abstractNumId w:val="8"/>
  </w:num>
  <w:num w:numId="37">
    <w:abstractNumId w:val="4"/>
  </w:num>
  <w:num w:numId="38">
    <w:abstractNumId w:val="30"/>
  </w:num>
  <w:num w:numId="3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3A56"/>
    <w:rsid w:val="0001487D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8BF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32"/>
    <w:rsid w:val="003006CF"/>
    <w:rsid w:val="00301B93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D0D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11F"/>
    <w:rsid w:val="00346DB5"/>
    <w:rsid w:val="00346F8A"/>
    <w:rsid w:val="003474FE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21E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3E60"/>
    <w:rsid w:val="003D507B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3529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2E61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046E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5534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1652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4D0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67"/>
    <w:rsid w:val="00712772"/>
    <w:rsid w:val="00712975"/>
    <w:rsid w:val="00712CB7"/>
    <w:rsid w:val="00713568"/>
    <w:rsid w:val="00713887"/>
    <w:rsid w:val="007148D3"/>
    <w:rsid w:val="00715AB0"/>
    <w:rsid w:val="00715B9A"/>
    <w:rsid w:val="00716578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08A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4D52"/>
    <w:rsid w:val="00835F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2ED8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A7CB9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089D"/>
    <w:rsid w:val="008D1BF3"/>
    <w:rsid w:val="008D1C36"/>
    <w:rsid w:val="008D204A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7CAB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27F"/>
    <w:rsid w:val="00943425"/>
    <w:rsid w:val="00943742"/>
    <w:rsid w:val="00945C05"/>
    <w:rsid w:val="00946945"/>
    <w:rsid w:val="00946A21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903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708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4379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79B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2A0B"/>
    <w:rsid w:val="00BA4212"/>
    <w:rsid w:val="00BA56D2"/>
    <w:rsid w:val="00BA718E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6333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BF1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647C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C7E0D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471C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6B11"/>
    <w:rsid w:val="00D86CA3"/>
    <w:rsid w:val="00D871CE"/>
    <w:rsid w:val="00D873F3"/>
    <w:rsid w:val="00D9196D"/>
    <w:rsid w:val="00D92982"/>
    <w:rsid w:val="00D96606"/>
    <w:rsid w:val="00D96B1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5E7A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04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1F5"/>
    <w:rsid w:val="00E33A20"/>
    <w:rsid w:val="00E34188"/>
    <w:rsid w:val="00E345CD"/>
    <w:rsid w:val="00E34B6E"/>
    <w:rsid w:val="00E35559"/>
    <w:rsid w:val="00E3566D"/>
    <w:rsid w:val="00E36997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773AE"/>
    <w:rsid w:val="00E80C28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4369"/>
    <w:rsid w:val="00EE500A"/>
    <w:rsid w:val="00EE6496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83A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3887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51721649-519B-4E25-9E81-0EC722D8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3503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Matteo Fiorani</cp:lastModifiedBy>
  <cp:revision>113</cp:revision>
  <cp:lastPrinted>2008-01-31T06:09:00Z</cp:lastPrinted>
  <dcterms:created xsi:type="dcterms:W3CDTF">2017-02-04T03:01:00Z</dcterms:created>
  <dcterms:modified xsi:type="dcterms:W3CDTF">2017-06-19T21:41:00Z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