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285A6FDB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4D4BBB">
        <w:rPr>
          <w:lang w:val="en-US"/>
        </w:rPr>
        <w:t>2537</w:t>
      </w:r>
    </w:p>
    <w:p w14:paraId="34D94E32" w14:textId="34E1C3BF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AA0708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0FA8EAC2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B046DB">
        <w:rPr>
          <w:sz w:val="22"/>
          <w:szCs w:val="22"/>
          <w:lang w:val="en-US"/>
        </w:rPr>
        <w:t>22.2</w:t>
      </w:r>
    </w:p>
    <w:p w14:paraId="5DAA27F0" w14:textId="26E14648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1C0487">
        <w:rPr>
          <w:sz w:val="22"/>
          <w:szCs w:val="22"/>
        </w:rPr>
        <w:t>, Vodafone</w:t>
      </w:r>
    </w:p>
    <w:p w14:paraId="63CB047E" w14:textId="4723B171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A52EE2">
        <w:rPr>
          <w:sz w:val="22"/>
          <w:szCs w:val="22"/>
        </w:rPr>
        <w:t>Xn handover</w:t>
      </w:r>
      <w:r w:rsidR="004A5022">
        <w:rPr>
          <w:sz w:val="22"/>
          <w:szCs w:val="22"/>
        </w:rPr>
        <w:t xml:space="preserve"> in disaggregated gNB</w:t>
      </w:r>
      <w:r w:rsidR="0026042E">
        <w:rPr>
          <w:sz w:val="22"/>
          <w:szCs w:val="22"/>
        </w:rPr>
        <w:t xml:space="preserve"> with E1</w:t>
      </w:r>
      <w:r w:rsidR="006A1472">
        <w:rPr>
          <w:sz w:val="22"/>
          <w:szCs w:val="22"/>
        </w:rPr>
        <w:t xml:space="preserve"> interface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060027CF" w:rsidR="00635621" w:rsidRDefault="007E1A74" w:rsidP="00635621">
      <w:r>
        <w:t xml:space="preserve">In [1-3] we discuss the motivation for introducing a new </w:t>
      </w:r>
      <w:r w:rsidR="001B07BC">
        <w:t xml:space="preserve">open </w:t>
      </w:r>
      <w:r>
        <w:t>interface between CU-CP and CU-UP, referred to as E1.</w:t>
      </w:r>
      <w:r w:rsidR="001C0487">
        <w:t xml:space="preserve"> In [4] we present the</w:t>
      </w:r>
      <w:r w:rsidR="00872350">
        <w:t xml:space="preserve"> stage 2</w:t>
      </w:r>
      <w:r w:rsidR="001C0487">
        <w:t xml:space="preserve"> call-flow for the Xn handover in </w:t>
      </w:r>
      <w:r w:rsidR="00DC4CF3">
        <w:t xml:space="preserve">a </w:t>
      </w:r>
      <w:r w:rsidR="001C0487">
        <w:t xml:space="preserve">disaggregated gNB, </w:t>
      </w:r>
      <w:r w:rsidR="001C0487" w:rsidRPr="00872350">
        <w:rPr>
          <w:b/>
        </w:rPr>
        <w:t>without</w:t>
      </w:r>
      <w:r w:rsidR="001C0487">
        <w:t xml:space="preserve"> </w:t>
      </w:r>
      <w:r w:rsidR="00872350">
        <w:t>the</w:t>
      </w:r>
      <w:r w:rsidR="001C0487">
        <w:t xml:space="preserve"> E1</w:t>
      </w:r>
      <w:r w:rsidR="00872350">
        <w:t xml:space="preserve"> interface</w:t>
      </w:r>
      <w:r w:rsidR="001C0487">
        <w:t xml:space="preserve">. </w:t>
      </w:r>
      <w:r>
        <w:t xml:space="preserve">In this contribution, </w:t>
      </w:r>
      <w:r w:rsidR="00872350">
        <w:t xml:space="preserve">we present the stage 2 call-flow for the Xn handover in a disaggregated gNB, </w:t>
      </w:r>
      <w:r w:rsidR="00872350" w:rsidRPr="00872350">
        <w:rPr>
          <w:b/>
        </w:rPr>
        <w:t>with</w:t>
      </w:r>
      <w:r w:rsidR="00872350">
        <w:t xml:space="preserve"> the E1 interface.</w:t>
      </w:r>
      <w:r w:rsidR="00AA5A31">
        <w:t xml:space="preserve"> </w:t>
      </w:r>
      <w:r w:rsidR="00385F04">
        <w:t>The call-flow</w:t>
      </w:r>
      <w:r w:rsidR="00872350">
        <w:t>s</w:t>
      </w:r>
      <w:r w:rsidR="00385F04">
        <w:t xml:space="preserve"> are very similar, with the only difference that some </w:t>
      </w:r>
      <w:r w:rsidR="00872350">
        <w:t>extra-</w:t>
      </w:r>
      <w:r w:rsidR="00385F04">
        <w:t>steps</w:t>
      </w:r>
      <w:r w:rsidR="00872350">
        <w:t xml:space="preserve"> (highlighted in blue)</w:t>
      </w:r>
      <w:r w:rsidR="00385F04">
        <w:t xml:space="preserve"> are performed over </w:t>
      </w:r>
      <w:r w:rsidR="00F91B2B">
        <w:t xml:space="preserve">the </w:t>
      </w:r>
      <w:r w:rsidR="00385F04">
        <w:t>open E1 interface</w:t>
      </w:r>
      <w:r w:rsidR="00F91B2B">
        <w:t xml:space="preserve">. </w:t>
      </w:r>
      <w:r w:rsidR="004916E4">
        <w:t>These steps are needed also</w:t>
      </w:r>
      <w:r w:rsidR="00320BC3">
        <w:t xml:space="preserve"> without the E1 interface</w:t>
      </w:r>
      <w:r w:rsidR="004916E4">
        <w:t xml:space="preserve"> in [4], </w:t>
      </w:r>
      <w:r w:rsidR="00320BC3">
        <w:t xml:space="preserve">but </w:t>
      </w:r>
      <w:r w:rsidR="004916E4">
        <w:t xml:space="preserve">they are not shown because they are executed over </w:t>
      </w:r>
      <w:r w:rsidR="00716578">
        <w:t>a proprietary</w:t>
      </w:r>
      <w:r w:rsidR="003D08A2">
        <w:t xml:space="preserve"> (or an internal)</w:t>
      </w:r>
      <w:r w:rsidR="00716578">
        <w:t xml:space="preserve"> interface.</w:t>
      </w:r>
      <w:r w:rsidR="00F91B2B">
        <w:t xml:space="preserve">  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7A89F479" w14:textId="3BB9D07C" w:rsidR="00F40D1B" w:rsidRDefault="008573EE" w:rsidP="00D31861">
      <w:pPr>
        <w:pStyle w:val="B1"/>
        <w:spacing w:after="240"/>
        <w:ind w:left="0" w:firstLine="0"/>
        <w:jc w:val="both"/>
      </w:pPr>
      <w:r>
        <w:t xml:space="preserve">We assume that the Xn handover involves changing both the CU-CP and the CU-UP. This is the most comprehensive and complex of all the possible </w:t>
      </w:r>
      <w:r w:rsidR="00DE3898">
        <w:t>handover</w:t>
      </w:r>
      <w:r>
        <w:t xml:space="preserve"> scenarios. The </w:t>
      </w:r>
      <w:r w:rsidR="00DE3898">
        <w:t xml:space="preserve">other </w:t>
      </w:r>
      <w:r>
        <w:t>handover</w:t>
      </w:r>
      <w:r w:rsidR="001A02A0">
        <w:t xml:space="preserve"> procedures</w:t>
      </w:r>
      <w:r>
        <w:t xml:space="preserve"> can be logically derived from the procedure illustrated </w:t>
      </w:r>
      <w:r w:rsidR="001A02A0">
        <w:t>in this contribution (e.g., intra</w:t>
      </w:r>
      <w:r w:rsidR="009520B4">
        <w:t>-CU-CP and/or intra-CU-UP handover</w:t>
      </w:r>
      <w:r w:rsidR="00D31861">
        <w:t xml:space="preserve"> procedures</w:t>
      </w:r>
      <w:r w:rsidR="009520B4">
        <w:t>)</w:t>
      </w:r>
      <w:r>
        <w:t xml:space="preserve">. </w:t>
      </w:r>
      <w:r w:rsidR="00C6734C">
        <w:rPr>
          <w:rFonts w:eastAsia="SimSun"/>
          <w:lang w:eastAsia="zh-CN"/>
        </w:rPr>
        <w:t xml:space="preserve">The </w:t>
      </w:r>
      <w:r w:rsidR="00CD2CDA">
        <w:rPr>
          <w:rFonts w:eastAsia="SimSun"/>
          <w:lang w:eastAsia="zh-CN"/>
        </w:rPr>
        <w:t xml:space="preserve">Xn handover </w:t>
      </w:r>
      <w:r w:rsidR="00C6734C">
        <w:t>call-flow is shown in Fig. 1.</w:t>
      </w:r>
    </w:p>
    <w:p w14:paraId="7871BC8E" w14:textId="5643753D" w:rsidR="00547828" w:rsidRDefault="00547828" w:rsidP="00D31861">
      <w:pPr>
        <w:pStyle w:val="B1"/>
        <w:spacing w:after="120"/>
        <w:ind w:left="0" w:firstLine="0"/>
        <w:jc w:val="both"/>
      </w:pPr>
      <w:r>
        <w:t>The following terminology is utilized to describe the entities involved in the procedure:</w:t>
      </w:r>
    </w:p>
    <w:p w14:paraId="3CA15230" w14:textId="156C10F5" w:rsidR="001806C9" w:rsidRDefault="001806C9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S-gNB: source gNB</w:t>
      </w:r>
    </w:p>
    <w:p w14:paraId="6DD3487D" w14:textId="4CC72BF7" w:rsidR="001806C9" w:rsidRDefault="001806C9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T-gNB: target gNB</w:t>
      </w:r>
    </w:p>
    <w:p w14:paraId="09BCE555" w14:textId="713DE097" w:rsidR="00547828" w:rsidRDefault="00547828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 xml:space="preserve">S-DU: source </w:t>
      </w:r>
      <w:r w:rsidR="00CA3D81">
        <w:t>gNB-</w:t>
      </w:r>
      <w:r>
        <w:t>DU</w:t>
      </w:r>
    </w:p>
    <w:p w14:paraId="02BBD4A2" w14:textId="433A37B0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 xml:space="preserve">S-CU-UP: source </w:t>
      </w:r>
      <w:r w:rsidR="00CA3D81">
        <w:t>gNB-</w:t>
      </w:r>
      <w:r>
        <w:t>CU-UP</w:t>
      </w:r>
    </w:p>
    <w:p w14:paraId="0A0BAC11" w14:textId="5527BCA3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 xml:space="preserve">S-CU-CP: source </w:t>
      </w:r>
      <w:r w:rsidR="00CA3D81">
        <w:t>gNB-</w:t>
      </w:r>
      <w:r>
        <w:t>CU-CP</w:t>
      </w:r>
    </w:p>
    <w:p w14:paraId="3E92AF99" w14:textId="7570052A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 xml:space="preserve">T-DU: target </w:t>
      </w:r>
      <w:r w:rsidR="00CA3D81">
        <w:t>gNB-</w:t>
      </w:r>
      <w:r>
        <w:t>DU</w:t>
      </w:r>
    </w:p>
    <w:p w14:paraId="68A18056" w14:textId="231A5E2D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>T-CU-UP: target CU-UP</w:t>
      </w:r>
    </w:p>
    <w:p w14:paraId="16C543FA" w14:textId="7661F514" w:rsidR="00547828" w:rsidRDefault="00547828" w:rsidP="00D31861">
      <w:pPr>
        <w:pStyle w:val="B1"/>
        <w:numPr>
          <w:ilvl w:val="0"/>
          <w:numId w:val="37"/>
        </w:numPr>
        <w:spacing w:after="240"/>
        <w:ind w:left="714" w:hanging="357"/>
        <w:jc w:val="both"/>
      </w:pPr>
      <w:r>
        <w:t>T-CU-CP: target CU-CP</w:t>
      </w:r>
    </w:p>
    <w:p w14:paraId="799381C8" w14:textId="1626DD47" w:rsidR="00547828" w:rsidRDefault="00547828" w:rsidP="008F1EBD">
      <w:pPr>
        <w:pStyle w:val="B1"/>
        <w:spacing w:after="240"/>
        <w:ind w:left="0" w:firstLine="0"/>
        <w:jc w:val="both"/>
      </w:pPr>
      <w:r>
        <w:t>The call-flow can be</w:t>
      </w:r>
      <w:r w:rsidR="00D31861">
        <w:t xml:space="preserve"> logically</w:t>
      </w:r>
      <w:r>
        <w:t xml:space="preserve"> divided in</w:t>
      </w:r>
      <w:r w:rsidR="0080116D">
        <w:t>to</w:t>
      </w:r>
      <w:r>
        <w:t xml:space="preserve"> three phases.</w:t>
      </w:r>
    </w:p>
    <w:p w14:paraId="4A25DDA0" w14:textId="48DF9713" w:rsidR="00547828" w:rsidRDefault="00D31861" w:rsidP="00FB3BE6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first phase is the Xn handover preparation</w:t>
      </w:r>
      <w:r w:rsidR="003C4806">
        <w:t>:</w:t>
      </w:r>
    </w:p>
    <w:p w14:paraId="02D1CF61" w14:textId="1FE34284" w:rsidR="00C54047" w:rsidRDefault="00547828" w:rsidP="00D83E4C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UE sends a RRC </w:t>
      </w:r>
      <w:r w:rsidR="00D35B55">
        <w:t>MEASUREMENT REPORT</w:t>
      </w:r>
      <w:r>
        <w:t xml:space="preserve"> to </w:t>
      </w:r>
      <w:r w:rsidR="00FA6E68">
        <w:t>S-</w:t>
      </w:r>
      <w:r w:rsidR="00C54047">
        <w:t xml:space="preserve">DU. </w:t>
      </w:r>
      <w:r w:rsidR="00FA6E68">
        <w:t>The event that trigger</w:t>
      </w:r>
      <w:r w:rsidR="00D83E4C">
        <w:t>s</w:t>
      </w:r>
      <w:r w:rsidR="00FA6E68">
        <w:t xml:space="preserve"> the measurement report depend</w:t>
      </w:r>
      <w:r w:rsidR="00835F6F">
        <w:t>s</w:t>
      </w:r>
      <w:r w:rsidR="00FA6E68">
        <w:t xml:space="preserve"> on the UE measurement configuration. </w:t>
      </w:r>
    </w:p>
    <w:p w14:paraId="6C7B5E8C" w14:textId="14F490B5" w:rsidR="00C54047" w:rsidRDefault="00C54047" w:rsidP="0003553D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S-DU employs the F1AP UL RRC TRANSFER message </w:t>
      </w:r>
      <w:r w:rsidR="00A2674F">
        <w:t>to forward the RRC measurement report</w:t>
      </w:r>
      <w:r w:rsidR="00D35B55">
        <w:t xml:space="preserve"> </w:t>
      </w:r>
      <w:r>
        <w:t xml:space="preserve">to S-CU-CP. </w:t>
      </w:r>
    </w:p>
    <w:p w14:paraId="21179C13" w14:textId="0D650004" w:rsidR="00D83E4C" w:rsidRDefault="00066041" w:rsidP="005A56BD">
      <w:pPr>
        <w:pStyle w:val="B1"/>
        <w:numPr>
          <w:ilvl w:val="1"/>
          <w:numId w:val="36"/>
        </w:numPr>
        <w:spacing w:after="120"/>
        <w:jc w:val="both"/>
      </w:pPr>
      <w:r>
        <w:t>S-CU-CP takes the handover decision</w:t>
      </w:r>
      <w:r w:rsidR="00784A89">
        <w:t>, based on the content of the RRC measurement report</w:t>
      </w:r>
      <w:r>
        <w:t xml:space="preserve">. </w:t>
      </w:r>
      <w:r w:rsidR="005F13B0">
        <w:t>S-gNB (</w:t>
      </w:r>
      <w:r w:rsidR="005A56BD">
        <w:t>S-CU-CP</w:t>
      </w:r>
      <w:r w:rsidR="005F13B0">
        <w:t>)</w:t>
      </w:r>
      <w:r w:rsidR="005A56BD">
        <w:t xml:space="preserve"> sends </w:t>
      </w:r>
      <w:r w:rsidR="0027260D">
        <w:t xml:space="preserve">the </w:t>
      </w:r>
      <w:r w:rsidR="005A56BD">
        <w:t xml:space="preserve">XnAP </w:t>
      </w:r>
      <w:r w:rsidR="00CB1A38">
        <w:t>‘</w:t>
      </w:r>
      <w:r w:rsidR="005A56BD">
        <w:t>HANDOVER REQUEST</w:t>
      </w:r>
      <w:r w:rsidR="00CD19A3">
        <w:t>’</w:t>
      </w:r>
      <w:r w:rsidR="005A56BD">
        <w:t xml:space="preserve"> </w:t>
      </w:r>
      <w:r>
        <w:t xml:space="preserve">message </w:t>
      </w:r>
      <w:r w:rsidR="005A56BD">
        <w:t xml:space="preserve">to </w:t>
      </w:r>
      <w:r w:rsidR="005F13B0">
        <w:t>T-gNB (</w:t>
      </w:r>
      <w:r w:rsidR="005A56BD">
        <w:t>T-CU-CP</w:t>
      </w:r>
      <w:r w:rsidR="005F13B0">
        <w:t>)</w:t>
      </w:r>
      <w:r w:rsidR="005A56BD">
        <w:t xml:space="preserve">, </w:t>
      </w:r>
      <w:r w:rsidR="005A56BD" w:rsidRPr="005A56BD">
        <w:t xml:space="preserve">passing necessary information to prepare the </w:t>
      </w:r>
      <w:r w:rsidR="00CD19A3">
        <w:t>handover</w:t>
      </w:r>
      <w:r w:rsidR="005A56BD" w:rsidRPr="005A56BD">
        <w:t xml:space="preserve"> at the target side</w:t>
      </w:r>
      <w:r w:rsidR="00784A89">
        <w:t>.</w:t>
      </w:r>
    </w:p>
    <w:p w14:paraId="34AD7D9E" w14:textId="4763C31B" w:rsidR="00CD19A3" w:rsidRDefault="00CD19A3" w:rsidP="005A56BD">
      <w:pPr>
        <w:pStyle w:val="B1"/>
        <w:numPr>
          <w:ilvl w:val="1"/>
          <w:numId w:val="36"/>
        </w:numPr>
        <w:spacing w:after="120"/>
        <w:jc w:val="both"/>
      </w:pPr>
      <w:r>
        <w:t>T-CU-CP perform</w:t>
      </w:r>
      <w:r w:rsidR="00395957">
        <w:t>s</w:t>
      </w:r>
      <w:r>
        <w:t xml:space="preserve"> admission control</w:t>
      </w:r>
      <w:r w:rsidR="00784A89">
        <w:t>, c</w:t>
      </w:r>
      <w:r>
        <w:t xml:space="preserve">reates </w:t>
      </w:r>
      <w:r w:rsidR="000F1EEE">
        <w:t>a</w:t>
      </w:r>
      <w:r>
        <w:t xml:space="preserve"> U</w:t>
      </w:r>
      <w:r w:rsidR="00792932">
        <w:t xml:space="preserve">E context, </w:t>
      </w:r>
      <w:r>
        <w:t xml:space="preserve">identifies </w:t>
      </w:r>
      <w:r w:rsidR="002A7867">
        <w:t>T-</w:t>
      </w:r>
      <w:r w:rsidRPr="0022018C">
        <w:t>DU</w:t>
      </w:r>
      <w:r w:rsidR="00784A89">
        <w:t xml:space="preserve">, and selects T-CU-UP. Then, </w:t>
      </w:r>
      <w:r w:rsidR="002A7867">
        <w:t xml:space="preserve">T-CU-CP sends </w:t>
      </w:r>
      <w:r w:rsidR="00C37FD6">
        <w:t>the</w:t>
      </w:r>
      <w:r w:rsidR="002A7867">
        <w:t xml:space="preserve"> F1-AP CONTEXT SETUP REQUEST</w:t>
      </w:r>
      <w:r w:rsidR="00066041">
        <w:t xml:space="preserve"> message</w:t>
      </w:r>
      <w:r w:rsidR="002A7867">
        <w:t xml:space="preserve"> to T-DU</w:t>
      </w:r>
      <w:r w:rsidR="007A2C2D">
        <w:t xml:space="preserve">, including </w:t>
      </w:r>
      <w:r w:rsidR="00213887">
        <w:t xml:space="preserve">UE context information and </w:t>
      </w:r>
      <w:r w:rsidR="00DE73D6">
        <w:t>CU-UP-</w:t>
      </w:r>
      <w:r w:rsidR="007A2C2D">
        <w:t>UL</w:t>
      </w:r>
      <w:r w:rsidR="00DE73D6">
        <w:t>-</w:t>
      </w:r>
      <w:r w:rsidR="007A2C2D">
        <w:t>TEID for data radio bearers</w:t>
      </w:r>
      <w:r w:rsidR="002A7867">
        <w:t>.</w:t>
      </w:r>
    </w:p>
    <w:p w14:paraId="64238D93" w14:textId="3D4F5C73" w:rsidR="00561A81" w:rsidRDefault="00561A81" w:rsidP="005A56BD">
      <w:pPr>
        <w:pStyle w:val="B1"/>
        <w:numPr>
          <w:ilvl w:val="1"/>
          <w:numId w:val="36"/>
        </w:numPr>
        <w:spacing w:after="120"/>
        <w:jc w:val="both"/>
      </w:pPr>
      <w:r>
        <w:lastRenderedPageBreak/>
        <w:t>T-DU perform</w:t>
      </w:r>
      <w:r w:rsidR="006E34A5">
        <w:t>s</w:t>
      </w:r>
      <w:r>
        <w:t xml:space="preserve"> admission control</w:t>
      </w:r>
      <w:r w:rsidR="00784A89">
        <w:t>,</w:t>
      </w:r>
      <w:r>
        <w:t xml:space="preserve"> </w:t>
      </w:r>
      <w:r w:rsidR="00792932">
        <w:t>configures</w:t>
      </w:r>
      <w:r>
        <w:t xml:space="preserve"> the </w:t>
      </w:r>
      <w:r w:rsidR="00E33A20">
        <w:t>lower-layer</w:t>
      </w:r>
      <w:r w:rsidR="001C2BD9">
        <w:t>s</w:t>
      </w:r>
      <w:r w:rsidR="00FE21EB">
        <w:t>,</w:t>
      </w:r>
      <w:r w:rsidR="00C37FD6">
        <w:t xml:space="preserve"> </w:t>
      </w:r>
      <w:r w:rsidR="001C2BD9">
        <w:t xml:space="preserve">and </w:t>
      </w:r>
      <w:r w:rsidR="00207BCD">
        <w:t>creates a local UE context</w:t>
      </w:r>
      <w:r w:rsidR="00B968FD">
        <w:t xml:space="preserve"> (including a C-RNTI for the UE)</w:t>
      </w:r>
      <w:r w:rsidR="00A1227F">
        <w:t xml:space="preserve">. </w:t>
      </w:r>
      <w:r w:rsidR="00ED34A7">
        <w:t xml:space="preserve">Then, </w:t>
      </w:r>
      <w:r w:rsidR="00E33A20">
        <w:t xml:space="preserve">T-DU sends </w:t>
      </w:r>
      <w:r w:rsidR="00066041">
        <w:t xml:space="preserve">the </w:t>
      </w:r>
      <w:r w:rsidR="00E33A20">
        <w:t xml:space="preserve">F1-AP CONTEXT SETUP RESPONSE </w:t>
      </w:r>
      <w:r w:rsidR="00066041">
        <w:t xml:space="preserve">message </w:t>
      </w:r>
      <w:r w:rsidR="00E33A20">
        <w:t>to T-</w:t>
      </w:r>
      <w:r w:rsidR="0022018C">
        <w:t xml:space="preserve">CU-CP, </w:t>
      </w:r>
      <w:r w:rsidR="00792932">
        <w:t>including</w:t>
      </w:r>
      <w:r w:rsidR="00E33A20">
        <w:t xml:space="preserve"> lower-layer</w:t>
      </w:r>
      <w:r w:rsidR="00E61AE6">
        <w:t>s</w:t>
      </w:r>
      <w:r w:rsidR="00E33A20">
        <w:t xml:space="preserve"> configuration</w:t>
      </w:r>
      <w:r w:rsidR="00A1227F">
        <w:t>,</w:t>
      </w:r>
      <w:r w:rsidR="00BE5DC6">
        <w:t xml:space="preserve"> </w:t>
      </w:r>
      <w:r w:rsidR="00754891">
        <w:t xml:space="preserve">C-RNTI, </w:t>
      </w:r>
      <w:r w:rsidR="00BE5DC6">
        <w:t xml:space="preserve">and </w:t>
      </w:r>
      <w:r w:rsidR="001C2BD9">
        <w:t>DU</w:t>
      </w:r>
      <w:r w:rsidR="00DE73D6">
        <w:t>-</w:t>
      </w:r>
      <w:r w:rsidR="00BE5DC6">
        <w:t>DL</w:t>
      </w:r>
      <w:r w:rsidR="00DE73D6">
        <w:t>-</w:t>
      </w:r>
      <w:r w:rsidR="00BE5DC6">
        <w:t xml:space="preserve">TEID </w:t>
      </w:r>
      <w:r w:rsidR="00705147">
        <w:t>for</w:t>
      </w:r>
      <w:r w:rsidR="00BE5DC6">
        <w:t xml:space="preserve"> data radio bearers</w:t>
      </w:r>
      <w:r w:rsidR="00E33A20">
        <w:t xml:space="preserve">. </w:t>
      </w:r>
    </w:p>
    <w:p w14:paraId="1AB18A8A" w14:textId="4D8A966A" w:rsidR="001F4B87" w:rsidRDefault="001F4B87" w:rsidP="001F4B87">
      <w:pPr>
        <w:pStyle w:val="B1"/>
        <w:numPr>
          <w:ilvl w:val="1"/>
          <w:numId w:val="36"/>
        </w:numPr>
        <w:spacing w:after="120"/>
        <w:jc w:val="both"/>
      </w:pPr>
      <w:r>
        <w:t xml:space="preserve">T-CU-CP sends </w:t>
      </w:r>
      <w:r w:rsidR="00066041">
        <w:t>the</w:t>
      </w:r>
      <w:r>
        <w:t xml:space="preserve"> E1-AP BEARER SETUP</w:t>
      </w:r>
      <w:r w:rsidR="005A1DF3">
        <w:t xml:space="preserve"> </w:t>
      </w:r>
      <w:r w:rsidR="000F1EEE">
        <w:t>message</w:t>
      </w:r>
      <w:r>
        <w:t xml:space="preserve"> to T-CU-</w:t>
      </w:r>
      <w:r w:rsidR="001C2BD9">
        <w:t>U</w:t>
      </w:r>
      <w:r>
        <w:t>P</w:t>
      </w:r>
      <w:r w:rsidR="00C37FD6">
        <w:t>, including</w:t>
      </w:r>
      <w:r w:rsidR="006434F4">
        <w:t xml:space="preserve"> </w:t>
      </w:r>
      <w:r w:rsidR="00C37FD6">
        <w:t>information for security</w:t>
      </w:r>
      <w:r w:rsidR="00931DE4">
        <w:t xml:space="preserve"> configuration</w:t>
      </w:r>
      <w:r w:rsidR="000F1EEE">
        <w:t xml:space="preserve"> and </w:t>
      </w:r>
      <w:r w:rsidR="00C37FD6">
        <w:t>QoS-flows to DRB mapping</w:t>
      </w:r>
      <w:r w:rsidR="000F1EEE">
        <w:t>, and DU-DL-TEID</w:t>
      </w:r>
      <w:r w:rsidR="00C37FD6">
        <w:t>.</w:t>
      </w:r>
    </w:p>
    <w:p w14:paraId="5A4BAF19" w14:textId="4935428C" w:rsidR="00FE21EB" w:rsidRDefault="00FE21EB" w:rsidP="001F4B87">
      <w:pPr>
        <w:pStyle w:val="B1"/>
        <w:numPr>
          <w:ilvl w:val="1"/>
          <w:numId w:val="36"/>
        </w:numPr>
        <w:spacing w:after="120"/>
        <w:jc w:val="both"/>
      </w:pPr>
      <w:r>
        <w:t xml:space="preserve">T-CU-UP </w:t>
      </w:r>
      <w:r w:rsidR="00732A55">
        <w:t xml:space="preserve">applies the configuration received from T-CU-CP. Then, T-CU-UP sends the E1AP </w:t>
      </w:r>
      <w:r w:rsidR="007C3075">
        <w:t xml:space="preserve">BEARER SETUP RESPONSE message </w:t>
      </w:r>
      <w:r w:rsidR="00732A55">
        <w:t>to T-CU-CP.</w:t>
      </w:r>
    </w:p>
    <w:p w14:paraId="67026A93" w14:textId="38461804" w:rsidR="00CB1A38" w:rsidRDefault="005F13B0" w:rsidP="00CB1A38">
      <w:pPr>
        <w:pStyle w:val="B1"/>
        <w:numPr>
          <w:ilvl w:val="1"/>
          <w:numId w:val="36"/>
        </w:numPr>
        <w:spacing w:after="120"/>
        <w:jc w:val="both"/>
      </w:pPr>
      <w:r>
        <w:t>T-gNB (</w:t>
      </w:r>
      <w:r w:rsidR="00CB1A38">
        <w:t>T-CU-CP</w:t>
      </w:r>
      <w:r>
        <w:t>)</w:t>
      </w:r>
      <w:r w:rsidR="00CB1A38">
        <w:t xml:space="preserve"> sends the XnAP HANDOVER REQUEST </w:t>
      </w:r>
      <w:r w:rsidR="00A2674F" w:rsidRPr="00CB1A38">
        <w:t xml:space="preserve">ACKNOWLEDGE </w:t>
      </w:r>
      <w:r w:rsidR="00CB1A38">
        <w:t xml:space="preserve">to </w:t>
      </w:r>
      <w:r>
        <w:t>S-gNB (</w:t>
      </w:r>
      <w:r w:rsidR="00CB1A38">
        <w:t>S-CU-CP</w:t>
      </w:r>
      <w:r>
        <w:t>)</w:t>
      </w:r>
      <w:r w:rsidR="00CB1A38">
        <w:t xml:space="preserve">. </w:t>
      </w:r>
      <w:r w:rsidR="00CB1A38" w:rsidRPr="00CB1A38">
        <w:t xml:space="preserve">The </w:t>
      </w:r>
      <w:r w:rsidR="00215C94">
        <w:t xml:space="preserve">XnAP </w:t>
      </w:r>
      <w:r w:rsidR="00CB1A38" w:rsidRPr="00CB1A38">
        <w:t>HANDOVER REQUEST ACKNOWLEDGE message includes a transparent container to be sent to the UE as an RRC message to perform the handover</w:t>
      </w:r>
      <w:r w:rsidR="00754891">
        <w:t xml:space="preserve"> (includes C-RNTI)</w:t>
      </w:r>
      <w:r w:rsidR="00CB1A38" w:rsidRPr="00CB1A38">
        <w:t xml:space="preserve">. The </w:t>
      </w:r>
      <w:r w:rsidR="00215C94">
        <w:t xml:space="preserve">XnAP </w:t>
      </w:r>
      <w:r w:rsidR="00CB1A38" w:rsidRPr="00CB1A38">
        <w:t xml:space="preserve">HANDOVER REQUEST ACKNOWLEDGE message may also include RNL/TNL information for the </w:t>
      </w:r>
      <w:r w:rsidR="0034611F">
        <w:t xml:space="preserve">data </w:t>
      </w:r>
      <w:r w:rsidR="00CB1A38" w:rsidRPr="00CB1A38">
        <w:t>f</w:t>
      </w:r>
      <w:r w:rsidR="008328D8">
        <w:t>orwarding tunnels</w:t>
      </w:r>
      <w:r w:rsidR="00F21613">
        <w:t xml:space="preserve"> (if applicable)</w:t>
      </w:r>
      <w:r w:rsidR="008328D8">
        <w:t>.</w:t>
      </w:r>
    </w:p>
    <w:p w14:paraId="1CD57CE1" w14:textId="4340D796" w:rsidR="00C422A9" w:rsidRDefault="001859AE" w:rsidP="005A1DF3">
      <w:pPr>
        <w:pStyle w:val="B1"/>
        <w:spacing w:after="120"/>
        <w:ind w:left="851"/>
        <w:jc w:val="both"/>
      </w:pPr>
      <w:r>
        <w:t>NOTE: It is possible that steps 4-7 are performed in parallel if the T-CU-CP knows the DU-DL-TEID.</w:t>
      </w:r>
    </w:p>
    <w:p w14:paraId="58698156" w14:textId="77777777" w:rsidR="00C422A9" w:rsidRDefault="00C422A9" w:rsidP="00C422A9">
      <w:pPr>
        <w:pStyle w:val="B1"/>
        <w:spacing w:after="120"/>
        <w:jc w:val="both"/>
      </w:pPr>
    </w:p>
    <w:p w14:paraId="50F95E35" w14:textId="4AC63465" w:rsidR="00AF7B2B" w:rsidRDefault="00717839" w:rsidP="00635621">
      <w:pPr>
        <w:pStyle w:val="B1"/>
        <w:ind w:left="0" w:firstLine="0"/>
        <w:jc w:val="both"/>
      </w:pPr>
      <w:r>
        <w:object w:dxaOrig="16185" w:dyaOrig="12345" w14:anchorId="1D9E3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7.25pt" o:ole="">
            <v:imagedata r:id="rId13" o:title=""/>
          </v:shape>
          <o:OLEObject Type="Embed" ProgID="Visio.Drawing.15" ShapeID="_x0000_i1025" DrawAspect="Content" ObjectID="_1559420613" r:id="rId14"/>
        </w:object>
      </w:r>
    </w:p>
    <w:p w14:paraId="68CDCB21" w14:textId="02D65FAA" w:rsidR="00F2305F" w:rsidRPr="00F2305F" w:rsidRDefault="00F2305F" w:rsidP="00F2305F">
      <w:pPr>
        <w:pStyle w:val="Reference"/>
        <w:numPr>
          <w:ilvl w:val="0"/>
          <w:numId w:val="0"/>
        </w:numPr>
        <w:ind w:left="567" w:hanging="567"/>
        <w:jc w:val="center"/>
        <w:rPr>
          <w:rFonts w:cs="Arial"/>
          <w:b/>
          <w:color w:val="231F20"/>
        </w:rPr>
      </w:pPr>
      <w:r w:rsidRPr="00F2305F">
        <w:rPr>
          <w:b/>
        </w:rPr>
        <w:t xml:space="preserve">Fig. 1: </w:t>
      </w:r>
      <w:r w:rsidR="00BE5A28">
        <w:rPr>
          <w:b/>
        </w:rPr>
        <w:t xml:space="preserve">Xn handover in </w:t>
      </w:r>
      <w:r w:rsidR="006A1472">
        <w:rPr>
          <w:b/>
        </w:rPr>
        <w:t>the disaggregated gNB deployment</w:t>
      </w:r>
      <w:r w:rsidR="00BE5A28">
        <w:rPr>
          <w:b/>
        </w:rPr>
        <w:t xml:space="preserve">. </w:t>
      </w:r>
    </w:p>
    <w:p w14:paraId="0570D2E0" w14:textId="6C3E6D7D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p w14:paraId="21E10BA9" w14:textId="10183326" w:rsidR="001859AE" w:rsidRDefault="001859AE" w:rsidP="001859AE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second phase is the Xn handover execution:</w:t>
      </w:r>
    </w:p>
    <w:p w14:paraId="12593570" w14:textId="36142921" w:rsidR="001859AE" w:rsidRDefault="001859AE" w:rsidP="001859AE">
      <w:pPr>
        <w:pStyle w:val="B1"/>
        <w:numPr>
          <w:ilvl w:val="0"/>
          <w:numId w:val="38"/>
        </w:numPr>
        <w:spacing w:after="120"/>
        <w:jc w:val="both"/>
      </w:pPr>
      <w:r>
        <w:t xml:space="preserve">S-CU-CP </w:t>
      </w:r>
      <w:r w:rsidR="009505FA">
        <w:t>sends the F1AP UE CONTEXT MODIFICATION</w:t>
      </w:r>
      <w:r w:rsidR="00525F94">
        <w:t xml:space="preserve"> REQUEST</w:t>
      </w:r>
      <w:r w:rsidR="009505FA">
        <w:t xml:space="preserve"> message to S-DU. The F1AP UE CONTEXT MODIFICATION</w:t>
      </w:r>
      <w:r w:rsidR="00190070">
        <w:t xml:space="preserve"> REQUEST </w:t>
      </w:r>
      <w:r w:rsidR="009505FA">
        <w:t>message includes a transparent container that carries the RRC message</w:t>
      </w:r>
      <w:r w:rsidR="00943425">
        <w:t xml:space="preserve"> to perform handover, which was generated by T-CU-CP and ciphered and integrity protected by S-CU-CP. </w:t>
      </w:r>
      <w:r w:rsidR="0083158E">
        <w:t>The F1AP UE CONTEXT MODIFICATION</w:t>
      </w:r>
      <w:r w:rsidR="00190070">
        <w:t xml:space="preserve"> REQUEST</w:t>
      </w:r>
      <w:r w:rsidR="0083158E">
        <w:t xml:space="preserve"> </w:t>
      </w:r>
      <w:r w:rsidR="002A5DA4">
        <w:t xml:space="preserve">message contains a </w:t>
      </w:r>
      <w:r w:rsidR="0083158E">
        <w:t xml:space="preserve">specific </w:t>
      </w:r>
      <w:r w:rsidR="00190070">
        <w:t>field</w:t>
      </w:r>
      <w:r w:rsidR="0083158E">
        <w:t xml:space="preserve"> value to </w:t>
      </w:r>
      <w:r w:rsidR="00B362F2">
        <w:t xml:space="preserve">inform </w:t>
      </w:r>
      <w:r w:rsidR="0083158E">
        <w:t xml:space="preserve">S-DU </w:t>
      </w:r>
      <w:r w:rsidR="00B362F2">
        <w:t>about the handover</w:t>
      </w:r>
      <w:r w:rsidR="0083158E">
        <w:t xml:space="preserve">. </w:t>
      </w:r>
    </w:p>
    <w:p w14:paraId="2ED97A80" w14:textId="1EC44F01" w:rsidR="00B362F2" w:rsidRDefault="00B362F2" w:rsidP="001859AE">
      <w:pPr>
        <w:pStyle w:val="B1"/>
        <w:numPr>
          <w:ilvl w:val="0"/>
          <w:numId w:val="38"/>
        </w:numPr>
        <w:spacing w:after="120"/>
        <w:jc w:val="both"/>
      </w:pPr>
      <w:r>
        <w:lastRenderedPageBreak/>
        <w:t>S-DU sends the F1AP UE CONTEXT MODIFICATION RESPONSE message to S-CU-CP to confirm that the handover is accepted.</w:t>
      </w:r>
    </w:p>
    <w:p w14:paraId="027AE305" w14:textId="7FFAA9BA" w:rsidR="00215C94" w:rsidRDefault="00215C94" w:rsidP="001859AE">
      <w:pPr>
        <w:pStyle w:val="B1"/>
        <w:numPr>
          <w:ilvl w:val="0"/>
          <w:numId w:val="38"/>
        </w:numPr>
        <w:spacing w:after="120"/>
        <w:jc w:val="both"/>
      </w:pPr>
      <w:r>
        <w:t>S-DU sends the RRC C</w:t>
      </w:r>
      <w:r w:rsidR="003D512C">
        <w:t>ONNECTION RECONFIGURATION MESSAGE to the UE.</w:t>
      </w:r>
    </w:p>
    <w:p w14:paraId="19667F53" w14:textId="19339366" w:rsidR="003D512C" w:rsidRDefault="005A1DF3" w:rsidP="001859AE">
      <w:pPr>
        <w:pStyle w:val="B1"/>
        <w:numPr>
          <w:ilvl w:val="0"/>
          <w:numId w:val="38"/>
        </w:numPr>
        <w:spacing w:after="120"/>
        <w:jc w:val="both"/>
      </w:pPr>
      <w:r>
        <w:t xml:space="preserve">S-CU-CP sends the E1AP </w:t>
      </w:r>
      <w:r w:rsidR="002A5DA4">
        <w:t xml:space="preserve">BEARER </w:t>
      </w:r>
      <w:r w:rsidR="00B362F2">
        <w:t>MODIFICATION</w:t>
      </w:r>
      <w:r w:rsidR="002A5DA4">
        <w:t xml:space="preserve"> message to S-CU-UP. The E1AP BEARER </w:t>
      </w:r>
      <w:r w:rsidR="00B362F2">
        <w:t xml:space="preserve">MODIFICATION </w:t>
      </w:r>
      <w:r w:rsidR="002A5DA4">
        <w:t xml:space="preserve">message may include the RNL/TNL information for the </w:t>
      </w:r>
      <w:r w:rsidR="0034611F">
        <w:t xml:space="preserve">data </w:t>
      </w:r>
      <w:r w:rsidR="002A5DA4">
        <w:t>forwarding tunnels</w:t>
      </w:r>
      <w:r w:rsidR="00F21613">
        <w:t xml:space="preserve"> (if applicable)</w:t>
      </w:r>
      <w:r w:rsidR="002A5DA4">
        <w:t xml:space="preserve">.  </w:t>
      </w:r>
    </w:p>
    <w:p w14:paraId="06629CDE" w14:textId="5FB58419" w:rsidR="009C3F51" w:rsidRDefault="00B362F2" w:rsidP="009C3F51">
      <w:pPr>
        <w:pStyle w:val="B1"/>
        <w:numPr>
          <w:ilvl w:val="0"/>
          <w:numId w:val="38"/>
        </w:numPr>
        <w:spacing w:after="120"/>
        <w:jc w:val="both"/>
      </w:pPr>
      <w:r>
        <w:t>S-</w:t>
      </w:r>
      <w:r w:rsidR="009C3F51">
        <w:t xml:space="preserve">CU-UP sends the E1AP BEARER MODIFICATION ACK message to S-CU-CP, including the </w:t>
      </w:r>
      <w:r w:rsidR="009C3F51" w:rsidRPr="002518D2">
        <w:t>uplink PDCP SN receiver status and the downlink PDCP SN transmitter status</w:t>
      </w:r>
      <w:r w:rsidR="009C3F51">
        <w:t>.</w:t>
      </w:r>
    </w:p>
    <w:p w14:paraId="38CB08DC" w14:textId="2685C94D" w:rsidR="00F81E6D" w:rsidRDefault="00176E27" w:rsidP="002518D2">
      <w:pPr>
        <w:pStyle w:val="B1"/>
        <w:numPr>
          <w:ilvl w:val="0"/>
          <w:numId w:val="38"/>
        </w:numPr>
        <w:spacing w:after="120"/>
        <w:jc w:val="both"/>
      </w:pPr>
      <w:r>
        <w:t>S-gNB (</w:t>
      </w:r>
      <w:r w:rsidR="00F81E6D">
        <w:t>S-CU-CP</w:t>
      </w:r>
      <w:r>
        <w:t>)</w:t>
      </w:r>
      <w:r w:rsidR="00F81E6D">
        <w:t xml:space="preserve"> sends the XnAP SN ST</w:t>
      </w:r>
      <w:r w:rsidR="002518D2">
        <w:t>ATUS TRANFER message to</w:t>
      </w:r>
      <w:r>
        <w:t xml:space="preserve"> T-gNB</w:t>
      </w:r>
      <w:r w:rsidR="002518D2">
        <w:t xml:space="preserve"> </w:t>
      </w:r>
      <w:r>
        <w:t>(</w:t>
      </w:r>
      <w:r w:rsidR="002518D2">
        <w:t>T-CU-CP</w:t>
      </w:r>
      <w:r>
        <w:t>)</w:t>
      </w:r>
      <w:r w:rsidR="002518D2">
        <w:t xml:space="preserve"> </w:t>
      </w:r>
      <w:r w:rsidR="00F45804">
        <w:t xml:space="preserve">to </w:t>
      </w:r>
      <w:r w:rsidR="002518D2" w:rsidRPr="002518D2">
        <w:t>convey the uplink PDCP SN receiver status and the downlink PDCP SN transmitter status</w:t>
      </w:r>
      <w:r w:rsidR="002518D2">
        <w:t>.</w:t>
      </w:r>
    </w:p>
    <w:p w14:paraId="0AFA25BF" w14:textId="40BA1340" w:rsidR="004B6E58" w:rsidRDefault="00176E27" w:rsidP="002518D2">
      <w:pPr>
        <w:pStyle w:val="B1"/>
        <w:numPr>
          <w:ilvl w:val="0"/>
          <w:numId w:val="38"/>
        </w:numPr>
        <w:spacing w:after="120"/>
        <w:jc w:val="both"/>
      </w:pPr>
      <w:r>
        <w:t>T</w:t>
      </w:r>
      <w:r w:rsidR="004B6E58">
        <w:t xml:space="preserve">-CU-CP sends the E1AP SN STATUS TRASNFER message to T-CU-UP to </w:t>
      </w:r>
      <w:r w:rsidR="004B6E58" w:rsidRPr="002518D2">
        <w:t>convey the uplink PDCP SN receiver status and the downlink PDCP SN transmitter status</w:t>
      </w:r>
      <w:r w:rsidR="004B6E58">
        <w:t>.</w:t>
      </w:r>
    </w:p>
    <w:p w14:paraId="6088B7DD" w14:textId="15F82402" w:rsidR="00534EA8" w:rsidRDefault="00534EA8" w:rsidP="002518D2">
      <w:pPr>
        <w:pStyle w:val="B1"/>
        <w:numPr>
          <w:ilvl w:val="0"/>
          <w:numId w:val="38"/>
        </w:numPr>
        <w:spacing w:after="120"/>
        <w:jc w:val="both"/>
      </w:pPr>
      <w:r>
        <w:t>Data forwarding may start from S</w:t>
      </w:r>
      <w:r w:rsidR="00B968FD">
        <w:t>-</w:t>
      </w:r>
      <w:r>
        <w:t>CU</w:t>
      </w:r>
      <w:r w:rsidR="00B968FD">
        <w:t>-</w:t>
      </w:r>
      <w:r>
        <w:t>UP to T</w:t>
      </w:r>
      <w:r w:rsidR="00B968FD">
        <w:t>-</w:t>
      </w:r>
      <w:r>
        <w:t>CU</w:t>
      </w:r>
      <w:r w:rsidR="00B968FD">
        <w:t>-</w:t>
      </w:r>
      <w:r>
        <w:t>UP (if applicable).</w:t>
      </w:r>
    </w:p>
    <w:p w14:paraId="019C92F0" w14:textId="0D2763ED" w:rsidR="00534EA8" w:rsidRDefault="00534EA8" w:rsidP="002518D2">
      <w:pPr>
        <w:pStyle w:val="B1"/>
        <w:numPr>
          <w:ilvl w:val="0"/>
          <w:numId w:val="38"/>
        </w:numPr>
        <w:spacing w:after="120"/>
        <w:jc w:val="both"/>
      </w:pPr>
      <w:r>
        <w:t xml:space="preserve">UE sends </w:t>
      </w:r>
      <w:r w:rsidR="00F1582F">
        <w:t xml:space="preserve">a </w:t>
      </w:r>
      <w:r>
        <w:t>RANDOM ACCESS preamble to T-DU. It may employ a dedicated RACH preamble if that was include</w:t>
      </w:r>
      <w:r w:rsidR="00F1582F">
        <w:t>d</w:t>
      </w:r>
      <w:r>
        <w:t xml:space="preserve"> in the RRC connection reconfiguration message.</w:t>
      </w:r>
    </w:p>
    <w:p w14:paraId="394D52E0" w14:textId="39F8104B" w:rsidR="00534EA8" w:rsidRDefault="00207BCD" w:rsidP="002518D2">
      <w:pPr>
        <w:pStyle w:val="B1"/>
        <w:numPr>
          <w:ilvl w:val="0"/>
          <w:numId w:val="38"/>
        </w:numPr>
        <w:spacing w:after="120"/>
        <w:jc w:val="both"/>
      </w:pPr>
      <w:r>
        <w:t>T</w:t>
      </w:r>
      <w:r w:rsidR="00534EA8">
        <w:t>-DU send</w:t>
      </w:r>
      <w:r w:rsidR="00F1582F">
        <w:t>s a RANDOM ACCESS RESPONSE</w:t>
      </w:r>
      <w:r>
        <w:t xml:space="preserve"> to UE. </w:t>
      </w:r>
    </w:p>
    <w:p w14:paraId="7C95F1CC" w14:textId="0F2EC144" w:rsidR="00B968FD" w:rsidRDefault="00B968FD" w:rsidP="002518D2">
      <w:pPr>
        <w:pStyle w:val="B1"/>
        <w:numPr>
          <w:ilvl w:val="0"/>
          <w:numId w:val="38"/>
        </w:numPr>
        <w:spacing w:after="120"/>
        <w:jc w:val="both"/>
      </w:pPr>
      <w:r>
        <w:t>UE sends the RRC CONNECTION CONFIGURATION COMPLETE to T-DU (include the C-RNTI to identify the UE).</w:t>
      </w:r>
    </w:p>
    <w:p w14:paraId="0FB90873" w14:textId="12B7B503" w:rsidR="009F67B2" w:rsidRDefault="009F67B2" w:rsidP="002518D2">
      <w:pPr>
        <w:pStyle w:val="B1"/>
        <w:numPr>
          <w:ilvl w:val="0"/>
          <w:numId w:val="38"/>
        </w:numPr>
        <w:spacing w:after="120"/>
        <w:jc w:val="both"/>
      </w:pPr>
      <w:r>
        <w:t>T-DU employs the F1AP UL RRC TRANSFER message to forward the RRC connection reconfiguration complete message to T-CU-CP.</w:t>
      </w:r>
    </w:p>
    <w:p w14:paraId="2CA7F880" w14:textId="142F0346" w:rsidR="009F67B2" w:rsidRDefault="00176E27" w:rsidP="00946417">
      <w:pPr>
        <w:pStyle w:val="B1"/>
        <w:numPr>
          <w:ilvl w:val="0"/>
          <w:numId w:val="38"/>
        </w:numPr>
        <w:spacing w:after="120"/>
        <w:jc w:val="both"/>
      </w:pPr>
      <w:r>
        <w:t>T-gNB (</w:t>
      </w:r>
      <w:r w:rsidR="009F67B2">
        <w:t>T-CU-CP</w:t>
      </w:r>
      <w:r>
        <w:t>)</w:t>
      </w:r>
      <w:r w:rsidR="009F67B2">
        <w:t xml:space="preserve"> sends a NGAP PATH SWITCH REQUEST message to AMF to inform that the UE has changed cell. AMF should then contact the UPF to modify PDU session (not shown).</w:t>
      </w:r>
    </w:p>
    <w:p w14:paraId="30A4B491" w14:textId="3359FB9D" w:rsidR="006D3D2D" w:rsidRDefault="00826198" w:rsidP="00946417">
      <w:pPr>
        <w:pStyle w:val="B1"/>
        <w:numPr>
          <w:ilvl w:val="0"/>
          <w:numId w:val="38"/>
        </w:numPr>
        <w:spacing w:after="120"/>
        <w:jc w:val="both"/>
      </w:pPr>
      <w:r>
        <w:t>AMF</w:t>
      </w:r>
      <w:r w:rsidR="00E94158">
        <w:t xml:space="preserve"> confirms the </w:t>
      </w:r>
      <w:r w:rsidR="000E55B5">
        <w:t xml:space="preserve">NGAP </w:t>
      </w:r>
      <w:r w:rsidR="00E94158">
        <w:t xml:space="preserve">PATH SWITCH REQUEST message with the </w:t>
      </w:r>
      <w:r w:rsidR="000E55B5">
        <w:t xml:space="preserve">NGAP </w:t>
      </w:r>
      <w:r w:rsidR="00E94158">
        <w:t>PATH SWITCH REQUEST ACKNOWLEDGE message.</w:t>
      </w:r>
    </w:p>
    <w:p w14:paraId="4D91D45A" w14:textId="17BB1F21" w:rsidR="00394B14" w:rsidRDefault="00394B14" w:rsidP="00394B14">
      <w:pPr>
        <w:pStyle w:val="B1"/>
        <w:spacing w:after="120"/>
        <w:ind w:left="284" w:firstLine="0"/>
        <w:jc w:val="both"/>
      </w:pPr>
      <w:r>
        <w:t xml:space="preserve">NOTE: </w:t>
      </w:r>
      <w:r w:rsidR="001E7469">
        <w:t>S</w:t>
      </w:r>
      <w:r>
        <w:t xml:space="preserve">teps </w:t>
      </w:r>
      <w:r w:rsidR="001E7469">
        <w:t>10 and 13</w:t>
      </w:r>
      <w:r>
        <w:t xml:space="preserve"> </w:t>
      </w:r>
      <w:r w:rsidR="008D1C36">
        <w:t>may</w:t>
      </w:r>
      <w:r>
        <w:t xml:space="preserve"> not </w:t>
      </w:r>
      <w:r w:rsidR="001E7469">
        <w:t xml:space="preserve">be </w:t>
      </w:r>
      <w:r>
        <w:t xml:space="preserve">required </w:t>
      </w:r>
      <w:r w:rsidR="001E7469">
        <w:t xml:space="preserve">in some cases, </w:t>
      </w:r>
      <w:r>
        <w:t xml:space="preserve">because F1AP and E1AP messages are transmitted using a reliable transport (SCTP/IP). </w:t>
      </w:r>
    </w:p>
    <w:p w14:paraId="31DA23C1" w14:textId="77777777" w:rsidR="002878BC" w:rsidRDefault="002878BC" w:rsidP="00394B14">
      <w:pPr>
        <w:pStyle w:val="B1"/>
        <w:spacing w:after="120"/>
        <w:ind w:left="284" w:firstLine="0"/>
        <w:jc w:val="both"/>
      </w:pPr>
    </w:p>
    <w:p w14:paraId="73CDD467" w14:textId="30E955E2" w:rsidR="002878BC" w:rsidRDefault="002878BC" w:rsidP="002878BC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last phase is the resource release in the source:</w:t>
      </w:r>
    </w:p>
    <w:p w14:paraId="389746F8" w14:textId="105920C3" w:rsidR="002878BC" w:rsidRDefault="00176E27" w:rsidP="001E7469">
      <w:pPr>
        <w:pStyle w:val="B1"/>
        <w:numPr>
          <w:ilvl w:val="0"/>
          <w:numId w:val="38"/>
        </w:numPr>
        <w:spacing w:after="120"/>
        <w:jc w:val="both"/>
      </w:pPr>
      <w:r>
        <w:t>T-gNB (</w:t>
      </w:r>
      <w:r w:rsidR="002878BC">
        <w:t>T-CU-CP</w:t>
      </w:r>
      <w:r>
        <w:t>)</w:t>
      </w:r>
      <w:r w:rsidR="002878BC">
        <w:t xml:space="preserve"> sends the XnAP UE CONTEXT RELEASE message to</w:t>
      </w:r>
      <w:r>
        <w:t xml:space="preserve"> S-gNB</w:t>
      </w:r>
      <w:r w:rsidR="002878BC">
        <w:t xml:space="preserve"> </w:t>
      </w:r>
      <w:r>
        <w:t>(</w:t>
      </w:r>
      <w:r w:rsidR="002878BC">
        <w:t>S-CU-CP</w:t>
      </w:r>
      <w:r>
        <w:t>)</w:t>
      </w:r>
      <w:r w:rsidR="002878BC">
        <w:t xml:space="preserve">. The XnAP UE CONTEXT RELEASE message informs </w:t>
      </w:r>
      <w:r>
        <w:t>S-gNB (</w:t>
      </w:r>
      <w:r w:rsidR="002878BC">
        <w:t>S-CU-CP</w:t>
      </w:r>
      <w:r>
        <w:t>)</w:t>
      </w:r>
      <w:r w:rsidR="002878BC">
        <w:t xml:space="preserve"> that the handover was successful.</w:t>
      </w:r>
    </w:p>
    <w:p w14:paraId="747AE151" w14:textId="23C9798B" w:rsidR="002878BC" w:rsidRDefault="009D6D5A" w:rsidP="001E7469">
      <w:pPr>
        <w:pStyle w:val="B1"/>
        <w:numPr>
          <w:ilvl w:val="0"/>
          <w:numId w:val="38"/>
        </w:numPr>
        <w:spacing w:after="120"/>
        <w:jc w:val="both"/>
      </w:pPr>
      <w:r>
        <w:t>S</w:t>
      </w:r>
      <w:r w:rsidR="00F346F8">
        <w:t>-CU-CP</w:t>
      </w:r>
      <w:r>
        <w:t xml:space="preserve"> sends the F1AP UE CONTEXT RELEASE message to S-DU, to allow T-DU to release the resources allocated to the UE.</w:t>
      </w:r>
    </w:p>
    <w:p w14:paraId="03489840" w14:textId="44E7464B" w:rsidR="005D4DDB" w:rsidRDefault="005D4DDB" w:rsidP="001E7469">
      <w:pPr>
        <w:pStyle w:val="B1"/>
        <w:numPr>
          <w:ilvl w:val="0"/>
          <w:numId w:val="38"/>
        </w:numPr>
        <w:spacing w:after="120"/>
        <w:jc w:val="both"/>
      </w:pPr>
      <w:r>
        <w:t>S-CU-UP sends the E1AP DATA FORWARD COMPLETE message to S-CU-CP as soon as the data forwarding to the target has been completed.</w:t>
      </w:r>
    </w:p>
    <w:p w14:paraId="3F89085F" w14:textId="51D28DC0" w:rsidR="006F5DF3" w:rsidRDefault="006F5DF3" w:rsidP="001E7469">
      <w:pPr>
        <w:pStyle w:val="B1"/>
        <w:numPr>
          <w:ilvl w:val="0"/>
          <w:numId w:val="38"/>
        </w:numPr>
        <w:spacing w:after="120"/>
        <w:jc w:val="both"/>
      </w:pPr>
      <w:r>
        <w:t>S-CU-CP sends the E1AP BEARER RELEASE message to S-CU-UP to release the data radio bearers and release the corresponding resources.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77777777" w:rsidR="00E124A3" w:rsidRDefault="00E124A3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We conclude with the following proposals:</w:t>
      </w:r>
    </w:p>
    <w:p w14:paraId="05D3A198" w14:textId="77777777" w:rsidR="006F5DF3" w:rsidRDefault="006F5DF3" w:rsidP="006F5DF3">
      <w:pPr>
        <w:pStyle w:val="TOC1"/>
        <w:jc w:val="both"/>
        <w:rPr>
          <w:noProof w:val="0"/>
        </w:rPr>
      </w:pPr>
      <w:r>
        <w:rPr>
          <w:noProof w:val="0"/>
        </w:rPr>
        <w:lastRenderedPageBreak/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proposed call-flow for Xn handover in disaggregated gNB deployment with E1 interface.</w:t>
      </w:r>
    </w:p>
    <w:p w14:paraId="22EAE544" w14:textId="588126BD" w:rsidR="006F5DF3" w:rsidRDefault="006F5DF3" w:rsidP="006F5DF3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TP in R3-17</w:t>
      </w:r>
      <w:r w:rsidR="004D4BBB">
        <w:rPr>
          <w:noProof w:val="0"/>
        </w:rPr>
        <w:t>2538</w:t>
      </w:r>
      <w:r>
        <w:rPr>
          <w:noProof w:val="0"/>
        </w:rPr>
        <w:t xml:space="preserve"> [4]</w:t>
      </w:r>
      <w:r>
        <w:t xml:space="preserve"> 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42618711" w14:textId="1B5E7D3E" w:rsidR="006F5DF3" w:rsidRDefault="004D4BBB" w:rsidP="004D4BBB">
      <w:pPr>
        <w:pStyle w:val="Reference"/>
      </w:pPr>
      <w:r w:rsidRPr="004D4BBB">
        <w:t>R3-172535</w:t>
      </w:r>
      <w:r w:rsidR="004A5022">
        <w:t xml:space="preserve">, </w:t>
      </w:r>
      <w:r w:rsidR="006F5DF3">
        <w:t>“CP-UP Separation – Scenarios and Feasibility”, Ericsson</w:t>
      </w:r>
    </w:p>
    <w:p w14:paraId="32875EBC" w14:textId="64799FB0" w:rsidR="006F5DF3" w:rsidRDefault="004D4BBB" w:rsidP="004D4BBB">
      <w:pPr>
        <w:pStyle w:val="Reference"/>
      </w:pPr>
      <w:r w:rsidRPr="004D4BBB">
        <w:t>R3-172536</w:t>
      </w:r>
      <w:r w:rsidR="006F5DF3">
        <w:t>, “CP-UP Sepa</w:t>
      </w:r>
      <w:bookmarkStart w:id="0" w:name="_GoBack"/>
      <w:bookmarkEnd w:id="0"/>
      <w:r w:rsidR="006F5DF3">
        <w:t>ration – Discussion of Potential Solutions”, Ericsson</w:t>
      </w:r>
    </w:p>
    <w:p w14:paraId="12A15E9B" w14:textId="5723345C" w:rsidR="00FB4539" w:rsidRPr="0024568B" w:rsidRDefault="004D4BBB" w:rsidP="004D4BBB">
      <w:pPr>
        <w:pStyle w:val="Reference"/>
        <w:rPr>
          <w:rFonts w:cs="Arial"/>
          <w:color w:val="231F20"/>
        </w:rPr>
      </w:pPr>
      <w:r w:rsidRPr="004D4BBB">
        <w:t>R3-172541</w:t>
      </w:r>
      <w:r w:rsidR="006F5DF3">
        <w:t>, “Interface Stack and Protocol Functions”, Ericsson</w:t>
      </w:r>
    </w:p>
    <w:p w14:paraId="7F901C51" w14:textId="6AD581A3" w:rsidR="0024568B" w:rsidRPr="00F2305F" w:rsidRDefault="004D4BBB" w:rsidP="004D4BBB">
      <w:pPr>
        <w:pStyle w:val="Reference"/>
        <w:rPr>
          <w:rFonts w:cs="Arial"/>
          <w:color w:val="231F20"/>
        </w:rPr>
      </w:pPr>
      <w:r w:rsidRPr="004D4BBB">
        <w:t>R3-172538</w:t>
      </w:r>
      <w:r w:rsidR="0024568B">
        <w:t xml:space="preserve">, “TP for </w:t>
      </w:r>
      <w:proofErr w:type="spellStart"/>
      <w:r w:rsidR="0024568B" w:rsidRPr="0024568B">
        <w:t>Xn</w:t>
      </w:r>
      <w:proofErr w:type="spellEnd"/>
      <w:r w:rsidR="0024568B" w:rsidRPr="0024568B">
        <w:t xml:space="preserve"> handover in disaggregated gNB with</w:t>
      </w:r>
      <w:r w:rsidR="0024568B">
        <w:t xml:space="preserve"> E1 interface”, Ericsson</w:t>
      </w:r>
    </w:p>
    <w:p w14:paraId="6D2B42D9" w14:textId="1F3EFDA0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sectPr w:rsidR="00F2305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C0AD4" w14:textId="77777777" w:rsidR="00141601" w:rsidRDefault="00141601">
      <w:r>
        <w:separator/>
      </w:r>
    </w:p>
  </w:endnote>
  <w:endnote w:type="continuationSeparator" w:id="0">
    <w:p w14:paraId="593DE664" w14:textId="77777777" w:rsidR="00141601" w:rsidRDefault="0014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F758274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4BB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4BB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31803" w14:textId="77777777" w:rsidR="00141601" w:rsidRDefault="00141601">
      <w:r>
        <w:separator/>
      </w:r>
    </w:p>
  </w:footnote>
  <w:footnote w:type="continuationSeparator" w:id="0">
    <w:p w14:paraId="632E58E9" w14:textId="77777777" w:rsidR="00141601" w:rsidRDefault="00141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861"/>
    <w:multiLevelType w:val="hybridMultilevel"/>
    <w:tmpl w:val="0F0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803F8"/>
    <w:multiLevelType w:val="hybridMultilevel"/>
    <w:tmpl w:val="40322FC6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3"/>
  </w:num>
  <w:num w:numId="15">
    <w:abstractNumId w:val="24"/>
  </w:num>
  <w:num w:numId="16">
    <w:abstractNumId w:val="36"/>
  </w:num>
  <w:num w:numId="17">
    <w:abstractNumId w:val="32"/>
  </w:num>
  <w:num w:numId="18">
    <w:abstractNumId w:val="12"/>
  </w:num>
  <w:num w:numId="19">
    <w:abstractNumId w:val="7"/>
  </w:num>
  <w:num w:numId="20">
    <w:abstractNumId w:val="26"/>
  </w:num>
  <w:num w:numId="21">
    <w:abstractNumId w:val="5"/>
  </w:num>
  <w:num w:numId="22">
    <w:abstractNumId w:val="20"/>
  </w:num>
  <w:num w:numId="23">
    <w:abstractNumId w:val="14"/>
  </w:num>
  <w:num w:numId="24">
    <w:abstractNumId w:val="10"/>
  </w:num>
  <w:num w:numId="25">
    <w:abstractNumId w:val="35"/>
  </w:num>
  <w:num w:numId="26">
    <w:abstractNumId w:val="34"/>
  </w:num>
  <w:num w:numId="27">
    <w:abstractNumId w:val="17"/>
  </w:num>
  <w:num w:numId="28">
    <w:abstractNumId w:val="22"/>
  </w:num>
  <w:num w:numId="29">
    <w:abstractNumId w:val="6"/>
  </w:num>
  <w:num w:numId="30">
    <w:abstractNumId w:val="21"/>
  </w:num>
  <w:num w:numId="31">
    <w:abstractNumId w:val="37"/>
  </w:num>
  <w:num w:numId="32">
    <w:abstractNumId w:val="38"/>
  </w:num>
  <w:num w:numId="33">
    <w:abstractNumId w:val="31"/>
  </w:num>
  <w:num w:numId="34">
    <w:abstractNumId w:val="9"/>
  </w:num>
  <w:num w:numId="35">
    <w:abstractNumId w:val="28"/>
  </w:num>
  <w:num w:numId="36">
    <w:abstractNumId w:val="8"/>
  </w:num>
  <w:num w:numId="37">
    <w:abstractNumId w:val="4"/>
  </w:num>
  <w:num w:numId="38">
    <w:abstractNumId w:val="30"/>
  </w:num>
  <w:num w:numId="3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3A56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759"/>
    <w:rsid w:val="00053EF3"/>
    <w:rsid w:val="0005606A"/>
    <w:rsid w:val="000570DC"/>
    <w:rsid w:val="00057117"/>
    <w:rsid w:val="000616E7"/>
    <w:rsid w:val="000646F1"/>
    <w:rsid w:val="0006487E"/>
    <w:rsid w:val="00065E1A"/>
    <w:rsid w:val="00066041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1601"/>
    <w:rsid w:val="001433E3"/>
    <w:rsid w:val="0014455D"/>
    <w:rsid w:val="00146D5B"/>
    <w:rsid w:val="00151E23"/>
    <w:rsid w:val="001526E0"/>
    <w:rsid w:val="0015357D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E27"/>
    <w:rsid w:val="00176F31"/>
    <w:rsid w:val="00177795"/>
    <w:rsid w:val="00177E4E"/>
    <w:rsid w:val="0018048A"/>
    <w:rsid w:val="001806C9"/>
    <w:rsid w:val="0018143F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469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3592"/>
    <w:rsid w:val="00203F96"/>
    <w:rsid w:val="002069B2"/>
    <w:rsid w:val="002078BF"/>
    <w:rsid w:val="00207BC4"/>
    <w:rsid w:val="00207BCD"/>
    <w:rsid w:val="00207FA3"/>
    <w:rsid w:val="00211AD5"/>
    <w:rsid w:val="00213805"/>
    <w:rsid w:val="00213887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B5979"/>
    <w:rsid w:val="002B7539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4AA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D5"/>
    <w:rsid w:val="00386435"/>
    <w:rsid w:val="00390499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898"/>
    <w:rsid w:val="004C3C78"/>
    <w:rsid w:val="004C6889"/>
    <w:rsid w:val="004C7C52"/>
    <w:rsid w:val="004D36B1"/>
    <w:rsid w:val="004D3B7A"/>
    <w:rsid w:val="004D4BBB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D4DDB"/>
    <w:rsid w:val="005E04E9"/>
    <w:rsid w:val="005E3477"/>
    <w:rsid w:val="005E36D5"/>
    <w:rsid w:val="005E385F"/>
    <w:rsid w:val="005E42F9"/>
    <w:rsid w:val="005E5B81"/>
    <w:rsid w:val="005E6491"/>
    <w:rsid w:val="005E650F"/>
    <w:rsid w:val="005F13B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78"/>
    <w:rsid w:val="00717839"/>
    <w:rsid w:val="00721593"/>
    <w:rsid w:val="007215D3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4891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CD8"/>
    <w:rsid w:val="00795148"/>
    <w:rsid w:val="00795C92"/>
    <w:rsid w:val="00796231"/>
    <w:rsid w:val="007965E2"/>
    <w:rsid w:val="007A181A"/>
    <w:rsid w:val="007A1CB3"/>
    <w:rsid w:val="007A2C2D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075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116D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5F6F"/>
    <w:rsid w:val="008376AC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1C36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1DE4"/>
    <w:rsid w:val="00934CE7"/>
    <w:rsid w:val="009353C8"/>
    <w:rsid w:val="009368F3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2EE2"/>
    <w:rsid w:val="00A54721"/>
    <w:rsid w:val="00A56F4A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0708"/>
    <w:rsid w:val="00AA1ED6"/>
    <w:rsid w:val="00AA2A39"/>
    <w:rsid w:val="00AA43BF"/>
    <w:rsid w:val="00AA51D6"/>
    <w:rsid w:val="00AA5A31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845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37FD6"/>
    <w:rsid w:val="00C422A9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3D81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1861"/>
    <w:rsid w:val="00D326D3"/>
    <w:rsid w:val="00D340E1"/>
    <w:rsid w:val="00D35B55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E4C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828"/>
    <w:rsid w:val="00F313D6"/>
    <w:rsid w:val="00F346F8"/>
    <w:rsid w:val="00F35D17"/>
    <w:rsid w:val="00F3788F"/>
    <w:rsid w:val="00F40D1B"/>
    <w:rsid w:val="00F40F0C"/>
    <w:rsid w:val="00F434FA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A6E68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486BF0-3BFE-4B07-BA94-D548C982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3423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 User_2</cp:lastModifiedBy>
  <cp:revision>90</cp:revision>
  <cp:lastPrinted>2008-01-31T06:09:00Z</cp:lastPrinted>
  <dcterms:created xsi:type="dcterms:W3CDTF">2017-02-04T03:01:00Z</dcterms:created>
  <dcterms:modified xsi:type="dcterms:W3CDTF">2017-06-19T21:37:00Z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