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9F31C" w14:textId="3494E4F6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F567B5">
        <w:rPr>
          <w:rFonts w:cs="Arial"/>
          <w:noProof w:val="0"/>
          <w:sz w:val="24"/>
          <w:szCs w:val="24"/>
          <w:lang w:val="en-GB"/>
        </w:rPr>
        <w:t>WG</w:t>
      </w:r>
      <w:r w:rsidR="00D94A50">
        <w:rPr>
          <w:rFonts w:cs="Arial"/>
          <w:noProof w:val="0"/>
          <w:sz w:val="24"/>
          <w:szCs w:val="24"/>
          <w:lang w:val="en-GB"/>
        </w:rPr>
        <w:t>3</w:t>
      </w:r>
      <w:r w:rsidR="00F60DFE">
        <w:rPr>
          <w:rFonts w:cs="Arial"/>
          <w:noProof w:val="0"/>
          <w:sz w:val="24"/>
          <w:szCs w:val="24"/>
          <w:lang w:val="en-GB"/>
        </w:rPr>
        <w:t xml:space="preserve"> Meeting #</w:t>
      </w:r>
      <w:r w:rsidR="00D94A50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F60DFE">
        <w:rPr>
          <w:rFonts w:cs="Arial"/>
          <w:bCs/>
          <w:noProof w:val="0"/>
          <w:sz w:val="24"/>
          <w:lang w:val="en-GB" w:eastAsia="ja-JP"/>
        </w:rPr>
        <w:t>R</w:t>
      </w:r>
      <w:r w:rsidR="007F7DDF">
        <w:rPr>
          <w:rFonts w:cs="Arial"/>
          <w:bCs/>
          <w:noProof w:val="0"/>
          <w:sz w:val="24"/>
          <w:lang w:val="en-GB" w:eastAsia="ja-JP"/>
        </w:rPr>
        <w:t>3</w:t>
      </w:r>
      <w:r w:rsidR="00154EFB">
        <w:rPr>
          <w:rFonts w:cs="Arial"/>
          <w:bCs/>
          <w:noProof w:val="0"/>
          <w:sz w:val="24"/>
          <w:lang w:val="en-GB" w:eastAsia="ja-JP"/>
        </w:rPr>
        <w:t>-17</w:t>
      </w:r>
      <w:r w:rsidR="006828C7">
        <w:rPr>
          <w:rFonts w:cs="Arial"/>
          <w:bCs/>
          <w:noProof w:val="0"/>
          <w:sz w:val="24"/>
          <w:lang w:val="en-GB" w:eastAsia="ja-JP"/>
        </w:rPr>
        <w:t>48</w:t>
      </w:r>
      <w:r w:rsidR="00DB77D1">
        <w:rPr>
          <w:rFonts w:cs="Arial"/>
          <w:bCs/>
          <w:noProof w:val="0"/>
          <w:sz w:val="24"/>
          <w:lang w:val="en-GB" w:eastAsia="ja-JP"/>
        </w:rPr>
        <w:t>61</w:t>
      </w:r>
    </w:p>
    <w:p w14:paraId="21B055B6" w14:textId="592A91C7" w:rsidR="008C49E9" w:rsidRDefault="00CC5066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Reno</w:t>
      </w:r>
      <w:r w:rsidR="00F567B5">
        <w:rPr>
          <w:sz w:val="24"/>
          <w:lang w:val="en-GB"/>
        </w:rPr>
        <w:t xml:space="preserve">, </w:t>
      </w:r>
      <w:r w:rsidR="007F7DDF">
        <w:rPr>
          <w:sz w:val="24"/>
          <w:lang w:val="en-GB"/>
        </w:rPr>
        <w:t>USA</w:t>
      </w:r>
      <w:r w:rsidR="008C49E9" w:rsidRPr="00C77BBF">
        <w:rPr>
          <w:sz w:val="24"/>
          <w:lang w:val="en-GB"/>
        </w:rPr>
        <w:t xml:space="preserve">, </w:t>
      </w:r>
      <w:r w:rsidR="007F7DDF">
        <w:rPr>
          <w:sz w:val="24"/>
          <w:lang w:val="en-GB"/>
        </w:rPr>
        <w:t>27</w:t>
      </w:r>
      <w:r w:rsidR="000F55AF">
        <w:rPr>
          <w:sz w:val="24"/>
          <w:lang w:val="en-GB"/>
        </w:rPr>
        <w:t xml:space="preserve"> </w:t>
      </w:r>
      <w:r w:rsidR="007F7DDF">
        <w:rPr>
          <w:sz w:val="24"/>
          <w:lang w:val="en-GB"/>
        </w:rPr>
        <w:t>Nov</w:t>
      </w:r>
      <w:r w:rsidR="00B75FF3">
        <w:rPr>
          <w:sz w:val="24"/>
          <w:lang w:val="en-GB"/>
        </w:rPr>
        <w:t xml:space="preserve">ember </w:t>
      </w:r>
      <w:r w:rsidR="008C49E9" w:rsidRPr="00C77BBF">
        <w:rPr>
          <w:sz w:val="24"/>
          <w:lang w:val="en-GB"/>
        </w:rPr>
        <w:t xml:space="preserve">– </w:t>
      </w:r>
      <w:r w:rsidR="007F7DDF">
        <w:rPr>
          <w:sz w:val="24"/>
          <w:lang w:val="en-GB"/>
        </w:rPr>
        <w:t>1 Dec</w:t>
      </w:r>
      <w:r w:rsidR="00B75FF3">
        <w:rPr>
          <w:sz w:val="24"/>
          <w:lang w:val="en-GB"/>
        </w:rPr>
        <w:t>ember</w:t>
      </w:r>
      <w:r w:rsidR="008C49E9">
        <w:rPr>
          <w:sz w:val="24"/>
          <w:lang w:val="en-GB"/>
        </w:rPr>
        <w:t xml:space="preserve"> 2017</w:t>
      </w:r>
    </w:p>
    <w:p w14:paraId="04D4E71C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2B1C5F"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B77D1">
        <w:rPr>
          <w:rFonts w:cs="Arial"/>
          <w:b/>
          <w:bCs/>
          <w:color w:val="000000"/>
          <w:sz w:val="24"/>
          <w:szCs w:val="24"/>
          <w:lang w:val="en-US"/>
        </w:rPr>
        <w:t>9.1</w:t>
      </w:r>
    </w:p>
    <w:p w14:paraId="45AD79F5" w14:textId="66CAA22F" w:rsidR="008C49E9" w:rsidRDefault="00F567B5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Nokia</w:t>
      </w:r>
      <w:r w:rsidR="006A6BD3">
        <w:rPr>
          <w:rFonts w:cs="Arial"/>
          <w:b/>
          <w:bCs/>
          <w:sz w:val="24"/>
          <w:lang w:val="en-US"/>
        </w:rPr>
        <w:t>, Nokia Shanghai Bell</w:t>
      </w:r>
    </w:p>
    <w:p w14:paraId="2B2C926F" w14:textId="4C0BF7ED" w:rsidR="00F60DFE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B77D1" w:rsidRPr="00DB77D1">
        <w:rPr>
          <w:rFonts w:cs="Arial"/>
          <w:b/>
          <w:bCs/>
          <w:sz w:val="24"/>
          <w:szCs w:val="24"/>
        </w:rPr>
        <w:t>RNSAP spec 25.423 version 14.2.0 is largely corrupted</w:t>
      </w:r>
    </w:p>
    <w:p w14:paraId="67FA6B69" w14:textId="4A2A35CB" w:rsidR="008C49E9" w:rsidRDefault="009D401B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</w:t>
      </w:r>
      <w:r w:rsidR="00174171">
        <w:rPr>
          <w:rFonts w:cs="Arial"/>
          <w:b/>
          <w:bCs/>
          <w:sz w:val="24"/>
          <w:szCs w:val="24"/>
        </w:rPr>
        <w:t>nt for:</w:t>
      </w:r>
      <w:r w:rsidR="00174171">
        <w:rPr>
          <w:rFonts w:cs="Arial"/>
          <w:b/>
          <w:bCs/>
          <w:sz w:val="24"/>
          <w:szCs w:val="24"/>
        </w:rPr>
        <w:tab/>
        <w:t>Discussion and Decision</w:t>
      </w:r>
    </w:p>
    <w:p w14:paraId="0169E2EC" w14:textId="77777777" w:rsidR="00E8418B" w:rsidRPr="00CE0424" w:rsidRDefault="008C49E9" w:rsidP="00E8418B">
      <w:pPr>
        <w:pStyle w:val="Heading1"/>
        <w:jc w:val="both"/>
      </w:pPr>
      <w:r>
        <w:t>1</w:t>
      </w:r>
      <w:r>
        <w:tab/>
      </w:r>
      <w:r w:rsidR="00E8418B" w:rsidRPr="00CE0424">
        <w:t>Introduction</w:t>
      </w:r>
    </w:p>
    <w:p w14:paraId="1FD0FEE4" w14:textId="035A08A6" w:rsidR="00E8418B" w:rsidRDefault="00DB77D1" w:rsidP="00E8418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ASN.1 of RNSAP spec (25.423) is largely corrupted in version 14.2.0</w:t>
      </w:r>
    </w:p>
    <w:p w14:paraId="5BCA6641" w14:textId="77777777"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14:paraId="191875CA" w14:textId="06F9775E" w:rsidR="005C1363" w:rsidRDefault="005C1363" w:rsidP="006240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Pr="005C1363">
        <w:rPr>
          <w:rFonts w:ascii="Arial" w:hAnsi="Arial" w:cs="Arial"/>
          <w:lang w:eastAsia="zh-CN"/>
        </w:rPr>
        <w:t>RNSAP</w:t>
      </w:r>
      <w:r>
        <w:rPr>
          <w:rFonts w:ascii="Arial" w:hAnsi="Arial" w:cs="Arial"/>
          <w:lang w:eastAsia="zh-CN"/>
        </w:rPr>
        <w:t xml:space="preserve"> (25.423)</w:t>
      </w:r>
      <w:r w:rsidRPr="005C1363">
        <w:rPr>
          <w:rFonts w:ascii="Arial" w:hAnsi="Arial" w:cs="Arial"/>
          <w:lang w:eastAsia="zh-CN"/>
        </w:rPr>
        <w:t xml:space="preserve"> version 14.2.0 contains so many ASN.1 errors that the parser of ASN.1 compiler can't </w:t>
      </w:r>
      <w:r>
        <w:rPr>
          <w:rFonts w:ascii="Arial" w:hAnsi="Arial" w:cs="Arial"/>
          <w:lang w:eastAsia="zh-CN"/>
        </w:rPr>
        <w:t xml:space="preserve">even create an </w:t>
      </w:r>
      <w:r w:rsidRPr="005C1363">
        <w:rPr>
          <w:rFonts w:ascii="Arial" w:hAnsi="Arial" w:cs="Arial"/>
          <w:lang w:eastAsia="zh-CN"/>
        </w:rPr>
        <w:t>exact list of all the errors</w:t>
      </w:r>
      <w:r>
        <w:rPr>
          <w:rFonts w:ascii="Arial" w:hAnsi="Arial" w:cs="Arial"/>
          <w:lang w:eastAsia="zh-CN"/>
        </w:rPr>
        <w:t>.</w:t>
      </w:r>
    </w:p>
    <w:p w14:paraId="4AD477AA" w14:textId="6E76D768" w:rsidR="005C1363" w:rsidRDefault="005C1363" w:rsidP="006240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version 14.2.0 lists</w:t>
      </w:r>
      <w:r w:rsidRPr="005C1363">
        <w:rPr>
          <w:rFonts w:ascii="Arial" w:hAnsi="Arial" w:cs="Arial"/>
          <w:lang w:eastAsia="zh-CN"/>
        </w:rPr>
        <w:t xml:space="preserve"> only "</w:t>
      </w:r>
      <w:r w:rsidRPr="005C1363">
        <w:rPr>
          <w:rFonts w:ascii="Arial" w:hAnsi="Arial" w:cs="Arial"/>
          <w:i/>
          <w:iCs/>
          <w:lang w:eastAsia="zh-CN"/>
        </w:rPr>
        <w:t>Removal of references to 44.118</w:t>
      </w:r>
      <w:r w:rsidRPr="005C1363">
        <w:rPr>
          <w:rFonts w:ascii="Arial" w:hAnsi="Arial" w:cs="Arial"/>
          <w:lang w:eastAsia="zh-CN"/>
        </w:rPr>
        <w:t>"</w:t>
      </w:r>
      <w:r>
        <w:rPr>
          <w:rFonts w:ascii="Arial" w:hAnsi="Arial" w:cs="Arial"/>
          <w:lang w:eastAsia="zh-CN"/>
        </w:rPr>
        <w:t xml:space="preserve"> in the change history. </w:t>
      </w:r>
    </w:p>
    <w:p w14:paraId="755E12CB" w14:textId="77777777" w:rsidR="005C1363" w:rsidRDefault="005C1363" w:rsidP="006240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comparison of between 14.2.0 and 14.1.0 shows a huge list of errors, which are difficult to be corrected through a CR.</w:t>
      </w:r>
    </w:p>
    <w:p w14:paraId="0EC4EEB9" w14:textId="77777777" w:rsidR="00E8418B" w:rsidRPr="00CE0424" w:rsidRDefault="006B4A30" w:rsidP="00E8418B">
      <w:pPr>
        <w:pStyle w:val="Heading1"/>
        <w:jc w:val="both"/>
      </w:pPr>
      <w:r>
        <w:t>3</w:t>
      </w:r>
      <w:r w:rsidR="002F1940">
        <w:tab/>
      </w:r>
      <w:r w:rsidR="00E8418B" w:rsidRPr="00CE0424">
        <w:t>Conclusion</w:t>
      </w:r>
    </w:p>
    <w:p w14:paraId="16E0F1E3" w14:textId="77777777" w:rsidR="00CC4D24" w:rsidRPr="00AD698D" w:rsidRDefault="00CC4D24" w:rsidP="00CC4D2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to decide on whether to consider withdrawing the corrupted version of spec in 14.2.0 or suggest any alternate way to fix this.</w:t>
      </w:r>
      <w:r w:rsidRPr="00AD698D">
        <w:rPr>
          <w:rFonts w:ascii="Arial" w:hAnsi="Arial" w:cs="Arial"/>
          <w:lang w:eastAsia="zh-CN"/>
        </w:rPr>
        <w:t xml:space="preserve"> </w:t>
      </w:r>
    </w:p>
    <w:p w14:paraId="301EAE3D" w14:textId="77777777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14:paraId="0CBF7317" w14:textId="4D1266AD" w:rsidR="00624026" w:rsidRPr="00C91B84" w:rsidRDefault="00CC4D24" w:rsidP="00C91B84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>
        <w:rPr>
          <w:rFonts w:cs="Arial"/>
        </w:rPr>
        <w:t>N.A.</w:t>
      </w:r>
      <w:bookmarkStart w:id="1" w:name="_GoBack"/>
      <w:bookmarkEnd w:id="1"/>
    </w:p>
    <w:p w14:paraId="352E8D86" w14:textId="23F03C15" w:rsidR="00BC3F08" w:rsidRDefault="00BC3F08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525B3F58" w14:textId="77777777" w:rsidR="005F51EE" w:rsidRDefault="005F51EE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D0F99" w14:textId="77777777" w:rsidR="002158A9" w:rsidRDefault="002158A9">
      <w:pPr>
        <w:spacing w:after="0"/>
      </w:pPr>
      <w:r>
        <w:separator/>
      </w:r>
    </w:p>
  </w:endnote>
  <w:endnote w:type="continuationSeparator" w:id="0">
    <w:p w14:paraId="3FD47446" w14:textId="77777777" w:rsidR="002158A9" w:rsidRDefault="002158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2B8F3" w14:textId="77777777" w:rsidR="002158A9" w:rsidRDefault="002158A9">
      <w:pPr>
        <w:spacing w:after="0"/>
      </w:pPr>
      <w:r>
        <w:separator/>
      </w:r>
    </w:p>
  </w:footnote>
  <w:footnote w:type="continuationSeparator" w:id="0">
    <w:p w14:paraId="13B46ADF" w14:textId="77777777" w:rsidR="002158A9" w:rsidRDefault="002158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3E7731D"/>
    <w:multiLevelType w:val="hybridMultilevel"/>
    <w:tmpl w:val="F468F586"/>
    <w:lvl w:ilvl="0" w:tplc="041D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287A72"/>
    <w:multiLevelType w:val="hybridMultilevel"/>
    <w:tmpl w:val="C4A48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5"/>
  </w:num>
  <w:num w:numId="4">
    <w:abstractNumId w:val="9"/>
  </w:num>
  <w:num w:numId="5">
    <w:abstractNumId w:val="4"/>
  </w:num>
  <w:num w:numId="6">
    <w:abstractNumId w:val="19"/>
  </w:num>
  <w:num w:numId="7">
    <w:abstractNumId w:val="7"/>
  </w:num>
  <w:num w:numId="8">
    <w:abstractNumId w:val="14"/>
  </w:num>
  <w:num w:numId="9">
    <w:abstractNumId w:val="12"/>
  </w:num>
  <w:num w:numId="10">
    <w:abstractNumId w:val="18"/>
  </w:num>
  <w:num w:numId="11">
    <w:abstractNumId w:val="16"/>
  </w:num>
  <w:num w:numId="12">
    <w:abstractNumId w:val="0"/>
  </w:num>
  <w:num w:numId="13">
    <w:abstractNumId w:val="23"/>
  </w:num>
  <w:num w:numId="14">
    <w:abstractNumId w:val="21"/>
  </w:num>
  <w:num w:numId="15">
    <w:abstractNumId w:val="8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2"/>
  </w:num>
  <w:num w:numId="20">
    <w:abstractNumId w:val="22"/>
  </w:num>
  <w:num w:numId="21">
    <w:abstractNumId w:val="13"/>
  </w:num>
  <w:num w:numId="22">
    <w:abstractNumId w:val="31"/>
  </w:num>
  <w:num w:numId="23">
    <w:abstractNumId w:val="17"/>
  </w:num>
  <w:num w:numId="24">
    <w:abstractNumId w:val="25"/>
  </w:num>
  <w:num w:numId="25">
    <w:abstractNumId w:val="3"/>
  </w:num>
  <w:num w:numId="26">
    <w:abstractNumId w:val="29"/>
  </w:num>
  <w:num w:numId="27">
    <w:abstractNumId w:val="11"/>
  </w:num>
  <w:num w:numId="28">
    <w:abstractNumId w:val="20"/>
  </w:num>
  <w:num w:numId="29">
    <w:abstractNumId w:val="20"/>
  </w:num>
  <w:num w:numId="30">
    <w:abstractNumId w:val="27"/>
  </w:num>
  <w:num w:numId="31">
    <w:abstractNumId w:val="28"/>
  </w:num>
  <w:num w:numId="32">
    <w:abstractNumId w:val="30"/>
  </w:num>
  <w:num w:numId="33">
    <w:abstractNumId w:val="32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52E6"/>
    <w:rsid w:val="00050A9C"/>
    <w:rsid w:val="00052481"/>
    <w:rsid w:val="00065800"/>
    <w:rsid w:val="00066282"/>
    <w:rsid w:val="0007222A"/>
    <w:rsid w:val="00081CE6"/>
    <w:rsid w:val="00084976"/>
    <w:rsid w:val="00084A1A"/>
    <w:rsid w:val="000855CE"/>
    <w:rsid w:val="00097AFE"/>
    <w:rsid w:val="000A31C9"/>
    <w:rsid w:val="000A44CA"/>
    <w:rsid w:val="000A6A9B"/>
    <w:rsid w:val="000B392D"/>
    <w:rsid w:val="000B64A1"/>
    <w:rsid w:val="000B6C7E"/>
    <w:rsid w:val="000C4BEC"/>
    <w:rsid w:val="000C56D1"/>
    <w:rsid w:val="000D51B2"/>
    <w:rsid w:val="000E287D"/>
    <w:rsid w:val="000E38DA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24F66"/>
    <w:rsid w:val="0013096F"/>
    <w:rsid w:val="0013576F"/>
    <w:rsid w:val="00135909"/>
    <w:rsid w:val="00141227"/>
    <w:rsid w:val="00144F14"/>
    <w:rsid w:val="00145EED"/>
    <w:rsid w:val="001463F9"/>
    <w:rsid w:val="00146580"/>
    <w:rsid w:val="00154EFB"/>
    <w:rsid w:val="001662A2"/>
    <w:rsid w:val="00166F3F"/>
    <w:rsid w:val="00171E9E"/>
    <w:rsid w:val="00174169"/>
    <w:rsid w:val="00174171"/>
    <w:rsid w:val="00180D98"/>
    <w:rsid w:val="00185C8F"/>
    <w:rsid w:val="00193316"/>
    <w:rsid w:val="001954DE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6855"/>
    <w:rsid w:val="00214607"/>
    <w:rsid w:val="002158A9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2517"/>
    <w:rsid w:val="002A6E64"/>
    <w:rsid w:val="002B3F42"/>
    <w:rsid w:val="002D0DEC"/>
    <w:rsid w:val="002D1332"/>
    <w:rsid w:val="002D1FBB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461AE"/>
    <w:rsid w:val="00352575"/>
    <w:rsid w:val="00357603"/>
    <w:rsid w:val="00363E36"/>
    <w:rsid w:val="00372BDD"/>
    <w:rsid w:val="003833C6"/>
    <w:rsid w:val="00383545"/>
    <w:rsid w:val="003A259F"/>
    <w:rsid w:val="003B23F7"/>
    <w:rsid w:val="003D00A2"/>
    <w:rsid w:val="003D3609"/>
    <w:rsid w:val="003D3F18"/>
    <w:rsid w:val="003F2D5C"/>
    <w:rsid w:val="003F4968"/>
    <w:rsid w:val="00401F94"/>
    <w:rsid w:val="0041296E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1B2"/>
    <w:rsid w:val="0045424B"/>
    <w:rsid w:val="00456724"/>
    <w:rsid w:val="0046511B"/>
    <w:rsid w:val="00467F13"/>
    <w:rsid w:val="00470CA4"/>
    <w:rsid w:val="004721CA"/>
    <w:rsid w:val="004817E4"/>
    <w:rsid w:val="00485DF9"/>
    <w:rsid w:val="004937B9"/>
    <w:rsid w:val="00495E68"/>
    <w:rsid w:val="004A1114"/>
    <w:rsid w:val="004A7A25"/>
    <w:rsid w:val="004B6AE4"/>
    <w:rsid w:val="004D0328"/>
    <w:rsid w:val="004D70E3"/>
    <w:rsid w:val="004E1420"/>
    <w:rsid w:val="004E3939"/>
    <w:rsid w:val="004F074B"/>
    <w:rsid w:val="004F78AE"/>
    <w:rsid w:val="0051227E"/>
    <w:rsid w:val="00513DD9"/>
    <w:rsid w:val="00515805"/>
    <w:rsid w:val="005164DD"/>
    <w:rsid w:val="005200E9"/>
    <w:rsid w:val="0052070A"/>
    <w:rsid w:val="00520766"/>
    <w:rsid w:val="00522744"/>
    <w:rsid w:val="00537628"/>
    <w:rsid w:val="00550C70"/>
    <w:rsid w:val="00552FA4"/>
    <w:rsid w:val="005720F2"/>
    <w:rsid w:val="005727FD"/>
    <w:rsid w:val="005766C5"/>
    <w:rsid w:val="00577CA3"/>
    <w:rsid w:val="00582E57"/>
    <w:rsid w:val="00585441"/>
    <w:rsid w:val="00597648"/>
    <w:rsid w:val="005A6AC0"/>
    <w:rsid w:val="005A7FAB"/>
    <w:rsid w:val="005B66C2"/>
    <w:rsid w:val="005B6E28"/>
    <w:rsid w:val="005C1363"/>
    <w:rsid w:val="005C32E8"/>
    <w:rsid w:val="005C54FF"/>
    <w:rsid w:val="005D0DA1"/>
    <w:rsid w:val="005E13B1"/>
    <w:rsid w:val="005E2144"/>
    <w:rsid w:val="005E49F6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4026"/>
    <w:rsid w:val="00626C7C"/>
    <w:rsid w:val="0062790C"/>
    <w:rsid w:val="00627F5D"/>
    <w:rsid w:val="0063154B"/>
    <w:rsid w:val="006333E8"/>
    <w:rsid w:val="00633451"/>
    <w:rsid w:val="00655AD0"/>
    <w:rsid w:val="006601E9"/>
    <w:rsid w:val="0066394A"/>
    <w:rsid w:val="006675FF"/>
    <w:rsid w:val="006828C7"/>
    <w:rsid w:val="006903F5"/>
    <w:rsid w:val="006A0E2B"/>
    <w:rsid w:val="006A3A9E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676"/>
    <w:rsid w:val="00700BA4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375F"/>
    <w:rsid w:val="00764775"/>
    <w:rsid w:val="007677F9"/>
    <w:rsid w:val="00772BFF"/>
    <w:rsid w:val="00784147"/>
    <w:rsid w:val="00784643"/>
    <w:rsid w:val="0078580F"/>
    <w:rsid w:val="007A5112"/>
    <w:rsid w:val="007A6525"/>
    <w:rsid w:val="007A6ACC"/>
    <w:rsid w:val="007B50C0"/>
    <w:rsid w:val="007C0072"/>
    <w:rsid w:val="007C0C9B"/>
    <w:rsid w:val="007C4319"/>
    <w:rsid w:val="007C68CC"/>
    <w:rsid w:val="007D0284"/>
    <w:rsid w:val="007D349F"/>
    <w:rsid w:val="007D484D"/>
    <w:rsid w:val="007D6BE0"/>
    <w:rsid w:val="007E63EB"/>
    <w:rsid w:val="007E6AEB"/>
    <w:rsid w:val="007F4E22"/>
    <w:rsid w:val="007F4F92"/>
    <w:rsid w:val="007F5444"/>
    <w:rsid w:val="007F7DDF"/>
    <w:rsid w:val="00800891"/>
    <w:rsid w:val="008025C2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57615"/>
    <w:rsid w:val="008604C9"/>
    <w:rsid w:val="008613DC"/>
    <w:rsid w:val="0087038C"/>
    <w:rsid w:val="00870FEE"/>
    <w:rsid w:val="00871FF7"/>
    <w:rsid w:val="00876073"/>
    <w:rsid w:val="0088430D"/>
    <w:rsid w:val="00884F28"/>
    <w:rsid w:val="00885F60"/>
    <w:rsid w:val="008919F7"/>
    <w:rsid w:val="008944D7"/>
    <w:rsid w:val="00895C6D"/>
    <w:rsid w:val="008A3EE6"/>
    <w:rsid w:val="008A48E1"/>
    <w:rsid w:val="008B19ED"/>
    <w:rsid w:val="008B3AE0"/>
    <w:rsid w:val="008B3CEC"/>
    <w:rsid w:val="008B4305"/>
    <w:rsid w:val="008B4CBF"/>
    <w:rsid w:val="008C3F15"/>
    <w:rsid w:val="008C49E9"/>
    <w:rsid w:val="008C5330"/>
    <w:rsid w:val="008D31F3"/>
    <w:rsid w:val="008D4A93"/>
    <w:rsid w:val="008D772F"/>
    <w:rsid w:val="008E4FE2"/>
    <w:rsid w:val="008E6F13"/>
    <w:rsid w:val="008E7485"/>
    <w:rsid w:val="008F0590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57A9"/>
    <w:rsid w:val="009771BE"/>
    <w:rsid w:val="00991D2C"/>
    <w:rsid w:val="0099492B"/>
    <w:rsid w:val="0099577A"/>
    <w:rsid w:val="0099585E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A01538"/>
    <w:rsid w:val="00A21E8F"/>
    <w:rsid w:val="00A33BB9"/>
    <w:rsid w:val="00A438E2"/>
    <w:rsid w:val="00A52AAE"/>
    <w:rsid w:val="00A71DA7"/>
    <w:rsid w:val="00A74D97"/>
    <w:rsid w:val="00A81B04"/>
    <w:rsid w:val="00A82070"/>
    <w:rsid w:val="00A832D2"/>
    <w:rsid w:val="00A84CD1"/>
    <w:rsid w:val="00A92389"/>
    <w:rsid w:val="00A92E42"/>
    <w:rsid w:val="00AA7227"/>
    <w:rsid w:val="00AB2898"/>
    <w:rsid w:val="00AB49DB"/>
    <w:rsid w:val="00AD698D"/>
    <w:rsid w:val="00AE7300"/>
    <w:rsid w:val="00AF0159"/>
    <w:rsid w:val="00AF14A0"/>
    <w:rsid w:val="00AF2A86"/>
    <w:rsid w:val="00AF584E"/>
    <w:rsid w:val="00AF7630"/>
    <w:rsid w:val="00B03B1B"/>
    <w:rsid w:val="00B05D98"/>
    <w:rsid w:val="00B105F3"/>
    <w:rsid w:val="00B13F7D"/>
    <w:rsid w:val="00B277CD"/>
    <w:rsid w:val="00B32B38"/>
    <w:rsid w:val="00B33247"/>
    <w:rsid w:val="00B33A53"/>
    <w:rsid w:val="00B37503"/>
    <w:rsid w:val="00B37843"/>
    <w:rsid w:val="00B57BFB"/>
    <w:rsid w:val="00B600C6"/>
    <w:rsid w:val="00B62509"/>
    <w:rsid w:val="00B65F65"/>
    <w:rsid w:val="00B70372"/>
    <w:rsid w:val="00B7450A"/>
    <w:rsid w:val="00B75FF3"/>
    <w:rsid w:val="00B82D07"/>
    <w:rsid w:val="00B90233"/>
    <w:rsid w:val="00B95812"/>
    <w:rsid w:val="00B961F4"/>
    <w:rsid w:val="00B97703"/>
    <w:rsid w:val="00BA2299"/>
    <w:rsid w:val="00BA2F76"/>
    <w:rsid w:val="00BA5D90"/>
    <w:rsid w:val="00BB05D1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C4F"/>
    <w:rsid w:val="00BE205F"/>
    <w:rsid w:val="00BE4549"/>
    <w:rsid w:val="00BF0463"/>
    <w:rsid w:val="00BF08AD"/>
    <w:rsid w:val="00BF2D8A"/>
    <w:rsid w:val="00C00D63"/>
    <w:rsid w:val="00C0564F"/>
    <w:rsid w:val="00C07A6A"/>
    <w:rsid w:val="00C177C2"/>
    <w:rsid w:val="00C3139A"/>
    <w:rsid w:val="00C42BC7"/>
    <w:rsid w:val="00C4396A"/>
    <w:rsid w:val="00C462C3"/>
    <w:rsid w:val="00C46E8E"/>
    <w:rsid w:val="00C54B97"/>
    <w:rsid w:val="00C54F9D"/>
    <w:rsid w:val="00C5599A"/>
    <w:rsid w:val="00C631D9"/>
    <w:rsid w:val="00C65E93"/>
    <w:rsid w:val="00C77A3A"/>
    <w:rsid w:val="00C82985"/>
    <w:rsid w:val="00C90119"/>
    <w:rsid w:val="00C914A2"/>
    <w:rsid w:val="00C91B84"/>
    <w:rsid w:val="00CA4714"/>
    <w:rsid w:val="00CA5414"/>
    <w:rsid w:val="00CB078B"/>
    <w:rsid w:val="00CB35B0"/>
    <w:rsid w:val="00CC4D24"/>
    <w:rsid w:val="00CC5066"/>
    <w:rsid w:val="00CD26AA"/>
    <w:rsid w:val="00CF237F"/>
    <w:rsid w:val="00CF3803"/>
    <w:rsid w:val="00D00F71"/>
    <w:rsid w:val="00D14AB9"/>
    <w:rsid w:val="00D15DA1"/>
    <w:rsid w:val="00D2125C"/>
    <w:rsid w:val="00D313F6"/>
    <w:rsid w:val="00D34E5C"/>
    <w:rsid w:val="00D358CA"/>
    <w:rsid w:val="00D55FB8"/>
    <w:rsid w:val="00D56CD0"/>
    <w:rsid w:val="00D63E18"/>
    <w:rsid w:val="00D646AE"/>
    <w:rsid w:val="00D74E37"/>
    <w:rsid w:val="00D802B9"/>
    <w:rsid w:val="00D85F61"/>
    <w:rsid w:val="00D8643E"/>
    <w:rsid w:val="00D8699C"/>
    <w:rsid w:val="00D92A4E"/>
    <w:rsid w:val="00D92FAC"/>
    <w:rsid w:val="00D93950"/>
    <w:rsid w:val="00D94A50"/>
    <w:rsid w:val="00DA03DC"/>
    <w:rsid w:val="00DA05E2"/>
    <w:rsid w:val="00DA0E89"/>
    <w:rsid w:val="00DA2AF7"/>
    <w:rsid w:val="00DB0E08"/>
    <w:rsid w:val="00DB77D1"/>
    <w:rsid w:val="00DE2A3F"/>
    <w:rsid w:val="00DE6BB0"/>
    <w:rsid w:val="00DF0ACB"/>
    <w:rsid w:val="00DF215C"/>
    <w:rsid w:val="00E02654"/>
    <w:rsid w:val="00E05FC3"/>
    <w:rsid w:val="00E06327"/>
    <w:rsid w:val="00E07B4B"/>
    <w:rsid w:val="00E20BD9"/>
    <w:rsid w:val="00E2249A"/>
    <w:rsid w:val="00E31D6F"/>
    <w:rsid w:val="00E472C2"/>
    <w:rsid w:val="00E53C01"/>
    <w:rsid w:val="00E56678"/>
    <w:rsid w:val="00E6439E"/>
    <w:rsid w:val="00E65FF0"/>
    <w:rsid w:val="00E668CE"/>
    <w:rsid w:val="00E70607"/>
    <w:rsid w:val="00E70734"/>
    <w:rsid w:val="00E81784"/>
    <w:rsid w:val="00E8418B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E3B0D"/>
    <w:rsid w:val="00EF06F9"/>
    <w:rsid w:val="00EF17D8"/>
    <w:rsid w:val="00EF20E6"/>
    <w:rsid w:val="00EF2EF0"/>
    <w:rsid w:val="00EF3C80"/>
    <w:rsid w:val="00F04541"/>
    <w:rsid w:val="00F06698"/>
    <w:rsid w:val="00F15078"/>
    <w:rsid w:val="00F15B11"/>
    <w:rsid w:val="00F16B65"/>
    <w:rsid w:val="00F247F5"/>
    <w:rsid w:val="00F2701D"/>
    <w:rsid w:val="00F40B8A"/>
    <w:rsid w:val="00F42DBE"/>
    <w:rsid w:val="00F44C7D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86465"/>
    <w:rsid w:val="00F9110C"/>
    <w:rsid w:val="00F92015"/>
    <w:rsid w:val="00F95506"/>
    <w:rsid w:val="00F97FF4"/>
    <w:rsid w:val="00FA6C9B"/>
    <w:rsid w:val="00FB28F2"/>
    <w:rsid w:val="00FB736A"/>
    <w:rsid w:val="00FC6629"/>
    <w:rsid w:val="00FD20F6"/>
    <w:rsid w:val="00FD73DF"/>
    <w:rsid w:val="00FD7FF4"/>
    <w:rsid w:val="00FE1D75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paragraph" w:customStyle="1" w:styleId="Reference">
    <w:name w:val="Reference"/>
    <w:basedOn w:val="Normal"/>
    <w:rsid w:val="00C91B84"/>
    <w:pPr>
      <w:numPr>
        <w:numId w:val="28"/>
      </w:numPr>
      <w:spacing w:after="120"/>
      <w:jc w:val="both"/>
    </w:pPr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5C13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Nokia Discussion paper</vt:lpstr>
    </vt:vector>
  </TitlesOfParts>
  <Company>ETSI Sophia Antipolis</Company>
  <LinksUpToDate>false</LinksUpToDate>
  <CharactersWithSpaces>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Nokia Discussion paper</dc:title>
  <dc:creator>Nokia</dc:creator>
  <cp:lastModifiedBy>Nokia</cp:lastModifiedBy>
  <cp:revision>2</cp:revision>
  <cp:lastPrinted>2002-04-23T08:10:00Z</cp:lastPrinted>
  <dcterms:created xsi:type="dcterms:W3CDTF">2017-11-18T07:57:00Z</dcterms:created>
  <dcterms:modified xsi:type="dcterms:W3CDTF">2017-11-18T07:57:00Z</dcterms:modified>
</cp:coreProperties>
</file>