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F13AF" w14:textId="48D163E1" w:rsidR="003223AE" w:rsidRDefault="003223AE" w:rsidP="003223AE">
      <w:pPr>
        <w:pStyle w:val="LSHeader"/>
        <w:rPr>
          <w:lang w:eastAsia="ko-KR"/>
        </w:rPr>
      </w:pPr>
      <w:bookmarkStart w:id="0" w:name="_Hlk163236312"/>
      <w:r>
        <w:t>3GPP TSG RAN WG3 Meeting #127</w:t>
      </w:r>
      <w:r>
        <w:tab/>
      </w:r>
      <w:r w:rsidRPr="003223AE">
        <w:rPr>
          <w:rFonts w:eastAsia="Malgun Gothic" w:cs="Arial"/>
          <w:noProof/>
          <w:lang w:eastAsia="ko-KR"/>
        </w:rPr>
        <w:t>R3-250836</w:t>
      </w:r>
    </w:p>
    <w:p w14:paraId="1622FB51" w14:textId="77777777" w:rsidR="003223AE" w:rsidRDefault="003223AE" w:rsidP="003223AE">
      <w:pPr>
        <w:pStyle w:val="LSHeader"/>
        <w:pBdr>
          <w:bottom w:val="single" w:sz="6" w:space="1" w:color="auto"/>
        </w:pBdr>
      </w:pPr>
      <w:r>
        <w:t>Athens, Greece, 17 - 21 February, 2025</w:t>
      </w:r>
    </w:p>
    <w:p w14:paraId="571004A0" w14:textId="77777777" w:rsidR="003223AE" w:rsidRDefault="003223AE" w:rsidP="003223AE"/>
    <w:p w14:paraId="40ECFD2F" w14:textId="0183C198" w:rsidR="00D51D3D" w:rsidRPr="00D51D3D" w:rsidRDefault="00D51D3D" w:rsidP="00D51D3D">
      <w:pPr>
        <w:tabs>
          <w:tab w:val="right" w:pos="9639"/>
        </w:tabs>
        <w:overflowPunct/>
        <w:autoSpaceDE/>
        <w:autoSpaceDN/>
        <w:adjustRightInd/>
        <w:spacing w:after="0"/>
        <w:textAlignment w:val="auto"/>
        <w:rPr>
          <w:rFonts w:ascii="Arial" w:eastAsia="MS Mincho" w:hAnsi="Arial" w:cs="Arial"/>
          <w:b/>
          <w:noProof/>
          <w:sz w:val="24"/>
          <w:lang w:eastAsia="en-US"/>
        </w:rPr>
      </w:pPr>
      <w:r w:rsidRPr="00D51D3D">
        <w:rPr>
          <w:rFonts w:ascii="Arial" w:eastAsia="MS Mincho" w:hAnsi="Arial" w:cs="Arial"/>
          <w:b/>
          <w:noProof/>
          <w:sz w:val="24"/>
          <w:lang w:eastAsia="en-US"/>
        </w:rPr>
        <w:t>3GPP TSG-RAN WG2 Meeting #12</w:t>
      </w:r>
      <w:r>
        <w:rPr>
          <w:rFonts w:ascii="Arial" w:eastAsia="MS Mincho" w:hAnsi="Arial" w:cs="Arial"/>
          <w:b/>
          <w:noProof/>
          <w:sz w:val="24"/>
          <w:lang w:eastAsia="en-US"/>
        </w:rPr>
        <w:t>9</w:t>
      </w:r>
      <w:r w:rsidRPr="00D51D3D">
        <w:rPr>
          <w:rFonts w:ascii="Arial" w:eastAsia="MS Mincho" w:hAnsi="Arial" w:cs="Arial"/>
          <w:b/>
          <w:noProof/>
          <w:sz w:val="24"/>
          <w:lang w:eastAsia="en-US"/>
        </w:rPr>
        <w:tab/>
        <w:t xml:space="preserve">   </w:t>
      </w:r>
      <w:r w:rsidR="001F6B9F" w:rsidRPr="001F6B9F">
        <w:rPr>
          <w:rFonts w:ascii="Arial" w:eastAsia="MS Mincho" w:hAnsi="Arial" w:cs="Arial"/>
          <w:b/>
          <w:noProof/>
          <w:sz w:val="24"/>
          <w:lang w:eastAsia="en-US"/>
        </w:rPr>
        <w:t>R2-2501349</w:t>
      </w:r>
    </w:p>
    <w:p w14:paraId="5EB9C36C" w14:textId="35CF0F58" w:rsidR="00D51D3D" w:rsidRPr="00D51D3D" w:rsidRDefault="00090CBB" w:rsidP="00D51D3D">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Pr>
          <w:rFonts w:ascii="Arial" w:eastAsia="MS Mincho" w:hAnsi="Arial" w:cs="Arial"/>
          <w:b/>
          <w:bCs/>
          <w:sz w:val="24"/>
          <w:lang w:eastAsia="en-US"/>
        </w:rPr>
        <w:t>Athens, G</w:t>
      </w:r>
      <w:r w:rsidR="00411EA9">
        <w:rPr>
          <w:rFonts w:ascii="Arial" w:eastAsia="MS Mincho" w:hAnsi="Arial" w:cs="Arial"/>
          <w:b/>
          <w:bCs/>
          <w:sz w:val="24"/>
          <w:lang w:eastAsia="en-US"/>
        </w:rPr>
        <w:t>reece</w:t>
      </w:r>
      <w:r>
        <w:rPr>
          <w:rFonts w:ascii="Arial" w:eastAsia="MS Mincho" w:hAnsi="Arial" w:cs="Arial"/>
          <w:b/>
          <w:bCs/>
          <w:sz w:val="24"/>
          <w:lang w:eastAsia="en-US"/>
        </w:rPr>
        <w:t>, 17</w:t>
      </w:r>
      <w:r w:rsidRPr="00090CBB">
        <w:rPr>
          <w:rFonts w:ascii="Arial" w:eastAsia="MS Mincho" w:hAnsi="Arial" w:cs="Arial"/>
          <w:b/>
          <w:bCs/>
          <w:sz w:val="24"/>
          <w:vertAlign w:val="superscript"/>
          <w:lang w:eastAsia="en-US"/>
        </w:rPr>
        <w:t>th</w:t>
      </w:r>
      <w:r>
        <w:rPr>
          <w:rFonts w:ascii="Arial" w:eastAsia="MS Mincho" w:hAnsi="Arial" w:cs="Arial"/>
          <w:b/>
          <w:bCs/>
          <w:sz w:val="24"/>
          <w:lang w:eastAsia="en-US"/>
        </w:rPr>
        <w:t xml:space="preserve"> – 21</w:t>
      </w:r>
      <w:r w:rsidRPr="00090CBB">
        <w:rPr>
          <w:rFonts w:ascii="Arial" w:eastAsia="MS Mincho" w:hAnsi="Arial" w:cs="Arial"/>
          <w:b/>
          <w:bCs/>
          <w:sz w:val="24"/>
          <w:vertAlign w:val="superscript"/>
          <w:lang w:eastAsia="en-US"/>
        </w:rPr>
        <w:t>st</w:t>
      </w:r>
      <w:r>
        <w:rPr>
          <w:rFonts w:ascii="Arial" w:eastAsia="MS Mincho" w:hAnsi="Arial" w:cs="Arial"/>
          <w:b/>
          <w:bCs/>
          <w:sz w:val="24"/>
          <w:lang w:eastAsia="en-US"/>
        </w:rPr>
        <w:t xml:space="preserve"> Feb</w:t>
      </w:r>
      <w:r w:rsidR="00D2005C">
        <w:rPr>
          <w:rFonts w:ascii="Arial" w:eastAsia="MS Mincho" w:hAnsi="Arial" w:cs="Arial"/>
          <w:b/>
          <w:bCs/>
          <w:sz w:val="24"/>
          <w:lang w:eastAsia="en-US"/>
        </w:rPr>
        <w:t>ruary</w:t>
      </w:r>
      <w:r>
        <w:rPr>
          <w:rFonts w:ascii="Arial" w:eastAsia="MS Mincho" w:hAnsi="Arial" w:cs="Arial"/>
          <w:b/>
          <w:bCs/>
          <w:sz w:val="24"/>
          <w:lang w:eastAsia="en-US"/>
        </w:rPr>
        <w:t>, 2025</w:t>
      </w:r>
      <w:r w:rsidR="00D51D3D" w:rsidRPr="00D51D3D">
        <w:rPr>
          <w:rFonts w:ascii="Arial" w:eastAsia="MS Mincho" w:hAnsi="Arial" w:cs="Arial"/>
          <w:b/>
          <w:noProof/>
          <w:sz w:val="24"/>
          <w:lang w:eastAsia="en-US"/>
        </w:rPr>
        <w:tab/>
      </w:r>
    </w:p>
    <w:bookmarkEnd w:id="0"/>
    <w:p w14:paraId="178AEDCA" w14:textId="77777777" w:rsidR="00D51D3D" w:rsidRPr="00D51D3D" w:rsidRDefault="00D51D3D" w:rsidP="00D51D3D">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47D112E8" w14:textId="77777777" w:rsidR="00D51D3D" w:rsidRPr="00D51D3D" w:rsidRDefault="00D51D3D" w:rsidP="00D51D3D">
      <w:pPr>
        <w:overflowPunct/>
        <w:snapToGrid w:val="0"/>
        <w:spacing w:after="60"/>
        <w:ind w:left="1985" w:hanging="1985"/>
        <w:jc w:val="both"/>
        <w:textAlignment w:val="auto"/>
        <w:rPr>
          <w:rFonts w:ascii="Arial" w:eastAsia="DengXian" w:hAnsi="Arial" w:cs="Arial"/>
          <w:b/>
          <w:bCs/>
          <w:sz w:val="22"/>
          <w:szCs w:val="22"/>
          <w:lang w:val="en-US"/>
        </w:rPr>
      </w:pPr>
    </w:p>
    <w:p w14:paraId="3ACF34C9" w14:textId="173AA074" w:rsidR="00D51D3D" w:rsidRPr="00D51D3D" w:rsidRDefault="00D51D3D" w:rsidP="00D51D3D">
      <w:pPr>
        <w:overflowPunct/>
        <w:snapToGrid w:val="0"/>
        <w:spacing w:after="120"/>
        <w:ind w:left="1985" w:hanging="1985"/>
        <w:jc w:val="both"/>
        <w:textAlignment w:val="auto"/>
        <w:rPr>
          <w:rFonts w:ascii="Arial" w:hAnsi="Arial" w:cs="Arial"/>
          <w:b/>
          <w:bCs/>
          <w:sz w:val="22"/>
          <w:szCs w:val="22"/>
          <w:lang w:val="en-US" w:eastAsia="en-US"/>
        </w:rPr>
      </w:pPr>
      <w:r w:rsidRPr="00D51D3D">
        <w:rPr>
          <w:rFonts w:ascii="Arial" w:hAnsi="Arial" w:cs="Arial"/>
          <w:b/>
          <w:sz w:val="22"/>
          <w:szCs w:val="22"/>
          <w:lang w:val="en-US" w:eastAsia="en-US"/>
        </w:rPr>
        <w:t>Title:</w:t>
      </w:r>
      <w:r w:rsidRPr="00D51D3D">
        <w:rPr>
          <w:rFonts w:ascii="Arial" w:hAnsi="Arial" w:cs="Arial"/>
          <w:b/>
          <w:sz w:val="22"/>
          <w:szCs w:val="22"/>
          <w:lang w:val="en-US" w:eastAsia="en-US"/>
        </w:rPr>
        <w:tab/>
        <w:t xml:space="preserve">Reply on </w:t>
      </w:r>
      <w:r w:rsidR="00090CBB" w:rsidRPr="00090CBB">
        <w:rPr>
          <w:rFonts w:ascii="Arial" w:hAnsi="Arial" w:cs="Arial"/>
          <w:b/>
          <w:sz w:val="22"/>
          <w:szCs w:val="22"/>
          <w:lang w:val="en-US" w:eastAsia="en-US"/>
        </w:rPr>
        <w:t>PDCP SN gap report handling during UE mobility</w:t>
      </w:r>
    </w:p>
    <w:p w14:paraId="3A28C914" w14:textId="581E9683" w:rsidR="00D51D3D" w:rsidRPr="00D51D3D" w:rsidRDefault="00D51D3D" w:rsidP="00D51D3D">
      <w:pPr>
        <w:overflowPunct/>
        <w:snapToGrid w:val="0"/>
        <w:spacing w:after="120"/>
        <w:ind w:left="1985" w:hanging="1985"/>
        <w:jc w:val="both"/>
        <w:textAlignment w:val="auto"/>
        <w:rPr>
          <w:rFonts w:ascii="Arial" w:hAnsi="Arial" w:cs="Arial"/>
          <w:b/>
          <w:bCs/>
          <w:sz w:val="22"/>
          <w:szCs w:val="22"/>
          <w:lang w:val="en-US" w:eastAsia="en-US"/>
        </w:rPr>
      </w:pPr>
      <w:r w:rsidRPr="00D51D3D">
        <w:rPr>
          <w:rFonts w:ascii="Arial" w:hAnsi="Arial" w:cs="Arial"/>
          <w:b/>
          <w:sz w:val="22"/>
          <w:szCs w:val="22"/>
          <w:lang w:val="en-US" w:eastAsia="en-US"/>
        </w:rPr>
        <w:t>Response to:</w:t>
      </w:r>
      <w:r w:rsidRPr="00D51D3D">
        <w:rPr>
          <w:rFonts w:ascii="Arial" w:hAnsi="Arial" w:cs="Arial"/>
          <w:b/>
          <w:bCs/>
          <w:sz w:val="22"/>
          <w:szCs w:val="22"/>
          <w:lang w:val="en-US" w:eastAsia="en-US"/>
        </w:rPr>
        <w:tab/>
      </w:r>
      <w:r w:rsidR="003E78AB">
        <w:rPr>
          <w:rFonts w:ascii="Arial" w:hAnsi="Arial" w:cs="Arial"/>
          <w:b/>
          <w:bCs/>
          <w:sz w:val="22"/>
          <w:szCs w:val="22"/>
          <w:lang w:val="en-US" w:eastAsia="en-US"/>
        </w:rPr>
        <w:t>R3-247891</w:t>
      </w:r>
      <w:r w:rsidR="00B37B03">
        <w:rPr>
          <w:rFonts w:ascii="Arial" w:hAnsi="Arial" w:cs="Arial"/>
          <w:b/>
          <w:bCs/>
          <w:sz w:val="22"/>
          <w:szCs w:val="22"/>
          <w:lang w:val="en-US" w:eastAsia="en-US"/>
        </w:rPr>
        <w:t xml:space="preserve"> / </w:t>
      </w:r>
      <w:r w:rsidR="00B37B03" w:rsidRPr="00B37B03">
        <w:rPr>
          <w:rFonts w:ascii="Arial" w:hAnsi="Arial" w:cs="Arial"/>
          <w:b/>
          <w:bCs/>
          <w:sz w:val="22"/>
          <w:szCs w:val="22"/>
          <w:lang w:val="en-US" w:eastAsia="en-US"/>
        </w:rPr>
        <w:t>R2-2500023</w:t>
      </w:r>
    </w:p>
    <w:p w14:paraId="49B6D7BC" w14:textId="71AEF8A4" w:rsidR="00D51D3D" w:rsidRPr="00D51D3D" w:rsidRDefault="00D51D3D" w:rsidP="00D51D3D">
      <w:pPr>
        <w:overflowPunct/>
        <w:snapToGrid w:val="0"/>
        <w:spacing w:after="120"/>
        <w:ind w:left="1985" w:hanging="1985"/>
        <w:jc w:val="both"/>
        <w:textAlignment w:val="auto"/>
        <w:rPr>
          <w:rFonts w:ascii="Arial" w:hAnsi="Arial" w:cs="Arial"/>
          <w:b/>
          <w:bCs/>
          <w:sz w:val="22"/>
          <w:szCs w:val="22"/>
          <w:lang w:val="en-US"/>
        </w:rPr>
      </w:pPr>
      <w:r w:rsidRPr="00D51D3D">
        <w:rPr>
          <w:rFonts w:ascii="Arial" w:hAnsi="Arial" w:cs="Arial"/>
          <w:b/>
          <w:sz w:val="22"/>
          <w:szCs w:val="22"/>
          <w:lang w:val="en-US" w:eastAsia="en-US"/>
        </w:rPr>
        <w:t>Release:</w:t>
      </w:r>
      <w:r w:rsidRPr="00D51D3D">
        <w:rPr>
          <w:rFonts w:ascii="Arial" w:hAnsi="Arial" w:cs="Arial"/>
          <w:b/>
          <w:bCs/>
          <w:sz w:val="22"/>
          <w:szCs w:val="22"/>
          <w:lang w:val="en-US" w:eastAsia="en-US"/>
        </w:rPr>
        <w:tab/>
      </w:r>
      <w:r w:rsidRPr="00D51D3D">
        <w:rPr>
          <w:rFonts w:ascii="Arial" w:hAnsi="Arial" w:cs="Arial"/>
          <w:b/>
          <w:bCs/>
          <w:sz w:val="22"/>
          <w:szCs w:val="22"/>
          <w:lang w:val="en-US"/>
        </w:rPr>
        <w:t>Rel-1</w:t>
      </w:r>
      <w:r w:rsidR="003E78AB">
        <w:rPr>
          <w:rFonts w:ascii="Arial" w:hAnsi="Arial" w:cs="Arial"/>
          <w:b/>
          <w:bCs/>
          <w:sz w:val="22"/>
          <w:szCs w:val="22"/>
          <w:lang w:val="en-US"/>
        </w:rPr>
        <w:t>8</w:t>
      </w:r>
    </w:p>
    <w:p w14:paraId="067F2E7A" w14:textId="6E8C6217" w:rsidR="00D51D3D" w:rsidRPr="00D51D3D" w:rsidRDefault="00D51D3D" w:rsidP="00D51D3D">
      <w:pPr>
        <w:overflowPunct/>
        <w:snapToGrid w:val="0"/>
        <w:spacing w:after="120"/>
        <w:ind w:left="1985" w:hanging="1985"/>
        <w:jc w:val="both"/>
        <w:textAlignment w:val="auto"/>
        <w:rPr>
          <w:rFonts w:ascii="Arial" w:hAnsi="Arial" w:cs="Arial"/>
          <w:b/>
          <w:bCs/>
          <w:sz w:val="22"/>
          <w:szCs w:val="22"/>
          <w:lang w:val="en-US" w:eastAsia="en-US"/>
        </w:rPr>
      </w:pPr>
      <w:r w:rsidRPr="00D51D3D">
        <w:rPr>
          <w:rFonts w:ascii="Arial" w:hAnsi="Arial" w:cs="Arial"/>
          <w:b/>
          <w:sz w:val="22"/>
          <w:szCs w:val="22"/>
          <w:lang w:val="en-US" w:eastAsia="en-US"/>
        </w:rPr>
        <w:t>Work Item:</w:t>
      </w:r>
      <w:r w:rsidRPr="00D51D3D">
        <w:rPr>
          <w:rFonts w:ascii="Arial" w:hAnsi="Arial" w:cs="Arial"/>
          <w:b/>
          <w:bCs/>
          <w:sz w:val="22"/>
          <w:szCs w:val="22"/>
          <w:lang w:val="en-US" w:eastAsia="en-US"/>
        </w:rPr>
        <w:tab/>
      </w:r>
      <w:bookmarkStart w:id="1" w:name="_Hlk165472023"/>
      <w:proofErr w:type="spellStart"/>
      <w:r w:rsidRPr="00D51D3D">
        <w:rPr>
          <w:rFonts w:ascii="Arial" w:hAnsi="Arial" w:cs="Arial"/>
          <w:b/>
          <w:bCs/>
          <w:sz w:val="22"/>
          <w:szCs w:val="22"/>
          <w:lang w:val="en-US" w:eastAsia="en-US"/>
        </w:rPr>
        <w:t>NR_XR_</w:t>
      </w:r>
      <w:r w:rsidR="004E08CD">
        <w:rPr>
          <w:rFonts w:ascii="Arial" w:hAnsi="Arial" w:cs="Arial"/>
          <w:b/>
          <w:bCs/>
          <w:sz w:val="22"/>
          <w:szCs w:val="22"/>
          <w:lang w:val="en-US" w:eastAsia="en-US"/>
        </w:rPr>
        <w:t>enh</w:t>
      </w:r>
      <w:proofErr w:type="spellEnd"/>
      <w:r w:rsidRPr="00D51D3D">
        <w:rPr>
          <w:rFonts w:ascii="Arial" w:hAnsi="Arial" w:cs="Arial"/>
          <w:b/>
          <w:bCs/>
          <w:sz w:val="22"/>
          <w:szCs w:val="22"/>
          <w:lang w:val="en-US" w:eastAsia="en-US"/>
        </w:rPr>
        <w:t>-Core</w:t>
      </w:r>
      <w:bookmarkEnd w:id="1"/>
    </w:p>
    <w:p w14:paraId="5826B65E" w14:textId="77777777" w:rsidR="00D51D3D" w:rsidRPr="00D51D3D" w:rsidRDefault="00D51D3D" w:rsidP="00D51D3D">
      <w:pPr>
        <w:overflowPunct/>
        <w:snapToGrid w:val="0"/>
        <w:spacing w:after="60"/>
        <w:ind w:left="1985" w:hanging="1985"/>
        <w:jc w:val="both"/>
        <w:textAlignment w:val="auto"/>
        <w:rPr>
          <w:rFonts w:ascii="Arial" w:hAnsi="Arial" w:cs="Arial"/>
          <w:b/>
          <w:sz w:val="22"/>
          <w:szCs w:val="22"/>
          <w:lang w:val="en-US" w:eastAsia="en-US"/>
        </w:rPr>
      </w:pPr>
    </w:p>
    <w:p w14:paraId="602F08E4" w14:textId="0E559A46" w:rsidR="00D51D3D" w:rsidRPr="00D51D3D" w:rsidRDefault="00D51D3D" w:rsidP="00D51D3D">
      <w:pPr>
        <w:overflowPunct/>
        <w:snapToGrid w:val="0"/>
        <w:spacing w:after="60"/>
        <w:ind w:left="1985" w:hanging="1985"/>
        <w:jc w:val="both"/>
        <w:textAlignment w:val="auto"/>
        <w:rPr>
          <w:rFonts w:ascii="Arial" w:hAnsi="Arial" w:cs="Arial"/>
          <w:b/>
          <w:bCs/>
          <w:sz w:val="22"/>
          <w:szCs w:val="22"/>
          <w:lang w:val="en-US"/>
        </w:rPr>
      </w:pPr>
      <w:r w:rsidRPr="00D51D3D">
        <w:rPr>
          <w:rFonts w:ascii="Arial" w:hAnsi="Arial" w:cs="Arial"/>
          <w:b/>
          <w:sz w:val="22"/>
          <w:szCs w:val="22"/>
          <w:lang w:val="en-US" w:eastAsia="en-US"/>
        </w:rPr>
        <w:t>Source:</w:t>
      </w:r>
      <w:r w:rsidRPr="00D51D3D">
        <w:rPr>
          <w:rFonts w:ascii="Arial" w:hAnsi="Arial" w:cs="Arial"/>
          <w:b/>
          <w:bCs/>
          <w:sz w:val="22"/>
          <w:szCs w:val="22"/>
          <w:lang w:val="en-US" w:eastAsia="en-US"/>
        </w:rPr>
        <w:tab/>
        <w:t>RAN2</w:t>
      </w:r>
    </w:p>
    <w:p w14:paraId="0774FD61" w14:textId="77777777" w:rsidR="00D51D3D" w:rsidRPr="00D51D3D" w:rsidRDefault="00D51D3D" w:rsidP="00D51D3D">
      <w:pPr>
        <w:overflowPunct/>
        <w:snapToGrid w:val="0"/>
        <w:spacing w:after="60"/>
        <w:ind w:left="1985" w:hanging="1985"/>
        <w:jc w:val="both"/>
        <w:textAlignment w:val="auto"/>
        <w:rPr>
          <w:rFonts w:ascii="Arial" w:hAnsi="Arial" w:cs="Arial"/>
          <w:b/>
          <w:sz w:val="22"/>
          <w:szCs w:val="22"/>
          <w:lang w:val="en-US" w:eastAsia="en-US"/>
        </w:rPr>
      </w:pPr>
    </w:p>
    <w:p w14:paraId="2E2930F4" w14:textId="307C56BE" w:rsidR="00D51D3D" w:rsidRPr="00D51D3D" w:rsidRDefault="00D51D3D" w:rsidP="00D51D3D">
      <w:pPr>
        <w:overflowPunct/>
        <w:snapToGrid w:val="0"/>
        <w:spacing w:after="60"/>
        <w:ind w:left="1985" w:hanging="1985"/>
        <w:jc w:val="both"/>
        <w:textAlignment w:val="auto"/>
        <w:rPr>
          <w:rFonts w:ascii="Arial" w:hAnsi="Arial" w:cs="Arial"/>
          <w:b/>
          <w:bCs/>
          <w:sz w:val="22"/>
          <w:szCs w:val="22"/>
          <w:lang w:val="en-US" w:eastAsia="en-US"/>
        </w:rPr>
      </w:pPr>
      <w:r w:rsidRPr="00D51D3D">
        <w:rPr>
          <w:rFonts w:ascii="Arial" w:hAnsi="Arial" w:cs="Arial"/>
          <w:b/>
          <w:sz w:val="22"/>
          <w:szCs w:val="22"/>
          <w:lang w:val="en-US" w:eastAsia="en-US"/>
        </w:rPr>
        <w:t>To:</w:t>
      </w:r>
      <w:r w:rsidRPr="00D51D3D">
        <w:rPr>
          <w:rFonts w:ascii="Arial" w:hAnsi="Arial" w:cs="Arial"/>
          <w:b/>
          <w:bCs/>
          <w:sz w:val="22"/>
          <w:szCs w:val="22"/>
          <w:lang w:val="en-US" w:eastAsia="en-US"/>
        </w:rPr>
        <w:tab/>
      </w:r>
      <w:r w:rsidR="003E78AB">
        <w:rPr>
          <w:rFonts w:ascii="Arial" w:hAnsi="Arial" w:cs="Arial"/>
          <w:b/>
          <w:bCs/>
          <w:sz w:val="22"/>
          <w:szCs w:val="22"/>
          <w:lang w:val="en-US" w:eastAsia="en-US"/>
        </w:rPr>
        <w:t>RAN3</w:t>
      </w:r>
    </w:p>
    <w:p w14:paraId="7D47DBC0" w14:textId="66756E11" w:rsidR="00D51D3D" w:rsidRPr="00D51D3D" w:rsidRDefault="00D51D3D" w:rsidP="00D51D3D">
      <w:pPr>
        <w:overflowPunct/>
        <w:snapToGrid w:val="0"/>
        <w:spacing w:after="60"/>
        <w:ind w:left="1985" w:hanging="1985"/>
        <w:jc w:val="both"/>
        <w:textAlignment w:val="auto"/>
        <w:rPr>
          <w:rFonts w:ascii="Arial" w:hAnsi="Arial" w:cs="Arial"/>
          <w:b/>
          <w:bCs/>
          <w:sz w:val="22"/>
          <w:szCs w:val="22"/>
          <w:lang w:val="en-US"/>
        </w:rPr>
      </w:pPr>
      <w:r w:rsidRPr="00D51D3D">
        <w:rPr>
          <w:rFonts w:ascii="Arial" w:hAnsi="Arial" w:cs="Arial"/>
          <w:b/>
          <w:sz w:val="22"/>
          <w:szCs w:val="22"/>
          <w:lang w:val="en-US" w:eastAsia="en-US"/>
        </w:rPr>
        <w:t>Cc:</w:t>
      </w:r>
      <w:r w:rsidRPr="00D51D3D">
        <w:rPr>
          <w:rFonts w:ascii="Arial" w:hAnsi="Arial" w:cs="Arial"/>
          <w:bCs/>
          <w:sz w:val="22"/>
          <w:szCs w:val="22"/>
          <w:lang w:val="en-US" w:eastAsia="en-US"/>
        </w:rPr>
        <w:t xml:space="preserve"> </w:t>
      </w:r>
      <w:r w:rsidRPr="00D51D3D">
        <w:rPr>
          <w:rFonts w:ascii="Arial" w:hAnsi="Arial" w:cs="Arial"/>
          <w:bCs/>
          <w:sz w:val="22"/>
          <w:szCs w:val="22"/>
          <w:lang w:val="en-US" w:eastAsia="en-US"/>
        </w:rPr>
        <w:tab/>
      </w:r>
      <w:r w:rsidR="003E78AB">
        <w:rPr>
          <w:rFonts w:ascii="Arial" w:hAnsi="Arial" w:cs="Arial"/>
          <w:b/>
          <w:bCs/>
          <w:sz w:val="22"/>
          <w:szCs w:val="22"/>
          <w:lang w:val="en-US" w:eastAsia="en-US"/>
        </w:rPr>
        <w:t>-</w:t>
      </w:r>
    </w:p>
    <w:p w14:paraId="48C65028" w14:textId="77777777" w:rsidR="00D51D3D" w:rsidRPr="00D51D3D" w:rsidRDefault="00D51D3D" w:rsidP="00D51D3D">
      <w:pPr>
        <w:overflowPunct/>
        <w:snapToGrid w:val="0"/>
        <w:spacing w:after="60"/>
        <w:ind w:left="1985" w:hanging="1985"/>
        <w:jc w:val="both"/>
        <w:textAlignment w:val="auto"/>
        <w:rPr>
          <w:rFonts w:ascii="Arial" w:hAnsi="Arial" w:cs="Arial"/>
          <w:bCs/>
          <w:sz w:val="22"/>
          <w:szCs w:val="22"/>
          <w:lang w:val="en-US" w:eastAsia="en-US"/>
        </w:rPr>
      </w:pPr>
    </w:p>
    <w:p w14:paraId="7AFDEEA9" w14:textId="77777777" w:rsidR="00D51D3D" w:rsidRPr="00D51D3D" w:rsidRDefault="00D51D3D" w:rsidP="00D51D3D">
      <w:pPr>
        <w:tabs>
          <w:tab w:val="left" w:pos="1985"/>
        </w:tabs>
        <w:overflowPunct/>
        <w:snapToGrid w:val="0"/>
        <w:spacing w:after="60"/>
        <w:jc w:val="both"/>
        <w:textAlignment w:val="auto"/>
        <w:outlineLvl w:val="0"/>
        <w:rPr>
          <w:rFonts w:ascii="Arial" w:hAnsi="Arial" w:cs="Arial"/>
          <w:bCs/>
          <w:sz w:val="22"/>
          <w:szCs w:val="22"/>
          <w:lang w:val="en-US" w:eastAsia="en-US"/>
        </w:rPr>
      </w:pPr>
      <w:bookmarkStart w:id="2" w:name="_Hlk149073286"/>
      <w:r w:rsidRPr="00D51D3D">
        <w:rPr>
          <w:rFonts w:ascii="Arial" w:hAnsi="Arial" w:cs="Arial"/>
          <w:b/>
          <w:sz w:val="22"/>
          <w:szCs w:val="22"/>
          <w:lang w:val="en-US" w:eastAsia="en-US"/>
        </w:rPr>
        <w:t>Contact Person:</w:t>
      </w:r>
      <w:r w:rsidRPr="00D51D3D">
        <w:rPr>
          <w:rFonts w:ascii="Arial" w:hAnsi="Arial" w:cs="Arial"/>
          <w:bCs/>
          <w:sz w:val="22"/>
          <w:szCs w:val="22"/>
          <w:lang w:val="en-US" w:eastAsia="en-US"/>
        </w:rPr>
        <w:tab/>
      </w:r>
    </w:p>
    <w:p w14:paraId="7AB9CB51" w14:textId="6FBBF5CE" w:rsidR="00D51D3D" w:rsidRPr="00D51D3D" w:rsidRDefault="00D51D3D" w:rsidP="00D51D3D">
      <w:pPr>
        <w:tabs>
          <w:tab w:val="left" w:pos="567"/>
          <w:tab w:val="left" w:pos="1985"/>
        </w:tabs>
        <w:overflowPunct/>
        <w:snapToGrid w:val="0"/>
        <w:spacing w:after="60"/>
        <w:jc w:val="both"/>
        <w:textAlignment w:val="auto"/>
        <w:outlineLvl w:val="0"/>
        <w:rPr>
          <w:rFonts w:ascii="Arial" w:hAnsi="Arial" w:cs="Arial"/>
          <w:b/>
          <w:sz w:val="22"/>
          <w:szCs w:val="22"/>
          <w:lang w:val="en-US" w:eastAsia="en-US"/>
        </w:rPr>
      </w:pPr>
      <w:r w:rsidRPr="00D51D3D">
        <w:rPr>
          <w:rFonts w:ascii="Arial" w:hAnsi="Arial" w:cs="Arial"/>
          <w:bCs/>
          <w:sz w:val="22"/>
          <w:szCs w:val="22"/>
          <w:lang w:val="en-US" w:eastAsia="en-US"/>
        </w:rPr>
        <w:tab/>
      </w:r>
      <w:r w:rsidRPr="00D51D3D">
        <w:rPr>
          <w:rFonts w:ascii="Arial" w:hAnsi="Arial" w:cs="Arial"/>
          <w:b/>
          <w:sz w:val="22"/>
          <w:szCs w:val="22"/>
          <w:lang w:val="en-US" w:eastAsia="en-US"/>
        </w:rPr>
        <w:t>Name:</w:t>
      </w:r>
      <w:r w:rsidRPr="00D51D3D">
        <w:rPr>
          <w:rFonts w:ascii="Arial" w:hAnsi="Arial" w:cs="Arial"/>
          <w:bCs/>
          <w:sz w:val="22"/>
          <w:szCs w:val="22"/>
          <w:lang w:val="en-US" w:eastAsia="en-US"/>
        </w:rPr>
        <w:tab/>
      </w:r>
      <w:r w:rsidR="00852A05">
        <w:rPr>
          <w:rFonts w:ascii="Arial" w:hAnsi="Arial" w:cs="Arial"/>
          <w:bCs/>
          <w:sz w:val="22"/>
          <w:szCs w:val="22"/>
          <w:lang w:val="en-US" w:eastAsia="en-US"/>
        </w:rPr>
        <w:t>Dawid Koziol</w:t>
      </w:r>
    </w:p>
    <w:p w14:paraId="44B9E16E" w14:textId="45063DDE" w:rsidR="00D51D3D" w:rsidRPr="00D51D3D" w:rsidRDefault="00D51D3D" w:rsidP="00D51D3D">
      <w:pPr>
        <w:tabs>
          <w:tab w:val="left" w:pos="567"/>
          <w:tab w:val="left" w:pos="1701"/>
          <w:tab w:val="left" w:pos="1985"/>
        </w:tabs>
        <w:overflowPunct/>
        <w:snapToGrid w:val="0"/>
        <w:spacing w:after="120"/>
        <w:jc w:val="both"/>
        <w:textAlignment w:val="auto"/>
        <w:outlineLvl w:val="0"/>
        <w:rPr>
          <w:rFonts w:ascii="Arial" w:hAnsi="Arial" w:cs="Arial"/>
          <w:bCs/>
          <w:sz w:val="22"/>
          <w:szCs w:val="22"/>
          <w:lang w:val="en-US"/>
        </w:rPr>
      </w:pPr>
      <w:r w:rsidRPr="00D51D3D">
        <w:rPr>
          <w:rFonts w:ascii="Arial" w:hAnsi="Arial" w:cs="Arial"/>
          <w:b/>
          <w:sz w:val="22"/>
          <w:szCs w:val="22"/>
          <w:lang w:val="en-US" w:eastAsia="en-US"/>
        </w:rPr>
        <w:tab/>
        <w:t>Email:</w:t>
      </w:r>
      <w:r w:rsidRPr="00D51D3D">
        <w:rPr>
          <w:rFonts w:ascii="Arial" w:hAnsi="Arial" w:cs="Arial"/>
          <w:b/>
          <w:sz w:val="22"/>
          <w:szCs w:val="22"/>
          <w:lang w:val="en-US" w:eastAsia="en-US"/>
        </w:rPr>
        <w:tab/>
      </w:r>
      <w:r w:rsidRPr="00D51D3D">
        <w:rPr>
          <w:rFonts w:ascii="Arial" w:hAnsi="Arial" w:cs="Arial"/>
          <w:b/>
          <w:sz w:val="22"/>
          <w:szCs w:val="22"/>
          <w:lang w:val="en-US" w:eastAsia="en-US"/>
        </w:rPr>
        <w:tab/>
      </w:r>
      <w:proofErr w:type="spellStart"/>
      <w:r w:rsidR="007B12EF">
        <w:rPr>
          <w:rFonts w:ascii="Arial" w:hAnsi="Arial" w:cs="Arial"/>
          <w:bCs/>
          <w:sz w:val="22"/>
          <w:szCs w:val="22"/>
          <w:lang w:val="en-US" w:eastAsia="en-US"/>
        </w:rPr>
        <w:t>dawid.koziol</w:t>
      </w:r>
      <w:proofErr w:type="spellEnd"/>
      <w:r w:rsidRPr="00D51D3D">
        <w:rPr>
          <w:rFonts w:ascii="Arial" w:hAnsi="Arial" w:cs="Arial"/>
          <w:bCs/>
          <w:sz w:val="22"/>
          <w:szCs w:val="22"/>
          <w:lang w:val="en-US" w:eastAsia="en-US"/>
        </w:rPr>
        <w:t xml:space="preserve"> AT </w:t>
      </w:r>
      <w:proofErr w:type="spellStart"/>
      <w:r w:rsidRPr="00D51D3D">
        <w:rPr>
          <w:rFonts w:ascii="Arial" w:hAnsi="Arial" w:cs="Arial"/>
          <w:bCs/>
          <w:sz w:val="22"/>
          <w:szCs w:val="22"/>
          <w:lang w:val="en-US" w:eastAsia="en-US"/>
        </w:rPr>
        <w:t>huawei</w:t>
      </w:r>
      <w:proofErr w:type="spellEnd"/>
      <w:r w:rsidRPr="00D51D3D">
        <w:rPr>
          <w:rFonts w:ascii="Arial" w:hAnsi="Arial" w:cs="Arial"/>
          <w:bCs/>
          <w:sz w:val="22"/>
          <w:szCs w:val="22"/>
          <w:lang w:val="en-US" w:eastAsia="en-US"/>
        </w:rPr>
        <w:t xml:space="preserve"> DOT com</w:t>
      </w:r>
    </w:p>
    <w:p w14:paraId="2A0A0E4E" w14:textId="77777777" w:rsidR="00D51D3D" w:rsidRPr="00D51D3D" w:rsidRDefault="00D51D3D" w:rsidP="00D51D3D">
      <w:pPr>
        <w:tabs>
          <w:tab w:val="left" w:pos="2268"/>
        </w:tabs>
        <w:overflowPunct/>
        <w:snapToGrid w:val="0"/>
        <w:spacing w:after="120"/>
        <w:jc w:val="both"/>
        <w:textAlignment w:val="auto"/>
        <w:rPr>
          <w:rFonts w:ascii="Arial" w:hAnsi="Arial" w:cs="Arial"/>
          <w:bCs/>
          <w:sz w:val="22"/>
          <w:szCs w:val="22"/>
          <w:lang w:val="en-US" w:eastAsia="en-US"/>
        </w:rPr>
      </w:pPr>
      <w:r w:rsidRPr="00D51D3D">
        <w:rPr>
          <w:rFonts w:ascii="Arial" w:hAnsi="Arial" w:cs="Arial"/>
          <w:b/>
          <w:sz w:val="22"/>
          <w:szCs w:val="22"/>
          <w:lang w:val="en-US" w:eastAsia="en-US"/>
        </w:rPr>
        <w:t>Send any reply LS to:</w:t>
      </w:r>
      <w:r w:rsidRPr="00D51D3D">
        <w:rPr>
          <w:rFonts w:ascii="Arial" w:hAnsi="Arial" w:cs="Arial"/>
          <w:b/>
          <w:sz w:val="22"/>
          <w:szCs w:val="22"/>
          <w:lang w:val="en-US" w:eastAsia="en-US"/>
        </w:rPr>
        <w:tab/>
        <w:t xml:space="preserve">3GPP Liaisons Coordinator, </w:t>
      </w:r>
      <w:hyperlink r:id="rId9" w:history="1">
        <w:r w:rsidRPr="00D51D3D">
          <w:rPr>
            <w:rFonts w:ascii="Arial" w:hAnsi="Arial" w:cs="Arial"/>
            <w:color w:val="0000FF"/>
            <w:kern w:val="2"/>
            <w:sz w:val="22"/>
            <w:szCs w:val="22"/>
            <w:u w:val="single"/>
          </w:rPr>
          <w:t>mailto:3GPPLiaison@etsi.org</w:t>
        </w:r>
      </w:hyperlink>
      <w:r w:rsidRPr="00D51D3D">
        <w:rPr>
          <w:rFonts w:ascii="Arial" w:hAnsi="Arial" w:cs="Arial"/>
          <w:b/>
          <w:sz w:val="22"/>
          <w:szCs w:val="22"/>
          <w:lang w:val="en-US" w:eastAsia="en-US"/>
        </w:rPr>
        <w:t xml:space="preserve"> </w:t>
      </w:r>
      <w:r w:rsidRPr="00D51D3D">
        <w:rPr>
          <w:rFonts w:ascii="Arial" w:hAnsi="Arial" w:cs="Arial"/>
          <w:bCs/>
          <w:sz w:val="22"/>
          <w:szCs w:val="22"/>
          <w:lang w:val="en-US" w:eastAsia="en-US"/>
        </w:rPr>
        <w:tab/>
      </w:r>
    </w:p>
    <w:p w14:paraId="5ED39BE7" w14:textId="77777777" w:rsidR="00D51D3D" w:rsidRPr="00D51D3D" w:rsidRDefault="00D51D3D" w:rsidP="00D51D3D">
      <w:pPr>
        <w:overflowPunct/>
        <w:snapToGrid w:val="0"/>
        <w:spacing w:after="60"/>
        <w:ind w:left="1985" w:hanging="1985"/>
        <w:jc w:val="both"/>
        <w:textAlignment w:val="auto"/>
        <w:rPr>
          <w:rFonts w:ascii="Arial" w:hAnsi="Arial" w:cs="Arial"/>
          <w:b/>
          <w:sz w:val="22"/>
          <w:szCs w:val="22"/>
          <w:lang w:val="en-US" w:eastAsia="en-US"/>
        </w:rPr>
      </w:pPr>
    </w:p>
    <w:p w14:paraId="7710D763" w14:textId="77777777" w:rsidR="00D51D3D" w:rsidRPr="00D51D3D" w:rsidRDefault="00D51D3D" w:rsidP="00D51D3D">
      <w:pPr>
        <w:overflowPunct/>
        <w:snapToGrid w:val="0"/>
        <w:spacing w:after="60"/>
        <w:ind w:left="1985" w:hanging="1985"/>
        <w:jc w:val="both"/>
        <w:textAlignment w:val="auto"/>
        <w:rPr>
          <w:rFonts w:ascii="Arial" w:hAnsi="Arial" w:cs="Arial"/>
          <w:lang w:val="en-US"/>
        </w:rPr>
      </w:pPr>
      <w:r w:rsidRPr="00D51D3D">
        <w:rPr>
          <w:rFonts w:ascii="Arial" w:hAnsi="Arial" w:cs="Arial"/>
          <w:b/>
          <w:sz w:val="22"/>
          <w:szCs w:val="22"/>
          <w:lang w:val="en-US" w:eastAsia="en-US"/>
        </w:rPr>
        <w:t>Attachments:</w:t>
      </w:r>
      <w:r w:rsidRPr="00D51D3D">
        <w:rPr>
          <w:rFonts w:ascii="Arial" w:hAnsi="Arial" w:cs="Arial"/>
          <w:bCs/>
          <w:sz w:val="22"/>
          <w:szCs w:val="22"/>
          <w:lang w:val="en-US" w:eastAsia="en-US"/>
        </w:rPr>
        <w:tab/>
      </w:r>
      <w:r w:rsidRPr="00D51D3D">
        <w:rPr>
          <w:rFonts w:ascii="Arial" w:hAnsi="Arial" w:cs="Arial"/>
          <w:b/>
          <w:sz w:val="22"/>
          <w:szCs w:val="22"/>
          <w:lang w:val="en-US" w:eastAsia="en-US"/>
        </w:rPr>
        <w:t>-</w:t>
      </w:r>
    </w:p>
    <w:bookmarkEnd w:id="2"/>
    <w:p w14:paraId="5C23F570" w14:textId="77777777" w:rsidR="00D51D3D" w:rsidRPr="00D51D3D" w:rsidRDefault="00D51D3D" w:rsidP="00D51D3D">
      <w:pPr>
        <w:pBdr>
          <w:bottom w:val="single" w:sz="4" w:space="1" w:color="auto"/>
        </w:pBdr>
        <w:overflowPunct/>
        <w:snapToGrid w:val="0"/>
        <w:spacing w:after="120"/>
        <w:jc w:val="both"/>
        <w:textAlignment w:val="auto"/>
        <w:rPr>
          <w:rFonts w:ascii="Arial" w:hAnsi="Arial" w:cs="Arial"/>
          <w:sz w:val="22"/>
          <w:szCs w:val="22"/>
          <w:lang w:val="en-US"/>
        </w:rPr>
      </w:pPr>
    </w:p>
    <w:p w14:paraId="6A8BA8EB" w14:textId="77777777" w:rsidR="00D51D3D" w:rsidRPr="00D51D3D" w:rsidRDefault="00D51D3D" w:rsidP="00D51D3D">
      <w:pPr>
        <w:overflowPunct/>
        <w:snapToGrid w:val="0"/>
        <w:spacing w:after="120"/>
        <w:jc w:val="both"/>
        <w:textAlignment w:val="auto"/>
        <w:outlineLvl w:val="0"/>
        <w:rPr>
          <w:rFonts w:ascii="Arial" w:hAnsi="Arial" w:cs="Arial"/>
          <w:b/>
          <w:szCs w:val="22"/>
          <w:lang w:val="en-US" w:eastAsia="en-US"/>
        </w:rPr>
      </w:pPr>
      <w:r w:rsidRPr="00D51D3D">
        <w:rPr>
          <w:rFonts w:ascii="Arial" w:hAnsi="Arial" w:cs="Arial"/>
          <w:b/>
          <w:sz w:val="22"/>
          <w:szCs w:val="22"/>
          <w:lang w:val="en-US" w:eastAsia="en-US"/>
        </w:rPr>
        <w:t xml:space="preserve">1. </w:t>
      </w:r>
      <w:r w:rsidRPr="00D51D3D">
        <w:rPr>
          <w:rFonts w:ascii="Arial" w:hAnsi="Arial" w:cs="Arial"/>
          <w:b/>
          <w:szCs w:val="22"/>
          <w:lang w:val="en-US" w:eastAsia="en-US"/>
        </w:rPr>
        <w:t>Overall Description:</w:t>
      </w:r>
    </w:p>
    <w:p w14:paraId="5085B73D" w14:textId="1A27432D" w:rsidR="00AF5DAD" w:rsidRDefault="00D51D3D" w:rsidP="00444412">
      <w:pPr>
        <w:overflowPunct/>
        <w:snapToGrid w:val="0"/>
        <w:spacing w:after="120"/>
        <w:jc w:val="both"/>
        <w:textAlignment w:val="auto"/>
        <w:rPr>
          <w:rFonts w:ascii="Arial" w:eastAsia="DengXian" w:hAnsi="Arial" w:cs="Arial"/>
          <w:lang w:val="en-US"/>
        </w:rPr>
      </w:pPr>
      <w:bookmarkStart w:id="3" w:name="_Hlk146817914"/>
      <w:bookmarkStart w:id="4" w:name="_Hlk149073305"/>
      <w:r w:rsidRPr="00D51D3D">
        <w:rPr>
          <w:rFonts w:ascii="Arial" w:eastAsia="DengXian" w:hAnsi="Arial" w:cs="Arial"/>
          <w:lang w:val="en-US"/>
        </w:rPr>
        <w:t>RAN2 thank</w:t>
      </w:r>
      <w:r w:rsidR="00444412">
        <w:rPr>
          <w:rFonts w:ascii="Arial" w:eastAsia="DengXian" w:hAnsi="Arial" w:cs="Arial"/>
          <w:lang w:val="en-US"/>
        </w:rPr>
        <w:t>s RAN3 for investigating SN gap report handling during UE mobility</w:t>
      </w:r>
      <w:r w:rsidR="00AF5DAD">
        <w:rPr>
          <w:rFonts w:ascii="Arial" w:eastAsia="DengXian" w:hAnsi="Arial" w:cs="Arial"/>
          <w:lang w:val="en-US"/>
        </w:rPr>
        <w:t xml:space="preserve"> and providing the solutions</w:t>
      </w:r>
      <w:r w:rsidR="00905D87">
        <w:rPr>
          <w:rFonts w:ascii="Arial" w:eastAsia="DengXian" w:hAnsi="Arial" w:cs="Arial"/>
          <w:lang w:val="en-US"/>
        </w:rPr>
        <w:t xml:space="preserve"> for the identified issue</w:t>
      </w:r>
      <w:r w:rsidR="00AF5DAD">
        <w:rPr>
          <w:rFonts w:ascii="Arial" w:eastAsia="DengXian" w:hAnsi="Arial" w:cs="Arial"/>
          <w:lang w:val="en-US"/>
        </w:rPr>
        <w:t xml:space="preserve">. </w:t>
      </w:r>
    </w:p>
    <w:p w14:paraId="3E8043BF" w14:textId="5CB12478" w:rsidR="00F57247" w:rsidRDefault="00D651B6" w:rsidP="00D651B6">
      <w:pPr>
        <w:overflowPunct/>
        <w:snapToGrid w:val="0"/>
        <w:spacing w:after="120"/>
        <w:jc w:val="both"/>
        <w:textAlignment w:val="auto"/>
        <w:rPr>
          <w:rFonts w:ascii="Arial" w:eastAsia="DengXian" w:hAnsi="Arial" w:cs="Arial"/>
          <w:lang w:val="en-US"/>
        </w:rPr>
      </w:pPr>
      <w:r>
        <w:rPr>
          <w:rFonts w:ascii="Arial" w:eastAsia="DengXian" w:hAnsi="Arial" w:cs="Arial"/>
          <w:lang w:val="en-US"/>
        </w:rPr>
        <w:t xml:space="preserve">For Rel-18, </w:t>
      </w:r>
      <w:r w:rsidR="00F53117">
        <w:rPr>
          <w:rFonts w:ascii="Arial" w:eastAsia="DengXian" w:hAnsi="Arial" w:cs="Arial"/>
          <w:lang w:val="en-US"/>
        </w:rPr>
        <w:t>RAN2 does not think there is a big problem to solve and agreed that alternative 3 from RAN3 LS will not be supported</w:t>
      </w:r>
      <w:r w:rsidR="00172B69">
        <w:rPr>
          <w:rFonts w:ascii="Arial" w:eastAsia="DengXian" w:hAnsi="Arial" w:cs="Arial"/>
          <w:lang w:val="en-US"/>
        </w:rPr>
        <w:t xml:space="preserve"> by RAN2</w:t>
      </w:r>
      <w:r w:rsidR="00F53117">
        <w:rPr>
          <w:rFonts w:ascii="Arial" w:eastAsia="DengXian" w:hAnsi="Arial" w:cs="Arial"/>
          <w:lang w:val="en-US"/>
        </w:rPr>
        <w:t xml:space="preserve">. </w:t>
      </w:r>
      <w:r w:rsidR="00A749B1">
        <w:rPr>
          <w:rFonts w:ascii="Arial" w:eastAsia="DengXian" w:hAnsi="Arial" w:cs="Arial"/>
          <w:lang w:val="en-US"/>
        </w:rPr>
        <w:t xml:space="preserve">It is up to RAN3 whether to address </w:t>
      </w:r>
      <w:r w:rsidR="00F736D4">
        <w:rPr>
          <w:rFonts w:ascii="Arial" w:eastAsia="DengXian" w:hAnsi="Arial" w:cs="Arial"/>
          <w:lang w:val="en-US"/>
        </w:rPr>
        <w:t>this issue or not, e.g. based on</w:t>
      </w:r>
      <w:r w:rsidR="00A749B1">
        <w:rPr>
          <w:rFonts w:ascii="Arial" w:eastAsia="DengXian" w:hAnsi="Arial" w:cs="Arial"/>
          <w:lang w:val="en-US"/>
        </w:rPr>
        <w:t xml:space="preserve"> alternative 1 or 2. </w:t>
      </w:r>
    </w:p>
    <w:p w14:paraId="558B07C1" w14:textId="12D0ED1B" w:rsidR="00F53117" w:rsidRPr="00D51D3D" w:rsidRDefault="00F53117" w:rsidP="00D651B6">
      <w:pPr>
        <w:overflowPunct/>
        <w:snapToGrid w:val="0"/>
        <w:spacing w:after="120"/>
        <w:jc w:val="both"/>
        <w:textAlignment w:val="auto"/>
        <w:rPr>
          <w:rFonts w:ascii="Arial" w:eastAsia="DengXian" w:hAnsi="Arial" w:cs="Arial"/>
          <w:color w:val="000000"/>
          <w:lang w:val="en-US"/>
        </w:rPr>
      </w:pPr>
      <w:r>
        <w:rPr>
          <w:rFonts w:ascii="Arial" w:eastAsia="DengXian" w:hAnsi="Arial" w:cs="Arial"/>
          <w:lang w:val="en-US"/>
        </w:rPr>
        <w:t>For Rel-19, RAN2 will discuss whether the problem is a critical issue in the context of RLC enhancements</w:t>
      </w:r>
      <w:r w:rsidR="00D651B6">
        <w:rPr>
          <w:rFonts w:ascii="Arial" w:eastAsia="DengXian" w:hAnsi="Arial" w:cs="Arial"/>
          <w:lang w:val="en-US"/>
        </w:rPr>
        <w:t xml:space="preserve">. If RAN2 concludes the issue needs to be solved in Rel-19, </w:t>
      </w:r>
      <w:r w:rsidR="00D651B6" w:rsidRPr="00D651B6">
        <w:rPr>
          <w:rFonts w:ascii="Arial" w:eastAsia="DengXian" w:hAnsi="Arial" w:cs="Arial"/>
          <w:lang w:val="en-US"/>
        </w:rPr>
        <w:t xml:space="preserve">further discussions are needed on the </w:t>
      </w:r>
      <w:r w:rsidR="00DB16FD">
        <w:rPr>
          <w:rFonts w:ascii="Arial" w:eastAsia="DengXian" w:hAnsi="Arial" w:cs="Arial"/>
          <w:lang w:val="en-US"/>
        </w:rPr>
        <w:t>solutions</w:t>
      </w:r>
      <w:r w:rsidR="007F27F7" w:rsidRPr="007F27F7">
        <w:rPr>
          <w:rFonts w:ascii="Arial" w:eastAsia="DengXian" w:hAnsi="Arial" w:cs="Arial"/>
          <w:lang w:val="en-US"/>
        </w:rPr>
        <w:t xml:space="preserve"> considering </w:t>
      </w:r>
      <w:r w:rsidR="007F27F7">
        <w:rPr>
          <w:rFonts w:ascii="Arial" w:eastAsia="DengXian" w:hAnsi="Arial" w:cs="Arial"/>
          <w:lang w:val="en-US"/>
        </w:rPr>
        <w:t xml:space="preserve">but not limiting to the </w:t>
      </w:r>
      <w:r w:rsidR="007F27F7" w:rsidRPr="007F27F7">
        <w:rPr>
          <w:rFonts w:ascii="Arial" w:eastAsia="DengXian" w:hAnsi="Arial" w:cs="Arial"/>
          <w:lang w:val="en-US"/>
        </w:rPr>
        <w:t>three alternatives as in the RAN3 LS</w:t>
      </w:r>
      <w:r w:rsidR="00D651B6" w:rsidRPr="00D651B6">
        <w:rPr>
          <w:rFonts w:ascii="Arial" w:eastAsia="DengXian" w:hAnsi="Arial" w:cs="Arial"/>
          <w:lang w:val="en-US"/>
        </w:rPr>
        <w:t>.</w:t>
      </w:r>
      <w:r w:rsidR="00D651B6" w:rsidRPr="00D51D3D">
        <w:rPr>
          <w:rFonts w:ascii="Arial" w:eastAsia="DengXian" w:hAnsi="Arial" w:cs="Arial"/>
          <w:color w:val="000000"/>
          <w:lang w:val="en-US"/>
        </w:rPr>
        <w:t xml:space="preserve"> </w:t>
      </w:r>
    </w:p>
    <w:p w14:paraId="4F760936" w14:textId="77777777" w:rsidR="00D51D3D" w:rsidRPr="00D51D3D" w:rsidRDefault="00D51D3D" w:rsidP="00D51D3D">
      <w:pPr>
        <w:overflowPunct/>
        <w:autoSpaceDE/>
        <w:autoSpaceDN/>
        <w:adjustRightInd/>
        <w:spacing w:after="0"/>
        <w:jc w:val="both"/>
        <w:textAlignment w:val="auto"/>
        <w:rPr>
          <w:rFonts w:ascii="Arial" w:hAnsi="Arial" w:cs="Arial"/>
          <w:szCs w:val="22"/>
          <w:lang w:val="en-US"/>
        </w:rPr>
      </w:pPr>
      <w:bookmarkStart w:id="5" w:name="_Hlk149073819"/>
      <w:bookmarkEnd w:id="3"/>
      <w:bookmarkEnd w:id="4"/>
    </w:p>
    <w:bookmarkEnd w:id="5"/>
    <w:p w14:paraId="7E4C3FF8" w14:textId="77777777" w:rsidR="00D51D3D" w:rsidRPr="00D51D3D" w:rsidRDefault="00D51D3D" w:rsidP="00D51D3D">
      <w:pPr>
        <w:overflowPunct/>
        <w:snapToGrid w:val="0"/>
        <w:spacing w:after="120"/>
        <w:jc w:val="both"/>
        <w:textAlignment w:val="auto"/>
        <w:outlineLvl w:val="0"/>
        <w:rPr>
          <w:rFonts w:ascii="Arial" w:hAnsi="Arial" w:cs="Arial"/>
          <w:b/>
          <w:szCs w:val="22"/>
          <w:lang w:val="en-US" w:eastAsia="en-US"/>
        </w:rPr>
      </w:pPr>
      <w:r w:rsidRPr="00D51D3D">
        <w:rPr>
          <w:rFonts w:ascii="Arial" w:hAnsi="Arial" w:cs="Arial"/>
          <w:b/>
          <w:szCs w:val="22"/>
          <w:lang w:val="en-US" w:eastAsia="en-US"/>
        </w:rPr>
        <w:t>2. Actions:</w:t>
      </w:r>
    </w:p>
    <w:p w14:paraId="4E3F07C0" w14:textId="4041DD85" w:rsidR="00D51D3D" w:rsidRPr="00D51D3D" w:rsidRDefault="00D51D3D" w:rsidP="00D51D3D">
      <w:pPr>
        <w:overflowPunct/>
        <w:snapToGrid w:val="0"/>
        <w:spacing w:after="120"/>
        <w:ind w:left="1985" w:hanging="1985"/>
        <w:jc w:val="both"/>
        <w:textAlignment w:val="auto"/>
        <w:outlineLvl w:val="0"/>
        <w:rPr>
          <w:rFonts w:ascii="Arial" w:hAnsi="Arial" w:cs="Arial"/>
          <w:b/>
          <w:lang w:val="en-US"/>
        </w:rPr>
      </w:pPr>
      <w:r w:rsidRPr="00D51D3D">
        <w:rPr>
          <w:rFonts w:ascii="Arial" w:hAnsi="Arial" w:cs="Arial"/>
          <w:b/>
          <w:lang w:val="en-US" w:eastAsia="en-US"/>
        </w:rPr>
        <w:t xml:space="preserve">To </w:t>
      </w:r>
      <w:r w:rsidR="00905D87">
        <w:rPr>
          <w:rFonts w:ascii="Arial" w:hAnsi="Arial" w:cs="Arial"/>
          <w:b/>
          <w:lang w:val="en-US"/>
        </w:rPr>
        <w:t>RAN3</w:t>
      </w:r>
      <w:r w:rsidRPr="00D51D3D">
        <w:rPr>
          <w:rFonts w:ascii="Arial" w:hAnsi="Arial" w:cs="Arial"/>
          <w:b/>
          <w:lang w:val="en-US"/>
        </w:rPr>
        <w:t>:</w:t>
      </w:r>
    </w:p>
    <w:p w14:paraId="631937ED" w14:textId="39DBFEA6" w:rsidR="00D51D3D" w:rsidRPr="00D51D3D" w:rsidRDefault="00D51D3D" w:rsidP="00D51D3D">
      <w:pPr>
        <w:overflowPunct/>
        <w:snapToGrid w:val="0"/>
        <w:spacing w:after="120"/>
        <w:jc w:val="both"/>
        <w:textAlignment w:val="auto"/>
        <w:rPr>
          <w:rFonts w:ascii="Arial" w:hAnsi="Arial"/>
          <w:lang w:val="en-US" w:eastAsia="en-US"/>
        </w:rPr>
      </w:pPr>
      <w:r w:rsidRPr="00D51D3D">
        <w:rPr>
          <w:rFonts w:ascii="Arial" w:hAnsi="Arial" w:cs="Arial"/>
          <w:b/>
          <w:lang w:val="en-US" w:eastAsia="en-US"/>
        </w:rPr>
        <w:t xml:space="preserve">ACTION: </w:t>
      </w:r>
      <w:r w:rsidRPr="00D51D3D">
        <w:rPr>
          <w:rFonts w:ascii="Arial" w:hAnsi="Arial"/>
          <w:lang w:val="en-US" w:eastAsia="en-US"/>
        </w:rPr>
        <w:t>RAN</w:t>
      </w:r>
      <w:r w:rsidR="00AF5DAD">
        <w:rPr>
          <w:rFonts w:ascii="Arial" w:hAnsi="Arial"/>
          <w:lang w:val="en-US" w:eastAsia="en-US"/>
        </w:rPr>
        <w:t>2</w:t>
      </w:r>
      <w:r w:rsidRPr="00D51D3D">
        <w:rPr>
          <w:rFonts w:ascii="Arial" w:hAnsi="Arial"/>
          <w:lang w:val="en-US" w:eastAsia="en-US"/>
        </w:rPr>
        <w:t xml:space="preserve"> kindly asks </w:t>
      </w:r>
      <w:r w:rsidR="00AF5DAD">
        <w:rPr>
          <w:rFonts w:ascii="Arial" w:hAnsi="Arial"/>
          <w:lang w:val="en-US" w:eastAsia="en-US"/>
        </w:rPr>
        <w:t>RAN3</w:t>
      </w:r>
      <w:r w:rsidRPr="00D51D3D">
        <w:rPr>
          <w:rFonts w:ascii="Arial" w:hAnsi="Arial"/>
          <w:lang w:val="en-US" w:eastAsia="en-US"/>
        </w:rPr>
        <w:t xml:space="preserve"> to take the above feedback into consideration.</w:t>
      </w:r>
    </w:p>
    <w:p w14:paraId="59835D82" w14:textId="77777777" w:rsidR="00D51D3D" w:rsidRPr="00D51D3D" w:rsidRDefault="00D51D3D" w:rsidP="00D51D3D">
      <w:pPr>
        <w:overflowPunct/>
        <w:snapToGrid w:val="0"/>
        <w:spacing w:after="60"/>
        <w:jc w:val="both"/>
        <w:textAlignment w:val="auto"/>
        <w:outlineLvl w:val="0"/>
        <w:rPr>
          <w:rFonts w:ascii="Arial" w:hAnsi="Arial" w:cs="Arial"/>
          <w:szCs w:val="22"/>
          <w:lang w:val="en-US" w:eastAsia="en-US"/>
        </w:rPr>
      </w:pPr>
    </w:p>
    <w:p w14:paraId="1FA718F9" w14:textId="77777777" w:rsidR="00D51D3D" w:rsidRPr="00D51D3D" w:rsidRDefault="00D51D3D" w:rsidP="00D51D3D">
      <w:pPr>
        <w:overflowPunct/>
        <w:snapToGrid w:val="0"/>
        <w:spacing w:after="120"/>
        <w:jc w:val="both"/>
        <w:textAlignment w:val="auto"/>
        <w:outlineLvl w:val="0"/>
        <w:rPr>
          <w:rFonts w:ascii="Arial" w:hAnsi="Arial" w:cs="Arial"/>
          <w:b/>
          <w:szCs w:val="22"/>
          <w:lang w:val="en-US" w:eastAsia="en-US"/>
        </w:rPr>
      </w:pPr>
      <w:r w:rsidRPr="00D51D3D">
        <w:rPr>
          <w:rFonts w:ascii="Arial" w:hAnsi="Arial" w:cs="Arial"/>
          <w:b/>
          <w:szCs w:val="22"/>
          <w:lang w:val="en-US" w:eastAsia="en-US"/>
        </w:rPr>
        <w:t>3. Date of Next RAN2 Meetings:</w:t>
      </w:r>
    </w:p>
    <w:p w14:paraId="6875CCA4" w14:textId="4E0EEAA5" w:rsidR="00D51D3D" w:rsidRPr="00D51D3D" w:rsidRDefault="00D51D3D" w:rsidP="00D51D3D">
      <w:pPr>
        <w:tabs>
          <w:tab w:val="left" w:pos="3544"/>
        </w:tabs>
        <w:snapToGrid w:val="0"/>
        <w:spacing w:after="120"/>
        <w:ind w:left="2268" w:hanging="2268"/>
        <w:jc w:val="both"/>
        <w:rPr>
          <w:rFonts w:ascii="Arial" w:hAnsi="Arial" w:cs="Arial"/>
          <w:szCs w:val="16"/>
        </w:rPr>
      </w:pPr>
      <w:bookmarkStart w:id="6" w:name="_Hlk149073428"/>
      <w:r w:rsidRPr="00D51D3D">
        <w:rPr>
          <w:rFonts w:ascii="Arial" w:hAnsi="Arial" w:cs="Arial"/>
          <w:szCs w:val="16"/>
        </w:rPr>
        <w:t>RAN2#</w:t>
      </w:r>
      <w:r w:rsidR="00AF5DAD">
        <w:rPr>
          <w:rFonts w:ascii="Arial" w:hAnsi="Arial" w:cs="Arial"/>
          <w:szCs w:val="16"/>
        </w:rPr>
        <w:t>129bis</w:t>
      </w:r>
      <w:r w:rsidRPr="00D51D3D">
        <w:rPr>
          <w:rFonts w:ascii="Arial" w:hAnsi="Arial" w:cs="Arial"/>
          <w:szCs w:val="16"/>
        </w:rPr>
        <w:tab/>
      </w:r>
      <w:r w:rsidR="00AF5DAD">
        <w:rPr>
          <w:rFonts w:ascii="Arial" w:hAnsi="Arial" w:cs="Arial"/>
          <w:szCs w:val="16"/>
        </w:rPr>
        <w:t>7</w:t>
      </w:r>
      <w:r w:rsidR="00AF5DAD" w:rsidRPr="00AF5DAD">
        <w:rPr>
          <w:rFonts w:ascii="Arial" w:hAnsi="Arial" w:cs="Arial"/>
          <w:szCs w:val="16"/>
          <w:vertAlign w:val="superscript"/>
        </w:rPr>
        <w:t>th</w:t>
      </w:r>
      <w:r w:rsidR="00AF5DAD">
        <w:rPr>
          <w:rFonts w:ascii="Arial" w:hAnsi="Arial" w:cs="Arial"/>
          <w:szCs w:val="16"/>
        </w:rPr>
        <w:t xml:space="preserve"> Apr</w:t>
      </w:r>
      <w:r w:rsidRPr="00D51D3D">
        <w:rPr>
          <w:rFonts w:ascii="Arial" w:hAnsi="Arial" w:cs="Arial"/>
          <w:szCs w:val="16"/>
        </w:rPr>
        <w:t xml:space="preserve"> – </w:t>
      </w:r>
      <w:r w:rsidR="00AF5DAD">
        <w:rPr>
          <w:rFonts w:ascii="Arial" w:hAnsi="Arial" w:cs="Arial"/>
          <w:szCs w:val="16"/>
        </w:rPr>
        <w:t>11</w:t>
      </w:r>
      <w:r w:rsidRPr="00D51D3D">
        <w:rPr>
          <w:rFonts w:ascii="Arial" w:hAnsi="Arial" w:cs="Arial"/>
          <w:szCs w:val="16"/>
          <w:vertAlign w:val="superscript"/>
        </w:rPr>
        <w:t>th</w:t>
      </w:r>
      <w:r w:rsidRPr="00D51D3D">
        <w:rPr>
          <w:rFonts w:ascii="Arial" w:hAnsi="Arial" w:cs="Arial"/>
          <w:szCs w:val="16"/>
        </w:rPr>
        <w:t xml:space="preserve"> </w:t>
      </w:r>
      <w:r w:rsidR="00AF5DAD">
        <w:rPr>
          <w:rFonts w:ascii="Arial" w:hAnsi="Arial" w:cs="Arial"/>
          <w:szCs w:val="16"/>
        </w:rPr>
        <w:t>Apr</w:t>
      </w:r>
      <w:r w:rsidRPr="00D51D3D">
        <w:rPr>
          <w:rFonts w:ascii="Arial" w:hAnsi="Arial" w:cs="Arial"/>
          <w:szCs w:val="16"/>
        </w:rPr>
        <w:t xml:space="preserve"> 202</w:t>
      </w:r>
      <w:r w:rsidR="00AF5DAD">
        <w:rPr>
          <w:rFonts w:ascii="Arial" w:hAnsi="Arial" w:cs="Arial"/>
          <w:szCs w:val="16"/>
        </w:rPr>
        <w:t>5</w:t>
      </w:r>
      <w:r w:rsidRPr="00D51D3D">
        <w:rPr>
          <w:rFonts w:ascii="Arial" w:hAnsi="Arial" w:cs="Arial"/>
          <w:szCs w:val="16"/>
        </w:rPr>
        <w:tab/>
      </w:r>
      <w:r w:rsidRPr="00D51D3D">
        <w:rPr>
          <w:rFonts w:ascii="Arial" w:hAnsi="Arial" w:cs="Arial"/>
          <w:szCs w:val="16"/>
        </w:rPr>
        <w:tab/>
      </w:r>
      <w:r w:rsidRPr="00D51D3D">
        <w:rPr>
          <w:rFonts w:ascii="Arial" w:hAnsi="Arial" w:cs="Arial"/>
          <w:szCs w:val="16"/>
        </w:rPr>
        <w:tab/>
      </w:r>
      <w:r w:rsidRPr="00D51D3D">
        <w:rPr>
          <w:rFonts w:ascii="Arial" w:hAnsi="Arial" w:cs="Arial"/>
          <w:szCs w:val="16"/>
        </w:rPr>
        <w:tab/>
        <w:t>China</w:t>
      </w:r>
    </w:p>
    <w:bookmarkEnd w:id="6"/>
    <w:p w14:paraId="0A3894A9" w14:textId="4BB824F9" w:rsidR="00D51D3D" w:rsidRPr="00D51D3D" w:rsidRDefault="00D51D3D" w:rsidP="00D51D3D">
      <w:pPr>
        <w:tabs>
          <w:tab w:val="left" w:pos="3544"/>
        </w:tabs>
        <w:snapToGrid w:val="0"/>
        <w:spacing w:after="120"/>
        <w:ind w:left="2268" w:hanging="2268"/>
        <w:jc w:val="both"/>
        <w:rPr>
          <w:rFonts w:ascii="Arial" w:hAnsi="Arial" w:cs="Arial"/>
          <w:szCs w:val="16"/>
        </w:rPr>
      </w:pPr>
      <w:r w:rsidRPr="00D51D3D">
        <w:rPr>
          <w:rFonts w:ascii="Arial" w:hAnsi="Arial" w:cs="Arial"/>
          <w:szCs w:val="16"/>
        </w:rPr>
        <w:t>RAN2#1</w:t>
      </w:r>
      <w:r w:rsidR="001072A9">
        <w:rPr>
          <w:rFonts w:ascii="Arial" w:hAnsi="Arial" w:cs="Arial"/>
          <w:szCs w:val="16"/>
        </w:rPr>
        <w:t>30</w:t>
      </w:r>
      <w:r w:rsidRPr="00D51D3D">
        <w:rPr>
          <w:rFonts w:ascii="Arial" w:hAnsi="Arial" w:cs="Arial"/>
          <w:szCs w:val="16"/>
        </w:rPr>
        <w:tab/>
      </w:r>
      <w:r w:rsidR="00BF15D0">
        <w:rPr>
          <w:rFonts w:ascii="Arial" w:hAnsi="Arial" w:cs="Arial"/>
          <w:szCs w:val="16"/>
        </w:rPr>
        <w:t>19</w:t>
      </w:r>
      <w:r w:rsidRPr="00D51D3D">
        <w:rPr>
          <w:rFonts w:ascii="Arial" w:hAnsi="Arial" w:cs="Arial"/>
          <w:szCs w:val="16"/>
          <w:vertAlign w:val="superscript"/>
        </w:rPr>
        <w:t>th</w:t>
      </w:r>
      <w:r w:rsidR="001072A9">
        <w:rPr>
          <w:rFonts w:ascii="Arial" w:hAnsi="Arial" w:cs="Arial"/>
          <w:szCs w:val="16"/>
          <w:vertAlign w:val="superscript"/>
        </w:rPr>
        <w:t xml:space="preserve"> </w:t>
      </w:r>
      <w:r w:rsidR="00BF15D0">
        <w:rPr>
          <w:rFonts w:ascii="Arial" w:hAnsi="Arial" w:cs="Arial"/>
          <w:szCs w:val="16"/>
        </w:rPr>
        <w:t>May</w:t>
      </w:r>
      <w:r w:rsidRPr="00D51D3D">
        <w:rPr>
          <w:rFonts w:ascii="Arial" w:hAnsi="Arial" w:cs="Arial"/>
          <w:szCs w:val="16"/>
        </w:rPr>
        <w:t xml:space="preserve"> – 2</w:t>
      </w:r>
      <w:r w:rsidR="00BF15D0">
        <w:rPr>
          <w:rFonts w:ascii="Arial" w:hAnsi="Arial" w:cs="Arial"/>
          <w:szCs w:val="16"/>
        </w:rPr>
        <w:t>3</w:t>
      </w:r>
      <w:r w:rsidR="00BF15D0" w:rsidRPr="00BF15D0">
        <w:rPr>
          <w:rFonts w:ascii="Arial" w:hAnsi="Arial" w:cs="Arial"/>
          <w:szCs w:val="16"/>
          <w:vertAlign w:val="superscript"/>
        </w:rPr>
        <w:t>rd</w:t>
      </w:r>
      <w:r w:rsidR="00BF15D0">
        <w:rPr>
          <w:rFonts w:ascii="Arial" w:hAnsi="Arial" w:cs="Arial"/>
          <w:szCs w:val="16"/>
        </w:rPr>
        <w:t xml:space="preserve"> May</w:t>
      </w:r>
      <w:r w:rsidRPr="00D51D3D">
        <w:rPr>
          <w:rFonts w:ascii="Arial" w:hAnsi="Arial" w:cs="Arial"/>
          <w:szCs w:val="16"/>
        </w:rPr>
        <w:t xml:space="preserve"> 202</w:t>
      </w:r>
      <w:r w:rsidR="00BF15D0">
        <w:rPr>
          <w:rFonts w:ascii="Arial" w:hAnsi="Arial" w:cs="Arial"/>
          <w:szCs w:val="16"/>
        </w:rPr>
        <w:t>5</w:t>
      </w:r>
      <w:r w:rsidRPr="00D51D3D">
        <w:rPr>
          <w:rFonts w:ascii="Arial" w:hAnsi="Arial" w:cs="Arial"/>
          <w:szCs w:val="16"/>
        </w:rPr>
        <w:tab/>
      </w:r>
      <w:r w:rsidRPr="00D51D3D">
        <w:rPr>
          <w:rFonts w:ascii="Arial" w:hAnsi="Arial" w:cs="Arial"/>
          <w:szCs w:val="16"/>
        </w:rPr>
        <w:tab/>
      </w:r>
      <w:r w:rsidRPr="00D51D3D">
        <w:rPr>
          <w:rFonts w:ascii="Arial" w:hAnsi="Arial" w:cs="Arial"/>
          <w:szCs w:val="16"/>
        </w:rPr>
        <w:tab/>
      </w:r>
      <w:r w:rsidRPr="00D51D3D">
        <w:rPr>
          <w:rFonts w:ascii="Arial" w:hAnsi="Arial" w:cs="Arial"/>
          <w:szCs w:val="16"/>
        </w:rPr>
        <w:tab/>
      </w:r>
      <w:r w:rsidR="00BF15D0">
        <w:rPr>
          <w:rFonts w:ascii="Arial" w:hAnsi="Arial" w:cs="Arial"/>
          <w:szCs w:val="16"/>
        </w:rPr>
        <w:t>Malta</w:t>
      </w:r>
    </w:p>
    <w:p w14:paraId="4EEBC8D0" w14:textId="77777777" w:rsidR="005614DF" w:rsidRPr="00D51D3D" w:rsidRDefault="005614DF" w:rsidP="00E7776C">
      <w:pPr>
        <w:jc w:val="both"/>
        <w:textAlignment w:val="auto"/>
        <w:rPr>
          <w:color w:val="FF0000"/>
        </w:rPr>
      </w:pPr>
    </w:p>
    <w:sectPr w:rsidR="005614DF" w:rsidRPr="00D51D3D" w:rsidSect="00DB7FA5">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27DA6" w14:textId="77777777" w:rsidR="00D02839" w:rsidRDefault="00D02839">
      <w:r>
        <w:separator/>
      </w:r>
    </w:p>
  </w:endnote>
  <w:endnote w:type="continuationSeparator" w:id="0">
    <w:p w14:paraId="32FC66FF" w14:textId="77777777" w:rsidR="00D02839" w:rsidRDefault="00D02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EA032" w14:textId="77777777" w:rsidR="00D02839" w:rsidRDefault="00D02839">
      <w:r>
        <w:separator/>
      </w:r>
    </w:p>
  </w:footnote>
  <w:footnote w:type="continuationSeparator" w:id="0">
    <w:p w14:paraId="0B494EBF" w14:textId="77777777" w:rsidR="00D02839" w:rsidRDefault="00D02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F22C0" w14:textId="77777777" w:rsidR="008B6482" w:rsidRDefault="008B6482">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7F4742"/>
    <w:multiLevelType w:val="hybridMultilevel"/>
    <w:tmpl w:val="D562B2B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FC38A4"/>
    <w:multiLevelType w:val="multilevel"/>
    <w:tmpl w:val="35FC38A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AA46647"/>
    <w:multiLevelType w:val="hybridMultilevel"/>
    <w:tmpl w:val="824ABC9E"/>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67E34157"/>
    <w:multiLevelType w:val="hybridMultilevel"/>
    <w:tmpl w:val="A6FA720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9609825">
    <w:abstractNumId w:val="0"/>
  </w:num>
  <w:num w:numId="2" w16cid:durableId="404643395">
    <w:abstractNumId w:val="7"/>
  </w:num>
  <w:num w:numId="3" w16cid:durableId="606162751">
    <w:abstractNumId w:val="12"/>
  </w:num>
  <w:num w:numId="4" w16cid:durableId="1899196898">
    <w:abstractNumId w:val="10"/>
  </w:num>
  <w:num w:numId="5" w16cid:durableId="899946185">
    <w:abstractNumId w:val="9"/>
  </w:num>
  <w:num w:numId="6" w16cid:durableId="1560479598">
    <w:abstractNumId w:val="3"/>
  </w:num>
  <w:num w:numId="7" w16cid:durableId="625739920">
    <w:abstractNumId w:val="13"/>
  </w:num>
  <w:num w:numId="8" w16cid:durableId="1536651352">
    <w:abstractNumId w:val="6"/>
  </w:num>
  <w:num w:numId="9" w16cid:durableId="192889121">
    <w:abstractNumId w:val="2"/>
  </w:num>
  <w:num w:numId="10" w16cid:durableId="1369522810">
    <w:abstractNumId w:val="11"/>
  </w:num>
  <w:num w:numId="11" w16cid:durableId="1993637206">
    <w:abstractNumId w:val="4"/>
  </w:num>
  <w:num w:numId="12" w16cid:durableId="1717271545">
    <w:abstractNumId w:val="8"/>
  </w:num>
  <w:num w:numId="13" w16cid:durableId="1690139275">
    <w:abstractNumId w:val="5"/>
  </w:num>
  <w:num w:numId="14" w16cid:durableId="144522340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17C"/>
    <w:rsid w:val="0000341B"/>
    <w:rsid w:val="00003486"/>
    <w:rsid w:val="00003EAE"/>
    <w:rsid w:val="0000463C"/>
    <w:rsid w:val="000049C9"/>
    <w:rsid w:val="00005065"/>
    <w:rsid w:val="0000509C"/>
    <w:rsid w:val="0000518C"/>
    <w:rsid w:val="000052E8"/>
    <w:rsid w:val="00005463"/>
    <w:rsid w:val="00006454"/>
    <w:rsid w:val="000077CB"/>
    <w:rsid w:val="00007C8C"/>
    <w:rsid w:val="00007CE8"/>
    <w:rsid w:val="000101ED"/>
    <w:rsid w:val="000107A5"/>
    <w:rsid w:val="000111AE"/>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05"/>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42"/>
    <w:rsid w:val="00034549"/>
    <w:rsid w:val="0003465B"/>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5B"/>
    <w:rsid w:val="00043882"/>
    <w:rsid w:val="00043986"/>
    <w:rsid w:val="000448CC"/>
    <w:rsid w:val="00044C61"/>
    <w:rsid w:val="00044EC3"/>
    <w:rsid w:val="00044F33"/>
    <w:rsid w:val="0004591D"/>
    <w:rsid w:val="00045A15"/>
    <w:rsid w:val="00046908"/>
    <w:rsid w:val="00046B14"/>
    <w:rsid w:val="00047025"/>
    <w:rsid w:val="00050E0E"/>
    <w:rsid w:val="00050F8F"/>
    <w:rsid w:val="00051119"/>
    <w:rsid w:val="0005167C"/>
    <w:rsid w:val="000526DB"/>
    <w:rsid w:val="0005294A"/>
    <w:rsid w:val="00054A40"/>
    <w:rsid w:val="0005517D"/>
    <w:rsid w:val="00055322"/>
    <w:rsid w:val="00055585"/>
    <w:rsid w:val="000557E6"/>
    <w:rsid w:val="00056175"/>
    <w:rsid w:val="0005666E"/>
    <w:rsid w:val="0005728E"/>
    <w:rsid w:val="00057D85"/>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646C"/>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A67"/>
    <w:rsid w:val="0008436E"/>
    <w:rsid w:val="000843A8"/>
    <w:rsid w:val="000860D1"/>
    <w:rsid w:val="0008696C"/>
    <w:rsid w:val="000877E8"/>
    <w:rsid w:val="0008787D"/>
    <w:rsid w:val="000902D6"/>
    <w:rsid w:val="00090CBB"/>
    <w:rsid w:val="000914B1"/>
    <w:rsid w:val="00091F7C"/>
    <w:rsid w:val="000922FE"/>
    <w:rsid w:val="000923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130B"/>
    <w:rsid w:val="000A25D6"/>
    <w:rsid w:val="000A299F"/>
    <w:rsid w:val="000A2D9E"/>
    <w:rsid w:val="000A35DE"/>
    <w:rsid w:val="000A3A19"/>
    <w:rsid w:val="000A3EBC"/>
    <w:rsid w:val="000A428E"/>
    <w:rsid w:val="000A43A7"/>
    <w:rsid w:val="000A43B1"/>
    <w:rsid w:val="000A43CB"/>
    <w:rsid w:val="000A487A"/>
    <w:rsid w:val="000A5484"/>
    <w:rsid w:val="000A5AAD"/>
    <w:rsid w:val="000A5FC2"/>
    <w:rsid w:val="000A6394"/>
    <w:rsid w:val="000A6843"/>
    <w:rsid w:val="000A69BC"/>
    <w:rsid w:val="000A7F6E"/>
    <w:rsid w:val="000B0084"/>
    <w:rsid w:val="000B07D6"/>
    <w:rsid w:val="000B088E"/>
    <w:rsid w:val="000B0DC7"/>
    <w:rsid w:val="000B1CDA"/>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3503"/>
    <w:rsid w:val="000C4BD0"/>
    <w:rsid w:val="000C4BF2"/>
    <w:rsid w:val="000C4F13"/>
    <w:rsid w:val="000C5836"/>
    <w:rsid w:val="000C5D47"/>
    <w:rsid w:val="000C6006"/>
    <w:rsid w:val="000C6362"/>
    <w:rsid w:val="000C6450"/>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B4C"/>
    <w:rsid w:val="000E0723"/>
    <w:rsid w:val="000E0FA5"/>
    <w:rsid w:val="000E146B"/>
    <w:rsid w:val="000E15A3"/>
    <w:rsid w:val="000E165F"/>
    <w:rsid w:val="000E1973"/>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E7744"/>
    <w:rsid w:val="000F0D81"/>
    <w:rsid w:val="000F108A"/>
    <w:rsid w:val="000F2C2C"/>
    <w:rsid w:val="000F34DA"/>
    <w:rsid w:val="000F42D9"/>
    <w:rsid w:val="000F4818"/>
    <w:rsid w:val="000F53B6"/>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6D"/>
    <w:rsid w:val="0010379A"/>
    <w:rsid w:val="00103F38"/>
    <w:rsid w:val="0010461C"/>
    <w:rsid w:val="0010472B"/>
    <w:rsid w:val="00104B45"/>
    <w:rsid w:val="00104DE5"/>
    <w:rsid w:val="001059FE"/>
    <w:rsid w:val="00105F5F"/>
    <w:rsid w:val="00106A45"/>
    <w:rsid w:val="00106F73"/>
    <w:rsid w:val="001072A9"/>
    <w:rsid w:val="00107586"/>
    <w:rsid w:val="00107B85"/>
    <w:rsid w:val="00110651"/>
    <w:rsid w:val="00110BD8"/>
    <w:rsid w:val="00110C6B"/>
    <w:rsid w:val="00110EF0"/>
    <w:rsid w:val="00111AA7"/>
    <w:rsid w:val="00111D61"/>
    <w:rsid w:val="001120AF"/>
    <w:rsid w:val="00112E84"/>
    <w:rsid w:val="001132F6"/>
    <w:rsid w:val="00113A60"/>
    <w:rsid w:val="00113B77"/>
    <w:rsid w:val="00114712"/>
    <w:rsid w:val="00114970"/>
    <w:rsid w:val="00114E0A"/>
    <w:rsid w:val="001158AF"/>
    <w:rsid w:val="00115F2A"/>
    <w:rsid w:val="00116721"/>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60DA"/>
    <w:rsid w:val="0012728B"/>
    <w:rsid w:val="001275A5"/>
    <w:rsid w:val="001275FD"/>
    <w:rsid w:val="00127C86"/>
    <w:rsid w:val="00130044"/>
    <w:rsid w:val="00130530"/>
    <w:rsid w:val="001309DF"/>
    <w:rsid w:val="001326B8"/>
    <w:rsid w:val="00132ED3"/>
    <w:rsid w:val="001339B4"/>
    <w:rsid w:val="0013412C"/>
    <w:rsid w:val="00134248"/>
    <w:rsid w:val="00134D65"/>
    <w:rsid w:val="00134F97"/>
    <w:rsid w:val="00136252"/>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61"/>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952"/>
    <w:rsid w:val="00155CD5"/>
    <w:rsid w:val="00156169"/>
    <w:rsid w:val="00156F43"/>
    <w:rsid w:val="00157494"/>
    <w:rsid w:val="00160282"/>
    <w:rsid w:val="00160507"/>
    <w:rsid w:val="00160698"/>
    <w:rsid w:val="00160E8F"/>
    <w:rsid w:val="0016106C"/>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B69"/>
    <w:rsid w:val="00173099"/>
    <w:rsid w:val="00174272"/>
    <w:rsid w:val="0017440E"/>
    <w:rsid w:val="001746C2"/>
    <w:rsid w:val="00174922"/>
    <w:rsid w:val="00175874"/>
    <w:rsid w:val="00175890"/>
    <w:rsid w:val="00175F6B"/>
    <w:rsid w:val="00176E1B"/>
    <w:rsid w:val="00176EBB"/>
    <w:rsid w:val="001777A3"/>
    <w:rsid w:val="00177B93"/>
    <w:rsid w:val="00181138"/>
    <w:rsid w:val="001813A1"/>
    <w:rsid w:val="00181661"/>
    <w:rsid w:val="001817F6"/>
    <w:rsid w:val="001820FB"/>
    <w:rsid w:val="00182B22"/>
    <w:rsid w:val="00183BE0"/>
    <w:rsid w:val="001843A9"/>
    <w:rsid w:val="00184582"/>
    <w:rsid w:val="00184AD2"/>
    <w:rsid w:val="00185970"/>
    <w:rsid w:val="00185F3A"/>
    <w:rsid w:val="001867EF"/>
    <w:rsid w:val="00186EAC"/>
    <w:rsid w:val="00186F93"/>
    <w:rsid w:val="001870DD"/>
    <w:rsid w:val="001876BE"/>
    <w:rsid w:val="00187787"/>
    <w:rsid w:val="0018796B"/>
    <w:rsid w:val="00187D7F"/>
    <w:rsid w:val="00187DA7"/>
    <w:rsid w:val="001901AD"/>
    <w:rsid w:val="001905C5"/>
    <w:rsid w:val="001906F7"/>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5D59"/>
    <w:rsid w:val="001978EE"/>
    <w:rsid w:val="00197A08"/>
    <w:rsid w:val="00197DDA"/>
    <w:rsid w:val="001A022C"/>
    <w:rsid w:val="001A0258"/>
    <w:rsid w:val="001A0912"/>
    <w:rsid w:val="001A0DD5"/>
    <w:rsid w:val="001A1003"/>
    <w:rsid w:val="001A166F"/>
    <w:rsid w:val="001A185B"/>
    <w:rsid w:val="001A2C0F"/>
    <w:rsid w:val="001A3567"/>
    <w:rsid w:val="001A3680"/>
    <w:rsid w:val="001A3B18"/>
    <w:rsid w:val="001A3B85"/>
    <w:rsid w:val="001A452F"/>
    <w:rsid w:val="001A454C"/>
    <w:rsid w:val="001A4665"/>
    <w:rsid w:val="001A469C"/>
    <w:rsid w:val="001A4731"/>
    <w:rsid w:val="001A4C26"/>
    <w:rsid w:val="001A4CBF"/>
    <w:rsid w:val="001A6150"/>
    <w:rsid w:val="001A6AD3"/>
    <w:rsid w:val="001A6DD3"/>
    <w:rsid w:val="001A7B60"/>
    <w:rsid w:val="001B0CF0"/>
    <w:rsid w:val="001B0D85"/>
    <w:rsid w:val="001B0F05"/>
    <w:rsid w:val="001B2A55"/>
    <w:rsid w:val="001B38C2"/>
    <w:rsid w:val="001B4222"/>
    <w:rsid w:val="001B4999"/>
    <w:rsid w:val="001B4B4D"/>
    <w:rsid w:val="001B4DDB"/>
    <w:rsid w:val="001B503D"/>
    <w:rsid w:val="001B7A65"/>
    <w:rsid w:val="001C0B67"/>
    <w:rsid w:val="001C0C85"/>
    <w:rsid w:val="001C20E4"/>
    <w:rsid w:val="001C3BAA"/>
    <w:rsid w:val="001C3C9C"/>
    <w:rsid w:val="001C3CBE"/>
    <w:rsid w:val="001C51F1"/>
    <w:rsid w:val="001C536E"/>
    <w:rsid w:val="001C5AF0"/>
    <w:rsid w:val="001C60A5"/>
    <w:rsid w:val="001C615D"/>
    <w:rsid w:val="001C69CF"/>
    <w:rsid w:val="001C7B1C"/>
    <w:rsid w:val="001D17B8"/>
    <w:rsid w:val="001D2E7F"/>
    <w:rsid w:val="001D30B3"/>
    <w:rsid w:val="001D36C0"/>
    <w:rsid w:val="001D3CA2"/>
    <w:rsid w:val="001D3DA5"/>
    <w:rsid w:val="001D4009"/>
    <w:rsid w:val="001D49D2"/>
    <w:rsid w:val="001D50C3"/>
    <w:rsid w:val="001D56A6"/>
    <w:rsid w:val="001D58C6"/>
    <w:rsid w:val="001D5F09"/>
    <w:rsid w:val="001D7A04"/>
    <w:rsid w:val="001D7C93"/>
    <w:rsid w:val="001D7FBF"/>
    <w:rsid w:val="001E04F0"/>
    <w:rsid w:val="001E073F"/>
    <w:rsid w:val="001E089C"/>
    <w:rsid w:val="001E134A"/>
    <w:rsid w:val="001E181E"/>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DF1"/>
    <w:rsid w:val="001F37BF"/>
    <w:rsid w:val="001F3F87"/>
    <w:rsid w:val="001F4AB3"/>
    <w:rsid w:val="001F533B"/>
    <w:rsid w:val="001F5343"/>
    <w:rsid w:val="001F555A"/>
    <w:rsid w:val="001F619F"/>
    <w:rsid w:val="001F6271"/>
    <w:rsid w:val="001F64D9"/>
    <w:rsid w:val="001F6B9F"/>
    <w:rsid w:val="0020131F"/>
    <w:rsid w:val="00201448"/>
    <w:rsid w:val="00201832"/>
    <w:rsid w:val="0020195D"/>
    <w:rsid w:val="00201F49"/>
    <w:rsid w:val="0020226B"/>
    <w:rsid w:val="0020298B"/>
    <w:rsid w:val="00202DEE"/>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25FD"/>
    <w:rsid w:val="002132DD"/>
    <w:rsid w:val="002133B7"/>
    <w:rsid w:val="00214706"/>
    <w:rsid w:val="00214B7C"/>
    <w:rsid w:val="002153E1"/>
    <w:rsid w:val="002154F5"/>
    <w:rsid w:val="00216D90"/>
    <w:rsid w:val="00216F1A"/>
    <w:rsid w:val="002204C1"/>
    <w:rsid w:val="00220769"/>
    <w:rsid w:val="0022080C"/>
    <w:rsid w:val="002213BD"/>
    <w:rsid w:val="00222299"/>
    <w:rsid w:val="00222684"/>
    <w:rsid w:val="00222E9C"/>
    <w:rsid w:val="00223127"/>
    <w:rsid w:val="00223625"/>
    <w:rsid w:val="00223811"/>
    <w:rsid w:val="0022396D"/>
    <w:rsid w:val="00223D47"/>
    <w:rsid w:val="00224F8A"/>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5931"/>
    <w:rsid w:val="00256ABE"/>
    <w:rsid w:val="00257253"/>
    <w:rsid w:val="002577BB"/>
    <w:rsid w:val="0026004D"/>
    <w:rsid w:val="00260707"/>
    <w:rsid w:val="00260DC7"/>
    <w:rsid w:val="00261222"/>
    <w:rsid w:val="002617ED"/>
    <w:rsid w:val="00261E33"/>
    <w:rsid w:val="0026216C"/>
    <w:rsid w:val="00263196"/>
    <w:rsid w:val="0026328F"/>
    <w:rsid w:val="0026377C"/>
    <w:rsid w:val="00263F2D"/>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4B7"/>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088"/>
    <w:rsid w:val="00281203"/>
    <w:rsid w:val="002812B2"/>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87A88"/>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DA"/>
    <w:rsid w:val="002A02F1"/>
    <w:rsid w:val="002A032B"/>
    <w:rsid w:val="002A0E26"/>
    <w:rsid w:val="002A0E85"/>
    <w:rsid w:val="002A155E"/>
    <w:rsid w:val="002A1736"/>
    <w:rsid w:val="002A1998"/>
    <w:rsid w:val="002A1D19"/>
    <w:rsid w:val="002A27FC"/>
    <w:rsid w:val="002A2A2B"/>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0C"/>
    <w:rsid w:val="002B4686"/>
    <w:rsid w:val="002B4738"/>
    <w:rsid w:val="002B49DB"/>
    <w:rsid w:val="002B4B02"/>
    <w:rsid w:val="002B4B0C"/>
    <w:rsid w:val="002B52F4"/>
    <w:rsid w:val="002B5741"/>
    <w:rsid w:val="002B5A86"/>
    <w:rsid w:val="002B659A"/>
    <w:rsid w:val="002B6851"/>
    <w:rsid w:val="002B71A6"/>
    <w:rsid w:val="002B76D9"/>
    <w:rsid w:val="002B779D"/>
    <w:rsid w:val="002B7AA4"/>
    <w:rsid w:val="002B7B9C"/>
    <w:rsid w:val="002C15F4"/>
    <w:rsid w:val="002C1A84"/>
    <w:rsid w:val="002C1BF9"/>
    <w:rsid w:val="002C1F2F"/>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0A2"/>
    <w:rsid w:val="002D05B1"/>
    <w:rsid w:val="002D0DFC"/>
    <w:rsid w:val="002D1A33"/>
    <w:rsid w:val="002D1EDE"/>
    <w:rsid w:val="002D277E"/>
    <w:rsid w:val="002D2A14"/>
    <w:rsid w:val="002D3C66"/>
    <w:rsid w:val="002D3CD4"/>
    <w:rsid w:val="002D3DC2"/>
    <w:rsid w:val="002D47FD"/>
    <w:rsid w:val="002D47FF"/>
    <w:rsid w:val="002D49A3"/>
    <w:rsid w:val="002D4BDE"/>
    <w:rsid w:val="002D4E39"/>
    <w:rsid w:val="002D56EA"/>
    <w:rsid w:val="002D639E"/>
    <w:rsid w:val="002D67AC"/>
    <w:rsid w:val="002D6892"/>
    <w:rsid w:val="002D6D61"/>
    <w:rsid w:val="002D7648"/>
    <w:rsid w:val="002D7ABE"/>
    <w:rsid w:val="002E0C86"/>
    <w:rsid w:val="002E11CA"/>
    <w:rsid w:val="002E15FA"/>
    <w:rsid w:val="002E2B0B"/>
    <w:rsid w:val="002E3485"/>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BAD"/>
    <w:rsid w:val="002F3DD8"/>
    <w:rsid w:val="002F428A"/>
    <w:rsid w:val="002F4C23"/>
    <w:rsid w:val="002F59FF"/>
    <w:rsid w:val="002F701C"/>
    <w:rsid w:val="002F72D2"/>
    <w:rsid w:val="002F7E27"/>
    <w:rsid w:val="003000B7"/>
    <w:rsid w:val="003001A0"/>
    <w:rsid w:val="00300FEE"/>
    <w:rsid w:val="00301AF0"/>
    <w:rsid w:val="00301CC1"/>
    <w:rsid w:val="00301FEA"/>
    <w:rsid w:val="0030273E"/>
    <w:rsid w:val="00302971"/>
    <w:rsid w:val="00303241"/>
    <w:rsid w:val="00303455"/>
    <w:rsid w:val="00304107"/>
    <w:rsid w:val="003048D1"/>
    <w:rsid w:val="00304ED8"/>
    <w:rsid w:val="00305300"/>
    <w:rsid w:val="00305409"/>
    <w:rsid w:val="00305596"/>
    <w:rsid w:val="0030566A"/>
    <w:rsid w:val="0030572F"/>
    <w:rsid w:val="0030581C"/>
    <w:rsid w:val="00306E6F"/>
    <w:rsid w:val="003071DE"/>
    <w:rsid w:val="00307746"/>
    <w:rsid w:val="00307C01"/>
    <w:rsid w:val="003101B1"/>
    <w:rsid w:val="00310909"/>
    <w:rsid w:val="00310FC2"/>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3AE"/>
    <w:rsid w:val="00322532"/>
    <w:rsid w:val="00323A32"/>
    <w:rsid w:val="0032401D"/>
    <w:rsid w:val="0032404C"/>
    <w:rsid w:val="00324938"/>
    <w:rsid w:val="00324ED1"/>
    <w:rsid w:val="00325364"/>
    <w:rsid w:val="00325638"/>
    <w:rsid w:val="00325A3F"/>
    <w:rsid w:val="00326229"/>
    <w:rsid w:val="003265FE"/>
    <w:rsid w:val="00326DF2"/>
    <w:rsid w:val="0032732A"/>
    <w:rsid w:val="003276B8"/>
    <w:rsid w:val="003277E2"/>
    <w:rsid w:val="00330CA4"/>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37C65"/>
    <w:rsid w:val="00340623"/>
    <w:rsid w:val="00342310"/>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D8C"/>
    <w:rsid w:val="00356E29"/>
    <w:rsid w:val="00356E6E"/>
    <w:rsid w:val="00357692"/>
    <w:rsid w:val="0036026C"/>
    <w:rsid w:val="003606D5"/>
    <w:rsid w:val="0036076B"/>
    <w:rsid w:val="00360E72"/>
    <w:rsid w:val="00361492"/>
    <w:rsid w:val="00361B5D"/>
    <w:rsid w:val="00361BF1"/>
    <w:rsid w:val="00362372"/>
    <w:rsid w:val="0036365C"/>
    <w:rsid w:val="00363B4E"/>
    <w:rsid w:val="00364DAA"/>
    <w:rsid w:val="00365D8A"/>
    <w:rsid w:val="00365EEA"/>
    <w:rsid w:val="00366386"/>
    <w:rsid w:val="00366411"/>
    <w:rsid w:val="00366416"/>
    <w:rsid w:val="00367815"/>
    <w:rsid w:val="00367A7C"/>
    <w:rsid w:val="00367BA3"/>
    <w:rsid w:val="003700EA"/>
    <w:rsid w:val="003701D4"/>
    <w:rsid w:val="00370540"/>
    <w:rsid w:val="00370572"/>
    <w:rsid w:val="003705B6"/>
    <w:rsid w:val="00371EFD"/>
    <w:rsid w:val="00372681"/>
    <w:rsid w:val="003734B2"/>
    <w:rsid w:val="00373CED"/>
    <w:rsid w:val="00374CD0"/>
    <w:rsid w:val="00374D59"/>
    <w:rsid w:val="00374F96"/>
    <w:rsid w:val="00375800"/>
    <w:rsid w:val="00375A3A"/>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5D78"/>
    <w:rsid w:val="00386259"/>
    <w:rsid w:val="00386A71"/>
    <w:rsid w:val="00387021"/>
    <w:rsid w:val="003870DB"/>
    <w:rsid w:val="003871E8"/>
    <w:rsid w:val="003902B2"/>
    <w:rsid w:val="003908EB"/>
    <w:rsid w:val="00391855"/>
    <w:rsid w:val="00391CEC"/>
    <w:rsid w:val="0039239E"/>
    <w:rsid w:val="003928C7"/>
    <w:rsid w:val="00392AD9"/>
    <w:rsid w:val="00393759"/>
    <w:rsid w:val="00393811"/>
    <w:rsid w:val="00394E02"/>
    <w:rsid w:val="00395518"/>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2E87"/>
    <w:rsid w:val="003A31D5"/>
    <w:rsid w:val="003A329C"/>
    <w:rsid w:val="003A3825"/>
    <w:rsid w:val="003A3C67"/>
    <w:rsid w:val="003A3C6A"/>
    <w:rsid w:val="003A49AB"/>
    <w:rsid w:val="003A4AF0"/>
    <w:rsid w:val="003A6042"/>
    <w:rsid w:val="003A613B"/>
    <w:rsid w:val="003A667B"/>
    <w:rsid w:val="003A77DE"/>
    <w:rsid w:val="003B01B1"/>
    <w:rsid w:val="003B022C"/>
    <w:rsid w:val="003B0977"/>
    <w:rsid w:val="003B09AA"/>
    <w:rsid w:val="003B0A70"/>
    <w:rsid w:val="003B0C59"/>
    <w:rsid w:val="003B0F4F"/>
    <w:rsid w:val="003B1997"/>
    <w:rsid w:val="003B2135"/>
    <w:rsid w:val="003B2329"/>
    <w:rsid w:val="003B234F"/>
    <w:rsid w:val="003B2489"/>
    <w:rsid w:val="003B2911"/>
    <w:rsid w:val="003B30DF"/>
    <w:rsid w:val="003B3503"/>
    <w:rsid w:val="003B3597"/>
    <w:rsid w:val="003B4E28"/>
    <w:rsid w:val="003B4E47"/>
    <w:rsid w:val="003B4EC0"/>
    <w:rsid w:val="003B52C1"/>
    <w:rsid w:val="003B53CF"/>
    <w:rsid w:val="003B55AC"/>
    <w:rsid w:val="003B5A43"/>
    <w:rsid w:val="003B5BB9"/>
    <w:rsid w:val="003B6CE3"/>
    <w:rsid w:val="003B6D1C"/>
    <w:rsid w:val="003B721A"/>
    <w:rsid w:val="003B7278"/>
    <w:rsid w:val="003B7459"/>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386"/>
    <w:rsid w:val="003D3C93"/>
    <w:rsid w:val="003D3D85"/>
    <w:rsid w:val="003D3DFB"/>
    <w:rsid w:val="003D401A"/>
    <w:rsid w:val="003D40ED"/>
    <w:rsid w:val="003D53D5"/>
    <w:rsid w:val="003D58CB"/>
    <w:rsid w:val="003D7035"/>
    <w:rsid w:val="003D748A"/>
    <w:rsid w:val="003E05A7"/>
    <w:rsid w:val="003E1065"/>
    <w:rsid w:val="003E1A36"/>
    <w:rsid w:val="003E1E90"/>
    <w:rsid w:val="003E223C"/>
    <w:rsid w:val="003E2939"/>
    <w:rsid w:val="003E2D3A"/>
    <w:rsid w:val="003E3B3F"/>
    <w:rsid w:val="003E3B4E"/>
    <w:rsid w:val="003E49F0"/>
    <w:rsid w:val="003E4F25"/>
    <w:rsid w:val="003E4F99"/>
    <w:rsid w:val="003E540A"/>
    <w:rsid w:val="003E5E27"/>
    <w:rsid w:val="003E5F22"/>
    <w:rsid w:val="003E5F3C"/>
    <w:rsid w:val="003E68F4"/>
    <w:rsid w:val="003E6B9A"/>
    <w:rsid w:val="003E78AB"/>
    <w:rsid w:val="003E7D38"/>
    <w:rsid w:val="003F048C"/>
    <w:rsid w:val="003F1A8E"/>
    <w:rsid w:val="003F40DA"/>
    <w:rsid w:val="003F43F6"/>
    <w:rsid w:val="003F448E"/>
    <w:rsid w:val="003F46A1"/>
    <w:rsid w:val="003F49BA"/>
    <w:rsid w:val="003F5A75"/>
    <w:rsid w:val="003F6A1C"/>
    <w:rsid w:val="00400CC4"/>
    <w:rsid w:val="00400E5C"/>
    <w:rsid w:val="00401A3B"/>
    <w:rsid w:val="0040277F"/>
    <w:rsid w:val="0040293F"/>
    <w:rsid w:val="00404CD5"/>
    <w:rsid w:val="00404DE3"/>
    <w:rsid w:val="0040513C"/>
    <w:rsid w:val="00405C2A"/>
    <w:rsid w:val="00406251"/>
    <w:rsid w:val="0040642E"/>
    <w:rsid w:val="00406485"/>
    <w:rsid w:val="00406789"/>
    <w:rsid w:val="00407462"/>
    <w:rsid w:val="00407F4A"/>
    <w:rsid w:val="004101DA"/>
    <w:rsid w:val="00410951"/>
    <w:rsid w:val="00410965"/>
    <w:rsid w:val="004109EA"/>
    <w:rsid w:val="00410ED4"/>
    <w:rsid w:val="0041107A"/>
    <w:rsid w:val="00411CD9"/>
    <w:rsid w:val="00411EA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857"/>
    <w:rsid w:val="00422C72"/>
    <w:rsid w:val="00422E39"/>
    <w:rsid w:val="004234EA"/>
    <w:rsid w:val="0042353B"/>
    <w:rsid w:val="00424255"/>
    <w:rsid w:val="004242F1"/>
    <w:rsid w:val="0042430E"/>
    <w:rsid w:val="0042442A"/>
    <w:rsid w:val="00424C69"/>
    <w:rsid w:val="00425162"/>
    <w:rsid w:val="00426D08"/>
    <w:rsid w:val="00426E8F"/>
    <w:rsid w:val="004311D2"/>
    <w:rsid w:val="004312C3"/>
    <w:rsid w:val="004323CF"/>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412"/>
    <w:rsid w:val="004448EA"/>
    <w:rsid w:val="00444A79"/>
    <w:rsid w:val="00444A9E"/>
    <w:rsid w:val="00444CAE"/>
    <w:rsid w:val="00445196"/>
    <w:rsid w:val="00445587"/>
    <w:rsid w:val="0044589A"/>
    <w:rsid w:val="00445D18"/>
    <w:rsid w:val="0044644E"/>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67AD1"/>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46CE"/>
    <w:rsid w:val="004851AC"/>
    <w:rsid w:val="004869C1"/>
    <w:rsid w:val="00487D88"/>
    <w:rsid w:val="0049011C"/>
    <w:rsid w:val="0049040F"/>
    <w:rsid w:val="004909A6"/>
    <w:rsid w:val="004919C3"/>
    <w:rsid w:val="004922C6"/>
    <w:rsid w:val="004924AB"/>
    <w:rsid w:val="00493029"/>
    <w:rsid w:val="00494B8D"/>
    <w:rsid w:val="004950E2"/>
    <w:rsid w:val="00495A94"/>
    <w:rsid w:val="00495B01"/>
    <w:rsid w:val="00495F2F"/>
    <w:rsid w:val="004964AD"/>
    <w:rsid w:val="004966E2"/>
    <w:rsid w:val="00497EA9"/>
    <w:rsid w:val="004A0164"/>
    <w:rsid w:val="004A0B8D"/>
    <w:rsid w:val="004A1840"/>
    <w:rsid w:val="004A288C"/>
    <w:rsid w:val="004A31A3"/>
    <w:rsid w:val="004A3402"/>
    <w:rsid w:val="004A35EB"/>
    <w:rsid w:val="004A3878"/>
    <w:rsid w:val="004A4E66"/>
    <w:rsid w:val="004A5336"/>
    <w:rsid w:val="004A5896"/>
    <w:rsid w:val="004A5D03"/>
    <w:rsid w:val="004A7676"/>
    <w:rsid w:val="004A7986"/>
    <w:rsid w:val="004A7F03"/>
    <w:rsid w:val="004B0374"/>
    <w:rsid w:val="004B181F"/>
    <w:rsid w:val="004B2381"/>
    <w:rsid w:val="004B2794"/>
    <w:rsid w:val="004B28B8"/>
    <w:rsid w:val="004B2DD1"/>
    <w:rsid w:val="004B2DE4"/>
    <w:rsid w:val="004B38F9"/>
    <w:rsid w:val="004B4849"/>
    <w:rsid w:val="004B585A"/>
    <w:rsid w:val="004B66C1"/>
    <w:rsid w:val="004B73ED"/>
    <w:rsid w:val="004B75B7"/>
    <w:rsid w:val="004B779A"/>
    <w:rsid w:val="004C011D"/>
    <w:rsid w:val="004C0C6E"/>
    <w:rsid w:val="004C1E7E"/>
    <w:rsid w:val="004C2183"/>
    <w:rsid w:val="004C22CE"/>
    <w:rsid w:val="004C2DC3"/>
    <w:rsid w:val="004C33C8"/>
    <w:rsid w:val="004C422D"/>
    <w:rsid w:val="004C43E7"/>
    <w:rsid w:val="004C5832"/>
    <w:rsid w:val="004C5C07"/>
    <w:rsid w:val="004C5C9B"/>
    <w:rsid w:val="004C5FCD"/>
    <w:rsid w:val="004C6B5B"/>
    <w:rsid w:val="004C798C"/>
    <w:rsid w:val="004C7F16"/>
    <w:rsid w:val="004D0648"/>
    <w:rsid w:val="004D0C5B"/>
    <w:rsid w:val="004D1DFC"/>
    <w:rsid w:val="004D1E53"/>
    <w:rsid w:val="004D2279"/>
    <w:rsid w:val="004D248F"/>
    <w:rsid w:val="004D327D"/>
    <w:rsid w:val="004D386E"/>
    <w:rsid w:val="004D3E00"/>
    <w:rsid w:val="004D4D51"/>
    <w:rsid w:val="004D52BC"/>
    <w:rsid w:val="004D5373"/>
    <w:rsid w:val="004D5506"/>
    <w:rsid w:val="004D580B"/>
    <w:rsid w:val="004D5AE7"/>
    <w:rsid w:val="004D6A54"/>
    <w:rsid w:val="004D6C65"/>
    <w:rsid w:val="004D7395"/>
    <w:rsid w:val="004D7439"/>
    <w:rsid w:val="004D766D"/>
    <w:rsid w:val="004D7844"/>
    <w:rsid w:val="004E008C"/>
    <w:rsid w:val="004E032B"/>
    <w:rsid w:val="004E08CD"/>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3A"/>
    <w:rsid w:val="004F37E7"/>
    <w:rsid w:val="004F3D0F"/>
    <w:rsid w:val="004F3D62"/>
    <w:rsid w:val="004F43BE"/>
    <w:rsid w:val="004F46A8"/>
    <w:rsid w:val="004F48BD"/>
    <w:rsid w:val="004F526A"/>
    <w:rsid w:val="004F57B1"/>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741"/>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E54"/>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0A51"/>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2CCC"/>
    <w:rsid w:val="00553227"/>
    <w:rsid w:val="00553E5F"/>
    <w:rsid w:val="0055526C"/>
    <w:rsid w:val="005556FD"/>
    <w:rsid w:val="00555A39"/>
    <w:rsid w:val="0055633E"/>
    <w:rsid w:val="00556B9F"/>
    <w:rsid w:val="00556F16"/>
    <w:rsid w:val="005570B7"/>
    <w:rsid w:val="005573CC"/>
    <w:rsid w:val="0055793A"/>
    <w:rsid w:val="0055798C"/>
    <w:rsid w:val="00557B42"/>
    <w:rsid w:val="00557EFB"/>
    <w:rsid w:val="00560762"/>
    <w:rsid w:val="005614DF"/>
    <w:rsid w:val="00561D32"/>
    <w:rsid w:val="00563677"/>
    <w:rsid w:val="005639D9"/>
    <w:rsid w:val="00564014"/>
    <w:rsid w:val="00564628"/>
    <w:rsid w:val="00564892"/>
    <w:rsid w:val="005666A1"/>
    <w:rsid w:val="00567C76"/>
    <w:rsid w:val="00570CE1"/>
    <w:rsid w:val="00570DB7"/>
    <w:rsid w:val="00570E76"/>
    <w:rsid w:val="00570F75"/>
    <w:rsid w:val="00572193"/>
    <w:rsid w:val="0057223E"/>
    <w:rsid w:val="0057327A"/>
    <w:rsid w:val="005744FF"/>
    <w:rsid w:val="0057486E"/>
    <w:rsid w:val="00576666"/>
    <w:rsid w:val="00577021"/>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12B9"/>
    <w:rsid w:val="0059289D"/>
    <w:rsid w:val="00592C0A"/>
    <w:rsid w:val="00592D74"/>
    <w:rsid w:val="00593294"/>
    <w:rsid w:val="0059374D"/>
    <w:rsid w:val="005948D8"/>
    <w:rsid w:val="00594A76"/>
    <w:rsid w:val="00595C4F"/>
    <w:rsid w:val="005972B2"/>
    <w:rsid w:val="00597AF9"/>
    <w:rsid w:val="005A02E4"/>
    <w:rsid w:val="005A0F2F"/>
    <w:rsid w:val="005A11C3"/>
    <w:rsid w:val="005A1235"/>
    <w:rsid w:val="005A1DC8"/>
    <w:rsid w:val="005A2472"/>
    <w:rsid w:val="005A28F4"/>
    <w:rsid w:val="005A2DA4"/>
    <w:rsid w:val="005A2EDF"/>
    <w:rsid w:val="005A3025"/>
    <w:rsid w:val="005A31AC"/>
    <w:rsid w:val="005A3445"/>
    <w:rsid w:val="005A3DB3"/>
    <w:rsid w:val="005A3EB2"/>
    <w:rsid w:val="005A3FE2"/>
    <w:rsid w:val="005A4A55"/>
    <w:rsid w:val="005A6A9F"/>
    <w:rsid w:val="005A7403"/>
    <w:rsid w:val="005A77C9"/>
    <w:rsid w:val="005A7A1B"/>
    <w:rsid w:val="005A7EFD"/>
    <w:rsid w:val="005B0119"/>
    <w:rsid w:val="005B1AF0"/>
    <w:rsid w:val="005B266A"/>
    <w:rsid w:val="005B278E"/>
    <w:rsid w:val="005B2DDD"/>
    <w:rsid w:val="005B2FA2"/>
    <w:rsid w:val="005B33A6"/>
    <w:rsid w:val="005B3970"/>
    <w:rsid w:val="005B3B85"/>
    <w:rsid w:val="005B4133"/>
    <w:rsid w:val="005B4FB5"/>
    <w:rsid w:val="005B52FA"/>
    <w:rsid w:val="005B59A5"/>
    <w:rsid w:val="005B5BC4"/>
    <w:rsid w:val="005B6301"/>
    <w:rsid w:val="005B63F4"/>
    <w:rsid w:val="005B64A2"/>
    <w:rsid w:val="005B660C"/>
    <w:rsid w:val="005B6720"/>
    <w:rsid w:val="005B6BED"/>
    <w:rsid w:val="005B7466"/>
    <w:rsid w:val="005B7DF1"/>
    <w:rsid w:val="005C0C8E"/>
    <w:rsid w:val="005C1FD3"/>
    <w:rsid w:val="005C22D1"/>
    <w:rsid w:val="005C34DF"/>
    <w:rsid w:val="005C3C11"/>
    <w:rsid w:val="005C3D9C"/>
    <w:rsid w:val="005C3EE8"/>
    <w:rsid w:val="005C4898"/>
    <w:rsid w:val="005C4E5A"/>
    <w:rsid w:val="005C6032"/>
    <w:rsid w:val="005C68AC"/>
    <w:rsid w:val="005C721C"/>
    <w:rsid w:val="005C7C24"/>
    <w:rsid w:val="005C7D98"/>
    <w:rsid w:val="005D0BC5"/>
    <w:rsid w:val="005D1275"/>
    <w:rsid w:val="005D13B8"/>
    <w:rsid w:val="005D1682"/>
    <w:rsid w:val="005D19AA"/>
    <w:rsid w:val="005D39FA"/>
    <w:rsid w:val="005D41CB"/>
    <w:rsid w:val="005D4583"/>
    <w:rsid w:val="005D4646"/>
    <w:rsid w:val="005D485F"/>
    <w:rsid w:val="005D4A9D"/>
    <w:rsid w:val="005D4CB1"/>
    <w:rsid w:val="005D52C9"/>
    <w:rsid w:val="005D5734"/>
    <w:rsid w:val="005D57B7"/>
    <w:rsid w:val="005D5E16"/>
    <w:rsid w:val="005D5F0F"/>
    <w:rsid w:val="005D63F9"/>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BD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B09"/>
    <w:rsid w:val="00602F9C"/>
    <w:rsid w:val="00603397"/>
    <w:rsid w:val="00603891"/>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FF0"/>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80A"/>
    <w:rsid w:val="006269D9"/>
    <w:rsid w:val="00626BE2"/>
    <w:rsid w:val="00626C33"/>
    <w:rsid w:val="006270AF"/>
    <w:rsid w:val="006271A9"/>
    <w:rsid w:val="00627DBB"/>
    <w:rsid w:val="00630252"/>
    <w:rsid w:val="0063068C"/>
    <w:rsid w:val="006306C9"/>
    <w:rsid w:val="00630B8A"/>
    <w:rsid w:val="00632734"/>
    <w:rsid w:val="00632EC5"/>
    <w:rsid w:val="006332B3"/>
    <w:rsid w:val="0063438F"/>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2ED6"/>
    <w:rsid w:val="006435A4"/>
    <w:rsid w:val="0064373F"/>
    <w:rsid w:val="00643BF5"/>
    <w:rsid w:val="00644106"/>
    <w:rsid w:val="006449E5"/>
    <w:rsid w:val="00644D53"/>
    <w:rsid w:val="00644DCC"/>
    <w:rsid w:val="00644E68"/>
    <w:rsid w:val="00644EE7"/>
    <w:rsid w:val="00644F24"/>
    <w:rsid w:val="00644F60"/>
    <w:rsid w:val="00645527"/>
    <w:rsid w:val="00645639"/>
    <w:rsid w:val="00645808"/>
    <w:rsid w:val="00645D10"/>
    <w:rsid w:val="00646160"/>
    <w:rsid w:val="00646173"/>
    <w:rsid w:val="00646394"/>
    <w:rsid w:val="00646953"/>
    <w:rsid w:val="00646B1A"/>
    <w:rsid w:val="00646D64"/>
    <w:rsid w:val="00646E3C"/>
    <w:rsid w:val="00647380"/>
    <w:rsid w:val="006503D8"/>
    <w:rsid w:val="006506BC"/>
    <w:rsid w:val="00651468"/>
    <w:rsid w:val="006521F9"/>
    <w:rsid w:val="0065267A"/>
    <w:rsid w:val="00652E72"/>
    <w:rsid w:val="006531B0"/>
    <w:rsid w:val="006537BB"/>
    <w:rsid w:val="00653CE8"/>
    <w:rsid w:val="00653D5C"/>
    <w:rsid w:val="006547D3"/>
    <w:rsid w:val="00654AFC"/>
    <w:rsid w:val="00655AB2"/>
    <w:rsid w:val="00655E50"/>
    <w:rsid w:val="0065700C"/>
    <w:rsid w:val="0065702A"/>
    <w:rsid w:val="00657AF9"/>
    <w:rsid w:val="00657FDE"/>
    <w:rsid w:val="00660237"/>
    <w:rsid w:val="00660AE5"/>
    <w:rsid w:val="006615BA"/>
    <w:rsid w:val="00661855"/>
    <w:rsid w:val="00661EE5"/>
    <w:rsid w:val="0066274F"/>
    <w:rsid w:val="0066311D"/>
    <w:rsid w:val="0066363B"/>
    <w:rsid w:val="00663853"/>
    <w:rsid w:val="00663872"/>
    <w:rsid w:val="00663BF3"/>
    <w:rsid w:val="00663FBE"/>
    <w:rsid w:val="006643BD"/>
    <w:rsid w:val="0066489E"/>
    <w:rsid w:val="006649DB"/>
    <w:rsid w:val="00664D06"/>
    <w:rsid w:val="0066504F"/>
    <w:rsid w:val="00665221"/>
    <w:rsid w:val="006658E1"/>
    <w:rsid w:val="00665AF6"/>
    <w:rsid w:val="00666025"/>
    <w:rsid w:val="00666973"/>
    <w:rsid w:val="00666B29"/>
    <w:rsid w:val="00667210"/>
    <w:rsid w:val="0066768B"/>
    <w:rsid w:val="0066772A"/>
    <w:rsid w:val="00667D55"/>
    <w:rsid w:val="00671E92"/>
    <w:rsid w:val="00672533"/>
    <w:rsid w:val="00673297"/>
    <w:rsid w:val="006735A5"/>
    <w:rsid w:val="00673642"/>
    <w:rsid w:val="0067380A"/>
    <w:rsid w:val="00673B97"/>
    <w:rsid w:val="00674291"/>
    <w:rsid w:val="00674418"/>
    <w:rsid w:val="00674811"/>
    <w:rsid w:val="006748A8"/>
    <w:rsid w:val="00674C7A"/>
    <w:rsid w:val="00674CE7"/>
    <w:rsid w:val="006763C6"/>
    <w:rsid w:val="0067660A"/>
    <w:rsid w:val="00676C4F"/>
    <w:rsid w:val="00676E8E"/>
    <w:rsid w:val="0067748B"/>
    <w:rsid w:val="00677E94"/>
    <w:rsid w:val="00680321"/>
    <w:rsid w:val="00680C32"/>
    <w:rsid w:val="00681281"/>
    <w:rsid w:val="00681765"/>
    <w:rsid w:val="0068179A"/>
    <w:rsid w:val="00681E0D"/>
    <w:rsid w:val="0068285B"/>
    <w:rsid w:val="00682E9B"/>
    <w:rsid w:val="006833AB"/>
    <w:rsid w:val="0068382A"/>
    <w:rsid w:val="00684C40"/>
    <w:rsid w:val="00685247"/>
    <w:rsid w:val="00685330"/>
    <w:rsid w:val="00685CAD"/>
    <w:rsid w:val="006866C8"/>
    <w:rsid w:val="006868FC"/>
    <w:rsid w:val="00686C3C"/>
    <w:rsid w:val="00686F30"/>
    <w:rsid w:val="00686F7F"/>
    <w:rsid w:val="00687A3D"/>
    <w:rsid w:val="00690749"/>
    <w:rsid w:val="0069089B"/>
    <w:rsid w:val="00691F9B"/>
    <w:rsid w:val="0069304E"/>
    <w:rsid w:val="00693320"/>
    <w:rsid w:val="00693382"/>
    <w:rsid w:val="006933BC"/>
    <w:rsid w:val="00693806"/>
    <w:rsid w:val="00693A19"/>
    <w:rsid w:val="006940A0"/>
    <w:rsid w:val="00694603"/>
    <w:rsid w:val="00695101"/>
    <w:rsid w:val="00695758"/>
    <w:rsid w:val="00695808"/>
    <w:rsid w:val="00696F71"/>
    <w:rsid w:val="00697081"/>
    <w:rsid w:val="0069746C"/>
    <w:rsid w:val="006974AB"/>
    <w:rsid w:val="0069752B"/>
    <w:rsid w:val="00697863"/>
    <w:rsid w:val="00697B77"/>
    <w:rsid w:val="006A06C9"/>
    <w:rsid w:val="006A0BA2"/>
    <w:rsid w:val="006A1058"/>
    <w:rsid w:val="006A1481"/>
    <w:rsid w:val="006A181B"/>
    <w:rsid w:val="006A1AAC"/>
    <w:rsid w:val="006A1B42"/>
    <w:rsid w:val="006A1B93"/>
    <w:rsid w:val="006A1F07"/>
    <w:rsid w:val="006A38E9"/>
    <w:rsid w:val="006A3FAE"/>
    <w:rsid w:val="006A417B"/>
    <w:rsid w:val="006A427E"/>
    <w:rsid w:val="006A4922"/>
    <w:rsid w:val="006A5756"/>
    <w:rsid w:val="006A5B8B"/>
    <w:rsid w:val="006A68A8"/>
    <w:rsid w:val="006A6A25"/>
    <w:rsid w:val="006A7340"/>
    <w:rsid w:val="006A764E"/>
    <w:rsid w:val="006A79BF"/>
    <w:rsid w:val="006A7C14"/>
    <w:rsid w:val="006B038F"/>
    <w:rsid w:val="006B0A24"/>
    <w:rsid w:val="006B0C44"/>
    <w:rsid w:val="006B123A"/>
    <w:rsid w:val="006B1DCC"/>
    <w:rsid w:val="006B46FB"/>
    <w:rsid w:val="006B4D7A"/>
    <w:rsid w:val="006B53F5"/>
    <w:rsid w:val="006B56D1"/>
    <w:rsid w:val="006B57DE"/>
    <w:rsid w:val="006B5C13"/>
    <w:rsid w:val="006B60D3"/>
    <w:rsid w:val="006B63AA"/>
    <w:rsid w:val="006B68A1"/>
    <w:rsid w:val="006B73AE"/>
    <w:rsid w:val="006B7AB4"/>
    <w:rsid w:val="006B7F11"/>
    <w:rsid w:val="006C0007"/>
    <w:rsid w:val="006C0A09"/>
    <w:rsid w:val="006C0F52"/>
    <w:rsid w:val="006C17AF"/>
    <w:rsid w:val="006C198E"/>
    <w:rsid w:val="006C1D40"/>
    <w:rsid w:val="006C3834"/>
    <w:rsid w:val="006C3874"/>
    <w:rsid w:val="006C4668"/>
    <w:rsid w:val="006C4B27"/>
    <w:rsid w:val="006C4B88"/>
    <w:rsid w:val="006C5236"/>
    <w:rsid w:val="006C5B47"/>
    <w:rsid w:val="006C5F76"/>
    <w:rsid w:val="006C60C8"/>
    <w:rsid w:val="006C7862"/>
    <w:rsid w:val="006C7A26"/>
    <w:rsid w:val="006D0079"/>
    <w:rsid w:val="006D055F"/>
    <w:rsid w:val="006D0AFB"/>
    <w:rsid w:val="006D19A5"/>
    <w:rsid w:val="006D1E8B"/>
    <w:rsid w:val="006D2FC4"/>
    <w:rsid w:val="006D340E"/>
    <w:rsid w:val="006D48C7"/>
    <w:rsid w:val="006D4B82"/>
    <w:rsid w:val="006D585F"/>
    <w:rsid w:val="006D604D"/>
    <w:rsid w:val="006D61E1"/>
    <w:rsid w:val="006D6CCB"/>
    <w:rsid w:val="006D7B62"/>
    <w:rsid w:val="006D7B96"/>
    <w:rsid w:val="006E03F6"/>
    <w:rsid w:val="006E0B91"/>
    <w:rsid w:val="006E0FFC"/>
    <w:rsid w:val="006E112B"/>
    <w:rsid w:val="006E1A78"/>
    <w:rsid w:val="006E21FB"/>
    <w:rsid w:val="006E259A"/>
    <w:rsid w:val="006E27F8"/>
    <w:rsid w:val="006E2ED6"/>
    <w:rsid w:val="006E316F"/>
    <w:rsid w:val="006E3473"/>
    <w:rsid w:val="006E5B92"/>
    <w:rsid w:val="006E5C92"/>
    <w:rsid w:val="006E6B48"/>
    <w:rsid w:val="006E70AC"/>
    <w:rsid w:val="006E724F"/>
    <w:rsid w:val="006E7C76"/>
    <w:rsid w:val="006E7D32"/>
    <w:rsid w:val="006F0449"/>
    <w:rsid w:val="006F1262"/>
    <w:rsid w:val="006F17EB"/>
    <w:rsid w:val="006F18B7"/>
    <w:rsid w:val="006F2462"/>
    <w:rsid w:val="006F43B6"/>
    <w:rsid w:val="006F4916"/>
    <w:rsid w:val="006F647C"/>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1C73"/>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396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3C3"/>
    <w:rsid w:val="00744A0C"/>
    <w:rsid w:val="00745E9F"/>
    <w:rsid w:val="00746CF7"/>
    <w:rsid w:val="00746D82"/>
    <w:rsid w:val="007475F3"/>
    <w:rsid w:val="0075087A"/>
    <w:rsid w:val="00750AA5"/>
    <w:rsid w:val="00751327"/>
    <w:rsid w:val="007518B3"/>
    <w:rsid w:val="0075271A"/>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513"/>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5FF"/>
    <w:rsid w:val="00767D89"/>
    <w:rsid w:val="00767F14"/>
    <w:rsid w:val="007703AB"/>
    <w:rsid w:val="0077045D"/>
    <w:rsid w:val="007707E4"/>
    <w:rsid w:val="00770947"/>
    <w:rsid w:val="00770991"/>
    <w:rsid w:val="0077180B"/>
    <w:rsid w:val="0077190B"/>
    <w:rsid w:val="00772034"/>
    <w:rsid w:val="00772C89"/>
    <w:rsid w:val="0077305B"/>
    <w:rsid w:val="007731D8"/>
    <w:rsid w:val="007732F5"/>
    <w:rsid w:val="00774202"/>
    <w:rsid w:val="007743DA"/>
    <w:rsid w:val="007746E8"/>
    <w:rsid w:val="00774784"/>
    <w:rsid w:val="00774842"/>
    <w:rsid w:val="00774A5F"/>
    <w:rsid w:val="00774FCF"/>
    <w:rsid w:val="0077554F"/>
    <w:rsid w:val="007756F1"/>
    <w:rsid w:val="00775DD9"/>
    <w:rsid w:val="00776993"/>
    <w:rsid w:val="00777026"/>
    <w:rsid w:val="00777BF2"/>
    <w:rsid w:val="00777E6A"/>
    <w:rsid w:val="00777EBE"/>
    <w:rsid w:val="00780BEB"/>
    <w:rsid w:val="00780D0A"/>
    <w:rsid w:val="00780F0C"/>
    <w:rsid w:val="0078144B"/>
    <w:rsid w:val="00781BD1"/>
    <w:rsid w:val="00781EC0"/>
    <w:rsid w:val="0078243D"/>
    <w:rsid w:val="00782BA7"/>
    <w:rsid w:val="007835EE"/>
    <w:rsid w:val="00783656"/>
    <w:rsid w:val="0078373D"/>
    <w:rsid w:val="0078398C"/>
    <w:rsid w:val="00783BCD"/>
    <w:rsid w:val="00783C71"/>
    <w:rsid w:val="00783CFA"/>
    <w:rsid w:val="00784557"/>
    <w:rsid w:val="00784F4E"/>
    <w:rsid w:val="007859EC"/>
    <w:rsid w:val="00785B78"/>
    <w:rsid w:val="00785DF7"/>
    <w:rsid w:val="007862D4"/>
    <w:rsid w:val="00786D51"/>
    <w:rsid w:val="00787A75"/>
    <w:rsid w:val="00787E59"/>
    <w:rsid w:val="00790214"/>
    <w:rsid w:val="0079142E"/>
    <w:rsid w:val="0079170F"/>
    <w:rsid w:val="00791799"/>
    <w:rsid w:val="00791905"/>
    <w:rsid w:val="00792342"/>
    <w:rsid w:val="0079285B"/>
    <w:rsid w:val="007930C3"/>
    <w:rsid w:val="007932B2"/>
    <w:rsid w:val="00793378"/>
    <w:rsid w:val="007935DF"/>
    <w:rsid w:val="00793BB9"/>
    <w:rsid w:val="00793DE4"/>
    <w:rsid w:val="0079463F"/>
    <w:rsid w:val="00794678"/>
    <w:rsid w:val="007953AD"/>
    <w:rsid w:val="0079583E"/>
    <w:rsid w:val="00795855"/>
    <w:rsid w:val="007961DD"/>
    <w:rsid w:val="007966A0"/>
    <w:rsid w:val="007967C0"/>
    <w:rsid w:val="00796B25"/>
    <w:rsid w:val="007973C9"/>
    <w:rsid w:val="007973F8"/>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158"/>
    <w:rsid w:val="007A6EE7"/>
    <w:rsid w:val="007A79D7"/>
    <w:rsid w:val="007B0550"/>
    <w:rsid w:val="007B07E2"/>
    <w:rsid w:val="007B0A00"/>
    <w:rsid w:val="007B0BFE"/>
    <w:rsid w:val="007B1195"/>
    <w:rsid w:val="007B12EF"/>
    <w:rsid w:val="007B35E1"/>
    <w:rsid w:val="007B3762"/>
    <w:rsid w:val="007B3CAA"/>
    <w:rsid w:val="007B4466"/>
    <w:rsid w:val="007B512A"/>
    <w:rsid w:val="007B5AC6"/>
    <w:rsid w:val="007B5D2F"/>
    <w:rsid w:val="007B5D9A"/>
    <w:rsid w:val="007B5EFD"/>
    <w:rsid w:val="007B6A23"/>
    <w:rsid w:val="007B7228"/>
    <w:rsid w:val="007B7965"/>
    <w:rsid w:val="007B7AAC"/>
    <w:rsid w:val="007C0E10"/>
    <w:rsid w:val="007C0F77"/>
    <w:rsid w:val="007C116B"/>
    <w:rsid w:val="007C2097"/>
    <w:rsid w:val="007C239D"/>
    <w:rsid w:val="007C328D"/>
    <w:rsid w:val="007C3948"/>
    <w:rsid w:val="007C3A9A"/>
    <w:rsid w:val="007C3FDA"/>
    <w:rsid w:val="007C44B7"/>
    <w:rsid w:val="007C47F8"/>
    <w:rsid w:val="007C5530"/>
    <w:rsid w:val="007C5AC6"/>
    <w:rsid w:val="007C5E93"/>
    <w:rsid w:val="007C6647"/>
    <w:rsid w:val="007C6D4E"/>
    <w:rsid w:val="007C6DCF"/>
    <w:rsid w:val="007C752B"/>
    <w:rsid w:val="007D0210"/>
    <w:rsid w:val="007D04F2"/>
    <w:rsid w:val="007D1119"/>
    <w:rsid w:val="007D187E"/>
    <w:rsid w:val="007D1F2D"/>
    <w:rsid w:val="007D2179"/>
    <w:rsid w:val="007D36F4"/>
    <w:rsid w:val="007D3785"/>
    <w:rsid w:val="007D3834"/>
    <w:rsid w:val="007D3A90"/>
    <w:rsid w:val="007D41CD"/>
    <w:rsid w:val="007D468D"/>
    <w:rsid w:val="007D48DB"/>
    <w:rsid w:val="007D49F3"/>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27F7"/>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DDF"/>
    <w:rsid w:val="00800FD9"/>
    <w:rsid w:val="00801181"/>
    <w:rsid w:val="008018AD"/>
    <w:rsid w:val="00801F64"/>
    <w:rsid w:val="00802350"/>
    <w:rsid w:val="00802540"/>
    <w:rsid w:val="008027D4"/>
    <w:rsid w:val="00802A13"/>
    <w:rsid w:val="00802B76"/>
    <w:rsid w:val="008030F0"/>
    <w:rsid w:val="0080401D"/>
    <w:rsid w:val="00804316"/>
    <w:rsid w:val="0080492C"/>
    <w:rsid w:val="008057AE"/>
    <w:rsid w:val="00805B63"/>
    <w:rsid w:val="00805D4A"/>
    <w:rsid w:val="00805DF1"/>
    <w:rsid w:val="00806457"/>
    <w:rsid w:val="00806F34"/>
    <w:rsid w:val="0080751C"/>
    <w:rsid w:val="00807AB3"/>
    <w:rsid w:val="00807FE7"/>
    <w:rsid w:val="00810D11"/>
    <w:rsid w:val="00811DC4"/>
    <w:rsid w:val="0081406F"/>
    <w:rsid w:val="008140DC"/>
    <w:rsid w:val="008141AA"/>
    <w:rsid w:val="00814237"/>
    <w:rsid w:val="00814305"/>
    <w:rsid w:val="008148D6"/>
    <w:rsid w:val="008162FC"/>
    <w:rsid w:val="00816EC6"/>
    <w:rsid w:val="008172D9"/>
    <w:rsid w:val="008202C3"/>
    <w:rsid w:val="00820431"/>
    <w:rsid w:val="008209AD"/>
    <w:rsid w:val="00820D74"/>
    <w:rsid w:val="00821767"/>
    <w:rsid w:val="008219B4"/>
    <w:rsid w:val="00821C0F"/>
    <w:rsid w:val="00821DD1"/>
    <w:rsid w:val="00822150"/>
    <w:rsid w:val="00822D5A"/>
    <w:rsid w:val="0082339D"/>
    <w:rsid w:val="00824389"/>
    <w:rsid w:val="00824B89"/>
    <w:rsid w:val="008253DA"/>
    <w:rsid w:val="00825AC3"/>
    <w:rsid w:val="00826177"/>
    <w:rsid w:val="00826DD0"/>
    <w:rsid w:val="008279FA"/>
    <w:rsid w:val="00827D85"/>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09"/>
    <w:rsid w:val="008446B5"/>
    <w:rsid w:val="00844DC7"/>
    <w:rsid w:val="0084512A"/>
    <w:rsid w:val="008454D9"/>
    <w:rsid w:val="00845DE4"/>
    <w:rsid w:val="00845F64"/>
    <w:rsid w:val="0084603C"/>
    <w:rsid w:val="0084685B"/>
    <w:rsid w:val="00846956"/>
    <w:rsid w:val="008477A7"/>
    <w:rsid w:val="008478C0"/>
    <w:rsid w:val="00850B40"/>
    <w:rsid w:val="008514EB"/>
    <w:rsid w:val="00851838"/>
    <w:rsid w:val="008519B7"/>
    <w:rsid w:val="00851BC9"/>
    <w:rsid w:val="00851DEE"/>
    <w:rsid w:val="00851FF5"/>
    <w:rsid w:val="00852A05"/>
    <w:rsid w:val="00853984"/>
    <w:rsid w:val="00853BA6"/>
    <w:rsid w:val="00853D5D"/>
    <w:rsid w:val="0085452B"/>
    <w:rsid w:val="00854E3E"/>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5B22"/>
    <w:rsid w:val="00866A17"/>
    <w:rsid w:val="00866A49"/>
    <w:rsid w:val="00866B90"/>
    <w:rsid w:val="008678AB"/>
    <w:rsid w:val="0087018F"/>
    <w:rsid w:val="00870229"/>
    <w:rsid w:val="00870BAA"/>
    <w:rsid w:val="00870EE7"/>
    <w:rsid w:val="00871435"/>
    <w:rsid w:val="00871455"/>
    <w:rsid w:val="00871AA2"/>
    <w:rsid w:val="00871D87"/>
    <w:rsid w:val="0087349B"/>
    <w:rsid w:val="00873A29"/>
    <w:rsid w:val="0087410D"/>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161C"/>
    <w:rsid w:val="008921E9"/>
    <w:rsid w:val="008926D4"/>
    <w:rsid w:val="00892766"/>
    <w:rsid w:val="00892953"/>
    <w:rsid w:val="00892E88"/>
    <w:rsid w:val="008930FB"/>
    <w:rsid w:val="008932CD"/>
    <w:rsid w:val="00894A32"/>
    <w:rsid w:val="008951D7"/>
    <w:rsid w:val="0089594D"/>
    <w:rsid w:val="00895A48"/>
    <w:rsid w:val="00895ECC"/>
    <w:rsid w:val="00896134"/>
    <w:rsid w:val="00897B53"/>
    <w:rsid w:val="00897FE1"/>
    <w:rsid w:val="008A0AA9"/>
    <w:rsid w:val="008A11D1"/>
    <w:rsid w:val="008A325E"/>
    <w:rsid w:val="008A33E5"/>
    <w:rsid w:val="008A35C8"/>
    <w:rsid w:val="008A4530"/>
    <w:rsid w:val="008A45AB"/>
    <w:rsid w:val="008A4C0F"/>
    <w:rsid w:val="008A4E52"/>
    <w:rsid w:val="008A5FAF"/>
    <w:rsid w:val="008A622D"/>
    <w:rsid w:val="008A655D"/>
    <w:rsid w:val="008A7B0F"/>
    <w:rsid w:val="008A7D9D"/>
    <w:rsid w:val="008B12B5"/>
    <w:rsid w:val="008B12FA"/>
    <w:rsid w:val="008B1312"/>
    <w:rsid w:val="008B1484"/>
    <w:rsid w:val="008B1AE2"/>
    <w:rsid w:val="008B24CF"/>
    <w:rsid w:val="008B2D92"/>
    <w:rsid w:val="008B2EF7"/>
    <w:rsid w:val="008B3844"/>
    <w:rsid w:val="008B3DDD"/>
    <w:rsid w:val="008B41A5"/>
    <w:rsid w:val="008B41D6"/>
    <w:rsid w:val="008B450A"/>
    <w:rsid w:val="008B566C"/>
    <w:rsid w:val="008B601B"/>
    <w:rsid w:val="008B6482"/>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C91"/>
    <w:rsid w:val="008C3E92"/>
    <w:rsid w:val="008C514D"/>
    <w:rsid w:val="008C5471"/>
    <w:rsid w:val="008C54C6"/>
    <w:rsid w:val="008C55C9"/>
    <w:rsid w:val="008C5C0D"/>
    <w:rsid w:val="008C5F09"/>
    <w:rsid w:val="008C600F"/>
    <w:rsid w:val="008C6564"/>
    <w:rsid w:val="008C729E"/>
    <w:rsid w:val="008C750B"/>
    <w:rsid w:val="008C7F37"/>
    <w:rsid w:val="008D0D2F"/>
    <w:rsid w:val="008D2559"/>
    <w:rsid w:val="008D289A"/>
    <w:rsid w:val="008D2B1A"/>
    <w:rsid w:val="008D3475"/>
    <w:rsid w:val="008D484A"/>
    <w:rsid w:val="008D4FEF"/>
    <w:rsid w:val="008D506B"/>
    <w:rsid w:val="008D5254"/>
    <w:rsid w:val="008D688B"/>
    <w:rsid w:val="008D707D"/>
    <w:rsid w:val="008D7736"/>
    <w:rsid w:val="008D77E3"/>
    <w:rsid w:val="008D7813"/>
    <w:rsid w:val="008D7AD5"/>
    <w:rsid w:val="008D7EBB"/>
    <w:rsid w:val="008E04A1"/>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9D2"/>
    <w:rsid w:val="008F0FE9"/>
    <w:rsid w:val="008F1343"/>
    <w:rsid w:val="008F20DF"/>
    <w:rsid w:val="008F2DAC"/>
    <w:rsid w:val="008F2DCF"/>
    <w:rsid w:val="008F3492"/>
    <w:rsid w:val="008F4696"/>
    <w:rsid w:val="008F48A1"/>
    <w:rsid w:val="008F4983"/>
    <w:rsid w:val="008F4A2E"/>
    <w:rsid w:val="008F5616"/>
    <w:rsid w:val="008F5C9A"/>
    <w:rsid w:val="008F686C"/>
    <w:rsid w:val="008F72B9"/>
    <w:rsid w:val="00900548"/>
    <w:rsid w:val="00900AA9"/>
    <w:rsid w:val="00900E8B"/>
    <w:rsid w:val="00901999"/>
    <w:rsid w:val="00901F83"/>
    <w:rsid w:val="009020B3"/>
    <w:rsid w:val="009031FB"/>
    <w:rsid w:val="00903380"/>
    <w:rsid w:val="00903518"/>
    <w:rsid w:val="0090369A"/>
    <w:rsid w:val="00904646"/>
    <w:rsid w:val="0090481A"/>
    <w:rsid w:val="00904848"/>
    <w:rsid w:val="00904889"/>
    <w:rsid w:val="009056A0"/>
    <w:rsid w:val="00905D87"/>
    <w:rsid w:val="00906928"/>
    <w:rsid w:val="00906F84"/>
    <w:rsid w:val="00907A43"/>
    <w:rsid w:val="00907A69"/>
    <w:rsid w:val="00907D2B"/>
    <w:rsid w:val="00910B65"/>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8D1"/>
    <w:rsid w:val="00920943"/>
    <w:rsid w:val="009209A0"/>
    <w:rsid w:val="00920D82"/>
    <w:rsid w:val="00922C51"/>
    <w:rsid w:val="009230BB"/>
    <w:rsid w:val="009240C3"/>
    <w:rsid w:val="00924637"/>
    <w:rsid w:val="0092496A"/>
    <w:rsid w:val="00924EE4"/>
    <w:rsid w:val="00925D91"/>
    <w:rsid w:val="00925EE0"/>
    <w:rsid w:val="00926721"/>
    <w:rsid w:val="00926727"/>
    <w:rsid w:val="00926D8A"/>
    <w:rsid w:val="00927299"/>
    <w:rsid w:val="00927B25"/>
    <w:rsid w:val="00927DFE"/>
    <w:rsid w:val="00927FAA"/>
    <w:rsid w:val="00931199"/>
    <w:rsid w:val="00931B70"/>
    <w:rsid w:val="00931C15"/>
    <w:rsid w:val="00932453"/>
    <w:rsid w:val="009329EF"/>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36EED"/>
    <w:rsid w:val="009414C1"/>
    <w:rsid w:val="00942015"/>
    <w:rsid w:val="009420F2"/>
    <w:rsid w:val="00942116"/>
    <w:rsid w:val="0094241A"/>
    <w:rsid w:val="00942F69"/>
    <w:rsid w:val="00943A3D"/>
    <w:rsid w:val="00944F70"/>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3AFD"/>
    <w:rsid w:val="00954449"/>
    <w:rsid w:val="0095533E"/>
    <w:rsid w:val="00955815"/>
    <w:rsid w:val="00955E2A"/>
    <w:rsid w:val="00956796"/>
    <w:rsid w:val="00956D50"/>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3D1"/>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245"/>
    <w:rsid w:val="00983F8B"/>
    <w:rsid w:val="009855F1"/>
    <w:rsid w:val="00985980"/>
    <w:rsid w:val="00985DAA"/>
    <w:rsid w:val="00986AA3"/>
    <w:rsid w:val="00987104"/>
    <w:rsid w:val="00987D02"/>
    <w:rsid w:val="00987D71"/>
    <w:rsid w:val="009902EA"/>
    <w:rsid w:val="00990304"/>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561"/>
    <w:rsid w:val="009B466A"/>
    <w:rsid w:val="009B46F4"/>
    <w:rsid w:val="009B48DC"/>
    <w:rsid w:val="009B4CA2"/>
    <w:rsid w:val="009B4FF7"/>
    <w:rsid w:val="009B6670"/>
    <w:rsid w:val="009B6B95"/>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5BA"/>
    <w:rsid w:val="009C7EC2"/>
    <w:rsid w:val="009D04F0"/>
    <w:rsid w:val="009D0E30"/>
    <w:rsid w:val="009D1735"/>
    <w:rsid w:val="009D1A8D"/>
    <w:rsid w:val="009D2B20"/>
    <w:rsid w:val="009D2D27"/>
    <w:rsid w:val="009D2DED"/>
    <w:rsid w:val="009D3B31"/>
    <w:rsid w:val="009D517D"/>
    <w:rsid w:val="009D6225"/>
    <w:rsid w:val="009D62DC"/>
    <w:rsid w:val="009D693E"/>
    <w:rsid w:val="009D7115"/>
    <w:rsid w:val="009E0E80"/>
    <w:rsid w:val="009E126E"/>
    <w:rsid w:val="009E151C"/>
    <w:rsid w:val="009E2220"/>
    <w:rsid w:val="009E2836"/>
    <w:rsid w:val="009E3060"/>
    <w:rsid w:val="009E3297"/>
    <w:rsid w:val="009E386A"/>
    <w:rsid w:val="009E3919"/>
    <w:rsid w:val="009E3CA3"/>
    <w:rsid w:val="009E40F6"/>
    <w:rsid w:val="009E45EB"/>
    <w:rsid w:val="009E4C77"/>
    <w:rsid w:val="009E4CC2"/>
    <w:rsid w:val="009E5642"/>
    <w:rsid w:val="009E5721"/>
    <w:rsid w:val="009E6097"/>
    <w:rsid w:val="009E6564"/>
    <w:rsid w:val="009E75E2"/>
    <w:rsid w:val="009E7AA4"/>
    <w:rsid w:val="009E7D93"/>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C2F"/>
    <w:rsid w:val="00A03A53"/>
    <w:rsid w:val="00A049FD"/>
    <w:rsid w:val="00A04BEC"/>
    <w:rsid w:val="00A04E24"/>
    <w:rsid w:val="00A05D7D"/>
    <w:rsid w:val="00A05FE2"/>
    <w:rsid w:val="00A06C3C"/>
    <w:rsid w:val="00A1074C"/>
    <w:rsid w:val="00A10790"/>
    <w:rsid w:val="00A10EBC"/>
    <w:rsid w:val="00A11A4F"/>
    <w:rsid w:val="00A128D8"/>
    <w:rsid w:val="00A128ED"/>
    <w:rsid w:val="00A12CC0"/>
    <w:rsid w:val="00A12E72"/>
    <w:rsid w:val="00A13C82"/>
    <w:rsid w:val="00A13CE5"/>
    <w:rsid w:val="00A13EC0"/>
    <w:rsid w:val="00A13FAE"/>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A06"/>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00"/>
    <w:rsid w:val="00A330B8"/>
    <w:rsid w:val="00A34A61"/>
    <w:rsid w:val="00A34E2B"/>
    <w:rsid w:val="00A34F39"/>
    <w:rsid w:val="00A34FBB"/>
    <w:rsid w:val="00A352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6C8E"/>
    <w:rsid w:val="00A47B9F"/>
    <w:rsid w:val="00A47C37"/>
    <w:rsid w:val="00A47DFC"/>
    <w:rsid w:val="00A47E70"/>
    <w:rsid w:val="00A47E93"/>
    <w:rsid w:val="00A501F7"/>
    <w:rsid w:val="00A50B65"/>
    <w:rsid w:val="00A50E66"/>
    <w:rsid w:val="00A50F75"/>
    <w:rsid w:val="00A512A9"/>
    <w:rsid w:val="00A513FD"/>
    <w:rsid w:val="00A5191A"/>
    <w:rsid w:val="00A51B98"/>
    <w:rsid w:val="00A51BCE"/>
    <w:rsid w:val="00A51CA6"/>
    <w:rsid w:val="00A52B9A"/>
    <w:rsid w:val="00A53889"/>
    <w:rsid w:val="00A5414A"/>
    <w:rsid w:val="00A541E0"/>
    <w:rsid w:val="00A55161"/>
    <w:rsid w:val="00A55187"/>
    <w:rsid w:val="00A554F8"/>
    <w:rsid w:val="00A558A2"/>
    <w:rsid w:val="00A55F9B"/>
    <w:rsid w:val="00A569FE"/>
    <w:rsid w:val="00A56F80"/>
    <w:rsid w:val="00A57012"/>
    <w:rsid w:val="00A57B4D"/>
    <w:rsid w:val="00A57DED"/>
    <w:rsid w:val="00A608C4"/>
    <w:rsid w:val="00A610BC"/>
    <w:rsid w:val="00A61199"/>
    <w:rsid w:val="00A616A6"/>
    <w:rsid w:val="00A61C87"/>
    <w:rsid w:val="00A61F41"/>
    <w:rsid w:val="00A625C6"/>
    <w:rsid w:val="00A62782"/>
    <w:rsid w:val="00A62CBB"/>
    <w:rsid w:val="00A639A6"/>
    <w:rsid w:val="00A63DC1"/>
    <w:rsid w:val="00A64CEF"/>
    <w:rsid w:val="00A653ED"/>
    <w:rsid w:val="00A6577F"/>
    <w:rsid w:val="00A65854"/>
    <w:rsid w:val="00A665A3"/>
    <w:rsid w:val="00A67150"/>
    <w:rsid w:val="00A67233"/>
    <w:rsid w:val="00A70384"/>
    <w:rsid w:val="00A7046D"/>
    <w:rsid w:val="00A7090C"/>
    <w:rsid w:val="00A70E4E"/>
    <w:rsid w:val="00A7113E"/>
    <w:rsid w:val="00A7236B"/>
    <w:rsid w:val="00A72926"/>
    <w:rsid w:val="00A732CA"/>
    <w:rsid w:val="00A738CF"/>
    <w:rsid w:val="00A749B1"/>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0F96"/>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622"/>
    <w:rsid w:val="00A93994"/>
    <w:rsid w:val="00A942D9"/>
    <w:rsid w:val="00A94D47"/>
    <w:rsid w:val="00A94E20"/>
    <w:rsid w:val="00A94FD7"/>
    <w:rsid w:val="00A9510C"/>
    <w:rsid w:val="00A960F0"/>
    <w:rsid w:val="00A96C17"/>
    <w:rsid w:val="00A97295"/>
    <w:rsid w:val="00A978D7"/>
    <w:rsid w:val="00AA050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A38"/>
    <w:rsid w:val="00AC14B0"/>
    <w:rsid w:val="00AC30BF"/>
    <w:rsid w:val="00AC33AE"/>
    <w:rsid w:val="00AC37F8"/>
    <w:rsid w:val="00AC3855"/>
    <w:rsid w:val="00AC3880"/>
    <w:rsid w:val="00AC4805"/>
    <w:rsid w:val="00AC4ACD"/>
    <w:rsid w:val="00AC53D8"/>
    <w:rsid w:val="00AC5630"/>
    <w:rsid w:val="00AC5E60"/>
    <w:rsid w:val="00AC7839"/>
    <w:rsid w:val="00AD00D1"/>
    <w:rsid w:val="00AD0475"/>
    <w:rsid w:val="00AD066D"/>
    <w:rsid w:val="00AD1C4B"/>
    <w:rsid w:val="00AD1CD8"/>
    <w:rsid w:val="00AD20F3"/>
    <w:rsid w:val="00AD2535"/>
    <w:rsid w:val="00AD3A34"/>
    <w:rsid w:val="00AD3AFA"/>
    <w:rsid w:val="00AD4043"/>
    <w:rsid w:val="00AD4301"/>
    <w:rsid w:val="00AD4495"/>
    <w:rsid w:val="00AD44C1"/>
    <w:rsid w:val="00AD4C07"/>
    <w:rsid w:val="00AD4CDF"/>
    <w:rsid w:val="00AD5721"/>
    <w:rsid w:val="00AD5760"/>
    <w:rsid w:val="00AD588F"/>
    <w:rsid w:val="00AD5CC9"/>
    <w:rsid w:val="00AD5CF3"/>
    <w:rsid w:val="00AD613B"/>
    <w:rsid w:val="00AD6B44"/>
    <w:rsid w:val="00AE02A7"/>
    <w:rsid w:val="00AE0A38"/>
    <w:rsid w:val="00AE0C85"/>
    <w:rsid w:val="00AE1021"/>
    <w:rsid w:val="00AE1B79"/>
    <w:rsid w:val="00AE2639"/>
    <w:rsid w:val="00AE28CA"/>
    <w:rsid w:val="00AE29B5"/>
    <w:rsid w:val="00AE2F8C"/>
    <w:rsid w:val="00AE3D07"/>
    <w:rsid w:val="00AE3D16"/>
    <w:rsid w:val="00AE47EB"/>
    <w:rsid w:val="00AE749F"/>
    <w:rsid w:val="00AE78FA"/>
    <w:rsid w:val="00AE7D4F"/>
    <w:rsid w:val="00AF01D3"/>
    <w:rsid w:val="00AF0494"/>
    <w:rsid w:val="00AF0B4B"/>
    <w:rsid w:val="00AF143B"/>
    <w:rsid w:val="00AF17E3"/>
    <w:rsid w:val="00AF2209"/>
    <w:rsid w:val="00AF23E0"/>
    <w:rsid w:val="00AF2659"/>
    <w:rsid w:val="00AF2D55"/>
    <w:rsid w:val="00AF35A2"/>
    <w:rsid w:val="00AF3622"/>
    <w:rsid w:val="00AF3CFF"/>
    <w:rsid w:val="00AF45C2"/>
    <w:rsid w:val="00AF48F0"/>
    <w:rsid w:val="00AF4D94"/>
    <w:rsid w:val="00AF4E2A"/>
    <w:rsid w:val="00AF4FE9"/>
    <w:rsid w:val="00AF5DAD"/>
    <w:rsid w:val="00AF6297"/>
    <w:rsid w:val="00AF6988"/>
    <w:rsid w:val="00AF758A"/>
    <w:rsid w:val="00AF7B56"/>
    <w:rsid w:val="00AF7D37"/>
    <w:rsid w:val="00B0031E"/>
    <w:rsid w:val="00B00FA5"/>
    <w:rsid w:val="00B00FCF"/>
    <w:rsid w:val="00B016B0"/>
    <w:rsid w:val="00B018F7"/>
    <w:rsid w:val="00B01B49"/>
    <w:rsid w:val="00B0268C"/>
    <w:rsid w:val="00B029EA"/>
    <w:rsid w:val="00B02D31"/>
    <w:rsid w:val="00B03277"/>
    <w:rsid w:val="00B03C42"/>
    <w:rsid w:val="00B04886"/>
    <w:rsid w:val="00B04FFC"/>
    <w:rsid w:val="00B05186"/>
    <w:rsid w:val="00B055FE"/>
    <w:rsid w:val="00B056B7"/>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D4F"/>
    <w:rsid w:val="00B14DEB"/>
    <w:rsid w:val="00B15137"/>
    <w:rsid w:val="00B1598F"/>
    <w:rsid w:val="00B15F7D"/>
    <w:rsid w:val="00B16607"/>
    <w:rsid w:val="00B1710D"/>
    <w:rsid w:val="00B1760D"/>
    <w:rsid w:val="00B17F3E"/>
    <w:rsid w:val="00B20A57"/>
    <w:rsid w:val="00B20B1A"/>
    <w:rsid w:val="00B20FA7"/>
    <w:rsid w:val="00B21076"/>
    <w:rsid w:val="00B2169B"/>
    <w:rsid w:val="00B232AE"/>
    <w:rsid w:val="00B2370C"/>
    <w:rsid w:val="00B23CDF"/>
    <w:rsid w:val="00B25081"/>
    <w:rsid w:val="00B258BB"/>
    <w:rsid w:val="00B2592F"/>
    <w:rsid w:val="00B2732E"/>
    <w:rsid w:val="00B27491"/>
    <w:rsid w:val="00B27582"/>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B03"/>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66"/>
    <w:rsid w:val="00B46FC1"/>
    <w:rsid w:val="00B47357"/>
    <w:rsid w:val="00B50438"/>
    <w:rsid w:val="00B50455"/>
    <w:rsid w:val="00B50619"/>
    <w:rsid w:val="00B50B9C"/>
    <w:rsid w:val="00B50BA4"/>
    <w:rsid w:val="00B50D23"/>
    <w:rsid w:val="00B51963"/>
    <w:rsid w:val="00B51B74"/>
    <w:rsid w:val="00B51B99"/>
    <w:rsid w:val="00B51F75"/>
    <w:rsid w:val="00B52347"/>
    <w:rsid w:val="00B52821"/>
    <w:rsid w:val="00B53518"/>
    <w:rsid w:val="00B54159"/>
    <w:rsid w:val="00B54A3F"/>
    <w:rsid w:val="00B55552"/>
    <w:rsid w:val="00B5563E"/>
    <w:rsid w:val="00B55A7D"/>
    <w:rsid w:val="00B56832"/>
    <w:rsid w:val="00B576F1"/>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0F8"/>
    <w:rsid w:val="00B6571B"/>
    <w:rsid w:val="00B65FE9"/>
    <w:rsid w:val="00B66002"/>
    <w:rsid w:val="00B66137"/>
    <w:rsid w:val="00B66747"/>
    <w:rsid w:val="00B66B48"/>
    <w:rsid w:val="00B66F56"/>
    <w:rsid w:val="00B67B97"/>
    <w:rsid w:val="00B7000A"/>
    <w:rsid w:val="00B7245B"/>
    <w:rsid w:val="00B73211"/>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1DFD"/>
    <w:rsid w:val="00B8215A"/>
    <w:rsid w:val="00B8246E"/>
    <w:rsid w:val="00B826D9"/>
    <w:rsid w:val="00B8291B"/>
    <w:rsid w:val="00B82D59"/>
    <w:rsid w:val="00B83061"/>
    <w:rsid w:val="00B8313C"/>
    <w:rsid w:val="00B83199"/>
    <w:rsid w:val="00B842FE"/>
    <w:rsid w:val="00B844E4"/>
    <w:rsid w:val="00B8458C"/>
    <w:rsid w:val="00B84647"/>
    <w:rsid w:val="00B85334"/>
    <w:rsid w:val="00B853E0"/>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6E3"/>
    <w:rsid w:val="00B926F3"/>
    <w:rsid w:val="00B927C0"/>
    <w:rsid w:val="00B92C1D"/>
    <w:rsid w:val="00B93336"/>
    <w:rsid w:val="00B93387"/>
    <w:rsid w:val="00B934D0"/>
    <w:rsid w:val="00B965CD"/>
    <w:rsid w:val="00B96852"/>
    <w:rsid w:val="00B968C8"/>
    <w:rsid w:val="00B9694F"/>
    <w:rsid w:val="00BA032D"/>
    <w:rsid w:val="00BA0396"/>
    <w:rsid w:val="00BA1123"/>
    <w:rsid w:val="00BA11F0"/>
    <w:rsid w:val="00BA15CF"/>
    <w:rsid w:val="00BA16AB"/>
    <w:rsid w:val="00BA1C66"/>
    <w:rsid w:val="00BA2CAC"/>
    <w:rsid w:val="00BA32A8"/>
    <w:rsid w:val="00BA3609"/>
    <w:rsid w:val="00BA3EC5"/>
    <w:rsid w:val="00BA4F13"/>
    <w:rsid w:val="00BA5A1B"/>
    <w:rsid w:val="00BA5D3C"/>
    <w:rsid w:val="00BA64B7"/>
    <w:rsid w:val="00BA6836"/>
    <w:rsid w:val="00BA6AC8"/>
    <w:rsid w:val="00BA70A1"/>
    <w:rsid w:val="00BA7DBA"/>
    <w:rsid w:val="00BA7E32"/>
    <w:rsid w:val="00BA7FC6"/>
    <w:rsid w:val="00BB0473"/>
    <w:rsid w:val="00BB09C4"/>
    <w:rsid w:val="00BB17E1"/>
    <w:rsid w:val="00BB1933"/>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540"/>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20B"/>
    <w:rsid w:val="00BE1B13"/>
    <w:rsid w:val="00BE1C86"/>
    <w:rsid w:val="00BE1E0F"/>
    <w:rsid w:val="00BE1F43"/>
    <w:rsid w:val="00BE264B"/>
    <w:rsid w:val="00BE2F74"/>
    <w:rsid w:val="00BE2F9D"/>
    <w:rsid w:val="00BE37ED"/>
    <w:rsid w:val="00BE3E9C"/>
    <w:rsid w:val="00BE444B"/>
    <w:rsid w:val="00BE504A"/>
    <w:rsid w:val="00BE5E67"/>
    <w:rsid w:val="00BE6E47"/>
    <w:rsid w:val="00BE7069"/>
    <w:rsid w:val="00BE75E6"/>
    <w:rsid w:val="00BE7836"/>
    <w:rsid w:val="00BE78C2"/>
    <w:rsid w:val="00BE7926"/>
    <w:rsid w:val="00BE7F79"/>
    <w:rsid w:val="00BF057C"/>
    <w:rsid w:val="00BF0844"/>
    <w:rsid w:val="00BF09A6"/>
    <w:rsid w:val="00BF0A1C"/>
    <w:rsid w:val="00BF15D0"/>
    <w:rsid w:val="00BF17F5"/>
    <w:rsid w:val="00BF2348"/>
    <w:rsid w:val="00BF293E"/>
    <w:rsid w:val="00BF4073"/>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6D49"/>
    <w:rsid w:val="00C0723D"/>
    <w:rsid w:val="00C072A6"/>
    <w:rsid w:val="00C07444"/>
    <w:rsid w:val="00C07D5C"/>
    <w:rsid w:val="00C07D6E"/>
    <w:rsid w:val="00C11A01"/>
    <w:rsid w:val="00C125D7"/>
    <w:rsid w:val="00C1264C"/>
    <w:rsid w:val="00C12C30"/>
    <w:rsid w:val="00C12F6C"/>
    <w:rsid w:val="00C13E43"/>
    <w:rsid w:val="00C13F8C"/>
    <w:rsid w:val="00C14125"/>
    <w:rsid w:val="00C14B81"/>
    <w:rsid w:val="00C14BE3"/>
    <w:rsid w:val="00C14F16"/>
    <w:rsid w:val="00C15B9D"/>
    <w:rsid w:val="00C173E8"/>
    <w:rsid w:val="00C1798B"/>
    <w:rsid w:val="00C17E24"/>
    <w:rsid w:val="00C20171"/>
    <w:rsid w:val="00C20432"/>
    <w:rsid w:val="00C20F37"/>
    <w:rsid w:val="00C21020"/>
    <w:rsid w:val="00C21441"/>
    <w:rsid w:val="00C228AD"/>
    <w:rsid w:val="00C22A16"/>
    <w:rsid w:val="00C22E96"/>
    <w:rsid w:val="00C2357C"/>
    <w:rsid w:val="00C23641"/>
    <w:rsid w:val="00C23A53"/>
    <w:rsid w:val="00C24342"/>
    <w:rsid w:val="00C24A33"/>
    <w:rsid w:val="00C24C14"/>
    <w:rsid w:val="00C2509F"/>
    <w:rsid w:val="00C251CA"/>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7AE"/>
    <w:rsid w:val="00C53F0F"/>
    <w:rsid w:val="00C54215"/>
    <w:rsid w:val="00C54613"/>
    <w:rsid w:val="00C54AE7"/>
    <w:rsid w:val="00C54F29"/>
    <w:rsid w:val="00C54F34"/>
    <w:rsid w:val="00C550F4"/>
    <w:rsid w:val="00C56907"/>
    <w:rsid w:val="00C570C3"/>
    <w:rsid w:val="00C57882"/>
    <w:rsid w:val="00C57AF9"/>
    <w:rsid w:val="00C57C76"/>
    <w:rsid w:val="00C60002"/>
    <w:rsid w:val="00C60803"/>
    <w:rsid w:val="00C60CCE"/>
    <w:rsid w:val="00C60F39"/>
    <w:rsid w:val="00C610EF"/>
    <w:rsid w:val="00C623AD"/>
    <w:rsid w:val="00C624D6"/>
    <w:rsid w:val="00C627B4"/>
    <w:rsid w:val="00C63313"/>
    <w:rsid w:val="00C6352C"/>
    <w:rsid w:val="00C63BF1"/>
    <w:rsid w:val="00C63E9A"/>
    <w:rsid w:val="00C64032"/>
    <w:rsid w:val="00C64392"/>
    <w:rsid w:val="00C65920"/>
    <w:rsid w:val="00C65ACB"/>
    <w:rsid w:val="00C66109"/>
    <w:rsid w:val="00C66DB7"/>
    <w:rsid w:val="00C67001"/>
    <w:rsid w:val="00C6748B"/>
    <w:rsid w:val="00C67541"/>
    <w:rsid w:val="00C70464"/>
    <w:rsid w:val="00C705D4"/>
    <w:rsid w:val="00C70A6B"/>
    <w:rsid w:val="00C70E0B"/>
    <w:rsid w:val="00C71368"/>
    <w:rsid w:val="00C715DD"/>
    <w:rsid w:val="00C7194E"/>
    <w:rsid w:val="00C71AA7"/>
    <w:rsid w:val="00C725D1"/>
    <w:rsid w:val="00C7270F"/>
    <w:rsid w:val="00C73301"/>
    <w:rsid w:val="00C73FE7"/>
    <w:rsid w:val="00C743A2"/>
    <w:rsid w:val="00C745EC"/>
    <w:rsid w:val="00C758F8"/>
    <w:rsid w:val="00C75B8E"/>
    <w:rsid w:val="00C766CB"/>
    <w:rsid w:val="00C76A68"/>
    <w:rsid w:val="00C77390"/>
    <w:rsid w:val="00C7782E"/>
    <w:rsid w:val="00C80371"/>
    <w:rsid w:val="00C80F3E"/>
    <w:rsid w:val="00C8101A"/>
    <w:rsid w:val="00C822D7"/>
    <w:rsid w:val="00C829D2"/>
    <w:rsid w:val="00C82A9C"/>
    <w:rsid w:val="00C833B1"/>
    <w:rsid w:val="00C83454"/>
    <w:rsid w:val="00C844CE"/>
    <w:rsid w:val="00C8485F"/>
    <w:rsid w:val="00C8535E"/>
    <w:rsid w:val="00C85552"/>
    <w:rsid w:val="00C856F5"/>
    <w:rsid w:val="00C85F02"/>
    <w:rsid w:val="00C865E4"/>
    <w:rsid w:val="00C907BC"/>
    <w:rsid w:val="00C909EE"/>
    <w:rsid w:val="00C90BAC"/>
    <w:rsid w:val="00C9109D"/>
    <w:rsid w:val="00C914D4"/>
    <w:rsid w:val="00C91A95"/>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205"/>
    <w:rsid w:val="00C97449"/>
    <w:rsid w:val="00C97758"/>
    <w:rsid w:val="00C977C1"/>
    <w:rsid w:val="00C97E89"/>
    <w:rsid w:val="00CA01BB"/>
    <w:rsid w:val="00CA0634"/>
    <w:rsid w:val="00CA0B90"/>
    <w:rsid w:val="00CA0CDD"/>
    <w:rsid w:val="00CA0D0E"/>
    <w:rsid w:val="00CA0F94"/>
    <w:rsid w:val="00CA0FD8"/>
    <w:rsid w:val="00CA1079"/>
    <w:rsid w:val="00CA11D6"/>
    <w:rsid w:val="00CA12C9"/>
    <w:rsid w:val="00CA1444"/>
    <w:rsid w:val="00CA1B8C"/>
    <w:rsid w:val="00CA27C7"/>
    <w:rsid w:val="00CA2BCF"/>
    <w:rsid w:val="00CA302D"/>
    <w:rsid w:val="00CA3298"/>
    <w:rsid w:val="00CA3372"/>
    <w:rsid w:val="00CA3950"/>
    <w:rsid w:val="00CA421E"/>
    <w:rsid w:val="00CA4FC7"/>
    <w:rsid w:val="00CA5636"/>
    <w:rsid w:val="00CA5F66"/>
    <w:rsid w:val="00CA6114"/>
    <w:rsid w:val="00CA7273"/>
    <w:rsid w:val="00CB1318"/>
    <w:rsid w:val="00CB13F5"/>
    <w:rsid w:val="00CB186D"/>
    <w:rsid w:val="00CB1ABA"/>
    <w:rsid w:val="00CB1AFF"/>
    <w:rsid w:val="00CB1FDE"/>
    <w:rsid w:val="00CB220C"/>
    <w:rsid w:val="00CB22DC"/>
    <w:rsid w:val="00CB254D"/>
    <w:rsid w:val="00CB3009"/>
    <w:rsid w:val="00CB304B"/>
    <w:rsid w:val="00CB31CA"/>
    <w:rsid w:val="00CB336F"/>
    <w:rsid w:val="00CB3546"/>
    <w:rsid w:val="00CB4078"/>
    <w:rsid w:val="00CB4169"/>
    <w:rsid w:val="00CB4318"/>
    <w:rsid w:val="00CB564B"/>
    <w:rsid w:val="00CB56AA"/>
    <w:rsid w:val="00CB6012"/>
    <w:rsid w:val="00CB6EE3"/>
    <w:rsid w:val="00CC073D"/>
    <w:rsid w:val="00CC0FA6"/>
    <w:rsid w:val="00CC1C26"/>
    <w:rsid w:val="00CC1C2A"/>
    <w:rsid w:val="00CC1FDD"/>
    <w:rsid w:val="00CC2D54"/>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4249"/>
    <w:rsid w:val="00CE5455"/>
    <w:rsid w:val="00CE54D0"/>
    <w:rsid w:val="00CE563E"/>
    <w:rsid w:val="00CE5671"/>
    <w:rsid w:val="00CE5BF6"/>
    <w:rsid w:val="00CE600A"/>
    <w:rsid w:val="00CE6675"/>
    <w:rsid w:val="00CE6F56"/>
    <w:rsid w:val="00CE7195"/>
    <w:rsid w:val="00CE7296"/>
    <w:rsid w:val="00CE77B6"/>
    <w:rsid w:val="00CF12D0"/>
    <w:rsid w:val="00CF14A3"/>
    <w:rsid w:val="00CF190D"/>
    <w:rsid w:val="00CF1BBA"/>
    <w:rsid w:val="00CF2118"/>
    <w:rsid w:val="00CF2EF8"/>
    <w:rsid w:val="00CF3080"/>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5C3"/>
    <w:rsid w:val="00D02839"/>
    <w:rsid w:val="00D02E9E"/>
    <w:rsid w:val="00D02FCF"/>
    <w:rsid w:val="00D03364"/>
    <w:rsid w:val="00D03F9A"/>
    <w:rsid w:val="00D04B00"/>
    <w:rsid w:val="00D05842"/>
    <w:rsid w:val="00D0681E"/>
    <w:rsid w:val="00D06E30"/>
    <w:rsid w:val="00D1007F"/>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025"/>
    <w:rsid w:val="00D17690"/>
    <w:rsid w:val="00D177F8"/>
    <w:rsid w:val="00D17940"/>
    <w:rsid w:val="00D17FDA"/>
    <w:rsid w:val="00D2005C"/>
    <w:rsid w:val="00D200A3"/>
    <w:rsid w:val="00D20CA5"/>
    <w:rsid w:val="00D20CB7"/>
    <w:rsid w:val="00D21DD0"/>
    <w:rsid w:val="00D22B93"/>
    <w:rsid w:val="00D22EEE"/>
    <w:rsid w:val="00D22F85"/>
    <w:rsid w:val="00D233F6"/>
    <w:rsid w:val="00D23A9C"/>
    <w:rsid w:val="00D2452D"/>
    <w:rsid w:val="00D24E05"/>
    <w:rsid w:val="00D24E77"/>
    <w:rsid w:val="00D25C25"/>
    <w:rsid w:val="00D26062"/>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0C6"/>
    <w:rsid w:val="00D37406"/>
    <w:rsid w:val="00D400B6"/>
    <w:rsid w:val="00D40878"/>
    <w:rsid w:val="00D40AF6"/>
    <w:rsid w:val="00D41801"/>
    <w:rsid w:val="00D41878"/>
    <w:rsid w:val="00D41E6A"/>
    <w:rsid w:val="00D42A6C"/>
    <w:rsid w:val="00D432EA"/>
    <w:rsid w:val="00D44430"/>
    <w:rsid w:val="00D46085"/>
    <w:rsid w:val="00D46B3A"/>
    <w:rsid w:val="00D470C3"/>
    <w:rsid w:val="00D477E3"/>
    <w:rsid w:val="00D47F16"/>
    <w:rsid w:val="00D50BF1"/>
    <w:rsid w:val="00D50C7B"/>
    <w:rsid w:val="00D5126A"/>
    <w:rsid w:val="00D51805"/>
    <w:rsid w:val="00D51D3D"/>
    <w:rsid w:val="00D51FE6"/>
    <w:rsid w:val="00D52003"/>
    <w:rsid w:val="00D52483"/>
    <w:rsid w:val="00D5293B"/>
    <w:rsid w:val="00D529F9"/>
    <w:rsid w:val="00D54012"/>
    <w:rsid w:val="00D546E1"/>
    <w:rsid w:val="00D54807"/>
    <w:rsid w:val="00D549B1"/>
    <w:rsid w:val="00D550EF"/>
    <w:rsid w:val="00D5511D"/>
    <w:rsid w:val="00D553C8"/>
    <w:rsid w:val="00D5568C"/>
    <w:rsid w:val="00D55B5D"/>
    <w:rsid w:val="00D55E90"/>
    <w:rsid w:val="00D6161D"/>
    <w:rsid w:val="00D616EB"/>
    <w:rsid w:val="00D62079"/>
    <w:rsid w:val="00D622B0"/>
    <w:rsid w:val="00D622FB"/>
    <w:rsid w:val="00D625A4"/>
    <w:rsid w:val="00D62AFE"/>
    <w:rsid w:val="00D62FF7"/>
    <w:rsid w:val="00D63091"/>
    <w:rsid w:val="00D6346F"/>
    <w:rsid w:val="00D63B9D"/>
    <w:rsid w:val="00D642A6"/>
    <w:rsid w:val="00D651B6"/>
    <w:rsid w:val="00D65857"/>
    <w:rsid w:val="00D65FF0"/>
    <w:rsid w:val="00D6617A"/>
    <w:rsid w:val="00D66200"/>
    <w:rsid w:val="00D665F0"/>
    <w:rsid w:val="00D67632"/>
    <w:rsid w:val="00D67E71"/>
    <w:rsid w:val="00D7097B"/>
    <w:rsid w:val="00D720A4"/>
    <w:rsid w:val="00D72AC6"/>
    <w:rsid w:val="00D72F7D"/>
    <w:rsid w:val="00D731E2"/>
    <w:rsid w:val="00D732AA"/>
    <w:rsid w:val="00D735EE"/>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DD"/>
    <w:rsid w:val="00D862DB"/>
    <w:rsid w:val="00D87860"/>
    <w:rsid w:val="00D902DD"/>
    <w:rsid w:val="00D90461"/>
    <w:rsid w:val="00D90642"/>
    <w:rsid w:val="00D909CA"/>
    <w:rsid w:val="00D909E8"/>
    <w:rsid w:val="00D90EE0"/>
    <w:rsid w:val="00D91EDF"/>
    <w:rsid w:val="00D92A7E"/>
    <w:rsid w:val="00D92E93"/>
    <w:rsid w:val="00D93A5D"/>
    <w:rsid w:val="00D93B05"/>
    <w:rsid w:val="00D94E51"/>
    <w:rsid w:val="00D94EE5"/>
    <w:rsid w:val="00D9559A"/>
    <w:rsid w:val="00D95C97"/>
    <w:rsid w:val="00D96339"/>
    <w:rsid w:val="00D96E17"/>
    <w:rsid w:val="00D96E46"/>
    <w:rsid w:val="00D97181"/>
    <w:rsid w:val="00D974B2"/>
    <w:rsid w:val="00D9759B"/>
    <w:rsid w:val="00D9772C"/>
    <w:rsid w:val="00D979E9"/>
    <w:rsid w:val="00D97FB7"/>
    <w:rsid w:val="00DA1341"/>
    <w:rsid w:val="00DA1CCC"/>
    <w:rsid w:val="00DA1CFA"/>
    <w:rsid w:val="00DA25FB"/>
    <w:rsid w:val="00DA3384"/>
    <w:rsid w:val="00DA47BA"/>
    <w:rsid w:val="00DA4EC4"/>
    <w:rsid w:val="00DA4F7D"/>
    <w:rsid w:val="00DA5562"/>
    <w:rsid w:val="00DA6BF8"/>
    <w:rsid w:val="00DA721A"/>
    <w:rsid w:val="00DA723B"/>
    <w:rsid w:val="00DA7C66"/>
    <w:rsid w:val="00DA7F17"/>
    <w:rsid w:val="00DB0117"/>
    <w:rsid w:val="00DB024E"/>
    <w:rsid w:val="00DB07CF"/>
    <w:rsid w:val="00DB0BE6"/>
    <w:rsid w:val="00DB1066"/>
    <w:rsid w:val="00DB146C"/>
    <w:rsid w:val="00DB16FD"/>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B7FA5"/>
    <w:rsid w:val="00DC020E"/>
    <w:rsid w:val="00DC0A32"/>
    <w:rsid w:val="00DC0F84"/>
    <w:rsid w:val="00DC1F73"/>
    <w:rsid w:val="00DC20F8"/>
    <w:rsid w:val="00DC2B2B"/>
    <w:rsid w:val="00DC2D4F"/>
    <w:rsid w:val="00DC30BA"/>
    <w:rsid w:val="00DC334C"/>
    <w:rsid w:val="00DC3605"/>
    <w:rsid w:val="00DC380D"/>
    <w:rsid w:val="00DC3FF6"/>
    <w:rsid w:val="00DC42EF"/>
    <w:rsid w:val="00DC4A61"/>
    <w:rsid w:val="00DC4AF6"/>
    <w:rsid w:val="00DC4B09"/>
    <w:rsid w:val="00DC5476"/>
    <w:rsid w:val="00DC5FEE"/>
    <w:rsid w:val="00DC6D7E"/>
    <w:rsid w:val="00DC6F65"/>
    <w:rsid w:val="00DC7134"/>
    <w:rsid w:val="00DC715C"/>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47"/>
    <w:rsid w:val="00DD66C6"/>
    <w:rsid w:val="00DD6F52"/>
    <w:rsid w:val="00DD7762"/>
    <w:rsid w:val="00DD7BC5"/>
    <w:rsid w:val="00DE0140"/>
    <w:rsid w:val="00DE0166"/>
    <w:rsid w:val="00DE1442"/>
    <w:rsid w:val="00DE1D83"/>
    <w:rsid w:val="00DE22DD"/>
    <w:rsid w:val="00DE2DDB"/>
    <w:rsid w:val="00DE34CF"/>
    <w:rsid w:val="00DE3BDA"/>
    <w:rsid w:val="00DE3E89"/>
    <w:rsid w:val="00DE42C7"/>
    <w:rsid w:val="00DE5939"/>
    <w:rsid w:val="00DE5C41"/>
    <w:rsid w:val="00DE70D9"/>
    <w:rsid w:val="00DE716B"/>
    <w:rsid w:val="00DF09AC"/>
    <w:rsid w:val="00DF1AE3"/>
    <w:rsid w:val="00DF1BD4"/>
    <w:rsid w:val="00DF1D5A"/>
    <w:rsid w:val="00DF1FDE"/>
    <w:rsid w:val="00DF22C0"/>
    <w:rsid w:val="00DF29B6"/>
    <w:rsid w:val="00DF33B2"/>
    <w:rsid w:val="00DF395D"/>
    <w:rsid w:val="00DF4B66"/>
    <w:rsid w:val="00DF52C9"/>
    <w:rsid w:val="00DF5461"/>
    <w:rsid w:val="00DF559E"/>
    <w:rsid w:val="00DF5728"/>
    <w:rsid w:val="00DF580D"/>
    <w:rsid w:val="00DF5828"/>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0DA8"/>
    <w:rsid w:val="00E111CC"/>
    <w:rsid w:val="00E1170D"/>
    <w:rsid w:val="00E11CB2"/>
    <w:rsid w:val="00E122E8"/>
    <w:rsid w:val="00E12A58"/>
    <w:rsid w:val="00E12BD7"/>
    <w:rsid w:val="00E12DA6"/>
    <w:rsid w:val="00E13454"/>
    <w:rsid w:val="00E146FA"/>
    <w:rsid w:val="00E1515B"/>
    <w:rsid w:val="00E15ADA"/>
    <w:rsid w:val="00E16C2D"/>
    <w:rsid w:val="00E171C2"/>
    <w:rsid w:val="00E173DF"/>
    <w:rsid w:val="00E17A6A"/>
    <w:rsid w:val="00E2055E"/>
    <w:rsid w:val="00E20926"/>
    <w:rsid w:val="00E210DF"/>
    <w:rsid w:val="00E2186E"/>
    <w:rsid w:val="00E22033"/>
    <w:rsid w:val="00E221E9"/>
    <w:rsid w:val="00E22983"/>
    <w:rsid w:val="00E22C39"/>
    <w:rsid w:val="00E23074"/>
    <w:rsid w:val="00E23B25"/>
    <w:rsid w:val="00E23BE3"/>
    <w:rsid w:val="00E23E55"/>
    <w:rsid w:val="00E245D6"/>
    <w:rsid w:val="00E2471D"/>
    <w:rsid w:val="00E2498F"/>
    <w:rsid w:val="00E255EE"/>
    <w:rsid w:val="00E2572C"/>
    <w:rsid w:val="00E258E1"/>
    <w:rsid w:val="00E2616C"/>
    <w:rsid w:val="00E261FE"/>
    <w:rsid w:val="00E26D76"/>
    <w:rsid w:val="00E2781F"/>
    <w:rsid w:val="00E27FF6"/>
    <w:rsid w:val="00E300F9"/>
    <w:rsid w:val="00E3050A"/>
    <w:rsid w:val="00E315AB"/>
    <w:rsid w:val="00E31C6C"/>
    <w:rsid w:val="00E31E1F"/>
    <w:rsid w:val="00E3244B"/>
    <w:rsid w:val="00E332C7"/>
    <w:rsid w:val="00E33314"/>
    <w:rsid w:val="00E33433"/>
    <w:rsid w:val="00E336A7"/>
    <w:rsid w:val="00E33B3F"/>
    <w:rsid w:val="00E33EC5"/>
    <w:rsid w:val="00E33FC5"/>
    <w:rsid w:val="00E346B9"/>
    <w:rsid w:val="00E349A7"/>
    <w:rsid w:val="00E34BA6"/>
    <w:rsid w:val="00E3505E"/>
    <w:rsid w:val="00E35295"/>
    <w:rsid w:val="00E35D7A"/>
    <w:rsid w:val="00E36C2B"/>
    <w:rsid w:val="00E370AC"/>
    <w:rsid w:val="00E37AB7"/>
    <w:rsid w:val="00E37B69"/>
    <w:rsid w:val="00E400FB"/>
    <w:rsid w:val="00E40624"/>
    <w:rsid w:val="00E40865"/>
    <w:rsid w:val="00E41214"/>
    <w:rsid w:val="00E41303"/>
    <w:rsid w:val="00E41398"/>
    <w:rsid w:val="00E4193A"/>
    <w:rsid w:val="00E41EA0"/>
    <w:rsid w:val="00E4216A"/>
    <w:rsid w:val="00E423AD"/>
    <w:rsid w:val="00E423D1"/>
    <w:rsid w:val="00E42CBA"/>
    <w:rsid w:val="00E437C8"/>
    <w:rsid w:val="00E43F01"/>
    <w:rsid w:val="00E4431E"/>
    <w:rsid w:val="00E443C9"/>
    <w:rsid w:val="00E44855"/>
    <w:rsid w:val="00E45038"/>
    <w:rsid w:val="00E45186"/>
    <w:rsid w:val="00E451E5"/>
    <w:rsid w:val="00E4673E"/>
    <w:rsid w:val="00E50F1C"/>
    <w:rsid w:val="00E5107E"/>
    <w:rsid w:val="00E511F6"/>
    <w:rsid w:val="00E51605"/>
    <w:rsid w:val="00E51DFA"/>
    <w:rsid w:val="00E52E2D"/>
    <w:rsid w:val="00E531A4"/>
    <w:rsid w:val="00E537F1"/>
    <w:rsid w:val="00E54C5F"/>
    <w:rsid w:val="00E54F7D"/>
    <w:rsid w:val="00E56152"/>
    <w:rsid w:val="00E56166"/>
    <w:rsid w:val="00E563DA"/>
    <w:rsid w:val="00E57AE1"/>
    <w:rsid w:val="00E601C3"/>
    <w:rsid w:val="00E60614"/>
    <w:rsid w:val="00E607B1"/>
    <w:rsid w:val="00E60A89"/>
    <w:rsid w:val="00E60ED3"/>
    <w:rsid w:val="00E60F3F"/>
    <w:rsid w:val="00E61A80"/>
    <w:rsid w:val="00E61DF0"/>
    <w:rsid w:val="00E61F03"/>
    <w:rsid w:val="00E63140"/>
    <w:rsid w:val="00E63334"/>
    <w:rsid w:val="00E63601"/>
    <w:rsid w:val="00E63864"/>
    <w:rsid w:val="00E638E3"/>
    <w:rsid w:val="00E63906"/>
    <w:rsid w:val="00E63C2E"/>
    <w:rsid w:val="00E64132"/>
    <w:rsid w:val="00E64709"/>
    <w:rsid w:val="00E64DB7"/>
    <w:rsid w:val="00E6536E"/>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76C"/>
    <w:rsid w:val="00E77BB4"/>
    <w:rsid w:val="00E800C3"/>
    <w:rsid w:val="00E80376"/>
    <w:rsid w:val="00E8050D"/>
    <w:rsid w:val="00E8065D"/>
    <w:rsid w:val="00E80726"/>
    <w:rsid w:val="00E80B02"/>
    <w:rsid w:val="00E82B06"/>
    <w:rsid w:val="00E83592"/>
    <w:rsid w:val="00E83F85"/>
    <w:rsid w:val="00E848CA"/>
    <w:rsid w:val="00E84E31"/>
    <w:rsid w:val="00E85584"/>
    <w:rsid w:val="00E8575A"/>
    <w:rsid w:val="00E85D29"/>
    <w:rsid w:val="00E86016"/>
    <w:rsid w:val="00E86237"/>
    <w:rsid w:val="00E8659D"/>
    <w:rsid w:val="00E868BD"/>
    <w:rsid w:val="00E86A1C"/>
    <w:rsid w:val="00E86B9F"/>
    <w:rsid w:val="00E87AF9"/>
    <w:rsid w:val="00E9018C"/>
    <w:rsid w:val="00E9072B"/>
    <w:rsid w:val="00E909F5"/>
    <w:rsid w:val="00E91703"/>
    <w:rsid w:val="00E91EE7"/>
    <w:rsid w:val="00E92045"/>
    <w:rsid w:val="00E94672"/>
    <w:rsid w:val="00E94EAA"/>
    <w:rsid w:val="00E9522F"/>
    <w:rsid w:val="00E953A1"/>
    <w:rsid w:val="00E957DE"/>
    <w:rsid w:val="00E95F3D"/>
    <w:rsid w:val="00E968D0"/>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A7AD6"/>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C69"/>
    <w:rsid w:val="00EC5EEA"/>
    <w:rsid w:val="00EC6D71"/>
    <w:rsid w:val="00ED0CC0"/>
    <w:rsid w:val="00ED13D3"/>
    <w:rsid w:val="00ED1B1A"/>
    <w:rsid w:val="00ED1DDC"/>
    <w:rsid w:val="00ED29C6"/>
    <w:rsid w:val="00ED2D35"/>
    <w:rsid w:val="00ED33BD"/>
    <w:rsid w:val="00ED3844"/>
    <w:rsid w:val="00ED4309"/>
    <w:rsid w:val="00ED43EA"/>
    <w:rsid w:val="00ED4B2A"/>
    <w:rsid w:val="00ED4D3C"/>
    <w:rsid w:val="00ED4DA2"/>
    <w:rsid w:val="00ED7347"/>
    <w:rsid w:val="00ED752A"/>
    <w:rsid w:val="00ED7D18"/>
    <w:rsid w:val="00EE08B7"/>
    <w:rsid w:val="00EE11D8"/>
    <w:rsid w:val="00EE1441"/>
    <w:rsid w:val="00EE29FD"/>
    <w:rsid w:val="00EE2D23"/>
    <w:rsid w:val="00EE30EF"/>
    <w:rsid w:val="00EE32E7"/>
    <w:rsid w:val="00EE3759"/>
    <w:rsid w:val="00EE4108"/>
    <w:rsid w:val="00EE4412"/>
    <w:rsid w:val="00EE4496"/>
    <w:rsid w:val="00EE498B"/>
    <w:rsid w:val="00EE4AAA"/>
    <w:rsid w:val="00EE59FB"/>
    <w:rsid w:val="00EE76B2"/>
    <w:rsid w:val="00EE7D7C"/>
    <w:rsid w:val="00EF0422"/>
    <w:rsid w:val="00EF0784"/>
    <w:rsid w:val="00EF0B64"/>
    <w:rsid w:val="00EF1BE4"/>
    <w:rsid w:val="00EF242D"/>
    <w:rsid w:val="00EF37F6"/>
    <w:rsid w:val="00EF3857"/>
    <w:rsid w:val="00EF447F"/>
    <w:rsid w:val="00EF4B71"/>
    <w:rsid w:val="00EF4F35"/>
    <w:rsid w:val="00EF636F"/>
    <w:rsid w:val="00EF6C05"/>
    <w:rsid w:val="00EF72FE"/>
    <w:rsid w:val="00EF7F13"/>
    <w:rsid w:val="00EF7F53"/>
    <w:rsid w:val="00F005C1"/>
    <w:rsid w:val="00F00605"/>
    <w:rsid w:val="00F0084A"/>
    <w:rsid w:val="00F00E9E"/>
    <w:rsid w:val="00F01736"/>
    <w:rsid w:val="00F01FDA"/>
    <w:rsid w:val="00F02C8C"/>
    <w:rsid w:val="00F02DCC"/>
    <w:rsid w:val="00F0317E"/>
    <w:rsid w:val="00F036F5"/>
    <w:rsid w:val="00F03736"/>
    <w:rsid w:val="00F0440D"/>
    <w:rsid w:val="00F04B71"/>
    <w:rsid w:val="00F05103"/>
    <w:rsid w:val="00F05C41"/>
    <w:rsid w:val="00F0625B"/>
    <w:rsid w:val="00F067CD"/>
    <w:rsid w:val="00F06BB5"/>
    <w:rsid w:val="00F07622"/>
    <w:rsid w:val="00F07A72"/>
    <w:rsid w:val="00F07D3E"/>
    <w:rsid w:val="00F10D64"/>
    <w:rsid w:val="00F116C9"/>
    <w:rsid w:val="00F117DD"/>
    <w:rsid w:val="00F11A12"/>
    <w:rsid w:val="00F127DA"/>
    <w:rsid w:val="00F12B32"/>
    <w:rsid w:val="00F133BA"/>
    <w:rsid w:val="00F134DF"/>
    <w:rsid w:val="00F13543"/>
    <w:rsid w:val="00F13830"/>
    <w:rsid w:val="00F13CEC"/>
    <w:rsid w:val="00F13F37"/>
    <w:rsid w:val="00F14778"/>
    <w:rsid w:val="00F148AC"/>
    <w:rsid w:val="00F14CA2"/>
    <w:rsid w:val="00F15331"/>
    <w:rsid w:val="00F153AE"/>
    <w:rsid w:val="00F16ADD"/>
    <w:rsid w:val="00F16B90"/>
    <w:rsid w:val="00F16E7D"/>
    <w:rsid w:val="00F201F0"/>
    <w:rsid w:val="00F20554"/>
    <w:rsid w:val="00F205BB"/>
    <w:rsid w:val="00F207AC"/>
    <w:rsid w:val="00F20E58"/>
    <w:rsid w:val="00F21206"/>
    <w:rsid w:val="00F214E2"/>
    <w:rsid w:val="00F2180F"/>
    <w:rsid w:val="00F21CE0"/>
    <w:rsid w:val="00F224EC"/>
    <w:rsid w:val="00F226A8"/>
    <w:rsid w:val="00F23714"/>
    <w:rsid w:val="00F237FC"/>
    <w:rsid w:val="00F23B69"/>
    <w:rsid w:val="00F23E5D"/>
    <w:rsid w:val="00F25B0F"/>
    <w:rsid w:val="00F25D98"/>
    <w:rsid w:val="00F266D9"/>
    <w:rsid w:val="00F26A74"/>
    <w:rsid w:val="00F27148"/>
    <w:rsid w:val="00F275BB"/>
    <w:rsid w:val="00F300FB"/>
    <w:rsid w:val="00F3051E"/>
    <w:rsid w:val="00F306CA"/>
    <w:rsid w:val="00F3096F"/>
    <w:rsid w:val="00F3103C"/>
    <w:rsid w:val="00F312BD"/>
    <w:rsid w:val="00F31665"/>
    <w:rsid w:val="00F3254F"/>
    <w:rsid w:val="00F343F7"/>
    <w:rsid w:val="00F344D4"/>
    <w:rsid w:val="00F345C6"/>
    <w:rsid w:val="00F34D37"/>
    <w:rsid w:val="00F35116"/>
    <w:rsid w:val="00F358DC"/>
    <w:rsid w:val="00F35C9B"/>
    <w:rsid w:val="00F3684D"/>
    <w:rsid w:val="00F36B8E"/>
    <w:rsid w:val="00F372FF"/>
    <w:rsid w:val="00F37440"/>
    <w:rsid w:val="00F37DCC"/>
    <w:rsid w:val="00F37F5F"/>
    <w:rsid w:val="00F406C3"/>
    <w:rsid w:val="00F418B2"/>
    <w:rsid w:val="00F41E33"/>
    <w:rsid w:val="00F4243F"/>
    <w:rsid w:val="00F42692"/>
    <w:rsid w:val="00F42990"/>
    <w:rsid w:val="00F42B40"/>
    <w:rsid w:val="00F43165"/>
    <w:rsid w:val="00F4528C"/>
    <w:rsid w:val="00F458BA"/>
    <w:rsid w:val="00F45FB1"/>
    <w:rsid w:val="00F46EBB"/>
    <w:rsid w:val="00F470EE"/>
    <w:rsid w:val="00F47230"/>
    <w:rsid w:val="00F47848"/>
    <w:rsid w:val="00F502BA"/>
    <w:rsid w:val="00F51369"/>
    <w:rsid w:val="00F52E78"/>
    <w:rsid w:val="00F52E83"/>
    <w:rsid w:val="00F530F4"/>
    <w:rsid w:val="00F53117"/>
    <w:rsid w:val="00F53151"/>
    <w:rsid w:val="00F5341A"/>
    <w:rsid w:val="00F537EA"/>
    <w:rsid w:val="00F54690"/>
    <w:rsid w:val="00F54FA6"/>
    <w:rsid w:val="00F55629"/>
    <w:rsid w:val="00F56292"/>
    <w:rsid w:val="00F564D2"/>
    <w:rsid w:val="00F57131"/>
    <w:rsid w:val="00F57247"/>
    <w:rsid w:val="00F5741A"/>
    <w:rsid w:val="00F5750F"/>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7FD"/>
    <w:rsid w:val="00F67B12"/>
    <w:rsid w:val="00F71F2F"/>
    <w:rsid w:val="00F7215B"/>
    <w:rsid w:val="00F725AE"/>
    <w:rsid w:val="00F72ED7"/>
    <w:rsid w:val="00F736D4"/>
    <w:rsid w:val="00F73727"/>
    <w:rsid w:val="00F7376A"/>
    <w:rsid w:val="00F73E53"/>
    <w:rsid w:val="00F742A7"/>
    <w:rsid w:val="00F745D5"/>
    <w:rsid w:val="00F74638"/>
    <w:rsid w:val="00F7629D"/>
    <w:rsid w:val="00F77299"/>
    <w:rsid w:val="00F80892"/>
    <w:rsid w:val="00F808AE"/>
    <w:rsid w:val="00F81510"/>
    <w:rsid w:val="00F825CE"/>
    <w:rsid w:val="00F82C03"/>
    <w:rsid w:val="00F830CA"/>
    <w:rsid w:val="00F83B2E"/>
    <w:rsid w:val="00F840D4"/>
    <w:rsid w:val="00F8443A"/>
    <w:rsid w:val="00F847B7"/>
    <w:rsid w:val="00F84968"/>
    <w:rsid w:val="00F8559D"/>
    <w:rsid w:val="00F85BF5"/>
    <w:rsid w:val="00F85D31"/>
    <w:rsid w:val="00F86E38"/>
    <w:rsid w:val="00F87875"/>
    <w:rsid w:val="00F90396"/>
    <w:rsid w:val="00F90A7F"/>
    <w:rsid w:val="00F90AE0"/>
    <w:rsid w:val="00F90CAA"/>
    <w:rsid w:val="00F90D9C"/>
    <w:rsid w:val="00F91060"/>
    <w:rsid w:val="00F9253A"/>
    <w:rsid w:val="00F92F8A"/>
    <w:rsid w:val="00F939CB"/>
    <w:rsid w:val="00F93B6B"/>
    <w:rsid w:val="00F94074"/>
    <w:rsid w:val="00F94B61"/>
    <w:rsid w:val="00F95ED6"/>
    <w:rsid w:val="00F9604D"/>
    <w:rsid w:val="00F9605C"/>
    <w:rsid w:val="00F960A6"/>
    <w:rsid w:val="00F963C0"/>
    <w:rsid w:val="00F971F5"/>
    <w:rsid w:val="00F97290"/>
    <w:rsid w:val="00F97AFD"/>
    <w:rsid w:val="00F97C0C"/>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2ECB"/>
    <w:rsid w:val="00FB328F"/>
    <w:rsid w:val="00FB3C31"/>
    <w:rsid w:val="00FB3D73"/>
    <w:rsid w:val="00FB44E5"/>
    <w:rsid w:val="00FB6386"/>
    <w:rsid w:val="00FB6C26"/>
    <w:rsid w:val="00FB6F06"/>
    <w:rsid w:val="00FB7226"/>
    <w:rsid w:val="00FB72E5"/>
    <w:rsid w:val="00FB7AC6"/>
    <w:rsid w:val="00FB7CE2"/>
    <w:rsid w:val="00FC07CF"/>
    <w:rsid w:val="00FC16F3"/>
    <w:rsid w:val="00FC1990"/>
    <w:rsid w:val="00FC1D46"/>
    <w:rsid w:val="00FC1FEC"/>
    <w:rsid w:val="00FC227E"/>
    <w:rsid w:val="00FC2323"/>
    <w:rsid w:val="00FC2574"/>
    <w:rsid w:val="00FC2A06"/>
    <w:rsid w:val="00FC2A5F"/>
    <w:rsid w:val="00FC2E66"/>
    <w:rsid w:val="00FC331B"/>
    <w:rsid w:val="00FC3E22"/>
    <w:rsid w:val="00FC4320"/>
    <w:rsid w:val="00FC4393"/>
    <w:rsid w:val="00FC54DD"/>
    <w:rsid w:val="00FC58E6"/>
    <w:rsid w:val="00FC593D"/>
    <w:rsid w:val="00FC5CB4"/>
    <w:rsid w:val="00FC5F54"/>
    <w:rsid w:val="00FC640D"/>
    <w:rsid w:val="00FC69B0"/>
    <w:rsid w:val="00FC6C3A"/>
    <w:rsid w:val="00FC709E"/>
    <w:rsid w:val="00FC731E"/>
    <w:rsid w:val="00FD00F4"/>
    <w:rsid w:val="00FD0C6F"/>
    <w:rsid w:val="00FD0E7B"/>
    <w:rsid w:val="00FD1344"/>
    <w:rsid w:val="00FD1615"/>
    <w:rsid w:val="00FD197F"/>
    <w:rsid w:val="00FD1B7F"/>
    <w:rsid w:val="00FD1DBF"/>
    <w:rsid w:val="00FD2F2E"/>
    <w:rsid w:val="00FD2F83"/>
    <w:rsid w:val="00FD2FFC"/>
    <w:rsid w:val="00FD3503"/>
    <w:rsid w:val="00FD3AB5"/>
    <w:rsid w:val="00FD4403"/>
    <w:rsid w:val="00FD4C17"/>
    <w:rsid w:val="00FD4F64"/>
    <w:rsid w:val="00FD4FFB"/>
    <w:rsid w:val="00FD53C6"/>
    <w:rsid w:val="00FD5457"/>
    <w:rsid w:val="00FD6006"/>
    <w:rsid w:val="00FD6D61"/>
    <w:rsid w:val="00FD71D9"/>
    <w:rsid w:val="00FD730B"/>
    <w:rsid w:val="00FD779D"/>
    <w:rsid w:val="00FD7DA0"/>
    <w:rsid w:val="00FE00CC"/>
    <w:rsid w:val="00FE02EF"/>
    <w:rsid w:val="00FE038A"/>
    <w:rsid w:val="00FE03B0"/>
    <w:rsid w:val="00FE1359"/>
    <w:rsid w:val="00FE139E"/>
    <w:rsid w:val="00FE1EA1"/>
    <w:rsid w:val="00FE1ECC"/>
    <w:rsid w:val="00FE212B"/>
    <w:rsid w:val="00FE26BB"/>
    <w:rsid w:val="00FE3046"/>
    <w:rsid w:val="00FE350B"/>
    <w:rsid w:val="00FE388D"/>
    <w:rsid w:val="00FE3B51"/>
    <w:rsid w:val="00FE47D6"/>
    <w:rsid w:val="00FE524B"/>
    <w:rsid w:val="00FE5907"/>
    <w:rsid w:val="00FE5E34"/>
    <w:rsid w:val="00FE6479"/>
    <w:rsid w:val="00FE6521"/>
    <w:rsid w:val="00FE7762"/>
    <w:rsid w:val="00FE7BF3"/>
    <w:rsid w:val="00FF0CCB"/>
    <w:rsid w:val="00FF0E03"/>
    <w:rsid w:val="00FF0FCB"/>
    <w:rsid w:val="00FF1115"/>
    <w:rsid w:val="00FF1A26"/>
    <w:rsid w:val="00FF2E57"/>
    <w:rsid w:val="00FF303F"/>
    <w:rsid w:val="00FF4565"/>
    <w:rsid w:val="00FF523F"/>
    <w:rsid w:val="00FF56F4"/>
    <w:rsid w:val="00FF5B7B"/>
    <w:rsid w:val="00FF5BD8"/>
    <w:rsid w:val="00FF5D38"/>
    <w:rsid w:val="00FF60C9"/>
    <w:rsid w:val="00FF6A0A"/>
    <w:rsid w:val="00FF6FCB"/>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D8A"/>
    <w:pPr>
      <w:overflowPunct w:val="0"/>
      <w:autoSpaceDE w:val="0"/>
      <w:autoSpaceDN w:val="0"/>
      <w:adjustRightInd w:val="0"/>
      <w:spacing w:after="180"/>
      <w:textAlignment w:val="baseline"/>
    </w:pPr>
    <w:rPr>
      <w:rFonts w:ascii="Times New Roman" w:eastAsia="SimSun" w:hAnsi="Times New Roman" w:cs="Times New Roman"/>
      <w:lang w:val="en-GB"/>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pPr>
  </w:style>
  <w:style w:type="paragraph" w:customStyle="1" w:styleId="FP">
    <w:name w:val="FP"/>
    <w:basedOn w:val="Normal"/>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pPr>
    <w:rPr>
      <w:noProof/>
    </w:rPr>
  </w:style>
  <w:style w:type="paragraph" w:customStyle="1" w:styleId="TH">
    <w:name w:val="TH"/>
    <w:basedOn w:val="Normal"/>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rsid w:val="00E171C2"/>
    <w:rPr>
      <w:color w:val="FF0000"/>
    </w:rPr>
  </w:style>
  <w:style w:type="paragraph" w:styleId="List">
    <w:name w:val="List"/>
    <w:basedOn w:val="Normal"/>
    <w:link w:val="ListChar"/>
    <w:rsid w:val="00E171C2"/>
    <w:pPr>
      <w:ind w:left="568" w:hanging="284"/>
    </w:p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Cambria Math" w:hAnsi="Cambria Math" w:cs="Cambria Math"/>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outlineLvl w:val="0"/>
    </w:pPr>
    <w:rPr>
      <w:rFonts w:ascii="CG Times (WN)" w:hAnsi="CG Times (WN)"/>
      <w:b/>
      <w:bCs/>
      <w:kern w:val="28"/>
      <w:sz w:val="32"/>
      <w:szCs w:val="32"/>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pPr>
    <w:rPr>
      <w:rFonts w:ascii="Tahoma" w:hAnsi="Tahoma" w:cs="Tahoma"/>
      <w:sz w:val="24"/>
      <w:szCs w:val="24"/>
      <w:lang w:val="en-US"/>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Tahoma" w:hAnsi="Tahoma" w:cs="MS LineDraw"/>
      <w:kern w:val="2"/>
      <w:sz w:val="24"/>
      <w:lang w:val="en-US"/>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MapInfo Weather"/>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Normal"/>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pPr>
    <w:rPr>
      <w:sz w:val="24"/>
      <w:szCs w:val="24"/>
      <w:lang w:val="en-US"/>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rPr>
      <w:rFonts w:eastAsia="DengXian"/>
      <w:i/>
      <w:color w:val="0000FF"/>
      <w:lang w:eastAsia="en-GB"/>
    </w:rPr>
  </w:style>
  <w:style w:type="paragraph" w:customStyle="1" w:styleId="INDENT2">
    <w:name w:val="INDENT2"/>
    <w:basedOn w:val="Normal"/>
    <w:rsid w:val="009E7AA4"/>
    <w:pPr>
      <w:ind w:left="1135" w:hanging="284"/>
    </w:pPr>
    <w:rPr>
      <w:rFonts w:eastAsia="DengXian"/>
      <w:lang w:eastAsia="en-GB"/>
    </w:rPr>
  </w:style>
  <w:style w:type="paragraph" w:customStyle="1" w:styleId="SpecText">
    <w:name w:val="SpecText"/>
    <w:basedOn w:val="Normal"/>
    <w:rsid w:val="009E7AA4"/>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pPr>
    <w:rPr>
      <w:rFonts w:eastAsia="MS Mincho"/>
      <w:b/>
      <w:i/>
      <w:sz w:val="26"/>
    </w:rPr>
  </w:style>
  <w:style w:type="paragraph" w:customStyle="1" w:styleId="INDENT1">
    <w:name w:val="INDENT1"/>
    <w:basedOn w:val="Normal"/>
    <w:rsid w:val="009E7AA4"/>
    <w:pPr>
      <w:ind w:left="851"/>
    </w:pPr>
    <w:rPr>
      <w:rFonts w:eastAsia="MS Mincho"/>
    </w:rPr>
  </w:style>
  <w:style w:type="paragraph" w:customStyle="1" w:styleId="INDENT3">
    <w:name w:val="INDENT3"/>
    <w:basedOn w:val="Normal"/>
    <w:rsid w:val="009E7AA4"/>
    <w:pPr>
      <w:ind w:left="1701" w:hanging="567"/>
    </w:pPr>
    <w:rPr>
      <w:rFonts w:eastAsia="MS Mincho"/>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E7AA4"/>
    <w:pPr>
      <w:keepNext/>
      <w:keepLines/>
    </w:pPr>
    <w:rPr>
      <w:rFonts w:eastAsia="MS Mincho"/>
      <w:b/>
    </w:rPr>
  </w:style>
  <w:style w:type="paragraph" w:customStyle="1" w:styleId="CouvRecTitle">
    <w:name w:val="Couv Rec Title"/>
    <w:basedOn w:val="Normal"/>
    <w:rsid w:val="009E7AA4"/>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9E7AA4"/>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pPr>
    <w:rPr>
      <w:rFonts w:ascii="Arial" w:eastAsia="MS Mincho" w:hAnsi="Arial"/>
      <w:sz w:val="22"/>
      <w:lang w:val="en-US"/>
    </w:rPr>
  </w:style>
  <w:style w:type="paragraph" w:styleId="BodyTextIndent">
    <w:name w:val="Body Text Indent"/>
    <w:basedOn w:val="Normal"/>
    <w:link w:val="BodyTextIndentChar"/>
    <w:rsid w:val="009E7AA4"/>
    <w:pPr>
      <w:spacing w:after="120"/>
      <w:ind w:left="283"/>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pPr>
    <w:rPr>
      <w:rFonts w:ascii="Arial" w:eastAsia="MS Mincho" w:hAnsi="Arial"/>
      <w:szCs w:val="22"/>
    </w:rPr>
  </w:style>
  <w:style w:type="paragraph" w:customStyle="1" w:styleId="BalloonText2">
    <w:name w:val="Balloon Text2"/>
    <w:basedOn w:val="Normal"/>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rPr>
      <w:rFonts w:ascii="Arial" w:eastAsia="DengXian"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pPr>
    <w:rPr>
      <w:kern w:val="2"/>
      <w:sz w:val="21"/>
      <w:szCs w:val="24"/>
      <w:lang w:val="en-US"/>
    </w:rPr>
  </w:style>
  <w:style w:type="paragraph" w:customStyle="1" w:styleId="textintend1">
    <w:name w:val="text intend 1"/>
    <w:basedOn w:val="Normal"/>
    <w:rsid w:val="009E7AA4"/>
    <w:pPr>
      <w:tabs>
        <w:tab w:val="left" w:pos="992"/>
      </w:tabs>
      <w:spacing w:after="120"/>
      <w:ind w:left="567" w:hanging="283"/>
      <w:jc w:val="both"/>
    </w:pPr>
    <w:rPr>
      <w:rFonts w:eastAsia="MS Mincho"/>
      <w:sz w:val="24"/>
      <w:lang w:val="en-US"/>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character" w:customStyle="1" w:styleId="14">
    <w:name w:val="未处理的提及1"/>
    <w:basedOn w:val="DefaultParagraphFont"/>
    <w:uiPriority w:val="99"/>
    <w:semiHidden/>
    <w:unhideWhenUsed/>
    <w:rsid w:val="00CB3546"/>
    <w:rPr>
      <w:color w:val="605E5C"/>
      <w:shd w:val="clear" w:color="auto" w:fill="E1DFDD"/>
    </w:rPr>
  </w:style>
  <w:style w:type="table" w:customStyle="1" w:styleId="5">
    <w:name w:val="网格型5"/>
    <w:basedOn w:val="TableNormal"/>
    <w:next w:val="TableGrid"/>
    <w:rsid w:val="00D51D3D"/>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rsid w:val="003223AE"/>
    <w:pPr>
      <w:tabs>
        <w:tab w:val="right" w:pos="9781"/>
      </w:tabs>
    </w:pPr>
    <w:rPr>
      <w:rFonts w:ascii="Arial" w:eastAsia="SimSun" w:hAnsi="Arial" w:cs="Times New Roma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6650232">
      <w:bodyDiv w:val="1"/>
      <w:marLeft w:val="0"/>
      <w:marRight w:val="0"/>
      <w:marTop w:val="0"/>
      <w:marBottom w:val="0"/>
      <w:divBdr>
        <w:top w:val="none" w:sz="0" w:space="0" w:color="auto"/>
        <w:left w:val="none" w:sz="0" w:space="0" w:color="auto"/>
        <w:bottom w:val="none" w:sz="0" w:space="0" w:color="auto"/>
        <w:right w:val="none" w:sz="0" w:space="0" w:color="auto"/>
      </w:divBdr>
    </w:div>
    <w:div w:id="170992477">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6562831">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32531733">
      <w:bodyDiv w:val="1"/>
      <w:marLeft w:val="0"/>
      <w:marRight w:val="0"/>
      <w:marTop w:val="0"/>
      <w:marBottom w:val="0"/>
      <w:divBdr>
        <w:top w:val="none" w:sz="0" w:space="0" w:color="auto"/>
        <w:left w:val="none" w:sz="0" w:space="0" w:color="auto"/>
        <w:bottom w:val="none" w:sz="0" w:space="0" w:color="auto"/>
        <w:right w:val="none" w:sz="0" w:space="0" w:color="auto"/>
      </w:divBdr>
    </w:div>
    <w:div w:id="833379954">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861521">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49947597">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86427-BC75-498F-A14B-63294E39DBE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Pages>
  <Words>216</Words>
  <Characters>1234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6</cp:revision>
  <dcterms:created xsi:type="dcterms:W3CDTF">2025-02-18T17:37:00Z</dcterms:created>
  <dcterms:modified xsi:type="dcterms:W3CDTF">2025-02-19T15:40:00Z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(3)IJmuv37GHoyozAg4OqrGKDfe5XexL60gz7KujT97UkKuRfltia1F48ixSPuw7r3xrzpsQ1t5
Y9AoTnhdYscsGhdm0xmB91DtcqN1WLq+8oSGzoSCSr/DItti9SSQ5T5zs9/aYio34/Rcdu0g
WWPTeIhk0sX+QKScRI0aQFbCH/L5bf6KgRfucfF3RE/0u01EG0900Eolg08jOeo5I8CPsp7K
ATFHS6SIbyNYUkjE/n</vt:lpwstr>
  </property>
  <property fmtid="{D5CDD505-2E9C-101B-9397-08002B2CF9AE}" pid="4" name="_2015_ms_pID_7253431">
    <vt:lpwstr>q3Sr2+WSW8QXB7sctkbxEJB7n80foNOkowV2Ojp+rCFHnz9Z2JHMfh
UI12aGDafhy5kjxyx69+UR3uMQzZ2CyzvdsfFvowXkD3uu2Lsap32WguZYaaiG6FapBS7SS9
tatPzKMq8nJBXgUQOUwgeLIQu9jPz9Td6DM/zrSfEbMJvmuyr3TducJu22zjPLaH6pBSXSyq
HdoR5a5dueG+but8913wgfJWMPrWMzUFRZ3j</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1736988906</vt:lpwstr>
  </property>
</Properties>
</file>