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B7362" w14:textId="6F06636E" w:rsidR="00A40653" w:rsidRDefault="00A40653" w:rsidP="00E613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  <w:t>R3-24</w:t>
      </w:r>
      <w:r w:rsidR="00CB0E4D">
        <w:rPr>
          <w:b/>
          <w:i/>
          <w:noProof/>
          <w:sz w:val="28"/>
        </w:rPr>
        <w:t>7745</w:t>
      </w:r>
    </w:p>
    <w:p w14:paraId="45A66A37" w14:textId="77777777" w:rsidR="00A40653" w:rsidRDefault="00A40653" w:rsidP="00A40653">
      <w:pPr>
        <w:pStyle w:val="CRCoverPage"/>
        <w:outlineLvl w:val="0"/>
        <w:rPr>
          <w:b/>
          <w:noProof/>
          <w:sz w:val="24"/>
        </w:rPr>
      </w:pPr>
      <w:r w:rsidRPr="00841F8D">
        <w:rPr>
          <w:b/>
          <w:noProof/>
          <w:sz w:val="24"/>
        </w:rPr>
        <w:t>Orlando, FL,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1AE9C95" w:rsidR="00801B59" w:rsidRPr="00410371" w:rsidRDefault="00CC2D5C" w:rsidP="00AE74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0453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3E731EF6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E2687A">
              <w:rPr>
                <w:rFonts w:eastAsia="Yu Mincho"/>
                <w:b/>
                <w:sz w:val="28"/>
              </w:rPr>
              <w:t>7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10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2B9B626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2B39D46C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E2687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086996A8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E66013">
              <w:rPr>
                <w:rFonts w:eastAsia="Yu Mincho"/>
              </w:rPr>
              <w:t>1</w:t>
            </w:r>
            <w:r w:rsidR="00130B60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D64854">
              <w:rPr>
                <w:rFonts w:eastAsia="Yu Mincho"/>
              </w:rPr>
              <w:t>1</w:t>
            </w:r>
            <w:r w:rsidR="00130B60">
              <w:rPr>
                <w:rFonts w:eastAsia="Yu Mincho"/>
              </w:rPr>
              <w:t>8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4C58CB4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E2687A">
              <w:rPr>
                <w:rFonts w:eastAsia="Yu Mincho"/>
              </w:rPr>
              <w:t>7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4273C30A" w:rsidR="004C0644" w:rsidRPr="00601291" w:rsidRDefault="00773F8E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TS/TR ... CR ...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1" w:name="_Toc162964597"/>
      <w:bookmarkStart w:id="2" w:name="_Toc171672427"/>
      <w:bookmarkStart w:id="3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4" w:name="_Toc43234893"/>
      <w:bookmarkStart w:id="5" w:name="_Toc43242685"/>
      <w:bookmarkStart w:id="6" w:name="_Toc46328550"/>
      <w:bookmarkStart w:id="7" w:name="_Toc52580188"/>
      <w:bookmarkStart w:id="8" w:name="_Toc162975159"/>
    </w:p>
    <w:bookmarkEnd w:id="4"/>
    <w:bookmarkEnd w:id="5"/>
    <w:bookmarkEnd w:id="6"/>
    <w:bookmarkEnd w:id="7"/>
    <w:bookmarkEnd w:id="8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9" w:name="_Toc13919126"/>
      <w:bookmarkStart w:id="10" w:name="_Toc29391491"/>
      <w:bookmarkStart w:id="11" w:name="_Toc36560522"/>
      <w:bookmarkStart w:id="12" w:name="_Toc45104759"/>
      <w:bookmarkStart w:id="13" w:name="_Toc45883242"/>
      <w:bookmarkStart w:id="14" w:name="_Toc51763523"/>
      <w:bookmarkStart w:id="15" w:name="_Toc52266337"/>
      <w:bookmarkStart w:id="16" w:name="_Toc64445115"/>
      <w:bookmarkStart w:id="17" w:name="_Toc73980474"/>
      <w:bookmarkStart w:id="18" w:name="_Toc88651170"/>
      <w:bookmarkStart w:id="19" w:name="_Toc98351710"/>
      <w:bookmarkStart w:id="20" w:name="_Toc98748008"/>
      <w:bookmarkStart w:id="21" w:name="_Toc105704395"/>
      <w:bookmarkStart w:id="22" w:name="_Toc106108513"/>
      <w:bookmarkStart w:id="23" w:name="_Toc107829485"/>
      <w:bookmarkStart w:id="24" w:name="_Toc112703244"/>
      <w:bookmarkStart w:id="25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CB0E4D" w:rsidP="00A33AC6">
      <w:pPr>
        <w:pStyle w:val="TH"/>
        <w:rPr>
          <w:lang w:eastAsia="zh-CN"/>
        </w:rPr>
      </w:pPr>
      <w:r>
        <w:rPr>
          <w:noProof/>
        </w:rPr>
      </w:r>
      <w:r w:rsidR="00CB0E4D"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6pt;height:326.7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92555542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6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6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proofErr w:type="spellStart"/>
      <w:r w:rsidRPr="00B8401F">
        <w:rPr>
          <w:i/>
        </w:rPr>
        <w:t>RRCSetupRequest</w:t>
      </w:r>
      <w:proofErr w:type="spellEnd"/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</w:t>
      </w:r>
      <w:proofErr w:type="gramEnd"/>
      <w:r>
        <w:rPr>
          <w:lang w:eastAsia="zh-CN"/>
        </w:rPr>
        <w:t xml:space="preserve">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7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28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1"/>
    <w:bookmarkEnd w:id="2"/>
    <w:bookmarkEnd w:id="3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FC471" w14:textId="77777777" w:rsidR="00347837" w:rsidRDefault="00347837">
      <w:r>
        <w:separator/>
      </w:r>
    </w:p>
  </w:endnote>
  <w:endnote w:type="continuationSeparator" w:id="0">
    <w:p w14:paraId="6CE872C5" w14:textId="77777777" w:rsidR="00347837" w:rsidRDefault="0034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F70D8" w14:textId="77777777" w:rsidR="00347837" w:rsidRDefault="00347837">
      <w:r>
        <w:separator/>
      </w:r>
    </w:p>
  </w:footnote>
  <w:footnote w:type="continuationSeparator" w:id="0">
    <w:p w14:paraId="38CC6BB7" w14:textId="77777777" w:rsidR="00347837" w:rsidRDefault="0034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7A65"/>
    <w:rsid w:val="001C38B1"/>
    <w:rsid w:val="001E41F3"/>
    <w:rsid w:val="001E52CD"/>
    <w:rsid w:val="001F25E2"/>
    <w:rsid w:val="002138C0"/>
    <w:rsid w:val="002251A3"/>
    <w:rsid w:val="00234716"/>
    <w:rsid w:val="00251B2E"/>
    <w:rsid w:val="0026004D"/>
    <w:rsid w:val="002640DD"/>
    <w:rsid w:val="00275A27"/>
    <w:rsid w:val="00275D12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13C3D"/>
    <w:rsid w:val="004231F6"/>
    <w:rsid w:val="004242F1"/>
    <w:rsid w:val="004254EE"/>
    <w:rsid w:val="00460E93"/>
    <w:rsid w:val="0046161A"/>
    <w:rsid w:val="004704C9"/>
    <w:rsid w:val="00483F59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565B"/>
    <w:rsid w:val="007F7259"/>
    <w:rsid w:val="00801B59"/>
    <w:rsid w:val="008040A8"/>
    <w:rsid w:val="00812B5A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4ACC"/>
    <w:rsid w:val="008D3CCC"/>
    <w:rsid w:val="008D4D18"/>
    <w:rsid w:val="008F3789"/>
    <w:rsid w:val="008F686C"/>
    <w:rsid w:val="009105F3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E3297"/>
    <w:rsid w:val="009F734F"/>
    <w:rsid w:val="00A246B6"/>
    <w:rsid w:val="00A33AC6"/>
    <w:rsid w:val="00A34E3C"/>
    <w:rsid w:val="00A40653"/>
    <w:rsid w:val="00A47E70"/>
    <w:rsid w:val="00A50CF0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AE743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B0E4D"/>
    <w:rsid w:val="00CC2D5C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854"/>
    <w:rsid w:val="00D64A39"/>
    <w:rsid w:val="00D66520"/>
    <w:rsid w:val="00D836EB"/>
    <w:rsid w:val="00D84AE9"/>
    <w:rsid w:val="00D9124E"/>
    <w:rsid w:val="00DA4441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450BC"/>
    <w:rsid w:val="00E55DD6"/>
    <w:rsid w:val="00E61333"/>
    <w:rsid w:val="00E66013"/>
    <w:rsid w:val="00E850A7"/>
    <w:rsid w:val="00E87651"/>
    <w:rsid w:val="00EB09B7"/>
    <w:rsid w:val="00EE65FF"/>
    <w:rsid w:val="00EE75DC"/>
    <w:rsid w:val="00EE7D7C"/>
    <w:rsid w:val="00F06EF5"/>
    <w:rsid w:val="00F1547A"/>
    <w:rsid w:val="00F25D98"/>
    <w:rsid w:val="00F300FB"/>
    <w:rsid w:val="00F464D1"/>
    <w:rsid w:val="00F5359C"/>
    <w:rsid w:val="00F6614B"/>
    <w:rsid w:val="00F75CCF"/>
    <w:rsid w:val="00F85313"/>
    <w:rsid w:val="00F94423"/>
    <w:rsid w:val="00FA0BB0"/>
    <w:rsid w:val="00FA16FF"/>
    <w:rsid w:val="00FB239C"/>
    <w:rsid w:val="00FB273C"/>
    <w:rsid w:val="00FB6386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D266-1D18-4375-81D4-760970156C46}">
  <ds:schemaRefs>
    <ds:schemaRef ds:uri="2f282d3b-eb4a-4b09-b61f-b9593442e286"/>
    <ds:schemaRef ds:uri="http://schemas.openxmlformats.org/package/2006/metadata/core-properties"/>
    <ds:schemaRef ds:uri="http://www.w3.org/XML/1998/namespace"/>
    <ds:schemaRef ds:uri="http://purl.org/dc/terms/"/>
    <ds:schemaRef ds:uri="d8762117-8292-4133-b1c7-eab5c6487cfd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sharepoint/v3"/>
    <ds:schemaRef ds:uri="http://schemas.microsoft.com/office/infopath/2007/PartnerControls"/>
    <ds:schemaRef ds:uri="9b239327-9e80-40e4-b1b7-4394fed77a3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3</Pages>
  <Words>675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2024-11-07T17:44:00Z</dcterms:created>
  <dcterms:modified xsi:type="dcterms:W3CDTF">2024-11-08T06:19:00Z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