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0C20D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A2697E" w:rsidRPr="00A2697E">
        <w:rPr>
          <w:b/>
          <w:noProof/>
          <w:sz w:val="28"/>
        </w:rPr>
        <w:t>R3-240466</w:t>
      </w:r>
    </w:p>
    <w:p w14:paraId="7CB45193" w14:textId="6E4D0A5F" w:rsidR="001E41F3" w:rsidRPr="00FB5725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96F29">
        <w:rPr>
          <w:b/>
          <w:noProof/>
          <w:sz w:val="24"/>
        </w:rPr>
        <w:t>Athens, GR, 26 Feb – 01 Mar, 202</w:t>
      </w:r>
      <w:r w:rsidR="00EE1588">
        <w:rPr>
          <w:b/>
          <w:noProof/>
          <w:sz w:val="24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03176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</w:t>
            </w:r>
            <w:r w:rsidR="00DB45C5">
              <w:rPr>
                <w:b/>
                <w:noProof/>
                <w:sz w:val="28"/>
              </w:rPr>
              <w:t>6</w:t>
            </w:r>
            <w:r w:rsidRPr="00B067A2">
              <w:rPr>
                <w:b/>
                <w:noProof/>
                <w:sz w:val="28"/>
              </w:rPr>
              <w:t>.4</w:t>
            </w:r>
            <w:r w:rsidR="005E6F56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75F18" w:rsidR="001E41F3" w:rsidRPr="00410371" w:rsidRDefault="00A2697E" w:rsidP="00547111">
            <w:pPr>
              <w:pStyle w:val="CRCoverPage"/>
              <w:spacing w:after="0"/>
              <w:rPr>
                <w:noProof/>
              </w:rPr>
            </w:pPr>
            <w:r>
              <w:t>1772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2B5BB" w:rsidR="001E41F3" w:rsidRPr="005E6F56" w:rsidRDefault="005E6F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val="en-US"/>
              </w:rPr>
              <w:t xml:space="preserve"> on RACH Optim</w:t>
            </w:r>
            <w:r w:rsidR="009A6A85"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sation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6B78A" w:rsidR="001E41F3" w:rsidRDefault="001C6CF5">
            <w:pPr>
              <w:pStyle w:val="CRCoverPage"/>
              <w:spacing w:after="0"/>
              <w:ind w:left="100"/>
              <w:rPr>
                <w:noProof/>
              </w:rPr>
            </w:pPr>
            <w:r w:rsidRPr="001C6CF5">
              <w:rPr>
                <w:noProof/>
              </w:rPr>
              <w:t>Huawei, Deutsche Telekom,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FBE42" w:rsidR="001E41F3" w:rsidRDefault="009A6A85">
            <w:pPr>
              <w:pStyle w:val="CRCoverPage"/>
              <w:spacing w:after="0"/>
              <w:ind w:left="100"/>
              <w:rPr>
                <w:noProof/>
              </w:rPr>
            </w:pPr>
            <w:r w:rsidRPr="009A6A85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15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26149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00B2" w14:textId="4C0378C7" w:rsidR="009E26E7" w:rsidRPr="009E26E7" w:rsidRDefault="009E26E7" w:rsidP="009E26E7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The 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 is defined as </w:t>
            </w:r>
            <w:r>
              <w:rPr>
                <w:rFonts w:eastAsia="等线"/>
                <w:i/>
                <w:lang w:eastAsia="ja-JP"/>
              </w:rPr>
              <w:t xml:space="preserve">CellIdListNR </w:t>
            </w:r>
            <w:r>
              <w:rPr>
                <w:rFonts w:eastAsia="等线"/>
                <w:lang w:eastAsia="ja-JP"/>
              </w:rPr>
              <w:t xml:space="preserve">IE in RRC protocol, not </w:t>
            </w:r>
            <w:proofErr w:type="spellStart"/>
            <w:r w:rsidRPr="009E26E7">
              <w:rPr>
                <w:rFonts w:eastAsia="等线"/>
                <w:i/>
                <w:lang w:eastAsia="ja-JP"/>
              </w:rPr>
              <w:t>PScellListNR</w:t>
            </w:r>
            <w:proofErr w:type="spellEnd"/>
            <w:r>
              <w:rPr>
                <w:rFonts w:eastAsia="等线"/>
                <w:i/>
                <w:lang w:eastAsia="ja-JP"/>
              </w:rPr>
              <w:t>.</w:t>
            </w:r>
          </w:p>
          <w:p w14:paraId="708AA7DE" w14:textId="502980E2" w:rsidR="00074A8D" w:rsidRPr="00DB45C5" w:rsidRDefault="00074A8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0770B" w:rsidR="00231F4F" w:rsidRPr="00231F4F" w:rsidRDefault="00231F4F" w:rsidP="00631950">
            <w:pPr>
              <w:pStyle w:val="CRCoverPage"/>
              <w:snapToGrid w:val="0"/>
              <w:spacing w:after="0"/>
              <w:ind w:left="102"/>
            </w:pPr>
            <w:bookmarkStart w:id="2" w:name="OLE_LINK20"/>
            <w:bookmarkStart w:id="3" w:name="OLE_LINK21"/>
            <w:r w:rsidRPr="00231F4F">
              <w:t xml:space="preserve"> </w:t>
            </w:r>
            <w:bookmarkEnd w:id="2"/>
            <w:bookmarkEnd w:id="3"/>
            <w:r w:rsidR="009E26E7">
              <w:rPr>
                <w:lang w:eastAsia="zh-CN"/>
              </w:rPr>
              <w:t>Correct the referred IE name to the correct one to align to RRC.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49CE1" w:rsidR="001E41F3" w:rsidRDefault="009E26E7">
            <w:pPr>
              <w:pStyle w:val="CRCoverPage"/>
              <w:spacing w:after="0"/>
              <w:ind w:left="100"/>
            </w:pPr>
            <w:r>
              <w:t>An reference error exists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F4F39" w:rsidR="001E41F3" w:rsidRDefault="00DB45C5">
            <w:pPr>
              <w:pStyle w:val="CRCoverPage"/>
              <w:spacing w:after="0"/>
              <w:ind w:left="100"/>
              <w:rPr>
                <w:noProof/>
              </w:rPr>
            </w:pPr>
            <w:r w:rsidRPr="00DB45C5">
              <w:rPr>
                <w:lang w:eastAsia="zh-CN"/>
              </w:rPr>
              <w:t>9.1.2.50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4BCD23" w:rsidR="001E41F3" w:rsidRDefault="007621D6">
      <w:pPr>
        <w:rPr>
          <w:noProof/>
          <w:highlight w:val="yellow"/>
          <w:lang w:eastAsia="zh-CN"/>
        </w:rPr>
      </w:pPr>
      <w:bookmarkStart w:id="4" w:name="OLE_LINK1"/>
      <w:bookmarkStart w:id="5" w:name="OLE_LINK2"/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7E1AABE9" w14:textId="77777777" w:rsidR="00DB45C5" w:rsidRDefault="00DB45C5" w:rsidP="00DB45C5">
      <w:pPr>
        <w:pStyle w:val="4"/>
        <w:keepNext w:val="0"/>
        <w:keepLines w:val="0"/>
        <w:widowControl w:val="0"/>
        <w:rPr>
          <w:szCs w:val="24"/>
          <w:lang w:eastAsia="zh-CN"/>
        </w:rPr>
      </w:pPr>
      <w:bookmarkStart w:id="6" w:name="_Toc155893640"/>
      <w:bookmarkStart w:id="7" w:name="_Toc113840026"/>
      <w:bookmarkStart w:id="8" w:name="_Toc106130875"/>
      <w:bookmarkStart w:id="9" w:name="_Toc105523331"/>
      <w:bookmarkStart w:id="10" w:name="_Toc98882795"/>
      <w:bookmarkEnd w:id="4"/>
      <w:bookmarkEnd w:id="5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50</w:t>
      </w:r>
      <w:r>
        <w:tab/>
      </w:r>
      <w:r>
        <w:rPr>
          <w:lang w:eastAsia="zh-CN"/>
        </w:rPr>
        <w:t>ACCESS AND MOBILITY INDICATION</w:t>
      </w:r>
      <w:bookmarkEnd w:id="6"/>
      <w:bookmarkEnd w:id="7"/>
      <w:bookmarkEnd w:id="8"/>
      <w:bookmarkEnd w:id="9"/>
      <w:bookmarkEnd w:id="10"/>
    </w:p>
    <w:p w14:paraId="60420DF7" w14:textId="77777777" w:rsidR="00DB45C5" w:rsidRDefault="00DB45C5" w:rsidP="00DB45C5">
      <w:pPr>
        <w:widowControl w:val="0"/>
        <w:rPr>
          <w:lang w:eastAsia="ko-KR"/>
        </w:rPr>
      </w:pPr>
      <w:r>
        <w:t xml:space="preserve">This message is sent by </w:t>
      </w:r>
      <w:r>
        <w:rPr>
          <w:lang w:eastAsia="zh-CN"/>
        </w:rPr>
        <w:t>the</w:t>
      </w:r>
      <w:r>
        <w:t xml:space="preserve"> </w:t>
      </w:r>
      <w:proofErr w:type="spellStart"/>
      <w:r>
        <w:t>eNB</w:t>
      </w:r>
      <w:proofErr w:type="spellEnd"/>
      <w:r>
        <w:t xml:space="preserve"> to </w:t>
      </w:r>
      <w:r>
        <w:rPr>
          <w:lang w:eastAsia="zh-CN"/>
        </w:rPr>
        <w:t>the</w:t>
      </w:r>
      <w:r>
        <w:t xml:space="preserve">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/</w:t>
      </w:r>
      <w:proofErr w:type="spellStart"/>
      <w:r>
        <w:t>en-gNB</w:t>
      </w:r>
      <w:proofErr w:type="spellEnd"/>
      <w:r>
        <w:t xml:space="preserve"> to transfer access and mobility related information.</w:t>
      </w:r>
    </w:p>
    <w:p w14:paraId="611EB48A" w14:textId="77777777" w:rsidR="00DB45C5" w:rsidRDefault="00DB45C5" w:rsidP="00DB45C5">
      <w:pPr>
        <w:widowControl w:val="0"/>
        <w:rPr>
          <w:lang w:val="fr-FR"/>
        </w:rPr>
      </w:pPr>
      <w:r>
        <w:rPr>
          <w:lang w:val="fr-FR"/>
        </w:rPr>
        <w:t xml:space="preserve">Direction: eNB </w:t>
      </w:r>
      <w:r>
        <w:sym w:font="Symbol" w:char="F0AE"/>
      </w:r>
      <w:r>
        <w:rPr>
          <w:lang w:val="fr-FR"/>
        </w:rPr>
        <w:t xml:space="preserve"> en-gNB</w:t>
      </w:r>
      <w:r>
        <w:rPr>
          <w:lang w:val="fr-FR" w:eastAsia="zh-CN"/>
        </w:rPr>
        <w:t>, eNB</w:t>
      </w:r>
      <w:r>
        <w:rPr>
          <w:vertAlign w:val="subscript"/>
          <w:lang w:val="fr-FR" w:eastAsia="zh-CN"/>
        </w:rPr>
        <w:t>1</w:t>
      </w:r>
      <w:r>
        <w:rPr>
          <w:lang w:val="fr-FR"/>
        </w:rPr>
        <w:t xml:space="preserve"> </w:t>
      </w:r>
      <w:r>
        <w:sym w:font="Symbol" w:char="F0AE"/>
      </w:r>
      <w:r>
        <w:rPr>
          <w:lang w:val="fr-FR"/>
        </w:rPr>
        <w:t xml:space="preserve"> eNB</w:t>
      </w:r>
      <w:r>
        <w:rPr>
          <w:vertAlign w:val="subscript"/>
          <w:lang w:val="fr-FR" w:eastAsia="zh-CN"/>
        </w:rPr>
        <w:t>2</w:t>
      </w:r>
      <w:r>
        <w:rPr>
          <w:lang w:val="fr-F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45C5" w14:paraId="31A1F849" w14:textId="77777777" w:rsidTr="00DB45C5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FCFA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03C6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8DA2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5D5C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86A3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EA7D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9DFE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B45C5" w14:paraId="632411B6" w14:textId="77777777" w:rsidTr="00DB45C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C849" w14:textId="77777777" w:rsidR="00DB45C5" w:rsidRDefault="00DB4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621A" w14:textId="77777777" w:rsidR="00DB45C5" w:rsidRDefault="00DB4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128" w14:textId="77777777" w:rsidR="00DB45C5" w:rsidRDefault="00DB45C5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0D6" w14:textId="77777777" w:rsidR="00DB45C5" w:rsidRDefault="00DB4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B65" w14:textId="77777777" w:rsidR="00DB45C5" w:rsidRDefault="00DB45C5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20BD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AD7A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45C5" w14:paraId="21DE083F" w14:textId="77777777" w:rsidTr="00DB45C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5EA3" w14:textId="77777777" w:rsidR="00DB45C5" w:rsidRDefault="00DB45C5">
            <w:pPr>
              <w:pStyle w:val="TAH"/>
              <w:rPr>
                <w:lang w:eastAsia="zh-CN"/>
              </w:rPr>
            </w:pPr>
            <w:r>
              <w:rPr>
                <w:lang w:eastAsia="ja-JP"/>
              </w:rPr>
              <w:t>NR RA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628" w14:textId="77777777" w:rsidR="00DB45C5" w:rsidRDefault="00DB45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7896" w14:textId="77777777" w:rsidR="00DB45C5" w:rsidRDefault="00DB45C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0..</w:t>
            </w: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3FB" w14:textId="77777777" w:rsidR="00DB45C5" w:rsidRDefault="00DB45C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495" w14:textId="77777777" w:rsidR="00DB45C5" w:rsidRDefault="00DB45C5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E25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6F5D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45C5" w14:paraId="705D4FB0" w14:textId="77777777" w:rsidTr="00DB45C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1AF9" w14:textId="77777777" w:rsidR="00DB45C5" w:rsidRDefault="00DB45C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&gt;NR </w:t>
            </w:r>
            <w:r>
              <w:rPr>
                <w:b/>
                <w:lang w:eastAsia="zh-CN"/>
              </w:rPr>
              <w:t>RA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43D" w14:textId="77777777" w:rsidR="00DB45C5" w:rsidRDefault="00DB45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9393" w14:textId="77777777" w:rsidR="00DB45C5" w:rsidRDefault="00DB45C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38F4" w14:textId="77777777" w:rsidR="00DB45C5" w:rsidRDefault="00DB45C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E93" w14:textId="77777777" w:rsidR="00DB45C5" w:rsidRDefault="00DB45C5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AA03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EB43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45C5" w14:paraId="729D3065" w14:textId="77777777" w:rsidTr="00DB45C5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17C9" w14:textId="77777777" w:rsidR="00DB45C5" w:rsidRDefault="00DB45C5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5CE" w14:textId="77777777" w:rsidR="00DB45C5" w:rsidRDefault="00DB4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D3C" w14:textId="77777777" w:rsidR="00DB45C5" w:rsidRDefault="00DB45C5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91C3" w14:textId="77777777" w:rsidR="00DB45C5" w:rsidRDefault="00DB45C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E42A" w14:textId="77777777" w:rsidR="00DB45C5" w:rsidRDefault="00DB45C5">
            <w:pPr>
              <w:pStyle w:val="TAL"/>
              <w:rPr>
                <w:lang w:eastAsia="ja-JP"/>
              </w:rPr>
            </w:pPr>
            <w:r>
              <w:rPr>
                <w:iCs/>
                <w:lang w:eastAsia="ja-JP"/>
              </w:rPr>
              <w:t>Includes the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ra-ReportList</w:t>
            </w:r>
            <w:proofErr w:type="spellEnd"/>
            <w:r>
              <w:rPr>
                <w:lang w:eastAsia="ja-JP"/>
              </w:rPr>
              <w:t xml:space="preserve"> contained in the </w:t>
            </w:r>
            <w:proofErr w:type="spellStart"/>
            <w:r>
              <w:rPr>
                <w:i/>
                <w:iCs/>
                <w:lang w:eastAsia="ja-JP"/>
              </w:rPr>
              <w:t>UEInformationResponse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messageas</w:t>
            </w:r>
            <w:proofErr w:type="spellEnd"/>
            <w:r>
              <w:rPr>
                <w:lang w:eastAsia="ja-JP"/>
              </w:rPr>
              <w:t xml:space="preserve"> defined in subclause 6.2.2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90D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310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45C5" w14:paraId="6D596FF1" w14:textId="77777777" w:rsidTr="00DB45C5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8CC1" w14:textId="77777777" w:rsidR="00DB45C5" w:rsidRDefault="00DB45C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78A" w14:textId="77777777" w:rsidR="00DB45C5" w:rsidRDefault="00DB4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E883" w14:textId="77777777" w:rsidR="00DB45C5" w:rsidRDefault="00DB45C5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BB57" w14:textId="77777777" w:rsidR="00DB45C5" w:rsidRDefault="00DB45C5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en-gNB UE X2AP ID</w:t>
            </w:r>
          </w:p>
          <w:p w14:paraId="6A03B299" w14:textId="77777777" w:rsidR="00DB45C5" w:rsidRDefault="00DB45C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880D" w14:textId="77777777" w:rsidR="00DB45C5" w:rsidRDefault="00DB45C5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26DA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1A7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45C5" w14:paraId="56D389CD" w14:textId="77777777" w:rsidTr="00DB45C5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6D4F" w14:textId="77777777" w:rsidR="00DB45C5" w:rsidRDefault="00DB45C5">
            <w:pPr>
              <w:pStyle w:val="TAL"/>
              <w:ind w:left="284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33CE" w14:textId="77777777" w:rsidR="00DB45C5" w:rsidRDefault="00DB4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6A50" w14:textId="77777777" w:rsidR="00DB45C5" w:rsidRDefault="00DB45C5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37EF" w14:textId="77777777" w:rsidR="00DB45C5" w:rsidRDefault="00DB45C5">
            <w:pPr>
              <w:pStyle w:val="TAL"/>
              <w:rPr>
                <w:lang w:val="sv-SE"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A07E" w14:textId="11EC7AD1" w:rsidR="00DB45C5" w:rsidRDefault="00DB45C5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del w:id="11" w:author="Huawei" w:date="2024-01-29T16:20:00Z">
              <w:r w:rsidDel="00DB45C5">
                <w:rPr>
                  <w:rFonts w:ascii="Arial" w:hAnsi="Arial"/>
                  <w:i/>
                  <w:sz w:val="18"/>
                  <w:lang w:eastAsia="ja-JP"/>
                </w:rPr>
                <w:delText>PSCellIdListNR</w:delText>
              </w:r>
              <w:r w:rsidDel="00DB45C5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ins w:id="12" w:author="Huawei" w:date="2024-01-29T16:21:00Z">
              <w:r w:rsidRPr="00DB45C5">
                <w:rPr>
                  <w:rFonts w:ascii="Arial" w:hAnsi="Arial"/>
                  <w:i/>
                  <w:sz w:val="18"/>
                  <w:lang w:eastAsia="ja-JP"/>
                </w:rPr>
                <w:t>CellIdListNR</w:t>
              </w:r>
              <w:r w:rsidRPr="00DB45C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>
              <w:rPr>
                <w:rFonts w:ascii="Arial" w:hAnsi="Arial"/>
                <w:sz w:val="18"/>
                <w:lang w:eastAsia="ja-JP"/>
              </w:rPr>
              <w:t>IE as defined in subclause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6.2.2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E55A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96F8" w14:textId="77777777" w:rsidR="00DB45C5" w:rsidRDefault="00DB45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</w:rPr>
              <w:t>ignore</w:t>
            </w:r>
          </w:p>
        </w:tc>
      </w:tr>
    </w:tbl>
    <w:p w14:paraId="0C5A51EC" w14:textId="77777777" w:rsidR="00DB45C5" w:rsidRDefault="00DB45C5" w:rsidP="00DB45C5">
      <w:pPr>
        <w:widowControl w:val="0"/>
        <w:rPr>
          <w:lang w:eastAsia="ko-KR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5C5" w14:paraId="71A0E190" w14:textId="77777777" w:rsidTr="00DB45C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730D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628E" w14:textId="77777777" w:rsidR="00DB45C5" w:rsidRDefault="00DB45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B45C5" w14:paraId="657C5378" w14:textId="77777777" w:rsidTr="00DB45C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4261" w14:textId="77777777" w:rsidR="00DB45C5" w:rsidRDefault="00DB4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3" w:name="OLE_LINK118"/>
            <w:proofErr w:type="spellStart"/>
            <w:r>
              <w:t>maxnoofRAReports</w:t>
            </w:r>
            <w:bookmarkEnd w:id="13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60D2" w14:textId="77777777" w:rsidR="00DB45C5" w:rsidRDefault="00DB45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RA Reports, the maximum value is 64.</w:t>
            </w:r>
          </w:p>
        </w:tc>
      </w:tr>
    </w:tbl>
    <w:p w14:paraId="6D9B141C" w14:textId="77777777" w:rsidR="00DB45C5" w:rsidRDefault="00DB45C5" w:rsidP="00DB45C5">
      <w:pPr>
        <w:rPr>
          <w:lang w:eastAsia="zh-CN"/>
        </w:rPr>
      </w:pPr>
    </w:p>
    <w:p w14:paraId="6880D33F" w14:textId="77777777" w:rsidR="005E6F56" w:rsidRPr="00DB45C5" w:rsidRDefault="005E6F56" w:rsidP="00DB45C5">
      <w:pPr>
        <w:pStyle w:val="B1"/>
        <w:ind w:left="0" w:firstLine="0"/>
      </w:pP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E2CC7" w14:textId="77777777" w:rsidR="00447753" w:rsidRDefault="00447753">
      <w:r>
        <w:separator/>
      </w:r>
    </w:p>
  </w:endnote>
  <w:endnote w:type="continuationSeparator" w:id="0">
    <w:p w14:paraId="15CD3EB3" w14:textId="77777777" w:rsidR="00447753" w:rsidRDefault="0044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267BA" w14:textId="77777777" w:rsidR="00447753" w:rsidRDefault="00447753">
      <w:r>
        <w:separator/>
      </w:r>
    </w:p>
  </w:footnote>
  <w:footnote w:type="continuationSeparator" w:id="0">
    <w:p w14:paraId="5C760782" w14:textId="77777777" w:rsidR="00447753" w:rsidRDefault="00447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695B"/>
    <w:rsid w:val="00074A8D"/>
    <w:rsid w:val="00075654"/>
    <w:rsid w:val="00096FA5"/>
    <w:rsid w:val="000A6394"/>
    <w:rsid w:val="000B7FED"/>
    <w:rsid w:val="000C038A"/>
    <w:rsid w:val="000C6598"/>
    <w:rsid w:val="000D44B3"/>
    <w:rsid w:val="00134E2B"/>
    <w:rsid w:val="00145D43"/>
    <w:rsid w:val="0018443D"/>
    <w:rsid w:val="00192C46"/>
    <w:rsid w:val="00193F54"/>
    <w:rsid w:val="00195179"/>
    <w:rsid w:val="001A08B3"/>
    <w:rsid w:val="001A1BA6"/>
    <w:rsid w:val="001A7B60"/>
    <w:rsid w:val="001B46CC"/>
    <w:rsid w:val="001B52F0"/>
    <w:rsid w:val="001B7A65"/>
    <w:rsid w:val="001C6C30"/>
    <w:rsid w:val="001C6CF5"/>
    <w:rsid w:val="001D6949"/>
    <w:rsid w:val="001E41F3"/>
    <w:rsid w:val="001F7296"/>
    <w:rsid w:val="00202F63"/>
    <w:rsid w:val="00223A97"/>
    <w:rsid w:val="002273EA"/>
    <w:rsid w:val="00231F4F"/>
    <w:rsid w:val="00257805"/>
    <w:rsid w:val="0026004D"/>
    <w:rsid w:val="0026149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05C97"/>
    <w:rsid w:val="00323C43"/>
    <w:rsid w:val="0036027C"/>
    <w:rsid w:val="003609EF"/>
    <w:rsid w:val="0036231A"/>
    <w:rsid w:val="0037336F"/>
    <w:rsid w:val="00374DD4"/>
    <w:rsid w:val="00377458"/>
    <w:rsid w:val="00395DE7"/>
    <w:rsid w:val="003E1A36"/>
    <w:rsid w:val="003F70FE"/>
    <w:rsid w:val="00410371"/>
    <w:rsid w:val="00422CFC"/>
    <w:rsid w:val="004242F1"/>
    <w:rsid w:val="0044148A"/>
    <w:rsid w:val="004444E5"/>
    <w:rsid w:val="00447753"/>
    <w:rsid w:val="00447932"/>
    <w:rsid w:val="004B5F8A"/>
    <w:rsid w:val="004B75B7"/>
    <w:rsid w:val="005141D9"/>
    <w:rsid w:val="00515646"/>
    <w:rsid w:val="0051580D"/>
    <w:rsid w:val="00547111"/>
    <w:rsid w:val="00565888"/>
    <w:rsid w:val="00567C13"/>
    <w:rsid w:val="005805F7"/>
    <w:rsid w:val="005912F5"/>
    <w:rsid w:val="00592D74"/>
    <w:rsid w:val="005960B1"/>
    <w:rsid w:val="005A0066"/>
    <w:rsid w:val="005E2C44"/>
    <w:rsid w:val="005E6F56"/>
    <w:rsid w:val="00621188"/>
    <w:rsid w:val="00624A6D"/>
    <w:rsid w:val="006257ED"/>
    <w:rsid w:val="00631950"/>
    <w:rsid w:val="00632372"/>
    <w:rsid w:val="006325BD"/>
    <w:rsid w:val="00642D72"/>
    <w:rsid w:val="0064400B"/>
    <w:rsid w:val="00653DE4"/>
    <w:rsid w:val="00665C47"/>
    <w:rsid w:val="0066766B"/>
    <w:rsid w:val="00671BEB"/>
    <w:rsid w:val="00692037"/>
    <w:rsid w:val="00695808"/>
    <w:rsid w:val="006B46FB"/>
    <w:rsid w:val="006C6A4C"/>
    <w:rsid w:val="006E21FB"/>
    <w:rsid w:val="007450CF"/>
    <w:rsid w:val="00746B24"/>
    <w:rsid w:val="007621D6"/>
    <w:rsid w:val="0076744E"/>
    <w:rsid w:val="00767D82"/>
    <w:rsid w:val="00792342"/>
    <w:rsid w:val="007977A8"/>
    <w:rsid w:val="007B512A"/>
    <w:rsid w:val="007C2097"/>
    <w:rsid w:val="007D6A07"/>
    <w:rsid w:val="007E2715"/>
    <w:rsid w:val="007E7DC8"/>
    <w:rsid w:val="007F693F"/>
    <w:rsid w:val="007F7259"/>
    <w:rsid w:val="008040A8"/>
    <w:rsid w:val="00822A6C"/>
    <w:rsid w:val="008279FA"/>
    <w:rsid w:val="00831755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2F3E"/>
    <w:rsid w:val="009148DE"/>
    <w:rsid w:val="00941E30"/>
    <w:rsid w:val="009777D9"/>
    <w:rsid w:val="00991B88"/>
    <w:rsid w:val="009A5753"/>
    <w:rsid w:val="009A579D"/>
    <w:rsid w:val="009A6A85"/>
    <w:rsid w:val="009D6A53"/>
    <w:rsid w:val="009D7742"/>
    <w:rsid w:val="009E0719"/>
    <w:rsid w:val="009E26E7"/>
    <w:rsid w:val="009E3297"/>
    <w:rsid w:val="009F734F"/>
    <w:rsid w:val="00A17EDB"/>
    <w:rsid w:val="00A246B6"/>
    <w:rsid w:val="00A2697E"/>
    <w:rsid w:val="00A407B6"/>
    <w:rsid w:val="00A43DB6"/>
    <w:rsid w:val="00A47E70"/>
    <w:rsid w:val="00A50CF0"/>
    <w:rsid w:val="00A554E4"/>
    <w:rsid w:val="00A7391E"/>
    <w:rsid w:val="00A7671C"/>
    <w:rsid w:val="00A93170"/>
    <w:rsid w:val="00AA2CBC"/>
    <w:rsid w:val="00AC5820"/>
    <w:rsid w:val="00AD1CD8"/>
    <w:rsid w:val="00B067A2"/>
    <w:rsid w:val="00B07803"/>
    <w:rsid w:val="00B258BB"/>
    <w:rsid w:val="00B570EC"/>
    <w:rsid w:val="00B67B97"/>
    <w:rsid w:val="00B80C26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30B63"/>
    <w:rsid w:val="00C42C38"/>
    <w:rsid w:val="00C570F4"/>
    <w:rsid w:val="00C62769"/>
    <w:rsid w:val="00C6640A"/>
    <w:rsid w:val="00C66BA2"/>
    <w:rsid w:val="00C80731"/>
    <w:rsid w:val="00C81EB8"/>
    <w:rsid w:val="00C85E93"/>
    <w:rsid w:val="00C870F6"/>
    <w:rsid w:val="00C95985"/>
    <w:rsid w:val="00CC5026"/>
    <w:rsid w:val="00CC68D0"/>
    <w:rsid w:val="00CE35C7"/>
    <w:rsid w:val="00CE5ED5"/>
    <w:rsid w:val="00CE66B0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5C5"/>
    <w:rsid w:val="00DD6543"/>
    <w:rsid w:val="00DE34CF"/>
    <w:rsid w:val="00E0188D"/>
    <w:rsid w:val="00E04C6D"/>
    <w:rsid w:val="00E0547B"/>
    <w:rsid w:val="00E11327"/>
    <w:rsid w:val="00E13F3D"/>
    <w:rsid w:val="00E303C2"/>
    <w:rsid w:val="00E34898"/>
    <w:rsid w:val="00E84F8B"/>
    <w:rsid w:val="00EB09B7"/>
    <w:rsid w:val="00EC14A8"/>
    <w:rsid w:val="00EE1588"/>
    <w:rsid w:val="00EE6C1C"/>
    <w:rsid w:val="00EE7D7C"/>
    <w:rsid w:val="00F25D98"/>
    <w:rsid w:val="00F300FB"/>
    <w:rsid w:val="00F96F29"/>
    <w:rsid w:val="00FB5725"/>
    <w:rsid w:val="00FB6386"/>
    <w:rsid w:val="00FD1D63"/>
    <w:rsid w:val="00FD74E0"/>
    <w:rsid w:val="00FE6275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62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6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C5089-F869-4EB4-9264-608A5039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1828</TotalTime>
  <Pages>2</Pages>
  <Words>371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2020-02-03T08:32:00Z</dcterms:created>
  <dcterms:modified xsi:type="dcterms:W3CDTF">2024-02-19T06:45:00Z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(3)kY21V0NdbZhm1kEa+AUnHE1j5lyYJTEZp9EuFpZNZNWjzgEo1S5wvR2jKSOtaeO9Sem+viBk
YXLVecmif4VQaDw+FX2E6kCwbrBkKxAL/7D8ujdZ2cpLHLNPy26U5R6J9mj/wogOyo+6hGm7
6w7gZ9J5mOAVaGnwAi4UM7z6dsWBic2GU0A7y8mw4nUrNtN7X40MMczlaznXmL0eMBaLK59o
pgCZf1YZAiJqShhwGC</vt:lpwstr>
  </property>
  <property fmtid="{D5CDD505-2E9C-101B-9397-08002B2CF9AE}" pid="22" name="_2015_ms_pID_7253431">
    <vt:lpwstr>MW46F3AcOdCke2JdLVNyRRVLgFXNFgpsBCRuh/SDxZegYvJKb7bfWi
BSis9dzSH+8mA7F8b/q2YYJM3lyk6s0D4OrXPFha1JEzpy3RyiHyOiWHlwCHkYdwtm1dA9u7
vHFlzZjhGvsJx8fZwsyz+ttpl/GUZkpgZzh6T7dtSdV0xTvjguOXbH1RUo2N8gIdH1c1jCQy
cgi2Ir6zWI/d8I4iefklBUXitRw4xb9m/3kE</vt:lpwstr>
  </property>
  <property fmtid="{D5CDD505-2E9C-101B-9397-08002B2CF9AE}" pid="23" name="_2015_ms_pID_7253432">
    <vt:lpwstr>vKeUJ9yBRdGwspyEbFODpy0=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