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13C22" w14:textId="65000AC5" w:rsidR="00CF4BAB" w:rsidRDefault="00CF4BAB" w:rsidP="00CF4BAB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F039D9">
        <w:rPr>
          <w:rFonts w:ascii="Arial" w:hAnsi="Arial" w:cs="Arial"/>
          <w:b/>
          <w:bCs/>
          <w:sz w:val="24"/>
        </w:rPr>
        <w:t>R3-2325</w:t>
      </w:r>
      <w:r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2</w:t>
      </w:r>
    </w:p>
    <w:p w14:paraId="327CE0CF" w14:textId="77777777" w:rsidR="00CF4BAB" w:rsidRDefault="00CF4BAB" w:rsidP="00CF4BA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7BC933B9" w14:textId="77777777" w:rsidR="00CF4BAB" w:rsidRDefault="00CF4BAB" w:rsidP="00CF4BAB">
      <w:pPr>
        <w:pStyle w:val="3GPPHeader"/>
        <w:spacing w:after="0"/>
      </w:pPr>
    </w:p>
    <w:bookmarkEnd w:id="1"/>
    <w:p w14:paraId="7E191BF8" w14:textId="51903446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r w:rsidR="009C5C70" w:rsidRPr="009C5C70">
        <w:rPr>
          <w:bCs/>
          <w:sz w:val="24"/>
          <w:szCs w:val="24"/>
        </w:rPr>
        <w:t>R2-2304474</w:t>
      </w:r>
    </w:p>
    <w:p w14:paraId="3A7BAEE1" w14:textId="245304C4" w:rsidR="004E3939" w:rsidRPr="00DA53A0" w:rsidRDefault="00AD0833" w:rsidP="00AD0833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C8113F1" w14:textId="09B50A4C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 xml:space="preserve">LS on </w:t>
      </w:r>
      <w:r>
        <w:rPr>
          <w:rFonts w:ascii="Arial" w:hAnsi="Arial" w:cs="Arial"/>
          <w:b/>
          <w:lang w:val="en-US" w:eastAsia="zh-CN"/>
        </w:rPr>
        <w:t>flightpath information forwarding for UAV</w:t>
      </w:r>
    </w:p>
    <w:p w14:paraId="5EE6E98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5A6F01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NR_UAV</w:t>
      </w:r>
      <w:r w:rsidRPr="000426E3">
        <w:rPr>
          <w:rFonts w:ascii="Arial" w:hAnsi="Arial" w:cs="Arial" w:hint="eastAsia"/>
          <w:b/>
          <w:lang w:eastAsia="en-US"/>
        </w:rPr>
        <w:t>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370436E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9120CA">
        <w:rPr>
          <w:rFonts w:ascii="Arial" w:hAnsi="Arial" w:cs="Arial"/>
          <w:b/>
          <w:lang w:val="en-US" w:eastAsia="zh-CN"/>
        </w:rPr>
        <w:t>RAN2</w:t>
      </w:r>
    </w:p>
    <w:p w14:paraId="73E638A4" w14:textId="4B62AD00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>
        <w:rPr>
          <w:rFonts w:ascii="Arial" w:hAnsi="Arial" w:cs="Arial"/>
          <w:b/>
          <w:lang w:val="en-US" w:eastAsia="zh-CN"/>
        </w:rPr>
        <w:t>3</w:t>
      </w:r>
    </w:p>
    <w:p w14:paraId="6217D706" w14:textId="4E071D83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  <w:r w:rsidR="009C5C70">
        <w:rPr>
          <w:rFonts w:ascii="Arial" w:eastAsia="MS Mincho" w:hAnsi="Arial" w:cs="Arial"/>
          <w:b/>
          <w:lang w:eastAsia="ja-JP"/>
        </w:rPr>
        <w:t>SA</w:t>
      </w:r>
      <w:r w:rsidR="003B18FD">
        <w:rPr>
          <w:rFonts w:ascii="Arial" w:eastAsia="MS Mincho" w:hAnsi="Arial" w:cs="Arial"/>
          <w:b/>
          <w:lang w:eastAsia="ja-JP"/>
        </w:rPr>
        <w:t xml:space="preserve"> WG</w:t>
      </w:r>
      <w:r w:rsidR="00B0080A">
        <w:rPr>
          <w:rFonts w:ascii="Arial" w:eastAsia="MS Mincho" w:hAnsi="Arial" w:cs="Arial"/>
          <w:b/>
          <w:lang w:eastAsia="ja-JP"/>
        </w:rPr>
        <w:t>2</w:t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788C6754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>
        <w:rPr>
          <w:rFonts w:ascii="Arial" w:hAnsi="Arial" w:cs="Arial"/>
          <w:b/>
          <w:lang w:val="en-US" w:eastAsia="zh-CN"/>
        </w:rPr>
        <w:t>Can</w:t>
      </w:r>
      <w:r w:rsidRPr="007D0AA6">
        <w:rPr>
          <w:rFonts w:ascii="Arial" w:hAnsi="Arial" w:cs="Arial"/>
          <w:b/>
          <w:lang w:val="en-US" w:eastAsia="zh-CN"/>
        </w:rPr>
        <w:t xml:space="preserve">dy </w:t>
      </w:r>
      <w:proofErr w:type="spellStart"/>
      <w:r w:rsidRPr="007D0AA6">
        <w:rPr>
          <w:rFonts w:ascii="Arial" w:hAnsi="Arial" w:cs="Arial"/>
          <w:b/>
          <w:lang w:val="en-US" w:eastAsia="zh-CN"/>
        </w:rPr>
        <w:t>Yiu</w:t>
      </w:r>
      <w:proofErr w:type="spellEnd"/>
    </w:p>
    <w:p w14:paraId="4D48DC2C" w14:textId="0FCCC7E2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Pr="007D0AA6">
        <w:rPr>
          <w:rFonts w:ascii="Arial" w:hAnsi="Arial"/>
          <w:b/>
          <w:lang w:val="en-US" w:eastAsia="zh-CN"/>
        </w:rPr>
        <w:t>candy.yiu@intel.com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0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770D0" w14:textId="53C93657" w:rsidR="003E2C08" w:rsidRDefault="003E2C08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CB169A">
        <w:rPr>
          <w:rFonts w:ascii="Arial" w:eastAsia="DengXian" w:hAnsi="Arial" w:cs="Arial"/>
          <w:lang w:val="en-US" w:eastAsia="zh-CN"/>
        </w:rPr>
        <w:t>has decided to support forwarding the</w:t>
      </w:r>
      <w:r w:rsidR="00C427DA">
        <w:rPr>
          <w:rFonts w:ascii="Arial" w:eastAsia="DengXian" w:hAnsi="Arial" w:cs="Arial"/>
          <w:lang w:val="en-US" w:eastAsia="zh-CN"/>
        </w:rPr>
        <w:t xml:space="preserve"> UAV </w:t>
      </w:r>
      <w:r w:rsidR="00660874" w:rsidRPr="00660874">
        <w:rPr>
          <w:rFonts w:ascii="Arial" w:eastAsia="DengXian" w:hAnsi="Arial" w:cs="Arial"/>
          <w:lang w:val="en-US" w:eastAsia="zh-CN"/>
        </w:rPr>
        <w:t xml:space="preserve">flightpath information from source </w:t>
      </w:r>
      <w:proofErr w:type="spellStart"/>
      <w:r w:rsidR="00660874" w:rsidRPr="00660874">
        <w:rPr>
          <w:rFonts w:ascii="Arial" w:eastAsia="DengXian" w:hAnsi="Arial" w:cs="Arial"/>
          <w:lang w:val="en-US" w:eastAsia="zh-CN"/>
        </w:rPr>
        <w:t>gNB</w:t>
      </w:r>
      <w:proofErr w:type="spellEnd"/>
      <w:r w:rsidR="00660874" w:rsidRPr="00660874">
        <w:rPr>
          <w:rFonts w:ascii="Arial" w:eastAsia="DengXian" w:hAnsi="Arial" w:cs="Arial"/>
          <w:lang w:val="en-US" w:eastAsia="zh-CN"/>
        </w:rPr>
        <w:t xml:space="preserve"> to target </w:t>
      </w:r>
      <w:proofErr w:type="spellStart"/>
      <w:r w:rsidR="00660874" w:rsidRPr="00660874">
        <w:rPr>
          <w:rFonts w:ascii="Arial" w:eastAsia="DengXian" w:hAnsi="Arial" w:cs="Arial"/>
          <w:lang w:val="en-US" w:eastAsia="zh-CN"/>
        </w:rPr>
        <w:t>gNB</w:t>
      </w:r>
      <w:proofErr w:type="spellEnd"/>
      <w:r w:rsidR="00C427DA">
        <w:rPr>
          <w:rFonts w:ascii="Arial" w:eastAsia="DengXian" w:hAnsi="Arial" w:cs="Arial"/>
          <w:lang w:val="en-US" w:eastAsia="zh-CN"/>
        </w:rPr>
        <w:t xml:space="preserve"> during handover</w:t>
      </w:r>
      <w:r w:rsidR="00660874" w:rsidRPr="00660874">
        <w:rPr>
          <w:rFonts w:ascii="Arial" w:eastAsia="DengXian" w:hAnsi="Arial" w:cs="Arial"/>
          <w:lang w:val="en-US" w:eastAsia="zh-CN"/>
        </w:rPr>
        <w:t>.</w:t>
      </w:r>
      <w:r w:rsidR="00624786">
        <w:rPr>
          <w:rFonts w:ascii="Arial" w:eastAsia="DengXian" w:hAnsi="Arial" w:cs="Arial"/>
          <w:lang w:val="en-US" w:eastAsia="zh-CN"/>
        </w:rPr>
        <w:t xml:space="preserve"> RAN2 would like to ask RAN3 </w:t>
      </w:r>
      <w:r w:rsidR="00E94B71">
        <w:rPr>
          <w:rFonts w:ascii="Arial" w:eastAsia="DengXian" w:hAnsi="Arial" w:cs="Arial"/>
          <w:lang w:val="en-US" w:eastAsia="zh-CN"/>
        </w:rPr>
        <w:t>to add the</w:t>
      </w:r>
      <w:r w:rsidR="009974D9">
        <w:rPr>
          <w:rFonts w:ascii="Arial" w:eastAsia="DengXian" w:hAnsi="Arial" w:cs="Arial"/>
          <w:lang w:val="en-US" w:eastAsia="zh-CN"/>
        </w:rPr>
        <w:t xml:space="preserve"> UAV flightpath information forwarding</w:t>
      </w:r>
      <w:r w:rsidR="00B15406">
        <w:rPr>
          <w:rFonts w:ascii="Arial" w:eastAsia="DengXian" w:hAnsi="Arial" w:cs="Arial"/>
          <w:lang w:val="en-US" w:eastAsia="zh-CN"/>
        </w:rPr>
        <w:t xml:space="preserve"> in RAN3 specification</w:t>
      </w:r>
      <w:r w:rsidR="009974D9">
        <w:rPr>
          <w:rFonts w:ascii="Arial" w:eastAsia="DengXian" w:hAnsi="Arial" w:cs="Arial"/>
          <w:lang w:val="en-US" w:eastAsia="zh-CN"/>
        </w:rPr>
        <w:t xml:space="preserve"> </w:t>
      </w:r>
      <w:r w:rsidR="00624786">
        <w:rPr>
          <w:rFonts w:ascii="Arial" w:eastAsia="DengXian" w:hAnsi="Arial" w:cs="Arial"/>
          <w:lang w:val="en-US" w:eastAsia="zh-CN"/>
        </w:rPr>
        <w:t xml:space="preserve">if it is feasible. </w:t>
      </w:r>
    </w:p>
    <w:p w14:paraId="02541677" w14:textId="77777777" w:rsidR="003E2C08" w:rsidRDefault="003E2C08" w:rsidP="003E2C08">
      <w:pPr>
        <w:rPr>
          <w:lang w:val="en-US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051F32D6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006CFF">
        <w:rPr>
          <w:rFonts w:ascii="Arial" w:hAnsi="Arial" w:cs="Arial"/>
          <w:b/>
          <w:lang w:val="en-US" w:eastAsia="zh-CN"/>
        </w:rPr>
        <w:t>3</w:t>
      </w:r>
    </w:p>
    <w:p w14:paraId="7FB6BDF5" w14:textId="21DECCC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006CFF">
        <w:rPr>
          <w:rFonts w:ascii="Arial" w:hAnsi="Arial" w:cs="Arial"/>
          <w:iCs/>
          <w:lang w:val="en-US" w:eastAsia="zh-CN"/>
        </w:rPr>
        <w:t>3</w:t>
      </w:r>
      <w:r>
        <w:rPr>
          <w:rFonts w:ascii="Arial" w:hAnsi="Arial" w:cs="Arial"/>
          <w:iCs/>
          <w:lang w:val="en-US"/>
        </w:rPr>
        <w:t xml:space="preserve"> to </w:t>
      </w:r>
      <w:r w:rsidR="009120CA">
        <w:rPr>
          <w:rFonts w:ascii="Arial" w:hAnsi="Arial" w:cs="Arial"/>
          <w:iCs/>
          <w:lang w:val="en-US"/>
        </w:rPr>
        <w:t xml:space="preserve">add the corresponding changes in the RAN3 specification. </w:t>
      </w:r>
    </w:p>
    <w:p w14:paraId="20A25A24" w14:textId="7777777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7FB2DDE9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  <w:r w:rsidR="00102D5A">
        <w:rPr>
          <w:rFonts w:ascii="Arial" w:hAnsi="Arial" w:cs="Arial"/>
          <w:bCs/>
          <w:lang w:val="en-US" w:eastAsia="zh-CN"/>
        </w:rPr>
        <w:t>, KR</w:t>
      </w:r>
    </w:p>
    <w:p w14:paraId="0EA4112D" w14:textId="178657F4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102D5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</w:t>
      </w:r>
      <w:r w:rsidR="00102D5A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-2</w:t>
      </w:r>
      <w:r w:rsidR="00102D5A"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Toulouse, FR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A7B2" w14:textId="77777777" w:rsidR="00AC193B" w:rsidRDefault="00AC193B">
      <w:pPr>
        <w:spacing w:after="0"/>
      </w:pPr>
      <w:r>
        <w:separator/>
      </w:r>
    </w:p>
  </w:endnote>
  <w:endnote w:type="continuationSeparator" w:id="0">
    <w:p w14:paraId="52809662" w14:textId="77777777" w:rsidR="00AC193B" w:rsidRDefault="00AC19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3E17C" w14:textId="77777777" w:rsidR="00AC193B" w:rsidRDefault="00AC193B">
      <w:pPr>
        <w:spacing w:after="0"/>
      </w:pPr>
      <w:r>
        <w:separator/>
      </w:r>
    </w:p>
  </w:footnote>
  <w:footnote w:type="continuationSeparator" w:id="0">
    <w:p w14:paraId="3E88CE3A" w14:textId="77777777" w:rsidR="00AC193B" w:rsidRDefault="00AC19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4325956">
    <w:abstractNumId w:val="7"/>
  </w:num>
  <w:num w:numId="2" w16cid:durableId="626471696">
    <w:abstractNumId w:val="6"/>
  </w:num>
  <w:num w:numId="3" w16cid:durableId="800028864">
    <w:abstractNumId w:val="5"/>
  </w:num>
  <w:num w:numId="4" w16cid:durableId="161707057">
    <w:abstractNumId w:val="4"/>
  </w:num>
  <w:num w:numId="5" w16cid:durableId="980421067">
    <w:abstractNumId w:val="2"/>
  </w:num>
  <w:num w:numId="6" w16cid:durableId="803888249">
    <w:abstractNumId w:val="1"/>
  </w:num>
  <w:num w:numId="7" w16cid:durableId="47266133">
    <w:abstractNumId w:val="0"/>
  </w:num>
  <w:num w:numId="8" w16cid:durableId="7570991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CFF"/>
    <w:rsid w:val="000143AE"/>
    <w:rsid w:val="00017F23"/>
    <w:rsid w:val="000301F0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17063"/>
    <w:rsid w:val="001400E4"/>
    <w:rsid w:val="00153C73"/>
    <w:rsid w:val="00167A81"/>
    <w:rsid w:val="00192B46"/>
    <w:rsid w:val="00194DBB"/>
    <w:rsid w:val="00196B59"/>
    <w:rsid w:val="001A14F2"/>
    <w:rsid w:val="001A2BFD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81FBE"/>
    <w:rsid w:val="00285577"/>
    <w:rsid w:val="0028580E"/>
    <w:rsid w:val="002869FE"/>
    <w:rsid w:val="002D0835"/>
    <w:rsid w:val="002E01C1"/>
    <w:rsid w:val="002F1940"/>
    <w:rsid w:val="002F740E"/>
    <w:rsid w:val="003213B9"/>
    <w:rsid w:val="00322204"/>
    <w:rsid w:val="003520B3"/>
    <w:rsid w:val="00375237"/>
    <w:rsid w:val="0037733E"/>
    <w:rsid w:val="00383545"/>
    <w:rsid w:val="003939FA"/>
    <w:rsid w:val="003A26BA"/>
    <w:rsid w:val="003B18FD"/>
    <w:rsid w:val="003C06D2"/>
    <w:rsid w:val="003D357E"/>
    <w:rsid w:val="003E2C08"/>
    <w:rsid w:val="003F500F"/>
    <w:rsid w:val="003F5E20"/>
    <w:rsid w:val="00433500"/>
    <w:rsid w:val="00433F71"/>
    <w:rsid w:val="0043559E"/>
    <w:rsid w:val="00436872"/>
    <w:rsid w:val="00440D43"/>
    <w:rsid w:val="004567D6"/>
    <w:rsid w:val="00470DF6"/>
    <w:rsid w:val="0047379A"/>
    <w:rsid w:val="00480249"/>
    <w:rsid w:val="004A7C8C"/>
    <w:rsid w:val="004C3B8E"/>
    <w:rsid w:val="004D1A38"/>
    <w:rsid w:val="004E3939"/>
    <w:rsid w:val="00526DDD"/>
    <w:rsid w:val="005404D5"/>
    <w:rsid w:val="00587AF7"/>
    <w:rsid w:val="00587EE7"/>
    <w:rsid w:val="005B7E96"/>
    <w:rsid w:val="005E0C8D"/>
    <w:rsid w:val="005E1C2C"/>
    <w:rsid w:val="005F3EA2"/>
    <w:rsid w:val="006052AD"/>
    <w:rsid w:val="00624786"/>
    <w:rsid w:val="00651DFB"/>
    <w:rsid w:val="00651F1B"/>
    <w:rsid w:val="00660854"/>
    <w:rsid w:val="00660874"/>
    <w:rsid w:val="006638FF"/>
    <w:rsid w:val="006A6A88"/>
    <w:rsid w:val="006A730E"/>
    <w:rsid w:val="006E52DC"/>
    <w:rsid w:val="006F1994"/>
    <w:rsid w:val="0070095C"/>
    <w:rsid w:val="0072105C"/>
    <w:rsid w:val="0073766B"/>
    <w:rsid w:val="00797F5C"/>
    <w:rsid w:val="007D0AA6"/>
    <w:rsid w:val="007D3397"/>
    <w:rsid w:val="007F4F92"/>
    <w:rsid w:val="008027E4"/>
    <w:rsid w:val="00847A3C"/>
    <w:rsid w:val="00855B1B"/>
    <w:rsid w:val="008D772F"/>
    <w:rsid w:val="008E7DC7"/>
    <w:rsid w:val="008F6589"/>
    <w:rsid w:val="009120CA"/>
    <w:rsid w:val="00914CD1"/>
    <w:rsid w:val="009218F4"/>
    <w:rsid w:val="009603F6"/>
    <w:rsid w:val="009963AC"/>
    <w:rsid w:val="009974D9"/>
    <w:rsid w:val="0099764C"/>
    <w:rsid w:val="009A3617"/>
    <w:rsid w:val="009C01E1"/>
    <w:rsid w:val="009C5C70"/>
    <w:rsid w:val="00A14A72"/>
    <w:rsid w:val="00A424B8"/>
    <w:rsid w:val="00A43BBD"/>
    <w:rsid w:val="00A50E48"/>
    <w:rsid w:val="00A605D8"/>
    <w:rsid w:val="00A70448"/>
    <w:rsid w:val="00AA0733"/>
    <w:rsid w:val="00AA4FF3"/>
    <w:rsid w:val="00AB563A"/>
    <w:rsid w:val="00AB65A6"/>
    <w:rsid w:val="00AC193B"/>
    <w:rsid w:val="00AD0833"/>
    <w:rsid w:val="00AE1B3E"/>
    <w:rsid w:val="00B0080A"/>
    <w:rsid w:val="00B07764"/>
    <w:rsid w:val="00B15406"/>
    <w:rsid w:val="00B26423"/>
    <w:rsid w:val="00B35644"/>
    <w:rsid w:val="00B36442"/>
    <w:rsid w:val="00B36BE2"/>
    <w:rsid w:val="00B4656A"/>
    <w:rsid w:val="00B53ECE"/>
    <w:rsid w:val="00B62FE1"/>
    <w:rsid w:val="00B83F9C"/>
    <w:rsid w:val="00B94077"/>
    <w:rsid w:val="00B97703"/>
    <w:rsid w:val="00BA3D66"/>
    <w:rsid w:val="00BB1243"/>
    <w:rsid w:val="00BB1A1F"/>
    <w:rsid w:val="00BB5E9F"/>
    <w:rsid w:val="00BC37FD"/>
    <w:rsid w:val="00C16603"/>
    <w:rsid w:val="00C427DA"/>
    <w:rsid w:val="00C52378"/>
    <w:rsid w:val="00C7729A"/>
    <w:rsid w:val="00C82D08"/>
    <w:rsid w:val="00CB169A"/>
    <w:rsid w:val="00CF1DB1"/>
    <w:rsid w:val="00CF4BAB"/>
    <w:rsid w:val="00CF6087"/>
    <w:rsid w:val="00D00617"/>
    <w:rsid w:val="00D14BB6"/>
    <w:rsid w:val="00D14D92"/>
    <w:rsid w:val="00D33624"/>
    <w:rsid w:val="00D5462A"/>
    <w:rsid w:val="00DE65A8"/>
    <w:rsid w:val="00E01768"/>
    <w:rsid w:val="00E04988"/>
    <w:rsid w:val="00E12F14"/>
    <w:rsid w:val="00E15592"/>
    <w:rsid w:val="00E2241D"/>
    <w:rsid w:val="00E426F1"/>
    <w:rsid w:val="00E44E5E"/>
    <w:rsid w:val="00E76D1B"/>
    <w:rsid w:val="00E85B5A"/>
    <w:rsid w:val="00E94B71"/>
    <w:rsid w:val="00EA0E84"/>
    <w:rsid w:val="00EA3E1B"/>
    <w:rsid w:val="00EC6893"/>
    <w:rsid w:val="00F069FD"/>
    <w:rsid w:val="00F10265"/>
    <w:rsid w:val="00F25496"/>
    <w:rsid w:val="00F667CF"/>
    <w:rsid w:val="00F717DF"/>
    <w:rsid w:val="00F803BE"/>
    <w:rsid w:val="00F86207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A1CC1"/>
  <w15:docId w15:val="{7ECEA10A-B30A-4ABE-908D-A792A6F5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paragraph" w:customStyle="1" w:styleId="3GPPHeader">
    <w:name w:val="3GPP_Header"/>
    <w:basedOn w:val="BodyText"/>
    <w:qFormat/>
    <w:rsid w:val="00CF4BAB"/>
    <w:pPr>
      <w:tabs>
        <w:tab w:val="left" w:pos="1701"/>
        <w:tab w:val="right" w:pos="9639"/>
      </w:tabs>
      <w:spacing w:after="240"/>
      <w:jc w:val="both"/>
      <w:textAlignment w:val="auto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2023-02-09T07:29:00Z</cp:lastPrinted>
  <dcterms:created xsi:type="dcterms:W3CDTF">2023-05-03T20:43:00Z</dcterms:created>
  <dcterms:modified xsi:type="dcterms:W3CDTF">2023-05-03T20:43:00Z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</Properties>
</file>