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065D" w14:textId="39BA0649" w:rsidR="00E449B1" w:rsidRDefault="00E449B1" w:rsidP="00E449B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EE2BCF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Pr="000F6199">
        <w:rPr>
          <w:rFonts w:ascii="Arial" w:hAnsi="Arial" w:cs="Arial"/>
          <w:b/>
          <w:bCs/>
          <w:sz w:val="24"/>
        </w:rPr>
        <w:t>R3-23251</w:t>
      </w:r>
      <w:r>
        <w:rPr>
          <w:rFonts w:ascii="Arial" w:hAnsi="Arial" w:cs="Arial"/>
          <w:b/>
          <w:bCs/>
          <w:sz w:val="24"/>
        </w:rPr>
        <w:t>1</w:t>
      </w:r>
    </w:p>
    <w:p w14:paraId="13DBFD66" w14:textId="7CA1E67A" w:rsidR="00E449B1" w:rsidRDefault="00EE2BCF" w:rsidP="00E449B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bookmarkEnd w:id="0"/>
    <w:p w14:paraId="7994DCD6" w14:textId="77777777" w:rsidR="00E449B1" w:rsidRDefault="00E449B1" w:rsidP="00E449B1">
      <w:pPr>
        <w:pStyle w:val="3GPPHeader"/>
        <w:spacing w:after="0"/>
      </w:pPr>
    </w:p>
    <w:bookmarkEnd w:id="1"/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2"/>
      <w:bookmarkEnd w:id="3"/>
      <w:bookmarkEnd w:id="4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10"/>
    <w:bookmarkEnd w:id="11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CD89" w14:textId="77777777" w:rsidR="00F671BE" w:rsidRDefault="00F671BE">
      <w:pPr>
        <w:spacing w:after="0"/>
      </w:pPr>
      <w:r>
        <w:separator/>
      </w:r>
    </w:p>
  </w:endnote>
  <w:endnote w:type="continuationSeparator" w:id="0">
    <w:p w14:paraId="1123A164" w14:textId="77777777" w:rsidR="00F671BE" w:rsidRDefault="00F671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2A0F2" w14:textId="77777777" w:rsidR="00F671BE" w:rsidRDefault="00F671BE">
      <w:pPr>
        <w:spacing w:after="0"/>
      </w:pPr>
      <w:r>
        <w:separator/>
      </w:r>
    </w:p>
  </w:footnote>
  <w:footnote w:type="continuationSeparator" w:id="0">
    <w:p w14:paraId="4A763078" w14:textId="77777777" w:rsidR="00F671BE" w:rsidRDefault="00F671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4339132">
    <w:abstractNumId w:val="6"/>
  </w:num>
  <w:num w:numId="2" w16cid:durableId="126554871">
    <w:abstractNumId w:val="5"/>
  </w:num>
  <w:num w:numId="3" w16cid:durableId="1439833386">
    <w:abstractNumId w:val="4"/>
  </w:num>
  <w:num w:numId="4" w16cid:durableId="930048340">
    <w:abstractNumId w:val="2"/>
  </w:num>
  <w:num w:numId="5" w16cid:durableId="1274942344">
    <w:abstractNumId w:val="1"/>
  </w:num>
  <w:num w:numId="6" w16cid:durableId="343170458">
    <w:abstractNumId w:val="3"/>
  </w:num>
  <w:num w:numId="7" w16cid:durableId="1103946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449B1"/>
    <w:rsid w:val="00E66651"/>
    <w:rsid w:val="00EB5BF5"/>
    <w:rsid w:val="00EC51F2"/>
    <w:rsid w:val="00ED0E71"/>
    <w:rsid w:val="00ED7E30"/>
    <w:rsid w:val="00EE2BCF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671BE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E449B1"/>
    <w:pPr>
      <w:tabs>
        <w:tab w:val="left" w:pos="1701"/>
        <w:tab w:val="right" w:pos="9639"/>
      </w:tabs>
      <w:spacing w:after="240"/>
      <w:jc w:val="both"/>
      <w:textAlignment w:val="auto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2023-04-20T10:06:00Z</dcterms:created>
  <dcterms:modified xsi:type="dcterms:W3CDTF">2023-05-03T20:24:00Z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