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F3072" w14:textId="19CBA6F8" w:rsidR="007E2191" w:rsidRPr="00795265" w:rsidRDefault="007E2191" w:rsidP="007E2191">
      <w:pPr>
        <w:pStyle w:val="Header"/>
        <w:rPr>
          <w:rFonts w:cs="Arial"/>
          <w:sz w:val="24"/>
          <w:szCs w:val="24"/>
          <w:lang w:val="en-US"/>
        </w:rPr>
      </w:pPr>
      <w:bookmarkStart w:id="0" w:name="_GoBack"/>
      <w:bookmarkEnd w:id="0"/>
      <w:r w:rsidRPr="00592E14">
        <w:rPr>
          <w:rFonts w:cs="Arial"/>
          <w:sz w:val="24"/>
          <w:szCs w:val="24"/>
          <w:lang w:val="en-US"/>
        </w:rPr>
        <w:t>3GPP TSG-RAN WG3 #</w:t>
      </w:r>
      <w:r w:rsidR="006F024F" w:rsidRPr="00592E14">
        <w:rPr>
          <w:rFonts w:cs="Arial"/>
          <w:sz w:val="24"/>
          <w:szCs w:val="24"/>
          <w:lang w:val="en-US"/>
        </w:rPr>
        <w:t>1</w:t>
      </w:r>
      <w:r w:rsidR="006F024F">
        <w:rPr>
          <w:rFonts w:cs="Arial"/>
          <w:sz w:val="24"/>
          <w:szCs w:val="24"/>
          <w:lang w:val="en-US"/>
        </w:rPr>
        <w:t>20</w:t>
      </w:r>
      <w:r w:rsidR="006F024F" w:rsidRPr="00795265">
        <w:rPr>
          <w:rFonts w:cs="Arial"/>
          <w:sz w:val="24"/>
          <w:szCs w:val="24"/>
          <w:lang w:val="en-US"/>
        </w:rPr>
        <w:t xml:space="preserve">   </w:t>
      </w:r>
      <w:r w:rsidRPr="00795265">
        <w:rPr>
          <w:rFonts w:cs="Arial"/>
          <w:sz w:val="24"/>
          <w:szCs w:val="24"/>
          <w:lang w:val="en-US"/>
        </w:rPr>
        <w:tab/>
      </w:r>
      <w:r w:rsidRPr="00795265">
        <w:rPr>
          <w:rFonts w:cs="Arial"/>
          <w:sz w:val="24"/>
          <w:szCs w:val="24"/>
          <w:lang w:val="en-US"/>
        </w:rPr>
        <w:tab/>
      </w:r>
      <w:r w:rsidRPr="00795265">
        <w:rPr>
          <w:rFonts w:cs="Arial"/>
          <w:sz w:val="24"/>
          <w:szCs w:val="24"/>
          <w:lang w:val="en-US"/>
        </w:rPr>
        <w:tab/>
      </w:r>
      <w:r w:rsidRPr="00795265">
        <w:rPr>
          <w:rFonts w:cs="Arial"/>
          <w:sz w:val="24"/>
          <w:szCs w:val="24"/>
          <w:lang w:val="en-US"/>
        </w:rPr>
        <w:tab/>
      </w:r>
      <w:r w:rsidRPr="00795265">
        <w:rPr>
          <w:rFonts w:cs="Arial"/>
          <w:sz w:val="24"/>
          <w:szCs w:val="24"/>
          <w:lang w:val="en-US"/>
        </w:rPr>
        <w:tab/>
        <w:t xml:space="preserve">                                                </w:t>
      </w:r>
      <w:r w:rsidRPr="00591999">
        <w:rPr>
          <w:rFonts w:cs="Arial"/>
          <w:sz w:val="24"/>
          <w:szCs w:val="24"/>
          <w:lang w:val="en-US"/>
        </w:rPr>
        <w:t xml:space="preserve">      </w:t>
      </w:r>
      <w:r w:rsidR="00AA4BC5" w:rsidRPr="00AA4BC5">
        <w:rPr>
          <w:rFonts w:cs="Arial"/>
          <w:b w:val="0"/>
          <w:bCs/>
          <w:sz w:val="26"/>
          <w:szCs w:val="26"/>
        </w:rPr>
        <w:t>R3-233205</w:t>
      </w:r>
    </w:p>
    <w:p w14:paraId="2F96B0BD" w14:textId="044F4E70" w:rsidR="002F2360" w:rsidRPr="000E50A5" w:rsidRDefault="00591999" w:rsidP="00335A35">
      <w:pPr>
        <w:pStyle w:val="Header"/>
        <w:rPr>
          <w:rFonts w:cs="Arial"/>
          <w:bCs/>
          <w:noProof w:val="0"/>
          <w:sz w:val="24"/>
          <w:lang w:val="en-US"/>
        </w:rPr>
      </w:pPr>
      <w:r>
        <w:rPr>
          <w:rFonts w:cs="Arial"/>
          <w:sz w:val="24"/>
          <w:szCs w:val="24"/>
          <w:lang w:val="en-US"/>
        </w:rPr>
        <w:t>Incheon</w:t>
      </w:r>
      <w:r w:rsidRPr="00795265">
        <w:rPr>
          <w:rFonts w:cs="Arial"/>
          <w:sz w:val="24"/>
          <w:szCs w:val="24"/>
          <w:lang w:val="en-US"/>
        </w:rPr>
        <w:t xml:space="preserve">, </w:t>
      </w:r>
      <w:r>
        <w:rPr>
          <w:rFonts w:cs="Arial"/>
          <w:sz w:val="24"/>
          <w:szCs w:val="24"/>
          <w:lang w:val="en-US"/>
        </w:rPr>
        <w:t>Sotuh Korea</w:t>
      </w:r>
      <w:r w:rsidRPr="00795265">
        <w:rPr>
          <w:rFonts w:cs="Arial"/>
          <w:sz w:val="24"/>
          <w:szCs w:val="24"/>
          <w:lang w:val="en-US"/>
        </w:rPr>
        <w:t xml:space="preserve"> </w:t>
      </w:r>
      <w:r w:rsidRPr="00795265">
        <w:rPr>
          <w:rFonts w:cs="Arial"/>
          <w:sz w:val="24"/>
          <w:szCs w:val="24"/>
          <w:lang w:val="en-US" w:eastAsia="zh-CN"/>
        </w:rPr>
        <w:t xml:space="preserve"> </w:t>
      </w:r>
      <w:r w:rsidRPr="00795265">
        <w:rPr>
          <w:rFonts w:cs="Arial"/>
          <w:sz w:val="24"/>
          <w:szCs w:val="22"/>
          <w:lang w:val="it-IT"/>
        </w:rPr>
        <w:t xml:space="preserve"> </w:t>
      </w:r>
      <w:r w:rsidRPr="00795265">
        <w:rPr>
          <w:rFonts w:cs="Arial"/>
          <w:lang w:val="en-US"/>
        </w:rPr>
        <w:t xml:space="preserve"> </w:t>
      </w:r>
      <w:r w:rsidR="006F024F" w:rsidRPr="00795265">
        <w:rPr>
          <w:rFonts w:cs="Arial"/>
          <w:sz w:val="24"/>
          <w:szCs w:val="24"/>
          <w:lang w:val="en-US"/>
        </w:rPr>
        <w:t>2</w:t>
      </w:r>
      <w:r w:rsidR="00625DD3">
        <w:rPr>
          <w:rFonts w:cs="Arial"/>
          <w:sz w:val="24"/>
          <w:szCs w:val="24"/>
          <w:lang w:val="en-US"/>
        </w:rPr>
        <w:t>2</w:t>
      </w:r>
      <w:r w:rsidR="00A12CE0" w:rsidRPr="00795265">
        <w:rPr>
          <w:rFonts w:cs="Arial"/>
          <w:sz w:val="24"/>
          <w:szCs w:val="24"/>
          <w:lang w:val="en-US"/>
        </w:rPr>
        <w:t xml:space="preserve"> </w:t>
      </w:r>
      <w:r w:rsidR="00625DD3">
        <w:rPr>
          <w:rFonts w:cs="Arial"/>
          <w:sz w:val="24"/>
          <w:szCs w:val="24"/>
          <w:lang w:val="en-US"/>
        </w:rPr>
        <w:t>–</w:t>
      </w:r>
      <w:r w:rsidR="00A12CE0" w:rsidRPr="00795265">
        <w:rPr>
          <w:rFonts w:cs="Arial"/>
          <w:sz w:val="24"/>
          <w:szCs w:val="24"/>
          <w:lang w:val="en-US"/>
        </w:rPr>
        <w:t xml:space="preserve"> </w:t>
      </w:r>
      <w:r w:rsidR="006F024F">
        <w:rPr>
          <w:rFonts w:cs="Arial"/>
          <w:sz w:val="24"/>
          <w:szCs w:val="24"/>
          <w:lang w:val="en-US"/>
        </w:rPr>
        <w:t>2</w:t>
      </w:r>
      <w:r w:rsidR="00625DD3">
        <w:rPr>
          <w:rFonts w:cs="Arial"/>
          <w:sz w:val="24"/>
          <w:szCs w:val="24"/>
          <w:lang w:val="en-US"/>
        </w:rPr>
        <w:t xml:space="preserve">6 </w:t>
      </w:r>
      <w:r w:rsidR="006F024F" w:rsidRPr="00795265">
        <w:rPr>
          <w:rFonts w:cs="Arial"/>
          <w:sz w:val="24"/>
          <w:szCs w:val="24"/>
          <w:lang w:val="en-US"/>
        </w:rPr>
        <w:t>Ma</w:t>
      </w:r>
      <w:r w:rsidR="006F024F">
        <w:rPr>
          <w:rFonts w:cs="Arial"/>
          <w:sz w:val="24"/>
          <w:szCs w:val="24"/>
          <w:lang w:val="en-US"/>
        </w:rPr>
        <w:t>y</w:t>
      </w:r>
      <w:r w:rsidR="00A12CE0" w:rsidRPr="00795265">
        <w:rPr>
          <w:rFonts w:cs="Arial"/>
          <w:sz w:val="24"/>
          <w:szCs w:val="24"/>
          <w:lang w:val="en-US"/>
        </w:rPr>
        <w:t>, 2023</w:t>
      </w:r>
      <w:r>
        <w:rPr>
          <w:rFonts w:cs="Arial"/>
          <w:sz w:val="24"/>
          <w:szCs w:val="24"/>
          <w:lang w:val="en-US"/>
        </w:rPr>
        <w:t xml:space="preserve"> </w:t>
      </w:r>
    </w:p>
    <w:p w14:paraId="430718D4" w14:textId="70BAE0A0" w:rsidR="002F2360" w:rsidRPr="00592E14" w:rsidRDefault="002F2360" w:rsidP="002F2360">
      <w:pPr>
        <w:pStyle w:val="CRCoverPage"/>
        <w:tabs>
          <w:tab w:val="left" w:pos="1985"/>
          <w:tab w:val="left" w:pos="2410"/>
        </w:tabs>
        <w:rPr>
          <w:rFonts w:cs="Arial"/>
          <w:b/>
          <w:sz w:val="24"/>
          <w:szCs w:val="24"/>
          <w:lang w:eastAsia="ja-JP"/>
        </w:rPr>
      </w:pPr>
      <w:r w:rsidRPr="00592E14">
        <w:rPr>
          <w:rFonts w:cs="Arial"/>
          <w:b/>
          <w:sz w:val="24"/>
          <w:szCs w:val="24"/>
        </w:rPr>
        <w:t>Agenda item:</w:t>
      </w:r>
      <w:r w:rsidRPr="00592E14">
        <w:rPr>
          <w:rFonts w:cs="Arial"/>
          <w:b/>
          <w:bCs/>
          <w:sz w:val="24"/>
        </w:rPr>
        <w:tab/>
      </w:r>
      <w:r w:rsidR="00AE4E85" w:rsidRPr="00592E14">
        <w:rPr>
          <w:rFonts w:cs="Arial"/>
          <w:b/>
          <w:sz w:val="24"/>
          <w:szCs w:val="24"/>
          <w:lang w:val="en-US"/>
        </w:rPr>
        <w:t>1</w:t>
      </w:r>
      <w:r w:rsidR="00751E96" w:rsidRPr="00592E14">
        <w:rPr>
          <w:rFonts w:cs="Arial"/>
          <w:b/>
          <w:sz w:val="24"/>
          <w:szCs w:val="24"/>
          <w:lang w:val="en-US"/>
        </w:rPr>
        <w:t>7</w:t>
      </w:r>
      <w:r w:rsidR="00235338" w:rsidRPr="00592E14">
        <w:rPr>
          <w:rFonts w:cs="Arial"/>
          <w:b/>
          <w:sz w:val="24"/>
          <w:szCs w:val="24"/>
          <w:lang w:val="en-US"/>
        </w:rPr>
        <w:t>.</w:t>
      </w:r>
      <w:r w:rsidR="00392682" w:rsidRPr="00592E14">
        <w:rPr>
          <w:rFonts w:cs="Arial"/>
          <w:b/>
          <w:sz w:val="24"/>
          <w:szCs w:val="24"/>
          <w:lang w:val="en-US"/>
        </w:rPr>
        <w:t>3</w:t>
      </w:r>
    </w:p>
    <w:p w14:paraId="02505283" w14:textId="0355F00C" w:rsidR="002F2360" w:rsidRPr="00592E14" w:rsidRDefault="002F2360" w:rsidP="002F2360">
      <w:pPr>
        <w:tabs>
          <w:tab w:val="left" w:pos="1985"/>
          <w:tab w:val="left" w:pos="2410"/>
        </w:tabs>
        <w:ind w:left="1985" w:hanging="1985"/>
        <w:rPr>
          <w:rFonts w:ascii="Arial" w:hAnsi="Arial" w:cs="Arial"/>
          <w:b/>
          <w:bCs/>
          <w:sz w:val="24"/>
        </w:rPr>
      </w:pPr>
      <w:r w:rsidRPr="00592E14">
        <w:rPr>
          <w:rFonts w:ascii="Arial" w:hAnsi="Arial" w:cs="Arial"/>
          <w:b/>
          <w:bCs/>
          <w:sz w:val="24"/>
        </w:rPr>
        <w:t>Source:</w:t>
      </w:r>
      <w:r w:rsidRPr="00592E14">
        <w:rPr>
          <w:rFonts w:ascii="Arial" w:hAnsi="Arial" w:cs="Arial"/>
          <w:b/>
          <w:bCs/>
          <w:sz w:val="24"/>
        </w:rPr>
        <w:tab/>
      </w:r>
      <w:r w:rsidR="00A12CE0" w:rsidRPr="00592E14">
        <w:rPr>
          <w:rFonts w:ascii="Arial" w:hAnsi="Arial" w:cs="Arial"/>
          <w:b/>
          <w:bCs/>
          <w:sz w:val="24"/>
        </w:rPr>
        <w:t xml:space="preserve">TCL Communication Ltd. </w:t>
      </w:r>
    </w:p>
    <w:p w14:paraId="5E7A28BB" w14:textId="7180DA8D" w:rsidR="00CD4C7B" w:rsidRPr="00592E14" w:rsidRDefault="00CD4C7B" w:rsidP="00EE13A8">
      <w:pPr>
        <w:tabs>
          <w:tab w:val="left" w:pos="2410"/>
        </w:tabs>
        <w:ind w:left="1985" w:hanging="1985"/>
        <w:rPr>
          <w:rFonts w:ascii="Arial" w:hAnsi="Arial" w:cs="Arial"/>
          <w:b/>
          <w:bCs/>
          <w:sz w:val="24"/>
        </w:rPr>
      </w:pPr>
      <w:r w:rsidRPr="00592E14">
        <w:rPr>
          <w:rFonts w:ascii="Arial" w:hAnsi="Arial" w:cs="Arial"/>
          <w:b/>
          <w:bCs/>
          <w:sz w:val="24"/>
        </w:rPr>
        <w:t>Title:</w:t>
      </w:r>
      <w:r w:rsidRPr="00592E14">
        <w:rPr>
          <w:rFonts w:ascii="Arial" w:hAnsi="Arial" w:cs="Arial"/>
          <w:b/>
          <w:bCs/>
          <w:sz w:val="24"/>
        </w:rPr>
        <w:tab/>
      </w:r>
      <w:r w:rsidR="00AE4E85" w:rsidRPr="00592E14">
        <w:rPr>
          <w:rFonts w:ascii="Arial" w:hAnsi="Arial" w:cs="Arial"/>
          <w:b/>
          <w:bCs/>
          <w:sz w:val="24"/>
        </w:rPr>
        <w:t xml:space="preserve">Discussion on </w:t>
      </w:r>
      <w:r w:rsidR="00A12CE0" w:rsidRPr="00592E14">
        <w:rPr>
          <w:rFonts w:ascii="Arial" w:hAnsi="Arial" w:cs="Arial"/>
          <w:b/>
          <w:bCs/>
          <w:sz w:val="24"/>
        </w:rPr>
        <w:t>NTN</w:t>
      </w:r>
      <w:r w:rsidR="00235338" w:rsidRPr="00592E14">
        <w:rPr>
          <w:rFonts w:ascii="Arial" w:hAnsi="Arial" w:cs="Arial"/>
          <w:b/>
          <w:bCs/>
          <w:sz w:val="24"/>
        </w:rPr>
        <w:t xml:space="preserve"> </w:t>
      </w:r>
      <w:r w:rsidR="00A12CE0" w:rsidRPr="00592E14">
        <w:rPr>
          <w:rFonts w:ascii="Arial" w:hAnsi="Arial" w:cs="Arial"/>
          <w:b/>
          <w:bCs/>
          <w:sz w:val="24"/>
        </w:rPr>
        <w:t>Network Verified UE L</w:t>
      </w:r>
      <w:r w:rsidR="00233A6D" w:rsidRPr="00592E14">
        <w:rPr>
          <w:rFonts w:ascii="Arial" w:hAnsi="Arial" w:cs="Arial"/>
          <w:b/>
          <w:bCs/>
          <w:sz w:val="24"/>
        </w:rPr>
        <w:t>ocation</w:t>
      </w:r>
      <w:r w:rsidR="00AE4E85" w:rsidRPr="00592E14">
        <w:rPr>
          <w:rFonts w:ascii="Arial" w:hAnsi="Arial" w:cs="Arial"/>
          <w:b/>
          <w:bCs/>
          <w:sz w:val="24"/>
        </w:rPr>
        <w:tab/>
      </w:r>
    </w:p>
    <w:p w14:paraId="3F7C60B7" w14:textId="397299B4" w:rsidR="00AB30AE" w:rsidRPr="00592E14" w:rsidRDefault="00CD4C7B" w:rsidP="00EE13A8">
      <w:pPr>
        <w:tabs>
          <w:tab w:val="left" w:pos="1985"/>
          <w:tab w:val="left" w:pos="2410"/>
        </w:tabs>
        <w:rPr>
          <w:rFonts w:ascii="Arial" w:hAnsi="Arial" w:cs="Arial"/>
          <w:b/>
          <w:bCs/>
          <w:sz w:val="24"/>
        </w:rPr>
      </w:pPr>
      <w:r w:rsidRPr="00592E14">
        <w:rPr>
          <w:rFonts w:ascii="Arial" w:hAnsi="Arial" w:cs="Arial"/>
          <w:b/>
          <w:bCs/>
          <w:sz w:val="24"/>
        </w:rPr>
        <w:t>Document for:</w:t>
      </w:r>
      <w:r w:rsidRPr="00592E14">
        <w:rPr>
          <w:rFonts w:ascii="Arial" w:hAnsi="Arial" w:cs="Arial"/>
          <w:b/>
          <w:bCs/>
          <w:sz w:val="24"/>
        </w:rPr>
        <w:tab/>
        <w:t>Discussion</w:t>
      </w:r>
      <w:r w:rsidR="00D77124" w:rsidRPr="00592E14">
        <w:rPr>
          <w:rFonts w:ascii="Arial" w:hAnsi="Arial" w:cs="Arial"/>
          <w:b/>
          <w:bCs/>
          <w:sz w:val="24"/>
        </w:rPr>
        <w:t xml:space="preserve"> &amp; decision</w:t>
      </w:r>
    </w:p>
    <w:p w14:paraId="40D0F11F" w14:textId="3CF2C848" w:rsidR="00CD4C7B" w:rsidRPr="000E50A5" w:rsidRDefault="00CD4C7B" w:rsidP="00EE13A8">
      <w:pPr>
        <w:pStyle w:val="Heading1"/>
        <w:tabs>
          <w:tab w:val="left" w:pos="2410"/>
        </w:tabs>
        <w:rPr>
          <w:rFonts w:cs="Arial"/>
        </w:rPr>
      </w:pPr>
      <w:r w:rsidRPr="000E50A5">
        <w:rPr>
          <w:rFonts w:cs="Arial"/>
        </w:rPr>
        <w:t>1</w:t>
      </w:r>
      <w:r w:rsidRPr="000E50A5">
        <w:rPr>
          <w:rFonts w:cs="Arial"/>
        </w:rPr>
        <w:tab/>
      </w:r>
      <w:r w:rsidR="0056573F" w:rsidRPr="000E50A5">
        <w:rPr>
          <w:rFonts w:cs="Arial"/>
        </w:rPr>
        <w:t>Introduction</w:t>
      </w:r>
    </w:p>
    <w:p w14:paraId="5058AB70" w14:textId="51D8300F" w:rsidR="00662D6E" w:rsidRPr="00335A35" w:rsidRDefault="00022B14" w:rsidP="008572DC">
      <w:pPr>
        <w:rPr>
          <w:rFonts w:ascii="Arial" w:hAnsi="Arial" w:cs="Arial"/>
        </w:rPr>
      </w:pPr>
      <w:bookmarkStart w:id="1" w:name="_Toc474247438"/>
      <w:r w:rsidRPr="00F87953">
        <w:rPr>
          <w:rFonts w:ascii="Arial" w:hAnsi="Arial" w:cs="Arial"/>
        </w:rPr>
        <w:t xml:space="preserve">Regarding </w:t>
      </w:r>
      <w:r w:rsidR="00396850" w:rsidRPr="00F87953">
        <w:rPr>
          <w:rFonts w:ascii="Arial" w:hAnsi="Arial" w:cs="Arial"/>
        </w:rPr>
        <w:t xml:space="preserve">NR NTN </w:t>
      </w:r>
      <w:r w:rsidR="00B901E7" w:rsidRPr="00F87953">
        <w:rPr>
          <w:rFonts w:ascii="Arial" w:hAnsi="Arial" w:cs="Arial"/>
        </w:rPr>
        <w:t>network verified UE l</w:t>
      </w:r>
      <w:r w:rsidR="00396850" w:rsidRPr="00F87953">
        <w:rPr>
          <w:rFonts w:ascii="Arial" w:hAnsi="Arial" w:cs="Arial"/>
        </w:rPr>
        <w:t>ocation</w:t>
      </w:r>
      <w:r w:rsidR="00B901E7" w:rsidRPr="00F87953">
        <w:rPr>
          <w:rFonts w:ascii="Arial" w:hAnsi="Arial" w:cs="Arial"/>
        </w:rPr>
        <w:t xml:space="preserve"> work item</w:t>
      </w:r>
      <w:r w:rsidR="00A92F33" w:rsidRPr="00F87953">
        <w:rPr>
          <w:rFonts w:ascii="Arial" w:hAnsi="Arial" w:cs="Arial"/>
        </w:rPr>
        <w:t xml:space="preserve"> [</w:t>
      </w:r>
      <w:r w:rsidR="004C63E6" w:rsidRPr="00F87953">
        <w:rPr>
          <w:rFonts w:ascii="Arial" w:hAnsi="Arial" w:cs="Arial"/>
        </w:rPr>
        <w:t>1</w:t>
      </w:r>
      <w:r w:rsidR="00A92F33" w:rsidRPr="00F87953">
        <w:rPr>
          <w:rFonts w:ascii="Arial" w:hAnsi="Arial" w:cs="Arial"/>
        </w:rPr>
        <w:t>]</w:t>
      </w:r>
      <w:r w:rsidR="00B901E7" w:rsidRPr="00F87953">
        <w:rPr>
          <w:rFonts w:ascii="Arial" w:hAnsi="Arial" w:cs="Arial"/>
        </w:rPr>
        <w:t>,</w:t>
      </w:r>
      <w:r w:rsidRPr="00F87953">
        <w:rPr>
          <w:rFonts w:ascii="Arial" w:hAnsi="Arial" w:cs="Arial"/>
        </w:rPr>
        <w:t xml:space="preserve"> the following agreements </w:t>
      </w:r>
      <w:r w:rsidR="00795265">
        <w:rPr>
          <w:rFonts w:ascii="Arial" w:hAnsi="Arial" w:cs="Arial"/>
        </w:rPr>
        <w:t xml:space="preserve">progress </w:t>
      </w:r>
      <w:r w:rsidRPr="00F87953">
        <w:rPr>
          <w:rFonts w:ascii="Arial" w:hAnsi="Arial" w:cs="Arial"/>
        </w:rPr>
        <w:t xml:space="preserve">has been </w:t>
      </w:r>
      <w:r w:rsidRPr="00335A35">
        <w:rPr>
          <w:rFonts w:ascii="Arial" w:hAnsi="Arial" w:cs="Arial"/>
        </w:rPr>
        <w:t>made during the</w:t>
      </w:r>
      <w:r w:rsidR="00396850" w:rsidRPr="00335A35">
        <w:rPr>
          <w:rFonts w:ascii="Arial" w:hAnsi="Arial" w:cs="Arial"/>
        </w:rPr>
        <w:t xml:space="preserve"> </w:t>
      </w:r>
      <w:r w:rsidR="00B901E7" w:rsidRPr="00335A35">
        <w:rPr>
          <w:rFonts w:ascii="Arial" w:hAnsi="Arial" w:cs="Arial"/>
        </w:rPr>
        <w:t>l</w:t>
      </w:r>
      <w:r w:rsidR="00662D6E" w:rsidRPr="00335A35">
        <w:rPr>
          <w:rFonts w:ascii="Arial" w:hAnsi="Arial" w:cs="Arial"/>
        </w:rPr>
        <w:t xml:space="preserve">ast </w:t>
      </w:r>
      <w:r w:rsidRPr="00335A35">
        <w:rPr>
          <w:rFonts w:ascii="Arial" w:hAnsi="Arial" w:cs="Arial"/>
        </w:rPr>
        <w:t xml:space="preserve">RAN3 </w:t>
      </w:r>
      <w:r w:rsidR="00662D6E" w:rsidRPr="00335A35">
        <w:rPr>
          <w:rFonts w:ascii="Arial" w:hAnsi="Arial" w:cs="Arial"/>
        </w:rPr>
        <w:t>meeting</w:t>
      </w:r>
      <w:r w:rsidR="00396850" w:rsidRPr="00335A35">
        <w:rPr>
          <w:rFonts w:ascii="Arial" w:hAnsi="Arial" w:cs="Arial"/>
        </w:rPr>
        <w:t>s</w:t>
      </w:r>
      <w:r w:rsidR="00B901E7" w:rsidRPr="00335A35">
        <w:rPr>
          <w:rFonts w:ascii="Arial" w:hAnsi="Arial" w:cs="Arial"/>
        </w:rPr>
        <w:t>:</w:t>
      </w:r>
    </w:p>
    <w:p w14:paraId="35D9E500" w14:textId="2303D0C0" w:rsidR="00B3249C" w:rsidRPr="00335A35" w:rsidRDefault="00022B14" w:rsidP="00B3249C">
      <w:pPr>
        <w:rPr>
          <w:rFonts w:ascii="Arial" w:hAnsi="Arial" w:cs="Arial"/>
          <w:b/>
          <w:color w:val="000000" w:themeColor="text1"/>
          <w:u w:val="single"/>
        </w:rPr>
      </w:pPr>
      <w:r w:rsidRPr="00335A35">
        <w:rPr>
          <w:rFonts w:ascii="Arial" w:hAnsi="Arial" w:cs="Arial"/>
          <w:b/>
          <w:color w:val="000000" w:themeColor="text1"/>
          <w:u w:val="single"/>
        </w:rPr>
        <w:t>RAN 117</w:t>
      </w:r>
      <w:r w:rsidR="00B3249C" w:rsidRPr="00335A35">
        <w:rPr>
          <w:rFonts w:ascii="Arial" w:hAnsi="Arial" w:cs="Arial"/>
          <w:b/>
          <w:color w:val="000000" w:themeColor="text1"/>
          <w:u w:val="single"/>
        </w:rPr>
        <w:t xml:space="preserve">e </w:t>
      </w:r>
    </w:p>
    <w:p w14:paraId="5730F76A" w14:textId="77777777" w:rsidR="00B3249C" w:rsidRPr="00335A35" w:rsidRDefault="00B3249C" w:rsidP="00F87953">
      <w:pPr>
        <w:widowControl w:val="0"/>
        <w:spacing w:after="0"/>
        <w:ind w:leftChars="50" w:left="100"/>
        <w:rPr>
          <w:rFonts w:ascii="Arial" w:hAnsi="Arial" w:cs="Arial"/>
          <w:bCs/>
          <w:color w:val="007434"/>
        </w:rPr>
      </w:pPr>
      <w:r w:rsidRPr="00335A35">
        <w:rPr>
          <w:rFonts w:ascii="Arial" w:hAnsi="Arial" w:cs="Arial"/>
          <w:bCs/>
          <w:color w:val="007434"/>
        </w:rPr>
        <w:t>The verification is performed in the CN.</w:t>
      </w:r>
    </w:p>
    <w:p w14:paraId="0C909087" w14:textId="77777777" w:rsidR="00B3249C" w:rsidRPr="00335A35" w:rsidRDefault="00B3249C" w:rsidP="00F87953">
      <w:pPr>
        <w:widowControl w:val="0"/>
        <w:spacing w:after="0"/>
        <w:ind w:leftChars="50" w:left="100"/>
        <w:rPr>
          <w:rFonts w:ascii="Arial" w:hAnsi="Arial" w:cs="Arial"/>
          <w:bCs/>
          <w:color w:val="007434"/>
        </w:rPr>
      </w:pPr>
      <w:r w:rsidRPr="00335A35">
        <w:rPr>
          <w:rFonts w:ascii="Arial" w:hAnsi="Arial" w:cs="Arial"/>
          <w:bCs/>
          <w:color w:val="007434"/>
        </w:rPr>
        <w:t>If the reported UE location is not correct, the CN will take necessary action and Rel-17 behaviour can be kept as baseline. FFS on new cause value.</w:t>
      </w:r>
    </w:p>
    <w:p w14:paraId="63A36A50" w14:textId="422D69E8" w:rsidR="00B3249C" w:rsidRPr="00335A35" w:rsidRDefault="00B3249C" w:rsidP="00F87953">
      <w:pPr>
        <w:widowControl w:val="0"/>
        <w:spacing w:after="0"/>
        <w:ind w:leftChars="50" w:left="100"/>
        <w:rPr>
          <w:rFonts w:ascii="Arial" w:hAnsi="Arial" w:cs="Arial"/>
          <w:bCs/>
          <w:color w:val="007434"/>
        </w:rPr>
      </w:pPr>
      <w:r w:rsidRPr="00335A35">
        <w:rPr>
          <w:rFonts w:ascii="Arial" w:hAnsi="Arial" w:cs="Arial"/>
          <w:bCs/>
          <w:color w:val="007434"/>
        </w:rPr>
        <w:t>RAN3 wait for RAN1/2 progress on the specific position method to be-used for verification.</w:t>
      </w:r>
    </w:p>
    <w:p w14:paraId="0F3258E8" w14:textId="77777777" w:rsidR="00B3249C" w:rsidRPr="00335A35" w:rsidRDefault="00B3249C" w:rsidP="00B3249C">
      <w:pPr>
        <w:rPr>
          <w:rFonts w:ascii="Arial" w:hAnsi="Arial" w:cs="Arial"/>
          <w:b/>
          <w:color w:val="000000" w:themeColor="text1"/>
          <w:u w:val="single"/>
        </w:rPr>
      </w:pPr>
      <w:r w:rsidRPr="00335A35">
        <w:rPr>
          <w:rFonts w:ascii="Arial" w:hAnsi="Arial" w:cs="Arial"/>
          <w:b/>
          <w:color w:val="000000" w:themeColor="text1"/>
          <w:u w:val="single"/>
        </w:rPr>
        <w:t>RAN3#117bis-e:</w:t>
      </w:r>
    </w:p>
    <w:p w14:paraId="19896798" w14:textId="77777777" w:rsidR="00B3249C" w:rsidRPr="00335A35" w:rsidRDefault="00B3249C" w:rsidP="00F87953">
      <w:pPr>
        <w:widowControl w:val="0"/>
        <w:spacing w:after="0"/>
        <w:ind w:leftChars="50" w:left="100"/>
        <w:rPr>
          <w:rFonts w:ascii="Arial" w:hAnsi="Arial" w:cs="Arial"/>
          <w:bCs/>
          <w:color w:val="007434"/>
        </w:rPr>
      </w:pPr>
      <w:r w:rsidRPr="00335A35">
        <w:rPr>
          <w:rFonts w:ascii="Arial" w:hAnsi="Arial" w:cs="Arial"/>
          <w:bCs/>
          <w:color w:val="007434"/>
        </w:rPr>
        <w:t>RAN3 is not affected by UE location reporting</w:t>
      </w:r>
    </w:p>
    <w:p w14:paraId="4757E53F" w14:textId="2D752FBC" w:rsidR="00B3249C" w:rsidRPr="00335A35" w:rsidRDefault="00B3249C" w:rsidP="00F87953">
      <w:pPr>
        <w:widowControl w:val="0"/>
        <w:spacing w:after="0"/>
        <w:ind w:leftChars="50" w:left="100"/>
        <w:rPr>
          <w:rFonts w:ascii="Arial" w:hAnsi="Arial" w:cs="Arial"/>
          <w:bCs/>
          <w:color w:val="007434"/>
        </w:rPr>
      </w:pPr>
      <w:r w:rsidRPr="00335A35">
        <w:rPr>
          <w:rFonts w:ascii="Arial" w:hAnsi="Arial" w:cs="Arial"/>
          <w:bCs/>
          <w:color w:val="007434"/>
        </w:rPr>
        <w:t>No additional RAN3 impact if UE location is not correct</w:t>
      </w:r>
    </w:p>
    <w:p w14:paraId="4147EFAF" w14:textId="77777777" w:rsidR="00440684" w:rsidRPr="00335A35" w:rsidRDefault="00440684" w:rsidP="00440684">
      <w:pPr>
        <w:rPr>
          <w:rFonts w:ascii="Arial" w:hAnsi="Arial" w:cs="Arial"/>
          <w:b/>
          <w:color w:val="000000" w:themeColor="text1"/>
          <w:u w:val="single"/>
        </w:rPr>
      </w:pPr>
      <w:r w:rsidRPr="00335A35">
        <w:rPr>
          <w:rFonts w:ascii="Arial" w:hAnsi="Arial" w:cs="Arial"/>
          <w:b/>
          <w:color w:val="000000" w:themeColor="text1"/>
          <w:u w:val="single"/>
        </w:rPr>
        <w:t>RAN3#119bis-e:</w:t>
      </w:r>
    </w:p>
    <w:p w14:paraId="50896080" w14:textId="7FC2D69A" w:rsidR="00440684" w:rsidRPr="00F87953" w:rsidRDefault="00440684" w:rsidP="00795265">
      <w:pPr>
        <w:widowControl w:val="0"/>
        <w:ind w:leftChars="50" w:left="100"/>
        <w:rPr>
          <w:rFonts w:ascii="Arial" w:hAnsi="Arial" w:cs="Arial"/>
          <w:bCs/>
          <w:color w:val="007434"/>
        </w:rPr>
      </w:pPr>
      <w:r w:rsidRPr="00335A35">
        <w:rPr>
          <w:rFonts w:ascii="Arial" w:hAnsi="Arial" w:cs="Arial"/>
          <w:bCs/>
          <w:color w:val="007434"/>
        </w:rPr>
        <w:t>Whether to send an LS to SA2 to clarify the understanding of RAN3, that is no services can be provided to the NTN UE until its location has been verified at initial network attach?</w:t>
      </w:r>
    </w:p>
    <w:p w14:paraId="7B8AD09A" w14:textId="12D770A1" w:rsidR="00370D8F" w:rsidRPr="00F87953" w:rsidRDefault="00286D84" w:rsidP="006A3026">
      <w:pPr>
        <w:spacing w:after="0"/>
        <w:jc w:val="both"/>
        <w:rPr>
          <w:rFonts w:ascii="Arial" w:hAnsi="Arial" w:cs="Arial"/>
        </w:rPr>
      </w:pPr>
      <w:r>
        <w:rPr>
          <w:rFonts w:ascii="Arial" w:hAnsi="Arial" w:cs="Arial"/>
        </w:rPr>
        <w:t>On the other hand, d</w:t>
      </w:r>
      <w:r w:rsidR="002612BF" w:rsidRPr="00F87953">
        <w:rPr>
          <w:rFonts w:ascii="Arial" w:hAnsi="Arial" w:cs="Arial"/>
        </w:rPr>
        <w:t xml:space="preserve">uring </w:t>
      </w:r>
      <w:r w:rsidR="0049414A" w:rsidRPr="00F87953">
        <w:rPr>
          <w:rFonts w:ascii="Arial" w:hAnsi="Arial" w:cs="Arial"/>
        </w:rPr>
        <w:t>RAN1#11</w:t>
      </w:r>
      <w:r w:rsidR="00EC0A4C" w:rsidRPr="00F87953">
        <w:rPr>
          <w:rFonts w:ascii="Arial" w:hAnsi="Arial" w:cs="Arial"/>
        </w:rPr>
        <w:t>0</w:t>
      </w:r>
      <w:r w:rsidR="009B036E">
        <w:rPr>
          <w:rFonts w:ascii="Arial" w:hAnsi="Arial" w:cs="Arial"/>
        </w:rPr>
        <w:t>, RAN1#111</w:t>
      </w:r>
      <w:r w:rsidR="007866F6">
        <w:rPr>
          <w:rFonts w:ascii="Arial" w:hAnsi="Arial" w:cs="Arial"/>
        </w:rPr>
        <w:t xml:space="preserve"> </w:t>
      </w:r>
      <w:r w:rsidR="002612BF" w:rsidRPr="00F87953">
        <w:rPr>
          <w:rFonts w:ascii="Arial" w:hAnsi="Arial" w:cs="Arial"/>
        </w:rPr>
        <w:t>meeting</w:t>
      </w:r>
      <w:r w:rsidR="005B5510">
        <w:rPr>
          <w:rFonts w:ascii="Arial" w:hAnsi="Arial" w:cs="Arial"/>
        </w:rPr>
        <w:t>s</w:t>
      </w:r>
      <w:r w:rsidR="002612BF" w:rsidRPr="00F87953">
        <w:rPr>
          <w:rFonts w:ascii="Arial" w:hAnsi="Arial" w:cs="Arial"/>
        </w:rPr>
        <w:t xml:space="preserve">, it was agreed that time-based positioning methods </w:t>
      </w:r>
      <w:r w:rsidR="00806A99" w:rsidRPr="00F87953">
        <w:rPr>
          <w:rFonts w:ascii="Arial" w:hAnsi="Arial" w:cs="Arial"/>
        </w:rPr>
        <w:t xml:space="preserve">such as multi-RTT and DL/UL-TDO </w:t>
      </w:r>
      <w:r w:rsidR="00A77079" w:rsidRPr="00F87953">
        <w:rPr>
          <w:rFonts w:ascii="Arial" w:hAnsi="Arial" w:cs="Arial"/>
        </w:rPr>
        <w:t>could</w:t>
      </w:r>
      <w:r w:rsidR="00462E55" w:rsidRPr="00F87953">
        <w:rPr>
          <w:rFonts w:ascii="Arial" w:hAnsi="Arial" w:cs="Arial"/>
        </w:rPr>
        <w:t xml:space="preserve"> be considered</w:t>
      </w:r>
      <w:r w:rsidR="002612BF" w:rsidRPr="00F87953">
        <w:rPr>
          <w:rFonts w:ascii="Arial" w:hAnsi="Arial" w:cs="Arial"/>
        </w:rPr>
        <w:t xml:space="preserve"> </w:t>
      </w:r>
      <w:r>
        <w:rPr>
          <w:rFonts w:ascii="Arial" w:hAnsi="Arial" w:cs="Arial"/>
        </w:rPr>
        <w:t xml:space="preserve">as starting as a baseline </w:t>
      </w:r>
      <w:r w:rsidR="002612BF" w:rsidRPr="00F87953">
        <w:rPr>
          <w:rFonts w:ascii="Arial" w:hAnsi="Arial" w:cs="Arial"/>
        </w:rPr>
        <w:t>for</w:t>
      </w:r>
      <w:r w:rsidR="005A6A03" w:rsidRPr="00F87953">
        <w:rPr>
          <w:rFonts w:ascii="Arial" w:hAnsi="Arial" w:cs="Arial"/>
        </w:rPr>
        <w:t xml:space="preserve"> </w:t>
      </w:r>
      <w:r w:rsidR="002612BF" w:rsidRPr="00F87953">
        <w:rPr>
          <w:rFonts w:ascii="Arial" w:hAnsi="Arial" w:cs="Arial"/>
        </w:rPr>
        <w:t>UE location</w:t>
      </w:r>
      <w:r w:rsidR="00B901E7" w:rsidRPr="00F87953">
        <w:rPr>
          <w:rFonts w:ascii="Arial" w:hAnsi="Arial" w:cs="Arial"/>
        </w:rPr>
        <w:t xml:space="preserve"> verification</w:t>
      </w:r>
      <w:r w:rsidR="002612BF" w:rsidRPr="00F87953">
        <w:rPr>
          <w:rFonts w:ascii="Arial" w:hAnsi="Arial" w:cs="Arial"/>
        </w:rPr>
        <w:t>.</w:t>
      </w:r>
      <w:r w:rsidR="00780A1A" w:rsidRPr="00F87953">
        <w:rPr>
          <w:rFonts w:ascii="Arial" w:hAnsi="Arial" w:cs="Arial"/>
        </w:rPr>
        <w:t xml:space="preserve"> </w:t>
      </w:r>
      <w:r w:rsidR="009B036E" w:rsidRPr="00795265">
        <w:rPr>
          <w:rFonts w:ascii="Arial" w:hAnsi="Arial" w:cs="Arial"/>
        </w:rPr>
        <w:t>Then</w:t>
      </w:r>
      <w:r w:rsidR="009B036E">
        <w:rPr>
          <w:rFonts w:ascii="Arial" w:hAnsi="Arial" w:cs="Arial"/>
        </w:rPr>
        <w:t xml:space="preserve"> after</w:t>
      </w:r>
      <w:r w:rsidR="00780A1A" w:rsidRPr="00F87953">
        <w:rPr>
          <w:rFonts w:ascii="Arial" w:hAnsi="Arial" w:cs="Arial"/>
        </w:rPr>
        <w:t xml:space="preserve">, </w:t>
      </w:r>
      <w:r w:rsidR="00B901E7" w:rsidRPr="00F87953">
        <w:rPr>
          <w:rFonts w:ascii="Arial" w:hAnsi="Arial" w:cs="Arial"/>
        </w:rPr>
        <w:t>during</w:t>
      </w:r>
      <w:r w:rsidR="00780A1A" w:rsidRPr="00F87953">
        <w:rPr>
          <w:rFonts w:ascii="Arial" w:hAnsi="Arial" w:cs="Arial"/>
        </w:rPr>
        <w:t xml:space="preserve"> RAN1#11</w:t>
      </w:r>
      <w:r w:rsidR="00EC0A4C" w:rsidRPr="00F87953">
        <w:rPr>
          <w:rFonts w:ascii="Arial" w:hAnsi="Arial" w:cs="Arial"/>
        </w:rPr>
        <w:t>1</w:t>
      </w:r>
      <w:r w:rsidR="009B036E">
        <w:rPr>
          <w:rFonts w:ascii="Arial" w:hAnsi="Arial" w:cs="Arial"/>
        </w:rPr>
        <w:t xml:space="preserve"> and RAN1#112bis</w:t>
      </w:r>
      <w:r w:rsidR="009B036E" w:rsidRPr="007C3C95">
        <w:rPr>
          <w:rFonts w:ascii="Arial" w:hAnsi="Arial" w:cs="Arial"/>
        </w:rPr>
        <w:t xml:space="preserve"> </w:t>
      </w:r>
      <w:r w:rsidR="009B036E" w:rsidRPr="00795265">
        <w:rPr>
          <w:rFonts w:ascii="Arial" w:hAnsi="Arial" w:cs="Arial"/>
        </w:rPr>
        <w:t>it</w:t>
      </w:r>
      <w:r w:rsidR="003F6579" w:rsidRPr="00F87953">
        <w:rPr>
          <w:rFonts w:ascii="Arial" w:hAnsi="Arial" w:cs="Arial"/>
        </w:rPr>
        <w:t xml:space="preserve"> was observed that</w:t>
      </w:r>
      <w:r w:rsidR="00A92F33" w:rsidRPr="00F87953">
        <w:rPr>
          <w:rFonts w:ascii="Arial" w:hAnsi="Arial" w:cs="Arial"/>
        </w:rPr>
        <w:t xml:space="preserve"> </w:t>
      </w:r>
      <w:r w:rsidR="009B036E">
        <w:rPr>
          <w:rFonts w:ascii="Arial" w:hAnsi="Arial" w:cs="Arial"/>
        </w:rPr>
        <w:t xml:space="preserve">the </w:t>
      </w:r>
      <w:r w:rsidR="0090520A" w:rsidRPr="00F87953">
        <w:rPr>
          <w:rFonts w:ascii="Arial" w:hAnsi="Arial" w:cs="Arial"/>
        </w:rPr>
        <w:t xml:space="preserve">time-based positioning methods </w:t>
      </w:r>
      <w:r w:rsidR="003F6579" w:rsidRPr="00F87953">
        <w:rPr>
          <w:rFonts w:ascii="Arial" w:hAnsi="Arial" w:cs="Arial"/>
        </w:rPr>
        <w:t xml:space="preserve">are incapable of achieving </w:t>
      </w:r>
      <w:r w:rsidR="00A35713" w:rsidRPr="00F87953">
        <w:rPr>
          <w:rFonts w:ascii="Arial" w:hAnsi="Arial" w:cs="Arial"/>
        </w:rPr>
        <w:t xml:space="preserve">the positioning </w:t>
      </w:r>
      <w:r w:rsidR="003F6579" w:rsidRPr="00F87953">
        <w:rPr>
          <w:rFonts w:ascii="Arial" w:hAnsi="Arial" w:cs="Arial"/>
        </w:rPr>
        <w:t>accuracy</w:t>
      </w:r>
      <w:r w:rsidR="00A35713" w:rsidRPr="00F87953">
        <w:rPr>
          <w:rFonts w:ascii="Arial" w:hAnsi="Arial" w:cs="Arial"/>
        </w:rPr>
        <w:t xml:space="preserve"> </w:t>
      </w:r>
      <w:r w:rsidR="009B036E">
        <w:rPr>
          <w:rFonts w:ascii="Arial" w:hAnsi="Arial" w:cs="Arial"/>
        </w:rPr>
        <w:t xml:space="preserve">in the range </w:t>
      </w:r>
      <w:r w:rsidR="00A35713" w:rsidRPr="00F87953">
        <w:rPr>
          <w:rFonts w:ascii="Arial" w:hAnsi="Arial" w:cs="Arial"/>
        </w:rPr>
        <w:t>of</w:t>
      </w:r>
      <w:r w:rsidR="003F6579" w:rsidRPr="00F87953">
        <w:rPr>
          <w:rFonts w:ascii="Arial" w:hAnsi="Arial" w:cs="Arial"/>
        </w:rPr>
        <w:t xml:space="preserve"> 5-10 km</w:t>
      </w:r>
      <w:r w:rsidR="00A35713" w:rsidRPr="00F87953">
        <w:rPr>
          <w:rFonts w:ascii="Arial" w:hAnsi="Arial" w:cs="Arial"/>
        </w:rPr>
        <w:t xml:space="preserve"> as per work item </w:t>
      </w:r>
      <w:r w:rsidR="00C021EB" w:rsidRPr="00F87953">
        <w:rPr>
          <w:rFonts w:ascii="Arial" w:hAnsi="Arial" w:cs="Arial"/>
        </w:rPr>
        <w:t>requirement</w:t>
      </w:r>
      <w:r w:rsidR="00C021EB" w:rsidRPr="00F87953">
        <w:rPr>
          <w:rFonts w:ascii="Arial" w:hAnsi="Arial" w:cs="Arial"/>
          <w:szCs w:val="21"/>
        </w:rPr>
        <w:t xml:space="preserve"> [</w:t>
      </w:r>
      <w:r w:rsidR="00A77079" w:rsidRPr="00F87953">
        <w:rPr>
          <w:rFonts w:ascii="Arial" w:hAnsi="Arial" w:cs="Arial"/>
          <w:szCs w:val="21"/>
        </w:rPr>
        <w:t>2]</w:t>
      </w:r>
      <w:r w:rsidR="003D1326" w:rsidRPr="00F87953">
        <w:rPr>
          <w:rFonts w:ascii="Arial" w:hAnsi="Arial" w:cs="Arial"/>
        </w:rPr>
        <w:t xml:space="preserve">. </w:t>
      </w:r>
      <w:r w:rsidR="003917FD" w:rsidRPr="00F87953">
        <w:rPr>
          <w:rFonts w:ascii="Arial" w:hAnsi="Arial" w:cs="Arial"/>
        </w:rPr>
        <w:t xml:space="preserve">This due </w:t>
      </w:r>
      <w:r w:rsidR="00DF0B48" w:rsidRPr="00F87953">
        <w:rPr>
          <w:rFonts w:ascii="Arial" w:hAnsi="Arial" w:cs="Arial"/>
        </w:rPr>
        <w:t xml:space="preserve">to </w:t>
      </w:r>
      <w:r w:rsidR="003917FD" w:rsidRPr="00F87953">
        <w:rPr>
          <w:rFonts w:ascii="Arial" w:hAnsi="Arial" w:cs="Arial"/>
        </w:rPr>
        <w:t xml:space="preserve">a drawback on their performance under </w:t>
      </w:r>
      <w:r w:rsidR="009B036E">
        <w:rPr>
          <w:rFonts w:ascii="Arial" w:hAnsi="Arial" w:cs="Arial"/>
        </w:rPr>
        <w:t xml:space="preserve">the </w:t>
      </w:r>
      <w:r w:rsidR="003917FD" w:rsidRPr="00F87953">
        <w:rPr>
          <w:rFonts w:ascii="Arial" w:hAnsi="Arial" w:cs="Arial"/>
        </w:rPr>
        <w:t xml:space="preserve">considerations of timing measurement error of the positioning signal at UE and the satellite, and the mirror-image ambiguity issue, which happen when UE is located </w:t>
      </w:r>
      <w:r w:rsidR="008503EC">
        <w:rPr>
          <w:rFonts w:ascii="Arial" w:hAnsi="Arial" w:cs="Arial"/>
        </w:rPr>
        <w:t>under</w:t>
      </w:r>
      <w:r w:rsidR="008503EC" w:rsidRPr="00F87953">
        <w:rPr>
          <w:rFonts w:ascii="Arial" w:hAnsi="Arial" w:cs="Arial"/>
        </w:rPr>
        <w:t xml:space="preserve"> </w:t>
      </w:r>
      <w:r w:rsidR="003917FD" w:rsidRPr="00F87953">
        <w:rPr>
          <w:rFonts w:ascii="Arial" w:hAnsi="Arial" w:cs="Arial"/>
        </w:rPr>
        <w:t>a beam</w:t>
      </w:r>
      <w:r w:rsidR="008503EC">
        <w:rPr>
          <w:rFonts w:ascii="Arial" w:hAnsi="Arial" w:cs="Arial"/>
        </w:rPr>
        <w:t>/cell</w:t>
      </w:r>
      <w:r w:rsidR="003917FD" w:rsidRPr="00F87953">
        <w:rPr>
          <w:rFonts w:ascii="Arial" w:hAnsi="Arial" w:cs="Arial"/>
        </w:rPr>
        <w:t xml:space="preserve"> </w:t>
      </w:r>
      <w:r w:rsidR="009B036E" w:rsidRPr="00F87953">
        <w:rPr>
          <w:rFonts w:ascii="Arial" w:hAnsi="Arial" w:cs="Arial"/>
        </w:rPr>
        <w:t>be</w:t>
      </w:r>
      <w:r w:rsidR="009B036E">
        <w:rPr>
          <w:rFonts w:ascii="Arial" w:hAnsi="Arial" w:cs="Arial"/>
        </w:rPr>
        <w:t>neath a</w:t>
      </w:r>
      <w:r w:rsidR="003917FD" w:rsidRPr="00F87953">
        <w:rPr>
          <w:rFonts w:ascii="Arial" w:hAnsi="Arial" w:cs="Arial"/>
        </w:rPr>
        <w:t xml:space="preserve"> satellite orbital path. Therefore, it has been concluded in RAN1 that other assistance data can be discussed in RAN2 and RAN3 to assist resolving these issu</w:t>
      </w:r>
      <w:r w:rsidR="003917FD" w:rsidRPr="00F87953">
        <w:rPr>
          <w:rFonts w:ascii="Arial" w:hAnsi="Arial" w:cs="Arial"/>
          <w:szCs w:val="21"/>
        </w:rPr>
        <w:t>es [</w:t>
      </w:r>
      <w:r w:rsidR="003D3292" w:rsidRPr="00F87953">
        <w:rPr>
          <w:rFonts w:ascii="Arial" w:hAnsi="Arial" w:cs="Arial"/>
          <w:szCs w:val="21"/>
        </w:rPr>
        <w:t>2</w:t>
      </w:r>
      <w:r w:rsidR="003917FD" w:rsidRPr="00F87953">
        <w:rPr>
          <w:rFonts w:ascii="Arial" w:hAnsi="Arial" w:cs="Arial"/>
          <w:szCs w:val="21"/>
        </w:rPr>
        <w:t>]</w:t>
      </w:r>
      <w:r w:rsidR="00DB555C" w:rsidRPr="00F87953">
        <w:rPr>
          <w:rFonts w:ascii="Arial" w:hAnsi="Arial" w:cs="Arial"/>
        </w:rPr>
        <w:t xml:space="preserve">. This </w:t>
      </w:r>
      <w:r w:rsidR="00370D8F" w:rsidRPr="00F87953">
        <w:rPr>
          <w:rFonts w:ascii="Arial" w:hAnsi="Arial" w:cs="Arial"/>
        </w:rPr>
        <w:t>contribution discusses the impact to RAN3 spec</w:t>
      </w:r>
      <w:r w:rsidR="00DB555C" w:rsidRPr="00F87953">
        <w:rPr>
          <w:rFonts w:ascii="Arial" w:hAnsi="Arial" w:cs="Arial"/>
        </w:rPr>
        <w:t xml:space="preserve"> considering such assistance</w:t>
      </w:r>
      <w:r w:rsidR="00DB555C" w:rsidRPr="00F87953">
        <w:rPr>
          <w:rFonts w:ascii="Arial" w:hAnsi="Arial" w:cs="Arial"/>
          <w:szCs w:val="21"/>
        </w:rPr>
        <w:t xml:space="preserve"> data. </w:t>
      </w:r>
    </w:p>
    <w:p w14:paraId="309917E7" w14:textId="3E194F0A" w:rsidR="00051152" w:rsidRPr="00795265" w:rsidRDefault="00C15137" w:rsidP="00C15137">
      <w:pPr>
        <w:pStyle w:val="Heading1"/>
        <w:tabs>
          <w:tab w:val="left" w:pos="2410"/>
        </w:tabs>
        <w:rPr>
          <w:rFonts w:cs="Arial"/>
        </w:rPr>
      </w:pPr>
      <w:r w:rsidRPr="00795265">
        <w:rPr>
          <w:rFonts w:cs="Arial"/>
        </w:rPr>
        <w:t>2</w:t>
      </w:r>
      <w:r w:rsidRPr="00795265">
        <w:rPr>
          <w:rFonts w:cs="Arial"/>
        </w:rPr>
        <w:tab/>
      </w:r>
      <w:r w:rsidR="0029686C" w:rsidRPr="00795265">
        <w:rPr>
          <w:rFonts w:cs="Arial"/>
        </w:rPr>
        <w:t>Discussion</w:t>
      </w:r>
    </w:p>
    <w:p w14:paraId="3BF3EAAF" w14:textId="40BBAA94" w:rsidR="006A3026" w:rsidRPr="00F87953" w:rsidRDefault="002612BF">
      <w:pPr>
        <w:jc w:val="both"/>
        <w:rPr>
          <w:rFonts w:ascii="Arial" w:hAnsi="Arial" w:cs="Arial"/>
        </w:rPr>
      </w:pPr>
      <w:r w:rsidRPr="00F87953">
        <w:rPr>
          <w:rFonts w:ascii="Arial" w:hAnsi="Arial" w:cs="Arial"/>
        </w:rPr>
        <w:t>Time-based positioning methods make use of the measured</w:t>
      </w:r>
      <w:r w:rsidR="00C61A2A" w:rsidRPr="007C3C95">
        <w:rPr>
          <w:rFonts w:ascii="Arial" w:hAnsi="Arial" w:cs="Arial"/>
        </w:rPr>
        <w:t xml:space="preserve"> timing difference</w:t>
      </w:r>
      <w:r w:rsidR="00C61A2A">
        <w:rPr>
          <w:rFonts w:ascii="Arial" w:hAnsi="Arial" w:cs="Arial"/>
        </w:rPr>
        <w:t xml:space="preserve"> of </w:t>
      </w:r>
      <w:r w:rsidR="00C61A2A" w:rsidRPr="00795265">
        <w:rPr>
          <w:rFonts w:ascii="Arial" w:hAnsi="Arial" w:cs="Arial"/>
        </w:rPr>
        <w:t>positioning</w:t>
      </w:r>
      <w:r w:rsidRPr="00F87953">
        <w:rPr>
          <w:rFonts w:ascii="Arial" w:hAnsi="Arial" w:cs="Arial"/>
        </w:rPr>
        <w:t xml:space="preserve"> signal or the time difference of arrival/departure of downlink/uplink signals received from/to different </w:t>
      </w:r>
      <w:r w:rsidR="00C61A2A">
        <w:rPr>
          <w:rFonts w:ascii="Arial" w:hAnsi="Arial" w:cs="Arial"/>
        </w:rPr>
        <w:t>t</w:t>
      </w:r>
      <w:r w:rsidRPr="00F87953">
        <w:rPr>
          <w:rFonts w:ascii="Arial" w:hAnsi="Arial" w:cs="Arial"/>
        </w:rPr>
        <w:t>ransmission-</w:t>
      </w:r>
      <w:r w:rsidR="00C61A2A">
        <w:rPr>
          <w:rFonts w:ascii="Arial" w:hAnsi="Arial" w:cs="Arial"/>
        </w:rPr>
        <w:t>r</w:t>
      </w:r>
      <w:r w:rsidRPr="00F87953">
        <w:rPr>
          <w:rFonts w:ascii="Arial" w:hAnsi="Arial" w:cs="Arial"/>
        </w:rPr>
        <w:t xml:space="preserve">eception </w:t>
      </w:r>
      <w:r w:rsidR="00C61A2A">
        <w:rPr>
          <w:rFonts w:ascii="Arial" w:hAnsi="Arial" w:cs="Arial"/>
        </w:rPr>
        <w:t>p</w:t>
      </w:r>
      <w:r w:rsidRPr="00F87953">
        <w:rPr>
          <w:rFonts w:ascii="Arial" w:hAnsi="Arial" w:cs="Arial"/>
        </w:rPr>
        <w:t>oints (TRPs) i.e. a refe</w:t>
      </w:r>
      <w:r w:rsidR="00D33D44" w:rsidRPr="00F87953">
        <w:rPr>
          <w:rFonts w:ascii="Arial" w:hAnsi="Arial" w:cs="Arial"/>
        </w:rPr>
        <w:t>rence gNB and neighbouring gNBs</w:t>
      </w:r>
      <w:r w:rsidRPr="00F87953">
        <w:rPr>
          <w:rFonts w:ascii="Arial" w:hAnsi="Arial" w:cs="Arial"/>
        </w:rPr>
        <w:t xml:space="preserve"> at the same time. The resulting measurements are used along with other configuration information to locate the UE </w:t>
      </w:r>
      <w:r w:rsidR="001C71B0">
        <w:rPr>
          <w:rFonts w:ascii="Arial" w:hAnsi="Arial" w:cs="Arial"/>
        </w:rPr>
        <w:t>with a respect</w:t>
      </w:r>
      <w:r w:rsidRPr="00F87953">
        <w:rPr>
          <w:rFonts w:ascii="Arial" w:hAnsi="Arial" w:cs="Arial"/>
        </w:rPr>
        <w:t xml:space="preserve"> to the neighbouring TRPs. In case of single satellite in view</w:t>
      </w:r>
      <w:r w:rsidR="00622163" w:rsidRPr="00F87953">
        <w:rPr>
          <w:rFonts w:ascii="Arial" w:hAnsi="Arial" w:cs="Arial"/>
        </w:rPr>
        <w:t xml:space="preserve"> </w:t>
      </w:r>
      <w:r w:rsidR="00C021EB" w:rsidRPr="00F87953">
        <w:rPr>
          <w:rFonts w:ascii="Arial" w:hAnsi="Arial" w:cs="Arial"/>
        </w:rPr>
        <w:t>(</w:t>
      </w:r>
      <w:r w:rsidR="00622163" w:rsidRPr="00F87953">
        <w:rPr>
          <w:rFonts w:ascii="Arial" w:hAnsi="Arial" w:cs="Arial"/>
        </w:rPr>
        <w:t>i.e., single TRP</w:t>
      </w:r>
      <w:r w:rsidR="00C021EB" w:rsidRPr="00F87953">
        <w:rPr>
          <w:rFonts w:ascii="Arial" w:hAnsi="Arial" w:cs="Arial"/>
        </w:rPr>
        <w:t>)</w:t>
      </w:r>
      <w:r w:rsidRPr="00F87953">
        <w:rPr>
          <w:rFonts w:ascii="Arial" w:hAnsi="Arial" w:cs="Arial"/>
        </w:rPr>
        <w:t>, these existing</w:t>
      </w:r>
      <w:r w:rsidR="006A3026" w:rsidRPr="00F87953">
        <w:rPr>
          <w:rFonts w:ascii="Arial" w:hAnsi="Arial" w:cs="Arial"/>
        </w:rPr>
        <w:t xml:space="preserve"> time-based</w:t>
      </w:r>
      <w:r w:rsidRPr="00F87953">
        <w:rPr>
          <w:rFonts w:ascii="Arial" w:hAnsi="Arial" w:cs="Arial"/>
        </w:rPr>
        <w:t xml:space="preserve"> methods </w:t>
      </w:r>
      <w:r w:rsidR="006A3026" w:rsidRPr="00F87953">
        <w:rPr>
          <w:rFonts w:ascii="Arial" w:hAnsi="Arial" w:cs="Arial"/>
        </w:rPr>
        <w:t xml:space="preserve">are incapable of achieving the positioning accuracy of 5-10 km as per the work item requirement. This is due </w:t>
      </w:r>
      <w:r w:rsidR="00DF0B48" w:rsidRPr="00F87953">
        <w:rPr>
          <w:rFonts w:ascii="Arial" w:hAnsi="Arial" w:cs="Arial"/>
        </w:rPr>
        <w:t xml:space="preserve">to </w:t>
      </w:r>
      <w:r w:rsidR="006A3026" w:rsidRPr="00F87953">
        <w:rPr>
          <w:rFonts w:ascii="Arial" w:hAnsi="Arial" w:cs="Arial"/>
        </w:rPr>
        <w:t xml:space="preserve">a drawback on </w:t>
      </w:r>
      <w:r w:rsidR="003917FD" w:rsidRPr="00F87953">
        <w:rPr>
          <w:rFonts w:ascii="Arial" w:hAnsi="Arial" w:cs="Arial"/>
        </w:rPr>
        <w:t>their</w:t>
      </w:r>
      <w:r w:rsidR="006A3026" w:rsidRPr="00F87953">
        <w:rPr>
          <w:rFonts w:ascii="Arial" w:hAnsi="Arial" w:cs="Arial"/>
        </w:rPr>
        <w:t xml:space="preserve"> performance </w:t>
      </w:r>
      <w:r w:rsidR="00C021EB" w:rsidRPr="00F87953">
        <w:rPr>
          <w:rFonts w:ascii="Arial" w:hAnsi="Arial" w:cs="Arial"/>
        </w:rPr>
        <w:t>because of</w:t>
      </w:r>
      <w:r w:rsidR="006A3026" w:rsidRPr="00F87953">
        <w:rPr>
          <w:rFonts w:ascii="Arial" w:hAnsi="Arial" w:cs="Arial"/>
        </w:rPr>
        <w:t xml:space="preserve"> timing measurement error</w:t>
      </w:r>
      <w:r w:rsidR="00622163" w:rsidRPr="00F87953">
        <w:rPr>
          <w:rFonts w:ascii="Arial" w:hAnsi="Arial" w:cs="Arial"/>
        </w:rPr>
        <w:t xml:space="preserve"> of positioning signal</w:t>
      </w:r>
      <w:r w:rsidR="006A3026" w:rsidRPr="00F87953">
        <w:rPr>
          <w:rFonts w:ascii="Arial" w:hAnsi="Arial" w:cs="Arial"/>
        </w:rPr>
        <w:t xml:space="preserve"> at UE and</w:t>
      </w:r>
      <w:r w:rsidR="000927A4">
        <w:rPr>
          <w:rFonts w:ascii="Arial" w:hAnsi="Arial" w:cs="Arial"/>
        </w:rPr>
        <w:t>/or</w:t>
      </w:r>
      <w:r w:rsidR="006A3026" w:rsidRPr="00F87953">
        <w:rPr>
          <w:rFonts w:ascii="Arial" w:hAnsi="Arial" w:cs="Arial"/>
        </w:rPr>
        <w:t xml:space="preserve"> satellite</w:t>
      </w:r>
      <w:r w:rsidR="000927A4">
        <w:rPr>
          <w:rFonts w:ascii="Arial" w:hAnsi="Arial" w:cs="Arial"/>
        </w:rPr>
        <w:t xml:space="preserve"> a UE </w:t>
      </w:r>
      <w:r w:rsidR="006A3026" w:rsidRPr="00F87953">
        <w:rPr>
          <w:rFonts w:ascii="Arial" w:hAnsi="Arial" w:cs="Arial"/>
        </w:rPr>
        <w:t xml:space="preserve">mirror-image ambiguity </w:t>
      </w:r>
      <w:r w:rsidR="003917FD" w:rsidRPr="00F87953">
        <w:rPr>
          <w:rFonts w:ascii="Arial" w:hAnsi="Arial" w:cs="Arial"/>
        </w:rPr>
        <w:t>issue, which</w:t>
      </w:r>
      <w:r w:rsidR="00C021EB" w:rsidRPr="00F87953">
        <w:rPr>
          <w:rFonts w:ascii="Arial" w:hAnsi="Arial" w:cs="Arial"/>
        </w:rPr>
        <w:t xml:space="preserve"> </w:t>
      </w:r>
      <w:r w:rsidR="003917FD" w:rsidRPr="00F87953">
        <w:rPr>
          <w:rFonts w:ascii="Arial" w:hAnsi="Arial" w:cs="Arial"/>
        </w:rPr>
        <w:t xml:space="preserve">happen </w:t>
      </w:r>
      <w:r w:rsidR="006A3026" w:rsidRPr="00F87953">
        <w:rPr>
          <w:rFonts w:ascii="Arial" w:hAnsi="Arial" w:cs="Arial"/>
        </w:rPr>
        <w:t>when UE is located in a</w:t>
      </w:r>
      <w:r w:rsidR="003D1B23">
        <w:rPr>
          <w:rFonts w:ascii="Arial" w:hAnsi="Arial" w:cs="Arial"/>
        </w:rPr>
        <w:t xml:space="preserve"> satellite</w:t>
      </w:r>
      <w:r w:rsidR="006A3026" w:rsidRPr="00F87953">
        <w:rPr>
          <w:rFonts w:ascii="Arial" w:hAnsi="Arial" w:cs="Arial"/>
        </w:rPr>
        <w:t xml:space="preserve"> beam</w:t>
      </w:r>
      <w:r w:rsidR="003D1B23">
        <w:rPr>
          <w:rFonts w:ascii="Arial" w:hAnsi="Arial" w:cs="Arial"/>
        </w:rPr>
        <w:t xml:space="preserve"> falling</w:t>
      </w:r>
      <w:r w:rsidR="006A3026" w:rsidRPr="00F87953">
        <w:rPr>
          <w:rFonts w:ascii="Arial" w:hAnsi="Arial" w:cs="Arial"/>
        </w:rPr>
        <w:t xml:space="preserve"> below the satellite orbital path</w:t>
      </w:r>
      <w:r w:rsidR="005841F5" w:rsidRPr="00F87953">
        <w:rPr>
          <w:rFonts w:ascii="Arial" w:hAnsi="Arial" w:cs="Arial"/>
        </w:rPr>
        <w:t xml:space="preserve"> [</w:t>
      </w:r>
      <w:r w:rsidR="003D3292" w:rsidRPr="00F87953">
        <w:rPr>
          <w:rFonts w:ascii="Arial" w:hAnsi="Arial" w:cs="Arial"/>
        </w:rPr>
        <w:t>3</w:t>
      </w:r>
      <w:r w:rsidR="00163EA8" w:rsidRPr="00592E14">
        <w:rPr>
          <w:rFonts w:ascii="Arial" w:hAnsi="Arial" w:cs="Arial"/>
        </w:rPr>
        <w:t xml:space="preserve">, </w:t>
      </w:r>
      <w:r w:rsidR="00211B3E" w:rsidRPr="00F87953">
        <w:rPr>
          <w:rFonts w:ascii="Arial" w:hAnsi="Arial" w:cs="Arial"/>
        </w:rPr>
        <w:t>4</w:t>
      </w:r>
      <w:r w:rsidR="005841F5" w:rsidRPr="00F87953">
        <w:rPr>
          <w:rFonts w:ascii="Arial" w:hAnsi="Arial" w:cs="Arial"/>
        </w:rPr>
        <w:t>]</w:t>
      </w:r>
      <w:r w:rsidR="006A3026" w:rsidRPr="00F87953">
        <w:rPr>
          <w:rFonts w:ascii="Arial" w:hAnsi="Arial" w:cs="Arial"/>
        </w:rPr>
        <w:t xml:space="preserve">. </w:t>
      </w:r>
    </w:p>
    <w:p w14:paraId="60392443" w14:textId="4988D25B" w:rsidR="006C194D" w:rsidRPr="00591999" w:rsidRDefault="000E50A5" w:rsidP="00591999">
      <w:pPr>
        <w:pStyle w:val="ListParagraph"/>
        <w:ind w:leftChars="30" w:left="60"/>
        <w:rPr>
          <w:rFonts w:ascii="Arial" w:hAnsi="Arial" w:cs="Arial"/>
          <w:bCs/>
        </w:rPr>
      </w:pPr>
      <w:r w:rsidRPr="00591999">
        <w:rPr>
          <w:rFonts w:ascii="Arial" w:hAnsi="Arial" w:cs="Arial"/>
          <w:szCs w:val="20"/>
        </w:rPr>
        <w:t xml:space="preserve">To address </w:t>
      </w:r>
      <w:r w:rsidRPr="00F87953">
        <w:rPr>
          <w:rFonts w:ascii="Arial" w:hAnsi="Arial" w:cs="Arial"/>
          <w:szCs w:val="20"/>
        </w:rPr>
        <w:t xml:space="preserve">the timing measurement error, which occurs mostly due to a clock drift or timing measurement misalignment between the UE and satellite as discussed above, the possible solution is to consider correcting the drift or the timing misalignment of the measurements between UE and the Satellite or gNB during the verification process at LMF. Therefore, it is necessary to </w:t>
      </w:r>
      <w:r w:rsidR="00D44FAA" w:rsidRPr="00F87953">
        <w:rPr>
          <w:rFonts w:ascii="Arial" w:hAnsi="Arial" w:cs="Arial"/>
          <w:szCs w:val="20"/>
        </w:rPr>
        <w:t xml:space="preserve">consider </w:t>
      </w:r>
      <w:r w:rsidR="00D44FAA" w:rsidRPr="00F87953">
        <w:rPr>
          <w:rFonts w:ascii="Arial" w:hAnsi="Arial" w:cs="Arial"/>
        </w:rPr>
        <w:t>enhancing</w:t>
      </w:r>
      <w:r w:rsidRPr="00F87953">
        <w:rPr>
          <w:rFonts w:ascii="Arial" w:hAnsi="Arial" w:cs="Arial"/>
          <w:szCs w:val="20"/>
        </w:rPr>
        <w:t xml:space="preserve"> the interface between </w:t>
      </w:r>
      <w:r w:rsidRPr="00591999">
        <w:rPr>
          <w:rFonts w:ascii="Arial" w:hAnsi="Arial" w:cs="Arial"/>
        </w:rPr>
        <w:t>gNB/AMF and LMF</w:t>
      </w:r>
      <w:r w:rsidR="00D44FAA" w:rsidRPr="00591999">
        <w:rPr>
          <w:rFonts w:ascii="Arial" w:hAnsi="Arial" w:cs="Arial"/>
        </w:rPr>
        <w:t xml:space="preserve"> to allow </w:t>
      </w:r>
      <w:r w:rsidRPr="00591999">
        <w:rPr>
          <w:rFonts w:ascii="Arial" w:hAnsi="Arial" w:cs="Arial"/>
          <w:szCs w:val="20"/>
        </w:rPr>
        <w:t>providing timing</w:t>
      </w:r>
      <w:r w:rsidR="00234C5C" w:rsidRPr="00591999">
        <w:rPr>
          <w:rFonts w:ascii="Arial" w:hAnsi="Arial" w:cs="Arial"/>
        </w:rPr>
        <w:t xml:space="preserve"> measurement </w:t>
      </w:r>
      <w:r w:rsidRPr="00591999">
        <w:rPr>
          <w:rFonts w:ascii="Arial" w:hAnsi="Arial" w:cs="Arial"/>
          <w:szCs w:val="20"/>
        </w:rPr>
        <w:t xml:space="preserve">correction </w:t>
      </w:r>
      <w:r w:rsidR="00D44FAA" w:rsidRPr="00591999">
        <w:rPr>
          <w:rFonts w:ascii="Arial" w:hAnsi="Arial" w:cs="Arial"/>
        </w:rPr>
        <w:t xml:space="preserve">related </w:t>
      </w:r>
      <w:r w:rsidR="00D44FAA" w:rsidRPr="00591999">
        <w:rPr>
          <w:rFonts w:ascii="Arial" w:hAnsi="Arial" w:cs="Arial"/>
          <w:szCs w:val="20"/>
        </w:rPr>
        <w:t xml:space="preserve">information </w:t>
      </w:r>
      <w:r w:rsidRPr="00591999">
        <w:rPr>
          <w:rFonts w:ascii="Arial" w:hAnsi="Arial" w:cs="Arial"/>
          <w:szCs w:val="20"/>
        </w:rPr>
        <w:t xml:space="preserve">from </w:t>
      </w:r>
      <w:r w:rsidR="00D44FAA" w:rsidRPr="00591999">
        <w:rPr>
          <w:rFonts w:ascii="Arial" w:hAnsi="Arial" w:cs="Arial"/>
        </w:rPr>
        <w:t xml:space="preserve">UE via gNB or </w:t>
      </w:r>
      <w:r w:rsidRPr="00591999">
        <w:rPr>
          <w:rFonts w:ascii="Arial" w:hAnsi="Arial" w:cs="Arial"/>
        </w:rPr>
        <w:t xml:space="preserve">AMF to LMF </w:t>
      </w:r>
      <w:r w:rsidRPr="00591999">
        <w:rPr>
          <w:rFonts w:ascii="Arial" w:hAnsi="Arial" w:cs="Arial"/>
          <w:szCs w:val="20"/>
        </w:rPr>
        <w:t>(</w:t>
      </w:r>
      <w:r w:rsidRPr="00591999">
        <w:rPr>
          <w:rFonts w:ascii="Arial" w:hAnsi="Arial" w:cs="Arial"/>
          <w:b/>
          <w:szCs w:val="20"/>
        </w:rPr>
        <w:t>Figure 1)</w:t>
      </w:r>
      <w:r w:rsidRPr="00591999">
        <w:rPr>
          <w:rFonts w:ascii="Arial" w:hAnsi="Arial" w:cs="Arial"/>
          <w:szCs w:val="20"/>
        </w:rPr>
        <w:t>.</w:t>
      </w:r>
      <w:r w:rsidR="00C65A57" w:rsidRPr="00591999">
        <w:rPr>
          <w:rFonts w:ascii="Arial" w:hAnsi="Arial" w:cs="Arial"/>
          <w:szCs w:val="20"/>
        </w:rPr>
        <w:t>On the other hand, to resolve the mirror image ambiguity issues, it is required to firstly identify whether the satellites cell or beam where the UE is located is falling under a satellite path or not, this require UE to report the beam or the cell ID to LMF. Then, to determine or compute</w:t>
      </w:r>
      <w:r w:rsidR="00E105C9" w:rsidRPr="00591999">
        <w:rPr>
          <w:rFonts w:ascii="Arial" w:hAnsi="Arial" w:cs="Arial"/>
        </w:rPr>
        <w:t xml:space="preserve"> </w:t>
      </w:r>
      <w:r w:rsidR="00C65A57" w:rsidRPr="00591999">
        <w:rPr>
          <w:rFonts w:ascii="Arial" w:hAnsi="Arial" w:cs="Arial"/>
          <w:szCs w:val="20"/>
        </w:rPr>
        <w:lastRenderedPageBreak/>
        <w:t>by LMF</w:t>
      </w:r>
      <w:r w:rsidR="00E105C9" w:rsidRPr="00591999">
        <w:rPr>
          <w:rFonts w:ascii="Arial" w:hAnsi="Arial" w:cs="Arial"/>
        </w:rPr>
        <w:t>, b</w:t>
      </w:r>
      <w:r w:rsidR="00E105C9" w:rsidRPr="00591999">
        <w:rPr>
          <w:rFonts w:ascii="Arial" w:hAnsi="Arial" w:cs="Arial"/>
          <w:szCs w:val="20"/>
        </w:rPr>
        <w:t xml:space="preserve">ased on other </w:t>
      </w:r>
      <w:r w:rsidR="00E105C9" w:rsidRPr="00591999">
        <w:rPr>
          <w:rFonts w:ascii="Arial" w:hAnsi="Arial" w:cs="Arial"/>
        </w:rPr>
        <w:t xml:space="preserve">additional </w:t>
      </w:r>
      <w:r w:rsidR="00E105C9" w:rsidRPr="00591999">
        <w:rPr>
          <w:rFonts w:ascii="Arial" w:hAnsi="Arial" w:cs="Arial"/>
          <w:szCs w:val="20"/>
        </w:rPr>
        <w:t xml:space="preserve">measurement information such as the satellite </w:t>
      </w:r>
      <w:r w:rsidR="00E105C9" w:rsidRPr="00591999">
        <w:rPr>
          <w:rFonts w:ascii="Arial" w:hAnsi="Arial" w:cs="Arial"/>
          <w:szCs w:val="20"/>
          <w:lang w:val="en-GB"/>
        </w:rPr>
        <w:t xml:space="preserve">trajectory information </w:t>
      </w:r>
      <w:r w:rsidR="00E105C9" w:rsidRPr="00591999">
        <w:rPr>
          <w:rFonts w:ascii="Arial" w:hAnsi="Arial" w:cs="Arial"/>
          <w:szCs w:val="20"/>
        </w:rPr>
        <w:t>e.g.,</w:t>
      </w:r>
      <w:r w:rsidR="00E105C9" w:rsidRPr="00591999">
        <w:rPr>
          <w:rFonts w:ascii="Arial" w:hAnsi="Arial" w:cs="Arial"/>
          <w:szCs w:val="20"/>
          <w:lang w:val="en-GB"/>
        </w:rPr>
        <w:t xml:space="preserve"> </w:t>
      </w:r>
      <w:r w:rsidR="00E105C9" w:rsidRPr="00F87953">
        <w:rPr>
          <w:rFonts w:ascii="Arial" w:hAnsi="Arial" w:cs="Arial"/>
          <w:szCs w:val="20"/>
        </w:rPr>
        <w:t>ephemeris parameters, and/or the positioning signal</w:t>
      </w:r>
      <w:r w:rsidR="00E105C9" w:rsidRPr="00F87953" w:rsidDel="003643CD">
        <w:rPr>
          <w:rFonts w:ascii="Arial" w:hAnsi="Arial" w:cs="Arial"/>
          <w:szCs w:val="20"/>
        </w:rPr>
        <w:t xml:space="preserve"> </w:t>
      </w:r>
      <w:r w:rsidR="00E105C9" w:rsidRPr="00F87953">
        <w:rPr>
          <w:rFonts w:ascii="Arial" w:hAnsi="Arial" w:cs="Arial"/>
          <w:szCs w:val="20"/>
        </w:rPr>
        <w:t>angular information e.g., angle of arrival (AoA) or the angle of departure (AoD)) of the uplink/downlink positioning reference signa</w:t>
      </w:r>
      <w:r w:rsidR="00E105C9" w:rsidRPr="00F87953">
        <w:rPr>
          <w:rFonts w:ascii="Arial" w:hAnsi="Arial" w:cs="Arial"/>
        </w:rPr>
        <w:t>l</w:t>
      </w:r>
      <w:r w:rsidR="00C65A57" w:rsidRPr="00F87953">
        <w:rPr>
          <w:rFonts w:ascii="Arial" w:hAnsi="Arial" w:cs="Arial"/>
          <w:szCs w:val="20"/>
        </w:rPr>
        <w:t xml:space="preserve"> the </w:t>
      </w:r>
      <w:r w:rsidR="00E105C9" w:rsidRPr="00F87953">
        <w:rPr>
          <w:rFonts w:ascii="Arial" w:hAnsi="Arial" w:cs="Arial"/>
          <w:szCs w:val="20"/>
        </w:rPr>
        <w:t>precise</w:t>
      </w:r>
      <w:r w:rsidR="00C65A57" w:rsidRPr="00F87953">
        <w:rPr>
          <w:rFonts w:ascii="Arial" w:hAnsi="Arial" w:cs="Arial"/>
          <w:szCs w:val="20"/>
        </w:rPr>
        <w:t xml:space="preserve"> location of the UE. </w:t>
      </w:r>
      <w:r w:rsidR="00D2555A" w:rsidRPr="00F87953">
        <w:rPr>
          <w:rFonts w:ascii="Arial" w:hAnsi="Arial" w:cs="Arial"/>
        </w:rPr>
        <w:t>However, this may requires LMF to provides to the UE via gNB/AMF an additional measurement configuration including information such as the RAT type, satellite ID, and/or the time and frequency information of synchronization</w:t>
      </w:r>
      <w:r w:rsidR="00D2555A" w:rsidRPr="00F87953">
        <w:rPr>
          <w:rFonts w:ascii="Arial" w:hAnsi="Arial" w:cs="Arial"/>
          <w:szCs w:val="20"/>
        </w:rPr>
        <w:t> signal block</w:t>
      </w:r>
      <w:r w:rsidR="00D2555A" w:rsidRPr="00F87953">
        <w:rPr>
          <w:rFonts w:ascii="Arial" w:hAnsi="Arial" w:cs="Arial" w:hint="eastAsia"/>
        </w:rPr>
        <w:t xml:space="preserve"> (</w:t>
      </w:r>
      <w:r w:rsidR="00D2555A" w:rsidRPr="00F87953">
        <w:rPr>
          <w:rFonts w:ascii="Arial" w:hAnsi="Arial" w:cs="Arial"/>
        </w:rPr>
        <w:t>SSB) where positioning reference signal is transmitted to UE, to help UE to determine and report the proper the satellite beam/cell ID (</w:t>
      </w:r>
      <w:r w:rsidR="00D2555A" w:rsidRPr="00F87953">
        <w:rPr>
          <w:rFonts w:ascii="Arial" w:hAnsi="Arial" w:cs="Arial"/>
          <w:b/>
        </w:rPr>
        <w:t>Figure 1</w:t>
      </w:r>
      <w:r w:rsidR="00D2555A" w:rsidRPr="00F87953">
        <w:rPr>
          <w:rFonts w:ascii="Arial" w:hAnsi="Arial" w:cs="Arial"/>
        </w:rPr>
        <w:t xml:space="preserve">). </w:t>
      </w:r>
    </w:p>
    <w:p w14:paraId="065D4BBF" w14:textId="5DE7C651" w:rsidR="00AB0D75" w:rsidRPr="00591999" w:rsidRDefault="00AB0D75" w:rsidP="00591999">
      <w:pPr>
        <w:ind w:firstLineChars="200" w:firstLine="400"/>
        <w:jc w:val="both"/>
        <w:rPr>
          <w:rFonts w:ascii="Arial" w:hAnsi="Arial" w:cs="Arial"/>
        </w:rPr>
      </w:pPr>
    </w:p>
    <w:p w14:paraId="420585BE" w14:textId="59425CAC" w:rsidR="00C36BBF" w:rsidRPr="00591999" w:rsidRDefault="00C76E13" w:rsidP="000F207C">
      <w:pPr>
        <w:jc w:val="center"/>
        <w:rPr>
          <w:rFonts w:ascii="Arial" w:hAnsi="Arial" w:cs="Arial"/>
        </w:rPr>
      </w:pPr>
      <w:r w:rsidRPr="007A3877">
        <w:rPr>
          <w:rFonts w:ascii="Arial" w:hAnsi="Arial" w:cs="Arial"/>
        </w:rPr>
        <w:object w:dxaOrig="10860" w:dyaOrig="7880" w14:anchorId="398D0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5pt;height:250.75pt" o:ole="">
            <v:imagedata r:id="rId14" o:title=""/>
          </v:shape>
          <o:OLEObject Type="Embed" ProgID="Visio.Drawing.15" ShapeID="_x0000_i1025" DrawAspect="Content" ObjectID="_1746019078" r:id="rId15"/>
        </w:object>
      </w:r>
    </w:p>
    <w:p w14:paraId="68E8A5F5" w14:textId="2B6B70DB" w:rsidR="00C36BBF" w:rsidRPr="00591999" w:rsidRDefault="00C36BBF" w:rsidP="0016420B">
      <w:pPr>
        <w:pStyle w:val="Caption"/>
        <w:ind w:left="720" w:firstLineChars="750" w:firstLine="1500"/>
        <w:rPr>
          <w:rFonts w:ascii="Arial" w:hAnsi="Arial" w:cs="Arial"/>
        </w:rPr>
      </w:pPr>
      <w:r w:rsidRPr="00591999">
        <w:rPr>
          <w:rFonts w:ascii="Arial" w:hAnsi="Arial" w:cs="Arial"/>
        </w:rPr>
        <w:t>Fig</w:t>
      </w:r>
      <w:r w:rsidR="00546611" w:rsidRPr="00591999">
        <w:rPr>
          <w:rFonts w:ascii="Arial" w:hAnsi="Arial" w:cs="Arial"/>
        </w:rPr>
        <w:t>ure</w:t>
      </w:r>
      <w:r w:rsidRPr="00591999">
        <w:rPr>
          <w:rFonts w:ascii="Arial" w:hAnsi="Arial" w:cs="Arial"/>
        </w:rPr>
        <w:t xml:space="preserve">. </w:t>
      </w:r>
      <w:r w:rsidRPr="00591999">
        <w:rPr>
          <w:rFonts w:ascii="Arial" w:hAnsi="Arial" w:cs="Arial"/>
        </w:rPr>
        <w:fldChar w:fldCharType="begin"/>
      </w:r>
      <w:r w:rsidRPr="00591999">
        <w:rPr>
          <w:rFonts w:ascii="Arial" w:hAnsi="Arial" w:cs="Arial"/>
        </w:rPr>
        <w:instrText xml:space="preserve"> SEQ Figure \* ARABIC </w:instrText>
      </w:r>
      <w:r w:rsidRPr="00591999">
        <w:rPr>
          <w:rFonts w:ascii="Arial" w:hAnsi="Arial" w:cs="Arial"/>
        </w:rPr>
        <w:fldChar w:fldCharType="separate"/>
      </w:r>
      <w:r w:rsidR="00C76E13">
        <w:rPr>
          <w:rFonts w:ascii="Arial" w:hAnsi="Arial" w:cs="Arial"/>
          <w:noProof/>
        </w:rPr>
        <w:t>1</w:t>
      </w:r>
      <w:r w:rsidRPr="00591999">
        <w:rPr>
          <w:rFonts w:ascii="Arial" w:hAnsi="Arial" w:cs="Arial"/>
        </w:rPr>
        <w:fldChar w:fldCharType="end"/>
      </w:r>
      <w:r w:rsidR="000F207C" w:rsidRPr="00591999">
        <w:rPr>
          <w:rFonts w:ascii="Arial" w:hAnsi="Arial" w:cs="Arial"/>
        </w:rPr>
        <w:t xml:space="preserve">: </w:t>
      </w:r>
      <w:r w:rsidR="0016420B" w:rsidRPr="00591999">
        <w:rPr>
          <w:rFonts w:ascii="Arial" w:hAnsi="Arial" w:cs="Arial"/>
        </w:rPr>
        <w:t xml:space="preserve">Enhanced </w:t>
      </w:r>
      <w:r w:rsidRPr="00591999">
        <w:rPr>
          <w:rFonts w:ascii="Arial" w:hAnsi="Arial" w:cs="Arial"/>
        </w:rPr>
        <w:t>UE</w:t>
      </w:r>
      <w:r w:rsidR="0016420B" w:rsidRPr="00591999">
        <w:rPr>
          <w:rFonts w:ascii="Arial" w:hAnsi="Arial" w:cs="Arial"/>
        </w:rPr>
        <w:t xml:space="preserve"> L</w:t>
      </w:r>
      <w:r w:rsidRPr="00591999">
        <w:rPr>
          <w:rFonts w:ascii="Arial" w:hAnsi="Arial" w:cs="Arial"/>
        </w:rPr>
        <w:t>ocation</w:t>
      </w:r>
      <w:r w:rsidR="00546611" w:rsidRPr="00591999">
        <w:rPr>
          <w:rFonts w:ascii="Arial" w:hAnsi="Arial" w:cs="Arial"/>
        </w:rPr>
        <w:t xml:space="preserve"> </w:t>
      </w:r>
      <w:r w:rsidR="0016420B" w:rsidRPr="00591999">
        <w:rPr>
          <w:rFonts w:ascii="Arial" w:hAnsi="Arial" w:cs="Arial"/>
        </w:rPr>
        <w:t>V</w:t>
      </w:r>
      <w:r w:rsidR="00546611" w:rsidRPr="00591999">
        <w:rPr>
          <w:rFonts w:ascii="Arial" w:hAnsi="Arial" w:cs="Arial"/>
        </w:rPr>
        <w:t>erification</w:t>
      </w:r>
      <w:r w:rsidR="0016420B" w:rsidRPr="00591999">
        <w:rPr>
          <w:rFonts w:ascii="Arial" w:hAnsi="Arial" w:cs="Arial"/>
        </w:rPr>
        <w:t xml:space="preserve"> Procedure</w:t>
      </w:r>
    </w:p>
    <w:p w14:paraId="20FAC746" w14:textId="77777777" w:rsidR="00591999" w:rsidRDefault="00591999" w:rsidP="00591999">
      <w:pPr>
        <w:jc w:val="both"/>
        <w:rPr>
          <w:rFonts w:ascii="Arial" w:hAnsi="Arial" w:cs="Arial"/>
        </w:rPr>
      </w:pPr>
      <w:r w:rsidRPr="00B15F72">
        <w:rPr>
          <w:rFonts w:ascii="Arial" w:hAnsi="Arial" w:cs="Arial"/>
        </w:rPr>
        <w:t>Based on the above discussion we propose:</w:t>
      </w:r>
    </w:p>
    <w:p w14:paraId="4FBB9694" w14:textId="2673644F" w:rsidR="00591999" w:rsidRPr="00335A35" w:rsidRDefault="00591999" w:rsidP="00591999">
      <w:pPr>
        <w:pStyle w:val="ListParagraph"/>
        <w:spacing w:after="0"/>
        <w:ind w:leftChars="30" w:left="60"/>
        <w:rPr>
          <w:rFonts w:ascii="Arial" w:hAnsi="Arial" w:cs="Arial"/>
        </w:rPr>
      </w:pPr>
      <w:r w:rsidRPr="00335A35">
        <w:rPr>
          <w:rFonts w:ascii="Arial" w:hAnsi="Arial" w:cs="Arial"/>
          <w:b/>
          <w:bCs/>
        </w:rPr>
        <w:t xml:space="preserve">Proposal 1: </w:t>
      </w:r>
      <w:r w:rsidRPr="00335A35">
        <w:rPr>
          <w:rFonts w:ascii="Arial" w:hAnsi="Arial" w:cs="Arial"/>
        </w:rPr>
        <w:t>For UE location verification,</w:t>
      </w:r>
      <w:r w:rsidRPr="00335A35">
        <w:rPr>
          <w:rFonts w:ascii="Arial" w:hAnsi="Arial" w:cs="Arial"/>
          <w:color w:val="FFFF00"/>
        </w:rPr>
        <w:t xml:space="preserve"> </w:t>
      </w:r>
      <w:r w:rsidRPr="00335A35">
        <w:rPr>
          <w:rFonts w:ascii="Arial" w:hAnsi="Arial" w:cs="Arial"/>
        </w:rPr>
        <w:t>dis</w:t>
      </w:r>
      <w:r w:rsidRPr="00335A35">
        <w:rPr>
          <w:rFonts w:ascii="Arial" w:hAnsi="Arial" w:cs="Arial"/>
          <w:bCs/>
        </w:rPr>
        <w:t>cuss</w:t>
      </w:r>
      <w:r w:rsidRPr="00335A35">
        <w:rPr>
          <w:rFonts w:ascii="Arial" w:hAnsi="Arial" w:cs="Arial"/>
        </w:rPr>
        <w:t xml:space="preserve"> the need of exchanging of additional measurement configuration data such as the RAT type</w:t>
      </w:r>
      <w:r w:rsidR="00C76E13" w:rsidRPr="00335A35">
        <w:rPr>
          <w:rFonts w:ascii="Arial" w:hAnsi="Arial" w:cs="Arial"/>
        </w:rPr>
        <w:t xml:space="preserve"> [NTN/NR]</w:t>
      </w:r>
      <w:r w:rsidRPr="00335A35">
        <w:rPr>
          <w:rFonts w:ascii="Arial" w:hAnsi="Arial" w:cs="Arial"/>
        </w:rPr>
        <w:t xml:space="preserve"> or satellite ID and the time and frequency information of SSB where PRS is transmitted from LMF to gNB, to help UE report satellite beam/cell ID where it is located. </w:t>
      </w:r>
    </w:p>
    <w:p w14:paraId="6A8C96E9" w14:textId="6F471D44" w:rsidR="00591999" w:rsidRPr="00591999" w:rsidRDefault="00591999" w:rsidP="00591999">
      <w:pPr>
        <w:pStyle w:val="ListParagraph"/>
        <w:ind w:leftChars="30" w:left="60"/>
        <w:rPr>
          <w:rFonts w:ascii="Arial" w:hAnsi="Arial" w:cs="Arial"/>
          <w:bCs/>
        </w:rPr>
      </w:pPr>
      <w:r w:rsidRPr="00335A35">
        <w:rPr>
          <w:rFonts w:ascii="Arial" w:hAnsi="Arial" w:cs="Arial"/>
          <w:b/>
          <w:bCs/>
        </w:rPr>
        <w:t xml:space="preserve">Proposal 2: </w:t>
      </w:r>
      <w:r w:rsidRPr="00335A35">
        <w:rPr>
          <w:rFonts w:ascii="Arial" w:hAnsi="Arial" w:cs="Arial"/>
          <w:bCs/>
        </w:rPr>
        <w:t>For precise location verification</w:t>
      </w:r>
      <w:r w:rsidRPr="00335A35">
        <w:rPr>
          <w:rFonts w:ascii="Arial" w:hAnsi="Arial" w:cs="Arial"/>
          <w:b/>
          <w:bCs/>
        </w:rPr>
        <w:t xml:space="preserve">, </w:t>
      </w:r>
      <w:r w:rsidRPr="00335A35">
        <w:rPr>
          <w:rFonts w:ascii="Arial" w:hAnsi="Arial" w:cs="Arial"/>
          <w:bCs/>
        </w:rPr>
        <w:t>discuss the necessi</w:t>
      </w:r>
      <w:r w:rsidRPr="00335A35">
        <w:rPr>
          <w:rFonts w:ascii="Arial" w:hAnsi="Arial" w:cs="Arial"/>
        </w:rPr>
        <w:t xml:space="preserve">ty for exchanging between gNB/AMF </w:t>
      </w:r>
      <w:r w:rsidRPr="00335A35">
        <w:rPr>
          <w:rFonts w:ascii="Arial" w:eastAsia="Yu Mincho" w:hAnsi="Arial" w:cs="Arial"/>
        </w:rPr>
        <w:t xml:space="preserve">and </w:t>
      </w:r>
      <w:r w:rsidRPr="00335A35">
        <w:rPr>
          <w:rFonts w:ascii="Arial" w:hAnsi="Arial" w:cs="Arial"/>
        </w:rPr>
        <w:t>LMF</w:t>
      </w:r>
      <w:r w:rsidRPr="00335A35">
        <w:rPr>
          <w:rFonts w:ascii="Arial" w:hAnsi="Arial" w:cs="Arial"/>
          <w:bCs/>
        </w:rPr>
        <w:t xml:space="preserve"> an assistance data such as </w:t>
      </w:r>
      <w:r w:rsidRPr="00335A35">
        <w:rPr>
          <w:rFonts w:ascii="Arial" w:hAnsi="Arial" w:cs="Arial"/>
        </w:rPr>
        <w:t xml:space="preserve">timing measurement error </w:t>
      </w:r>
      <w:r w:rsidRPr="00335A35">
        <w:rPr>
          <w:rFonts w:ascii="Arial" w:hAnsi="Arial" w:cs="Arial"/>
          <w:bCs/>
          <w:szCs w:val="20"/>
          <w:lang w:val="en-GB"/>
        </w:rPr>
        <w:t>correction information,</w:t>
      </w:r>
      <w:r w:rsidRPr="00335A35">
        <w:rPr>
          <w:rFonts w:ascii="Arial" w:hAnsi="Arial" w:cs="Arial"/>
          <w:bCs/>
        </w:rPr>
        <w:t xml:space="preserve"> </w:t>
      </w:r>
      <w:r w:rsidRPr="00335A35">
        <w:rPr>
          <w:rFonts w:ascii="Arial" w:hAnsi="Arial" w:cs="Arial"/>
        </w:rPr>
        <w:t>trajectory information e.g., ephemeris parameters, and/or the positioning signal</w:t>
      </w:r>
      <w:r w:rsidRPr="00335A35" w:rsidDel="003643CD">
        <w:rPr>
          <w:rFonts w:ascii="Arial" w:hAnsi="Arial" w:cs="Arial"/>
        </w:rPr>
        <w:t xml:space="preserve"> </w:t>
      </w:r>
      <w:r w:rsidRPr="00335A35">
        <w:rPr>
          <w:rFonts w:ascii="Arial" w:hAnsi="Arial" w:cs="Arial"/>
        </w:rPr>
        <w:t>angular information</w:t>
      </w:r>
      <w:r w:rsidRPr="00335A35">
        <w:rPr>
          <w:rFonts w:ascii="Arial" w:hAnsi="Arial" w:cs="Arial"/>
          <w:bCs/>
          <w:szCs w:val="20"/>
          <w:lang w:val="en-GB"/>
        </w:rPr>
        <w:t xml:space="preserve"> as a part of NGAP or </w:t>
      </w:r>
      <w:r w:rsidRPr="00335A35">
        <w:rPr>
          <w:rFonts w:ascii="Arial" w:hAnsi="Arial" w:cs="Arial"/>
          <w:bCs/>
          <w:lang w:val="en-GB"/>
        </w:rPr>
        <w:t>NRPPa transaction(s)</w:t>
      </w:r>
      <w:r w:rsidRPr="00335A35">
        <w:rPr>
          <w:rFonts w:ascii="Arial" w:hAnsi="Arial" w:cs="Arial"/>
          <w:bCs/>
        </w:rPr>
        <w:t>.</w:t>
      </w:r>
      <w:r w:rsidRPr="00591999">
        <w:rPr>
          <w:rFonts w:ascii="Arial" w:hAnsi="Arial" w:cs="Arial"/>
          <w:bCs/>
        </w:rPr>
        <w:t xml:space="preserve"> </w:t>
      </w:r>
    </w:p>
    <w:bookmarkEnd w:id="1"/>
    <w:p w14:paraId="28E42E52" w14:textId="77777777" w:rsidR="000F16C4" w:rsidRPr="00795265" w:rsidRDefault="00CD2620" w:rsidP="00E00CEF">
      <w:pPr>
        <w:pStyle w:val="Heading1"/>
        <w:rPr>
          <w:rFonts w:cs="Arial"/>
        </w:rPr>
      </w:pPr>
      <w:r w:rsidRPr="00795265">
        <w:rPr>
          <w:rFonts w:cs="Arial"/>
        </w:rPr>
        <w:t>3</w:t>
      </w:r>
      <w:r w:rsidR="000F16C4" w:rsidRPr="00795265">
        <w:rPr>
          <w:rFonts w:cs="Arial"/>
        </w:rPr>
        <w:tab/>
      </w:r>
      <w:r w:rsidRPr="00795265">
        <w:rPr>
          <w:rFonts w:cs="Arial"/>
        </w:rPr>
        <w:t>Conclusions</w:t>
      </w:r>
    </w:p>
    <w:p w14:paraId="2C10ADBC" w14:textId="1FB1D9D6" w:rsidR="00A15228" w:rsidRPr="00591999" w:rsidRDefault="008175F5" w:rsidP="006A43F7">
      <w:pPr>
        <w:jc w:val="both"/>
        <w:rPr>
          <w:rFonts w:ascii="Arial" w:hAnsi="Arial" w:cs="Arial"/>
        </w:rPr>
      </w:pPr>
      <w:r w:rsidRPr="00591999">
        <w:rPr>
          <w:rFonts w:ascii="Arial" w:hAnsi="Arial" w:cs="Arial"/>
        </w:rPr>
        <w:t xml:space="preserve">In this </w:t>
      </w:r>
      <w:r w:rsidR="003D3292" w:rsidRPr="00591999">
        <w:rPr>
          <w:rFonts w:ascii="Arial" w:hAnsi="Arial" w:cs="Arial"/>
        </w:rPr>
        <w:t>contribution, we discuss the impact to RAN3 spec regarding the assistance data to enhance time-based positioning methods to support the objective of network UE location verification</w:t>
      </w:r>
      <w:r w:rsidR="00C4535D" w:rsidRPr="00591999">
        <w:rPr>
          <w:rFonts w:ascii="Arial" w:hAnsi="Arial" w:cs="Arial"/>
        </w:rPr>
        <w:t xml:space="preserve">. </w:t>
      </w:r>
      <w:r w:rsidR="003D3292" w:rsidRPr="00591999">
        <w:rPr>
          <w:rFonts w:ascii="Arial" w:hAnsi="Arial" w:cs="Arial"/>
        </w:rPr>
        <w:t xml:space="preserve">Based on the discussion </w:t>
      </w:r>
      <w:r w:rsidR="00087149" w:rsidRPr="00591999">
        <w:rPr>
          <w:rFonts w:ascii="Arial" w:hAnsi="Arial" w:cs="Arial"/>
        </w:rPr>
        <w:t>we propose:</w:t>
      </w:r>
    </w:p>
    <w:p w14:paraId="0115FCA5" w14:textId="77777777" w:rsidR="00D2555A" w:rsidRPr="007C3C95" w:rsidRDefault="00D2555A" w:rsidP="00D2555A">
      <w:pPr>
        <w:pStyle w:val="ListParagraph"/>
        <w:spacing w:after="0"/>
        <w:ind w:leftChars="30" w:left="60"/>
        <w:rPr>
          <w:rFonts w:ascii="Arial" w:hAnsi="Arial" w:cs="Arial"/>
        </w:rPr>
      </w:pPr>
      <w:r w:rsidRPr="007C3C95">
        <w:rPr>
          <w:rFonts w:ascii="Arial" w:hAnsi="Arial" w:cs="Arial"/>
          <w:b/>
          <w:bCs/>
        </w:rPr>
        <w:t xml:space="preserve">Proposal </w:t>
      </w:r>
      <w:r>
        <w:rPr>
          <w:rFonts w:ascii="Arial" w:hAnsi="Arial" w:cs="Arial"/>
          <w:b/>
          <w:bCs/>
        </w:rPr>
        <w:t>1</w:t>
      </w:r>
      <w:r w:rsidRPr="007C3C95">
        <w:rPr>
          <w:rFonts w:ascii="Arial" w:hAnsi="Arial" w:cs="Arial"/>
          <w:b/>
          <w:bCs/>
        </w:rPr>
        <w:t>:</w:t>
      </w:r>
      <w:r>
        <w:rPr>
          <w:rFonts w:ascii="Arial" w:hAnsi="Arial" w:cs="Arial"/>
          <w:b/>
          <w:bCs/>
        </w:rPr>
        <w:t xml:space="preserve"> </w:t>
      </w:r>
      <w:r w:rsidRPr="00B15F72">
        <w:rPr>
          <w:rFonts w:ascii="Arial" w:hAnsi="Arial" w:cs="Arial"/>
        </w:rPr>
        <w:t>For UE location verification,</w:t>
      </w:r>
      <w:r w:rsidRPr="00B15F72">
        <w:rPr>
          <w:rFonts w:ascii="Arial" w:hAnsi="Arial" w:cs="Arial"/>
          <w:color w:val="FFFF00"/>
        </w:rPr>
        <w:t xml:space="preserve"> </w:t>
      </w:r>
      <w:r w:rsidRPr="000E50A5">
        <w:rPr>
          <w:rFonts w:ascii="Arial" w:hAnsi="Arial" w:cs="Arial"/>
        </w:rPr>
        <w:t>dis</w:t>
      </w:r>
      <w:r w:rsidRPr="007C3C95">
        <w:rPr>
          <w:rFonts w:ascii="Arial" w:hAnsi="Arial" w:cs="Arial"/>
          <w:bCs/>
        </w:rPr>
        <w:t>cuss</w:t>
      </w:r>
      <w:r w:rsidRPr="007C3C95">
        <w:rPr>
          <w:rFonts w:ascii="Arial" w:hAnsi="Arial" w:cs="Arial"/>
        </w:rPr>
        <w:t xml:space="preserve"> the need </w:t>
      </w:r>
      <w:r>
        <w:rPr>
          <w:rFonts w:ascii="Arial" w:hAnsi="Arial" w:cs="Arial"/>
        </w:rPr>
        <w:t>of</w:t>
      </w:r>
      <w:r w:rsidRPr="007C3C95">
        <w:rPr>
          <w:rFonts w:ascii="Arial" w:hAnsi="Arial" w:cs="Arial"/>
        </w:rPr>
        <w:t xml:space="preserve"> </w:t>
      </w:r>
      <w:r>
        <w:rPr>
          <w:rFonts w:ascii="Arial" w:hAnsi="Arial" w:cs="Arial"/>
        </w:rPr>
        <w:t xml:space="preserve">exchanging of additional </w:t>
      </w:r>
      <w:r w:rsidRPr="007C3C95">
        <w:rPr>
          <w:rFonts w:ascii="Arial" w:hAnsi="Arial" w:cs="Arial"/>
        </w:rPr>
        <w:t>measurement configuration data such as the RAT type or satellite ID and the time and frequency information of SSB where PRS is transmitted</w:t>
      </w:r>
      <w:r>
        <w:rPr>
          <w:rFonts w:ascii="Arial" w:hAnsi="Arial" w:cs="Arial"/>
        </w:rPr>
        <w:t xml:space="preserve"> from LMF</w:t>
      </w:r>
      <w:r w:rsidRPr="007C3C95">
        <w:rPr>
          <w:rFonts w:ascii="Arial" w:hAnsi="Arial" w:cs="Arial"/>
        </w:rPr>
        <w:t xml:space="preserve"> to gNB, to help UE report satellite beam/cell ID</w:t>
      </w:r>
      <w:r>
        <w:rPr>
          <w:rFonts w:ascii="Arial" w:hAnsi="Arial" w:cs="Arial"/>
        </w:rPr>
        <w:t xml:space="preserve"> where it is located</w:t>
      </w:r>
      <w:r w:rsidRPr="007C3C95">
        <w:rPr>
          <w:rFonts w:ascii="Arial" w:hAnsi="Arial" w:cs="Arial"/>
        </w:rPr>
        <w:t xml:space="preserve">. </w:t>
      </w:r>
    </w:p>
    <w:p w14:paraId="438A06D4" w14:textId="77777777" w:rsidR="00D2555A" w:rsidRPr="00B15F72" w:rsidRDefault="00D2555A" w:rsidP="00D2555A">
      <w:pPr>
        <w:pStyle w:val="ListParagraph"/>
        <w:ind w:leftChars="30" w:left="60"/>
        <w:rPr>
          <w:rFonts w:ascii="Arial" w:hAnsi="Arial" w:cs="Arial"/>
          <w:bCs/>
        </w:rPr>
      </w:pPr>
      <w:r w:rsidRPr="007C3C95">
        <w:rPr>
          <w:rFonts w:ascii="Arial" w:hAnsi="Arial" w:cs="Arial"/>
          <w:b/>
          <w:bCs/>
        </w:rPr>
        <w:t xml:space="preserve">Proposal </w:t>
      </w:r>
      <w:r>
        <w:rPr>
          <w:rFonts w:ascii="Arial" w:hAnsi="Arial" w:cs="Arial"/>
          <w:b/>
          <w:bCs/>
        </w:rPr>
        <w:t>2</w:t>
      </w:r>
      <w:r w:rsidRPr="007C3C95">
        <w:rPr>
          <w:rFonts w:ascii="Arial" w:hAnsi="Arial" w:cs="Arial"/>
          <w:b/>
          <w:bCs/>
        </w:rPr>
        <w:t xml:space="preserve">: </w:t>
      </w:r>
      <w:r w:rsidRPr="00B15F72">
        <w:rPr>
          <w:rFonts w:ascii="Arial" w:hAnsi="Arial" w:cs="Arial"/>
          <w:bCs/>
        </w:rPr>
        <w:t xml:space="preserve">For precise </w:t>
      </w:r>
      <w:r w:rsidRPr="000E50A5">
        <w:rPr>
          <w:rFonts w:ascii="Arial" w:hAnsi="Arial" w:cs="Arial"/>
          <w:bCs/>
        </w:rPr>
        <w:t>location verification</w:t>
      </w:r>
      <w:r>
        <w:rPr>
          <w:rFonts w:ascii="Arial" w:hAnsi="Arial" w:cs="Arial"/>
          <w:b/>
          <w:bCs/>
        </w:rPr>
        <w:t xml:space="preserve">, </w:t>
      </w:r>
      <w:r w:rsidRPr="007C3C95">
        <w:rPr>
          <w:rFonts w:ascii="Arial" w:hAnsi="Arial" w:cs="Arial"/>
          <w:bCs/>
        </w:rPr>
        <w:t>discuss the necessi</w:t>
      </w:r>
      <w:r w:rsidRPr="000E50A5">
        <w:rPr>
          <w:rFonts w:ascii="Arial" w:hAnsi="Arial" w:cs="Arial"/>
        </w:rPr>
        <w:t xml:space="preserve">ty </w:t>
      </w:r>
      <w:r w:rsidRPr="00B15F72">
        <w:rPr>
          <w:rFonts w:ascii="Arial" w:hAnsi="Arial" w:cs="Arial"/>
        </w:rPr>
        <w:t xml:space="preserve">for exchanging </w:t>
      </w:r>
      <w:r>
        <w:rPr>
          <w:rFonts w:ascii="Arial" w:hAnsi="Arial" w:cs="Arial"/>
        </w:rPr>
        <w:t xml:space="preserve">between </w:t>
      </w:r>
      <w:r w:rsidRPr="007C3C95">
        <w:rPr>
          <w:rFonts w:ascii="Arial" w:hAnsi="Arial" w:cs="Arial"/>
        </w:rPr>
        <w:t>gNB</w:t>
      </w:r>
      <w:r>
        <w:rPr>
          <w:rFonts w:ascii="Arial" w:hAnsi="Arial" w:cs="Arial"/>
        </w:rPr>
        <w:t>/ AMF</w:t>
      </w:r>
      <w:r w:rsidRPr="007C3C95">
        <w:rPr>
          <w:rFonts w:ascii="Arial" w:hAnsi="Arial" w:cs="Arial"/>
        </w:rPr>
        <w:t xml:space="preserve"> </w:t>
      </w:r>
      <w:r>
        <w:rPr>
          <w:rFonts w:ascii="Arial" w:eastAsia="Yu Mincho" w:hAnsi="Arial" w:cs="Arial"/>
        </w:rPr>
        <w:t>and</w:t>
      </w:r>
      <w:r w:rsidRPr="007C3C95">
        <w:rPr>
          <w:rFonts w:ascii="Arial" w:eastAsia="Yu Mincho" w:hAnsi="Arial" w:cs="Arial"/>
        </w:rPr>
        <w:t xml:space="preserve"> </w:t>
      </w:r>
      <w:r>
        <w:rPr>
          <w:rFonts w:ascii="Arial" w:hAnsi="Arial" w:cs="Arial"/>
        </w:rPr>
        <w:t>LMF</w:t>
      </w:r>
      <w:r w:rsidRPr="007C3C95">
        <w:rPr>
          <w:rFonts w:ascii="Arial" w:hAnsi="Arial" w:cs="Arial"/>
          <w:bCs/>
        </w:rPr>
        <w:t xml:space="preserve"> an assistance data such as</w:t>
      </w:r>
      <w:r>
        <w:rPr>
          <w:rFonts w:ascii="Arial" w:hAnsi="Arial" w:cs="Arial"/>
          <w:bCs/>
        </w:rPr>
        <w:t xml:space="preserve"> </w:t>
      </w:r>
      <w:r w:rsidRPr="00B15F72">
        <w:rPr>
          <w:rFonts w:ascii="Arial" w:hAnsi="Arial" w:cs="Arial"/>
        </w:rPr>
        <w:t>timing measurement error</w:t>
      </w:r>
      <w:r>
        <w:rPr>
          <w:rFonts w:ascii="Arial" w:hAnsi="Arial" w:cs="Arial"/>
        </w:rPr>
        <w:t xml:space="preserve"> </w:t>
      </w:r>
      <w:r w:rsidRPr="00B15F72">
        <w:rPr>
          <w:rFonts w:ascii="Arial" w:hAnsi="Arial" w:cs="Arial"/>
          <w:bCs/>
          <w:szCs w:val="20"/>
          <w:lang w:val="en-GB"/>
        </w:rPr>
        <w:t>correction information,</w:t>
      </w:r>
      <w:r w:rsidRPr="00B15F72">
        <w:rPr>
          <w:rFonts w:ascii="Arial" w:hAnsi="Arial" w:cs="Arial"/>
          <w:bCs/>
        </w:rPr>
        <w:t xml:space="preserve"> </w:t>
      </w:r>
      <w:r>
        <w:rPr>
          <w:rFonts w:ascii="Arial" w:hAnsi="Arial" w:cs="Arial"/>
        </w:rPr>
        <w:t xml:space="preserve">trajectory information </w:t>
      </w:r>
      <w:r w:rsidRPr="007C3C95">
        <w:rPr>
          <w:rFonts w:ascii="Arial" w:hAnsi="Arial" w:cs="Arial"/>
        </w:rPr>
        <w:t>e.g.,</w:t>
      </w:r>
      <w:r>
        <w:rPr>
          <w:rFonts w:ascii="Arial" w:hAnsi="Arial" w:cs="Arial"/>
        </w:rPr>
        <w:t xml:space="preserve"> </w:t>
      </w:r>
      <w:r w:rsidRPr="007C3C95">
        <w:rPr>
          <w:rFonts w:ascii="Arial" w:hAnsi="Arial" w:cs="Arial"/>
        </w:rPr>
        <w:t xml:space="preserve">ephemeris parameters, and/or the positioning </w:t>
      </w:r>
      <w:r>
        <w:rPr>
          <w:rFonts w:ascii="Arial" w:hAnsi="Arial" w:cs="Arial"/>
        </w:rPr>
        <w:t>signal</w:t>
      </w:r>
      <w:r w:rsidDel="003643CD">
        <w:rPr>
          <w:rFonts w:ascii="Arial" w:hAnsi="Arial" w:cs="Arial"/>
        </w:rPr>
        <w:t xml:space="preserve"> </w:t>
      </w:r>
      <w:r w:rsidRPr="007C3C95">
        <w:rPr>
          <w:rFonts w:ascii="Arial" w:hAnsi="Arial" w:cs="Arial"/>
        </w:rPr>
        <w:t>angular information</w:t>
      </w:r>
      <w:r w:rsidRPr="00B15F72">
        <w:rPr>
          <w:rFonts w:ascii="Arial" w:hAnsi="Arial" w:cs="Arial"/>
          <w:bCs/>
          <w:szCs w:val="20"/>
          <w:lang w:val="en-GB"/>
        </w:rPr>
        <w:t xml:space="preserve"> as a part of NGAP or </w:t>
      </w:r>
      <w:r w:rsidRPr="00B15F72">
        <w:rPr>
          <w:rFonts w:ascii="Arial" w:hAnsi="Arial" w:cs="Arial"/>
          <w:bCs/>
          <w:lang w:val="en-GB"/>
        </w:rPr>
        <w:t>NRPPa transaction(s)</w:t>
      </w:r>
      <w:r w:rsidRPr="00B15F72">
        <w:rPr>
          <w:rFonts w:ascii="Arial" w:hAnsi="Arial" w:cs="Arial"/>
          <w:bCs/>
        </w:rPr>
        <w:t xml:space="preserve">. </w:t>
      </w:r>
    </w:p>
    <w:p w14:paraId="483F8717" w14:textId="77777777" w:rsidR="00403B9B" w:rsidRPr="00795265" w:rsidRDefault="00403B9B" w:rsidP="00403B9B">
      <w:pPr>
        <w:pStyle w:val="Heading1"/>
        <w:rPr>
          <w:rFonts w:cs="Arial"/>
        </w:rPr>
      </w:pPr>
      <w:r w:rsidRPr="00795265">
        <w:rPr>
          <w:rFonts w:cs="Arial"/>
        </w:rPr>
        <w:lastRenderedPageBreak/>
        <w:t>References</w:t>
      </w:r>
    </w:p>
    <w:bookmarkStart w:id="2" w:name="_Ref110245026"/>
    <w:bookmarkStart w:id="3" w:name="_Ref84852747"/>
    <w:bookmarkStart w:id="4" w:name="_Ref84938532"/>
    <w:bookmarkStart w:id="5" w:name="_Ref101797237"/>
    <w:p w14:paraId="4577824C" w14:textId="1C47A60F" w:rsidR="007809CB" w:rsidRPr="00591999" w:rsidRDefault="000E26A3" w:rsidP="00366C47">
      <w:pPr>
        <w:numPr>
          <w:ilvl w:val="0"/>
          <w:numId w:val="1"/>
        </w:numPr>
        <w:overflowPunct w:val="0"/>
        <w:autoSpaceDE w:val="0"/>
        <w:autoSpaceDN w:val="0"/>
        <w:adjustRightInd w:val="0"/>
        <w:textAlignment w:val="baseline"/>
        <w:rPr>
          <w:rFonts w:ascii="Arial" w:hAnsi="Arial" w:cs="Arial"/>
        </w:rPr>
      </w:pPr>
      <w:r w:rsidRPr="00591999">
        <w:rPr>
          <w:rFonts w:ascii="Arial" w:hAnsi="Arial" w:cs="Arial"/>
        </w:rPr>
        <w:fldChar w:fldCharType="begin"/>
      </w:r>
      <w:r w:rsidRPr="00591999">
        <w:rPr>
          <w:rFonts w:ascii="Arial" w:hAnsi="Arial" w:cs="Arial"/>
        </w:rPr>
        <w:instrText xml:space="preserve"> HYPERLINK "https://www.3gpp.org/ftp/tsg_ran/TSG_RAN/TSGR_96/Docs/RP-221819.zip" </w:instrText>
      </w:r>
      <w:r w:rsidRPr="00591999">
        <w:rPr>
          <w:rFonts w:ascii="Arial" w:hAnsi="Arial" w:cs="Arial"/>
        </w:rPr>
        <w:fldChar w:fldCharType="separate"/>
      </w:r>
      <w:r w:rsidRPr="00591999">
        <w:rPr>
          <w:rFonts w:ascii="Arial" w:hAnsi="Arial" w:cs="Arial"/>
        </w:rPr>
        <w:t>RP-221819</w:t>
      </w:r>
      <w:r w:rsidRPr="00591999">
        <w:rPr>
          <w:rFonts w:ascii="Arial" w:hAnsi="Arial" w:cs="Arial"/>
        </w:rPr>
        <w:fldChar w:fldCharType="end"/>
      </w:r>
      <w:r w:rsidR="007E6588" w:rsidRPr="00591999">
        <w:rPr>
          <w:rFonts w:ascii="Arial" w:hAnsi="Arial" w:cs="Arial"/>
        </w:rPr>
        <w:t xml:space="preserve">, </w:t>
      </w:r>
      <w:r w:rsidR="007940A9" w:rsidRPr="00591999">
        <w:rPr>
          <w:rFonts w:ascii="Arial" w:hAnsi="Arial" w:cs="Arial"/>
        </w:rPr>
        <w:t>Revised WID: NR NTN (Non-Terrestrial Networks) enhancements</w:t>
      </w:r>
      <w:bookmarkEnd w:id="2"/>
      <w:r w:rsidR="004F2BBB" w:rsidRPr="00591999">
        <w:rPr>
          <w:rFonts w:ascii="Arial" w:hAnsi="Arial" w:cs="Arial"/>
        </w:rPr>
        <w:t>.</w:t>
      </w:r>
    </w:p>
    <w:p w14:paraId="2C91C68F" w14:textId="0E2BEC1C" w:rsidR="00811071" w:rsidRPr="00591999" w:rsidRDefault="00943079" w:rsidP="00276FE2">
      <w:pPr>
        <w:numPr>
          <w:ilvl w:val="0"/>
          <w:numId w:val="1"/>
        </w:numPr>
        <w:overflowPunct w:val="0"/>
        <w:autoSpaceDE w:val="0"/>
        <w:autoSpaceDN w:val="0"/>
        <w:adjustRightInd w:val="0"/>
        <w:textAlignment w:val="baseline"/>
        <w:rPr>
          <w:rFonts w:ascii="Arial" w:hAnsi="Arial" w:cs="Arial"/>
        </w:rPr>
      </w:pPr>
      <w:bookmarkStart w:id="6" w:name="_Ref110325583"/>
      <w:bookmarkEnd w:id="3"/>
      <w:bookmarkEnd w:id="4"/>
      <w:bookmarkEnd w:id="5"/>
      <w:r w:rsidRPr="00591999">
        <w:rPr>
          <w:rFonts w:ascii="Arial" w:hAnsi="Arial" w:cs="Arial"/>
        </w:rPr>
        <w:t>R1-2210952</w:t>
      </w:r>
      <w:r w:rsidR="00E9186A" w:rsidRPr="00591999">
        <w:rPr>
          <w:rFonts w:ascii="Arial" w:hAnsi="Arial" w:cs="Arial"/>
        </w:rPr>
        <w:t xml:space="preserve">, </w:t>
      </w:r>
      <w:bookmarkEnd w:id="6"/>
      <w:r w:rsidRPr="00591999">
        <w:rPr>
          <w:rFonts w:ascii="Arial" w:hAnsi="Arial" w:cs="Arial"/>
        </w:rPr>
        <w:t>FL Summary #4: Network verified UE location for NR NTN</w:t>
      </w:r>
      <w:r w:rsidR="00A304AE" w:rsidRPr="00591999">
        <w:rPr>
          <w:rFonts w:ascii="Arial" w:hAnsi="Arial" w:cs="Arial"/>
        </w:rPr>
        <w:t>.</w:t>
      </w:r>
    </w:p>
    <w:p w14:paraId="4E5584ED" w14:textId="161A689C" w:rsidR="00A65442" w:rsidRPr="00591999" w:rsidRDefault="00943079" w:rsidP="00276FE2">
      <w:pPr>
        <w:numPr>
          <w:ilvl w:val="0"/>
          <w:numId w:val="1"/>
        </w:numPr>
        <w:overflowPunct w:val="0"/>
        <w:autoSpaceDE w:val="0"/>
        <w:autoSpaceDN w:val="0"/>
        <w:adjustRightInd w:val="0"/>
        <w:textAlignment w:val="baseline"/>
        <w:rPr>
          <w:rFonts w:ascii="Arial" w:hAnsi="Arial" w:cs="Arial"/>
        </w:rPr>
      </w:pPr>
      <w:r w:rsidRPr="00591999">
        <w:rPr>
          <w:rFonts w:ascii="Arial" w:hAnsi="Arial" w:cs="Arial"/>
        </w:rPr>
        <w:t>R1-2301653,</w:t>
      </w:r>
      <w:r w:rsidR="00A65442" w:rsidRPr="00591999">
        <w:rPr>
          <w:rFonts w:ascii="Arial" w:hAnsi="Arial" w:cs="Arial"/>
        </w:rPr>
        <w:t xml:space="preserve"> </w:t>
      </w:r>
      <w:bookmarkStart w:id="7" w:name="OLE_LINK25"/>
      <w:r w:rsidRPr="00591999">
        <w:rPr>
          <w:rFonts w:ascii="Arial" w:hAnsi="Arial" w:cs="Arial"/>
        </w:rPr>
        <w:t xml:space="preserve">Discussion on </w:t>
      </w:r>
      <w:bookmarkEnd w:id="7"/>
      <w:r w:rsidRPr="00591999">
        <w:rPr>
          <w:rFonts w:ascii="Arial" w:hAnsi="Arial" w:cs="Arial"/>
        </w:rPr>
        <w:t>Network Verified Location for NR NTN</w:t>
      </w:r>
      <w:r w:rsidR="00A304AE" w:rsidRPr="00591999">
        <w:rPr>
          <w:rFonts w:ascii="Arial" w:hAnsi="Arial" w:cs="Arial"/>
        </w:rPr>
        <w:t>.</w:t>
      </w:r>
    </w:p>
    <w:p w14:paraId="46344A74" w14:textId="2E909A37" w:rsidR="00943079" w:rsidRDefault="00943079" w:rsidP="00943079">
      <w:pPr>
        <w:numPr>
          <w:ilvl w:val="0"/>
          <w:numId w:val="1"/>
        </w:numPr>
        <w:overflowPunct w:val="0"/>
        <w:autoSpaceDE w:val="0"/>
        <w:autoSpaceDN w:val="0"/>
        <w:adjustRightInd w:val="0"/>
        <w:textAlignment w:val="baseline"/>
        <w:rPr>
          <w:rFonts w:ascii="Arial" w:hAnsi="Arial" w:cs="Arial"/>
        </w:rPr>
      </w:pPr>
      <w:r w:rsidRPr="00591999">
        <w:rPr>
          <w:rFonts w:ascii="Arial" w:hAnsi="Arial" w:cs="Arial"/>
        </w:rPr>
        <w:t>R2-2301837,</w:t>
      </w:r>
      <w:r w:rsidR="009013EF" w:rsidRPr="00591999">
        <w:rPr>
          <w:rFonts w:ascii="Arial" w:hAnsi="Arial" w:cs="Arial"/>
        </w:rPr>
        <w:t xml:space="preserve"> Discussion on Network Verified Location</w:t>
      </w:r>
      <w:r w:rsidR="00A304AE" w:rsidRPr="00591999">
        <w:rPr>
          <w:rFonts w:ascii="Arial" w:hAnsi="Arial" w:cs="Arial"/>
        </w:rPr>
        <w:t>.</w:t>
      </w:r>
    </w:p>
    <w:p w14:paraId="7C78FE5A" w14:textId="77777777" w:rsidR="00CE4AC1" w:rsidRPr="00591999" w:rsidRDefault="00CE4AC1" w:rsidP="00591999">
      <w:pPr>
        <w:overflowPunct w:val="0"/>
        <w:autoSpaceDE w:val="0"/>
        <w:autoSpaceDN w:val="0"/>
        <w:adjustRightInd w:val="0"/>
        <w:textAlignment w:val="baseline"/>
        <w:rPr>
          <w:rFonts w:ascii="Arial" w:hAnsi="Arial" w:cs="Arial"/>
        </w:rPr>
      </w:pPr>
    </w:p>
    <w:sectPr w:rsidR="00CE4AC1" w:rsidRPr="00591999"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CDDC7" w14:textId="77777777" w:rsidR="00AA644E" w:rsidRDefault="00AA644E">
      <w:r>
        <w:separator/>
      </w:r>
    </w:p>
  </w:endnote>
  <w:endnote w:type="continuationSeparator" w:id="0">
    <w:p w14:paraId="1BA84B4D" w14:textId="77777777" w:rsidR="00AA644E" w:rsidRDefault="00AA644E">
      <w:r>
        <w:continuationSeparator/>
      </w:r>
    </w:p>
  </w:endnote>
  <w:endnote w:type="continuationNotice" w:id="1">
    <w:p w14:paraId="79A6E07C" w14:textId="77777777" w:rsidR="00AA644E" w:rsidRDefault="00AA6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IDFont+F4">
    <w:altName w:val="Yu Gothic"/>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AEA29" w14:textId="77777777" w:rsidR="00AA644E" w:rsidRDefault="00AA644E">
      <w:r>
        <w:separator/>
      </w:r>
    </w:p>
  </w:footnote>
  <w:footnote w:type="continuationSeparator" w:id="0">
    <w:p w14:paraId="0D16B15B" w14:textId="77777777" w:rsidR="00AA644E" w:rsidRDefault="00AA644E">
      <w:r>
        <w:continuationSeparator/>
      </w:r>
    </w:p>
  </w:footnote>
  <w:footnote w:type="continuationNotice" w:id="1">
    <w:p w14:paraId="728A3539" w14:textId="77777777" w:rsidR="00AA644E" w:rsidRDefault="00AA64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1FFC"/>
    <w:multiLevelType w:val="hybridMultilevel"/>
    <w:tmpl w:val="CDBAD38A"/>
    <w:lvl w:ilvl="0" w:tplc="2458865A">
      <w:start w:val="3"/>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2C15C84"/>
    <w:multiLevelType w:val="hybridMultilevel"/>
    <w:tmpl w:val="D63EC6FE"/>
    <w:lvl w:ilvl="0" w:tplc="33165A3A">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52346E"/>
    <w:multiLevelType w:val="hybridMultilevel"/>
    <w:tmpl w:val="D8108C3A"/>
    <w:lvl w:ilvl="0" w:tplc="2D4AE96E">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0AA1B5C"/>
    <w:multiLevelType w:val="hybridMultilevel"/>
    <w:tmpl w:val="F4167B66"/>
    <w:lvl w:ilvl="0" w:tplc="FDF41DC8">
      <w:start w:val="4"/>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502" w:hanging="360"/>
      </w:pPr>
      <w:rPr>
        <w:rFonts w:ascii="Times New Roman" w:eastAsia="Times New Roman" w:hAnsi="Times New Roman" w:cs="Times New Roman" w:hint="default"/>
      </w:rPr>
    </w:lvl>
    <w:lvl w:ilvl="1" w:tplc="04090003">
      <w:start w:val="1"/>
      <w:numFmt w:val="bullet"/>
      <w:lvlText w:val="o"/>
      <w:lvlJc w:val="left"/>
      <w:pPr>
        <w:ind w:left="59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6"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9"/>
  </w:num>
  <w:num w:numId="3">
    <w:abstractNumId w:val="24"/>
  </w:num>
  <w:num w:numId="4">
    <w:abstractNumId w:val="29"/>
  </w:num>
  <w:num w:numId="5">
    <w:abstractNumId w:val="11"/>
  </w:num>
  <w:num w:numId="6">
    <w:abstractNumId w:val="5"/>
  </w:num>
  <w:num w:numId="7">
    <w:abstractNumId w:val="31"/>
  </w:num>
  <w:num w:numId="8">
    <w:abstractNumId w:val="32"/>
  </w:num>
  <w:num w:numId="9">
    <w:abstractNumId w:val="3"/>
  </w:num>
  <w:num w:numId="10">
    <w:abstractNumId w:val="18"/>
  </w:num>
  <w:num w:numId="11">
    <w:abstractNumId w:val="20"/>
  </w:num>
  <w:num w:numId="12">
    <w:abstractNumId w:val="14"/>
  </w:num>
  <w:num w:numId="13">
    <w:abstractNumId w:val="28"/>
  </w:num>
  <w:num w:numId="14">
    <w:abstractNumId w:val="16"/>
  </w:num>
  <w:num w:numId="15">
    <w:abstractNumId w:val="21"/>
  </w:num>
  <w:num w:numId="16">
    <w:abstractNumId w:val="7"/>
  </w:num>
  <w:num w:numId="17">
    <w:abstractNumId w:val="27"/>
  </w:num>
  <w:num w:numId="18">
    <w:abstractNumId w:val="8"/>
  </w:num>
  <w:num w:numId="19">
    <w:abstractNumId w:val="26"/>
  </w:num>
  <w:num w:numId="20">
    <w:abstractNumId w:val="17"/>
  </w:num>
  <w:num w:numId="21">
    <w:abstractNumId w:val="4"/>
  </w:num>
  <w:num w:numId="22">
    <w:abstractNumId w:val="10"/>
  </w:num>
  <w:num w:numId="23">
    <w:abstractNumId w:val="30"/>
  </w:num>
  <w:num w:numId="24">
    <w:abstractNumId w:val="9"/>
  </w:num>
  <w:num w:numId="25">
    <w:abstractNumId w:val="22"/>
  </w:num>
  <w:num w:numId="26">
    <w:abstractNumId w:val="15"/>
  </w:num>
  <w:num w:numId="27">
    <w:abstractNumId w:val="12"/>
  </w:num>
  <w:num w:numId="28">
    <w:abstractNumId w:val="1"/>
  </w:num>
  <w:num w:numId="29">
    <w:abstractNumId w:val="13"/>
  </w:num>
  <w:num w:numId="30">
    <w:abstractNumId w:val="0"/>
  </w:num>
  <w:num w:numId="31">
    <w:abstractNumId w:val="23"/>
  </w:num>
  <w:num w:numId="32">
    <w:abstractNumId w:val="25"/>
  </w:num>
  <w:num w:numId="3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39F"/>
    <w:rsid w:val="00012ED2"/>
    <w:rsid w:val="00014387"/>
    <w:rsid w:val="000149CB"/>
    <w:rsid w:val="00015ACB"/>
    <w:rsid w:val="00017509"/>
    <w:rsid w:val="00017E54"/>
    <w:rsid w:val="00020D64"/>
    <w:rsid w:val="0002264F"/>
    <w:rsid w:val="00022B14"/>
    <w:rsid w:val="00022FDF"/>
    <w:rsid w:val="000241F1"/>
    <w:rsid w:val="00024B80"/>
    <w:rsid w:val="0002700F"/>
    <w:rsid w:val="00030033"/>
    <w:rsid w:val="000304FC"/>
    <w:rsid w:val="00030B38"/>
    <w:rsid w:val="00031D10"/>
    <w:rsid w:val="00032007"/>
    <w:rsid w:val="00032E6B"/>
    <w:rsid w:val="00033397"/>
    <w:rsid w:val="000342C7"/>
    <w:rsid w:val="00035146"/>
    <w:rsid w:val="000357AE"/>
    <w:rsid w:val="000368CB"/>
    <w:rsid w:val="00040095"/>
    <w:rsid w:val="00041F03"/>
    <w:rsid w:val="00042620"/>
    <w:rsid w:val="00043212"/>
    <w:rsid w:val="00043510"/>
    <w:rsid w:val="00043B95"/>
    <w:rsid w:val="00044AC7"/>
    <w:rsid w:val="00044F38"/>
    <w:rsid w:val="00045D78"/>
    <w:rsid w:val="0004695C"/>
    <w:rsid w:val="00046BB9"/>
    <w:rsid w:val="000475F2"/>
    <w:rsid w:val="00051152"/>
    <w:rsid w:val="00051B46"/>
    <w:rsid w:val="0005208F"/>
    <w:rsid w:val="0005212E"/>
    <w:rsid w:val="0005262E"/>
    <w:rsid w:val="00052FC8"/>
    <w:rsid w:val="00053754"/>
    <w:rsid w:val="00054F0E"/>
    <w:rsid w:val="00055D59"/>
    <w:rsid w:val="0005648A"/>
    <w:rsid w:val="000568F6"/>
    <w:rsid w:val="00056FCD"/>
    <w:rsid w:val="0005703E"/>
    <w:rsid w:val="0005753D"/>
    <w:rsid w:val="00061BD0"/>
    <w:rsid w:val="000629CC"/>
    <w:rsid w:val="00063F07"/>
    <w:rsid w:val="00064BA2"/>
    <w:rsid w:val="00065A6C"/>
    <w:rsid w:val="00066205"/>
    <w:rsid w:val="00067E1F"/>
    <w:rsid w:val="00070154"/>
    <w:rsid w:val="000705C2"/>
    <w:rsid w:val="00070D89"/>
    <w:rsid w:val="00071F01"/>
    <w:rsid w:val="00072A62"/>
    <w:rsid w:val="00073785"/>
    <w:rsid w:val="00073AD7"/>
    <w:rsid w:val="00074356"/>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149"/>
    <w:rsid w:val="00087551"/>
    <w:rsid w:val="00090AF9"/>
    <w:rsid w:val="00091AE3"/>
    <w:rsid w:val="000925FD"/>
    <w:rsid w:val="000927A4"/>
    <w:rsid w:val="00095F1E"/>
    <w:rsid w:val="0009650B"/>
    <w:rsid w:val="00096BF9"/>
    <w:rsid w:val="00096C98"/>
    <w:rsid w:val="000A1353"/>
    <w:rsid w:val="000A175A"/>
    <w:rsid w:val="000A26CB"/>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B4"/>
    <w:rsid w:val="000C1CC1"/>
    <w:rsid w:val="000C2A2A"/>
    <w:rsid w:val="000C3B92"/>
    <w:rsid w:val="000C5C6A"/>
    <w:rsid w:val="000C6894"/>
    <w:rsid w:val="000C6AF3"/>
    <w:rsid w:val="000C6D96"/>
    <w:rsid w:val="000C7039"/>
    <w:rsid w:val="000C7EC7"/>
    <w:rsid w:val="000D458F"/>
    <w:rsid w:val="000D45B6"/>
    <w:rsid w:val="000D4960"/>
    <w:rsid w:val="000D4D03"/>
    <w:rsid w:val="000D4ECB"/>
    <w:rsid w:val="000D58AB"/>
    <w:rsid w:val="000D620B"/>
    <w:rsid w:val="000D7DAA"/>
    <w:rsid w:val="000E153B"/>
    <w:rsid w:val="000E222A"/>
    <w:rsid w:val="000E26A3"/>
    <w:rsid w:val="000E2B7C"/>
    <w:rsid w:val="000E3312"/>
    <w:rsid w:val="000E3D7F"/>
    <w:rsid w:val="000E4F32"/>
    <w:rsid w:val="000E50A5"/>
    <w:rsid w:val="000E5662"/>
    <w:rsid w:val="000E5875"/>
    <w:rsid w:val="000E5B70"/>
    <w:rsid w:val="000E72CB"/>
    <w:rsid w:val="000E7400"/>
    <w:rsid w:val="000E7C5D"/>
    <w:rsid w:val="000E7E52"/>
    <w:rsid w:val="000F0CD5"/>
    <w:rsid w:val="000F16C4"/>
    <w:rsid w:val="000F207C"/>
    <w:rsid w:val="000F3807"/>
    <w:rsid w:val="000F4440"/>
    <w:rsid w:val="000F4EBF"/>
    <w:rsid w:val="000F551E"/>
    <w:rsid w:val="000F5F84"/>
    <w:rsid w:val="000F77D5"/>
    <w:rsid w:val="001000CD"/>
    <w:rsid w:val="00100C6F"/>
    <w:rsid w:val="001011DF"/>
    <w:rsid w:val="001014BB"/>
    <w:rsid w:val="00101F3D"/>
    <w:rsid w:val="00103188"/>
    <w:rsid w:val="00103E3F"/>
    <w:rsid w:val="0010459B"/>
    <w:rsid w:val="00104AFE"/>
    <w:rsid w:val="00105806"/>
    <w:rsid w:val="0010670B"/>
    <w:rsid w:val="00106D69"/>
    <w:rsid w:val="0010772B"/>
    <w:rsid w:val="00107E95"/>
    <w:rsid w:val="00107F32"/>
    <w:rsid w:val="00110ED1"/>
    <w:rsid w:val="001119EE"/>
    <w:rsid w:val="001124BC"/>
    <w:rsid w:val="001127A9"/>
    <w:rsid w:val="00112915"/>
    <w:rsid w:val="001143C7"/>
    <w:rsid w:val="0011530D"/>
    <w:rsid w:val="00117A12"/>
    <w:rsid w:val="00117FCC"/>
    <w:rsid w:val="001219A2"/>
    <w:rsid w:val="00122237"/>
    <w:rsid w:val="001233BC"/>
    <w:rsid w:val="00124E93"/>
    <w:rsid w:val="00125ED7"/>
    <w:rsid w:val="00126062"/>
    <w:rsid w:val="00127A6C"/>
    <w:rsid w:val="001303DD"/>
    <w:rsid w:val="001308CC"/>
    <w:rsid w:val="001313AD"/>
    <w:rsid w:val="00131CD1"/>
    <w:rsid w:val="001326A8"/>
    <w:rsid w:val="00132931"/>
    <w:rsid w:val="00132C93"/>
    <w:rsid w:val="001335E3"/>
    <w:rsid w:val="001344D3"/>
    <w:rsid w:val="00135755"/>
    <w:rsid w:val="0013680F"/>
    <w:rsid w:val="00140138"/>
    <w:rsid w:val="00140A8D"/>
    <w:rsid w:val="00140AF7"/>
    <w:rsid w:val="00141F05"/>
    <w:rsid w:val="0014295C"/>
    <w:rsid w:val="00144950"/>
    <w:rsid w:val="00144F4B"/>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3EA8"/>
    <w:rsid w:val="0016401A"/>
    <w:rsid w:val="00164090"/>
    <w:rsid w:val="00164178"/>
    <w:rsid w:val="0016420B"/>
    <w:rsid w:val="00164233"/>
    <w:rsid w:val="001642A3"/>
    <w:rsid w:val="001643FD"/>
    <w:rsid w:val="00164774"/>
    <w:rsid w:val="001649F0"/>
    <w:rsid w:val="00164D68"/>
    <w:rsid w:val="0016591F"/>
    <w:rsid w:val="00166347"/>
    <w:rsid w:val="001722AC"/>
    <w:rsid w:val="00172AFA"/>
    <w:rsid w:val="001735E3"/>
    <w:rsid w:val="00175AC0"/>
    <w:rsid w:val="00175E47"/>
    <w:rsid w:val="00175F8A"/>
    <w:rsid w:val="00176031"/>
    <w:rsid w:val="00176405"/>
    <w:rsid w:val="001777C8"/>
    <w:rsid w:val="00180065"/>
    <w:rsid w:val="001804CB"/>
    <w:rsid w:val="0018062D"/>
    <w:rsid w:val="00180A0D"/>
    <w:rsid w:val="00182DFF"/>
    <w:rsid w:val="001846BC"/>
    <w:rsid w:val="00184743"/>
    <w:rsid w:val="00184983"/>
    <w:rsid w:val="00185B0F"/>
    <w:rsid w:val="00186739"/>
    <w:rsid w:val="00186930"/>
    <w:rsid w:val="00186FC5"/>
    <w:rsid w:val="00187D05"/>
    <w:rsid w:val="00187F07"/>
    <w:rsid w:val="001903A3"/>
    <w:rsid w:val="0019067C"/>
    <w:rsid w:val="00191363"/>
    <w:rsid w:val="001918AB"/>
    <w:rsid w:val="00191EA4"/>
    <w:rsid w:val="001923C0"/>
    <w:rsid w:val="00194CD0"/>
    <w:rsid w:val="00194FF7"/>
    <w:rsid w:val="0019505B"/>
    <w:rsid w:val="00195C59"/>
    <w:rsid w:val="00196044"/>
    <w:rsid w:val="00196076"/>
    <w:rsid w:val="00196B97"/>
    <w:rsid w:val="00197002"/>
    <w:rsid w:val="001971D3"/>
    <w:rsid w:val="001A0D34"/>
    <w:rsid w:val="001A1B05"/>
    <w:rsid w:val="001A2799"/>
    <w:rsid w:val="001A2F0F"/>
    <w:rsid w:val="001A38B4"/>
    <w:rsid w:val="001A445F"/>
    <w:rsid w:val="001A4580"/>
    <w:rsid w:val="001A465E"/>
    <w:rsid w:val="001A5065"/>
    <w:rsid w:val="001A611B"/>
    <w:rsid w:val="001A6676"/>
    <w:rsid w:val="001A68CF"/>
    <w:rsid w:val="001A71FA"/>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1B0"/>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6D9"/>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0BCB"/>
    <w:rsid w:val="002110AC"/>
    <w:rsid w:val="0021199F"/>
    <w:rsid w:val="00211B3E"/>
    <w:rsid w:val="002144B6"/>
    <w:rsid w:val="00216A77"/>
    <w:rsid w:val="00216F12"/>
    <w:rsid w:val="002175D9"/>
    <w:rsid w:val="00221671"/>
    <w:rsid w:val="0022219E"/>
    <w:rsid w:val="00222918"/>
    <w:rsid w:val="00223FAB"/>
    <w:rsid w:val="0022526D"/>
    <w:rsid w:val="00225551"/>
    <w:rsid w:val="00225627"/>
    <w:rsid w:val="0022606D"/>
    <w:rsid w:val="002275FE"/>
    <w:rsid w:val="0023029A"/>
    <w:rsid w:val="0023050E"/>
    <w:rsid w:val="00230567"/>
    <w:rsid w:val="00230C70"/>
    <w:rsid w:val="00230CAD"/>
    <w:rsid w:val="002327FF"/>
    <w:rsid w:val="00232E32"/>
    <w:rsid w:val="00233415"/>
    <w:rsid w:val="00233A6D"/>
    <w:rsid w:val="00234501"/>
    <w:rsid w:val="002346A9"/>
    <w:rsid w:val="00234C5C"/>
    <w:rsid w:val="00235338"/>
    <w:rsid w:val="00235902"/>
    <w:rsid w:val="002359F9"/>
    <w:rsid w:val="00235D8C"/>
    <w:rsid w:val="00237306"/>
    <w:rsid w:val="00240632"/>
    <w:rsid w:val="002407E5"/>
    <w:rsid w:val="00241375"/>
    <w:rsid w:val="0024197E"/>
    <w:rsid w:val="00242A67"/>
    <w:rsid w:val="00243A4E"/>
    <w:rsid w:val="00244F32"/>
    <w:rsid w:val="0024510A"/>
    <w:rsid w:val="0024540D"/>
    <w:rsid w:val="002456E8"/>
    <w:rsid w:val="0024727F"/>
    <w:rsid w:val="00247E55"/>
    <w:rsid w:val="002510CE"/>
    <w:rsid w:val="002515F3"/>
    <w:rsid w:val="00252E47"/>
    <w:rsid w:val="00253711"/>
    <w:rsid w:val="0025393D"/>
    <w:rsid w:val="00253DF3"/>
    <w:rsid w:val="00253E43"/>
    <w:rsid w:val="00254371"/>
    <w:rsid w:val="00254EBB"/>
    <w:rsid w:val="0025778B"/>
    <w:rsid w:val="002600AD"/>
    <w:rsid w:val="002612BF"/>
    <w:rsid w:val="00261361"/>
    <w:rsid w:val="00262D37"/>
    <w:rsid w:val="00264132"/>
    <w:rsid w:val="00264D42"/>
    <w:rsid w:val="00265C81"/>
    <w:rsid w:val="00265F20"/>
    <w:rsid w:val="00266217"/>
    <w:rsid w:val="00267F60"/>
    <w:rsid w:val="00270730"/>
    <w:rsid w:val="00270C65"/>
    <w:rsid w:val="00271230"/>
    <w:rsid w:val="00273160"/>
    <w:rsid w:val="00273C2E"/>
    <w:rsid w:val="002747EC"/>
    <w:rsid w:val="00274D2E"/>
    <w:rsid w:val="002769A2"/>
    <w:rsid w:val="00276FE2"/>
    <w:rsid w:val="0027759A"/>
    <w:rsid w:val="00280D7B"/>
    <w:rsid w:val="002814B8"/>
    <w:rsid w:val="0028199F"/>
    <w:rsid w:val="00281D4B"/>
    <w:rsid w:val="002821C5"/>
    <w:rsid w:val="002822EB"/>
    <w:rsid w:val="002845EF"/>
    <w:rsid w:val="00284B70"/>
    <w:rsid w:val="00284C9F"/>
    <w:rsid w:val="0028551B"/>
    <w:rsid w:val="002855BF"/>
    <w:rsid w:val="00285C34"/>
    <w:rsid w:val="00286494"/>
    <w:rsid w:val="002864B2"/>
    <w:rsid w:val="00286D84"/>
    <w:rsid w:val="00287147"/>
    <w:rsid w:val="0028720A"/>
    <w:rsid w:val="002873F3"/>
    <w:rsid w:val="00287E09"/>
    <w:rsid w:val="00290FC8"/>
    <w:rsid w:val="00293369"/>
    <w:rsid w:val="0029437A"/>
    <w:rsid w:val="00294415"/>
    <w:rsid w:val="0029482D"/>
    <w:rsid w:val="0029686C"/>
    <w:rsid w:val="002972BE"/>
    <w:rsid w:val="002977E1"/>
    <w:rsid w:val="00297A37"/>
    <w:rsid w:val="00297FCE"/>
    <w:rsid w:val="002A0C86"/>
    <w:rsid w:val="002A2467"/>
    <w:rsid w:val="002A2A41"/>
    <w:rsid w:val="002A362A"/>
    <w:rsid w:val="002A4504"/>
    <w:rsid w:val="002A57F7"/>
    <w:rsid w:val="002A6219"/>
    <w:rsid w:val="002A7EF7"/>
    <w:rsid w:val="002B0220"/>
    <w:rsid w:val="002B0529"/>
    <w:rsid w:val="002B05C9"/>
    <w:rsid w:val="002B3E6D"/>
    <w:rsid w:val="002B3F3D"/>
    <w:rsid w:val="002B446B"/>
    <w:rsid w:val="002B4F8B"/>
    <w:rsid w:val="002B5A2A"/>
    <w:rsid w:val="002B7066"/>
    <w:rsid w:val="002B707A"/>
    <w:rsid w:val="002B73BC"/>
    <w:rsid w:val="002B7A14"/>
    <w:rsid w:val="002B7AA7"/>
    <w:rsid w:val="002C1220"/>
    <w:rsid w:val="002C1E71"/>
    <w:rsid w:val="002C2085"/>
    <w:rsid w:val="002C3D2A"/>
    <w:rsid w:val="002C3E62"/>
    <w:rsid w:val="002C4C12"/>
    <w:rsid w:val="002C4C9C"/>
    <w:rsid w:val="002C54F7"/>
    <w:rsid w:val="002C6C07"/>
    <w:rsid w:val="002D0452"/>
    <w:rsid w:val="002D075F"/>
    <w:rsid w:val="002D26EE"/>
    <w:rsid w:val="002D28EA"/>
    <w:rsid w:val="002D4886"/>
    <w:rsid w:val="002D559B"/>
    <w:rsid w:val="002D5649"/>
    <w:rsid w:val="002D5B11"/>
    <w:rsid w:val="002E0428"/>
    <w:rsid w:val="002E0503"/>
    <w:rsid w:val="002E0B99"/>
    <w:rsid w:val="002E124D"/>
    <w:rsid w:val="002E145B"/>
    <w:rsid w:val="002E18DB"/>
    <w:rsid w:val="002E3237"/>
    <w:rsid w:val="002E3A88"/>
    <w:rsid w:val="002E4FF6"/>
    <w:rsid w:val="002E57E8"/>
    <w:rsid w:val="002E66E8"/>
    <w:rsid w:val="002E6AC6"/>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3D34"/>
    <w:rsid w:val="00304576"/>
    <w:rsid w:val="00304A50"/>
    <w:rsid w:val="0030508D"/>
    <w:rsid w:val="00305EAE"/>
    <w:rsid w:val="00306E60"/>
    <w:rsid w:val="00306F6C"/>
    <w:rsid w:val="003077A1"/>
    <w:rsid w:val="00307995"/>
    <w:rsid w:val="00307F65"/>
    <w:rsid w:val="00310409"/>
    <w:rsid w:val="00310681"/>
    <w:rsid w:val="00310921"/>
    <w:rsid w:val="00310CCF"/>
    <w:rsid w:val="00311508"/>
    <w:rsid w:val="003121E2"/>
    <w:rsid w:val="003121ED"/>
    <w:rsid w:val="00312B8C"/>
    <w:rsid w:val="00312D85"/>
    <w:rsid w:val="00313C14"/>
    <w:rsid w:val="00314362"/>
    <w:rsid w:val="00314C2A"/>
    <w:rsid w:val="00315903"/>
    <w:rsid w:val="003164FF"/>
    <w:rsid w:val="00316C97"/>
    <w:rsid w:val="003172DC"/>
    <w:rsid w:val="003177DD"/>
    <w:rsid w:val="0032022C"/>
    <w:rsid w:val="0032093A"/>
    <w:rsid w:val="00321D70"/>
    <w:rsid w:val="003251D3"/>
    <w:rsid w:val="00325C0F"/>
    <w:rsid w:val="00326069"/>
    <w:rsid w:val="0032649A"/>
    <w:rsid w:val="003266DC"/>
    <w:rsid w:val="00326B2C"/>
    <w:rsid w:val="00326DC1"/>
    <w:rsid w:val="003270E2"/>
    <w:rsid w:val="003310A8"/>
    <w:rsid w:val="003321D6"/>
    <w:rsid w:val="003330E3"/>
    <w:rsid w:val="00333761"/>
    <w:rsid w:val="0033400A"/>
    <w:rsid w:val="00334964"/>
    <w:rsid w:val="00335A35"/>
    <w:rsid w:val="00335AA6"/>
    <w:rsid w:val="003368FA"/>
    <w:rsid w:val="003413A2"/>
    <w:rsid w:val="00341736"/>
    <w:rsid w:val="00341FC1"/>
    <w:rsid w:val="003424D0"/>
    <w:rsid w:val="00342C30"/>
    <w:rsid w:val="00342E82"/>
    <w:rsid w:val="003454FC"/>
    <w:rsid w:val="00346189"/>
    <w:rsid w:val="00346E0E"/>
    <w:rsid w:val="003470D6"/>
    <w:rsid w:val="003474A6"/>
    <w:rsid w:val="00347F6E"/>
    <w:rsid w:val="0035110D"/>
    <w:rsid w:val="00351EFF"/>
    <w:rsid w:val="00352A50"/>
    <w:rsid w:val="003532F6"/>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1C"/>
    <w:rsid w:val="00357F79"/>
    <w:rsid w:val="00362F5F"/>
    <w:rsid w:val="003635CB"/>
    <w:rsid w:val="00363711"/>
    <w:rsid w:val="003643CD"/>
    <w:rsid w:val="0036469A"/>
    <w:rsid w:val="00366C47"/>
    <w:rsid w:val="00367D26"/>
    <w:rsid w:val="0037010F"/>
    <w:rsid w:val="00370C57"/>
    <w:rsid w:val="00370D8F"/>
    <w:rsid w:val="00371168"/>
    <w:rsid w:val="00372127"/>
    <w:rsid w:val="0037356D"/>
    <w:rsid w:val="0037419B"/>
    <w:rsid w:val="0037429E"/>
    <w:rsid w:val="00375DB1"/>
    <w:rsid w:val="00376388"/>
    <w:rsid w:val="00376C9D"/>
    <w:rsid w:val="003770E5"/>
    <w:rsid w:val="0037722C"/>
    <w:rsid w:val="00380699"/>
    <w:rsid w:val="00382E40"/>
    <w:rsid w:val="00383141"/>
    <w:rsid w:val="0038326F"/>
    <w:rsid w:val="00383F3C"/>
    <w:rsid w:val="003859EF"/>
    <w:rsid w:val="00385EA7"/>
    <w:rsid w:val="003869B1"/>
    <w:rsid w:val="0038731B"/>
    <w:rsid w:val="00387439"/>
    <w:rsid w:val="00387A2F"/>
    <w:rsid w:val="00387C43"/>
    <w:rsid w:val="00391257"/>
    <w:rsid w:val="003917FD"/>
    <w:rsid w:val="00392682"/>
    <w:rsid w:val="00393031"/>
    <w:rsid w:val="0039304A"/>
    <w:rsid w:val="003942E3"/>
    <w:rsid w:val="003950FA"/>
    <w:rsid w:val="003953AB"/>
    <w:rsid w:val="003955C9"/>
    <w:rsid w:val="00395FDA"/>
    <w:rsid w:val="00396850"/>
    <w:rsid w:val="003976C3"/>
    <w:rsid w:val="003A07DC"/>
    <w:rsid w:val="003A11B1"/>
    <w:rsid w:val="003A1F70"/>
    <w:rsid w:val="003A2643"/>
    <w:rsid w:val="003A26EA"/>
    <w:rsid w:val="003A4A36"/>
    <w:rsid w:val="003A5D91"/>
    <w:rsid w:val="003A5F09"/>
    <w:rsid w:val="003A68D5"/>
    <w:rsid w:val="003A7E79"/>
    <w:rsid w:val="003B0477"/>
    <w:rsid w:val="003B0D1B"/>
    <w:rsid w:val="003B2140"/>
    <w:rsid w:val="003B50E1"/>
    <w:rsid w:val="003B600A"/>
    <w:rsid w:val="003B68A3"/>
    <w:rsid w:val="003B6B71"/>
    <w:rsid w:val="003C14DD"/>
    <w:rsid w:val="003C1F10"/>
    <w:rsid w:val="003C2323"/>
    <w:rsid w:val="003C304E"/>
    <w:rsid w:val="003C333B"/>
    <w:rsid w:val="003C48A5"/>
    <w:rsid w:val="003C4E37"/>
    <w:rsid w:val="003C6047"/>
    <w:rsid w:val="003C664F"/>
    <w:rsid w:val="003C687E"/>
    <w:rsid w:val="003C7671"/>
    <w:rsid w:val="003C7A03"/>
    <w:rsid w:val="003D1326"/>
    <w:rsid w:val="003D1B23"/>
    <w:rsid w:val="003D21FA"/>
    <w:rsid w:val="003D3292"/>
    <w:rsid w:val="003D34FB"/>
    <w:rsid w:val="003D3DA7"/>
    <w:rsid w:val="003D50E6"/>
    <w:rsid w:val="003D5728"/>
    <w:rsid w:val="003D59CD"/>
    <w:rsid w:val="003D68B5"/>
    <w:rsid w:val="003D7C4B"/>
    <w:rsid w:val="003E16BE"/>
    <w:rsid w:val="003E215C"/>
    <w:rsid w:val="003E3EB7"/>
    <w:rsid w:val="003E5780"/>
    <w:rsid w:val="003E78A2"/>
    <w:rsid w:val="003E7A32"/>
    <w:rsid w:val="003E7ECD"/>
    <w:rsid w:val="003F08A0"/>
    <w:rsid w:val="003F0966"/>
    <w:rsid w:val="003F1008"/>
    <w:rsid w:val="003F1124"/>
    <w:rsid w:val="003F11E0"/>
    <w:rsid w:val="003F1A03"/>
    <w:rsid w:val="003F209E"/>
    <w:rsid w:val="003F21E1"/>
    <w:rsid w:val="003F26E4"/>
    <w:rsid w:val="003F2C04"/>
    <w:rsid w:val="003F39F5"/>
    <w:rsid w:val="003F51E9"/>
    <w:rsid w:val="003F5712"/>
    <w:rsid w:val="003F5B6D"/>
    <w:rsid w:val="003F6579"/>
    <w:rsid w:val="00400DEB"/>
    <w:rsid w:val="00400EF5"/>
    <w:rsid w:val="00401855"/>
    <w:rsid w:val="00401880"/>
    <w:rsid w:val="0040325B"/>
    <w:rsid w:val="004036C4"/>
    <w:rsid w:val="00403AFD"/>
    <w:rsid w:val="00403B9B"/>
    <w:rsid w:val="00407049"/>
    <w:rsid w:val="0040741B"/>
    <w:rsid w:val="0040759B"/>
    <w:rsid w:val="00407796"/>
    <w:rsid w:val="004105D1"/>
    <w:rsid w:val="00411A17"/>
    <w:rsid w:val="00413F0A"/>
    <w:rsid w:val="0041450A"/>
    <w:rsid w:val="0041566D"/>
    <w:rsid w:val="00416859"/>
    <w:rsid w:val="004168D2"/>
    <w:rsid w:val="004177A7"/>
    <w:rsid w:val="00420701"/>
    <w:rsid w:val="00420E5B"/>
    <w:rsid w:val="00421961"/>
    <w:rsid w:val="00424B9F"/>
    <w:rsid w:val="00426E7A"/>
    <w:rsid w:val="00426F1F"/>
    <w:rsid w:val="0043223E"/>
    <w:rsid w:val="00432654"/>
    <w:rsid w:val="00432ED3"/>
    <w:rsid w:val="0043349B"/>
    <w:rsid w:val="00433E79"/>
    <w:rsid w:val="004346B1"/>
    <w:rsid w:val="004355E0"/>
    <w:rsid w:val="00435AD8"/>
    <w:rsid w:val="00436537"/>
    <w:rsid w:val="004366C3"/>
    <w:rsid w:val="00437295"/>
    <w:rsid w:val="00437774"/>
    <w:rsid w:val="0044028F"/>
    <w:rsid w:val="00440684"/>
    <w:rsid w:val="004421A4"/>
    <w:rsid w:val="00442DDE"/>
    <w:rsid w:val="004446E8"/>
    <w:rsid w:val="0044513F"/>
    <w:rsid w:val="00446CD9"/>
    <w:rsid w:val="00446DBD"/>
    <w:rsid w:val="00447A4A"/>
    <w:rsid w:val="00450326"/>
    <w:rsid w:val="00450759"/>
    <w:rsid w:val="004507A5"/>
    <w:rsid w:val="00453E9A"/>
    <w:rsid w:val="0045441A"/>
    <w:rsid w:val="00454C0D"/>
    <w:rsid w:val="00454E20"/>
    <w:rsid w:val="00456629"/>
    <w:rsid w:val="004571FF"/>
    <w:rsid w:val="00457891"/>
    <w:rsid w:val="0045799C"/>
    <w:rsid w:val="00457C85"/>
    <w:rsid w:val="00457EE3"/>
    <w:rsid w:val="004603B6"/>
    <w:rsid w:val="00460D8B"/>
    <w:rsid w:val="0046100D"/>
    <w:rsid w:val="00461A06"/>
    <w:rsid w:val="00462188"/>
    <w:rsid w:val="0046273F"/>
    <w:rsid w:val="00462B96"/>
    <w:rsid w:val="00462C50"/>
    <w:rsid w:val="00462C9F"/>
    <w:rsid w:val="00462D35"/>
    <w:rsid w:val="00462DC6"/>
    <w:rsid w:val="00462E55"/>
    <w:rsid w:val="004644FC"/>
    <w:rsid w:val="00464BF9"/>
    <w:rsid w:val="004656FD"/>
    <w:rsid w:val="00465AE0"/>
    <w:rsid w:val="00465C8F"/>
    <w:rsid w:val="00465DD6"/>
    <w:rsid w:val="00467718"/>
    <w:rsid w:val="00470459"/>
    <w:rsid w:val="00471777"/>
    <w:rsid w:val="00473432"/>
    <w:rsid w:val="0047439B"/>
    <w:rsid w:val="0047442F"/>
    <w:rsid w:val="004745E6"/>
    <w:rsid w:val="00474C09"/>
    <w:rsid w:val="00477373"/>
    <w:rsid w:val="00480303"/>
    <w:rsid w:val="00480550"/>
    <w:rsid w:val="00480856"/>
    <w:rsid w:val="00480B7E"/>
    <w:rsid w:val="004814BA"/>
    <w:rsid w:val="00482BA3"/>
    <w:rsid w:val="00483AFF"/>
    <w:rsid w:val="00484D8C"/>
    <w:rsid w:val="00484DBF"/>
    <w:rsid w:val="00485614"/>
    <w:rsid w:val="004862A9"/>
    <w:rsid w:val="00486CD7"/>
    <w:rsid w:val="00486EB1"/>
    <w:rsid w:val="00487914"/>
    <w:rsid w:val="00490813"/>
    <w:rsid w:val="00490E2A"/>
    <w:rsid w:val="00493F5A"/>
    <w:rsid w:val="0049414A"/>
    <w:rsid w:val="00494C2D"/>
    <w:rsid w:val="00495283"/>
    <w:rsid w:val="00495410"/>
    <w:rsid w:val="0049565B"/>
    <w:rsid w:val="004960D4"/>
    <w:rsid w:val="004964A5"/>
    <w:rsid w:val="004A0703"/>
    <w:rsid w:val="004A10EC"/>
    <w:rsid w:val="004A2A12"/>
    <w:rsid w:val="004A4840"/>
    <w:rsid w:val="004A48AA"/>
    <w:rsid w:val="004A4F0F"/>
    <w:rsid w:val="004A5056"/>
    <w:rsid w:val="004A5614"/>
    <w:rsid w:val="004A5694"/>
    <w:rsid w:val="004A577D"/>
    <w:rsid w:val="004A5F6B"/>
    <w:rsid w:val="004A6970"/>
    <w:rsid w:val="004A6C2C"/>
    <w:rsid w:val="004A6DA1"/>
    <w:rsid w:val="004A77E4"/>
    <w:rsid w:val="004B08AF"/>
    <w:rsid w:val="004B0E65"/>
    <w:rsid w:val="004B1089"/>
    <w:rsid w:val="004B1A96"/>
    <w:rsid w:val="004B1F89"/>
    <w:rsid w:val="004B2321"/>
    <w:rsid w:val="004B23B9"/>
    <w:rsid w:val="004B4758"/>
    <w:rsid w:val="004B5AF4"/>
    <w:rsid w:val="004B5CDE"/>
    <w:rsid w:val="004B649E"/>
    <w:rsid w:val="004B7849"/>
    <w:rsid w:val="004C0453"/>
    <w:rsid w:val="004C206C"/>
    <w:rsid w:val="004C2EF6"/>
    <w:rsid w:val="004C37A3"/>
    <w:rsid w:val="004C3944"/>
    <w:rsid w:val="004C4E76"/>
    <w:rsid w:val="004C56B5"/>
    <w:rsid w:val="004C63E6"/>
    <w:rsid w:val="004C654E"/>
    <w:rsid w:val="004C7A01"/>
    <w:rsid w:val="004C7AE9"/>
    <w:rsid w:val="004D1204"/>
    <w:rsid w:val="004D162C"/>
    <w:rsid w:val="004D1647"/>
    <w:rsid w:val="004D19E1"/>
    <w:rsid w:val="004D3578"/>
    <w:rsid w:val="004D380D"/>
    <w:rsid w:val="004D4144"/>
    <w:rsid w:val="004D468E"/>
    <w:rsid w:val="004D4F73"/>
    <w:rsid w:val="004D599A"/>
    <w:rsid w:val="004D6571"/>
    <w:rsid w:val="004D6880"/>
    <w:rsid w:val="004D717A"/>
    <w:rsid w:val="004D724E"/>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BBB"/>
    <w:rsid w:val="004F2CEF"/>
    <w:rsid w:val="004F3779"/>
    <w:rsid w:val="004F4CF7"/>
    <w:rsid w:val="004F50FB"/>
    <w:rsid w:val="004F52E6"/>
    <w:rsid w:val="004F536A"/>
    <w:rsid w:val="004F64A3"/>
    <w:rsid w:val="004F71D1"/>
    <w:rsid w:val="0050143B"/>
    <w:rsid w:val="00501D3D"/>
    <w:rsid w:val="005020E7"/>
    <w:rsid w:val="00502710"/>
    <w:rsid w:val="0050272F"/>
    <w:rsid w:val="00502ACC"/>
    <w:rsid w:val="00502B46"/>
    <w:rsid w:val="00503171"/>
    <w:rsid w:val="00506D3E"/>
    <w:rsid w:val="00506D92"/>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156C"/>
    <w:rsid w:val="00522C51"/>
    <w:rsid w:val="0052323E"/>
    <w:rsid w:val="00523CD3"/>
    <w:rsid w:val="00526054"/>
    <w:rsid w:val="00526E01"/>
    <w:rsid w:val="00527210"/>
    <w:rsid w:val="00530762"/>
    <w:rsid w:val="005323EE"/>
    <w:rsid w:val="00533141"/>
    <w:rsid w:val="00534771"/>
    <w:rsid w:val="00534DA0"/>
    <w:rsid w:val="0053699E"/>
    <w:rsid w:val="00537356"/>
    <w:rsid w:val="005411E7"/>
    <w:rsid w:val="00543E28"/>
    <w:rsid w:val="00543E6C"/>
    <w:rsid w:val="00544C34"/>
    <w:rsid w:val="00544ECE"/>
    <w:rsid w:val="00546611"/>
    <w:rsid w:val="00546A7F"/>
    <w:rsid w:val="00550510"/>
    <w:rsid w:val="00552573"/>
    <w:rsid w:val="005536AB"/>
    <w:rsid w:val="00556793"/>
    <w:rsid w:val="00556CCA"/>
    <w:rsid w:val="00557884"/>
    <w:rsid w:val="00557B21"/>
    <w:rsid w:val="0056341C"/>
    <w:rsid w:val="00563647"/>
    <w:rsid w:val="005642FE"/>
    <w:rsid w:val="00564FE6"/>
    <w:rsid w:val="00565087"/>
    <w:rsid w:val="0056573F"/>
    <w:rsid w:val="00566445"/>
    <w:rsid w:val="00566D2C"/>
    <w:rsid w:val="00567C0C"/>
    <w:rsid w:val="00570503"/>
    <w:rsid w:val="00570931"/>
    <w:rsid w:val="00571EB2"/>
    <w:rsid w:val="00572ADE"/>
    <w:rsid w:val="005731F4"/>
    <w:rsid w:val="00573616"/>
    <w:rsid w:val="005751B1"/>
    <w:rsid w:val="005759A2"/>
    <w:rsid w:val="00575B02"/>
    <w:rsid w:val="00576820"/>
    <w:rsid w:val="0058094E"/>
    <w:rsid w:val="005841F5"/>
    <w:rsid w:val="0058519B"/>
    <w:rsid w:val="0058588B"/>
    <w:rsid w:val="00585FBE"/>
    <w:rsid w:val="00586DC7"/>
    <w:rsid w:val="00586F17"/>
    <w:rsid w:val="0059017B"/>
    <w:rsid w:val="0059146F"/>
    <w:rsid w:val="00591568"/>
    <w:rsid w:val="00591999"/>
    <w:rsid w:val="00592B81"/>
    <w:rsid w:val="00592E14"/>
    <w:rsid w:val="00593573"/>
    <w:rsid w:val="00593957"/>
    <w:rsid w:val="00594846"/>
    <w:rsid w:val="00594C0D"/>
    <w:rsid w:val="005950E0"/>
    <w:rsid w:val="00596A09"/>
    <w:rsid w:val="00597653"/>
    <w:rsid w:val="005A0389"/>
    <w:rsid w:val="005A1A31"/>
    <w:rsid w:val="005A1D77"/>
    <w:rsid w:val="005A3223"/>
    <w:rsid w:val="005A3738"/>
    <w:rsid w:val="005A3AF8"/>
    <w:rsid w:val="005A3B72"/>
    <w:rsid w:val="005A554C"/>
    <w:rsid w:val="005A669D"/>
    <w:rsid w:val="005A6A03"/>
    <w:rsid w:val="005B01C6"/>
    <w:rsid w:val="005B021A"/>
    <w:rsid w:val="005B0915"/>
    <w:rsid w:val="005B0D19"/>
    <w:rsid w:val="005B11E4"/>
    <w:rsid w:val="005B1232"/>
    <w:rsid w:val="005B1D3C"/>
    <w:rsid w:val="005B2437"/>
    <w:rsid w:val="005B34D8"/>
    <w:rsid w:val="005B4DEE"/>
    <w:rsid w:val="005B5510"/>
    <w:rsid w:val="005B5E1D"/>
    <w:rsid w:val="005B641A"/>
    <w:rsid w:val="005B6619"/>
    <w:rsid w:val="005B6646"/>
    <w:rsid w:val="005C1021"/>
    <w:rsid w:val="005C1332"/>
    <w:rsid w:val="005C143A"/>
    <w:rsid w:val="005C16A8"/>
    <w:rsid w:val="005C5D69"/>
    <w:rsid w:val="005C643E"/>
    <w:rsid w:val="005C7846"/>
    <w:rsid w:val="005C7B8F"/>
    <w:rsid w:val="005D1461"/>
    <w:rsid w:val="005D2E8D"/>
    <w:rsid w:val="005D53D9"/>
    <w:rsid w:val="005D74F9"/>
    <w:rsid w:val="005E0536"/>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6D7E"/>
    <w:rsid w:val="005F71B4"/>
    <w:rsid w:val="00601A0C"/>
    <w:rsid w:val="006025D4"/>
    <w:rsid w:val="00603086"/>
    <w:rsid w:val="00603ABD"/>
    <w:rsid w:val="00603E6D"/>
    <w:rsid w:val="006042FA"/>
    <w:rsid w:val="00604618"/>
    <w:rsid w:val="00604791"/>
    <w:rsid w:val="006051CC"/>
    <w:rsid w:val="00606D6C"/>
    <w:rsid w:val="00607599"/>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163"/>
    <w:rsid w:val="00622E1A"/>
    <w:rsid w:val="0062317B"/>
    <w:rsid w:val="006251CE"/>
    <w:rsid w:val="00625DD3"/>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9E7"/>
    <w:rsid w:val="00656D67"/>
    <w:rsid w:val="006615B7"/>
    <w:rsid w:val="00662D6E"/>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6AA8"/>
    <w:rsid w:val="0067794B"/>
    <w:rsid w:val="006817F7"/>
    <w:rsid w:val="00681D34"/>
    <w:rsid w:val="00682281"/>
    <w:rsid w:val="006823C1"/>
    <w:rsid w:val="00683C17"/>
    <w:rsid w:val="00684AB0"/>
    <w:rsid w:val="00685083"/>
    <w:rsid w:val="006859FC"/>
    <w:rsid w:val="006860E1"/>
    <w:rsid w:val="00686286"/>
    <w:rsid w:val="006863A7"/>
    <w:rsid w:val="00687313"/>
    <w:rsid w:val="0069033E"/>
    <w:rsid w:val="00690975"/>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026"/>
    <w:rsid w:val="006A364A"/>
    <w:rsid w:val="006A43F7"/>
    <w:rsid w:val="006A4661"/>
    <w:rsid w:val="006A50DB"/>
    <w:rsid w:val="006A54D5"/>
    <w:rsid w:val="006A5590"/>
    <w:rsid w:val="006A60A8"/>
    <w:rsid w:val="006A67FB"/>
    <w:rsid w:val="006A7A67"/>
    <w:rsid w:val="006A7E7F"/>
    <w:rsid w:val="006B09B1"/>
    <w:rsid w:val="006B0DFD"/>
    <w:rsid w:val="006B220F"/>
    <w:rsid w:val="006B2381"/>
    <w:rsid w:val="006B3C66"/>
    <w:rsid w:val="006B4328"/>
    <w:rsid w:val="006B4D94"/>
    <w:rsid w:val="006B557A"/>
    <w:rsid w:val="006B5933"/>
    <w:rsid w:val="006B5A23"/>
    <w:rsid w:val="006B7A4F"/>
    <w:rsid w:val="006C1498"/>
    <w:rsid w:val="006C14E1"/>
    <w:rsid w:val="006C1556"/>
    <w:rsid w:val="006C1888"/>
    <w:rsid w:val="006C194D"/>
    <w:rsid w:val="006C3245"/>
    <w:rsid w:val="006C3775"/>
    <w:rsid w:val="006C502D"/>
    <w:rsid w:val="006C6408"/>
    <w:rsid w:val="006C698B"/>
    <w:rsid w:val="006C6AD9"/>
    <w:rsid w:val="006C7A66"/>
    <w:rsid w:val="006C7E8B"/>
    <w:rsid w:val="006D04FE"/>
    <w:rsid w:val="006D09ED"/>
    <w:rsid w:val="006D183B"/>
    <w:rsid w:val="006D1B5F"/>
    <w:rsid w:val="006D1E24"/>
    <w:rsid w:val="006D231C"/>
    <w:rsid w:val="006D333D"/>
    <w:rsid w:val="006D3A4B"/>
    <w:rsid w:val="006D3B12"/>
    <w:rsid w:val="006D41E0"/>
    <w:rsid w:val="006D6322"/>
    <w:rsid w:val="006D679C"/>
    <w:rsid w:val="006D7817"/>
    <w:rsid w:val="006D7D23"/>
    <w:rsid w:val="006E2717"/>
    <w:rsid w:val="006E3314"/>
    <w:rsid w:val="006E4D6B"/>
    <w:rsid w:val="006E4E6A"/>
    <w:rsid w:val="006E6C00"/>
    <w:rsid w:val="006E71D5"/>
    <w:rsid w:val="006E73C6"/>
    <w:rsid w:val="006E7C40"/>
    <w:rsid w:val="006E7EC2"/>
    <w:rsid w:val="006E7F54"/>
    <w:rsid w:val="006F024F"/>
    <w:rsid w:val="006F0C9A"/>
    <w:rsid w:val="006F13B1"/>
    <w:rsid w:val="006F1926"/>
    <w:rsid w:val="006F1FA3"/>
    <w:rsid w:val="006F212F"/>
    <w:rsid w:val="006F2E59"/>
    <w:rsid w:val="006F35FD"/>
    <w:rsid w:val="006F4FC0"/>
    <w:rsid w:val="006F5FB8"/>
    <w:rsid w:val="006F75F0"/>
    <w:rsid w:val="006F7653"/>
    <w:rsid w:val="007004C2"/>
    <w:rsid w:val="00700884"/>
    <w:rsid w:val="00701BAD"/>
    <w:rsid w:val="0070298D"/>
    <w:rsid w:val="007046C8"/>
    <w:rsid w:val="0070489F"/>
    <w:rsid w:val="00704F55"/>
    <w:rsid w:val="0070638F"/>
    <w:rsid w:val="00711574"/>
    <w:rsid w:val="0071199A"/>
    <w:rsid w:val="00711CED"/>
    <w:rsid w:val="00711F70"/>
    <w:rsid w:val="0071456B"/>
    <w:rsid w:val="007146E1"/>
    <w:rsid w:val="007149BF"/>
    <w:rsid w:val="007151AC"/>
    <w:rsid w:val="007151EC"/>
    <w:rsid w:val="00716D58"/>
    <w:rsid w:val="007179A7"/>
    <w:rsid w:val="00717DD0"/>
    <w:rsid w:val="00720340"/>
    <w:rsid w:val="00721362"/>
    <w:rsid w:val="007215FE"/>
    <w:rsid w:val="00721997"/>
    <w:rsid w:val="00721A75"/>
    <w:rsid w:val="00722574"/>
    <w:rsid w:val="007256D9"/>
    <w:rsid w:val="00725A9B"/>
    <w:rsid w:val="00726CC0"/>
    <w:rsid w:val="00726D2B"/>
    <w:rsid w:val="00726DA9"/>
    <w:rsid w:val="00727131"/>
    <w:rsid w:val="007306AA"/>
    <w:rsid w:val="007325B2"/>
    <w:rsid w:val="007325F8"/>
    <w:rsid w:val="007331A2"/>
    <w:rsid w:val="0073376E"/>
    <w:rsid w:val="00733CEC"/>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1E96"/>
    <w:rsid w:val="00752479"/>
    <w:rsid w:val="00753EC5"/>
    <w:rsid w:val="007549E8"/>
    <w:rsid w:val="00755817"/>
    <w:rsid w:val="0075589F"/>
    <w:rsid w:val="00756135"/>
    <w:rsid w:val="007567C2"/>
    <w:rsid w:val="00757D40"/>
    <w:rsid w:val="00761EE1"/>
    <w:rsid w:val="0076201F"/>
    <w:rsid w:val="0076250D"/>
    <w:rsid w:val="00763B42"/>
    <w:rsid w:val="007646F4"/>
    <w:rsid w:val="00765BA8"/>
    <w:rsid w:val="00765E5A"/>
    <w:rsid w:val="00766207"/>
    <w:rsid w:val="00767285"/>
    <w:rsid w:val="007709F9"/>
    <w:rsid w:val="00770BD8"/>
    <w:rsid w:val="00770CBD"/>
    <w:rsid w:val="00772865"/>
    <w:rsid w:val="00772E0E"/>
    <w:rsid w:val="00776187"/>
    <w:rsid w:val="007809CB"/>
    <w:rsid w:val="00780A1A"/>
    <w:rsid w:val="00781F0F"/>
    <w:rsid w:val="007825D3"/>
    <w:rsid w:val="00783DFD"/>
    <w:rsid w:val="007866F6"/>
    <w:rsid w:val="00787213"/>
    <w:rsid w:val="0078727C"/>
    <w:rsid w:val="00787304"/>
    <w:rsid w:val="007877A5"/>
    <w:rsid w:val="007905DB"/>
    <w:rsid w:val="00790C87"/>
    <w:rsid w:val="007918D3"/>
    <w:rsid w:val="007934C8"/>
    <w:rsid w:val="007938C5"/>
    <w:rsid w:val="00793D3A"/>
    <w:rsid w:val="007940A9"/>
    <w:rsid w:val="007946CA"/>
    <w:rsid w:val="00795265"/>
    <w:rsid w:val="0079584B"/>
    <w:rsid w:val="00796008"/>
    <w:rsid w:val="00796D27"/>
    <w:rsid w:val="0079775E"/>
    <w:rsid w:val="007A1A15"/>
    <w:rsid w:val="007A1C1A"/>
    <w:rsid w:val="007A3877"/>
    <w:rsid w:val="007A3E4F"/>
    <w:rsid w:val="007A4485"/>
    <w:rsid w:val="007A4B1A"/>
    <w:rsid w:val="007A5B33"/>
    <w:rsid w:val="007A5E72"/>
    <w:rsid w:val="007A60FE"/>
    <w:rsid w:val="007A6B98"/>
    <w:rsid w:val="007A6F2F"/>
    <w:rsid w:val="007B19D4"/>
    <w:rsid w:val="007B2C0A"/>
    <w:rsid w:val="007B32F3"/>
    <w:rsid w:val="007B44AB"/>
    <w:rsid w:val="007B5FAF"/>
    <w:rsid w:val="007B61E7"/>
    <w:rsid w:val="007B682E"/>
    <w:rsid w:val="007B68B7"/>
    <w:rsid w:val="007B6B71"/>
    <w:rsid w:val="007B720E"/>
    <w:rsid w:val="007B725E"/>
    <w:rsid w:val="007B7782"/>
    <w:rsid w:val="007C095F"/>
    <w:rsid w:val="007C2618"/>
    <w:rsid w:val="007C5546"/>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DE"/>
    <w:rsid w:val="007E2191"/>
    <w:rsid w:val="007E3FBF"/>
    <w:rsid w:val="007E455A"/>
    <w:rsid w:val="007E50D5"/>
    <w:rsid w:val="007E5A87"/>
    <w:rsid w:val="007E6588"/>
    <w:rsid w:val="007F00DF"/>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06A99"/>
    <w:rsid w:val="008108D0"/>
    <w:rsid w:val="00811071"/>
    <w:rsid w:val="00811FF0"/>
    <w:rsid w:val="00812610"/>
    <w:rsid w:val="00813CDA"/>
    <w:rsid w:val="0081452D"/>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520E"/>
    <w:rsid w:val="00836413"/>
    <w:rsid w:val="008376A5"/>
    <w:rsid w:val="008401E2"/>
    <w:rsid w:val="0084222D"/>
    <w:rsid w:val="0084303F"/>
    <w:rsid w:val="008430A2"/>
    <w:rsid w:val="00843AA9"/>
    <w:rsid w:val="00845057"/>
    <w:rsid w:val="008451FD"/>
    <w:rsid w:val="00845474"/>
    <w:rsid w:val="008458F7"/>
    <w:rsid w:val="00845C8D"/>
    <w:rsid w:val="00845F98"/>
    <w:rsid w:val="00845FBD"/>
    <w:rsid w:val="00846E07"/>
    <w:rsid w:val="00846E32"/>
    <w:rsid w:val="008503EC"/>
    <w:rsid w:val="00851384"/>
    <w:rsid w:val="00852A5B"/>
    <w:rsid w:val="00852D39"/>
    <w:rsid w:val="00854C37"/>
    <w:rsid w:val="0085513B"/>
    <w:rsid w:val="00855F2F"/>
    <w:rsid w:val="00855FE1"/>
    <w:rsid w:val="0085673A"/>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CF"/>
    <w:rsid w:val="008835E9"/>
    <w:rsid w:val="00883F19"/>
    <w:rsid w:val="00884465"/>
    <w:rsid w:val="00885F3F"/>
    <w:rsid w:val="008869F8"/>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1D63"/>
    <w:rsid w:val="008B3435"/>
    <w:rsid w:val="008B46CA"/>
    <w:rsid w:val="008B56D0"/>
    <w:rsid w:val="008B5ABA"/>
    <w:rsid w:val="008B6A54"/>
    <w:rsid w:val="008B7079"/>
    <w:rsid w:val="008B70F9"/>
    <w:rsid w:val="008C0D54"/>
    <w:rsid w:val="008C1943"/>
    <w:rsid w:val="008C1FEA"/>
    <w:rsid w:val="008C2DF3"/>
    <w:rsid w:val="008C2F7B"/>
    <w:rsid w:val="008C3829"/>
    <w:rsid w:val="008C4AA4"/>
    <w:rsid w:val="008C4B29"/>
    <w:rsid w:val="008C4CE8"/>
    <w:rsid w:val="008C5127"/>
    <w:rsid w:val="008C5E21"/>
    <w:rsid w:val="008C60BD"/>
    <w:rsid w:val="008C6C33"/>
    <w:rsid w:val="008D100D"/>
    <w:rsid w:val="008D2168"/>
    <w:rsid w:val="008D383F"/>
    <w:rsid w:val="008D575F"/>
    <w:rsid w:val="008D600F"/>
    <w:rsid w:val="008E0A6D"/>
    <w:rsid w:val="008E0D52"/>
    <w:rsid w:val="008E32C1"/>
    <w:rsid w:val="008E4253"/>
    <w:rsid w:val="008E458D"/>
    <w:rsid w:val="008E48A9"/>
    <w:rsid w:val="008E5ADC"/>
    <w:rsid w:val="008E5F5E"/>
    <w:rsid w:val="008E617F"/>
    <w:rsid w:val="008E720D"/>
    <w:rsid w:val="008F13A1"/>
    <w:rsid w:val="008F1C1B"/>
    <w:rsid w:val="008F1F4E"/>
    <w:rsid w:val="008F1FDD"/>
    <w:rsid w:val="008F4702"/>
    <w:rsid w:val="008F49A5"/>
    <w:rsid w:val="008F5E56"/>
    <w:rsid w:val="008F6683"/>
    <w:rsid w:val="008F7AE8"/>
    <w:rsid w:val="008F7BC2"/>
    <w:rsid w:val="008F7C0D"/>
    <w:rsid w:val="009002CF"/>
    <w:rsid w:val="009004C7"/>
    <w:rsid w:val="00900782"/>
    <w:rsid w:val="009008E1"/>
    <w:rsid w:val="009013EF"/>
    <w:rsid w:val="00902053"/>
    <w:rsid w:val="00902610"/>
    <w:rsid w:val="0090271F"/>
    <w:rsid w:val="009030C5"/>
    <w:rsid w:val="00904A71"/>
    <w:rsid w:val="0090520A"/>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3EDA"/>
    <w:rsid w:val="00924A63"/>
    <w:rsid w:val="00924FF6"/>
    <w:rsid w:val="00925F10"/>
    <w:rsid w:val="009265A4"/>
    <w:rsid w:val="009266C5"/>
    <w:rsid w:val="00926AF3"/>
    <w:rsid w:val="00926BF6"/>
    <w:rsid w:val="00927399"/>
    <w:rsid w:val="0093125F"/>
    <w:rsid w:val="00931B3B"/>
    <w:rsid w:val="00931CCD"/>
    <w:rsid w:val="00932497"/>
    <w:rsid w:val="00933C98"/>
    <w:rsid w:val="00934816"/>
    <w:rsid w:val="0093545F"/>
    <w:rsid w:val="00935903"/>
    <w:rsid w:val="00936A42"/>
    <w:rsid w:val="00937449"/>
    <w:rsid w:val="009408C4"/>
    <w:rsid w:val="009416FF"/>
    <w:rsid w:val="00941CB2"/>
    <w:rsid w:val="009420E9"/>
    <w:rsid w:val="00942588"/>
    <w:rsid w:val="00942EC2"/>
    <w:rsid w:val="00943079"/>
    <w:rsid w:val="009439C1"/>
    <w:rsid w:val="009456C7"/>
    <w:rsid w:val="009458C7"/>
    <w:rsid w:val="00945F40"/>
    <w:rsid w:val="009461CA"/>
    <w:rsid w:val="0094628E"/>
    <w:rsid w:val="009471FD"/>
    <w:rsid w:val="00947224"/>
    <w:rsid w:val="00950048"/>
    <w:rsid w:val="00950051"/>
    <w:rsid w:val="0095007B"/>
    <w:rsid w:val="00951540"/>
    <w:rsid w:val="0095208E"/>
    <w:rsid w:val="009525C1"/>
    <w:rsid w:val="00952B52"/>
    <w:rsid w:val="0095336C"/>
    <w:rsid w:val="00953F9F"/>
    <w:rsid w:val="00954F6C"/>
    <w:rsid w:val="009551C8"/>
    <w:rsid w:val="00955CDE"/>
    <w:rsid w:val="00955F99"/>
    <w:rsid w:val="009561FE"/>
    <w:rsid w:val="0095648B"/>
    <w:rsid w:val="0095655E"/>
    <w:rsid w:val="00960B82"/>
    <w:rsid w:val="00961409"/>
    <w:rsid w:val="0096171E"/>
    <w:rsid w:val="00961B32"/>
    <w:rsid w:val="0096213A"/>
    <w:rsid w:val="00962FBF"/>
    <w:rsid w:val="0096391D"/>
    <w:rsid w:val="00963D86"/>
    <w:rsid w:val="00964054"/>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4571"/>
    <w:rsid w:val="00985308"/>
    <w:rsid w:val="00986C58"/>
    <w:rsid w:val="0098759F"/>
    <w:rsid w:val="009876A5"/>
    <w:rsid w:val="0099180C"/>
    <w:rsid w:val="00993B92"/>
    <w:rsid w:val="00993BBC"/>
    <w:rsid w:val="0099493E"/>
    <w:rsid w:val="00995169"/>
    <w:rsid w:val="00997D92"/>
    <w:rsid w:val="009A2927"/>
    <w:rsid w:val="009A2EF5"/>
    <w:rsid w:val="009A2F34"/>
    <w:rsid w:val="009A3390"/>
    <w:rsid w:val="009A3AC7"/>
    <w:rsid w:val="009A42B9"/>
    <w:rsid w:val="009A482D"/>
    <w:rsid w:val="009A4FD4"/>
    <w:rsid w:val="009A4FD9"/>
    <w:rsid w:val="009A5190"/>
    <w:rsid w:val="009A7E1C"/>
    <w:rsid w:val="009B036E"/>
    <w:rsid w:val="009B057B"/>
    <w:rsid w:val="009B066A"/>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3E8"/>
    <w:rsid w:val="009D0FF6"/>
    <w:rsid w:val="009D1801"/>
    <w:rsid w:val="009D20F5"/>
    <w:rsid w:val="009D2B39"/>
    <w:rsid w:val="009D30B7"/>
    <w:rsid w:val="009D4103"/>
    <w:rsid w:val="009D41B6"/>
    <w:rsid w:val="009D4BF1"/>
    <w:rsid w:val="009D4E7D"/>
    <w:rsid w:val="009D55A4"/>
    <w:rsid w:val="009D5E98"/>
    <w:rsid w:val="009D5FB6"/>
    <w:rsid w:val="009D73C0"/>
    <w:rsid w:val="009D7F7F"/>
    <w:rsid w:val="009E0A7B"/>
    <w:rsid w:val="009E3E1E"/>
    <w:rsid w:val="009E434C"/>
    <w:rsid w:val="009E48B1"/>
    <w:rsid w:val="009E56E4"/>
    <w:rsid w:val="009E7608"/>
    <w:rsid w:val="009F056C"/>
    <w:rsid w:val="009F17BF"/>
    <w:rsid w:val="009F1D36"/>
    <w:rsid w:val="009F215F"/>
    <w:rsid w:val="009F33B0"/>
    <w:rsid w:val="009F4335"/>
    <w:rsid w:val="009F482E"/>
    <w:rsid w:val="009F4A5F"/>
    <w:rsid w:val="009F711A"/>
    <w:rsid w:val="00A00085"/>
    <w:rsid w:val="00A00DC2"/>
    <w:rsid w:val="00A01921"/>
    <w:rsid w:val="00A01D5D"/>
    <w:rsid w:val="00A04A72"/>
    <w:rsid w:val="00A04FCF"/>
    <w:rsid w:val="00A0557F"/>
    <w:rsid w:val="00A0560A"/>
    <w:rsid w:val="00A05D49"/>
    <w:rsid w:val="00A05DB2"/>
    <w:rsid w:val="00A0682C"/>
    <w:rsid w:val="00A078CD"/>
    <w:rsid w:val="00A10CA5"/>
    <w:rsid w:val="00A10F02"/>
    <w:rsid w:val="00A113D9"/>
    <w:rsid w:val="00A115B3"/>
    <w:rsid w:val="00A12A22"/>
    <w:rsid w:val="00A12CE0"/>
    <w:rsid w:val="00A132A6"/>
    <w:rsid w:val="00A138BB"/>
    <w:rsid w:val="00A13915"/>
    <w:rsid w:val="00A13D90"/>
    <w:rsid w:val="00A14914"/>
    <w:rsid w:val="00A14A67"/>
    <w:rsid w:val="00A14AB6"/>
    <w:rsid w:val="00A15228"/>
    <w:rsid w:val="00A169DC"/>
    <w:rsid w:val="00A207AD"/>
    <w:rsid w:val="00A2233C"/>
    <w:rsid w:val="00A23159"/>
    <w:rsid w:val="00A234C7"/>
    <w:rsid w:val="00A23987"/>
    <w:rsid w:val="00A2408B"/>
    <w:rsid w:val="00A245F3"/>
    <w:rsid w:val="00A26240"/>
    <w:rsid w:val="00A26948"/>
    <w:rsid w:val="00A26B6E"/>
    <w:rsid w:val="00A26C86"/>
    <w:rsid w:val="00A26E5D"/>
    <w:rsid w:val="00A304AE"/>
    <w:rsid w:val="00A30EE8"/>
    <w:rsid w:val="00A319AA"/>
    <w:rsid w:val="00A31B27"/>
    <w:rsid w:val="00A32654"/>
    <w:rsid w:val="00A32766"/>
    <w:rsid w:val="00A32A94"/>
    <w:rsid w:val="00A32BB7"/>
    <w:rsid w:val="00A33330"/>
    <w:rsid w:val="00A34648"/>
    <w:rsid w:val="00A35414"/>
    <w:rsid w:val="00A35713"/>
    <w:rsid w:val="00A35C09"/>
    <w:rsid w:val="00A40632"/>
    <w:rsid w:val="00A4089E"/>
    <w:rsid w:val="00A41E94"/>
    <w:rsid w:val="00A4234A"/>
    <w:rsid w:val="00A43886"/>
    <w:rsid w:val="00A43B3A"/>
    <w:rsid w:val="00A44166"/>
    <w:rsid w:val="00A44B59"/>
    <w:rsid w:val="00A455AE"/>
    <w:rsid w:val="00A45CD4"/>
    <w:rsid w:val="00A4702F"/>
    <w:rsid w:val="00A47497"/>
    <w:rsid w:val="00A501C7"/>
    <w:rsid w:val="00A5023A"/>
    <w:rsid w:val="00A522A0"/>
    <w:rsid w:val="00A53724"/>
    <w:rsid w:val="00A558C4"/>
    <w:rsid w:val="00A55E74"/>
    <w:rsid w:val="00A5694F"/>
    <w:rsid w:val="00A5718E"/>
    <w:rsid w:val="00A57826"/>
    <w:rsid w:val="00A579A3"/>
    <w:rsid w:val="00A57B79"/>
    <w:rsid w:val="00A61B7E"/>
    <w:rsid w:val="00A61C35"/>
    <w:rsid w:val="00A62924"/>
    <w:rsid w:val="00A6293E"/>
    <w:rsid w:val="00A63CB9"/>
    <w:rsid w:val="00A647F3"/>
    <w:rsid w:val="00A65442"/>
    <w:rsid w:val="00A6558F"/>
    <w:rsid w:val="00A657F4"/>
    <w:rsid w:val="00A6608F"/>
    <w:rsid w:val="00A66275"/>
    <w:rsid w:val="00A702F5"/>
    <w:rsid w:val="00A71E3A"/>
    <w:rsid w:val="00A72092"/>
    <w:rsid w:val="00A72C6C"/>
    <w:rsid w:val="00A74793"/>
    <w:rsid w:val="00A74944"/>
    <w:rsid w:val="00A74BC8"/>
    <w:rsid w:val="00A75CAC"/>
    <w:rsid w:val="00A75D64"/>
    <w:rsid w:val="00A76C40"/>
    <w:rsid w:val="00A77079"/>
    <w:rsid w:val="00A77739"/>
    <w:rsid w:val="00A77741"/>
    <w:rsid w:val="00A77C20"/>
    <w:rsid w:val="00A81258"/>
    <w:rsid w:val="00A8167C"/>
    <w:rsid w:val="00A81890"/>
    <w:rsid w:val="00A82346"/>
    <w:rsid w:val="00A83F31"/>
    <w:rsid w:val="00A84A4B"/>
    <w:rsid w:val="00A84CE8"/>
    <w:rsid w:val="00A85310"/>
    <w:rsid w:val="00A857D2"/>
    <w:rsid w:val="00A85868"/>
    <w:rsid w:val="00A85C37"/>
    <w:rsid w:val="00A85DCD"/>
    <w:rsid w:val="00A862C1"/>
    <w:rsid w:val="00A87C44"/>
    <w:rsid w:val="00A90270"/>
    <w:rsid w:val="00A90B53"/>
    <w:rsid w:val="00A92977"/>
    <w:rsid w:val="00A92F33"/>
    <w:rsid w:val="00A9304F"/>
    <w:rsid w:val="00A935CB"/>
    <w:rsid w:val="00A95D85"/>
    <w:rsid w:val="00A95EC3"/>
    <w:rsid w:val="00A96374"/>
    <w:rsid w:val="00A966E2"/>
    <w:rsid w:val="00A9671C"/>
    <w:rsid w:val="00A96FFD"/>
    <w:rsid w:val="00AA0C38"/>
    <w:rsid w:val="00AA0D25"/>
    <w:rsid w:val="00AA0F95"/>
    <w:rsid w:val="00AA2EC0"/>
    <w:rsid w:val="00AA3648"/>
    <w:rsid w:val="00AA42C7"/>
    <w:rsid w:val="00AA4AF2"/>
    <w:rsid w:val="00AA4BC5"/>
    <w:rsid w:val="00AA4E8F"/>
    <w:rsid w:val="00AA53C6"/>
    <w:rsid w:val="00AA644E"/>
    <w:rsid w:val="00AA6EBE"/>
    <w:rsid w:val="00AA7EBC"/>
    <w:rsid w:val="00AB0D75"/>
    <w:rsid w:val="00AB0EE8"/>
    <w:rsid w:val="00AB14C4"/>
    <w:rsid w:val="00AB30AE"/>
    <w:rsid w:val="00AB3A30"/>
    <w:rsid w:val="00AB3B76"/>
    <w:rsid w:val="00AB43B1"/>
    <w:rsid w:val="00AB51D8"/>
    <w:rsid w:val="00AB627F"/>
    <w:rsid w:val="00AB6EB4"/>
    <w:rsid w:val="00AB747F"/>
    <w:rsid w:val="00AB7572"/>
    <w:rsid w:val="00AB7904"/>
    <w:rsid w:val="00AC01D1"/>
    <w:rsid w:val="00AC1B04"/>
    <w:rsid w:val="00AC205B"/>
    <w:rsid w:val="00AC2C87"/>
    <w:rsid w:val="00AC30E3"/>
    <w:rsid w:val="00AC39D1"/>
    <w:rsid w:val="00AC4E7E"/>
    <w:rsid w:val="00AC726C"/>
    <w:rsid w:val="00AD0536"/>
    <w:rsid w:val="00AD13C6"/>
    <w:rsid w:val="00AD1651"/>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7C17"/>
    <w:rsid w:val="00AF248A"/>
    <w:rsid w:val="00AF303B"/>
    <w:rsid w:val="00AF3F37"/>
    <w:rsid w:val="00AF6AC6"/>
    <w:rsid w:val="00AF6BCD"/>
    <w:rsid w:val="00AF75AE"/>
    <w:rsid w:val="00B002D5"/>
    <w:rsid w:val="00B033EF"/>
    <w:rsid w:val="00B03B3C"/>
    <w:rsid w:val="00B04389"/>
    <w:rsid w:val="00B04B0E"/>
    <w:rsid w:val="00B05056"/>
    <w:rsid w:val="00B054BE"/>
    <w:rsid w:val="00B0590A"/>
    <w:rsid w:val="00B06BF9"/>
    <w:rsid w:val="00B07498"/>
    <w:rsid w:val="00B07B85"/>
    <w:rsid w:val="00B07CD4"/>
    <w:rsid w:val="00B10117"/>
    <w:rsid w:val="00B114C3"/>
    <w:rsid w:val="00B12217"/>
    <w:rsid w:val="00B12E44"/>
    <w:rsid w:val="00B13EA2"/>
    <w:rsid w:val="00B1418F"/>
    <w:rsid w:val="00B1453B"/>
    <w:rsid w:val="00B15449"/>
    <w:rsid w:val="00B15B2D"/>
    <w:rsid w:val="00B1723E"/>
    <w:rsid w:val="00B20517"/>
    <w:rsid w:val="00B20E47"/>
    <w:rsid w:val="00B2235D"/>
    <w:rsid w:val="00B23B71"/>
    <w:rsid w:val="00B24056"/>
    <w:rsid w:val="00B25551"/>
    <w:rsid w:val="00B25D23"/>
    <w:rsid w:val="00B25E3B"/>
    <w:rsid w:val="00B261DD"/>
    <w:rsid w:val="00B26C05"/>
    <w:rsid w:val="00B26E0F"/>
    <w:rsid w:val="00B30390"/>
    <w:rsid w:val="00B30B1C"/>
    <w:rsid w:val="00B31AA3"/>
    <w:rsid w:val="00B31D5F"/>
    <w:rsid w:val="00B32161"/>
    <w:rsid w:val="00B32436"/>
    <w:rsid w:val="00B3249C"/>
    <w:rsid w:val="00B34185"/>
    <w:rsid w:val="00B34C57"/>
    <w:rsid w:val="00B35707"/>
    <w:rsid w:val="00B35B30"/>
    <w:rsid w:val="00B36640"/>
    <w:rsid w:val="00B36D34"/>
    <w:rsid w:val="00B37066"/>
    <w:rsid w:val="00B4022D"/>
    <w:rsid w:val="00B4029E"/>
    <w:rsid w:val="00B4115B"/>
    <w:rsid w:val="00B4376D"/>
    <w:rsid w:val="00B437B9"/>
    <w:rsid w:val="00B446F3"/>
    <w:rsid w:val="00B4479D"/>
    <w:rsid w:val="00B44F66"/>
    <w:rsid w:val="00B46AEA"/>
    <w:rsid w:val="00B46DFA"/>
    <w:rsid w:val="00B472AE"/>
    <w:rsid w:val="00B47B4C"/>
    <w:rsid w:val="00B5057B"/>
    <w:rsid w:val="00B50AFE"/>
    <w:rsid w:val="00B50CF1"/>
    <w:rsid w:val="00B51643"/>
    <w:rsid w:val="00B53026"/>
    <w:rsid w:val="00B537EA"/>
    <w:rsid w:val="00B562BE"/>
    <w:rsid w:val="00B56610"/>
    <w:rsid w:val="00B56BAD"/>
    <w:rsid w:val="00B57106"/>
    <w:rsid w:val="00B573A0"/>
    <w:rsid w:val="00B575B7"/>
    <w:rsid w:val="00B60171"/>
    <w:rsid w:val="00B620C6"/>
    <w:rsid w:val="00B62656"/>
    <w:rsid w:val="00B62941"/>
    <w:rsid w:val="00B63329"/>
    <w:rsid w:val="00B6400F"/>
    <w:rsid w:val="00B64F6E"/>
    <w:rsid w:val="00B66773"/>
    <w:rsid w:val="00B67516"/>
    <w:rsid w:val="00B675E5"/>
    <w:rsid w:val="00B67FC5"/>
    <w:rsid w:val="00B704B9"/>
    <w:rsid w:val="00B71C9C"/>
    <w:rsid w:val="00B74046"/>
    <w:rsid w:val="00B74BB4"/>
    <w:rsid w:val="00B74F24"/>
    <w:rsid w:val="00B75271"/>
    <w:rsid w:val="00B752EB"/>
    <w:rsid w:val="00B753E5"/>
    <w:rsid w:val="00B768B9"/>
    <w:rsid w:val="00B76DF2"/>
    <w:rsid w:val="00B76F05"/>
    <w:rsid w:val="00B770F2"/>
    <w:rsid w:val="00B77D03"/>
    <w:rsid w:val="00B80819"/>
    <w:rsid w:val="00B826DF"/>
    <w:rsid w:val="00B836B3"/>
    <w:rsid w:val="00B85192"/>
    <w:rsid w:val="00B85D24"/>
    <w:rsid w:val="00B901E7"/>
    <w:rsid w:val="00B90336"/>
    <w:rsid w:val="00B92CD7"/>
    <w:rsid w:val="00B92E27"/>
    <w:rsid w:val="00B931D0"/>
    <w:rsid w:val="00B94EC5"/>
    <w:rsid w:val="00B95334"/>
    <w:rsid w:val="00B95C0E"/>
    <w:rsid w:val="00B964DA"/>
    <w:rsid w:val="00B965AE"/>
    <w:rsid w:val="00BA0F1F"/>
    <w:rsid w:val="00BA24F5"/>
    <w:rsid w:val="00BA2519"/>
    <w:rsid w:val="00BA3820"/>
    <w:rsid w:val="00BA4DBE"/>
    <w:rsid w:val="00BA79DD"/>
    <w:rsid w:val="00BB05BD"/>
    <w:rsid w:val="00BB6663"/>
    <w:rsid w:val="00BB77EB"/>
    <w:rsid w:val="00BC0ABD"/>
    <w:rsid w:val="00BC11EC"/>
    <w:rsid w:val="00BC1987"/>
    <w:rsid w:val="00BC2530"/>
    <w:rsid w:val="00BC434A"/>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3C7"/>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1EB"/>
    <w:rsid w:val="00C025B4"/>
    <w:rsid w:val="00C03E55"/>
    <w:rsid w:val="00C063E2"/>
    <w:rsid w:val="00C07733"/>
    <w:rsid w:val="00C07D13"/>
    <w:rsid w:val="00C1016E"/>
    <w:rsid w:val="00C10D1A"/>
    <w:rsid w:val="00C10EDD"/>
    <w:rsid w:val="00C11165"/>
    <w:rsid w:val="00C12FC2"/>
    <w:rsid w:val="00C149EE"/>
    <w:rsid w:val="00C14CA9"/>
    <w:rsid w:val="00C15137"/>
    <w:rsid w:val="00C152E8"/>
    <w:rsid w:val="00C15E5F"/>
    <w:rsid w:val="00C16011"/>
    <w:rsid w:val="00C1677D"/>
    <w:rsid w:val="00C17BCE"/>
    <w:rsid w:val="00C22564"/>
    <w:rsid w:val="00C22E1E"/>
    <w:rsid w:val="00C2352B"/>
    <w:rsid w:val="00C24D47"/>
    <w:rsid w:val="00C25132"/>
    <w:rsid w:val="00C25CDF"/>
    <w:rsid w:val="00C25F8E"/>
    <w:rsid w:val="00C2769B"/>
    <w:rsid w:val="00C30186"/>
    <w:rsid w:val="00C30526"/>
    <w:rsid w:val="00C3238A"/>
    <w:rsid w:val="00C32CFE"/>
    <w:rsid w:val="00C32F24"/>
    <w:rsid w:val="00C33079"/>
    <w:rsid w:val="00C34035"/>
    <w:rsid w:val="00C3492F"/>
    <w:rsid w:val="00C34CF6"/>
    <w:rsid w:val="00C36081"/>
    <w:rsid w:val="00C36A5F"/>
    <w:rsid w:val="00C36AC3"/>
    <w:rsid w:val="00C36BBF"/>
    <w:rsid w:val="00C40B02"/>
    <w:rsid w:val="00C40DC0"/>
    <w:rsid w:val="00C40E35"/>
    <w:rsid w:val="00C423A2"/>
    <w:rsid w:val="00C42791"/>
    <w:rsid w:val="00C4286B"/>
    <w:rsid w:val="00C430F9"/>
    <w:rsid w:val="00C43434"/>
    <w:rsid w:val="00C43CDF"/>
    <w:rsid w:val="00C452EB"/>
    <w:rsid w:val="00C4535D"/>
    <w:rsid w:val="00C51CA5"/>
    <w:rsid w:val="00C52073"/>
    <w:rsid w:val="00C5249E"/>
    <w:rsid w:val="00C5316D"/>
    <w:rsid w:val="00C53A78"/>
    <w:rsid w:val="00C5434A"/>
    <w:rsid w:val="00C5733D"/>
    <w:rsid w:val="00C57628"/>
    <w:rsid w:val="00C57815"/>
    <w:rsid w:val="00C600BD"/>
    <w:rsid w:val="00C60947"/>
    <w:rsid w:val="00C610B6"/>
    <w:rsid w:val="00C6134C"/>
    <w:rsid w:val="00C61A2A"/>
    <w:rsid w:val="00C622CD"/>
    <w:rsid w:val="00C63E5B"/>
    <w:rsid w:val="00C64FF9"/>
    <w:rsid w:val="00C65A57"/>
    <w:rsid w:val="00C65A7D"/>
    <w:rsid w:val="00C66F3D"/>
    <w:rsid w:val="00C66FA3"/>
    <w:rsid w:val="00C67D12"/>
    <w:rsid w:val="00C70B6F"/>
    <w:rsid w:val="00C7124D"/>
    <w:rsid w:val="00C72223"/>
    <w:rsid w:val="00C72D9A"/>
    <w:rsid w:val="00C7371A"/>
    <w:rsid w:val="00C73EC3"/>
    <w:rsid w:val="00C7411C"/>
    <w:rsid w:val="00C74479"/>
    <w:rsid w:val="00C7511D"/>
    <w:rsid w:val="00C7607E"/>
    <w:rsid w:val="00C760C9"/>
    <w:rsid w:val="00C76AE0"/>
    <w:rsid w:val="00C76E13"/>
    <w:rsid w:val="00C80EDC"/>
    <w:rsid w:val="00C81DF9"/>
    <w:rsid w:val="00C82039"/>
    <w:rsid w:val="00C83902"/>
    <w:rsid w:val="00C86289"/>
    <w:rsid w:val="00C86920"/>
    <w:rsid w:val="00C87616"/>
    <w:rsid w:val="00C91FB5"/>
    <w:rsid w:val="00C92E66"/>
    <w:rsid w:val="00C93076"/>
    <w:rsid w:val="00C933D8"/>
    <w:rsid w:val="00C937B8"/>
    <w:rsid w:val="00C938E9"/>
    <w:rsid w:val="00C95FAA"/>
    <w:rsid w:val="00C96C99"/>
    <w:rsid w:val="00C96DBB"/>
    <w:rsid w:val="00C96E8D"/>
    <w:rsid w:val="00C9791D"/>
    <w:rsid w:val="00CA0006"/>
    <w:rsid w:val="00CA02ED"/>
    <w:rsid w:val="00CA0917"/>
    <w:rsid w:val="00CA0DA5"/>
    <w:rsid w:val="00CA1174"/>
    <w:rsid w:val="00CA1302"/>
    <w:rsid w:val="00CA18BF"/>
    <w:rsid w:val="00CA1E03"/>
    <w:rsid w:val="00CA26D5"/>
    <w:rsid w:val="00CA292E"/>
    <w:rsid w:val="00CA2C0B"/>
    <w:rsid w:val="00CA2D4D"/>
    <w:rsid w:val="00CA2D98"/>
    <w:rsid w:val="00CA3D0C"/>
    <w:rsid w:val="00CA4DCD"/>
    <w:rsid w:val="00CA520A"/>
    <w:rsid w:val="00CA573D"/>
    <w:rsid w:val="00CA59BE"/>
    <w:rsid w:val="00CA6F4C"/>
    <w:rsid w:val="00CA753E"/>
    <w:rsid w:val="00CA7C84"/>
    <w:rsid w:val="00CB04AB"/>
    <w:rsid w:val="00CB05BB"/>
    <w:rsid w:val="00CB203C"/>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4AC1"/>
    <w:rsid w:val="00CE5938"/>
    <w:rsid w:val="00CE6431"/>
    <w:rsid w:val="00CF0E38"/>
    <w:rsid w:val="00CF23EC"/>
    <w:rsid w:val="00CF23EE"/>
    <w:rsid w:val="00CF4536"/>
    <w:rsid w:val="00CF47EC"/>
    <w:rsid w:val="00CF5CB9"/>
    <w:rsid w:val="00CF691A"/>
    <w:rsid w:val="00CF6B19"/>
    <w:rsid w:val="00CF6FED"/>
    <w:rsid w:val="00CF7336"/>
    <w:rsid w:val="00D00574"/>
    <w:rsid w:val="00D007C0"/>
    <w:rsid w:val="00D00861"/>
    <w:rsid w:val="00D0086A"/>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1BF5"/>
    <w:rsid w:val="00D1297D"/>
    <w:rsid w:val="00D12A15"/>
    <w:rsid w:val="00D12B71"/>
    <w:rsid w:val="00D13188"/>
    <w:rsid w:val="00D14570"/>
    <w:rsid w:val="00D173EE"/>
    <w:rsid w:val="00D20000"/>
    <w:rsid w:val="00D2074C"/>
    <w:rsid w:val="00D207EB"/>
    <w:rsid w:val="00D20C08"/>
    <w:rsid w:val="00D20C0B"/>
    <w:rsid w:val="00D20D27"/>
    <w:rsid w:val="00D21C15"/>
    <w:rsid w:val="00D2263F"/>
    <w:rsid w:val="00D229D4"/>
    <w:rsid w:val="00D23C6C"/>
    <w:rsid w:val="00D25448"/>
    <w:rsid w:val="00D2555A"/>
    <w:rsid w:val="00D25B41"/>
    <w:rsid w:val="00D313EF"/>
    <w:rsid w:val="00D316E4"/>
    <w:rsid w:val="00D32C36"/>
    <w:rsid w:val="00D32E0F"/>
    <w:rsid w:val="00D334AB"/>
    <w:rsid w:val="00D337BB"/>
    <w:rsid w:val="00D33D44"/>
    <w:rsid w:val="00D34147"/>
    <w:rsid w:val="00D34B44"/>
    <w:rsid w:val="00D34C43"/>
    <w:rsid w:val="00D351CB"/>
    <w:rsid w:val="00D36592"/>
    <w:rsid w:val="00D36BFB"/>
    <w:rsid w:val="00D40F2E"/>
    <w:rsid w:val="00D41644"/>
    <w:rsid w:val="00D417CD"/>
    <w:rsid w:val="00D44A13"/>
    <w:rsid w:val="00D44BDB"/>
    <w:rsid w:val="00D44FAA"/>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26C5"/>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E00"/>
    <w:rsid w:val="00D90EF3"/>
    <w:rsid w:val="00D90F94"/>
    <w:rsid w:val="00D911DC"/>
    <w:rsid w:val="00D9134D"/>
    <w:rsid w:val="00D91F4F"/>
    <w:rsid w:val="00D935ED"/>
    <w:rsid w:val="00D939A9"/>
    <w:rsid w:val="00D9441A"/>
    <w:rsid w:val="00D96025"/>
    <w:rsid w:val="00D960EE"/>
    <w:rsid w:val="00D96454"/>
    <w:rsid w:val="00D96733"/>
    <w:rsid w:val="00D970D6"/>
    <w:rsid w:val="00D97349"/>
    <w:rsid w:val="00D978A9"/>
    <w:rsid w:val="00DA1357"/>
    <w:rsid w:val="00DA1BEA"/>
    <w:rsid w:val="00DA243A"/>
    <w:rsid w:val="00DA3072"/>
    <w:rsid w:val="00DA32E6"/>
    <w:rsid w:val="00DA3619"/>
    <w:rsid w:val="00DA4E17"/>
    <w:rsid w:val="00DA52B5"/>
    <w:rsid w:val="00DA5797"/>
    <w:rsid w:val="00DA5FE4"/>
    <w:rsid w:val="00DA7A03"/>
    <w:rsid w:val="00DB1818"/>
    <w:rsid w:val="00DB22F7"/>
    <w:rsid w:val="00DB254D"/>
    <w:rsid w:val="00DB3978"/>
    <w:rsid w:val="00DB473A"/>
    <w:rsid w:val="00DB555C"/>
    <w:rsid w:val="00DB5F1E"/>
    <w:rsid w:val="00DB7186"/>
    <w:rsid w:val="00DC0CD2"/>
    <w:rsid w:val="00DC0F26"/>
    <w:rsid w:val="00DC165E"/>
    <w:rsid w:val="00DC1789"/>
    <w:rsid w:val="00DC2754"/>
    <w:rsid w:val="00DC309B"/>
    <w:rsid w:val="00DC3CCD"/>
    <w:rsid w:val="00DC42C2"/>
    <w:rsid w:val="00DC4323"/>
    <w:rsid w:val="00DC4DA2"/>
    <w:rsid w:val="00DC5291"/>
    <w:rsid w:val="00DC5690"/>
    <w:rsid w:val="00DC6B99"/>
    <w:rsid w:val="00DC7A3E"/>
    <w:rsid w:val="00DD2F40"/>
    <w:rsid w:val="00DD31FC"/>
    <w:rsid w:val="00DD34F0"/>
    <w:rsid w:val="00DD3784"/>
    <w:rsid w:val="00DD40A9"/>
    <w:rsid w:val="00DD43F9"/>
    <w:rsid w:val="00DD4EE9"/>
    <w:rsid w:val="00DD53C0"/>
    <w:rsid w:val="00DD58E9"/>
    <w:rsid w:val="00DD70DA"/>
    <w:rsid w:val="00DE0769"/>
    <w:rsid w:val="00DE17B7"/>
    <w:rsid w:val="00DE380E"/>
    <w:rsid w:val="00DE508A"/>
    <w:rsid w:val="00DE50D8"/>
    <w:rsid w:val="00DE623E"/>
    <w:rsid w:val="00DE6EED"/>
    <w:rsid w:val="00DE7D8C"/>
    <w:rsid w:val="00DF0164"/>
    <w:rsid w:val="00DF02A5"/>
    <w:rsid w:val="00DF0B48"/>
    <w:rsid w:val="00DF119B"/>
    <w:rsid w:val="00DF1CBB"/>
    <w:rsid w:val="00DF24BA"/>
    <w:rsid w:val="00DF2732"/>
    <w:rsid w:val="00DF2FCB"/>
    <w:rsid w:val="00DF3B88"/>
    <w:rsid w:val="00DF42E8"/>
    <w:rsid w:val="00DF441D"/>
    <w:rsid w:val="00DF472D"/>
    <w:rsid w:val="00DF49A4"/>
    <w:rsid w:val="00DF60DB"/>
    <w:rsid w:val="00DF7CE0"/>
    <w:rsid w:val="00E008E9"/>
    <w:rsid w:val="00E00CEF"/>
    <w:rsid w:val="00E019DD"/>
    <w:rsid w:val="00E0200F"/>
    <w:rsid w:val="00E02877"/>
    <w:rsid w:val="00E048B4"/>
    <w:rsid w:val="00E05545"/>
    <w:rsid w:val="00E0571E"/>
    <w:rsid w:val="00E05FB9"/>
    <w:rsid w:val="00E06DD4"/>
    <w:rsid w:val="00E07E67"/>
    <w:rsid w:val="00E10381"/>
    <w:rsid w:val="00E105C9"/>
    <w:rsid w:val="00E10724"/>
    <w:rsid w:val="00E131B4"/>
    <w:rsid w:val="00E13303"/>
    <w:rsid w:val="00E13FAA"/>
    <w:rsid w:val="00E14000"/>
    <w:rsid w:val="00E15B9E"/>
    <w:rsid w:val="00E17960"/>
    <w:rsid w:val="00E20568"/>
    <w:rsid w:val="00E2144D"/>
    <w:rsid w:val="00E2282A"/>
    <w:rsid w:val="00E22A8A"/>
    <w:rsid w:val="00E243B8"/>
    <w:rsid w:val="00E24EDC"/>
    <w:rsid w:val="00E25298"/>
    <w:rsid w:val="00E25C8C"/>
    <w:rsid w:val="00E27647"/>
    <w:rsid w:val="00E27680"/>
    <w:rsid w:val="00E30274"/>
    <w:rsid w:val="00E30B52"/>
    <w:rsid w:val="00E30EF3"/>
    <w:rsid w:val="00E31249"/>
    <w:rsid w:val="00E31B0E"/>
    <w:rsid w:val="00E327FF"/>
    <w:rsid w:val="00E32ACD"/>
    <w:rsid w:val="00E3347C"/>
    <w:rsid w:val="00E33514"/>
    <w:rsid w:val="00E338CF"/>
    <w:rsid w:val="00E33B0E"/>
    <w:rsid w:val="00E3402C"/>
    <w:rsid w:val="00E344FD"/>
    <w:rsid w:val="00E36385"/>
    <w:rsid w:val="00E376B0"/>
    <w:rsid w:val="00E41A72"/>
    <w:rsid w:val="00E46555"/>
    <w:rsid w:val="00E47BC4"/>
    <w:rsid w:val="00E506F6"/>
    <w:rsid w:val="00E5071A"/>
    <w:rsid w:val="00E51773"/>
    <w:rsid w:val="00E52EBD"/>
    <w:rsid w:val="00E55C02"/>
    <w:rsid w:val="00E568A6"/>
    <w:rsid w:val="00E569A4"/>
    <w:rsid w:val="00E56A04"/>
    <w:rsid w:val="00E57A08"/>
    <w:rsid w:val="00E6066F"/>
    <w:rsid w:val="00E609C5"/>
    <w:rsid w:val="00E61665"/>
    <w:rsid w:val="00E61B9A"/>
    <w:rsid w:val="00E62835"/>
    <w:rsid w:val="00E62E23"/>
    <w:rsid w:val="00E6466B"/>
    <w:rsid w:val="00E648F0"/>
    <w:rsid w:val="00E655A7"/>
    <w:rsid w:val="00E67287"/>
    <w:rsid w:val="00E67670"/>
    <w:rsid w:val="00E678FA"/>
    <w:rsid w:val="00E70506"/>
    <w:rsid w:val="00E72409"/>
    <w:rsid w:val="00E72827"/>
    <w:rsid w:val="00E73933"/>
    <w:rsid w:val="00E752F7"/>
    <w:rsid w:val="00E758E2"/>
    <w:rsid w:val="00E76166"/>
    <w:rsid w:val="00E77645"/>
    <w:rsid w:val="00E80A52"/>
    <w:rsid w:val="00E80B0B"/>
    <w:rsid w:val="00E8330F"/>
    <w:rsid w:val="00E838AA"/>
    <w:rsid w:val="00E85539"/>
    <w:rsid w:val="00E85FB8"/>
    <w:rsid w:val="00E86928"/>
    <w:rsid w:val="00E86F18"/>
    <w:rsid w:val="00E870CD"/>
    <w:rsid w:val="00E8740E"/>
    <w:rsid w:val="00E91220"/>
    <w:rsid w:val="00E9186A"/>
    <w:rsid w:val="00E9263B"/>
    <w:rsid w:val="00E92BC4"/>
    <w:rsid w:val="00E93636"/>
    <w:rsid w:val="00E93AC1"/>
    <w:rsid w:val="00E93BD0"/>
    <w:rsid w:val="00E94404"/>
    <w:rsid w:val="00E96449"/>
    <w:rsid w:val="00E9665D"/>
    <w:rsid w:val="00E96E21"/>
    <w:rsid w:val="00EA22F8"/>
    <w:rsid w:val="00EA472F"/>
    <w:rsid w:val="00EA6955"/>
    <w:rsid w:val="00EA6C91"/>
    <w:rsid w:val="00EA7356"/>
    <w:rsid w:val="00EB0BA3"/>
    <w:rsid w:val="00EB4384"/>
    <w:rsid w:val="00EB5F12"/>
    <w:rsid w:val="00EB60BA"/>
    <w:rsid w:val="00EB7D70"/>
    <w:rsid w:val="00EC0A4C"/>
    <w:rsid w:val="00EC0EC5"/>
    <w:rsid w:val="00EC1148"/>
    <w:rsid w:val="00EC2119"/>
    <w:rsid w:val="00EC23FA"/>
    <w:rsid w:val="00EC263E"/>
    <w:rsid w:val="00EC29CC"/>
    <w:rsid w:val="00EC2CD9"/>
    <w:rsid w:val="00EC3973"/>
    <w:rsid w:val="00EC3B57"/>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956"/>
    <w:rsid w:val="00EF210A"/>
    <w:rsid w:val="00EF2E5C"/>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0776"/>
    <w:rsid w:val="00F10E63"/>
    <w:rsid w:val="00F127B7"/>
    <w:rsid w:val="00F12D0F"/>
    <w:rsid w:val="00F13C4F"/>
    <w:rsid w:val="00F13D6C"/>
    <w:rsid w:val="00F14CB9"/>
    <w:rsid w:val="00F16632"/>
    <w:rsid w:val="00F17C55"/>
    <w:rsid w:val="00F17F82"/>
    <w:rsid w:val="00F2026E"/>
    <w:rsid w:val="00F2167C"/>
    <w:rsid w:val="00F21984"/>
    <w:rsid w:val="00F21F3E"/>
    <w:rsid w:val="00F2210A"/>
    <w:rsid w:val="00F22463"/>
    <w:rsid w:val="00F23E13"/>
    <w:rsid w:val="00F24153"/>
    <w:rsid w:val="00F26756"/>
    <w:rsid w:val="00F274FA"/>
    <w:rsid w:val="00F276BF"/>
    <w:rsid w:val="00F30616"/>
    <w:rsid w:val="00F310E0"/>
    <w:rsid w:val="00F31690"/>
    <w:rsid w:val="00F319D2"/>
    <w:rsid w:val="00F31A73"/>
    <w:rsid w:val="00F330BB"/>
    <w:rsid w:val="00F3337C"/>
    <w:rsid w:val="00F37743"/>
    <w:rsid w:val="00F379AD"/>
    <w:rsid w:val="00F40161"/>
    <w:rsid w:val="00F402FC"/>
    <w:rsid w:val="00F4052A"/>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2355"/>
    <w:rsid w:val="00F53C7D"/>
    <w:rsid w:val="00F53E42"/>
    <w:rsid w:val="00F53F29"/>
    <w:rsid w:val="00F54760"/>
    <w:rsid w:val="00F54A3D"/>
    <w:rsid w:val="00F56DDF"/>
    <w:rsid w:val="00F57E74"/>
    <w:rsid w:val="00F57F3D"/>
    <w:rsid w:val="00F60124"/>
    <w:rsid w:val="00F602EB"/>
    <w:rsid w:val="00F609E8"/>
    <w:rsid w:val="00F614C3"/>
    <w:rsid w:val="00F62A26"/>
    <w:rsid w:val="00F63161"/>
    <w:rsid w:val="00F653B8"/>
    <w:rsid w:val="00F65FC0"/>
    <w:rsid w:val="00F66509"/>
    <w:rsid w:val="00F66B69"/>
    <w:rsid w:val="00F66CFE"/>
    <w:rsid w:val="00F70221"/>
    <w:rsid w:val="00F703DE"/>
    <w:rsid w:val="00F70559"/>
    <w:rsid w:val="00F70A2C"/>
    <w:rsid w:val="00F71EAF"/>
    <w:rsid w:val="00F71FB2"/>
    <w:rsid w:val="00F73791"/>
    <w:rsid w:val="00F73F05"/>
    <w:rsid w:val="00F755D5"/>
    <w:rsid w:val="00F75748"/>
    <w:rsid w:val="00F76C5A"/>
    <w:rsid w:val="00F76F8F"/>
    <w:rsid w:val="00F77383"/>
    <w:rsid w:val="00F8182C"/>
    <w:rsid w:val="00F82564"/>
    <w:rsid w:val="00F82637"/>
    <w:rsid w:val="00F826B3"/>
    <w:rsid w:val="00F8275A"/>
    <w:rsid w:val="00F82D09"/>
    <w:rsid w:val="00F84D05"/>
    <w:rsid w:val="00F8519C"/>
    <w:rsid w:val="00F859E3"/>
    <w:rsid w:val="00F86F01"/>
    <w:rsid w:val="00F873D2"/>
    <w:rsid w:val="00F87953"/>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55C"/>
    <w:rsid w:val="00FB03C0"/>
    <w:rsid w:val="00FB1B54"/>
    <w:rsid w:val="00FB2B6A"/>
    <w:rsid w:val="00FB49FA"/>
    <w:rsid w:val="00FB4B7E"/>
    <w:rsid w:val="00FB67A6"/>
    <w:rsid w:val="00FB69DB"/>
    <w:rsid w:val="00FB69EF"/>
    <w:rsid w:val="00FB7070"/>
    <w:rsid w:val="00FC084C"/>
    <w:rsid w:val="00FC0DC8"/>
    <w:rsid w:val="00FC10B5"/>
    <w:rsid w:val="00FC1121"/>
    <w:rsid w:val="00FC1192"/>
    <w:rsid w:val="00FC144E"/>
    <w:rsid w:val="00FC1A80"/>
    <w:rsid w:val="00FC3533"/>
    <w:rsid w:val="00FC4C02"/>
    <w:rsid w:val="00FC526A"/>
    <w:rsid w:val="00FC5FE8"/>
    <w:rsid w:val="00FC69E4"/>
    <w:rsid w:val="00FD0D1A"/>
    <w:rsid w:val="00FD2415"/>
    <w:rsid w:val="00FD3586"/>
    <w:rsid w:val="00FD4DE9"/>
    <w:rsid w:val="00FD5055"/>
    <w:rsid w:val="00FD6B00"/>
    <w:rsid w:val="00FE239A"/>
    <w:rsid w:val="00FE23D8"/>
    <w:rsid w:val="00FE2AB4"/>
    <w:rsid w:val="00FE3864"/>
    <w:rsid w:val="00FE40AD"/>
    <w:rsid w:val="00FE4EAD"/>
    <w:rsid w:val="00FE59BA"/>
    <w:rsid w:val="00FE63A7"/>
    <w:rsid w:val="00FE6F9D"/>
    <w:rsid w:val="00FE724C"/>
    <w:rsid w:val="00FE7EAE"/>
    <w:rsid w:val="00FF1433"/>
    <w:rsid w:val="00FF158F"/>
    <w:rsid w:val="00FF1FB9"/>
    <w:rsid w:val="00FF23B0"/>
    <w:rsid w:val="00FF26CC"/>
    <w:rsid w:val="00FF28E4"/>
    <w:rsid w:val="00FF2936"/>
    <w:rsid w:val="00FF327F"/>
    <w:rsid w:val="00FF3B5E"/>
    <w:rsid w:val="00FF3CA9"/>
    <w:rsid w:val="00FF3CF1"/>
    <w:rsid w:val="00FF40A9"/>
    <w:rsid w:val="00FF46A4"/>
    <w:rsid w:val="00FF4C45"/>
    <w:rsid w:val="00FF5009"/>
    <w:rsid w:val="00FF5E07"/>
    <w:rsid w:val="00FF6D21"/>
    <w:rsid w:val="00FF72B8"/>
    <w:rsid w:val="00FF7B57"/>
    <w:rsid w:val="04F17F6E"/>
    <w:rsid w:val="0A36009E"/>
    <w:rsid w:val="0DD981BC"/>
    <w:rsid w:val="1E0E077C"/>
    <w:rsid w:val="390E914B"/>
    <w:rsid w:val="39A5435D"/>
    <w:rsid w:val="48C890C4"/>
    <w:rsid w:val="49756AC2"/>
    <w:rsid w:val="53E8EE69"/>
    <w:rsid w:val="6AB86B79"/>
    <w:rsid w:val="6EF6C9EE"/>
    <w:rsid w:val="7FF96C9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CD339288-0276-4727-8D4A-8FAC72D2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CDE"/>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qFormat/>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uiPriority w:val="22"/>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9794731">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5AIRPNAIUNRU-1156379521-3121</_dlc_DocId>
    <_dlc_DocIdUrl xmlns="71c5aaf6-e6ce-465b-b873-5148d2a4c105">
      <Url>https://nokia.sharepoint.com/sites/c5g/e2earch/_layouts/15/DocIdRedir.aspx?ID=5AIRPNAIUNRU-1156379521-3121</Url>
      <Description>5AIRPNAIUNRU-1156379521-3121</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A603BDC-420A-49B3-8EA5-A8EA002A7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6410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TCL-Ahmed</cp:lastModifiedBy>
  <cp:revision>2</cp:revision>
  <cp:lastPrinted>2019-03-29T04:16:00Z</cp:lastPrinted>
  <dcterms:created xsi:type="dcterms:W3CDTF">2023-05-19T07:59:00Z</dcterms:created>
  <dcterms:modified xsi:type="dcterms:W3CDTF">2023-05-19T07:59:00Z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35468f17-7fef-47e3-9e96-814508d9fb2d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