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181D4" w14:textId="57CC568B" w:rsidR="0082026C" w:rsidRPr="000F4E43" w:rsidRDefault="0082026C" w:rsidP="0082026C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#117bis-e</w:t>
      </w:r>
      <w:r w:rsidRPr="000F4E43">
        <w:rPr>
          <w:rFonts w:cs="Arial"/>
          <w:bCs/>
          <w:sz w:val="24"/>
          <w:szCs w:val="24"/>
        </w:rPr>
        <w:tab/>
      </w:r>
      <w:r w:rsidR="00066F45" w:rsidRPr="00066F45">
        <w:rPr>
          <w:rFonts w:cs="Arial"/>
          <w:bCs/>
          <w:sz w:val="24"/>
          <w:szCs w:val="24"/>
        </w:rPr>
        <w:t>R3-225631</w:t>
      </w:r>
    </w:p>
    <w:p w14:paraId="4AAE8C57" w14:textId="77777777" w:rsidR="0082026C" w:rsidRPr="004C6888" w:rsidRDefault="0082026C" w:rsidP="0082026C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03953309"/>
      <w:r w:rsidRPr="00196ED9">
        <w:rPr>
          <w:rFonts w:cs="Arial"/>
          <w:bCs/>
          <w:sz w:val="24"/>
          <w:szCs w:val="24"/>
        </w:rPr>
        <w:t xml:space="preserve">E-meeting, </w:t>
      </w:r>
      <w:r>
        <w:rPr>
          <w:rFonts w:cs="Arial"/>
          <w:bCs/>
          <w:sz w:val="24"/>
          <w:szCs w:val="24"/>
        </w:rPr>
        <w:t>10</w:t>
      </w:r>
      <w:r w:rsidRPr="00196ED9">
        <w:rPr>
          <w:rFonts w:cs="Arial"/>
          <w:bCs/>
          <w:sz w:val="24"/>
          <w:szCs w:val="24"/>
        </w:rPr>
        <w:t xml:space="preserve"> – </w:t>
      </w:r>
      <w:r>
        <w:rPr>
          <w:rFonts w:cs="Arial"/>
          <w:bCs/>
          <w:sz w:val="24"/>
          <w:szCs w:val="24"/>
        </w:rPr>
        <w:t>18</w:t>
      </w:r>
      <w:r w:rsidRPr="00196ED9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October</w:t>
      </w:r>
      <w:r w:rsidRPr="00196ED9">
        <w:rPr>
          <w:rFonts w:cs="Arial"/>
          <w:bCs/>
          <w:sz w:val="24"/>
          <w:szCs w:val="24"/>
        </w:rPr>
        <w:t xml:space="preserve"> 2022</w:t>
      </w:r>
      <w:bookmarkEnd w:id="0"/>
    </w:p>
    <w:p w14:paraId="254AB5C8" w14:textId="77777777" w:rsidR="0082026C" w:rsidRDefault="0082026C" w:rsidP="0082026C">
      <w:pPr>
        <w:rPr>
          <w:rFonts w:ascii="Arial" w:hAnsi="Arial" w:cs="Arial"/>
        </w:rPr>
      </w:pPr>
    </w:p>
    <w:p w14:paraId="3E2C7AC5" w14:textId="77777777" w:rsidR="0082026C" w:rsidRPr="004E3939" w:rsidRDefault="0082026C" w:rsidP="0082026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F4E43">
        <w:rPr>
          <w:color w:val="FF0000"/>
        </w:rPr>
        <w:t xml:space="preserve">[DRAFT] </w:t>
      </w:r>
      <w:r w:rsidRPr="00201AD2">
        <w:rPr>
          <w:rFonts w:ascii="Arial" w:hAnsi="Arial" w:cs="Arial"/>
          <w:b/>
          <w:sz w:val="22"/>
          <w:szCs w:val="22"/>
        </w:rPr>
        <w:t>Reply LS on Report Amount for M4, M5, M6 and M7 measurements</w:t>
      </w:r>
    </w:p>
    <w:p w14:paraId="4B6EAB7C" w14:textId="77777777" w:rsidR="0082026C" w:rsidRPr="00B97703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01AD2">
        <w:rPr>
          <w:rFonts w:ascii="Arial" w:hAnsi="Arial" w:cs="Arial"/>
          <w:b/>
          <w:bCs/>
          <w:sz w:val="22"/>
          <w:szCs w:val="22"/>
        </w:rPr>
        <w:t>S5-225614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201AD2">
        <w:rPr>
          <w:rFonts w:ascii="Arial" w:hAnsi="Arial" w:cs="Arial"/>
          <w:b/>
          <w:sz w:val="22"/>
          <w:szCs w:val="22"/>
        </w:rPr>
        <w:t>Reply LS on Report Amount for M4, M5, M6 and M7 measurements</w:t>
      </w:r>
      <w:bookmarkStart w:id="3" w:name="_GoBack"/>
      <w:bookmarkEnd w:id="3"/>
    </w:p>
    <w:p w14:paraId="6FB59EAB" w14:textId="77777777" w:rsidR="0082026C" w:rsidRPr="004E3939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01AD2">
        <w:rPr>
          <w:rFonts w:ascii="Arial" w:hAnsi="Arial" w:cs="Arial"/>
          <w:b/>
          <w:sz w:val="22"/>
          <w:szCs w:val="22"/>
        </w:rPr>
        <w:t>Rel-17</w:t>
      </w:r>
    </w:p>
    <w:bookmarkEnd w:id="4"/>
    <w:bookmarkEnd w:id="5"/>
    <w:bookmarkEnd w:id="6"/>
    <w:p w14:paraId="2594F22B" w14:textId="77777777" w:rsidR="0082026C" w:rsidRPr="00B97703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01AD2">
        <w:rPr>
          <w:rFonts w:ascii="Arial" w:hAnsi="Arial" w:cs="Arial"/>
          <w:b/>
          <w:sz w:val="22"/>
          <w:szCs w:val="22"/>
        </w:rPr>
        <w:t>TEI17</w:t>
      </w:r>
    </w:p>
    <w:p w14:paraId="5E1B32C3" w14:textId="77777777" w:rsidR="0082026C" w:rsidRPr="004E3939" w:rsidRDefault="0082026C" w:rsidP="0082026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74632" w14:textId="77777777" w:rsidR="0082026C" w:rsidRPr="00412CCB" w:rsidRDefault="0082026C" w:rsidP="0082026C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Pr="00412CCB">
        <w:rPr>
          <w:sz w:val="22"/>
          <w:szCs w:val="22"/>
        </w:rPr>
        <w:t xml:space="preserve">Huawei </w:t>
      </w:r>
      <w:r w:rsidRPr="00412CCB">
        <w:rPr>
          <w:sz w:val="22"/>
          <w:szCs w:val="22"/>
          <w:highlight w:val="yellow"/>
        </w:rPr>
        <w:t>[will be RAN3]</w:t>
      </w:r>
    </w:p>
    <w:p w14:paraId="7ECCC074" w14:textId="77777777" w:rsidR="0082026C" w:rsidRPr="004E3939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01AD2">
        <w:rPr>
          <w:rFonts w:ascii="Arial" w:hAnsi="Arial" w:cs="Arial"/>
          <w:b/>
          <w:bCs/>
          <w:sz w:val="22"/>
          <w:szCs w:val="22"/>
        </w:rPr>
        <w:t>SA5</w:t>
      </w:r>
    </w:p>
    <w:p w14:paraId="10002F9C" w14:textId="77777777" w:rsidR="0082026C" w:rsidRPr="004E3939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722F24BF" w14:textId="77777777" w:rsidR="0082026C" w:rsidRDefault="0082026C" w:rsidP="0082026C">
      <w:pPr>
        <w:spacing w:after="60"/>
        <w:ind w:left="1985" w:hanging="1985"/>
        <w:rPr>
          <w:rFonts w:ascii="Arial" w:hAnsi="Arial" w:cs="Arial"/>
          <w:bCs/>
        </w:rPr>
      </w:pPr>
    </w:p>
    <w:p w14:paraId="15A1B29E" w14:textId="77777777" w:rsidR="0082026C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01AD2">
        <w:rPr>
          <w:rFonts w:ascii="Arial" w:hAnsi="Arial" w:cs="Arial"/>
          <w:b/>
          <w:bCs/>
          <w:sz w:val="22"/>
          <w:szCs w:val="22"/>
        </w:rPr>
        <w:t>ZHANG Hongzhuo</w:t>
      </w:r>
    </w:p>
    <w:p w14:paraId="774E1B5B" w14:textId="77777777" w:rsidR="0082026C" w:rsidRPr="004E3939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zhanghongzhuo@huawei.com</w:t>
      </w:r>
    </w:p>
    <w:p w14:paraId="0A7C6899" w14:textId="77777777" w:rsidR="0082026C" w:rsidRPr="00383545" w:rsidRDefault="0082026C" w:rsidP="0082026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1C576D8" w14:textId="77777777" w:rsidR="0082026C" w:rsidRDefault="0082026C" w:rsidP="0082026C">
      <w:pPr>
        <w:spacing w:after="60"/>
        <w:ind w:left="1985" w:hanging="1985"/>
        <w:rPr>
          <w:rFonts w:ascii="Arial" w:hAnsi="Arial" w:cs="Arial"/>
          <w:b/>
        </w:rPr>
      </w:pPr>
    </w:p>
    <w:p w14:paraId="48313888" w14:textId="04C86227" w:rsidR="0082026C" w:rsidRDefault="0082026C" w:rsidP="0082026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82026C">
        <w:rPr>
          <w:rFonts w:ascii="Arial" w:hAnsi="Arial" w:cs="Arial"/>
          <w:bCs/>
        </w:rPr>
        <w:t>R3-225629</w:t>
      </w:r>
      <w:r>
        <w:rPr>
          <w:rFonts w:ascii="Arial" w:hAnsi="Arial" w:cs="Arial"/>
          <w:bCs/>
        </w:rPr>
        <w:t xml:space="preserve">, </w:t>
      </w:r>
      <w:r w:rsidRPr="0082026C">
        <w:rPr>
          <w:rFonts w:ascii="Arial" w:hAnsi="Arial" w:cs="Arial"/>
          <w:bCs/>
        </w:rPr>
        <w:t>R3-225630</w:t>
      </w:r>
    </w:p>
    <w:p w14:paraId="2352A647" w14:textId="77777777" w:rsidR="0082026C" w:rsidRDefault="0082026C" w:rsidP="0082026C">
      <w:pPr>
        <w:pStyle w:val="1"/>
      </w:pPr>
      <w:r>
        <w:t>1</w:t>
      </w:r>
      <w:r>
        <w:tab/>
        <w:t>Overall description</w:t>
      </w:r>
    </w:p>
    <w:p w14:paraId="34C1C8B6" w14:textId="77777777" w:rsidR="0082026C" w:rsidRPr="00E20912" w:rsidRDefault="0082026C" w:rsidP="0082026C">
      <w:pPr>
        <w:tabs>
          <w:tab w:val="center" w:pos="4153"/>
          <w:tab w:val="right" w:pos="8306"/>
        </w:tabs>
        <w:spacing w:after="0"/>
        <w:rPr>
          <w:rFonts w:ascii="Arial" w:hAnsi="Arial"/>
        </w:rPr>
      </w:pPr>
      <w:r w:rsidRPr="00E20912">
        <w:rPr>
          <w:rFonts w:ascii="Arial" w:hAnsi="Arial"/>
        </w:rPr>
        <w:t>RAN3 thanks SA5 for the LS on Report Amount for M4, M5, M6 and M7 measurements.</w:t>
      </w:r>
    </w:p>
    <w:p w14:paraId="093DBC92" w14:textId="77777777" w:rsidR="0082026C" w:rsidRPr="00E20912" w:rsidRDefault="0082026C" w:rsidP="0082026C">
      <w:pPr>
        <w:tabs>
          <w:tab w:val="center" w:pos="4153"/>
          <w:tab w:val="right" w:pos="8306"/>
        </w:tabs>
        <w:spacing w:after="0"/>
        <w:rPr>
          <w:rFonts w:ascii="Arial" w:hAnsi="Arial"/>
        </w:rPr>
      </w:pPr>
    </w:p>
    <w:p w14:paraId="2077E756" w14:textId="77777777" w:rsidR="0082026C" w:rsidRPr="00E20912" w:rsidRDefault="0082026C" w:rsidP="0082026C">
      <w:pPr>
        <w:tabs>
          <w:tab w:val="center" w:pos="4153"/>
          <w:tab w:val="right" w:pos="8306"/>
        </w:tabs>
        <w:spacing w:after="0"/>
        <w:rPr>
          <w:rFonts w:ascii="Arial" w:hAnsi="Arial"/>
        </w:rPr>
      </w:pPr>
      <w:r w:rsidRPr="00E20912">
        <w:rPr>
          <w:rFonts w:ascii="Arial" w:hAnsi="Arial"/>
        </w:rPr>
        <w:t>As per SA5’s requirement, RAN3 decided to update its specifications to introduce the report amount IE for M4, M5, M6 and M7 measurements for MDT in E-UTRAN.</w:t>
      </w:r>
    </w:p>
    <w:p w14:paraId="32F28DDC" w14:textId="77777777" w:rsidR="0082026C" w:rsidRPr="00E20912" w:rsidRDefault="0082026C" w:rsidP="0082026C">
      <w:pPr>
        <w:tabs>
          <w:tab w:val="center" w:pos="4153"/>
          <w:tab w:val="right" w:pos="8306"/>
        </w:tabs>
        <w:spacing w:after="0"/>
        <w:rPr>
          <w:rFonts w:ascii="Arial" w:hAnsi="Arial"/>
        </w:rPr>
      </w:pPr>
    </w:p>
    <w:p w14:paraId="1E38EC91" w14:textId="77777777" w:rsidR="0082026C" w:rsidRPr="006123FC" w:rsidRDefault="0082026C" w:rsidP="0082026C">
      <w:pPr>
        <w:rPr>
          <w:iCs/>
          <w:color w:val="0070C0"/>
        </w:rPr>
      </w:pPr>
      <w:r w:rsidRPr="00E20912">
        <w:rPr>
          <w:rFonts w:ascii="Arial" w:hAnsi="Arial"/>
        </w:rPr>
        <w:t>TS 36.413 and TS 36.423 have been updated accordingly as per attached CRs.</w:t>
      </w:r>
    </w:p>
    <w:p w14:paraId="08D840A2" w14:textId="77777777" w:rsidR="0082026C" w:rsidRDefault="0082026C" w:rsidP="0082026C">
      <w:pPr>
        <w:pStyle w:val="1"/>
      </w:pPr>
      <w:r>
        <w:t>2</w:t>
      </w:r>
      <w:r>
        <w:tab/>
        <w:t>Actions</w:t>
      </w:r>
    </w:p>
    <w:p w14:paraId="6B34450A" w14:textId="77777777" w:rsidR="0082026C" w:rsidRDefault="0082026C" w:rsidP="0082026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1F48BE">
        <w:rPr>
          <w:rFonts w:ascii="Arial" w:hAnsi="Arial" w:cs="Arial"/>
          <w:b/>
        </w:rPr>
        <w:t>SA5</w:t>
      </w:r>
    </w:p>
    <w:p w14:paraId="4F4987B1" w14:textId="77777777" w:rsidR="0082026C" w:rsidRPr="00E20912" w:rsidRDefault="0082026C" w:rsidP="0082026C">
      <w:pPr>
        <w:spacing w:after="120"/>
        <w:ind w:left="993" w:hanging="993"/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20912">
        <w:rPr>
          <w:rFonts w:ascii="Arial" w:hAnsi="Arial"/>
        </w:rPr>
        <w:t>RAN3 kindly asks SA5 to take the above information into account.</w:t>
      </w:r>
    </w:p>
    <w:p w14:paraId="52E78344" w14:textId="77777777" w:rsidR="0082026C" w:rsidRPr="00412CCB" w:rsidRDefault="0082026C" w:rsidP="0082026C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6A3AC1C" w14:textId="77777777" w:rsidR="0082026C" w:rsidRDefault="0082026C" w:rsidP="0082026C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200E70EF" w14:textId="77777777" w:rsidR="0082026C" w:rsidRPr="00335011" w:rsidRDefault="0082026C" w:rsidP="0082026C">
      <w:r w:rsidRPr="00335011">
        <w:t>RAN3#118</w:t>
      </w:r>
      <w:r w:rsidRPr="00335011">
        <w:tab/>
      </w:r>
      <w:r w:rsidRPr="00335011">
        <w:tab/>
        <w:t>2022-11-14 - 2022-11-18</w:t>
      </w:r>
      <w:r w:rsidRPr="00335011">
        <w:tab/>
      </w:r>
      <w:r w:rsidRPr="00335011">
        <w:tab/>
        <w:t>T</w:t>
      </w:r>
      <w:r w:rsidRPr="00335011">
        <w:rPr>
          <w:lang w:val="de-DE"/>
        </w:rPr>
        <w:t>oulou</w:t>
      </w:r>
      <w:r>
        <w:rPr>
          <w:lang w:val="en-US"/>
        </w:rPr>
        <w:t>se, FR</w:t>
      </w:r>
    </w:p>
    <w:p w14:paraId="650F5498" w14:textId="77777777" w:rsidR="0082026C" w:rsidRPr="00335011" w:rsidRDefault="0082026C" w:rsidP="0082026C">
      <w:r w:rsidRPr="00335011">
        <w:t>RAN3#119</w:t>
      </w:r>
      <w:r w:rsidRPr="00335011">
        <w:tab/>
      </w:r>
      <w:r w:rsidRPr="00335011">
        <w:tab/>
        <w:t>2023-02-27 - 2023-03-03</w:t>
      </w:r>
      <w:r w:rsidRPr="00335011">
        <w:tab/>
      </w:r>
      <w:r w:rsidRPr="00335011">
        <w:tab/>
        <w:t>Athens, GR</w:t>
      </w:r>
    </w:p>
    <w:p w14:paraId="2D16365C" w14:textId="77777777" w:rsidR="00A218CE" w:rsidRPr="0082026C" w:rsidRDefault="00A218CE" w:rsidP="0082026C"/>
    <w:sectPr w:rsidR="00A218CE" w:rsidRPr="0082026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84DA5" w14:textId="77777777" w:rsidR="00E20912" w:rsidRDefault="00E20912">
      <w:pPr>
        <w:spacing w:after="0"/>
      </w:pPr>
      <w:r>
        <w:separator/>
      </w:r>
    </w:p>
  </w:endnote>
  <w:endnote w:type="continuationSeparator" w:id="0">
    <w:p w14:paraId="6E9A389F" w14:textId="77777777" w:rsidR="00E20912" w:rsidRDefault="00E209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55C4B" w14:textId="77777777" w:rsidR="00E20912" w:rsidRDefault="00E20912">
      <w:pPr>
        <w:spacing w:after="0"/>
      </w:pPr>
      <w:r>
        <w:separator/>
      </w:r>
    </w:p>
  </w:footnote>
  <w:footnote w:type="continuationSeparator" w:id="0">
    <w:p w14:paraId="1FBDFD34" w14:textId="77777777" w:rsidR="00E20912" w:rsidRDefault="00E209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6F45"/>
    <w:rsid w:val="000E2E97"/>
    <w:rsid w:val="000F6242"/>
    <w:rsid w:val="00152935"/>
    <w:rsid w:val="001552C7"/>
    <w:rsid w:val="00170CFA"/>
    <w:rsid w:val="00196ED9"/>
    <w:rsid w:val="00201AD6"/>
    <w:rsid w:val="00205C17"/>
    <w:rsid w:val="002B4367"/>
    <w:rsid w:val="002F1940"/>
    <w:rsid w:val="002F699F"/>
    <w:rsid w:val="00343608"/>
    <w:rsid w:val="00367913"/>
    <w:rsid w:val="00383545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C6888"/>
    <w:rsid w:val="004E3939"/>
    <w:rsid w:val="005706DD"/>
    <w:rsid w:val="0060192A"/>
    <w:rsid w:val="00601A2D"/>
    <w:rsid w:val="006A3E31"/>
    <w:rsid w:val="006F08B5"/>
    <w:rsid w:val="007F4F92"/>
    <w:rsid w:val="0082026C"/>
    <w:rsid w:val="008D772F"/>
    <w:rsid w:val="0099642F"/>
    <w:rsid w:val="0099764C"/>
    <w:rsid w:val="009C27AF"/>
    <w:rsid w:val="009F2442"/>
    <w:rsid w:val="00A218CE"/>
    <w:rsid w:val="00A511E0"/>
    <w:rsid w:val="00B237C5"/>
    <w:rsid w:val="00B97703"/>
    <w:rsid w:val="00C04AB6"/>
    <w:rsid w:val="00C27EBD"/>
    <w:rsid w:val="00CE5A1A"/>
    <w:rsid w:val="00CF6087"/>
    <w:rsid w:val="00D411E1"/>
    <w:rsid w:val="00E008CF"/>
    <w:rsid w:val="00E066D7"/>
    <w:rsid w:val="00E20912"/>
    <w:rsid w:val="00E24166"/>
    <w:rsid w:val="00E8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26</cp:revision>
  <cp:lastPrinted>2002-04-23T07:10:00Z</cp:lastPrinted>
  <dcterms:created xsi:type="dcterms:W3CDTF">2020-01-14T15:01:00Z</dcterms:created>
  <dcterms:modified xsi:type="dcterms:W3CDTF">2022-09-28T02:07:00Z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(3)rYTAWpZK6D5Xai2KhM9IaVkEr/fqzOk84y+Y256RIgdsuNPDwORmy6qUnmVCT9BSlQYnvKJC
tQQgz0GR1OFf/gq8QhJPQsXRG9v2yOgAPofPbJt9A1EN7OwDv0ZzuaQFpFelp9Qt0CO6L69X
odW92q52QBScXwI6O0pcMpOAlwfEng6Rq7Seksn1TiIttopRoiP99+yBe8MsXw0e3Audnbnt
QdOnafoPAYfLrxq3gd</vt:lpwstr>
  </property>
  <property fmtid="{D5CDD505-2E9C-101B-9397-08002B2CF9AE}" pid="3" name="_2015_ms_pID_7253431">
    <vt:lpwstr>61bYEYEgHpA3v+ngzWcvuD2p9UIcAfid4+YBuBDQuel3cZLvvdT/1z
jVy7AloBpqu4kk1x6p1XsqnZuyMua+DieUhfuSAn6TfFcT+mAIjRrbQxsCYH2EglAxZDjVd6
+g9NbtEBda+NVsnsv2bnE0U8/1pfkCg+e83BOjnP4SYdGW/nX9HGFuL7Inq3U7AzOlXF/vD/
Ph6f84ZHdSM/Sty9H+MoZ5v+qeRW45/HwH6h</vt:lpwstr>
  </property>
  <property fmtid="{D5CDD505-2E9C-101B-9397-08002B2CF9AE}" pid="4" name="_2015_ms_pID_7253432">
    <vt:lpwstr>SvMyjjVe1PMDxLjhUBjmRhw=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1663982710</vt:lpwstr>
  </property>
</Properties>
</file>