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3F08E735"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377CBB">
        <w:rPr>
          <w:rFonts w:eastAsia="맑은 고딕" w:cs="Arial"/>
          <w:b/>
          <w:noProof/>
          <w:color w:val="000000"/>
          <w:sz w:val="24"/>
          <w:lang w:eastAsia="ko-KR"/>
        </w:rPr>
        <w:t>7</w:t>
      </w:r>
      <w:r>
        <w:rPr>
          <w:rFonts w:eastAsia="맑은 고딕" w:cs="Arial"/>
          <w:b/>
          <w:noProof/>
          <w:color w:val="000000"/>
          <w:sz w:val="24"/>
          <w:lang w:eastAsia="ko-KR"/>
        </w:rPr>
        <w:t>-e</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22</w:t>
      </w:r>
      <w:r w:rsidR="00BF01FE" w:rsidRPr="00FC156B">
        <w:rPr>
          <w:rFonts w:eastAsia="맑은 고딕" w:cs="Arial"/>
          <w:b/>
          <w:noProof/>
          <w:color w:val="000000"/>
          <w:sz w:val="24"/>
          <w:szCs w:val="32"/>
          <w:lang w:eastAsia="ko-KR"/>
        </w:rPr>
        <w:t>4751</w:t>
      </w:r>
    </w:p>
    <w:p w14:paraId="603E6637" w14:textId="32B74AD3" w:rsidR="008C24F3" w:rsidRPr="00CB2509" w:rsidRDefault="00377CBB" w:rsidP="008C24F3">
      <w:pPr>
        <w:pStyle w:val="CRCoverPage"/>
        <w:tabs>
          <w:tab w:val="right" w:pos="9639"/>
        </w:tabs>
        <w:spacing w:after="0"/>
        <w:rPr>
          <w:rFonts w:eastAsia="맑은 고딕" w:cs="Arial"/>
          <w:b/>
          <w:noProof/>
          <w:color w:val="000000"/>
          <w:sz w:val="24"/>
          <w:vertAlign w:val="superscript"/>
          <w:lang w:eastAsia="ko-KR"/>
        </w:rPr>
      </w:pPr>
      <w:r w:rsidRPr="00377CBB">
        <w:rPr>
          <w:b/>
          <w:noProof/>
          <w:sz w:val="24"/>
        </w:rPr>
        <w:t>Electronic meeting, 15th – 24th Aug 2022</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87D2676"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377CBB">
        <w:rPr>
          <w:rFonts w:ascii="Arial" w:hAnsi="Arial" w:cs="Arial"/>
          <w:b/>
          <w:noProof/>
          <w:sz w:val="28"/>
          <w:szCs w:val="28"/>
          <w:lang w:val="en-US"/>
        </w:rPr>
        <w:t>16.3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0A47A1E5"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840954">
        <w:rPr>
          <w:rFonts w:ascii="Arial" w:hAnsi="Arial" w:cs="Arial"/>
          <w:b/>
          <w:noProof/>
          <w:sz w:val="28"/>
          <w:szCs w:val="28"/>
          <w:lang w:val="en-US" w:eastAsia="ko-KR"/>
        </w:rPr>
        <w:t>Service continuity enhancements for L2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5D935B12" w:rsidR="00FE0B4E" w:rsidRDefault="0091053D" w:rsidP="008C24F3">
      <w:pPr>
        <w:rPr>
          <w:lang w:eastAsia="ko-KR"/>
        </w:rPr>
      </w:pPr>
      <w:r>
        <w:rPr>
          <w:lang w:eastAsia="ko-KR"/>
        </w:rPr>
        <w:t>The work item on NR sidelink relay enhancements was approved for Rel-18 and the recent WID</w:t>
      </w:r>
      <w:r w:rsidR="00362625">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57CA00C2"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The objective of this work item is to specify solutions that are needed to enhance NR Sidelink Relay for the V2X, public safety and commercial use cases.</w:t>
            </w:r>
          </w:p>
          <w:p w14:paraId="7B8BE8B7"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Specify mechanisms to support single-hop Layer-2 and Layer-3 UE-to-UE relay (i.e., source UE -&gt; relay UE -&gt; destination UE) for unicast [RAN2, RAN3, RAN4].</w:t>
            </w:r>
          </w:p>
          <w:p w14:paraId="416BB74E" w14:textId="77777777" w:rsidR="00840954" w:rsidRPr="007A2DA0"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Common </w:t>
            </w:r>
            <w:r w:rsidRPr="007A2DA0">
              <w:rPr>
                <w:rFonts w:ascii="Arial" w:hAnsi="Arial" w:cs="Arial"/>
                <w:kern w:val="2"/>
                <w:sz w:val="18"/>
                <w:szCs w:val="18"/>
                <w:lang w:eastAsia="ko-KR"/>
              </w:rPr>
              <w:t>part for Layer-2 and Layer-3 relay to be prioritized until RAN#98</w:t>
            </w:r>
          </w:p>
          <w:p w14:paraId="5C640ADE"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Relay discovery and (re)selection [RAN2, RAN4]</w:t>
            </w:r>
          </w:p>
          <w:p w14:paraId="0501D732"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Signalling</w:t>
            </w:r>
            <w:r w:rsidRPr="007A2DA0">
              <w:rPr>
                <w:rFonts w:ascii="Arial" w:hAnsi="Arial" w:cs="Arial" w:hint="eastAsia"/>
                <w:kern w:val="2"/>
                <w:sz w:val="18"/>
                <w:szCs w:val="18"/>
                <w:lang w:eastAsia="ko-KR"/>
              </w:rPr>
              <w:t xml:space="preserve"> </w:t>
            </w:r>
            <w:r w:rsidRPr="007A2DA0">
              <w:rPr>
                <w:rFonts w:ascii="Arial" w:hAnsi="Arial" w:cs="Arial"/>
                <w:kern w:val="2"/>
                <w:sz w:val="18"/>
                <w:szCs w:val="18"/>
                <w:lang w:eastAsia="ko-KR"/>
              </w:rPr>
              <w:t>support for Relay and remote UE authorization if SA2 concludes it is needed [RAN3]</w:t>
            </w:r>
          </w:p>
          <w:p w14:paraId="32A945E6" w14:textId="77777777" w:rsidR="00840954" w:rsidRPr="007A2DA0"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Layer-2 relay specific part</w:t>
            </w:r>
          </w:p>
          <w:p w14:paraId="22EB4CE4"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UE-to-UE relay adaptation layer design [RAN2]</w:t>
            </w:r>
          </w:p>
          <w:p w14:paraId="37F1937B"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Control plane procedures [RAN2]</w:t>
            </w:r>
          </w:p>
          <w:p w14:paraId="49B3A88E" w14:textId="77777777" w:rsidR="00840954" w:rsidRPr="007A2DA0" w:rsidRDefault="00840954" w:rsidP="00840954">
            <w:pPr>
              <w:numPr>
                <w:ilvl w:val="2"/>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QoS handling if needed, subject to SA2 progress [RAN2]</w:t>
            </w:r>
          </w:p>
          <w:p w14:paraId="0C562562"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Note</w:t>
            </w:r>
            <w:r w:rsidRPr="007A2DA0">
              <w:rPr>
                <w:rFonts w:ascii="Arial" w:hAnsi="Arial" w:cs="Arial"/>
                <w:kern w:val="2"/>
                <w:sz w:val="18"/>
                <w:szCs w:val="18"/>
                <w:lang w:eastAsia="ko-KR"/>
              </w:rPr>
              <w:t xml:space="preserve"> 1A</w:t>
            </w:r>
            <w:r w:rsidRPr="007A2DA0">
              <w:rPr>
                <w:rFonts w:ascii="Arial" w:hAnsi="Arial" w:cs="Arial" w:hint="eastAsia"/>
                <w:kern w:val="2"/>
                <w:sz w:val="18"/>
                <w:szCs w:val="18"/>
                <w:lang w:eastAsia="ko-KR"/>
              </w:rPr>
              <w:t xml:space="preserve">: </w:t>
            </w:r>
            <w:r w:rsidRPr="007A2DA0">
              <w:rPr>
                <w:rFonts w:ascii="Arial" w:hAnsi="Arial" w:cs="Arial"/>
                <w:kern w:val="2"/>
                <w:sz w:val="18"/>
                <w:szCs w:val="18"/>
                <w:lang w:eastAsia="ko-KR"/>
              </w:rPr>
              <w:t>This work should take into account the forward compatibility for supporting more than one hop in a later release.</w:t>
            </w:r>
          </w:p>
          <w:p w14:paraId="5FE4D340"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1B: A remote UE is connected to only a single relay UE at a given time for a given destination UE.</w:t>
            </w:r>
          </w:p>
          <w:p w14:paraId="6889365C" w14:textId="77777777" w:rsidR="00840954" w:rsidRPr="00840954"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hint="eastAsia"/>
                <w:kern w:val="2"/>
                <w:sz w:val="18"/>
                <w:szCs w:val="18"/>
                <w:highlight w:val="yellow"/>
                <w:lang w:eastAsia="ko-KR"/>
              </w:rPr>
              <w:t xml:space="preserve">Specify mechanisms </w:t>
            </w:r>
            <w:r w:rsidRPr="00840954">
              <w:rPr>
                <w:rFonts w:ascii="Arial" w:hAnsi="Arial" w:cs="Arial"/>
                <w:kern w:val="2"/>
                <w:sz w:val="18"/>
                <w:szCs w:val="18"/>
                <w:highlight w:val="yellow"/>
                <w:lang w:eastAsia="ko-KR"/>
              </w:rPr>
              <w:t>to enhance service continuity for single-hop Layer-2 UE-to-Network relay for the following scenarios [RAN2, RAN3]:</w:t>
            </w:r>
          </w:p>
          <w:p w14:paraId="72F747C7"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Inter-gNB indirect-to-direct path switching (i.e., “remote UE &lt;-&gt; relay UE A &lt;-&gt; gNB X” to “remote UE &lt;-&gt; gNB Y”)</w:t>
            </w:r>
          </w:p>
          <w:p w14:paraId="13898DC3"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Inter-gNB direct-to-indirect path switching (i.e., “remote UE &lt;-&gt; gNB X” to “remote UE &lt;-&gt; relay UE A &lt;-&gt; gNB Y”)</w:t>
            </w:r>
          </w:p>
          <w:p w14:paraId="1F103E0B"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Intra-gNB indirect-to-indirect path switching (i.e., “remote UE &lt;-&gt; relay UE A &lt;-&gt; gNB X” to “remote UE &lt;-&gt; relay UE B &lt;-&gt; gNB X”)</w:t>
            </w:r>
          </w:p>
          <w:p w14:paraId="4D28FB6B" w14:textId="77777777" w:rsidR="00840954" w:rsidRPr="00840954"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840954">
              <w:rPr>
                <w:rFonts w:ascii="Arial" w:hAnsi="Arial" w:cs="Arial"/>
                <w:kern w:val="2"/>
                <w:sz w:val="18"/>
                <w:szCs w:val="18"/>
                <w:highlight w:val="yellow"/>
                <w:lang w:eastAsia="ko-KR"/>
              </w:rPr>
              <w:t>Inter-gNB indirect-to-indirect path switching (i.e., “remote UE&lt;-&gt; relay UE A &lt;-&gt; gNB X” to “remote UE &lt;-&gt; relay UE B &lt;-&gt; gNB Y”)</w:t>
            </w:r>
          </w:p>
          <w:p w14:paraId="38422664"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840954">
              <w:rPr>
                <w:rFonts w:ascii="Arial" w:hAnsi="Arial" w:cs="Arial" w:hint="eastAsia"/>
                <w:kern w:val="2"/>
                <w:sz w:val="18"/>
                <w:szCs w:val="18"/>
                <w:highlight w:val="yellow"/>
                <w:lang w:eastAsia="ko-KR"/>
              </w:rPr>
              <w:t>N</w:t>
            </w:r>
            <w:r w:rsidRPr="00840954">
              <w:rPr>
                <w:rFonts w:ascii="Arial" w:hAnsi="Arial" w:cs="Arial"/>
                <w:kern w:val="2"/>
                <w:sz w:val="18"/>
                <w:szCs w:val="18"/>
                <w:highlight w:val="yellow"/>
                <w:lang w:eastAsia="ko-KR"/>
              </w:rPr>
              <w:t>ote 2A: Scenario D is to be supported by reusing solutions for the other scenarios without specific optimizations.</w:t>
            </w:r>
          </w:p>
          <w:p w14:paraId="5CC7A118"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Study </w:t>
            </w:r>
            <w:r w:rsidRPr="007A2DA0">
              <w:rPr>
                <w:rFonts w:ascii="Arial" w:hAnsi="Arial" w:cs="Arial"/>
                <w:kern w:val="2"/>
                <w:sz w:val="18"/>
                <w:szCs w:val="18"/>
                <w:lang w:eastAsia="ko-KR"/>
              </w:rPr>
              <w:t>the benefit and potential solutions for multi-path support to enhance reliability and throughput (e.g., by switching among or utilizing the multiple paths simultaneously) in the following scenarios [RAN2, RAN3]:</w:t>
            </w:r>
          </w:p>
          <w:p w14:paraId="717BFC98" w14:textId="77777777" w:rsidR="00840954" w:rsidRPr="007A2DA0" w:rsidRDefault="00840954" w:rsidP="00840954">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A UE is connected </w:t>
            </w:r>
            <w:r w:rsidRPr="007A2DA0">
              <w:rPr>
                <w:rFonts w:ascii="Arial" w:hAnsi="Arial" w:cs="Arial"/>
                <w:kern w:val="2"/>
                <w:sz w:val="18"/>
                <w:szCs w:val="18"/>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C963C1E"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3A: Study on the benefit and potential solutions are to be completed in RAN#98 which will decide whether/how to start the normative work.</w:t>
            </w:r>
          </w:p>
          <w:p w14:paraId="6A8D3020"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3B: UE-to-Network relay in scenario 1 reuses the Rel-17 solution as the baseline.</w:t>
            </w:r>
            <w:r w:rsidRPr="007A2DA0" w:rsidDel="0047749C">
              <w:rPr>
                <w:rFonts w:ascii="Arial" w:hAnsi="Arial" w:cs="Arial"/>
                <w:kern w:val="2"/>
                <w:sz w:val="18"/>
                <w:szCs w:val="18"/>
                <w:lang w:eastAsia="ko-KR"/>
              </w:rPr>
              <w:t xml:space="preserve"> </w:t>
            </w:r>
          </w:p>
          <w:p w14:paraId="457C24AD" w14:textId="77777777" w:rsidR="00840954" w:rsidRPr="007A2DA0" w:rsidRDefault="00840954" w:rsidP="00840954">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3C: Support of Layer-3 UE-to-Network relay in multi-path scenario is assumed to have no RAN impact and the work and solutions are subject to SA2 to progress.</w:t>
            </w:r>
          </w:p>
          <w:p w14:paraId="4697CDA6"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With a low priority, s</w:t>
            </w:r>
            <w:r w:rsidRPr="007A2DA0">
              <w:rPr>
                <w:rFonts w:ascii="Arial" w:hAnsi="Arial" w:cs="Arial" w:hint="eastAsia"/>
                <w:kern w:val="2"/>
                <w:sz w:val="18"/>
                <w:szCs w:val="18"/>
                <w:lang w:eastAsia="ko-KR"/>
              </w:rPr>
              <w:t xml:space="preserve">tudy </w:t>
            </w:r>
            <w:r w:rsidRPr="007A2DA0">
              <w:rPr>
                <w:rFonts w:ascii="Arial" w:hAnsi="Arial" w:cs="Arial"/>
                <w:kern w:val="2"/>
                <w:sz w:val="18"/>
                <w:szCs w:val="18"/>
                <w:lang w:eastAsia="ko-KR"/>
              </w:rPr>
              <w:t xml:space="preserve">the gains </w:t>
            </w:r>
            <w:r w:rsidRPr="007A2DA0">
              <w:rPr>
                <w:rFonts w:ascii="Arial" w:hAnsi="Arial" w:cs="Arial" w:hint="eastAsia"/>
                <w:kern w:val="2"/>
                <w:sz w:val="18"/>
                <w:szCs w:val="18"/>
                <w:lang w:eastAsia="ko-KR"/>
              </w:rPr>
              <w:t>and</w:t>
            </w:r>
            <w:r w:rsidRPr="007A2DA0">
              <w:rPr>
                <w:rFonts w:ascii="Arial" w:hAnsi="Arial" w:cs="Arial"/>
                <w:kern w:val="2"/>
                <w:sz w:val="18"/>
                <w:szCs w:val="18"/>
                <w:lang w:eastAsia="ko-KR"/>
              </w:rPr>
              <w:t>, if needed,</w:t>
            </w:r>
            <w:r w:rsidRPr="007A2DA0">
              <w:rPr>
                <w:rFonts w:ascii="Arial" w:hAnsi="Arial" w:cs="Arial" w:hint="eastAsia"/>
                <w:kern w:val="2"/>
                <w:sz w:val="18"/>
                <w:szCs w:val="18"/>
                <w:lang w:eastAsia="ko-KR"/>
              </w:rPr>
              <w:t xml:space="preserve"> specify </w:t>
            </w:r>
            <w:r w:rsidRPr="007A2DA0">
              <w:rPr>
                <w:rFonts w:ascii="Arial" w:hAnsi="Arial" w:cs="Arial"/>
                <w:kern w:val="2"/>
                <w:sz w:val="18"/>
                <w:szCs w:val="18"/>
                <w:lang w:eastAsia="ko-KR"/>
              </w:rPr>
              <w:t>signalling between gNB and relay UE in sidelink mode 2 to assist the determination of the sidelink DRX configuration used for remote UE in Layer-2 UE-to-Network sidelink relay operation [RAN2]</w:t>
            </w:r>
          </w:p>
          <w:p w14:paraId="48B93A1D" w14:textId="77777777" w:rsidR="00840954" w:rsidRPr="007A2DA0" w:rsidRDefault="00840954" w:rsidP="00840954">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Specify RRM core requirements for relay discovery and (re)selection in UE-to-UE relay [RAN4]</w:t>
            </w:r>
          </w:p>
          <w:p w14:paraId="04F73817" w14:textId="77777777" w:rsidR="00840954" w:rsidRPr="007A2DA0" w:rsidRDefault="00840954" w:rsidP="00840954">
            <w:pPr>
              <w:overflowPunct w:val="0"/>
              <w:autoSpaceDE w:val="0"/>
              <w:autoSpaceDN w:val="0"/>
              <w:adjustRightInd w:val="0"/>
              <w:spacing w:before="60" w:after="0"/>
              <w:textAlignment w:val="baseline"/>
              <w:rPr>
                <w:rFonts w:ascii="Arial" w:hAnsi="Arial" w:cs="Arial"/>
                <w:bCs/>
                <w:kern w:val="2"/>
                <w:sz w:val="18"/>
                <w:szCs w:val="18"/>
                <w:lang w:eastAsia="ko-KR"/>
              </w:rPr>
            </w:pPr>
          </w:p>
          <w:p w14:paraId="53DC4E25" w14:textId="1B2F7DC2" w:rsidR="00124C37" w:rsidRPr="000E3354" w:rsidRDefault="00840954" w:rsidP="00840954">
            <w:pPr>
              <w:pStyle w:val="Comments"/>
              <w:rPr>
                <w:rFonts w:eastAsia="SimSun"/>
                <w:lang w:val="en-US"/>
              </w:rPr>
            </w:pPr>
            <w:r w:rsidRPr="007A2DA0">
              <w:rPr>
                <w:rFonts w:cs="Arial"/>
                <w:bCs/>
                <w:kern w:val="2"/>
                <w:szCs w:val="18"/>
                <w:lang w:val="en-US" w:eastAsia="ko-KR"/>
              </w:rPr>
              <w:t>This work will not consider specific enhancement for sidelink relay support of functionality specified in Rel-18 sidelink enhancements.  If Rel-18 sidelink enhancements can be operated in relay without any special handling, they can be used in relaying operations.</w:t>
            </w:r>
          </w:p>
        </w:tc>
      </w:tr>
    </w:tbl>
    <w:p w14:paraId="6370FFCC" w14:textId="77777777" w:rsidR="007711CB" w:rsidRDefault="007711CB" w:rsidP="002D097C">
      <w:pPr>
        <w:jc w:val="both"/>
        <w:rPr>
          <w:lang w:eastAsia="ko-KR"/>
        </w:rPr>
      </w:pPr>
    </w:p>
    <w:p w14:paraId="23997F01" w14:textId="73F5DF88" w:rsidR="00422A4F" w:rsidRDefault="00840954" w:rsidP="002D097C">
      <w:pPr>
        <w:jc w:val="both"/>
        <w:rPr>
          <w:lang w:eastAsia="ko-KR"/>
        </w:rPr>
      </w:pPr>
      <w:r>
        <w:rPr>
          <w:lang w:eastAsia="ko-KR"/>
        </w:rPr>
        <w:t>In Rel-17 U2N relay, service continuity was handled within the intra-cell limitation. In Rel-18 U2N L2 service continuity enhancements, RAN</w:t>
      </w:r>
      <w:r w:rsidR="003C14C6">
        <w:rPr>
          <w:lang w:eastAsia="ko-KR"/>
        </w:rPr>
        <w:t xml:space="preserve">3 </w:t>
      </w:r>
      <w:r w:rsidR="007711CB">
        <w:rPr>
          <w:lang w:eastAsia="ko-KR"/>
        </w:rPr>
        <w:t>should</w:t>
      </w:r>
      <w:r w:rsidR="003C14C6">
        <w:rPr>
          <w:lang w:eastAsia="ko-KR"/>
        </w:rPr>
        <w:t xml:space="preserve"> support the</w:t>
      </w:r>
      <w:r>
        <w:rPr>
          <w:lang w:eastAsia="ko-KR"/>
        </w:rPr>
        <w:t xml:space="preserve"> service continuity between </w:t>
      </w:r>
      <w:r w:rsidR="00441AFA">
        <w:rPr>
          <w:lang w:eastAsia="ko-KR"/>
        </w:rPr>
        <w:t>inter-</w:t>
      </w:r>
      <w:r w:rsidR="00422A4F">
        <w:rPr>
          <w:lang w:eastAsia="ko-KR"/>
        </w:rPr>
        <w:t>gNB</w:t>
      </w:r>
      <w:r>
        <w:rPr>
          <w:lang w:eastAsia="ko-KR"/>
        </w:rPr>
        <w:t xml:space="preserve">. Rel-18 remote UE can chance its path from indirect in one cell to direct in the other cell or vice versa. In addition, Rel-18 remote UE can chance its indirect link to another indirect link in the intra cells or inter cells maintaining service continuity. </w:t>
      </w:r>
    </w:p>
    <w:p w14:paraId="2B162E81" w14:textId="4DF2AB7C" w:rsidR="000E3354" w:rsidRDefault="00422A4F" w:rsidP="002D097C">
      <w:pPr>
        <w:jc w:val="both"/>
        <w:rPr>
          <w:lang w:eastAsia="ko-KR"/>
        </w:rPr>
      </w:pPr>
      <w:r>
        <w:rPr>
          <w:lang w:eastAsia="ko-KR"/>
        </w:rPr>
        <w:t>In this document, we discuss the basic operation to be handled in Rel-18 U2N service continuity enhancement.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BC356FB" w14:textId="0E2300E5" w:rsidR="00422A4F" w:rsidRDefault="002D097C" w:rsidP="002D097C">
      <w:pPr>
        <w:jc w:val="both"/>
        <w:rPr>
          <w:lang w:eastAsia="ko-KR"/>
        </w:rPr>
      </w:pPr>
      <w:r>
        <w:rPr>
          <w:lang w:eastAsia="ko-KR"/>
        </w:rPr>
        <w:t>W</w:t>
      </w:r>
      <w:r w:rsidR="00422A4F">
        <w:rPr>
          <w:lang w:eastAsia="ko-KR"/>
        </w:rPr>
        <w:t xml:space="preserve">e </w:t>
      </w:r>
      <w:r>
        <w:rPr>
          <w:lang w:eastAsia="ko-KR"/>
        </w:rPr>
        <w:t>propose</w:t>
      </w:r>
      <w:r w:rsidR="00422A4F">
        <w:rPr>
          <w:lang w:eastAsia="ko-KR"/>
        </w:rPr>
        <w:t xml:space="preserve"> to apply Rel-17 </w:t>
      </w:r>
      <w:r>
        <w:rPr>
          <w:lang w:eastAsia="ko-KR"/>
        </w:rPr>
        <w:t xml:space="preserve">L2 U2N </w:t>
      </w:r>
      <w:r w:rsidR="00422A4F">
        <w:rPr>
          <w:lang w:eastAsia="ko-KR"/>
        </w:rPr>
        <w:t xml:space="preserve">service continuity procedure as </w:t>
      </w:r>
      <w:r>
        <w:rPr>
          <w:lang w:eastAsia="ko-KR"/>
        </w:rPr>
        <w:t xml:space="preserve">a </w:t>
      </w:r>
      <w:r w:rsidR="00422A4F">
        <w:rPr>
          <w:lang w:eastAsia="ko-KR"/>
        </w:rPr>
        <w:t>baseline</w:t>
      </w:r>
      <w:r>
        <w:rPr>
          <w:lang w:eastAsia="ko-KR"/>
        </w:rPr>
        <w:t xml:space="preserve"> in this contribution</w:t>
      </w:r>
      <w:r w:rsidR="00422A4F">
        <w:rPr>
          <w:lang w:eastAsia="ko-KR"/>
        </w:rPr>
        <w:t>. However, we will discuss the additional information between source gNB and target gNB.</w:t>
      </w:r>
    </w:p>
    <w:p w14:paraId="3AD6F96F" w14:textId="24E2EC86" w:rsidR="00802EB1" w:rsidRPr="00802EB1" w:rsidRDefault="00802EB1" w:rsidP="00802EB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 xml:space="preserve">2.1 </w:t>
      </w:r>
      <w:r w:rsidR="003A4DA4">
        <w:rPr>
          <w:rFonts w:eastAsia="맑은 고딕"/>
          <w:sz w:val="28"/>
          <w:szCs w:val="28"/>
          <w:lang w:eastAsia="ko-KR"/>
        </w:rPr>
        <w:t>Path switching procedure</w:t>
      </w:r>
      <w:r w:rsidRPr="00802EB1">
        <w:rPr>
          <w:rFonts w:eastAsia="맑은 고딕"/>
          <w:sz w:val="28"/>
          <w:szCs w:val="28"/>
          <w:lang w:eastAsia="ko-KR"/>
        </w:rPr>
        <w:t xml:space="preserve"> in L2 U2N relay</w:t>
      </w:r>
    </w:p>
    <w:p w14:paraId="7C6D19C0" w14:textId="328BFBAF" w:rsidR="000A5C90" w:rsidRDefault="000A5C90" w:rsidP="000E053D">
      <w:pPr>
        <w:rPr>
          <w:lang w:eastAsia="ko-KR"/>
        </w:rPr>
      </w:pPr>
      <w:r w:rsidRPr="000A5C90">
        <w:rPr>
          <w:lang w:eastAsia="ko-KR"/>
        </w:rPr>
        <w:t xml:space="preserve">Figure 1 below shows the extended version for inter-gNB service continuity in the current Rel-17 path switching procedure from direct to indirect. </w:t>
      </w:r>
      <w:r w:rsidR="00FE4C95">
        <w:rPr>
          <w:lang w:eastAsia="ko-KR"/>
        </w:rPr>
        <w:t>F</w:t>
      </w:r>
      <w:r w:rsidR="00FE4C95" w:rsidRPr="000A5C90">
        <w:rPr>
          <w:lang w:eastAsia="ko-KR"/>
        </w:rPr>
        <w:t>or inter-gNB service continuity</w:t>
      </w:r>
      <w:r w:rsidR="00FE4C95">
        <w:rPr>
          <w:lang w:eastAsia="ko-KR"/>
        </w:rPr>
        <w:t>,</w:t>
      </w:r>
      <w:r w:rsidR="00FE4C95" w:rsidRPr="000A5C90">
        <w:rPr>
          <w:lang w:eastAsia="ko-KR"/>
        </w:rPr>
        <w:t xml:space="preserve"> </w:t>
      </w:r>
      <w:r w:rsidR="00FE4C95">
        <w:rPr>
          <w:lang w:eastAsia="ko-KR"/>
        </w:rPr>
        <w:t>t</w:t>
      </w:r>
      <w:r w:rsidRPr="000A5C90">
        <w:rPr>
          <w:lang w:eastAsia="ko-KR"/>
        </w:rPr>
        <w:t xml:space="preserve">his procedure is just added XnAP </w:t>
      </w:r>
      <w:r w:rsidR="00FE4C95">
        <w:rPr>
          <w:lang w:eastAsia="ko-KR"/>
        </w:rPr>
        <w:t>signalling (</w:t>
      </w:r>
      <w:r w:rsidR="00FE4C95" w:rsidRPr="00FE4C95">
        <w:rPr>
          <w:lang w:eastAsia="ko-KR"/>
        </w:rPr>
        <w:t xml:space="preserve">if there is no Xn </w:t>
      </w:r>
      <w:r w:rsidR="00FE4C95">
        <w:rPr>
          <w:lang w:eastAsia="ko-KR"/>
        </w:rPr>
        <w:t>connectivity to the target gNB, the NG-based HO can be triggered)</w:t>
      </w:r>
      <w:r w:rsidRPr="000A5C90">
        <w:rPr>
          <w:lang w:eastAsia="ko-KR"/>
        </w:rPr>
        <w:t>. In Rel-17 U2N relay, service continuity from direct path to indirect path, or vice versa, within intra gNB was already supported</w:t>
      </w:r>
      <w:r w:rsidR="00362625">
        <w:rPr>
          <w:lang w:eastAsia="ko-KR"/>
        </w:rPr>
        <w:t xml:space="preserve"> [2]</w:t>
      </w:r>
      <w:r w:rsidRPr="000A5C90">
        <w:rPr>
          <w:lang w:eastAsia="ko-KR"/>
        </w:rPr>
        <w:t xml:space="preserve">. So, that similar procedure can apply to the Rel-18 service continuity enhancement. The path switching procedure from direct to indirect between intra-gNB can be extended to the handover procedure between inter-gNB. The information between source gNB and target gNB can be </w:t>
      </w:r>
      <w:r w:rsidR="00FD33B8">
        <w:rPr>
          <w:lang w:eastAsia="ko-KR"/>
        </w:rPr>
        <w:t>ex</w:t>
      </w:r>
      <w:r w:rsidRPr="000A5C90">
        <w:rPr>
          <w:lang w:eastAsia="ko-KR"/>
        </w:rPr>
        <w:t>changed</w:t>
      </w:r>
      <w:r w:rsidR="00FD33B8">
        <w:rPr>
          <w:lang w:eastAsia="ko-KR"/>
        </w:rPr>
        <w:t xml:space="preserve"> via Xn interface</w:t>
      </w:r>
      <w:r w:rsidRPr="000A5C90">
        <w:rPr>
          <w:lang w:eastAsia="ko-KR"/>
        </w:rPr>
        <w:t xml:space="preserve">. But the basic procedure, for example, measurement SD-RSRP of candidate relay UEs and reporting it to the serving gNB of the remote UE may be the same in Rel-18 service continuity from direct path to indirect path.  The overall procedure is similar to the current Rel-17 service continuity except for the separation from one gNB to </w:t>
      </w:r>
      <w:r>
        <w:rPr>
          <w:lang w:eastAsia="ko-KR"/>
        </w:rPr>
        <w:t xml:space="preserve">the </w:t>
      </w:r>
      <w:r w:rsidRPr="000A5C90">
        <w:rPr>
          <w:lang w:eastAsia="ko-KR"/>
        </w:rPr>
        <w:t xml:space="preserve">serving and </w:t>
      </w:r>
      <w:r>
        <w:rPr>
          <w:lang w:eastAsia="ko-KR"/>
        </w:rPr>
        <w:t xml:space="preserve">the </w:t>
      </w:r>
      <w:r w:rsidRPr="000A5C90">
        <w:rPr>
          <w:lang w:eastAsia="ko-KR"/>
        </w:rPr>
        <w:t xml:space="preserve">target gNB. </w:t>
      </w:r>
    </w:p>
    <w:p w14:paraId="01EB4E6C" w14:textId="0081C261" w:rsidR="002D097C" w:rsidRDefault="00802EB1" w:rsidP="002D097C">
      <w:pPr>
        <w:keepNext/>
        <w:jc w:val="center"/>
      </w:pPr>
      <w:r>
        <w:rPr>
          <w:noProof/>
          <w:lang w:val="en-US" w:eastAsia="ko-KR"/>
        </w:rPr>
        <w:drawing>
          <wp:inline distT="0" distB="0" distL="0" distR="0" wp14:anchorId="66D13165" wp14:editId="7847C4E3">
            <wp:extent cx="5585975" cy="310539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07542" cy="3117387"/>
                    </a:xfrm>
                    <a:prstGeom prst="rect">
                      <a:avLst/>
                    </a:prstGeom>
                    <a:noFill/>
                  </pic:spPr>
                </pic:pic>
              </a:graphicData>
            </a:graphic>
          </wp:inline>
        </w:drawing>
      </w:r>
    </w:p>
    <w:p w14:paraId="034D6088" w14:textId="3F433560" w:rsidR="00802EB1" w:rsidRDefault="002D097C" w:rsidP="002D097C">
      <w:pPr>
        <w:pStyle w:val="ac"/>
        <w:jc w:val="center"/>
      </w:pPr>
      <w:r>
        <w:t xml:space="preserve">Figure </w:t>
      </w:r>
      <w:r>
        <w:fldChar w:fldCharType="begin"/>
      </w:r>
      <w:r>
        <w:instrText xml:space="preserve"> SEQ Figure \* ARABIC </w:instrText>
      </w:r>
      <w:r>
        <w:fldChar w:fldCharType="separate"/>
      </w:r>
      <w:r w:rsidR="002943FE">
        <w:rPr>
          <w:noProof/>
        </w:rPr>
        <w:t>1</w:t>
      </w:r>
      <w:r>
        <w:fldChar w:fldCharType="end"/>
      </w:r>
      <w:r w:rsidR="002943FE">
        <w:t>.</w:t>
      </w:r>
      <w:r>
        <w:t xml:space="preserve"> </w:t>
      </w:r>
      <w:r w:rsidR="00262329">
        <w:t>S</w:t>
      </w:r>
      <w:r w:rsidRPr="000A5C90">
        <w:rPr>
          <w:rFonts w:hint="eastAsia"/>
        </w:rPr>
        <w:t xml:space="preserve">ervice continuity procedure from </w:t>
      </w:r>
      <w:r w:rsidRPr="000A5C90">
        <w:t>direct to indirect between inter-gNB</w:t>
      </w:r>
    </w:p>
    <w:p w14:paraId="6E1B2937" w14:textId="77777777" w:rsidR="000A5C90" w:rsidRDefault="000A5C90" w:rsidP="00712855">
      <w:pPr>
        <w:jc w:val="both"/>
        <w:rPr>
          <w:lang w:eastAsia="ko-KR"/>
        </w:rPr>
      </w:pPr>
    </w:p>
    <w:p w14:paraId="496AEB4C" w14:textId="4C16E32A" w:rsidR="00802EB1" w:rsidRDefault="00617816" w:rsidP="00712855">
      <w:pPr>
        <w:jc w:val="both"/>
        <w:rPr>
          <w:lang w:eastAsia="ko-KR"/>
        </w:rPr>
      </w:pPr>
      <w:r>
        <w:rPr>
          <w:lang w:eastAsia="ko-KR"/>
        </w:rPr>
        <w:t xml:space="preserve">Similarly, </w:t>
      </w:r>
      <w:r w:rsidR="000A5C90" w:rsidRPr="000A5C90">
        <w:rPr>
          <w:lang w:eastAsia="ko-KR"/>
        </w:rPr>
        <w:t xml:space="preserve">Figure </w:t>
      </w:r>
      <w:r w:rsidR="000A5C90">
        <w:rPr>
          <w:lang w:eastAsia="ko-KR"/>
        </w:rPr>
        <w:t>2</w:t>
      </w:r>
      <w:r w:rsidR="000A5C90" w:rsidRPr="000A5C90">
        <w:rPr>
          <w:lang w:eastAsia="ko-KR"/>
        </w:rPr>
        <w:t xml:space="preserve"> below shows the extended version for inter-gNB service continuity in the current Rel-17 path switching procedure from </w:t>
      </w:r>
      <w:r w:rsidR="000A5C90">
        <w:rPr>
          <w:lang w:eastAsia="ko-KR"/>
        </w:rPr>
        <w:t>in</w:t>
      </w:r>
      <w:r w:rsidR="000A5C90" w:rsidRPr="000A5C90">
        <w:rPr>
          <w:lang w:eastAsia="ko-KR"/>
        </w:rPr>
        <w:t>direct to direct.</w:t>
      </w:r>
      <w:r w:rsidR="000A5C90">
        <w:rPr>
          <w:lang w:eastAsia="ko-KR"/>
        </w:rPr>
        <w:t xml:space="preserve"> T</w:t>
      </w:r>
      <w:r>
        <w:rPr>
          <w:lang w:eastAsia="ko-KR"/>
        </w:rPr>
        <w:t>he path switching procedure from indirect to direct between intra-gNB can appl</w:t>
      </w:r>
      <w:r w:rsidR="000A5C90">
        <w:rPr>
          <w:lang w:eastAsia="ko-KR"/>
        </w:rPr>
        <w:t>y</w:t>
      </w:r>
      <w:r>
        <w:rPr>
          <w:lang w:eastAsia="ko-KR"/>
        </w:rPr>
        <w:t xml:space="preserve"> to the handover procedure from indirect to direct between inter-gNB. The remote UE </w:t>
      </w:r>
      <w:r w:rsidR="00CA3458">
        <w:rPr>
          <w:lang w:eastAsia="ko-KR"/>
        </w:rPr>
        <w:t xml:space="preserve">performs the signal strength </w:t>
      </w:r>
      <w:r w:rsidR="000A5C90">
        <w:rPr>
          <w:lang w:eastAsia="ko-KR"/>
        </w:rPr>
        <w:t xml:space="preserve">measurement </w:t>
      </w:r>
      <w:r w:rsidR="00CA3458">
        <w:rPr>
          <w:lang w:eastAsia="ko-KR"/>
        </w:rPr>
        <w:t xml:space="preserve">of cells and SL. The remote UE reports it to its serving gNB via relay UE. And the serving gNB decides </w:t>
      </w:r>
      <w:r w:rsidR="00CA3458">
        <w:rPr>
          <w:lang w:eastAsia="ko-KR"/>
        </w:rPr>
        <w:lastRenderedPageBreak/>
        <w:t xml:space="preserve">whether handover is needed or not. </w:t>
      </w:r>
      <w:r w:rsidR="000A5C90">
        <w:rPr>
          <w:lang w:eastAsia="ko-KR"/>
        </w:rPr>
        <w:t>Except for the Xn interface, the other procedure can be similar to the current Rel-17 path switching procedure from indirect to direct.</w:t>
      </w:r>
    </w:p>
    <w:p w14:paraId="6562EF9B" w14:textId="15AED36E" w:rsidR="000A5C90" w:rsidRDefault="000A5C90" w:rsidP="000A5C90">
      <w:pPr>
        <w:keepNext/>
        <w:jc w:val="center"/>
      </w:pPr>
      <w:r>
        <w:rPr>
          <w:noProof/>
          <w:lang w:val="en-US" w:eastAsia="ko-KR"/>
        </w:rPr>
        <w:drawing>
          <wp:inline distT="0" distB="0" distL="0" distR="0" wp14:anchorId="4E0AA472" wp14:editId="20BBCED4">
            <wp:extent cx="5662410" cy="338061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0238" cy="3391261"/>
                    </a:xfrm>
                    <a:prstGeom prst="rect">
                      <a:avLst/>
                    </a:prstGeom>
                    <a:noFill/>
                  </pic:spPr>
                </pic:pic>
              </a:graphicData>
            </a:graphic>
          </wp:inline>
        </w:drawing>
      </w:r>
    </w:p>
    <w:p w14:paraId="6C54AA78" w14:textId="275C4F5C" w:rsidR="00712855" w:rsidRDefault="000A5C90" w:rsidP="000A5C90">
      <w:pPr>
        <w:pStyle w:val="ac"/>
        <w:jc w:val="center"/>
      </w:pPr>
      <w:r>
        <w:t xml:space="preserve">Figure </w:t>
      </w:r>
      <w:r>
        <w:fldChar w:fldCharType="begin"/>
      </w:r>
      <w:r>
        <w:instrText xml:space="preserve"> SEQ Figure \* ARABIC </w:instrText>
      </w:r>
      <w:r>
        <w:fldChar w:fldCharType="separate"/>
      </w:r>
      <w:r w:rsidR="002943FE">
        <w:rPr>
          <w:noProof/>
        </w:rPr>
        <w:t>2</w:t>
      </w:r>
      <w:r>
        <w:fldChar w:fldCharType="end"/>
      </w:r>
      <w:r w:rsidR="002943FE">
        <w:t>.</w:t>
      </w:r>
      <w:r>
        <w:t xml:space="preserve"> </w:t>
      </w:r>
      <w:r w:rsidR="0063307A">
        <w:t>S</w:t>
      </w:r>
      <w:r w:rsidR="0063307A" w:rsidRPr="009765E5">
        <w:t xml:space="preserve">ervice </w:t>
      </w:r>
      <w:r w:rsidRPr="009765E5">
        <w:t xml:space="preserve">continuity procedure from </w:t>
      </w:r>
      <w:r>
        <w:t>in</w:t>
      </w:r>
      <w:r w:rsidRPr="009765E5">
        <w:t>direct to direct between inter-gNB</w:t>
      </w:r>
    </w:p>
    <w:p w14:paraId="3C4A67A0" w14:textId="77777777" w:rsidR="000A5C90" w:rsidRDefault="000A5C90" w:rsidP="000A5C90">
      <w:pPr>
        <w:jc w:val="both"/>
        <w:rPr>
          <w:lang w:eastAsia="ko-KR"/>
        </w:rPr>
      </w:pPr>
    </w:p>
    <w:p w14:paraId="11F99106" w14:textId="77777777" w:rsidR="000E053D" w:rsidRDefault="000E053D" w:rsidP="001E2C3F">
      <w:pPr>
        <w:rPr>
          <w:lang w:eastAsia="ko-KR"/>
        </w:rPr>
      </w:pPr>
      <w:r w:rsidRPr="000E053D">
        <w:rPr>
          <w:lang w:eastAsia="ko-KR"/>
        </w:rPr>
        <w:t>The path switching introduced in Rel-18 not to be supported in Rel-17 is the path switching from indirect to indirect. It can be similar to the path switching from direct to indirect in the Rel-17 U2N relay in the aspect that the final path becomes the indirect path. So, we think RAN2 can apply the existing Rel-17 service continuity procedure as a baseline.</w:t>
      </w:r>
    </w:p>
    <w:p w14:paraId="4A84F44D" w14:textId="54DE24B6" w:rsidR="001E2C3F" w:rsidRDefault="001E2C3F" w:rsidP="001E2C3F">
      <w:pPr>
        <w:rPr>
          <w:b/>
          <w:lang w:eastAsia="ko-KR"/>
        </w:rPr>
      </w:pPr>
      <w:r w:rsidRPr="00950BFA">
        <w:rPr>
          <w:b/>
          <w:lang w:eastAsia="ko-KR"/>
        </w:rPr>
        <w:t xml:space="preserve">Proposal </w:t>
      </w:r>
      <w:r w:rsidR="000E053D">
        <w:rPr>
          <w:b/>
          <w:lang w:eastAsia="ko-KR"/>
        </w:rPr>
        <w:t>1</w:t>
      </w:r>
      <w:r w:rsidRPr="00950BFA">
        <w:rPr>
          <w:b/>
          <w:lang w:eastAsia="ko-KR"/>
        </w:rPr>
        <w:t xml:space="preserve">: </w:t>
      </w:r>
      <w:r w:rsidRPr="00DE415B">
        <w:rPr>
          <w:b/>
          <w:lang w:eastAsia="ko-KR"/>
        </w:rPr>
        <w:t xml:space="preserve">The existing Uu mobility and U2N related procedures can be </w:t>
      </w:r>
      <w:r>
        <w:rPr>
          <w:b/>
          <w:lang w:eastAsia="ko-KR"/>
        </w:rPr>
        <w:t>considered</w:t>
      </w:r>
      <w:r w:rsidRPr="00DE415B">
        <w:rPr>
          <w:b/>
          <w:lang w:eastAsia="ko-KR"/>
        </w:rPr>
        <w:t xml:space="preserve"> as a baseline</w:t>
      </w:r>
      <w:r>
        <w:rPr>
          <w:b/>
          <w:lang w:eastAsia="ko-KR"/>
        </w:rPr>
        <w:t xml:space="preserve"> for s</w:t>
      </w:r>
      <w:r w:rsidRPr="008E72E3">
        <w:rPr>
          <w:b/>
          <w:lang w:eastAsia="ko-KR"/>
        </w:rPr>
        <w:t>ervice continuity enhancements for L2 UE-to-network relay</w:t>
      </w:r>
      <w:r w:rsidRPr="00DE415B">
        <w:rPr>
          <w:b/>
          <w:lang w:eastAsia="ko-KR"/>
        </w:rPr>
        <w:t>.</w:t>
      </w:r>
      <w:r>
        <w:rPr>
          <w:b/>
          <w:lang w:eastAsia="ko-KR"/>
        </w:rPr>
        <w:t xml:space="preserve"> </w:t>
      </w:r>
    </w:p>
    <w:p w14:paraId="699CF920" w14:textId="01CC6C60" w:rsidR="001E2C3F" w:rsidRDefault="001E2C3F" w:rsidP="001E2C3F">
      <w:pPr>
        <w:rPr>
          <w:b/>
          <w:lang w:eastAsia="ko-KR"/>
        </w:rPr>
      </w:pPr>
      <w:r>
        <w:rPr>
          <w:b/>
          <w:lang w:eastAsia="ko-KR"/>
        </w:rPr>
        <w:t xml:space="preserve">Proposal </w:t>
      </w:r>
      <w:r w:rsidR="000E053D">
        <w:rPr>
          <w:b/>
          <w:lang w:eastAsia="ko-KR"/>
        </w:rPr>
        <w:t>2</w:t>
      </w:r>
      <w:r>
        <w:rPr>
          <w:b/>
          <w:lang w:eastAsia="ko-KR"/>
        </w:rPr>
        <w:t xml:space="preserve">: It is the source cell/gNB that makes decision on </w:t>
      </w:r>
      <w:r w:rsidRPr="008E72E3">
        <w:rPr>
          <w:b/>
          <w:lang w:eastAsia="ko-KR"/>
        </w:rPr>
        <w:t>direct/indirect path switching</w:t>
      </w:r>
      <w:r>
        <w:rPr>
          <w:b/>
          <w:lang w:eastAsia="ko-KR"/>
        </w:rPr>
        <w:t>.</w:t>
      </w:r>
    </w:p>
    <w:p w14:paraId="1AD7890F" w14:textId="77777777" w:rsidR="000E053D" w:rsidRDefault="000E053D" w:rsidP="001E2C3F">
      <w:pPr>
        <w:rPr>
          <w:lang w:eastAsia="ko-KR"/>
        </w:rPr>
      </w:pPr>
    </w:p>
    <w:p w14:paraId="4F598B71" w14:textId="695C07F0" w:rsidR="003A4DA4" w:rsidRPr="00802EB1" w:rsidRDefault="003A4DA4" w:rsidP="003A4DA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Pr>
          <w:rFonts w:eastAsia="맑은 고딕"/>
          <w:sz w:val="28"/>
          <w:szCs w:val="28"/>
          <w:lang w:eastAsia="ko-KR"/>
        </w:rPr>
        <w:t xml:space="preserve">Measurement and report for Path switching </w:t>
      </w:r>
    </w:p>
    <w:p w14:paraId="2BA8E838" w14:textId="77777777" w:rsidR="005C3107" w:rsidRDefault="005C3107" w:rsidP="005C3107">
      <w:pPr>
        <w:jc w:val="both"/>
        <w:rPr>
          <w:lang w:eastAsia="ko-KR"/>
        </w:rPr>
      </w:pPr>
      <w:r>
        <w:rPr>
          <w:lang w:eastAsia="ko-KR"/>
        </w:rPr>
        <w:t xml:space="preserve">In Rel-17 SL U2N Relay, new measurement events were defined. Event X1(serving L2 U2N Relay UE becomes worse than threshold1 and NR Cell becomes better than threshold2) and event X2(serving L2 U2N Relay UE becomes worse than threshold) are supported for path switching from indirect to direct. Event Y1 (PCell becomes worse than threshold1 and candidate L2 U2N relay UE becomes better than threshold2) and event Y2 (candidate L2 U2N Relay UE becomes better than threshold) are supported for path switching from direct to indirect. These path switching measurement events can apply to the Rel-18 path switching measurement from direct to indirect, or vice versa.  </w:t>
      </w:r>
    </w:p>
    <w:p w14:paraId="26DDC4B0" w14:textId="6333E302" w:rsidR="005C3107" w:rsidRDefault="005C3107" w:rsidP="005C3107">
      <w:pPr>
        <w:jc w:val="both"/>
        <w:rPr>
          <w:lang w:eastAsia="ko-KR"/>
        </w:rPr>
      </w:pPr>
      <w:r>
        <w:rPr>
          <w:lang w:eastAsia="ko-KR"/>
        </w:rPr>
        <w:t xml:space="preserve">But </w:t>
      </w:r>
      <w:r w:rsidR="00FD33B8">
        <w:rPr>
          <w:lang w:eastAsia="ko-KR"/>
        </w:rPr>
        <w:t xml:space="preserve">for </w:t>
      </w:r>
      <w:r>
        <w:rPr>
          <w:lang w:eastAsia="ko-KR"/>
        </w:rPr>
        <w:t xml:space="preserve">the path switching from indirect to indirect, a new measurement events may be required. The new defined measurement events, for example, the event such as serving L2 U2N relay UE becomes worse than threshold 1 and the candidate L2 U2N relay UEs become better than threshold2, can be discussed for the Rel-18 path switching from indirect to indirect. RAN2 </w:t>
      </w:r>
      <w:r w:rsidR="00FD33B8">
        <w:rPr>
          <w:lang w:eastAsia="ko-KR"/>
        </w:rPr>
        <w:t>can</w:t>
      </w:r>
      <w:r>
        <w:rPr>
          <w:lang w:eastAsia="ko-KR"/>
        </w:rPr>
        <w:t xml:space="preserve"> discuss whether the Rel-17 measurement event is sufficient for the Rel-18 path switching from indirect to indirect. </w:t>
      </w:r>
      <w:r w:rsidR="00FD33B8">
        <w:rPr>
          <w:lang w:eastAsia="ko-KR"/>
        </w:rPr>
        <w:t>Therefore, the RAN3 needs to wait for the RAN2 progress on this new measurement events.</w:t>
      </w:r>
    </w:p>
    <w:p w14:paraId="3E5B7AEC" w14:textId="58989F23" w:rsidR="001E2C3F" w:rsidRDefault="001E2C3F" w:rsidP="005C3107">
      <w:pPr>
        <w:rPr>
          <w:b/>
          <w:lang w:eastAsia="ko-KR"/>
        </w:rPr>
      </w:pPr>
      <w:r>
        <w:rPr>
          <w:rFonts w:hint="eastAsia"/>
          <w:b/>
          <w:lang w:eastAsia="ko-KR"/>
        </w:rPr>
        <w:t xml:space="preserve">Observation </w:t>
      </w:r>
      <w:r w:rsidR="005C3107">
        <w:rPr>
          <w:b/>
          <w:lang w:eastAsia="ko-KR"/>
        </w:rPr>
        <w:t>1</w:t>
      </w:r>
      <w:r>
        <w:rPr>
          <w:rFonts w:hint="eastAsia"/>
          <w:b/>
          <w:lang w:eastAsia="ko-KR"/>
        </w:rPr>
        <w:t xml:space="preserve">: The existing relay measurement events </w:t>
      </w:r>
      <w:r w:rsidR="00910B77">
        <w:rPr>
          <w:b/>
          <w:lang w:eastAsia="ko-KR"/>
        </w:rPr>
        <w:t>can be used</w:t>
      </w:r>
      <w:r>
        <w:rPr>
          <w:b/>
          <w:lang w:eastAsia="ko-KR"/>
        </w:rPr>
        <w:t xml:space="preserve"> for direct/indirect path switching and vice versa.</w:t>
      </w:r>
    </w:p>
    <w:p w14:paraId="56877B30" w14:textId="721DF2A1" w:rsidR="001E2C3F" w:rsidRDefault="001E2C3F" w:rsidP="001E2C3F">
      <w:pPr>
        <w:rPr>
          <w:b/>
          <w:lang w:eastAsia="ko-KR"/>
        </w:rPr>
      </w:pPr>
      <w:r>
        <w:rPr>
          <w:rFonts w:hint="eastAsia"/>
          <w:b/>
          <w:lang w:eastAsia="ko-KR"/>
        </w:rPr>
        <w:t xml:space="preserve">Proposal </w:t>
      </w:r>
      <w:r w:rsidR="005C3107">
        <w:rPr>
          <w:b/>
          <w:lang w:eastAsia="ko-KR"/>
        </w:rPr>
        <w:t>3</w:t>
      </w:r>
      <w:r>
        <w:rPr>
          <w:rFonts w:hint="eastAsia"/>
          <w:b/>
          <w:lang w:eastAsia="ko-KR"/>
        </w:rPr>
        <w:t xml:space="preserve">: </w:t>
      </w:r>
      <w:r w:rsidR="00FD33B8">
        <w:rPr>
          <w:b/>
          <w:lang w:eastAsia="ko-KR"/>
        </w:rPr>
        <w:t xml:space="preserve">RAN3 should wait for the RAN2 progress on </w:t>
      </w:r>
      <w:r>
        <w:rPr>
          <w:rFonts w:hint="eastAsia"/>
          <w:b/>
          <w:lang w:eastAsia="ko-KR"/>
        </w:rPr>
        <w:t xml:space="preserve">whether the existing relay measurement events are sufficient to support </w:t>
      </w:r>
      <w:r>
        <w:rPr>
          <w:b/>
          <w:lang w:eastAsia="ko-KR"/>
        </w:rPr>
        <w:t>indirect/indirect path switching.</w:t>
      </w:r>
    </w:p>
    <w:p w14:paraId="51AAE6C9" w14:textId="77777777" w:rsidR="003A4DA4" w:rsidRDefault="003A4DA4" w:rsidP="001E2C3F">
      <w:pPr>
        <w:rPr>
          <w:lang w:eastAsia="ko-KR"/>
        </w:rPr>
      </w:pPr>
    </w:p>
    <w:p w14:paraId="1989C2D1" w14:textId="6958EC20" w:rsidR="00911F42" w:rsidRPr="00802EB1" w:rsidRDefault="00911F42" w:rsidP="00911F42">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lastRenderedPageBreak/>
        <w:t>2.</w:t>
      </w:r>
      <w:r>
        <w:rPr>
          <w:rFonts w:eastAsia="맑은 고딕"/>
          <w:sz w:val="28"/>
          <w:szCs w:val="28"/>
          <w:lang w:eastAsia="ko-KR"/>
        </w:rPr>
        <w:t>3</w:t>
      </w:r>
      <w:r w:rsidRPr="00802EB1">
        <w:rPr>
          <w:rFonts w:eastAsia="맑은 고딕"/>
          <w:sz w:val="28"/>
          <w:szCs w:val="28"/>
          <w:lang w:eastAsia="ko-KR"/>
        </w:rPr>
        <w:t xml:space="preserve"> </w:t>
      </w:r>
      <w:r w:rsidR="00785996">
        <w:rPr>
          <w:rFonts w:eastAsia="맑은 고딕"/>
          <w:sz w:val="28"/>
          <w:szCs w:val="28"/>
          <w:lang w:eastAsia="ko-KR"/>
        </w:rPr>
        <w:t>Additional information for Xn interface</w:t>
      </w:r>
    </w:p>
    <w:p w14:paraId="074097FB" w14:textId="2CDAB810" w:rsidR="00E91C2B" w:rsidRDefault="00E91C2B" w:rsidP="00EA09E7">
      <w:pPr>
        <w:jc w:val="both"/>
        <w:rPr>
          <w:lang w:eastAsia="ko-KR"/>
        </w:rPr>
      </w:pPr>
      <w:r>
        <w:rPr>
          <w:lang w:eastAsia="ko-KR"/>
        </w:rPr>
        <w:t xml:space="preserve">In the case of inter-gNB handover, source gNB gets measurement results from its connected UE and determines the target gNB based on the reported measurement result. Then the source gNB sends XnAP HANDOVER REQUEST message with the context of connected UE to the </w:t>
      </w:r>
      <w:r w:rsidR="00441AFA">
        <w:rPr>
          <w:lang w:eastAsia="ko-KR"/>
        </w:rPr>
        <w:t xml:space="preserve">selected </w:t>
      </w:r>
      <w:r>
        <w:rPr>
          <w:lang w:eastAsia="ko-KR"/>
        </w:rPr>
        <w:t xml:space="preserve">target gNB. </w:t>
      </w:r>
      <w:r w:rsidR="005372D7">
        <w:rPr>
          <w:lang w:eastAsia="ko-KR"/>
        </w:rPr>
        <w:t xml:space="preserve">When </w:t>
      </w:r>
      <w:r>
        <w:rPr>
          <w:lang w:eastAsia="ko-KR"/>
        </w:rPr>
        <w:t xml:space="preserve">the target gNB can </w:t>
      </w:r>
      <w:r w:rsidR="005372D7">
        <w:rPr>
          <w:lang w:eastAsia="ko-KR"/>
        </w:rPr>
        <w:t>accept the UE</w:t>
      </w:r>
      <w:r>
        <w:rPr>
          <w:lang w:eastAsia="ko-KR"/>
        </w:rPr>
        <w:t xml:space="preserve">, the target gNB sends the HANDOVER REQUEST ACKNOWLEDGE message to the source gNB. </w:t>
      </w:r>
    </w:p>
    <w:p w14:paraId="7F81786C" w14:textId="74FDF542" w:rsidR="00E91C2B" w:rsidRDefault="00E91C2B" w:rsidP="00EA09E7">
      <w:pPr>
        <w:jc w:val="both"/>
        <w:rPr>
          <w:lang w:eastAsia="ko-KR"/>
        </w:rPr>
      </w:pPr>
      <w:r>
        <w:rPr>
          <w:lang w:eastAsia="ko-KR"/>
        </w:rPr>
        <w:t>However, in the case of direct/indirect-to-indirect handover, additional information from source gNB to target gNB can be required. For the handover from direct/indirect</w:t>
      </w:r>
      <w:r w:rsidR="00A569BC">
        <w:rPr>
          <w:lang w:eastAsia="ko-KR"/>
        </w:rPr>
        <w:t>-</w:t>
      </w:r>
      <w:r>
        <w:rPr>
          <w:lang w:eastAsia="ko-KR"/>
        </w:rPr>
        <w:t>to</w:t>
      </w:r>
      <w:r w:rsidR="00A569BC">
        <w:rPr>
          <w:lang w:eastAsia="ko-KR"/>
        </w:rPr>
        <w:t>-</w:t>
      </w:r>
      <w:r>
        <w:rPr>
          <w:lang w:eastAsia="ko-KR"/>
        </w:rPr>
        <w:t xml:space="preserve">indirect, source gNB selects one relay UE among candidate relay UEs. </w:t>
      </w:r>
      <w:r w:rsidR="00441AFA">
        <w:rPr>
          <w:lang w:eastAsia="ko-KR"/>
        </w:rPr>
        <w:t>In this case,</w:t>
      </w:r>
      <w:r>
        <w:rPr>
          <w:lang w:eastAsia="ko-KR"/>
        </w:rPr>
        <w:t xml:space="preserve"> </w:t>
      </w:r>
      <w:r w:rsidR="00441AFA">
        <w:rPr>
          <w:lang w:eastAsia="ko-KR"/>
        </w:rPr>
        <w:t xml:space="preserve">since </w:t>
      </w:r>
      <w:r>
        <w:rPr>
          <w:lang w:eastAsia="ko-KR"/>
        </w:rPr>
        <w:t>the selected relay UE belongs</w:t>
      </w:r>
      <w:r w:rsidR="00441AFA" w:rsidRPr="00441AFA">
        <w:rPr>
          <w:lang w:eastAsia="ko-KR"/>
        </w:rPr>
        <w:t xml:space="preserve"> </w:t>
      </w:r>
      <w:r w:rsidR="00441AFA">
        <w:rPr>
          <w:lang w:eastAsia="ko-KR"/>
        </w:rPr>
        <w:t>to the target gNB, the s</w:t>
      </w:r>
      <w:r>
        <w:rPr>
          <w:lang w:eastAsia="ko-KR"/>
        </w:rPr>
        <w:t>ource gNB may send XnAP HANDOVER REQUEST message with the SRC L2 ID, serving cell ID of the selected relay UE and the context of the connected remote UE to the selected target gNB.</w:t>
      </w:r>
      <w:r w:rsidR="00441AFA">
        <w:rPr>
          <w:lang w:eastAsia="ko-KR"/>
        </w:rPr>
        <w:t xml:space="preserve"> This is</w:t>
      </w:r>
      <w:r>
        <w:rPr>
          <w:lang w:eastAsia="ko-KR"/>
        </w:rPr>
        <w:t xml:space="preserve"> </w:t>
      </w:r>
      <w:r w:rsidR="00441AFA">
        <w:rPr>
          <w:lang w:eastAsia="ko-KR"/>
        </w:rPr>
        <w:t>b</w:t>
      </w:r>
      <w:r>
        <w:rPr>
          <w:lang w:eastAsia="ko-KR"/>
        </w:rPr>
        <w:t xml:space="preserve">ecause the target </w:t>
      </w:r>
      <w:r w:rsidR="00441AFA">
        <w:rPr>
          <w:lang w:eastAsia="ko-KR"/>
        </w:rPr>
        <w:t xml:space="preserve">gNB </w:t>
      </w:r>
      <w:r>
        <w:rPr>
          <w:lang w:eastAsia="ko-KR"/>
        </w:rPr>
        <w:t>has to know which relay UE will be connected with the remote UE for handover</w:t>
      </w:r>
      <w:r w:rsidR="005372D7">
        <w:rPr>
          <w:lang w:eastAsia="ko-KR"/>
        </w:rPr>
        <w:t xml:space="preserve"> to indirect path</w:t>
      </w:r>
      <w:r>
        <w:rPr>
          <w:lang w:eastAsia="ko-KR"/>
        </w:rPr>
        <w:t>.</w:t>
      </w:r>
    </w:p>
    <w:p w14:paraId="393A9C8A" w14:textId="24F5D3BA" w:rsidR="001E2C3F" w:rsidRPr="00933485" w:rsidRDefault="001E2C3F" w:rsidP="00EA09E7">
      <w:pPr>
        <w:jc w:val="both"/>
        <w:rPr>
          <w:b/>
          <w:lang w:eastAsia="ko-KR"/>
        </w:rPr>
      </w:pPr>
      <w:r w:rsidRPr="00933485">
        <w:rPr>
          <w:rFonts w:hint="eastAsia"/>
          <w:b/>
          <w:lang w:eastAsia="ko-KR"/>
        </w:rPr>
        <w:t xml:space="preserve">Proposal </w:t>
      </w:r>
      <w:r w:rsidR="00E91C2B">
        <w:rPr>
          <w:b/>
          <w:lang w:eastAsia="ko-KR"/>
        </w:rPr>
        <w:t>4</w:t>
      </w:r>
      <w:r w:rsidRPr="00933485">
        <w:rPr>
          <w:rFonts w:hint="eastAsia"/>
          <w:b/>
          <w:lang w:eastAsia="ko-KR"/>
        </w:rPr>
        <w:t>: For direct/indirect-to-indirect HO, it is the source gNB that determines the target relay UE.</w:t>
      </w:r>
    </w:p>
    <w:p w14:paraId="18943DDD" w14:textId="71FDA822" w:rsidR="001E2C3F" w:rsidRPr="00933485" w:rsidRDefault="001E2C3F" w:rsidP="00EA09E7">
      <w:pPr>
        <w:jc w:val="both"/>
        <w:rPr>
          <w:b/>
          <w:lang w:eastAsia="ko-KR"/>
        </w:rPr>
      </w:pPr>
      <w:r w:rsidRPr="00933485">
        <w:rPr>
          <w:rFonts w:hint="eastAsia"/>
          <w:b/>
          <w:lang w:eastAsia="ko-KR"/>
        </w:rPr>
        <w:t xml:space="preserve">Proposal </w:t>
      </w:r>
      <w:r w:rsidR="009406A1">
        <w:rPr>
          <w:b/>
          <w:lang w:eastAsia="ko-KR"/>
        </w:rPr>
        <w:t>5</w:t>
      </w:r>
      <w:r w:rsidRPr="00933485">
        <w:rPr>
          <w:rFonts w:hint="eastAsia"/>
          <w:b/>
          <w:lang w:eastAsia="ko-KR"/>
        </w:rPr>
        <w:t xml:space="preserve">: For direct/indirect-to-indirect HO, the source gNB informs the target gNB about information on </w:t>
      </w:r>
      <w:r w:rsidR="009406A1">
        <w:rPr>
          <w:b/>
          <w:lang w:eastAsia="ko-KR"/>
        </w:rPr>
        <w:t xml:space="preserve">the </w:t>
      </w:r>
      <w:r w:rsidRPr="00933485">
        <w:rPr>
          <w:rFonts w:hint="eastAsia"/>
          <w:b/>
          <w:lang w:eastAsia="ko-KR"/>
        </w:rPr>
        <w:t xml:space="preserve">target Relay UE in XnAP </w:t>
      </w:r>
      <w:r w:rsidR="00B0723D">
        <w:rPr>
          <w:b/>
          <w:lang w:eastAsia="ko-KR"/>
        </w:rPr>
        <w:t>HANDOVER</w:t>
      </w:r>
      <w:r w:rsidRPr="00933485">
        <w:rPr>
          <w:rFonts w:hint="eastAsia"/>
          <w:b/>
          <w:lang w:eastAsia="ko-KR"/>
        </w:rPr>
        <w:t xml:space="preserve"> </w:t>
      </w:r>
      <w:r w:rsidR="00B0723D">
        <w:rPr>
          <w:b/>
          <w:lang w:eastAsia="ko-KR"/>
        </w:rPr>
        <w:t>REQUEST</w:t>
      </w:r>
      <w:r w:rsidRPr="00933485">
        <w:rPr>
          <w:rFonts w:hint="eastAsia"/>
          <w:b/>
          <w:lang w:eastAsia="ko-KR"/>
        </w:rPr>
        <w:t xml:space="preserve"> message (ex, L2 U2N Relay UE's source L2 ID, serving cell ID)</w:t>
      </w:r>
      <w:r w:rsidR="00441AFA">
        <w:rPr>
          <w:b/>
          <w:lang w:eastAsia="ko-KR"/>
        </w:rPr>
        <w:t>.</w:t>
      </w:r>
    </w:p>
    <w:p w14:paraId="778F5830" w14:textId="3660ABDE" w:rsidR="008A6514" w:rsidRDefault="008A6514" w:rsidP="008A6514">
      <w:pPr>
        <w:jc w:val="both"/>
        <w:rPr>
          <w:lang w:eastAsia="ko-KR"/>
        </w:rPr>
      </w:pPr>
      <w:r w:rsidRPr="008A6514">
        <w:rPr>
          <w:lang w:eastAsia="ko-KR"/>
        </w:rPr>
        <w:t xml:space="preserve">Meanwhile, </w:t>
      </w:r>
      <w:r w:rsidR="005372D7">
        <w:rPr>
          <w:lang w:eastAsia="ko-KR"/>
        </w:rPr>
        <w:t>t</w:t>
      </w:r>
      <w:r w:rsidRPr="008A6514">
        <w:rPr>
          <w:lang w:eastAsia="ko-KR"/>
        </w:rPr>
        <w:t xml:space="preserve">he serving gNB can decide </w:t>
      </w:r>
      <w:r w:rsidR="005372D7" w:rsidRPr="008A6514">
        <w:rPr>
          <w:lang w:eastAsia="ko-KR"/>
        </w:rPr>
        <w:t xml:space="preserve">target path type </w:t>
      </w:r>
      <w:r w:rsidR="005372D7">
        <w:rPr>
          <w:lang w:eastAsia="ko-KR"/>
        </w:rPr>
        <w:t xml:space="preserve">as well as </w:t>
      </w:r>
      <w:r w:rsidRPr="008A6514">
        <w:rPr>
          <w:lang w:eastAsia="ko-KR"/>
        </w:rPr>
        <w:t xml:space="preserve">the target gNB based on the Uu measurement result of candidate target cells and the SL measurement result of candidate relay UEs. </w:t>
      </w:r>
      <w:r w:rsidR="005372D7">
        <w:rPr>
          <w:lang w:eastAsia="ko-KR"/>
        </w:rPr>
        <w:t xml:space="preserve">However, in some cases </w:t>
      </w:r>
      <w:r w:rsidR="005372D7" w:rsidRPr="008A6514">
        <w:rPr>
          <w:lang w:eastAsia="ko-KR"/>
        </w:rPr>
        <w:t xml:space="preserve">a target gNB </w:t>
      </w:r>
      <w:r w:rsidR="005372D7">
        <w:rPr>
          <w:lang w:eastAsia="ko-KR"/>
        </w:rPr>
        <w:t xml:space="preserve">serving the relay UE could better </w:t>
      </w:r>
      <w:r w:rsidR="005372D7" w:rsidRPr="008A6514">
        <w:rPr>
          <w:lang w:eastAsia="ko-KR"/>
        </w:rPr>
        <w:t>decide target path type (i.e., direct or indirect path with the target gNB).</w:t>
      </w:r>
      <w:r w:rsidR="005372D7">
        <w:rPr>
          <w:lang w:eastAsia="ko-KR"/>
        </w:rPr>
        <w:t xml:space="preserve"> For example, </w:t>
      </w:r>
      <w:r w:rsidR="00F83C07" w:rsidRPr="008A6514">
        <w:rPr>
          <w:lang w:eastAsia="ko-KR"/>
        </w:rPr>
        <w:t>the target gNB can know the Uu measurement result between the selected relay UE (if, the selected relay UE is RRC_CONNECTED) and the target gNB</w:t>
      </w:r>
      <w:r w:rsidR="005372D7">
        <w:rPr>
          <w:lang w:eastAsia="ko-KR"/>
        </w:rPr>
        <w:t>. Thus, when the source gNB requests HO to the target gNB, the target gNB can select either direct path with the remote UE or indirect path via the relay UE. I</w:t>
      </w:r>
      <w:r w:rsidRPr="008A6514">
        <w:rPr>
          <w:lang w:eastAsia="ko-KR"/>
        </w:rPr>
        <w:t xml:space="preserve">f the target gNB can decide the target path type of the remote UE, </w:t>
      </w:r>
      <w:r w:rsidR="005372D7">
        <w:rPr>
          <w:lang w:eastAsia="ko-KR"/>
        </w:rPr>
        <w:t xml:space="preserve">it would be beneficial for </w:t>
      </w:r>
      <w:r w:rsidRPr="008A6514">
        <w:rPr>
          <w:lang w:eastAsia="ko-KR"/>
        </w:rPr>
        <w:t>the source gNB to inform measurement results of Uu link signal strength (between remote UE and target gNB) and sidelink signal strength (between remote UE and the selected relay UE).</w:t>
      </w:r>
    </w:p>
    <w:p w14:paraId="4F41223A" w14:textId="0369FDF6" w:rsidR="001E2C3F" w:rsidRPr="006943B1" w:rsidRDefault="001E2C3F" w:rsidP="001E2C3F">
      <w:pPr>
        <w:rPr>
          <w:b/>
          <w:lang w:eastAsia="ko-KR"/>
        </w:rPr>
      </w:pPr>
      <w:r w:rsidRPr="006943B1">
        <w:rPr>
          <w:rFonts w:hint="eastAsia"/>
          <w:b/>
          <w:lang w:eastAsia="ko-KR"/>
        </w:rPr>
        <w:t>Observation 2: The target gNB may be able to determine target path type (i.e. direct or indirect) for the remote UE, upon HO request from the source gNB. If so, it is beneficial for source gNB to provide relay UE measurement results.</w:t>
      </w:r>
    </w:p>
    <w:p w14:paraId="52CCB64D" w14:textId="16AE224A" w:rsidR="00FE4C95" w:rsidRDefault="00FE4C95" w:rsidP="001E2C3F">
      <w:pPr>
        <w:rPr>
          <w:b/>
          <w:lang w:eastAsia="ko-KR"/>
        </w:rPr>
      </w:pPr>
      <w:r w:rsidRPr="006943B1">
        <w:rPr>
          <w:rFonts w:hint="eastAsia"/>
          <w:b/>
          <w:lang w:eastAsia="ko-KR"/>
        </w:rPr>
        <w:t xml:space="preserve">Proposal </w:t>
      </w:r>
      <w:r>
        <w:rPr>
          <w:b/>
          <w:lang w:eastAsia="ko-KR"/>
        </w:rPr>
        <w:t>6</w:t>
      </w:r>
      <w:r w:rsidRPr="006943B1">
        <w:rPr>
          <w:rFonts w:hint="eastAsia"/>
          <w:b/>
          <w:lang w:eastAsia="ko-KR"/>
        </w:rPr>
        <w:t>: Discuss whether the target gNB determine</w:t>
      </w:r>
      <w:r>
        <w:rPr>
          <w:b/>
          <w:lang w:eastAsia="ko-KR"/>
        </w:rPr>
        <w:t>s</w:t>
      </w:r>
      <w:r w:rsidRPr="006943B1">
        <w:rPr>
          <w:rFonts w:hint="eastAsia"/>
          <w:b/>
          <w:lang w:eastAsia="ko-KR"/>
        </w:rPr>
        <w:t xml:space="preserve"> target path type (i.e. direct or indirect</w:t>
      </w:r>
      <w:r>
        <w:rPr>
          <w:b/>
          <w:lang w:eastAsia="ko-KR"/>
        </w:rPr>
        <w:t xml:space="preserve"> </w:t>
      </w:r>
      <w:r w:rsidRPr="00FE4C95">
        <w:rPr>
          <w:b/>
          <w:lang w:eastAsia="ko-KR"/>
        </w:rPr>
        <w:t>path with the target gNB</w:t>
      </w:r>
      <w:r w:rsidRPr="006943B1">
        <w:rPr>
          <w:rFonts w:hint="eastAsia"/>
          <w:b/>
          <w:lang w:eastAsia="ko-KR"/>
        </w:rPr>
        <w:t>).</w:t>
      </w:r>
      <w:bookmarkStart w:id="0" w:name="_GoBack"/>
      <w:bookmarkEnd w:id="0"/>
    </w:p>
    <w:p w14:paraId="10CAF8B2" w14:textId="14406624" w:rsidR="001E2C3F" w:rsidRDefault="001E2C3F" w:rsidP="001E2C3F">
      <w:pPr>
        <w:rPr>
          <w:b/>
          <w:lang w:eastAsia="ko-KR"/>
        </w:rPr>
      </w:pPr>
      <w:r w:rsidRPr="006943B1">
        <w:rPr>
          <w:rFonts w:hint="eastAsia"/>
          <w:b/>
          <w:lang w:eastAsia="ko-KR"/>
        </w:rPr>
        <w:t xml:space="preserve">Proposal </w:t>
      </w:r>
      <w:r w:rsidR="005C4AA3">
        <w:rPr>
          <w:b/>
          <w:lang w:eastAsia="ko-KR"/>
        </w:rPr>
        <w:t>6</w:t>
      </w:r>
      <w:r w:rsidR="00FE4C95">
        <w:rPr>
          <w:b/>
          <w:lang w:eastAsia="ko-KR"/>
        </w:rPr>
        <w:t>a</w:t>
      </w:r>
      <w:r w:rsidRPr="006943B1">
        <w:rPr>
          <w:rFonts w:hint="eastAsia"/>
          <w:b/>
          <w:lang w:eastAsia="ko-KR"/>
        </w:rPr>
        <w:t>: Discuss whether the source gNB can inform target gNB about relay UE measurement results.</w:t>
      </w:r>
    </w:p>
    <w:p w14:paraId="01F2EE4F" w14:textId="77777777" w:rsidR="00785996" w:rsidRDefault="00785996" w:rsidP="001E2C3F">
      <w:pPr>
        <w:rPr>
          <w:lang w:eastAsia="ko-KR"/>
        </w:rPr>
      </w:pPr>
    </w:p>
    <w:p w14:paraId="0B346CCB" w14:textId="144F4BCD" w:rsidR="00785996" w:rsidRPr="00802EB1" w:rsidRDefault="00785996" w:rsidP="00785996">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4</w:t>
      </w:r>
      <w:r w:rsidRPr="00802EB1">
        <w:rPr>
          <w:rFonts w:eastAsia="맑은 고딕"/>
          <w:sz w:val="28"/>
          <w:szCs w:val="28"/>
          <w:lang w:eastAsia="ko-KR"/>
        </w:rPr>
        <w:t xml:space="preserve"> </w:t>
      </w:r>
      <w:r>
        <w:rPr>
          <w:rFonts w:eastAsia="맑은 고딕" w:hint="eastAsia"/>
          <w:sz w:val="28"/>
          <w:szCs w:val="28"/>
          <w:lang w:eastAsia="ko-KR"/>
        </w:rPr>
        <w:t>D</w:t>
      </w:r>
      <w:r>
        <w:rPr>
          <w:rFonts w:eastAsia="맑은 고딕"/>
          <w:sz w:val="28"/>
          <w:szCs w:val="28"/>
          <w:lang w:eastAsia="ko-KR"/>
        </w:rPr>
        <w:t>e-prioritization issues for Rel-18 L2 U2N service continuity</w:t>
      </w:r>
    </w:p>
    <w:p w14:paraId="73DD9BD1" w14:textId="3E48A594" w:rsidR="005C4AA3" w:rsidRDefault="005C4AA3" w:rsidP="001E2C3F">
      <w:pPr>
        <w:rPr>
          <w:lang w:eastAsia="ko-KR"/>
        </w:rPr>
      </w:pPr>
      <w:r w:rsidRPr="005C4AA3">
        <w:rPr>
          <w:lang w:eastAsia="ko-KR"/>
        </w:rPr>
        <w:t xml:space="preserve">In Rel-18 L2 U2N service continuity enhancements, we propose the existing Rel-16/17 mobility enhancement is deprioritized. In Rel-17, </w:t>
      </w:r>
      <w:r w:rsidR="00F83C07" w:rsidRPr="005C4AA3">
        <w:rPr>
          <w:lang w:eastAsia="ko-KR"/>
        </w:rPr>
        <w:t>U2N service continuity in many various ca</w:t>
      </w:r>
      <w:r w:rsidR="00F83C07">
        <w:rPr>
          <w:lang w:eastAsia="ko-KR"/>
        </w:rPr>
        <w:t>s</w:t>
      </w:r>
      <w:r w:rsidR="00F83C07" w:rsidRPr="005C4AA3">
        <w:rPr>
          <w:lang w:eastAsia="ko-KR"/>
        </w:rPr>
        <w:t>es</w:t>
      </w:r>
      <w:r w:rsidR="00F83C07">
        <w:rPr>
          <w:lang w:eastAsia="ko-KR"/>
        </w:rPr>
        <w:t xml:space="preserve"> was </w:t>
      </w:r>
      <w:r w:rsidRPr="005C4AA3">
        <w:rPr>
          <w:lang w:eastAsia="ko-KR"/>
        </w:rPr>
        <w:t xml:space="preserve">already discussed. We think it’s better to focus Rel-18 L2 U2N service continuity enhancements rather than Rel-16/17 mobility enhancement. </w:t>
      </w:r>
    </w:p>
    <w:p w14:paraId="1A974D97" w14:textId="040505B9" w:rsidR="001E2C3F" w:rsidRDefault="001E2C3F" w:rsidP="001E2C3F">
      <w:pPr>
        <w:rPr>
          <w:b/>
          <w:lang w:eastAsia="ko-KR"/>
        </w:rPr>
      </w:pPr>
      <w:r>
        <w:rPr>
          <w:b/>
          <w:lang w:eastAsia="ko-KR"/>
        </w:rPr>
        <w:t xml:space="preserve">Proposal </w:t>
      </w:r>
      <w:r w:rsidR="00AA7270">
        <w:rPr>
          <w:b/>
          <w:lang w:eastAsia="ko-KR"/>
        </w:rPr>
        <w:t>7</w:t>
      </w:r>
      <w:r>
        <w:rPr>
          <w:b/>
          <w:lang w:eastAsia="ko-KR"/>
        </w:rPr>
        <w:t xml:space="preserve">: </w:t>
      </w:r>
      <w:r w:rsidRPr="00E208C6">
        <w:rPr>
          <w:b/>
          <w:lang w:eastAsia="ko-KR"/>
        </w:rPr>
        <w:t>Deprioritize Rel-16/17 mobility enhancement based U2N service continuity</w:t>
      </w:r>
      <w:r w:rsidR="00362625">
        <w:rPr>
          <w:b/>
          <w:lang w:eastAsia="ko-KR"/>
        </w:rPr>
        <w:t>.</w:t>
      </w:r>
    </w:p>
    <w:p w14:paraId="191064CF" w14:textId="77777777" w:rsidR="00FD40D6" w:rsidRDefault="00FD40D6" w:rsidP="001E2C3F">
      <w:pPr>
        <w:rPr>
          <w:lang w:eastAsia="ko-KR"/>
        </w:rPr>
      </w:pPr>
      <w:r w:rsidRPr="00FD40D6">
        <w:rPr>
          <w:lang w:eastAsia="ko-KR"/>
        </w:rPr>
        <w:t xml:space="preserve">We need to discuss whether/how direct path with MR-DC is supported. We think that the path switching from direct path with MR-DC to indirect can be supported with lower spec effort by reusing the procedure and signalling defined in the Rel-17 path switching from direct to indirect. However, compared to the path switching from the direct path with MR-DC to indirect, the path switching from indirect to direct path with MR-DC seems to be required more spec works (e.g., for deciding path switching to direct path, the serving gNB having indirect path needs more additional information from other MR-DC gNB). </w:t>
      </w:r>
    </w:p>
    <w:p w14:paraId="39884FF4" w14:textId="4FB92D59" w:rsidR="001E2C3F" w:rsidRDefault="001E2C3F" w:rsidP="001E2C3F">
      <w:pPr>
        <w:rPr>
          <w:b/>
          <w:lang w:eastAsia="ko-KR"/>
        </w:rPr>
      </w:pPr>
      <w:r>
        <w:rPr>
          <w:b/>
          <w:lang w:eastAsia="ko-KR"/>
        </w:rPr>
        <w:t xml:space="preserve">Proposal </w:t>
      </w:r>
      <w:r w:rsidR="00AA7270">
        <w:rPr>
          <w:b/>
          <w:lang w:eastAsia="ko-KR"/>
        </w:rPr>
        <w:t>8</w:t>
      </w:r>
      <w:r>
        <w:rPr>
          <w:b/>
          <w:lang w:eastAsia="ko-KR"/>
        </w:rPr>
        <w:t>: Path switching from direct path with MR-DC to indirect is supported.</w:t>
      </w:r>
    </w:p>
    <w:p w14:paraId="3D702306" w14:textId="0E0D9071" w:rsidR="001E2C3F" w:rsidRPr="00FB24CE" w:rsidRDefault="001E2C3F" w:rsidP="001E2C3F">
      <w:pPr>
        <w:rPr>
          <w:lang w:eastAsia="ko-KR"/>
        </w:rPr>
      </w:pPr>
      <w:r>
        <w:rPr>
          <w:b/>
          <w:lang w:eastAsia="ko-KR"/>
        </w:rPr>
        <w:t xml:space="preserve">Proposal </w:t>
      </w:r>
      <w:r w:rsidR="00AA7270">
        <w:rPr>
          <w:b/>
          <w:lang w:eastAsia="ko-KR"/>
        </w:rPr>
        <w:t>9</w:t>
      </w:r>
      <w:r>
        <w:rPr>
          <w:b/>
          <w:lang w:eastAsia="ko-KR"/>
        </w:rPr>
        <w:t>: Path switching from indirect to direct path with MR-DC is not supported.</w:t>
      </w:r>
    </w:p>
    <w:p w14:paraId="4829F9AA" w14:textId="77777777" w:rsidR="00F37C18" w:rsidRDefault="00F37C18" w:rsidP="0091053D">
      <w:pPr>
        <w:rPr>
          <w:b/>
          <w:highlight w:val="cyan"/>
          <w:lang w:eastAsia="ko-KR"/>
        </w:rPr>
      </w:pPr>
    </w:p>
    <w:p w14:paraId="7D607E90" w14:textId="056FE9C9" w:rsidR="00F83C07" w:rsidRPr="00802EB1" w:rsidRDefault="00F83C07" w:rsidP="00F83C0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lastRenderedPageBreak/>
        <w:t>2.</w:t>
      </w:r>
      <w:r>
        <w:rPr>
          <w:rFonts w:eastAsia="맑은 고딕"/>
          <w:sz w:val="28"/>
          <w:szCs w:val="28"/>
          <w:lang w:eastAsia="ko-KR"/>
        </w:rPr>
        <w:t>5</w:t>
      </w:r>
      <w:r w:rsidRPr="00802EB1">
        <w:rPr>
          <w:rFonts w:eastAsia="맑은 고딕"/>
          <w:sz w:val="28"/>
          <w:szCs w:val="28"/>
          <w:lang w:eastAsia="ko-KR"/>
        </w:rPr>
        <w:t xml:space="preserve"> </w:t>
      </w:r>
      <w:r w:rsidR="00AA7270">
        <w:rPr>
          <w:rFonts w:eastAsia="맑은 고딕"/>
          <w:sz w:val="28"/>
          <w:szCs w:val="28"/>
          <w:lang w:eastAsia="ko-KR"/>
        </w:rPr>
        <w:t xml:space="preserve">Consideration on Rel-18 </w:t>
      </w:r>
      <w:r w:rsidR="00AA7270" w:rsidRPr="00AA7270">
        <w:rPr>
          <w:rFonts w:eastAsia="맑은 고딕"/>
          <w:sz w:val="28"/>
          <w:szCs w:val="28"/>
          <w:lang w:eastAsia="ko-KR"/>
        </w:rPr>
        <w:t>L2 U2N service continuity</w:t>
      </w:r>
      <w:r w:rsidR="00AA7270">
        <w:rPr>
          <w:rFonts w:eastAsia="맑은 고딕"/>
          <w:sz w:val="28"/>
          <w:szCs w:val="28"/>
          <w:lang w:eastAsia="ko-KR"/>
        </w:rPr>
        <w:t xml:space="preserve"> in CU-DU split</w:t>
      </w:r>
    </w:p>
    <w:p w14:paraId="59AA6570" w14:textId="68BAD842" w:rsidR="002943FE" w:rsidRPr="002C4459" w:rsidRDefault="002943FE" w:rsidP="002943FE">
      <w:pPr>
        <w:rPr>
          <w:lang w:eastAsia="ko-KR"/>
        </w:rPr>
      </w:pPr>
      <w:r>
        <w:rPr>
          <w:lang w:eastAsia="ko-KR"/>
        </w:rPr>
        <w:t>F</w:t>
      </w:r>
      <w:r w:rsidRPr="002943FE">
        <w:rPr>
          <w:lang w:eastAsia="ko-KR"/>
        </w:rPr>
        <w:t xml:space="preserve">or U2N Remote UE switch from </w:t>
      </w:r>
      <w:r>
        <w:rPr>
          <w:lang w:eastAsia="ko-KR"/>
        </w:rPr>
        <w:t xml:space="preserve">indirect to </w:t>
      </w:r>
      <w:r w:rsidRPr="002943FE">
        <w:rPr>
          <w:lang w:eastAsia="ko-KR"/>
        </w:rPr>
        <w:t>direct path with inter-gNB change</w:t>
      </w:r>
      <w:r w:rsidR="00262329">
        <w:rPr>
          <w:lang w:eastAsia="ko-KR"/>
        </w:rPr>
        <w:t xml:space="preserve"> (i.e., Scenario A)</w:t>
      </w:r>
      <w:r w:rsidRPr="002C4459">
        <w:rPr>
          <w:rFonts w:hint="eastAsia"/>
          <w:lang w:eastAsia="ko-KR"/>
        </w:rPr>
        <w:t>,</w:t>
      </w:r>
      <w:r>
        <w:rPr>
          <w:lang w:eastAsia="ko-KR"/>
        </w:rPr>
        <w:t xml:space="preserve"> we think that there is no critical F1 impact. Therefore, this can be handled as in Figure 2.</w:t>
      </w:r>
    </w:p>
    <w:p w14:paraId="662182D3" w14:textId="04D8D015" w:rsidR="009D60FF" w:rsidRDefault="007B7C68" w:rsidP="0063307A">
      <w:pPr>
        <w:jc w:val="both"/>
        <w:rPr>
          <w:lang w:eastAsia="ko-KR"/>
        </w:rPr>
      </w:pPr>
      <w:r>
        <w:rPr>
          <w:lang w:eastAsia="ko-KR"/>
        </w:rPr>
        <w:t>F</w:t>
      </w:r>
      <w:r w:rsidRPr="002943FE">
        <w:rPr>
          <w:lang w:eastAsia="ko-KR"/>
        </w:rPr>
        <w:t>or U</w:t>
      </w:r>
      <w:r w:rsidR="00262329">
        <w:rPr>
          <w:lang w:eastAsia="ko-KR"/>
        </w:rPr>
        <w:t>2N Remote UE</w:t>
      </w:r>
      <w:r w:rsidR="00262329">
        <w:rPr>
          <w:rFonts w:hint="eastAsia"/>
          <w:lang w:eastAsia="ko-KR"/>
        </w:rPr>
        <w:t xml:space="preserve"> </w:t>
      </w:r>
      <w:r w:rsidRPr="002943FE">
        <w:rPr>
          <w:lang w:eastAsia="ko-KR"/>
        </w:rPr>
        <w:t>switch</w:t>
      </w:r>
      <w:r w:rsidR="00262329">
        <w:rPr>
          <w:lang w:eastAsia="ko-KR"/>
        </w:rPr>
        <w:t>ing</w:t>
      </w:r>
      <w:r w:rsidRPr="002943FE">
        <w:rPr>
          <w:lang w:eastAsia="ko-KR"/>
        </w:rPr>
        <w:t xml:space="preserve"> </w:t>
      </w:r>
      <w:r>
        <w:rPr>
          <w:lang w:eastAsia="ko-KR"/>
        </w:rPr>
        <w:t>to in</w:t>
      </w:r>
      <w:r w:rsidRPr="002943FE">
        <w:rPr>
          <w:lang w:eastAsia="ko-KR"/>
        </w:rPr>
        <w:t>direct path</w:t>
      </w:r>
      <w:r w:rsidR="00262329">
        <w:rPr>
          <w:lang w:eastAsia="ko-KR"/>
        </w:rPr>
        <w:t xml:space="preserve"> (i.e., Scenarios B, C, and D)</w:t>
      </w:r>
      <w:r>
        <w:rPr>
          <w:lang w:eastAsia="ko-KR"/>
        </w:rPr>
        <w:t xml:space="preserve">, the target gNB needs to set up the indirect path via the target relay UE. We think that </w:t>
      </w:r>
      <w:r w:rsidRPr="009C060E">
        <w:rPr>
          <w:lang w:eastAsia="ko-KR"/>
        </w:rPr>
        <w:t>the</w:t>
      </w:r>
      <w:r>
        <w:rPr>
          <w:lang w:eastAsia="ko-KR"/>
        </w:rPr>
        <w:t xml:space="preserve"> Rel-17</w:t>
      </w:r>
      <w:r w:rsidRPr="009C060E">
        <w:rPr>
          <w:lang w:eastAsia="ko-KR"/>
        </w:rPr>
        <w:t xml:space="preserve"> d</w:t>
      </w:r>
      <w:r>
        <w:rPr>
          <w:lang w:eastAsia="ko-KR"/>
        </w:rPr>
        <w:t>irect-to-indirect path switch with</w:t>
      </w:r>
      <w:r w:rsidRPr="009C060E">
        <w:rPr>
          <w:lang w:eastAsia="ko-KR"/>
        </w:rPr>
        <w:t xml:space="preserve"> gNB-DU change</w:t>
      </w:r>
      <w:r>
        <w:rPr>
          <w:lang w:eastAsia="ko-KR"/>
        </w:rPr>
        <w:t xml:space="preserve"> can be reused in combination with Xn Handover procedure. </w:t>
      </w:r>
      <w:r w:rsidR="00F95632">
        <w:rPr>
          <w:lang w:eastAsia="ko-KR"/>
        </w:rPr>
        <w:t xml:space="preserve">In this scenario, the target gNB-CU should allocate the remote UE local ID based on the received information from the source gNB-CU. </w:t>
      </w:r>
      <w:r w:rsidR="00F83C07">
        <w:rPr>
          <w:lang w:eastAsia="ko-KR"/>
        </w:rPr>
        <w:t>Based on the above proposals and the signalling flow for i</w:t>
      </w:r>
      <w:r w:rsidR="00F83C07" w:rsidRPr="00F83C07">
        <w:rPr>
          <w:lang w:eastAsia="ko-KR"/>
        </w:rPr>
        <w:t>nter-gNB-DU switch from direct to indirect path</w:t>
      </w:r>
      <w:r w:rsidR="00F83C07">
        <w:rPr>
          <w:lang w:eastAsia="ko-KR"/>
        </w:rPr>
        <w:t xml:space="preserve"> in TS 38.401</w:t>
      </w:r>
      <w:r w:rsidR="00362625">
        <w:rPr>
          <w:lang w:eastAsia="ko-KR"/>
        </w:rPr>
        <w:t xml:space="preserve"> [3]</w:t>
      </w:r>
      <w:r w:rsidR="00F83C07">
        <w:rPr>
          <w:lang w:eastAsia="ko-KR"/>
        </w:rPr>
        <w:t>, the overall procedure</w:t>
      </w:r>
      <w:r w:rsidR="00F83C07" w:rsidRPr="00F83C07">
        <w:rPr>
          <w:lang w:eastAsia="ko-KR"/>
        </w:rPr>
        <w:t xml:space="preserve"> for U2N Remote UE switch from direct to indirect path with </w:t>
      </w:r>
      <w:r w:rsidR="00F83C07">
        <w:rPr>
          <w:lang w:eastAsia="ko-KR"/>
        </w:rPr>
        <w:t>inter-</w:t>
      </w:r>
      <w:r w:rsidR="00F83C07" w:rsidRPr="00F83C07">
        <w:rPr>
          <w:lang w:eastAsia="ko-KR"/>
        </w:rPr>
        <w:t xml:space="preserve">gNB change </w:t>
      </w:r>
      <w:r w:rsidR="00F83C07">
        <w:rPr>
          <w:lang w:eastAsia="ko-KR"/>
        </w:rPr>
        <w:t>can be illustrated in the following figure.</w:t>
      </w:r>
    </w:p>
    <w:p w14:paraId="079F38A1" w14:textId="3881B647" w:rsidR="002943FE" w:rsidRDefault="002A4EFF" w:rsidP="0063307A">
      <w:pPr>
        <w:keepNext/>
        <w:jc w:val="center"/>
      </w:pPr>
      <w:r>
        <w:object w:dxaOrig="14505" w:dyaOrig="14385" w14:anchorId="49153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472.7pt" o:ole="">
            <v:imagedata r:id="rId10" o:title=""/>
          </v:shape>
          <o:OLEObject Type="Embed" ProgID="Visio.Drawing.11" ShapeID="_x0000_i1025" DrawAspect="Content" ObjectID="_1721567515" r:id="rId11"/>
        </w:object>
      </w:r>
    </w:p>
    <w:p w14:paraId="3FA20F84" w14:textId="55D205A1" w:rsidR="002943FE" w:rsidRDefault="002943FE" w:rsidP="002943FE">
      <w:pPr>
        <w:pStyle w:val="ac"/>
        <w:jc w:val="center"/>
      </w:pPr>
      <w:r>
        <w:t>Figure 3. S</w:t>
      </w:r>
      <w:r w:rsidRPr="000A5C90">
        <w:rPr>
          <w:rFonts w:hint="eastAsia"/>
        </w:rPr>
        <w:t xml:space="preserve">ervice continuity procedure from </w:t>
      </w:r>
      <w:r w:rsidRPr="000A5C90">
        <w:t>direct to indirect between inter-gNB</w:t>
      </w:r>
      <w:r>
        <w:t xml:space="preserve"> in CU-DU split</w:t>
      </w:r>
    </w:p>
    <w:p w14:paraId="3458A3C0" w14:textId="77777777" w:rsidR="00F83C07" w:rsidRDefault="00F83C07" w:rsidP="00F83C07">
      <w:pPr>
        <w:rPr>
          <w:b/>
          <w:highlight w:val="cyan"/>
          <w:lang w:eastAsia="ko-KR"/>
        </w:rPr>
      </w:pPr>
    </w:p>
    <w:p w14:paraId="65C68F99" w14:textId="785070B4" w:rsidR="006F6C45" w:rsidRPr="008118AE" w:rsidRDefault="006F6C45" w:rsidP="006F6C45">
      <w:pPr>
        <w:pStyle w:val="B1"/>
      </w:pPr>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p>
    <w:p w14:paraId="0D7FBBB3" w14:textId="59BE9C67" w:rsidR="006F6C45" w:rsidRDefault="006F6C45" w:rsidP="006F6C45">
      <w:pPr>
        <w:pStyle w:val="B1"/>
      </w:pPr>
      <w:r>
        <w:lastRenderedPageBreak/>
        <w:t>2.</w:t>
      </w:r>
      <w:r>
        <w:tab/>
      </w:r>
      <w:r w:rsidRPr="008118AE">
        <w:t xml:space="preserve">The </w:t>
      </w:r>
      <w:r>
        <w:t xml:space="preserve">source </w:t>
      </w:r>
      <w:r w:rsidRPr="008118AE">
        <w:t>gNB-CU decides to switch the U2N Remote UE to a target U2N</w:t>
      </w:r>
      <w:r>
        <w:t xml:space="preserve"> Relay UE under a different gNB</w:t>
      </w:r>
      <w:r w:rsidRPr="008118AE">
        <w:t xml:space="preserve"> (i.e., target gNB-DU).</w:t>
      </w:r>
    </w:p>
    <w:p w14:paraId="5D09B76B" w14:textId="7E9CBD96" w:rsidR="006F6C45" w:rsidRDefault="006F6C45" w:rsidP="006F6C45">
      <w:pPr>
        <w:pStyle w:val="B1"/>
      </w:pPr>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 xml:space="preserve">The HANDOVER REQUEST message may include the additional information about the target U2N Relay UE (e.g., </w:t>
      </w:r>
      <w:r w:rsidRPr="006F6C45">
        <w:t>L2 U2N Relay UE's source L2 ID, serving cell ID)</w:t>
      </w:r>
      <w:r w:rsidR="00F95632">
        <w:t xml:space="preserve"> (FFS)</w:t>
      </w:r>
      <w:r w:rsidRPr="008118AE">
        <w:t>.</w:t>
      </w:r>
    </w:p>
    <w:p w14:paraId="3AFAD54C" w14:textId="1944C741" w:rsidR="00FB39D5" w:rsidRPr="008118AE" w:rsidRDefault="00FB39D5" w:rsidP="00FB39D5">
      <w:pPr>
        <w:pStyle w:val="B1"/>
      </w:pPr>
      <w:r>
        <w:t>4.</w:t>
      </w:r>
      <w:r>
        <w:tab/>
      </w:r>
      <w:r w:rsidR="00F95632">
        <w:t>If available, t</w:t>
      </w:r>
      <w:r w:rsidRPr="008118AE">
        <w:t xml:space="preserve">he </w:t>
      </w:r>
      <w:r w:rsidR="00F95632">
        <w:t xml:space="preserve">target </w:t>
      </w:r>
      <w:r w:rsidR="00F95632" w:rsidRPr="008118AE">
        <w:t>gNB-CU</w:t>
      </w:r>
      <w:r w:rsidR="00F95632">
        <w:t xml:space="preserve"> finally decides on indirect path switching to the target U2N Relay UE based on Uu </w:t>
      </w:r>
      <w:r w:rsidR="00F95632" w:rsidRPr="008A6514">
        <w:rPr>
          <w:lang w:eastAsia="ko-KR"/>
        </w:rPr>
        <w:t xml:space="preserve">measurement result between the </w:t>
      </w:r>
      <w:r w:rsidR="00F95632">
        <w:t xml:space="preserve">target U2N Relay UE </w:t>
      </w:r>
      <w:r w:rsidR="00F95632" w:rsidRPr="008A6514">
        <w:rPr>
          <w:lang w:eastAsia="ko-KR"/>
        </w:rPr>
        <w:t>and the target gNB</w:t>
      </w:r>
      <w:r w:rsidR="00F95632">
        <w:rPr>
          <w:lang w:eastAsia="ko-KR"/>
        </w:rPr>
        <w:t xml:space="preserve"> (FFS)</w:t>
      </w:r>
      <w:r w:rsidRPr="008118AE">
        <w:rPr>
          <w:lang w:val="en-US"/>
        </w:rPr>
        <w:t>.</w:t>
      </w:r>
    </w:p>
    <w:p w14:paraId="04F61204" w14:textId="072221DA" w:rsidR="006F6C45" w:rsidRPr="008118AE" w:rsidRDefault="00FB39D5" w:rsidP="006F6C45">
      <w:pPr>
        <w:pStyle w:val="B1"/>
      </w:pPr>
      <w:r>
        <w:t>5</w:t>
      </w:r>
      <w:r w:rsidR="006F6C45">
        <w:t>.</w:t>
      </w:r>
      <w:r w:rsidR="006F6C45">
        <w:tab/>
      </w:r>
      <w:r w:rsidR="006F6C45" w:rsidRPr="008118AE">
        <w:t xml:space="preserve">The reconfiguration to target U2N Relay UE is performed among U2N Relay UE, the target gNB-DU and </w:t>
      </w:r>
      <w:r w:rsidR="006F6C45">
        <w:t xml:space="preserve">target </w:t>
      </w:r>
      <w:r w:rsidR="006F6C45" w:rsidRPr="008118AE">
        <w:t>gNB-CU, if the U2N Relay UE is in RRC_CONNECTED state.</w:t>
      </w:r>
      <w:r w:rsidR="00010BD3">
        <w:t xml:space="preserve"> The target gNB-CU allocates the </w:t>
      </w:r>
      <w:r w:rsidR="00010BD3">
        <w:rPr>
          <w:lang w:eastAsia="ko-KR"/>
        </w:rPr>
        <w:t>local ID</w:t>
      </w:r>
      <w:r w:rsidR="00010BD3" w:rsidRPr="00010BD3">
        <w:rPr>
          <w:lang w:eastAsia="ko-KR"/>
        </w:rPr>
        <w:t xml:space="preserve"> </w:t>
      </w:r>
      <w:r w:rsidR="00010BD3">
        <w:rPr>
          <w:lang w:eastAsia="ko-KR"/>
        </w:rPr>
        <w:t xml:space="preserve">for the U2N Remote UE. </w:t>
      </w:r>
      <w:r w:rsidR="006F6C45" w:rsidRPr="008118AE">
        <w:t xml:space="preserve">The </w:t>
      </w:r>
      <w:r w:rsidR="006F6C45">
        <w:t xml:space="preserve">target </w:t>
      </w:r>
      <w:r w:rsidR="006F6C45" w:rsidRPr="008118AE">
        <w:t xml:space="preserve">gNB-CU sends an </w:t>
      </w:r>
      <w:r w:rsidR="006F6C45" w:rsidRPr="008118AE">
        <w:rPr>
          <w:i/>
          <w:iCs/>
        </w:rPr>
        <w:t>RRCReconfiguration</w:t>
      </w:r>
      <w:r w:rsidR="006F6C45" w:rsidRPr="008118AE">
        <w:t xml:space="preserve"> message to the target U2N Relay UE. </w:t>
      </w:r>
      <w:r w:rsidR="006F6C45" w:rsidRPr="008118AE">
        <w:rPr>
          <w:lang w:val="en-US"/>
        </w:rPr>
        <w:t xml:space="preserve">If the target </w:t>
      </w:r>
      <w:r w:rsidR="006F6C45">
        <w:rPr>
          <w:rFonts w:hint="eastAsia"/>
          <w:lang w:eastAsia="zh-CN"/>
        </w:rPr>
        <w:t>R</w:t>
      </w:r>
      <w:r w:rsidR="006F6C45" w:rsidRPr="00480E1C">
        <w:t xml:space="preserve">elay </w:t>
      </w:r>
      <w:r w:rsidR="006F6C45" w:rsidRPr="008118AE">
        <w:rPr>
          <w:lang w:val="en-US"/>
        </w:rPr>
        <w:t>UE is in RRC_IDLE/INACTIVE state, this step is skipped and the configuration to the target U2N Relay UE is performed in Step 1</w:t>
      </w:r>
      <w:r w:rsidR="00AD5B0F">
        <w:rPr>
          <w:lang w:val="en-US"/>
        </w:rPr>
        <w:t>5</w:t>
      </w:r>
      <w:r w:rsidR="006F6C45" w:rsidRPr="008118AE">
        <w:rPr>
          <w:lang w:val="en-US"/>
        </w:rPr>
        <w:t>.</w:t>
      </w:r>
    </w:p>
    <w:p w14:paraId="776C3B01" w14:textId="61483EBA" w:rsidR="00FB39D5" w:rsidRPr="008118AE" w:rsidRDefault="00FB39D5" w:rsidP="00FB39D5">
      <w:pPr>
        <w:pStyle w:val="B1"/>
      </w:pPr>
      <w:r>
        <w:t>6.</w:t>
      </w:r>
      <w:r>
        <w:tab/>
        <w:t xml:space="preserve">The target </w:t>
      </w:r>
      <w:r w:rsidRPr="008118AE">
        <w:t xml:space="preserve">gNB-CU sends the UE CONTEXT SETUP REQUEST message for the U2N Remote UE to the target gNB-DU, which contains the path switch configuration at least. </w:t>
      </w:r>
    </w:p>
    <w:p w14:paraId="0E207E31" w14:textId="0E197C2D" w:rsidR="00FB39D5" w:rsidRPr="008118AE" w:rsidRDefault="00FB39D5" w:rsidP="00FB39D5">
      <w:pPr>
        <w:pStyle w:val="B1"/>
      </w:pPr>
      <w:r>
        <w:t>7.</w:t>
      </w:r>
      <w:r>
        <w:tab/>
        <w:t xml:space="preserve">The target </w:t>
      </w:r>
      <w:r w:rsidRPr="008118AE">
        <w:t xml:space="preserve">gNB-DU responds with the UE CONTEXT SETUP RESPONSE message to </w:t>
      </w:r>
      <w:r>
        <w:t xml:space="preserve">the target </w:t>
      </w:r>
      <w:r w:rsidRPr="008118AE">
        <w:t xml:space="preserve">gNB-CU. </w:t>
      </w:r>
    </w:p>
    <w:p w14:paraId="42D11746" w14:textId="4F4BD14C" w:rsidR="006F6C45" w:rsidRDefault="00AD5B0F" w:rsidP="006F6C45">
      <w:pPr>
        <w:pStyle w:val="B1"/>
      </w:pPr>
      <w:r>
        <w:t>8.</w:t>
      </w:r>
      <w:r>
        <w:tab/>
      </w:r>
      <w:r w:rsidRPr="00B8401F">
        <w:t>The target gNB-CU responds the source gNB-CU with an HANDOVER REQUEST ACKNOWLEDGE message</w:t>
      </w:r>
      <w:r>
        <w:t xml:space="preserve"> </w:t>
      </w:r>
      <w:r w:rsidRPr="008118AE">
        <w:t xml:space="preserve">by including 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p>
    <w:p w14:paraId="6364F49B" w14:textId="3D2FDBF4" w:rsidR="00AD5B0F" w:rsidRPr="008118AE" w:rsidRDefault="00AD5B0F" w:rsidP="00AD5B0F">
      <w:pPr>
        <w:pStyle w:val="B1"/>
      </w:pPr>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p>
    <w:p w14:paraId="3E71B17D" w14:textId="7015E95E" w:rsidR="00AD5B0F" w:rsidRPr="008118AE" w:rsidRDefault="00AD5B0F" w:rsidP="00AD5B0F">
      <w:pPr>
        <w:pStyle w:val="B1"/>
      </w:pPr>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p>
    <w:p w14:paraId="2AB2E3F9" w14:textId="13A6B12A" w:rsidR="00AD5B0F" w:rsidRDefault="00AD5B0F" w:rsidP="00AD5B0F">
      <w:pPr>
        <w:pStyle w:val="B1"/>
      </w:pPr>
      <w:r>
        <w:t>11.</w:t>
      </w:r>
      <w:r>
        <w:tab/>
      </w:r>
      <w:r w:rsidRPr="008118AE">
        <w:t xml:space="preserve">The source gNB-DU sends the UE CONTEXT MODIFICATION RESPONSE message to the </w:t>
      </w:r>
      <w:r>
        <w:t xml:space="preserve">source </w:t>
      </w:r>
      <w:r w:rsidRPr="008118AE">
        <w:t>gNB-CU.</w:t>
      </w:r>
    </w:p>
    <w:p w14:paraId="4CDD9425" w14:textId="44F4AE87" w:rsidR="0003700B" w:rsidRPr="00B8401F" w:rsidRDefault="0003700B" w:rsidP="0003700B">
      <w:pPr>
        <w:pStyle w:val="B1"/>
      </w:pPr>
      <w:r>
        <w:t>12</w:t>
      </w:r>
      <w:r w:rsidRPr="00B8401F">
        <w:t>.</w:t>
      </w:r>
      <w:r w:rsidRPr="00B8401F">
        <w:tab/>
        <w:t>The source gNB-CU sends an SN STATUS TRANSFER message to the target gNB-CU.</w:t>
      </w:r>
    </w:p>
    <w:p w14:paraId="51CF3A2B" w14:textId="2640B7C0" w:rsidR="0003700B" w:rsidRPr="0003700B" w:rsidRDefault="0003700B" w:rsidP="0003700B">
      <w:pPr>
        <w:pStyle w:val="B1"/>
      </w:pPr>
      <w:r>
        <w:t>13</w:t>
      </w:r>
      <w:r w:rsidRPr="00B8401F">
        <w:t>.</w:t>
      </w:r>
      <w:r w:rsidRPr="00B8401F">
        <w:tab/>
        <w:t>Data Forwarding may be performed from the source gNB-CU to the target gNB-CU.</w:t>
      </w:r>
    </w:p>
    <w:p w14:paraId="521942C7" w14:textId="6B0A7BDB" w:rsidR="0003700B" w:rsidRPr="008118AE" w:rsidRDefault="0003700B" w:rsidP="0003700B">
      <w:pPr>
        <w:pStyle w:val="B1"/>
      </w:pPr>
      <w:r>
        <w:t>14.</w:t>
      </w:r>
      <w:r>
        <w:tab/>
      </w:r>
      <w:r w:rsidRPr="008118AE">
        <w:t>The U2N Remote UE establishes PC5 connection with target U2N Relay UE.</w:t>
      </w:r>
    </w:p>
    <w:p w14:paraId="2E239E91" w14:textId="506F1D98" w:rsidR="0003700B" w:rsidRPr="008118AE" w:rsidRDefault="0003700B" w:rsidP="0003700B">
      <w:pPr>
        <w:pStyle w:val="B1"/>
      </w:pPr>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p>
    <w:p w14:paraId="1F12B118" w14:textId="70162D41" w:rsidR="0003700B" w:rsidRDefault="0003700B" w:rsidP="0003700B">
      <w:pPr>
        <w:pStyle w:val="B1"/>
      </w:pPr>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p>
    <w:p w14:paraId="7C5C6B0A" w14:textId="217031CA" w:rsidR="0003700B" w:rsidRPr="0003700B" w:rsidRDefault="0003700B" w:rsidP="0003700B">
      <w:pPr>
        <w:pStyle w:val="B1"/>
      </w:pPr>
      <w:r w:rsidRPr="00B8401F">
        <w:t>1</w:t>
      </w:r>
      <w:r>
        <w:t>7</w:t>
      </w:r>
      <w:r w:rsidRPr="00B8401F">
        <w:t>.</w:t>
      </w:r>
      <w:r w:rsidRPr="00B8401F">
        <w:tab/>
        <w:t xml:space="preserve">Path Switch procedure is performed to update the DL TNL address information for the NG-U towards the core network. </w:t>
      </w:r>
    </w:p>
    <w:p w14:paraId="2B209959" w14:textId="5B5E4ED5" w:rsidR="0003700B" w:rsidRPr="008118AE" w:rsidRDefault="0003700B" w:rsidP="0003700B">
      <w:pPr>
        <w:pStyle w:val="B1"/>
      </w:pPr>
      <w:r>
        <w:t>18.</w:t>
      </w:r>
      <w:r>
        <w:tab/>
      </w:r>
      <w:r w:rsidRPr="008118AE">
        <w:t>The</w:t>
      </w:r>
      <w:r>
        <w:t xml:space="preserve"> target</w:t>
      </w:r>
      <w:r w:rsidRPr="008118AE">
        <w:t xml:space="preserve"> gNB-CU </w:t>
      </w:r>
      <w:r w:rsidRPr="00B8401F">
        <w:t>sends an UE CONTEXT RELEASE message to the source gNB-CU</w:t>
      </w:r>
      <w:r w:rsidRPr="008118AE">
        <w:t>.</w:t>
      </w:r>
    </w:p>
    <w:p w14:paraId="1CA7A494" w14:textId="232C0CAA" w:rsidR="0003700B" w:rsidRPr="008118AE" w:rsidRDefault="0003700B" w:rsidP="0003700B">
      <w:pPr>
        <w:pStyle w:val="B1"/>
      </w:pPr>
      <w:r>
        <w:t>19.</w:t>
      </w:r>
      <w:r>
        <w:tab/>
      </w:r>
      <w:r w:rsidR="00010BD3" w:rsidRPr="00B8401F">
        <w:t xml:space="preserve">F1 UE </w:t>
      </w:r>
      <w:r w:rsidR="00010BD3">
        <w:t>C</w:t>
      </w:r>
      <w:r w:rsidR="00010BD3" w:rsidRPr="00B8401F">
        <w:t xml:space="preserve">ontext </w:t>
      </w:r>
      <w:r w:rsidR="00010BD3">
        <w:t>R</w:t>
      </w:r>
      <w:r w:rsidR="00010BD3" w:rsidRPr="00B8401F">
        <w:t>elease procedure is performed to release the UE context in the source gNB-DU</w:t>
      </w:r>
      <w:r w:rsidRPr="008118AE">
        <w:t>.</w:t>
      </w:r>
    </w:p>
    <w:p w14:paraId="2AA92BA6" w14:textId="77777777" w:rsidR="00AD5B0F" w:rsidRDefault="00AD5B0F" w:rsidP="006F6C45">
      <w:pPr>
        <w:pStyle w:val="B1"/>
      </w:pPr>
    </w:p>
    <w:p w14:paraId="6A98118F" w14:textId="22D2D237" w:rsidR="00010BD3" w:rsidRPr="00AD5B0F" w:rsidRDefault="00010BD3" w:rsidP="0063307A">
      <w:pPr>
        <w:pStyle w:val="B1"/>
        <w:ind w:left="0" w:firstLine="0"/>
      </w:pPr>
      <w:r>
        <w:rPr>
          <w:b/>
          <w:lang w:eastAsia="ko-KR"/>
        </w:rPr>
        <w:t xml:space="preserve">Proposal 10: </w:t>
      </w:r>
      <w:r w:rsidR="00362625">
        <w:rPr>
          <w:b/>
          <w:lang w:eastAsia="ko-KR"/>
        </w:rPr>
        <w:t xml:space="preserve">It is proposed to agree the overall procedure in Figure 3 as a baseline to support </w:t>
      </w:r>
      <w:r w:rsidR="00362625" w:rsidRPr="00362625">
        <w:rPr>
          <w:b/>
          <w:lang w:eastAsia="ko-KR"/>
        </w:rPr>
        <w:t>switching to indirect path</w:t>
      </w:r>
      <w:r w:rsidR="00362625">
        <w:rPr>
          <w:b/>
          <w:lang w:eastAsia="ko-KR"/>
        </w:rPr>
        <w:t xml:space="preserve"> in Rel-18.</w:t>
      </w: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04A5895D"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C50653">
        <w:rPr>
          <w:rFonts w:eastAsia="맑은 고딕" w:hint="eastAsia"/>
          <w:lang w:eastAsia="ko-KR"/>
        </w:rPr>
        <w:t xml:space="preserve">we </w:t>
      </w:r>
      <w:r w:rsidRPr="00C50653">
        <w:rPr>
          <w:rFonts w:eastAsia="맑은 고딕"/>
          <w:lang w:eastAsia="ko-KR"/>
        </w:rPr>
        <w:t xml:space="preserve">focused on </w:t>
      </w:r>
      <w:r w:rsidRPr="00A405B2">
        <w:rPr>
          <w:rFonts w:eastAsia="맑은 고딕"/>
          <w:lang w:eastAsia="ko-KR"/>
        </w:rPr>
        <w:t xml:space="preserve">the </w:t>
      </w:r>
      <w:r>
        <w:rPr>
          <w:lang w:eastAsia="ko-KR"/>
        </w:rPr>
        <w:t>Rel-18 U2N service continuity enhancement</w:t>
      </w:r>
      <w:r w:rsidRPr="00A405B2">
        <w:rPr>
          <w:rFonts w:eastAsia="맑은 고딕"/>
          <w:lang w:eastAsia="ko-KR"/>
        </w:rPr>
        <w:t xml:space="preserve"> and </w:t>
      </w:r>
      <w:r w:rsidRPr="00A405B2">
        <w:rPr>
          <w:rFonts w:eastAsia="맑은 고딕" w:hint="eastAsia"/>
          <w:lang w:eastAsia="ko-KR"/>
        </w:rPr>
        <w:t>provide</w:t>
      </w:r>
      <w:r w:rsidRPr="00A405B2">
        <w:rPr>
          <w:rFonts w:eastAsia="맑은 고딕"/>
          <w:lang w:eastAsia="ko-KR"/>
        </w:rPr>
        <w:t>d</w:t>
      </w:r>
      <w:r w:rsidRPr="00A405B2">
        <w:rPr>
          <w:rFonts w:eastAsia="맑은 고딕" w:hint="eastAsia"/>
          <w:lang w:eastAsia="ko-KR"/>
        </w:rPr>
        <w:t xml:space="preserve"> our view on </w:t>
      </w:r>
      <w:r w:rsidRPr="00A405B2">
        <w:rPr>
          <w:rFonts w:eastAsia="맑은 고딕"/>
          <w:lang w:eastAsia="ko-KR"/>
        </w:rPr>
        <w:t>it</w:t>
      </w:r>
      <w:r w:rsidRPr="00A405B2">
        <w:rPr>
          <w:rFonts w:eastAsia="맑은 고딕" w:hint="eastAsia"/>
          <w:lang w:eastAsia="ko-KR"/>
        </w:rPr>
        <w:t>. T</w:t>
      </w:r>
      <w:r w:rsidRPr="00A405B2">
        <w:rPr>
          <w:rFonts w:eastAsia="맑은 고딕"/>
          <w:lang w:eastAsia="ko-KR"/>
        </w:rPr>
        <w:t>h</w:t>
      </w:r>
      <w:r w:rsidRPr="00A405B2">
        <w:rPr>
          <w:rFonts w:eastAsia="맑은 고딕" w:hint="eastAsia"/>
          <w:lang w:eastAsia="ko-KR"/>
        </w:rPr>
        <w:t>e following proposal</w:t>
      </w:r>
      <w:r w:rsidRPr="00A405B2">
        <w:rPr>
          <w:rFonts w:eastAsia="맑은 고딕"/>
          <w:lang w:eastAsia="ko-KR"/>
        </w:rPr>
        <w:t>s</w:t>
      </w:r>
      <w:r>
        <w:rPr>
          <w:rFonts w:eastAsia="맑은 고딕"/>
          <w:lang w:eastAsia="ko-KR"/>
        </w:rPr>
        <w:t xml:space="preserve"> are</w:t>
      </w:r>
      <w:r w:rsidRPr="00A405B2">
        <w:rPr>
          <w:rFonts w:eastAsia="맑은 고딕" w:hint="eastAsia"/>
          <w:lang w:eastAsia="ko-KR"/>
        </w:rPr>
        <w:t xml:space="preserve"> kindly suggested to RAN3</w:t>
      </w:r>
      <w:r w:rsidRPr="00A405B2">
        <w:rPr>
          <w:rFonts w:eastAsia="맑은 고딕"/>
          <w:lang w:eastAsia="ko-KR"/>
        </w:rPr>
        <w:t>:</w:t>
      </w:r>
    </w:p>
    <w:p w14:paraId="7FFA8A36" w14:textId="77777777" w:rsidR="00362625" w:rsidRDefault="00362625" w:rsidP="00362625">
      <w:pPr>
        <w:rPr>
          <w:b/>
          <w:lang w:eastAsia="ko-KR"/>
        </w:rPr>
      </w:pPr>
      <w:r w:rsidRPr="00950BFA">
        <w:rPr>
          <w:b/>
          <w:lang w:eastAsia="ko-KR"/>
        </w:rPr>
        <w:t xml:space="preserve">Proposal </w:t>
      </w:r>
      <w:r>
        <w:rPr>
          <w:b/>
          <w:lang w:eastAsia="ko-KR"/>
        </w:rPr>
        <w:t>1</w:t>
      </w:r>
      <w:r w:rsidRPr="00950BFA">
        <w:rPr>
          <w:b/>
          <w:lang w:eastAsia="ko-KR"/>
        </w:rPr>
        <w:t xml:space="preserve">: </w:t>
      </w:r>
      <w:r w:rsidRPr="00DE415B">
        <w:rPr>
          <w:b/>
          <w:lang w:eastAsia="ko-KR"/>
        </w:rPr>
        <w:t xml:space="preserve">The existing Uu mobility and U2N related procedures can be </w:t>
      </w:r>
      <w:r>
        <w:rPr>
          <w:b/>
          <w:lang w:eastAsia="ko-KR"/>
        </w:rPr>
        <w:t>considered</w:t>
      </w:r>
      <w:r w:rsidRPr="00DE415B">
        <w:rPr>
          <w:b/>
          <w:lang w:eastAsia="ko-KR"/>
        </w:rPr>
        <w:t xml:space="preserve"> as a baseline</w:t>
      </w:r>
      <w:r>
        <w:rPr>
          <w:b/>
          <w:lang w:eastAsia="ko-KR"/>
        </w:rPr>
        <w:t xml:space="preserve"> for s</w:t>
      </w:r>
      <w:r w:rsidRPr="008E72E3">
        <w:rPr>
          <w:b/>
          <w:lang w:eastAsia="ko-KR"/>
        </w:rPr>
        <w:t>ervice continuity enhancements for L2 UE-to-network relay</w:t>
      </w:r>
      <w:r w:rsidRPr="00DE415B">
        <w:rPr>
          <w:b/>
          <w:lang w:eastAsia="ko-KR"/>
        </w:rPr>
        <w:t>.</w:t>
      </w:r>
      <w:r>
        <w:rPr>
          <w:b/>
          <w:lang w:eastAsia="ko-KR"/>
        </w:rPr>
        <w:t xml:space="preserve"> </w:t>
      </w:r>
    </w:p>
    <w:p w14:paraId="49952CA2" w14:textId="77777777" w:rsidR="00362625" w:rsidRDefault="00362625" w:rsidP="00362625">
      <w:pPr>
        <w:rPr>
          <w:b/>
          <w:lang w:eastAsia="ko-KR"/>
        </w:rPr>
      </w:pPr>
      <w:r>
        <w:rPr>
          <w:b/>
          <w:lang w:eastAsia="ko-KR"/>
        </w:rPr>
        <w:t xml:space="preserve">Proposal 2: It is the source cell/gNB that makes decision on </w:t>
      </w:r>
      <w:r w:rsidRPr="008E72E3">
        <w:rPr>
          <w:b/>
          <w:lang w:eastAsia="ko-KR"/>
        </w:rPr>
        <w:t>direct/indirect path switching</w:t>
      </w:r>
      <w:r>
        <w:rPr>
          <w:b/>
          <w:lang w:eastAsia="ko-KR"/>
        </w:rPr>
        <w:t>.</w:t>
      </w:r>
    </w:p>
    <w:p w14:paraId="0528B30F" w14:textId="77777777" w:rsidR="00362625" w:rsidRDefault="00362625" w:rsidP="00362625">
      <w:pPr>
        <w:rPr>
          <w:b/>
          <w:lang w:eastAsia="ko-KR"/>
        </w:rPr>
      </w:pPr>
      <w:r>
        <w:rPr>
          <w:rFonts w:hint="eastAsia"/>
          <w:b/>
          <w:lang w:eastAsia="ko-KR"/>
        </w:rPr>
        <w:t xml:space="preserve">Proposal </w:t>
      </w:r>
      <w:r>
        <w:rPr>
          <w:b/>
          <w:lang w:eastAsia="ko-KR"/>
        </w:rPr>
        <w:t>3</w:t>
      </w:r>
      <w:r>
        <w:rPr>
          <w:rFonts w:hint="eastAsia"/>
          <w:b/>
          <w:lang w:eastAsia="ko-KR"/>
        </w:rPr>
        <w:t xml:space="preserve">: </w:t>
      </w:r>
      <w:r>
        <w:rPr>
          <w:b/>
          <w:lang w:eastAsia="ko-KR"/>
        </w:rPr>
        <w:t xml:space="preserve">RAN3 should wait for the RAN2 progress on </w:t>
      </w:r>
      <w:r>
        <w:rPr>
          <w:rFonts w:hint="eastAsia"/>
          <w:b/>
          <w:lang w:eastAsia="ko-KR"/>
        </w:rPr>
        <w:t xml:space="preserve">whether the existing relay measurement events are sufficient to support </w:t>
      </w:r>
      <w:r>
        <w:rPr>
          <w:b/>
          <w:lang w:eastAsia="ko-KR"/>
        </w:rPr>
        <w:t>indirect/indirect path switching.</w:t>
      </w:r>
    </w:p>
    <w:p w14:paraId="4156E177" w14:textId="77777777" w:rsidR="00362625" w:rsidRPr="00933485" w:rsidRDefault="00362625" w:rsidP="00362625">
      <w:pPr>
        <w:jc w:val="both"/>
        <w:rPr>
          <w:b/>
          <w:lang w:eastAsia="ko-KR"/>
        </w:rPr>
      </w:pPr>
      <w:r w:rsidRPr="00933485">
        <w:rPr>
          <w:rFonts w:hint="eastAsia"/>
          <w:b/>
          <w:lang w:eastAsia="ko-KR"/>
        </w:rPr>
        <w:t xml:space="preserve">Proposal </w:t>
      </w:r>
      <w:r>
        <w:rPr>
          <w:b/>
          <w:lang w:eastAsia="ko-KR"/>
        </w:rPr>
        <w:t>4</w:t>
      </w:r>
      <w:r w:rsidRPr="00933485">
        <w:rPr>
          <w:rFonts w:hint="eastAsia"/>
          <w:b/>
          <w:lang w:eastAsia="ko-KR"/>
        </w:rPr>
        <w:t>: For direct/indirect-to-indirect HO, it is the source gNB that determines the target relay UE.</w:t>
      </w:r>
    </w:p>
    <w:p w14:paraId="3D146BB2" w14:textId="77777777" w:rsidR="00362625" w:rsidRPr="00933485" w:rsidRDefault="00362625" w:rsidP="00362625">
      <w:pPr>
        <w:jc w:val="both"/>
        <w:rPr>
          <w:b/>
          <w:lang w:eastAsia="ko-KR"/>
        </w:rPr>
      </w:pPr>
      <w:r w:rsidRPr="00933485">
        <w:rPr>
          <w:rFonts w:hint="eastAsia"/>
          <w:b/>
          <w:lang w:eastAsia="ko-KR"/>
        </w:rPr>
        <w:t xml:space="preserve">Proposal </w:t>
      </w:r>
      <w:r>
        <w:rPr>
          <w:b/>
          <w:lang w:eastAsia="ko-KR"/>
        </w:rPr>
        <w:t>5</w:t>
      </w:r>
      <w:r w:rsidRPr="00933485">
        <w:rPr>
          <w:rFonts w:hint="eastAsia"/>
          <w:b/>
          <w:lang w:eastAsia="ko-KR"/>
        </w:rPr>
        <w:t xml:space="preserve">: For direct/indirect-to-indirect HO, the source gNB informs the target gNB about information on </w:t>
      </w:r>
      <w:r>
        <w:rPr>
          <w:b/>
          <w:lang w:eastAsia="ko-KR"/>
        </w:rPr>
        <w:t xml:space="preserve">the </w:t>
      </w:r>
      <w:r w:rsidRPr="00933485">
        <w:rPr>
          <w:rFonts w:hint="eastAsia"/>
          <w:b/>
          <w:lang w:eastAsia="ko-KR"/>
        </w:rPr>
        <w:t xml:space="preserve">target Relay UE in XnAP </w:t>
      </w:r>
      <w:r>
        <w:rPr>
          <w:b/>
          <w:lang w:eastAsia="ko-KR"/>
        </w:rPr>
        <w:t>HANDOVER</w:t>
      </w:r>
      <w:r w:rsidRPr="00933485">
        <w:rPr>
          <w:rFonts w:hint="eastAsia"/>
          <w:b/>
          <w:lang w:eastAsia="ko-KR"/>
        </w:rPr>
        <w:t xml:space="preserve"> </w:t>
      </w:r>
      <w:r>
        <w:rPr>
          <w:b/>
          <w:lang w:eastAsia="ko-KR"/>
        </w:rPr>
        <w:t>REQUEST</w:t>
      </w:r>
      <w:r w:rsidRPr="00933485">
        <w:rPr>
          <w:rFonts w:hint="eastAsia"/>
          <w:b/>
          <w:lang w:eastAsia="ko-KR"/>
        </w:rPr>
        <w:t xml:space="preserve"> message (ex, L2 U2N Relay UE's source L2 ID, serving cell ID)</w:t>
      </w:r>
      <w:r>
        <w:rPr>
          <w:b/>
          <w:lang w:eastAsia="ko-KR"/>
        </w:rPr>
        <w:t>.</w:t>
      </w:r>
    </w:p>
    <w:p w14:paraId="7B953EDF" w14:textId="77777777" w:rsidR="00FE4C95" w:rsidRDefault="00FE4C95" w:rsidP="00FE4C95">
      <w:pPr>
        <w:rPr>
          <w:b/>
          <w:lang w:eastAsia="ko-KR"/>
        </w:rPr>
      </w:pPr>
      <w:r w:rsidRPr="006943B1">
        <w:rPr>
          <w:rFonts w:hint="eastAsia"/>
          <w:b/>
          <w:lang w:eastAsia="ko-KR"/>
        </w:rPr>
        <w:t xml:space="preserve">Proposal </w:t>
      </w:r>
      <w:r>
        <w:rPr>
          <w:b/>
          <w:lang w:eastAsia="ko-KR"/>
        </w:rPr>
        <w:t>6</w:t>
      </w:r>
      <w:r w:rsidRPr="006943B1">
        <w:rPr>
          <w:rFonts w:hint="eastAsia"/>
          <w:b/>
          <w:lang w:eastAsia="ko-KR"/>
        </w:rPr>
        <w:t>: Discuss whether the target gNB determine</w:t>
      </w:r>
      <w:r>
        <w:rPr>
          <w:b/>
          <w:lang w:eastAsia="ko-KR"/>
        </w:rPr>
        <w:t>s</w:t>
      </w:r>
      <w:r w:rsidRPr="006943B1">
        <w:rPr>
          <w:rFonts w:hint="eastAsia"/>
          <w:b/>
          <w:lang w:eastAsia="ko-KR"/>
        </w:rPr>
        <w:t xml:space="preserve"> target path type (i.e. direct or indirect</w:t>
      </w:r>
      <w:r>
        <w:rPr>
          <w:b/>
          <w:lang w:eastAsia="ko-KR"/>
        </w:rPr>
        <w:t xml:space="preserve"> </w:t>
      </w:r>
      <w:r w:rsidRPr="00FE4C95">
        <w:rPr>
          <w:b/>
          <w:lang w:eastAsia="ko-KR"/>
        </w:rPr>
        <w:t>path with the target gNB</w:t>
      </w:r>
      <w:r w:rsidRPr="006943B1">
        <w:rPr>
          <w:rFonts w:hint="eastAsia"/>
          <w:b/>
          <w:lang w:eastAsia="ko-KR"/>
        </w:rPr>
        <w:t>).</w:t>
      </w:r>
    </w:p>
    <w:p w14:paraId="5659D6F0" w14:textId="13033CD7" w:rsidR="00362625" w:rsidRDefault="00362625" w:rsidP="00362625">
      <w:pPr>
        <w:rPr>
          <w:b/>
          <w:lang w:eastAsia="ko-KR"/>
        </w:rPr>
      </w:pPr>
      <w:r w:rsidRPr="006943B1">
        <w:rPr>
          <w:rFonts w:hint="eastAsia"/>
          <w:b/>
          <w:lang w:eastAsia="ko-KR"/>
        </w:rPr>
        <w:t xml:space="preserve">Proposal </w:t>
      </w:r>
      <w:r>
        <w:rPr>
          <w:b/>
          <w:lang w:eastAsia="ko-KR"/>
        </w:rPr>
        <w:t>6</w:t>
      </w:r>
      <w:r w:rsidR="00FE4C95">
        <w:rPr>
          <w:b/>
          <w:lang w:eastAsia="ko-KR"/>
        </w:rPr>
        <w:t>a</w:t>
      </w:r>
      <w:r w:rsidRPr="006943B1">
        <w:rPr>
          <w:rFonts w:hint="eastAsia"/>
          <w:b/>
          <w:lang w:eastAsia="ko-KR"/>
        </w:rPr>
        <w:t>: Discuss whether the source gNB can inform target gNB about relay UE measurement results.</w:t>
      </w:r>
    </w:p>
    <w:p w14:paraId="1DA83845" w14:textId="59836EC1" w:rsidR="00362625" w:rsidRDefault="00362625" w:rsidP="00362625">
      <w:pPr>
        <w:rPr>
          <w:b/>
          <w:lang w:eastAsia="ko-KR"/>
        </w:rPr>
      </w:pPr>
      <w:r>
        <w:rPr>
          <w:b/>
          <w:lang w:eastAsia="ko-KR"/>
        </w:rPr>
        <w:t xml:space="preserve">Proposal 7: </w:t>
      </w:r>
      <w:r w:rsidRPr="00E208C6">
        <w:rPr>
          <w:b/>
          <w:lang w:eastAsia="ko-KR"/>
        </w:rPr>
        <w:t>Deprioritize Rel-16/17 mobility enhancement based U2N service continuity</w:t>
      </w:r>
      <w:r>
        <w:rPr>
          <w:b/>
          <w:lang w:eastAsia="ko-KR"/>
        </w:rPr>
        <w:t>.</w:t>
      </w:r>
    </w:p>
    <w:p w14:paraId="16F2DD71" w14:textId="77777777" w:rsidR="00362625" w:rsidRDefault="00362625" w:rsidP="00362625">
      <w:pPr>
        <w:rPr>
          <w:b/>
          <w:lang w:eastAsia="ko-KR"/>
        </w:rPr>
      </w:pPr>
      <w:r>
        <w:rPr>
          <w:b/>
          <w:lang w:eastAsia="ko-KR"/>
        </w:rPr>
        <w:t>Proposal 8: Path switching from direct path with MR-DC to indirect is supported.</w:t>
      </w:r>
    </w:p>
    <w:p w14:paraId="7E25F0FE" w14:textId="77777777" w:rsidR="00362625" w:rsidRPr="00FB24CE" w:rsidRDefault="00362625" w:rsidP="00362625">
      <w:pPr>
        <w:rPr>
          <w:lang w:eastAsia="ko-KR"/>
        </w:rPr>
      </w:pPr>
      <w:r>
        <w:rPr>
          <w:b/>
          <w:lang w:eastAsia="ko-KR"/>
        </w:rPr>
        <w:t>Proposal 9: Path switching from indirect to direct path with MR-DC is not supported.</w:t>
      </w:r>
    </w:p>
    <w:p w14:paraId="703958FE" w14:textId="77777777" w:rsidR="00362625" w:rsidRPr="002C4459" w:rsidRDefault="00362625" w:rsidP="00362625">
      <w:pPr>
        <w:pStyle w:val="B1"/>
        <w:ind w:left="0" w:firstLine="0"/>
      </w:pPr>
      <w:r>
        <w:rPr>
          <w:b/>
          <w:lang w:eastAsia="ko-KR"/>
        </w:rPr>
        <w:t xml:space="preserve">Proposal 10: It is proposed to agree the overall procedure in Figure 3 as a baseline to support </w:t>
      </w:r>
      <w:r w:rsidRPr="00362625">
        <w:rPr>
          <w:b/>
          <w:lang w:eastAsia="ko-KR"/>
        </w:rPr>
        <w:t>switching to indirect path</w:t>
      </w:r>
      <w:r>
        <w:rPr>
          <w:b/>
          <w:lang w:eastAsia="ko-KR"/>
        </w:rPr>
        <w:t xml:space="preserve"> in Rel-18.</w:t>
      </w:r>
    </w:p>
    <w:p w14:paraId="762BC817" w14:textId="77777777" w:rsidR="00FD5F3D" w:rsidRPr="00DA54D7" w:rsidRDefault="00FD5F3D"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9853486" w14:textId="42BA94B2" w:rsidR="00362625" w:rsidRPr="00A405B2" w:rsidRDefault="00362625" w:rsidP="00362625">
      <w:pPr>
        <w:numPr>
          <w:ilvl w:val="0"/>
          <w:numId w:val="19"/>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Revised WID on NR sidelink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56245B51" w14:textId="0D6F6094" w:rsidR="00362625" w:rsidRPr="0063307A" w:rsidRDefault="00362625">
      <w:pPr>
        <w:numPr>
          <w:ilvl w:val="0"/>
          <w:numId w:val="19"/>
        </w:numPr>
        <w:overflowPunct w:val="0"/>
        <w:autoSpaceDE w:val="0"/>
        <w:autoSpaceDN w:val="0"/>
        <w:adjustRightInd w:val="0"/>
        <w:textAlignment w:val="baseline"/>
        <w:rPr>
          <w:lang w:eastAsia="ko-KR"/>
        </w:rPr>
      </w:pPr>
      <w:r w:rsidRPr="00362625">
        <w:rPr>
          <w:rFonts w:eastAsia="맑은 고딕"/>
          <w:lang w:eastAsia="ko-KR"/>
        </w:rPr>
        <w:t>TS 38.300, “NR; NR and NG-RAN Overall Description; Stage 2,” v17.1.0.</w:t>
      </w:r>
    </w:p>
    <w:p w14:paraId="7DF5AFF3" w14:textId="0AE756B8" w:rsidR="003F4145" w:rsidRPr="00362625" w:rsidRDefault="00362625" w:rsidP="0063307A">
      <w:pPr>
        <w:numPr>
          <w:ilvl w:val="0"/>
          <w:numId w:val="19"/>
        </w:numPr>
        <w:overflowPunct w:val="0"/>
        <w:autoSpaceDE w:val="0"/>
        <w:autoSpaceDN w:val="0"/>
        <w:adjustRightInd w:val="0"/>
        <w:textAlignment w:val="baseline"/>
        <w:rPr>
          <w:rFonts w:eastAsia="MS Mincho"/>
        </w:rPr>
      </w:pPr>
      <w:r w:rsidRPr="00362625">
        <w:rPr>
          <w:rFonts w:eastAsia="맑은 고딕"/>
          <w:lang w:eastAsia="ko-KR"/>
        </w:rPr>
        <w:t>TS 38.401, “NG-RAN; Architecture description,” v17.1.0.</w:t>
      </w:r>
    </w:p>
    <w:sectPr w:rsidR="003F4145" w:rsidRPr="00362625"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8B570" w14:textId="77777777" w:rsidR="00D977F1" w:rsidRDefault="00D977F1">
      <w:pPr>
        <w:pStyle w:val="1"/>
      </w:pPr>
      <w:r>
        <w:separator/>
      </w:r>
    </w:p>
  </w:endnote>
  <w:endnote w:type="continuationSeparator" w:id="0">
    <w:p w14:paraId="668B558F" w14:textId="77777777" w:rsidR="00D977F1" w:rsidRDefault="00D977F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F5999">
      <w:rPr>
        <w:rStyle w:val="af1"/>
      </w:rPr>
      <w:t>1</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84521" w14:textId="77777777" w:rsidR="00D977F1" w:rsidRDefault="00D977F1">
      <w:pPr>
        <w:pStyle w:val="1"/>
      </w:pPr>
      <w:r>
        <w:separator/>
      </w:r>
    </w:p>
  </w:footnote>
  <w:footnote w:type="continuationSeparator" w:id="0">
    <w:p w14:paraId="03F850EB" w14:textId="77777777" w:rsidR="00D977F1" w:rsidRDefault="00D977F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8"/>
  </w:num>
  <w:num w:numId="5">
    <w:abstractNumId w:val="11"/>
  </w:num>
  <w:num w:numId="6">
    <w:abstractNumId w:val="17"/>
  </w:num>
  <w:num w:numId="7">
    <w:abstractNumId w:val="8"/>
  </w:num>
  <w:num w:numId="8">
    <w:abstractNumId w:val="13"/>
  </w:num>
  <w:num w:numId="9">
    <w:abstractNumId w:val="15"/>
  </w:num>
  <w:num w:numId="10">
    <w:abstractNumId w:val="3"/>
  </w:num>
  <w:num w:numId="11">
    <w:abstractNumId w:val="14"/>
  </w:num>
  <w:num w:numId="12">
    <w:abstractNumId w:val="16"/>
  </w:num>
  <w:num w:numId="13">
    <w:abstractNumId w:val="12"/>
  </w:num>
  <w:num w:numId="14">
    <w:abstractNumId w:val="1"/>
  </w:num>
  <w:num w:numId="15">
    <w:abstractNumId w:val="2"/>
  </w:num>
  <w:num w:numId="16">
    <w:abstractNumId w:val="4"/>
  </w:num>
  <w:num w:numId="17">
    <w:abstractNumId w:val="5"/>
  </w:num>
  <w:num w:numId="18">
    <w:abstractNumId w:val="7"/>
  </w:num>
  <w:num w:numId="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2A70"/>
    <w:rsid w:val="002338D8"/>
    <w:rsid w:val="00233CED"/>
    <w:rsid w:val="00233F0E"/>
    <w:rsid w:val="00233F52"/>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1AFA"/>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640D"/>
    <w:rsid w:val="005B71AD"/>
    <w:rsid w:val="005B77F4"/>
    <w:rsid w:val="005B7902"/>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43B1"/>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4A39"/>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6A1"/>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9BC"/>
    <w:rsid w:val="00A56CBA"/>
    <w:rsid w:val="00A5737D"/>
    <w:rsid w:val="00A57A04"/>
    <w:rsid w:val="00A57E77"/>
    <w:rsid w:val="00A604D5"/>
    <w:rsid w:val="00A608A8"/>
    <w:rsid w:val="00A6132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CD0"/>
    <w:rsid w:val="00CA484E"/>
    <w:rsid w:val="00CA4A5A"/>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BD5"/>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4FF2"/>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uiPriority w:val="9"/>
    <w:qFormat/>
    <w:pPr>
      <w:spacing w:before="120"/>
      <w:outlineLvl w:val="2"/>
    </w:pPr>
    <w:rPr>
      <w:sz w:val="28"/>
    </w:rPr>
  </w:style>
  <w:style w:type="paragraph" w:styleId="4">
    <w:name w:val="heading 4"/>
    <w:aliases w:val="h4"/>
    <w:basedOn w:val="3"/>
    <w:next w:val="a"/>
    <w:uiPriority w:val="9"/>
    <w:qFormat/>
    <w:pPr>
      <w:ind w:left="1418" w:hanging="1418"/>
      <w:outlineLvl w:val="3"/>
    </w:pPr>
    <w:rPr>
      <w:sz w:val="24"/>
    </w:rPr>
  </w:style>
  <w:style w:type="paragraph" w:styleId="5">
    <w:name w:val="heading 5"/>
    <w:aliases w:val="h5,Heading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D727A-3C22-4431-9A2F-6A7EC4C90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48</TotalTime>
  <Pages>7</Pages>
  <Words>2855</Words>
  <Characters>16279</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7</cp:revision>
  <cp:lastPrinted>2014-08-09T03:01:00Z</cp:lastPrinted>
  <dcterms:created xsi:type="dcterms:W3CDTF">2022-08-09T04:20:00Z</dcterms:created>
  <dcterms:modified xsi:type="dcterms:W3CDTF">2022-08-09T07:18:00Z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