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E3C6" w14:textId="18D50366" w:rsidR="00E44BED" w:rsidRPr="000665EA" w:rsidRDefault="00E44BED" w:rsidP="00E44BED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bookmarkStart w:id="1" w:name="_Hlk70966980"/>
      <w:r w:rsidRPr="000665EA">
        <w:rPr>
          <w:rFonts w:cs="Arial"/>
          <w:bCs/>
          <w:sz w:val="24"/>
          <w:szCs w:val="24"/>
        </w:rPr>
        <w:t>3GPP TSG-RAN WG3 Meeting #11</w:t>
      </w:r>
      <w:r w:rsidR="007346B4">
        <w:rPr>
          <w:rFonts w:cs="Arial"/>
          <w:bCs/>
          <w:sz w:val="24"/>
          <w:szCs w:val="24"/>
        </w:rPr>
        <w:t>7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  <w:t>R3-2</w:t>
      </w:r>
      <w:r>
        <w:rPr>
          <w:rFonts w:cs="Arial"/>
          <w:bCs/>
          <w:sz w:val="24"/>
          <w:szCs w:val="24"/>
        </w:rPr>
        <w:t>2</w:t>
      </w:r>
      <w:r w:rsidR="00AF10F0">
        <w:rPr>
          <w:rFonts w:cs="Arial"/>
          <w:bCs/>
          <w:sz w:val="24"/>
          <w:szCs w:val="24"/>
        </w:rPr>
        <w:t>4515</w:t>
      </w:r>
    </w:p>
    <w:bookmarkEnd w:id="0"/>
    <w:p w14:paraId="5B6EE35E" w14:textId="3174B7AF" w:rsidR="00E44BED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Online</w:t>
      </w:r>
      <w:r w:rsidRPr="000665EA">
        <w:rPr>
          <w:rFonts w:eastAsia="MS Mincho" w:cs="Arial"/>
          <w:sz w:val="24"/>
          <w:szCs w:val="24"/>
        </w:rPr>
        <w:t xml:space="preserve">, </w:t>
      </w:r>
      <w:r w:rsidR="007346B4">
        <w:rPr>
          <w:rFonts w:eastAsia="MS Mincho" w:cs="Arial"/>
          <w:sz w:val="24"/>
          <w:szCs w:val="24"/>
        </w:rPr>
        <w:t>15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</w:t>
      </w:r>
      <w:r w:rsidR="007346B4">
        <w:rPr>
          <w:rFonts w:eastAsia="MS Mincho" w:cs="Arial"/>
          <w:sz w:val="24"/>
          <w:szCs w:val="24"/>
        </w:rPr>
        <w:t>24</w:t>
      </w:r>
      <w:r w:rsidR="007346B4" w:rsidRPr="007346B4">
        <w:rPr>
          <w:rFonts w:eastAsia="MS Mincho" w:cs="Arial"/>
          <w:sz w:val="24"/>
          <w:szCs w:val="24"/>
          <w:vertAlign w:val="superscript"/>
        </w:rPr>
        <w:t>th</w:t>
      </w:r>
      <w:r w:rsidR="007346B4">
        <w:rPr>
          <w:rFonts w:eastAsia="MS Mincho" w:cs="Arial"/>
          <w:sz w:val="24"/>
          <w:szCs w:val="24"/>
        </w:rPr>
        <w:t xml:space="preserve"> August</w:t>
      </w:r>
      <w:r w:rsidRPr="000665EA">
        <w:rPr>
          <w:rFonts w:eastAsia="MS Mincho" w:cs="Arial"/>
          <w:sz w:val="24"/>
          <w:szCs w:val="24"/>
        </w:rPr>
        <w:t xml:space="preserve"> 202</w:t>
      </w:r>
      <w:r>
        <w:rPr>
          <w:rFonts w:eastAsia="MS Mincho" w:cs="Arial"/>
          <w:sz w:val="24"/>
          <w:szCs w:val="24"/>
        </w:rPr>
        <w:t>2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1"/>
    <w:p w14:paraId="79533B9D" w14:textId="4B219BA8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047E97">
        <w:t>9.2.8</w:t>
      </w:r>
    </w:p>
    <w:p w14:paraId="0922DEB7" w14:textId="3F6AC3FE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  <w:r w:rsidR="00B9579F">
        <w:t>, Lenovo, ZTE</w:t>
      </w:r>
    </w:p>
    <w:p w14:paraId="19C6BC85" w14:textId="2E6DEAFB" w:rsidR="00E44BED" w:rsidRPr="00B50379" w:rsidRDefault="00E44BED" w:rsidP="00E44BE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A46AE">
        <w:t xml:space="preserve">Handling interaction between </w:t>
      </w:r>
      <w:r w:rsidR="00C46398">
        <w:t xml:space="preserve">CPC cancel and </w:t>
      </w:r>
      <w:r w:rsidR="005E2B92">
        <w:t>SN</w:t>
      </w:r>
      <w:r w:rsidR="00C46398">
        <w:t xml:space="preserve"> release</w:t>
      </w:r>
    </w:p>
    <w:p w14:paraId="783AE9F8" w14:textId="77777777" w:rsidR="00E44BED" w:rsidRDefault="00E44BED" w:rsidP="00E44BED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72437526" w14:textId="77777777" w:rsidR="00E90E49" w:rsidRPr="009F463A" w:rsidRDefault="00230D18" w:rsidP="00CE0424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5FC384DD" w14:textId="4722A8F2" w:rsidR="00C074AA" w:rsidRPr="00A176D5" w:rsidRDefault="00C074AA" w:rsidP="003237EC">
      <w:pPr>
        <w:rPr>
          <w:bCs/>
        </w:rPr>
      </w:pPr>
      <w:r>
        <w:rPr>
          <w:bCs/>
        </w:rPr>
        <w:t>In Rel-1</w:t>
      </w:r>
      <w:r w:rsidR="004F796D">
        <w:rPr>
          <w:bCs/>
        </w:rPr>
        <w:t>6, CPC has been introduced in case of SN-initiated intra-node</w:t>
      </w:r>
      <w:r w:rsidR="005E3A6B">
        <w:rPr>
          <w:bCs/>
        </w:rPr>
        <w:t xml:space="preserve"> case</w:t>
      </w:r>
      <w:r w:rsidR="004F796D">
        <w:rPr>
          <w:bCs/>
        </w:rPr>
        <w:t>. In Rel-17, the cases of CPC have been extended to SN-initiated inter-node CPC and MN-initiated inter-node CPC. However, the how to cancel CPC when SN is released is not discussed.</w:t>
      </w:r>
    </w:p>
    <w:p w14:paraId="5A441BB6" w14:textId="5C4DEBD4" w:rsidR="00FA34BF" w:rsidRPr="00A176D5" w:rsidRDefault="00FA42BC" w:rsidP="000C2946">
      <w:pPr>
        <w:rPr>
          <w:bCs/>
        </w:rPr>
      </w:pPr>
      <w:r w:rsidRPr="00A176D5">
        <w:rPr>
          <w:bCs/>
        </w:rPr>
        <w:t>In this paper,</w:t>
      </w:r>
      <w:r w:rsidR="00EA7C82" w:rsidRPr="00A176D5">
        <w:rPr>
          <w:bCs/>
        </w:rPr>
        <w:t xml:space="preserve"> we would </w:t>
      </w:r>
      <w:r w:rsidR="004F796D">
        <w:rPr>
          <w:bCs/>
        </w:rPr>
        <w:t xml:space="preserve">give analysis on the handling and provide the corresponding </w:t>
      </w:r>
      <w:r w:rsidR="003A3D95">
        <w:rPr>
          <w:bCs/>
        </w:rPr>
        <w:t xml:space="preserve">specification </w:t>
      </w:r>
      <w:r w:rsidR="004F796D">
        <w:rPr>
          <w:bCs/>
        </w:rPr>
        <w:t>changes.</w:t>
      </w:r>
    </w:p>
    <w:p w14:paraId="02C771A7" w14:textId="7305BD6E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55D7DC19" w14:textId="07335587" w:rsidR="004F796D" w:rsidRPr="004F796D" w:rsidRDefault="004F796D" w:rsidP="004F796D">
      <w:pPr>
        <w:rPr>
          <w:bCs/>
        </w:rPr>
      </w:pPr>
      <w:r>
        <w:rPr>
          <w:bCs/>
        </w:rPr>
        <w:t>Considering the interaction between SN release and CPC cancel, there could be various combinations</w:t>
      </w:r>
      <w:r w:rsidRPr="004F796D">
        <w:rPr>
          <w:bCs/>
        </w:rPr>
        <w:t>.</w:t>
      </w:r>
      <w:r>
        <w:rPr>
          <w:bCs/>
        </w:rPr>
        <w:t xml:space="preserve"> Details are given below.</w:t>
      </w:r>
    </w:p>
    <w:p w14:paraId="4A814886" w14:textId="28573690" w:rsidR="003C6BA8" w:rsidRPr="003C6BA8" w:rsidRDefault="001C4D33" w:rsidP="001C4D33">
      <w:pPr>
        <w:rPr>
          <w:b/>
          <w:u w:val="single"/>
        </w:rPr>
      </w:pPr>
      <w:r w:rsidRPr="000F6316">
        <w:rPr>
          <w:b/>
          <w:u w:val="single"/>
        </w:rPr>
        <w:t xml:space="preserve">Case 1: </w:t>
      </w:r>
      <w:r w:rsidR="003C6BA8" w:rsidRPr="003C6BA8">
        <w:rPr>
          <w:b/>
          <w:u w:val="single"/>
        </w:rPr>
        <w:t>MN-initiated CPC followe</w:t>
      </w:r>
      <w:r w:rsidR="003C6BA8" w:rsidRPr="000F6316">
        <w:rPr>
          <w:b/>
          <w:u w:val="single"/>
        </w:rPr>
        <w:t>d</w:t>
      </w:r>
      <w:r w:rsidR="003C6BA8" w:rsidRPr="003C6BA8">
        <w:rPr>
          <w:b/>
          <w:u w:val="single"/>
        </w:rPr>
        <w:t xml:space="preserve"> by an MN-initiated S-SN release</w:t>
      </w:r>
    </w:p>
    <w:p w14:paraId="008DD59D" w14:textId="34D5020A" w:rsidR="00844028" w:rsidRDefault="009A1202" w:rsidP="0099022F">
      <w:pPr>
        <w:rPr>
          <w:rFonts w:ascii="Arial" w:hAnsi="Arial" w:cs="Arial"/>
        </w:rPr>
      </w:pPr>
      <w:r w:rsidRPr="001F055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458E47" wp14:editId="287EE169">
                <wp:simplePos x="0" y="0"/>
                <wp:positionH relativeFrom="column">
                  <wp:posOffset>462851</wp:posOffset>
                </wp:positionH>
                <wp:positionV relativeFrom="paragraph">
                  <wp:posOffset>35697</wp:posOffset>
                </wp:positionV>
                <wp:extent cx="5305411" cy="3339457"/>
                <wp:effectExtent l="0" t="0" r="0" b="33020"/>
                <wp:wrapNone/>
                <wp:docPr id="20" name="Group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6F14F7-4A9A-4A8A-8B60-9F8C3736821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5411" cy="3339457"/>
                          <a:chOff x="0" y="0"/>
                          <a:chExt cx="5305411" cy="3339457"/>
                        </a:xfrm>
                      </wpg:grpSpPr>
                      <wps:wsp>
                        <wps:cNvPr id="2" name="Straight Connector 2">
                          <a:extLst>
                            <a:ext uri="{FF2B5EF4-FFF2-40B4-BE49-F238E27FC236}">
                              <a16:creationId xmlns:a16="http://schemas.microsoft.com/office/drawing/2014/main" id="{1565CE57-EDE7-4297-9DE9-82A0DF3193F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625726" y="222361"/>
                            <a:ext cx="0" cy="3055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>
                          <a:extLst>
                            <a:ext uri="{FF2B5EF4-FFF2-40B4-BE49-F238E27FC236}">
                              <a16:creationId xmlns:a16="http://schemas.microsoft.com/office/drawing/2014/main" id="{865CC0B0-25B9-4C18-899A-8D36EB16B4C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096991" y="222361"/>
                            <a:ext cx="0" cy="3055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>
                          <a:extLst>
                            <a:ext uri="{FF2B5EF4-FFF2-40B4-BE49-F238E27FC236}">
                              <a16:creationId xmlns:a16="http://schemas.microsoft.com/office/drawing/2014/main" id="{F333DB68-CBAA-44FE-BA63-999F38BB029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568255" y="222361"/>
                            <a:ext cx="0" cy="311709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>
                          <a:extLst>
                            <a:ext uri="{FF2B5EF4-FFF2-40B4-BE49-F238E27FC236}">
                              <a16:creationId xmlns:a16="http://schemas.microsoft.com/office/drawing/2014/main" id="{E6A7E216-A75D-49DE-86F3-5A7FD1A5C98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039519" y="222360"/>
                            <a:ext cx="0" cy="31170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Box 8">
                          <a:extLst>
                            <a:ext uri="{FF2B5EF4-FFF2-40B4-BE49-F238E27FC236}">
                              <a16:creationId xmlns:a16="http://schemas.microsoft.com/office/drawing/2014/main" id="{D012FE6B-3463-47DC-8BBC-48ED40DC17D1}"/>
                            </a:ext>
                          </a:extLst>
                        </wps:cNvPr>
                        <wps:cNvSpPr txBox="1"/>
                        <wps:spPr>
                          <a:xfrm>
                            <a:off x="464376" y="0"/>
                            <a:ext cx="326390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87C9C6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" name="TextBox 9">
                          <a:extLst>
                            <a:ext uri="{FF2B5EF4-FFF2-40B4-BE49-F238E27FC236}">
                              <a16:creationId xmlns:a16="http://schemas.microsoft.com/office/drawing/2014/main" id="{AEE19F1C-6BB4-41EB-AA8D-257D8A13AED3}"/>
                            </a:ext>
                          </a:extLst>
                        </wps:cNvPr>
                        <wps:cNvSpPr txBox="1"/>
                        <wps:spPr>
                          <a:xfrm>
                            <a:off x="1914013" y="0"/>
                            <a:ext cx="374015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547FFB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MN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TextBox 10">
                          <a:extLst>
                            <a:ext uri="{FF2B5EF4-FFF2-40B4-BE49-F238E27FC236}">
                              <a16:creationId xmlns:a16="http://schemas.microsoft.com/office/drawing/2014/main" id="{6F4DC374-9D62-45C5-96E0-5006613529AE}"/>
                            </a:ext>
                          </a:extLst>
                        </wps:cNvPr>
                        <wps:cNvSpPr txBox="1"/>
                        <wps:spPr>
                          <a:xfrm>
                            <a:off x="3363649" y="0"/>
                            <a:ext cx="421005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BE8BDD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S-SN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TextBox 11">
                          <a:extLst>
                            <a:ext uri="{FF2B5EF4-FFF2-40B4-BE49-F238E27FC236}">
                              <a16:creationId xmlns:a16="http://schemas.microsoft.com/office/drawing/2014/main" id="{517F9127-B685-4D80-8888-2B8B01776AF8}"/>
                            </a:ext>
                          </a:extLst>
                        </wps:cNvPr>
                        <wps:cNvSpPr txBox="1"/>
                        <wps:spPr>
                          <a:xfrm>
                            <a:off x="4813286" y="0"/>
                            <a:ext cx="492125" cy="360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08624C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TC-SN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" name="Straight Arrow Connector 10">
                          <a:extLst>
                            <a:ext uri="{FF2B5EF4-FFF2-40B4-BE49-F238E27FC236}">
                              <a16:creationId xmlns:a16="http://schemas.microsoft.com/office/drawing/2014/main" id="{E9FC11A1-F610-426E-840C-E5BED3A00B20}"/>
                            </a:ext>
                          </a:extLst>
                        </wps:cNvPr>
                        <wps:cNvCnPr/>
                        <wps:spPr>
                          <a:xfrm>
                            <a:off x="2096991" y="506775"/>
                            <a:ext cx="294252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>
                          <a:extLst>
                            <a:ext uri="{FF2B5EF4-FFF2-40B4-BE49-F238E27FC236}">
                              <a16:creationId xmlns:a16="http://schemas.microsoft.com/office/drawing/2014/main" id="{0FE9EAA4-F6BB-4C68-98FB-90AC20A7830F}"/>
                            </a:ext>
                          </a:extLst>
                        </wps:cNvPr>
                        <wps:cNvCnPr/>
                        <wps:spPr>
                          <a:xfrm flipH="1">
                            <a:off x="2096991" y="713622"/>
                            <a:ext cx="294252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Box 16">
                          <a:extLst>
                            <a:ext uri="{FF2B5EF4-FFF2-40B4-BE49-F238E27FC236}">
                              <a16:creationId xmlns:a16="http://schemas.microsoft.com/office/drawing/2014/main" id="{EBE6079B-887B-446B-A91E-0AD009939C30}"/>
                            </a:ext>
                          </a:extLst>
                        </wps:cNvPr>
                        <wps:cNvSpPr txBox="1"/>
                        <wps:spPr>
                          <a:xfrm>
                            <a:off x="2291997" y="294007"/>
                            <a:ext cx="113728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AFBC3F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" name="Straight Arrow Connector 13">
                          <a:extLst>
                            <a:ext uri="{FF2B5EF4-FFF2-40B4-BE49-F238E27FC236}">
                              <a16:creationId xmlns:a16="http://schemas.microsoft.com/office/drawing/2014/main" id="{B03B9051-D40A-4D02-8523-00CFB033935C}"/>
                            </a:ext>
                          </a:extLst>
                        </wps:cNvPr>
                        <wps:cNvCnPr/>
                        <wps:spPr>
                          <a:xfrm flipH="1">
                            <a:off x="625726" y="842901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>
                          <a:extLst>
                            <a:ext uri="{FF2B5EF4-FFF2-40B4-BE49-F238E27FC236}">
                              <a16:creationId xmlns:a16="http://schemas.microsoft.com/office/drawing/2014/main" id="{8D84B46C-2B58-4C21-8BBC-374EF3156203}"/>
                            </a:ext>
                          </a:extLst>
                        </wps:cNvPr>
                        <wps:cNvCnPr/>
                        <wps:spPr>
                          <a:xfrm>
                            <a:off x="625726" y="1075604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: Rounded Corners 15">
                          <a:extLst>
                            <a:ext uri="{FF2B5EF4-FFF2-40B4-BE49-F238E27FC236}">
                              <a16:creationId xmlns:a16="http://schemas.microsoft.com/office/drawing/2014/main" id="{A9ECCBC5-70B7-4991-A3CB-8A3A5D96512D}"/>
                            </a:ext>
                          </a:extLst>
                        </wps:cNvPr>
                        <wps:cNvSpPr/>
                        <wps:spPr>
                          <a:xfrm>
                            <a:off x="0" y="1222211"/>
                            <a:ext cx="1251455" cy="4468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D5B766" w14:textId="77777777" w:rsidR="001F0550" w:rsidRDefault="001F0550" w:rsidP="001F055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>UE is configured with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Straight Arrow Connector 16">
                          <a:extLst>
                            <a:ext uri="{FF2B5EF4-FFF2-40B4-BE49-F238E27FC236}">
                              <a16:creationId xmlns:a16="http://schemas.microsoft.com/office/drawing/2014/main" id="{0FE55285-9A33-4C8B-B387-C99628760455}"/>
                            </a:ext>
                          </a:extLst>
                        </wps:cNvPr>
                        <wps:cNvCnPr/>
                        <wps:spPr>
                          <a:xfrm>
                            <a:off x="2096991" y="1389211"/>
                            <a:ext cx="149046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Box 25">
                          <a:extLst>
                            <a:ext uri="{FF2B5EF4-FFF2-40B4-BE49-F238E27FC236}">
                              <a16:creationId xmlns:a16="http://schemas.microsoft.com/office/drawing/2014/main" id="{C80901CA-51E9-4D9F-BA9C-33F5501B1F30}"/>
                            </a:ext>
                          </a:extLst>
                        </wps:cNvPr>
                        <wps:cNvSpPr txBox="1"/>
                        <wps:spPr>
                          <a:xfrm>
                            <a:off x="2236232" y="1161640"/>
                            <a:ext cx="109855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E976DC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Release 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8" name="Straight Arrow Connector 18">
                          <a:extLst>
                            <a:ext uri="{FF2B5EF4-FFF2-40B4-BE49-F238E27FC236}">
                              <a16:creationId xmlns:a16="http://schemas.microsoft.com/office/drawing/2014/main" id="{236CF015-F8EF-471C-82C2-9F8419896A67}"/>
                            </a:ext>
                          </a:extLst>
                        </wps:cNvPr>
                        <wps:cNvCnPr/>
                        <wps:spPr>
                          <a:xfrm flipH="1">
                            <a:off x="2096991" y="1633680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>
                          <a:extLst>
                            <a:ext uri="{FF2B5EF4-FFF2-40B4-BE49-F238E27FC236}">
                              <a16:creationId xmlns:a16="http://schemas.microsoft.com/office/drawing/2014/main" id="{2C566AFC-15C6-4EC4-AE82-7E519490B102}"/>
                            </a:ext>
                          </a:extLst>
                        </wps:cNvPr>
                        <wps:cNvCnPr/>
                        <wps:spPr>
                          <a:xfrm flipH="1">
                            <a:off x="635620" y="1932033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>
                          <a:extLst>
                            <a:ext uri="{FF2B5EF4-FFF2-40B4-BE49-F238E27FC236}">
                              <a16:creationId xmlns:a16="http://schemas.microsoft.com/office/drawing/2014/main" id="{9229F0A9-5EBB-4700-8E01-2F3D077FAB84}"/>
                            </a:ext>
                          </a:extLst>
                        </wps:cNvPr>
                        <wps:cNvCnPr/>
                        <wps:spPr>
                          <a:xfrm>
                            <a:off x="635620" y="2163375"/>
                            <a:ext cx="147126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Box 30">
                          <a:extLst>
                            <a:ext uri="{FF2B5EF4-FFF2-40B4-BE49-F238E27FC236}">
                              <a16:creationId xmlns:a16="http://schemas.microsoft.com/office/drawing/2014/main" id="{6244641F-2D2F-404D-8521-A74D9BD2D05E}"/>
                            </a:ext>
                          </a:extLst>
                        </wps:cNvPr>
                        <wps:cNvSpPr txBox="1"/>
                        <wps:spPr>
                          <a:xfrm>
                            <a:off x="2233266" y="1438136"/>
                            <a:ext cx="207391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818F3D" w14:textId="77777777" w:rsidR="001F0550" w:rsidRP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F05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(release MR-DC)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" name="Rectangle: Rounded Corners 23">
                          <a:extLst>
                            <a:ext uri="{FF2B5EF4-FFF2-40B4-BE49-F238E27FC236}">
                              <a16:creationId xmlns:a16="http://schemas.microsoft.com/office/drawing/2014/main" id="{3452F992-A49F-4958-9745-0E49412C5549}"/>
                            </a:ext>
                          </a:extLst>
                        </wps:cNvPr>
                        <wps:cNvSpPr/>
                        <wps:spPr>
                          <a:xfrm>
                            <a:off x="34681" y="2385342"/>
                            <a:ext cx="1251455" cy="35681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6115A3" w14:textId="77777777" w:rsidR="001F0550" w:rsidRDefault="001F0550" w:rsidP="001F0550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24"/>
                                  <w:szCs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lang w:val="sv-SE"/>
                                </w:rPr>
                                <w:t>No DC, no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Straight Arrow Connector 24">
                          <a:extLst>
                            <a:ext uri="{FF2B5EF4-FFF2-40B4-BE49-F238E27FC236}">
                              <a16:creationId xmlns:a16="http://schemas.microsoft.com/office/drawing/2014/main" id="{BCC91518-A637-4730-9AE6-22ACCC259CE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089415" y="2489341"/>
                            <a:ext cx="29501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Box 33">
                          <a:extLst>
                            <a:ext uri="{FF2B5EF4-FFF2-40B4-BE49-F238E27FC236}">
                              <a16:creationId xmlns:a16="http://schemas.microsoft.com/office/drawing/2014/main" id="{980A8101-2689-4AD5-BBCE-9261C30AE2A1}"/>
                            </a:ext>
                          </a:extLst>
                        </wps:cNvPr>
                        <wps:cNvSpPr txBox="1"/>
                        <wps:spPr>
                          <a:xfrm>
                            <a:off x="2844651" y="2296018"/>
                            <a:ext cx="1650365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FF6F" w14:textId="77777777" w:rsidR="001F0550" w:rsidRP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F05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6" name="Straight Arrow Connector 26">
                          <a:extLst>
                            <a:ext uri="{FF2B5EF4-FFF2-40B4-BE49-F238E27FC236}">
                              <a16:creationId xmlns:a16="http://schemas.microsoft.com/office/drawing/2014/main" id="{AE0C369A-A28D-488B-BA51-1E32415399C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089415" y="2733810"/>
                            <a:ext cx="29501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TextBox 35">
                          <a:extLst>
                            <a:ext uri="{FF2B5EF4-FFF2-40B4-BE49-F238E27FC236}">
                              <a16:creationId xmlns:a16="http://schemas.microsoft.com/office/drawing/2014/main" id="{EB3D1D97-8DAB-49E9-875D-6C55B64ED5F9}"/>
                            </a:ext>
                          </a:extLst>
                        </wps:cNvPr>
                        <wps:cNvSpPr txBox="1"/>
                        <wps:spPr>
                          <a:xfrm>
                            <a:off x="2757077" y="2524478"/>
                            <a:ext cx="184277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5F0A7D" w14:textId="77777777" w:rsidR="001F0550" w:rsidRP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1F0550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8" name="Rectangle: Rounded Corners 28">
                          <a:extLst>
                            <a:ext uri="{FF2B5EF4-FFF2-40B4-BE49-F238E27FC236}">
                              <a16:creationId xmlns:a16="http://schemas.microsoft.com/office/drawing/2014/main" id="{8EA42502-2D2F-4A1B-BD82-4E4091785782}"/>
                            </a:ext>
                          </a:extLst>
                        </wps:cNvPr>
                        <wps:cNvSpPr/>
                        <wps:spPr>
                          <a:xfrm>
                            <a:off x="1928332" y="2292213"/>
                            <a:ext cx="3329768" cy="60272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TextBox 36">
                          <a:extLst>
                            <a:ext uri="{FF2B5EF4-FFF2-40B4-BE49-F238E27FC236}">
                              <a16:creationId xmlns:a16="http://schemas.microsoft.com/office/drawing/2014/main" id="{845044DD-327E-4BF0-8D33-8BC2B3B02AF1}"/>
                            </a:ext>
                          </a:extLst>
                        </wps:cNvPr>
                        <wps:cNvSpPr txBox="1"/>
                        <wps:spPr>
                          <a:xfrm>
                            <a:off x="2298965" y="520012"/>
                            <a:ext cx="132969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2203A0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0" name="TextBox 37">
                          <a:extLst>
                            <a:ext uri="{FF2B5EF4-FFF2-40B4-BE49-F238E27FC236}">
                              <a16:creationId xmlns:a16="http://schemas.microsoft.com/office/drawing/2014/main" id="{AB178EAB-AD5B-4DE5-961C-2C8199E96205}"/>
                            </a:ext>
                          </a:extLst>
                        </wps:cNvPr>
                        <wps:cNvSpPr txBox="1"/>
                        <wps:spPr>
                          <a:xfrm>
                            <a:off x="696775" y="611954"/>
                            <a:ext cx="110998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B92F75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TextBox 40">
                          <a:extLst>
                            <a:ext uri="{FF2B5EF4-FFF2-40B4-BE49-F238E27FC236}">
                              <a16:creationId xmlns:a16="http://schemas.microsoft.com/office/drawing/2014/main" id="{B007DC87-DABF-4F84-B693-993E3BD3C83E}"/>
                            </a:ext>
                          </a:extLst>
                        </wps:cNvPr>
                        <wps:cNvSpPr txBox="1"/>
                        <wps:spPr>
                          <a:xfrm>
                            <a:off x="685700" y="847744"/>
                            <a:ext cx="156083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9A84B5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2" name="TextBox 41">
                          <a:extLst>
                            <a:ext uri="{FF2B5EF4-FFF2-40B4-BE49-F238E27FC236}">
                              <a16:creationId xmlns:a16="http://schemas.microsoft.com/office/drawing/2014/main" id="{E7E56132-5758-4E90-B000-A47D06918D02}"/>
                            </a:ext>
                          </a:extLst>
                        </wps:cNvPr>
                        <wps:cNvSpPr txBox="1"/>
                        <wps:spPr>
                          <a:xfrm>
                            <a:off x="687908" y="1687463"/>
                            <a:ext cx="110998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754327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TextBox 42">
                          <a:extLst>
                            <a:ext uri="{FF2B5EF4-FFF2-40B4-BE49-F238E27FC236}">
                              <a16:creationId xmlns:a16="http://schemas.microsoft.com/office/drawing/2014/main" id="{B6DFE334-44CB-4A2F-AA82-C9EBDD8E6ECE}"/>
                            </a:ext>
                          </a:extLst>
                        </wps:cNvPr>
                        <wps:cNvSpPr txBox="1"/>
                        <wps:spPr>
                          <a:xfrm>
                            <a:off x="670585" y="1963576"/>
                            <a:ext cx="1560830" cy="3454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B052BC" w14:textId="77777777" w:rsidR="001F0550" w:rsidRDefault="001F0550" w:rsidP="001F0550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458E47" id="Group 19" o:spid="_x0000_s1026" style="position:absolute;margin-left:36.45pt;margin-top:2.8pt;width:417.75pt;height:262.95pt;z-index:251659264" coordsize="53054,33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">
                <v:line id="Straight Connector 2" o:spid="_x0000_s1027" style="position:absolute;visibility:visible;mso-wrap-style:square" from="6257,2223" to="6257,32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" strokecolor="#4472c4 [3204]" strokeweight=".5pt">
                  <v:stroke joinstyle="miter"/>
                  <o:lock v:ext="edit" shapetype="f"/>
                </v:line>
                <v:line id="Straight Connector 3" o:spid="_x0000_s1028" style="position:absolute;visibility:visible;mso-wrap-style:square" from="20969,2223" to="20969,32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" strokecolor="#4472c4 [3204]" strokeweight=".5pt">
                  <v:stroke joinstyle="miter"/>
                  <o:lock v:ext="edit" shapetype="f"/>
                </v:line>
                <v:line id="Straight Connector 4" o:spid="_x0000_s1029" style="position:absolute;visibility:visible;mso-wrap-style:square" from="35682,2223" to="35682,33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qewwAAANoAAAAPAAAAZHJzL2Rvd25yZXYueG1sRI9Pa8JA&#10;FMTvBb/D8gRvZqMW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bqw6nsMAAADaAAAADwAA&#10;AAAAAAAAAAAAAAAHAgAAZHJzL2Rvd25yZXYueG1sUEsFBgAAAAADAAMAtwAAAPcCAAAAAA==&#10;" strokecolor="#4472c4 [3204]" strokeweight=".5pt">
                  <v:stroke joinstyle="miter"/>
                  <o:lock v:ext="edit" shapetype="f"/>
                </v:line>
                <v:line id="Straight Connector 5" o:spid="_x0000_s1030" style="position:absolute;visibility:visible;mso-wrap-style:square" from="50395,2223" to="50395,33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J8FwwAAANoAAAAPAAAAZHJzL2Rvd25yZXYueG1sRI9Pa8JA&#10;FMTvBb/D8gRvZqNS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AeCfBcMAAADaAAAADwAA&#10;AAAAAAAAAAAAAAAHAgAAZHJzL2Rvd25yZXYueG1sUEsFBgAAAAADAAMAtwAAAPcCAAAAAA==&#10;" strokecolor="#4472c4 [3204]" strokeweight=".5pt">
                  <v:stroke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4643;width:3264;height:3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" filled="f" stroked="f">
                  <v:textbox style="mso-fit-shape-to-text:t">
                    <w:txbxContent>
                      <w:p w14:paraId="3C87C9C6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Box 9" o:spid="_x0000_s1032" type="#_x0000_t202" style="position:absolute;left:19140;width:3740;height:3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<v:textbox style="mso-fit-shape-to-text:t">
                    <w:txbxContent>
                      <w:p w14:paraId="40547FFB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MN</w:t>
                        </w:r>
                      </w:p>
                    </w:txbxContent>
                  </v:textbox>
                </v:shape>
                <v:shape id="TextBox 10" o:spid="_x0000_s1033" type="#_x0000_t202" style="position:absolute;left:33636;width:4210;height:3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fit-shape-to-text:t">
                    <w:txbxContent>
                      <w:p w14:paraId="04BE8BDD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S-SN</w:t>
                        </w:r>
                      </w:p>
                    </w:txbxContent>
                  </v:textbox>
                </v:shape>
                <v:shape id="TextBox 11" o:spid="_x0000_s1034" type="#_x0000_t202" style="position:absolute;left:48132;width:4922;height:3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" filled="f" stroked="f">
                  <v:textbox style="mso-fit-shape-to-text:t">
                    <w:txbxContent>
                      <w:p w14:paraId="1D08624C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TC-SN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35" type="#_x0000_t32" style="position:absolute;left:20969;top:5067;width:294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" strokecolor="#4472c4 [3204]" strokeweight=".5pt">
                  <v:stroke endarrow="block" joinstyle="miter"/>
                </v:shape>
                <v:shape id="Straight Arrow Connector 11" o:spid="_x0000_s1036" type="#_x0000_t32" style="position:absolute;left:20969;top:7136;width:2942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" strokecolor="#4472c4 [3204]" strokeweight=".5pt">
                  <v:stroke endarrow="block" joinstyle="miter"/>
                </v:shape>
                <v:shape id="TextBox 16" o:spid="_x0000_s1037" type="#_x0000_t202" style="position:absolute;left:22919;top:2940;width:11373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" filled="f" stroked="f">
                  <v:textbox style="mso-fit-shape-to-text:t">
                    <w:txbxContent>
                      <w:p w14:paraId="65AFBC3F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</w:t>
                        </w:r>
                      </w:p>
                    </w:txbxContent>
                  </v:textbox>
                </v:shape>
                <v:shape id="Straight Arrow Connector 13" o:spid="_x0000_s1038" type="#_x0000_t32" style="position:absolute;left:6257;top:8429;width:1471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14" o:spid="_x0000_s1039" type="#_x0000_t32" style="position:absolute;left:6257;top:10756;width:147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" strokecolor="#4472c4 [3204]" strokeweight=".5pt">
                  <v:stroke endarrow="block" joinstyle="miter"/>
                </v:shape>
                <v:roundrect id="Rectangle: Rounded Corners 15" o:spid="_x0000_s1040" style="position:absolute;top:12222;width:12514;height:44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" fillcolor="#4472c4 [3204]" strokecolor="#1f3763 [1604]" strokeweight="1pt">
                  <v:stroke joinstyle="miter"/>
                  <v:textbox>
                    <w:txbxContent>
                      <w:p w14:paraId="21D5B766" w14:textId="77777777" w:rsidR="001F0550" w:rsidRDefault="001F0550" w:rsidP="001F0550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>UE is configured with CPC</w:t>
                        </w:r>
                      </w:p>
                    </w:txbxContent>
                  </v:textbox>
                </v:roundrect>
                <v:shape id="Straight Arrow Connector 16" o:spid="_x0000_s1041" type="#_x0000_t32" style="position:absolute;left:20969;top:13892;width:149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" strokecolor="#4472c4 [3204]" strokeweight=".5pt">
                  <v:stroke endarrow="block" joinstyle="miter"/>
                </v:shape>
                <v:shape id="TextBox 25" o:spid="_x0000_s1042" type="#_x0000_t202" style="position:absolute;left:22362;top:11616;width:10985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14:paraId="1EE976DC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Release Request</w:t>
                        </w:r>
                      </w:p>
                    </w:txbxContent>
                  </v:textbox>
                </v:shape>
                <v:shape id="Straight Arrow Connector 18" o:spid="_x0000_s1043" type="#_x0000_t32" style="position:absolute;left:20969;top:16336;width:1471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19" o:spid="_x0000_s1044" type="#_x0000_t32" style="position:absolute;left:6356;top:19320;width:1471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21" o:spid="_x0000_s1045" type="#_x0000_t32" style="position:absolute;left:6356;top:21633;width:147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" strokecolor="#4472c4 [3204]" strokeweight=".5pt">
                  <v:stroke endarrow="block" joinstyle="miter"/>
                </v:shape>
                <v:shape id="TextBox 30" o:spid="_x0000_s1046" type="#_x0000_t202" style="position:absolute;left:22332;top:14381;width:20739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7D818F3D" w14:textId="77777777" w:rsidR="001F0550" w:rsidRP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1F05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(release MR-DC)</w:t>
                        </w:r>
                      </w:p>
                    </w:txbxContent>
                  </v:textbox>
                </v:shape>
                <v:roundrect id="Rectangle: Rounded Corners 23" o:spid="_x0000_s1047" style="position:absolute;left:346;top:23853;width:12515;height:35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" fillcolor="#4472c4 [3204]" strokecolor="#1f3763 [1604]" strokeweight="1pt">
                  <v:stroke joinstyle="miter"/>
                  <v:textbox>
                    <w:txbxContent>
                      <w:p w14:paraId="6E6115A3" w14:textId="77777777" w:rsidR="001F0550" w:rsidRDefault="001F0550" w:rsidP="001F0550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24"/>
                            <w:szCs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lang w:val="sv-SE"/>
                          </w:rPr>
                          <w:t>No DC, no CPC</w:t>
                        </w:r>
                      </w:p>
                    </w:txbxContent>
                  </v:textbox>
                </v:roundrect>
                <v:shape id="Straight Arrow Connector 24" o:spid="_x0000_s1048" type="#_x0000_t32" style="position:absolute;left:20894;top:24893;width:295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" strokecolor="#4472c4 [3204]" strokeweight=".5pt">
                  <v:stroke endarrow="block" joinstyle="miter"/>
                  <o:lock v:ext="edit" shapetype="f"/>
                </v:shape>
                <v:shape id="TextBox 33" o:spid="_x0000_s1049" type="#_x0000_t202" style="position:absolute;left:28446;top:22960;width:16504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" filled="f" stroked="f">
                  <v:textbox style="mso-fit-shape-to-text:t">
                    <w:txbxContent>
                      <w:p w14:paraId="1D87FF6F" w14:textId="77777777" w:rsidR="001F0550" w:rsidRP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1F05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(cancel CPC)</w:t>
                        </w:r>
                      </w:p>
                    </w:txbxContent>
                  </v:textbox>
                </v:shape>
                <v:shape id="Straight Arrow Connector 26" o:spid="_x0000_s1050" type="#_x0000_t32" style="position:absolute;left:20894;top:27338;width:2950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" strokecolor="#4472c4 [3204]" strokeweight=".5pt">
                  <v:stroke endarrow="block" joinstyle="miter"/>
                  <o:lock v:ext="edit" shapetype="f"/>
                </v:shape>
                <v:shape id="TextBox 35" o:spid="_x0000_s1051" type="#_x0000_t202" style="position:absolute;left:27570;top:25244;width:18428;height:34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14:paraId="055F0A7D" w14:textId="77777777" w:rsidR="001F0550" w:rsidRP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1F0550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(cancel CPC)</w:t>
                        </w:r>
                      </w:p>
                    </w:txbxContent>
                  </v:textbox>
                </v:shape>
                <v:roundrect id="Rectangle: Rounded Corners 28" o:spid="_x0000_s1052" style="position:absolute;left:19283;top:22922;width:33298;height:60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" filled="f" strokecolor="red" strokeweight="1pt">
                  <v:stroke joinstyle="miter"/>
                </v:roundrect>
                <v:shape id="TextBox 36" o:spid="_x0000_s1053" type="#_x0000_t202" style="position:absolute;left:22989;top:5200;width:13297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pn7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tI53D/En+AXN0AAAD//wMAUEsBAi0AFAAGAAgAAAAhANvh9svuAAAAhQEAABMAAAAAAAAAAAAA&#10;AAAAAAAAAFtDb250ZW50X1R5cGVzXS54bWxQSwECLQAUAAYACAAAACEAWvQsW78AAAAVAQAACwAA&#10;AAAAAAAAAAAAAAAfAQAAX3JlbHMvLnJlbHNQSwECLQAUAAYACAAAACEAXhaZ+8MAAADbAAAADwAA&#10;AAAAAAAAAAAAAAAHAgAAZHJzL2Rvd25yZXYueG1sUEsFBgAAAAADAAMAtwAAAPcCAAAAAA==&#10;" filled="f" stroked="f">
                  <v:textbox style="mso-fit-shape-to-text:t">
                    <w:txbxContent>
                      <w:p w14:paraId="2A2203A0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 Ack</w:t>
                        </w:r>
                      </w:p>
                    </w:txbxContent>
                  </v:textbox>
                </v:shape>
                <v:shape id="TextBox 37" o:spid="_x0000_s1054" type="#_x0000_t202" style="position:absolute;left:6967;top:6119;width:11100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<v:textbox style="mso-fit-shape-to-text:t">
                    <w:txbxContent>
                      <w:p w14:paraId="5AB92F75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Box 40" o:spid="_x0000_s1055" type="#_x0000_t202" style="position:absolute;left:6857;top:8477;width:15608;height:34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" filled="f" stroked="f">
                  <v:textbox style="mso-fit-shape-to-text:t">
                    <w:txbxContent>
                      <w:p w14:paraId="7B9A84B5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</w:p>
                    </w:txbxContent>
                  </v:textbox>
                </v:shape>
                <v:shape id="TextBox 41" o:spid="_x0000_s1056" type="#_x0000_t202" style="position:absolute;left:6879;top:16874;width:11099;height:34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14:paraId="07754327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Box 42" o:spid="_x0000_s1057" type="#_x0000_t202" style="position:absolute;left:6705;top:19635;width:15609;height:34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14:paraId="1DB052BC" w14:textId="77777777" w:rsidR="001F0550" w:rsidRDefault="001F0550" w:rsidP="001F0550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E4D4E2" w14:textId="73C7D8EF" w:rsidR="00844028" w:rsidRDefault="00844028" w:rsidP="0099022F">
      <w:pPr>
        <w:rPr>
          <w:rFonts w:ascii="Arial" w:hAnsi="Arial" w:cs="Arial"/>
        </w:rPr>
      </w:pPr>
    </w:p>
    <w:p w14:paraId="54DA4C2C" w14:textId="55A91DDB" w:rsidR="00844028" w:rsidRDefault="00844028" w:rsidP="0099022F">
      <w:pPr>
        <w:rPr>
          <w:rFonts w:ascii="Arial" w:hAnsi="Arial" w:cs="Arial"/>
        </w:rPr>
      </w:pPr>
    </w:p>
    <w:p w14:paraId="53EB4DA6" w14:textId="723B9FAB" w:rsidR="00844028" w:rsidRDefault="00844028" w:rsidP="0099022F">
      <w:pPr>
        <w:rPr>
          <w:rFonts w:ascii="Arial" w:hAnsi="Arial" w:cs="Arial"/>
        </w:rPr>
      </w:pPr>
    </w:p>
    <w:p w14:paraId="74695276" w14:textId="078D7613" w:rsidR="00844028" w:rsidRDefault="00844028" w:rsidP="0099022F">
      <w:pPr>
        <w:rPr>
          <w:rFonts w:ascii="Arial" w:hAnsi="Arial" w:cs="Arial"/>
        </w:rPr>
      </w:pPr>
    </w:p>
    <w:p w14:paraId="58F77E75" w14:textId="29BB3A41" w:rsidR="00844028" w:rsidRDefault="00844028" w:rsidP="009A1202">
      <w:pPr>
        <w:jc w:val="center"/>
        <w:rPr>
          <w:rFonts w:ascii="Arial" w:hAnsi="Arial" w:cs="Arial"/>
        </w:rPr>
      </w:pPr>
    </w:p>
    <w:p w14:paraId="0EB68ABC" w14:textId="0BF50DD7" w:rsidR="00844028" w:rsidRDefault="00844028" w:rsidP="0099022F">
      <w:pPr>
        <w:rPr>
          <w:rFonts w:ascii="Arial" w:hAnsi="Arial" w:cs="Arial"/>
        </w:rPr>
      </w:pPr>
    </w:p>
    <w:p w14:paraId="5320A5C7" w14:textId="2684B7BC" w:rsidR="00844028" w:rsidRDefault="00844028" w:rsidP="0099022F">
      <w:pPr>
        <w:rPr>
          <w:rFonts w:ascii="Arial" w:hAnsi="Arial" w:cs="Arial"/>
        </w:rPr>
      </w:pPr>
    </w:p>
    <w:p w14:paraId="4C89651D" w14:textId="4DF8DDC1" w:rsidR="00844028" w:rsidRDefault="00844028" w:rsidP="0099022F">
      <w:pPr>
        <w:rPr>
          <w:rFonts w:ascii="Arial" w:hAnsi="Arial" w:cs="Arial"/>
        </w:rPr>
      </w:pPr>
    </w:p>
    <w:p w14:paraId="5F60153F" w14:textId="041BED74" w:rsidR="00844028" w:rsidRDefault="00844028" w:rsidP="0099022F">
      <w:pPr>
        <w:rPr>
          <w:rFonts w:ascii="Arial" w:hAnsi="Arial" w:cs="Arial"/>
        </w:rPr>
      </w:pPr>
    </w:p>
    <w:p w14:paraId="3E712D45" w14:textId="16E27767" w:rsidR="00844028" w:rsidRDefault="00844028" w:rsidP="0099022F">
      <w:pPr>
        <w:rPr>
          <w:rFonts w:ascii="Arial" w:hAnsi="Arial" w:cs="Arial"/>
        </w:rPr>
      </w:pPr>
    </w:p>
    <w:p w14:paraId="090B5AE6" w14:textId="13AAF10A" w:rsidR="00844028" w:rsidRDefault="00844028" w:rsidP="0099022F">
      <w:pPr>
        <w:rPr>
          <w:rFonts w:ascii="Arial" w:hAnsi="Arial" w:cs="Arial"/>
        </w:rPr>
      </w:pPr>
    </w:p>
    <w:p w14:paraId="65BD0FAE" w14:textId="6ADA77D2" w:rsidR="00844028" w:rsidRDefault="00844028" w:rsidP="00C074AA">
      <w:pPr>
        <w:ind w:left="720"/>
        <w:rPr>
          <w:bCs/>
        </w:rPr>
      </w:pPr>
    </w:p>
    <w:p w14:paraId="5A33B284" w14:textId="581B4EAE" w:rsidR="001F0550" w:rsidRDefault="002440AA" w:rsidP="002440AA">
      <w:pPr>
        <w:ind w:left="720"/>
        <w:jc w:val="center"/>
        <w:rPr>
          <w:bCs/>
        </w:rPr>
      </w:pPr>
      <w:r>
        <w:rPr>
          <w:bCs/>
        </w:rPr>
        <w:t>Figure 1. Example signaling for MN-initiated CPC followed by an MN-initiated S-SN release</w:t>
      </w:r>
    </w:p>
    <w:p w14:paraId="4A097EE2" w14:textId="79AF92BB" w:rsidR="006077E4" w:rsidRPr="006077E4" w:rsidRDefault="009A1202" w:rsidP="006077E4">
      <w:pPr>
        <w:rPr>
          <w:bCs/>
        </w:rPr>
      </w:pPr>
      <w:r w:rsidRPr="006077E4">
        <w:rPr>
          <w:bCs/>
        </w:rPr>
        <w:t xml:space="preserve">In the above figure, it shows that </w:t>
      </w:r>
      <w:r w:rsidR="006077E4" w:rsidRPr="006077E4">
        <w:rPr>
          <w:bCs/>
        </w:rPr>
        <w:t>MN generates an RRCReconfiguration* per PSCell target candidate and determines MCG MeasConfig for CPC and mapped conditi</w:t>
      </w:r>
      <w:r w:rsidR="006077E4">
        <w:rPr>
          <w:bCs/>
        </w:rPr>
        <w:t xml:space="preserve">ons. UE is successfully configured with CPC, however MN may decide to release MR-DC, i.e., release the S-SN, before CPC is executed. In that case, MN should cancel CPC to the target candidate SN as well. From procedure point of view, </w:t>
      </w:r>
      <w:r w:rsidR="008B3710">
        <w:rPr>
          <w:bCs/>
        </w:rPr>
        <w:t>u</w:t>
      </w:r>
      <w:r w:rsidR="006077E4" w:rsidRPr="006077E4">
        <w:rPr>
          <w:bCs/>
        </w:rPr>
        <w:t xml:space="preserve">pon reception of an </w:t>
      </w:r>
      <w:r w:rsidR="006077E4" w:rsidRPr="00124A27">
        <w:rPr>
          <w:bCs/>
        </w:rPr>
        <w:t>SN Release Request ACK from</w:t>
      </w:r>
      <w:r w:rsidR="006077E4" w:rsidRPr="006077E4">
        <w:rPr>
          <w:bCs/>
        </w:rPr>
        <w:t xml:space="preserve"> the S-SN</w:t>
      </w:r>
      <w:r w:rsidR="00124A27">
        <w:rPr>
          <w:bCs/>
        </w:rPr>
        <w:t>,</w:t>
      </w:r>
      <w:r w:rsidR="006077E4">
        <w:rPr>
          <w:bCs/>
        </w:rPr>
        <w:t xml:space="preserve"> </w:t>
      </w:r>
      <w:r w:rsidR="006077E4" w:rsidRPr="006077E4">
        <w:rPr>
          <w:bCs/>
        </w:rPr>
        <w:t xml:space="preserve">the MN </w:t>
      </w:r>
      <w:r w:rsidR="0091248A">
        <w:rPr>
          <w:bCs/>
        </w:rPr>
        <w:t>c</w:t>
      </w:r>
      <w:r w:rsidR="006077E4" w:rsidRPr="006077E4">
        <w:rPr>
          <w:bCs/>
        </w:rPr>
        <w:t>ancels CPC with target candidate SN(s) if CPC is configured</w:t>
      </w:r>
      <w:r w:rsidR="00543CDF">
        <w:rPr>
          <w:bCs/>
        </w:rPr>
        <w:t>.</w:t>
      </w:r>
    </w:p>
    <w:p w14:paraId="40EF3B2D" w14:textId="77777777" w:rsidR="001F0550" w:rsidRPr="00C074AA" w:rsidRDefault="001F0550" w:rsidP="00C074AA">
      <w:pPr>
        <w:ind w:left="720"/>
        <w:rPr>
          <w:bCs/>
        </w:rPr>
      </w:pPr>
    </w:p>
    <w:p w14:paraId="7E03EE5D" w14:textId="673AFC91" w:rsidR="00844028" w:rsidRPr="000F6316" w:rsidRDefault="00417AB7" w:rsidP="00417AB7">
      <w:pPr>
        <w:rPr>
          <w:b/>
          <w:u w:val="single"/>
        </w:rPr>
      </w:pPr>
      <w:r w:rsidRPr="000F6316">
        <w:rPr>
          <w:b/>
          <w:u w:val="single"/>
        </w:rPr>
        <w:lastRenderedPageBreak/>
        <w:t xml:space="preserve">Case 2: </w:t>
      </w:r>
      <w:r w:rsidR="00844028" w:rsidRPr="00844028">
        <w:rPr>
          <w:b/>
          <w:u w:val="single"/>
        </w:rPr>
        <w:t>SN-initiated CPC followed by an MN-initiated S-SN release</w:t>
      </w:r>
    </w:p>
    <w:p w14:paraId="6E82D0B7" w14:textId="54CAB0FB" w:rsidR="00543CDF" w:rsidRDefault="00543CDF" w:rsidP="00417AB7">
      <w:pPr>
        <w:rPr>
          <w:bCs/>
          <w:u w:val="single"/>
        </w:rPr>
      </w:pPr>
      <w:r w:rsidRPr="00543CDF">
        <w:rPr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EF4661F" wp14:editId="00FEA468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6069670" cy="4274451"/>
                <wp:effectExtent l="0" t="0" r="26670" b="31115"/>
                <wp:wrapNone/>
                <wp:docPr id="148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9670" cy="4274451"/>
                          <a:chOff x="0" y="0"/>
                          <a:chExt cx="7277219" cy="5312537"/>
                        </a:xfrm>
                      </wpg:grpSpPr>
                      <wpg:grpSp>
                        <wpg:cNvPr id="149" name="Group 149"/>
                        <wpg:cNvGrpSpPr/>
                        <wpg:grpSpPr>
                          <a:xfrm>
                            <a:off x="0" y="0"/>
                            <a:ext cx="7277219" cy="5312537"/>
                            <a:chOff x="0" y="0"/>
                            <a:chExt cx="7277219" cy="5312537"/>
                          </a:xfrm>
                        </wpg:grpSpPr>
                        <wps:wsp>
                          <wps:cNvPr id="150" name="Straight Connector 150"/>
                          <wps:cNvCnPr/>
                          <wps:spPr>
                            <a:xfrm>
                              <a:off x="897353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" name="Straight Connector 151"/>
                          <wps:cNvCnPr/>
                          <wps:spPr>
                            <a:xfrm>
                              <a:off x="2923629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2" name="Straight Connector 152"/>
                          <wps:cNvCnPr/>
                          <wps:spPr>
                            <a:xfrm>
                              <a:off x="4949905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6976181" y="276897"/>
                              <a:ext cx="0" cy="503564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TextBox 8"/>
                          <wps:cNvSpPr txBox="1"/>
                          <wps:spPr>
                            <a:xfrm>
                              <a:off x="675138" y="0"/>
                              <a:ext cx="374575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EF1DA3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5" name="TextBox 9"/>
                          <wps:cNvSpPr txBox="1"/>
                          <wps:spPr>
                            <a:xfrm>
                              <a:off x="2671647" y="0"/>
                              <a:ext cx="425585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50E2C9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MN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6" name="TextBox 10"/>
                          <wps:cNvSpPr txBox="1"/>
                          <wps:spPr>
                            <a:xfrm>
                              <a:off x="4668156" y="0"/>
                              <a:ext cx="475833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191A6C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S-SN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7" name="TextBox 11"/>
                          <wps:cNvSpPr txBox="1"/>
                          <wps:spPr>
                            <a:xfrm>
                              <a:off x="6664664" y="0"/>
                              <a:ext cx="552727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17A688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TC-SN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58" name="Straight Arrow Connector 158"/>
                          <wps:cNvCnPr/>
                          <wps:spPr>
                            <a:xfrm>
                              <a:off x="2923629" y="1045511"/>
                              <a:ext cx="405255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Straight Arrow Connector 159"/>
                          <wps:cNvCnPr/>
                          <wps:spPr>
                            <a:xfrm flipH="1">
                              <a:off x="2923629" y="1303088"/>
                              <a:ext cx="4052552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TextBox 16"/>
                          <wps:cNvSpPr txBox="1"/>
                          <wps:spPr>
                            <a:xfrm>
                              <a:off x="3465336" y="793137"/>
                              <a:ext cx="1363546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5C8EA3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SN Addition Request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61" name="Straight Arrow Connector 161"/>
                          <wps:cNvCnPr/>
                          <wps:spPr>
                            <a:xfrm flipH="1">
                              <a:off x="897353" y="1543010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Straight Arrow Connector 162"/>
                          <wps:cNvCnPr/>
                          <wps:spPr>
                            <a:xfrm>
                              <a:off x="897353" y="1832785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Rectangle: Rounded Corners 163"/>
                          <wps:cNvSpPr/>
                          <wps:spPr>
                            <a:xfrm>
                              <a:off x="34782" y="2204311"/>
                              <a:ext cx="1625542" cy="520819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D8FE3F" w14:textId="77777777" w:rsidR="00543CDF" w:rsidRDefault="00543CDF" w:rsidP="00543CDF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UE is configured with CPC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4" name="Straight Arrow Connector 164"/>
                          <wps:cNvCnPr/>
                          <wps:spPr>
                            <a:xfrm>
                              <a:off x="2923629" y="2690375"/>
                              <a:ext cx="2052724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TextBox 25"/>
                          <wps:cNvSpPr txBox="1"/>
                          <wps:spPr>
                            <a:xfrm>
                              <a:off x="3352244" y="2450021"/>
                              <a:ext cx="1317104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F9E9A9D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SN Release Request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66" name="Straight Arrow Connector 166"/>
                          <wps:cNvCnPr/>
                          <wps:spPr>
                            <a:xfrm flipH="1">
                              <a:off x="2923629" y="2994802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" name="Straight Arrow Connector 167"/>
                          <wps:cNvCnPr>
                            <a:cxnSpLocks/>
                          </wps:cNvCnPr>
                          <wps:spPr>
                            <a:xfrm flipH="1">
                              <a:off x="897353" y="3366328"/>
                              <a:ext cx="201584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" name="Straight Arrow Connector 168"/>
                          <wps:cNvCnPr>
                            <a:cxnSpLocks/>
                          </wps:cNvCnPr>
                          <wps:spPr>
                            <a:xfrm>
                              <a:off x="897353" y="3656103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TextBox 30"/>
                          <wps:cNvSpPr txBox="1"/>
                          <wps:spPr>
                            <a:xfrm>
                              <a:off x="3231627" y="2734549"/>
                              <a:ext cx="2486510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9E702B" w14:textId="77777777" w:rsidR="00543CDF" w:rsidRP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543CD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SN Release Request Ack (release MR-DC)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0" name="Rectangle: Rounded Corners 170"/>
                          <wps:cNvSpPr/>
                          <wps:spPr>
                            <a:xfrm>
                              <a:off x="0" y="3820120"/>
                              <a:ext cx="1723547" cy="444323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421A7A" w14:textId="77777777" w:rsidR="00543CDF" w:rsidRDefault="00543CDF" w:rsidP="00543CDF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No DC, no CPC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1" name="Straight Arrow Connector 171"/>
                          <wps:cNvCnPr>
                            <a:cxnSpLocks/>
                          </wps:cNvCnPr>
                          <wps:spPr>
                            <a:xfrm>
                              <a:off x="2913195" y="4060321"/>
                              <a:ext cx="406298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TextBox 33"/>
                          <wps:cNvSpPr txBox="1"/>
                          <wps:spPr>
                            <a:xfrm>
                              <a:off x="3953570" y="3819883"/>
                              <a:ext cx="1978702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FEB9FF" w14:textId="77777777" w:rsidR="00543CDF" w:rsidRP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543CD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SN release request (cancel CPC)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3" name="Straight Arrow Connector 173"/>
                          <wps:cNvCnPr>
                            <a:cxnSpLocks/>
                          </wps:cNvCnPr>
                          <wps:spPr>
                            <a:xfrm flipH="1">
                              <a:off x="2913195" y="4364748"/>
                              <a:ext cx="406298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TextBox 35"/>
                          <wps:cNvSpPr txBox="1"/>
                          <wps:spPr>
                            <a:xfrm>
                              <a:off x="3832953" y="4104409"/>
                              <a:ext cx="2209385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325942" w14:textId="77777777" w:rsidR="00543CDF" w:rsidRP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543CD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SN release request Ack (cancel CPC)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5" name="Straight Arrow Connector 175"/>
                          <wps:cNvCnPr/>
                          <wps:spPr>
                            <a:xfrm flipH="1">
                              <a:off x="2923629" y="659464"/>
                              <a:ext cx="202627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" name="TextBox 36"/>
                          <wps:cNvSpPr txBox="1"/>
                          <wps:spPr>
                            <a:xfrm>
                              <a:off x="3352244" y="398593"/>
                              <a:ext cx="1354410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708DA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SN Change Required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7" name="Straight Arrow Connector 177"/>
                          <wps:cNvCnPr>
                            <a:cxnSpLocks/>
                          </wps:cNvCnPr>
                          <wps:spPr>
                            <a:xfrm>
                              <a:off x="2923629" y="2120969"/>
                              <a:ext cx="202105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TextBox 38"/>
                          <wps:cNvSpPr txBox="1"/>
                          <wps:spPr>
                            <a:xfrm>
                              <a:off x="3377089" y="1903850"/>
                              <a:ext cx="1296548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3B5ECC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SN Change Confirm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9" name="Rectangle: Rounded Corners 179"/>
                          <wps:cNvSpPr/>
                          <wps:spPr>
                            <a:xfrm>
                              <a:off x="2691347" y="3861412"/>
                              <a:ext cx="4585872" cy="685909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0" name="TextBox 41"/>
                          <wps:cNvSpPr txBox="1"/>
                          <wps:spPr>
                            <a:xfrm>
                              <a:off x="1100192" y="1267881"/>
                              <a:ext cx="1330808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B09C83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1" name="TextBox 42"/>
                          <wps:cNvSpPr txBox="1"/>
                          <wps:spPr>
                            <a:xfrm>
                              <a:off x="1094059" y="1566422"/>
                              <a:ext cx="1871354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7136B7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RRCReconfigurationComplete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2" name="TextBox 43"/>
                          <wps:cNvSpPr txBox="1"/>
                          <wps:spPr>
                            <a:xfrm>
                              <a:off x="1036144" y="3112457"/>
                              <a:ext cx="1330808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CDE54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3" name="TextBox 44"/>
                          <wps:cNvSpPr txBox="1"/>
                          <wps:spPr>
                            <a:xfrm>
                              <a:off x="1011512" y="3405761"/>
                              <a:ext cx="1871354" cy="429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2F9F9CF" w14:textId="77777777" w:rsidR="00543CDF" w:rsidRDefault="00543CDF" w:rsidP="00543CDF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sv-SE"/>
                                  </w:rPr>
                                  <w:t>RRCReconfigurationComplete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184" name="TextBox 45"/>
                        <wps:cNvSpPr txBox="1"/>
                        <wps:spPr>
                          <a:xfrm>
                            <a:off x="3465336" y="1097545"/>
                            <a:ext cx="1594229" cy="4293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F14401" w14:textId="77777777" w:rsidR="00543CDF" w:rsidRDefault="00543CDF" w:rsidP="00543CDF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F4661F" id="Group 14" o:spid="_x0000_s1058" style="position:absolute;margin-left:0;margin-top:.1pt;width:477.95pt;height:336.55pt;z-index:251661312" coordsize="72772,5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">
                <v:group id="Group 149" o:spid="_x0000_s1059" style="position:absolute;width:72772;height:53125" coordsize="72772,5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line id="Straight Connector 150" o:spid="_x0000_s1060" style="position:absolute;visibility:visible;mso-wrap-style:square" from="8973,2768" to="8973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" strokecolor="#4472c4 [3204]" strokeweight=".5pt">
                    <v:stroke joinstyle="miter"/>
                  </v:line>
                  <v:line id="Straight Connector 151" o:spid="_x0000_s1061" style="position:absolute;visibility:visible;mso-wrap-style:square" from="29236,2768" to="29236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" strokecolor="#4472c4 [3204]" strokeweight=".5pt">
                    <v:stroke joinstyle="miter"/>
                  </v:line>
                  <v:line id="Straight Connector 152" o:spid="_x0000_s1062" style="position:absolute;visibility:visible;mso-wrap-style:square" from="49499,2768" to="49499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" strokecolor="#4472c4 [3204]" strokeweight=".5pt">
                    <v:stroke joinstyle="miter"/>
                  </v:line>
                  <v:line id="Straight Connector 153" o:spid="_x0000_s1063" style="position:absolute;visibility:visible;mso-wrap-style:square" from="69761,2768" to="69761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" strokecolor="#4472c4 [3204]" strokeweight=".5pt">
                    <v:stroke joinstyle="miter"/>
                  </v:line>
                  <v:shape id="TextBox 8" o:spid="_x0000_s1064" type="#_x0000_t202" style="position:absolute;left:6751;width:3746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" filled="f" stroked="f">
                    <v:textbox style="mso-fit-shape-to-text:t">
                      <w:txbxContent>
                        <w:p w14:paraId="5DEF1DA3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9" o:spid="_x0000_s1065" type="#_x0000_t202" style="position:absolute;left:26716;width:4256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" filled="f" stroked="f">
                    <v:textbox style="mso-fit-shape-to-text:t">
                      <w:txbxContent>
                        <w:p w14:paraId="3950E2C9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MN</w:t>
                          </w:r>
                        </w:p>
                      </w:txbxContent>
                    </v:textbox>
                  </v:shape>
                  <v:shape id="TextBox 10" o:spid="_x0000_s1066" type="#_x0000_t202" style="position:absolute;left:46681;width:4758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" filled="f" stroked="f">
                    <v:textbox style="mso-fit-shape-to-text:t">
                      <w:txbxContent>
                        <w:p w14:paraId="6F191A6C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S-SN</w:t>
                          </w:r>
                        </w:p>
                      </w:txbxContent>
                    </v:textbox>
                  </v:shape>
                  <v:shape id="TextBox 11" o:spid="_x0000_s1067" type="#_x0000_t202" style="position:absolute;left:66646;width:5527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" filled="f" stroked="f">
                    <v:textbox style="mso-fit-shape-to-text:t">
                      <w:txbxContent>
                        <w:p w14:paraId="3117A688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TC-SN</w:t>
                          </w:r>
                        </w:p>
                      </w:txbxContent>
                    </v:textbox>
                  </v:shape>
                  <v:shape id="Straight Arrow Connector 158" o:spid="_x0000_s1068" type="#_x0000_t32" style="position:absolute;left:29236;top:10455;width:405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" strokecolor="#4472c4 [3204]" strokeweight=".5pt">
                    <v:stroke endarrow="block" joinstyle="miter"/>
                  </v:shape>
                  <v:shape id="Straight Arrow Connector 159" o:spid="_x0000_s1069" type="#_x0000_t32" style="position:absolute;left:29236;top:13030;width:4052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" strokecolor="#4472c4 [3204]" strokeweight=".5pt">
                    <v:stroke endarrow="block" joinstyle="miter"/>
                  </v:shape>
                  <v:shape id="TextBox 16" o:spid="_x0000_s1070" type="#_x0000_t202" style="position:absolute;left:34653;top:7931;width:13635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" filled="f" stroked="f">
                    <v:textbox style="mso-fit-shape-to-text:t">
                      <w:txbxContent>
                        <w:p w14:paraId="735C8EA3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SN Addition Request</w:t>
                          </w:r>
                        </w:p>
                      </w:txbxContent>
                    </v:textbox>
                  </v:shape>
                  <v:shape id="Straight Arrow Connector 161" o:spid="_x0000_s1071" type="#_x0000_t32" style="position:absolute;left:8973;top:15430;width:202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" strokecolor="#4472c4 [3204]" strokeweight=".5pt">
                    <v:stroke endarrow="block" joinstyle="miter"/>
                  </v:shape>
                  <v:shape id="Straight Arrow Connector 162" o:spid="_x0000_s1072" type="#_x0000_t32" style="position:absolute;left:8973;top:18327;width:20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" strokecolor="#4472c4 [3204]" strokeweight=".5pt">
                    <v:stroke endarrow="block" joinstyle="miter"/>
                  </v:shape>
                  <v:roundrect id="Rectangle: Rounded Corners 163" o:spid="_x0000_s1073" style="position:absolute;left:347;top:22043;width:16256;height:52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" fillcolor="#4472c4 [3204]" strokecolor="#1f3763 [1604]" strokeweight="1pt">
                    <v:stroke joinstyle="miter"/>
                    <v:textbox>
                      <w:txbxContent>
                        <w:p w14:paraId="40D8FE3F" w14:textId="77777777" w:rsidR="00543CDF" w:rsidRDefault="00543CDF" w:rsidP="00543CDF">
                          <w:pPr>
                            <w:jc w:val="center"/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UE is configured with CPC</w:t>
                          </w:r>
                        </w:p>
                      </w:txbxContent>
                    </v:textbox>
                  </v:roundrect>
                  <v:shape id="Straight Arrow Connector 164" o:spid="_x0000_s1074" type="#_x0000_t32" style="position:absolute;left:29236;top:26903;width:205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" strokecolor="#4472c4 [3204]" strokeweight=".5pt">
                    <v:stroke endarrow="block" joinstyle="miter"/>
                  </v:shape>
                  <v:shape id="TextBox 25" o:spid="_x0000_s1075" type="#_x0000_t202" style="position:absolute;left:33522;top:24500;width:13171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" filled="f" stroked="f">
                    <v:textbox style="mso-fit-shape-to-text:t">
                      <w:txbxContent>
                        <w:p w14:paraId="5F9E9A9D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SN Release Request</w:t>
                          </w:r>
                        </w:p>
                      </w:txbxContent>
                    </v:textbox>
                  </v:shape>
                  <v:shape id="Straight Arrow Connector 166" o:spid="_x0000_s1076" type="#_x0000_t32" style="position:absolute;left:29236;top:29948;width:202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" strokecolor="#4472c4 [3204]" strokeweight=".5pt">
                    <v:stroke endarrow="block" joinstyle="miter"/>
                  </v:shape>
                  <v:shape id="Straight Arrow Connector 167" o:spid="_x0000_s1077" type="#_x0000_t32" style="position:absolute;left:8973;top:33663;width:2015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" strokecolor="#4472c4 [3204]" strokeweight=".5pt">
                    <v:stroke endarrow="block" joinstyle="miter"/>
                    <o:lock v:ext="edit" shapetype="f"/>
                  </v:shape>
                  <v:shape id="Straight Arrow Connector 168" o:spid="_x0000_s1078" type="#_x0000_t32" style="position:absolute;left:8973;top:36561;width:20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" strokecolor="#4472c4 [3204]" strokeweight=".5pt">
                    <v:stroke endarrow="block" joinstyle="miter"/>
                    <o:lock v:ext="edit" shapetype="f"/>
                  </v:shape>
                  <v:shape id="TextBox 30" o:spid="_x0000_s1079" type="#_x0000_t202" style="position:absolute;left:32316;top:27345;width:24865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6vI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RxN4PhMvkPMHAAAA//8DAFBLAQItABQABgAIAAAAIQDb4fbL7gAAAIUBAAATAAAAAAAAAAAAAAAA&#10;AAAAAABbQ29udGVudF9UeXBlc10ueG1sUEsBAi0AFAAGAAgAAAAhAFr0LFu/AAAAFQEAAAsAAAAA&#10;AAAAAAAAAAAAHwEAAF9yZWxzLy5yZWxzUEsBAi0AFAAGAAgAAAAhACm3q8jBAAAA3AAAAA8AAAAA&#10;AAAAAAAAAAAABwIAAGRycy9kb3ducmV2LnhtbFBLBQYAAAAAAwADALcAAAD1AgAAAAA=&#10;" filled="f" stroked="f">
                    <v:textbox style="mso-fit-shape-to-text:t">
                      <w:txbxContent>
                        <w:p w14:paraId="629E702B" w14:textId="77777777" w:rsidR="00543CDF" w:rsidRP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543CD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SN Release Request Ack (release MR-DC)</w:t>
                          </w:r>
                        </w:p>
                      </w:txbxContent>
                    </v:textbox>
                  </v:shape>
                  <v:roundrect id="Rectangle: Rounded Corners 170" o:spid="_x0000_s1080" style="position:absolute;top:38201;width:17235;height:44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" fillcolor="#4472c4 [3204]" strokecolor="#1f3763 [1604]" strokeweight="1pt">
                    <v:stroke joinstyle="miter"/>
                    <v:textbox>
                      <w:txbxContent>
                        <w:p w14:paraId="73421A7A" w14:textId="77777777" w:rsidR="00543CDF" w:rsidRDefault="00543CDF" w:rsidP="00543CDF">
                          <w:pPr>
                            <w:jc w:val="center"/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No DC, no CPC</w:t>
                          </w:r>
                        </w:p>
                      </w:txbxContent>
                    </v:textbox>
                  </v:roundrect>
                  <v:shape id="Straight Arrow Connector 171" o:spid="_x0000_s1081" type="#_x0000_t32" style="position:absolute;left:29131;top:40603;width:406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" strokecolor="#4472c4 [3204]" strokeweight=".5pt">
                    <v:stroke endarrow="block" joinstyle="miter"/>
                    <o:lock v:ext="edit" shapetype="f"/>
                  </v:shape>
                  <v:shape id="TextBox 33" o:spid="_x0000_s1082" type="#_x0000_t202" style="position:absolute;left:39535;top:38198;width:19787;height:42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" filled="f" stroked="f">
                    <v:textbox style="mso-fit-shape-to-text:t">
                      <w:txbxContent>
                        <w:p w14:paraId="49FEB9FF" w14:textId="77777777" w:rsidR="00543CDF" w:rsidRP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543CD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SN release request (cancel CPC)</w:t>
                          </w:r>
                        </w:p>
                      </w:txbxContent>
                    </v:textbox>
                  </v:shape>
                  <v:shape id="Straight Arrow Connector 173" o:spid="_x0000_s1083" type="#_x0000_t32" style="position:absolute;left:29131;top:43647;width:4063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" strokecolor="#4472c4 [3204]" strokeweight=".5pt">
                    <v:stroke endarrow="block" joinstyle="miter"/>
                    <o:lock v:ext="edit" shapetype="f"/>
                  </v:shape>
                  <v:shape id="TextBox 35" o:spid="_x0000_s1084" type="#_x0000_t202" style="position:absolute;left:38329;top:41044;width:22094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" filled="f" stroked="f">
                    <v:textbox style="mso-fit-shape-to-text:t">
                      <w:txbxContent>
                        <w:p w14:paraId="4C325942" w14:textId="77777777" w:rsidR="00543CDF" w:rsidRP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 w:rsidRPr="00543CD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SN release request Ack (cancel CPC)</w:t>
                          </w:r>
                        </w:p>
                      </w:txbxContent>
                    </v:textbox>
                  </v:shape>
                  <v:shape id="Straight Arrow Connector 175" o:spid="_x0000_s1085" type="#_x0000_t32" style="position:absolute;left:29236;top:6594;width:202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" strokecolor="#4472c4 [3204]" strokeweight=".5pt">
                    <v:stroke endarrow="block" joinstyle="miter"/>
                  </v:shape>
                  <v:shape id="TextBox 36" o:spid="_x0000_s1086" type="#_x0000_t202" style="position:absolute;left:33522;top:3985;width:13544;height:42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" filled="f" stroked="f">
                    <v:textbox style="mso-fit-shape-to-text:t">
                      <w:txbxContent>
                        <w:p w14:paraId="429708DA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SN Change Required</w:t>
                          </w:r>
                        </w:p>
                      </w:txbxContent>
                    </v:textbox>
                  </v:shape>
                  <v:shape id="Straight Arrow Connector 177" o:spid="_x0000_s1087" type="#_x0000_t32" style="position:absolute;left:29236;top:21209;width:202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" strokecolor="#4472c4 [3204]" strokeweight=".5pt">
                    <v:stroke endarrow="block" joinstyle="miter"/>
                    <o:lock v:ext="edit" shapetype="f"/>
                  </v:shape>
                  <v:shape id="TextBox 38" o:spid="_x0000_s1088" type="#_x0000_t202" style="position:absolute;left:33770;top:19038;width:12966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" filled="f" stroked="f">
                    <v:textbox style="mso-fit-shape-to-text:t">
                      <w:txbxContent>
                        <w:p w14:paraId="373B5ECC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SN Change Confirm</w:t>
                          </w:r>
                        </w:p>
                      </w:txbxContent>
                    </v:textbox>
                  </v:shape>
                  <v:roundrect id="Rectangle: Rounded Corners 179" o:spid="_x0000_s1089" style="position:absolute;left:26913;top:38614;width:45859;height:68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" filled="f" strokecolor="red" strokeweight="1pt">
                    <v:stroke joinstyle="miter"/>
                  </v:roundrect>
                  <v:shape id="TextBox 41" o:spid="_x0000_s1090" type="#_x0000_t202" style="position:absolute;left:11001;top:12678;width:13309;height:42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" filled="f" stroked="f">
                    <v:textbox style="mso-fit-shape-to-text:t">
                      <w:txbxContent>
                        <w:p w14:paraId="7BB09C83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</w:t>
                          </w:r>
                        </w:p>
                      </w:txbxContent>
                    </v:textbox>
                  </v:shape>
                  <v:shape id="TextBox 42" o:spid="_x0000_s1091" type="#_x0000_t202" style="position:absolute;left:10940;top:15664;width:18714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" filled="f" stroked="f">
                    <v:textbox style="mso-fit-shape-to-text:t">
                      <w:txbxContent>
                        <w:p w14:paraId="417136B7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RRCReconfigurationComplete</w:t>
                          </w:r>
                        </w:p>
                      </w:txbxContent>
                    </v:textbox>
                  </v:shape>
                  <v:shape id="TextBox 43" o:spid="_x0000_s1092" type="#_x0000_t202" style="position:absolute;left:10361;top:31124;width:13308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" filled="f" stroked="f">
                    <v:textbox style="mso-fit-shape-to-text:t">
                      <w:txbxContent>
                        <w:p w14:paraId="2F4CDE54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</w:t>
                          </w:r>
                        </w:p>
                      </w:txbxContent>
                    </v:textbox>
                  </v:shape>
                  <v:shape id="TextBox 44" o:spid="_x0000_s1093" type="#_x0000_t202" style="position:absolute;left:10115;top:34057;width:18713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" filled="f" stroked="f">
                    <v:textbox style="mso-fit-shape-to-text:t">
                      <w:txbxContent>
                        <w:p w14:paraId="32F9F9CF" w14:textId="77777777" w:rsidR="00543CDF" w:rsidRDefault="00543CDF" w:rsidP="00543CDF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lang w:val="sv-SE"/>
                            </w:rPr>
                            <w:t>RRCReconfigurationComplete</w:t>
                          </w:r>
                        </w:p>
                      </w:txbxContent>
                    </v:textbox>
                  </v:shape>
                </v:group>
                <v:shape id="TextBox 45" o:spid="_x0000_s1094" type="#_x0000_t202" style="position:absolute;left:34653;top:10975;width:15942;height:4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" filled="f" stroked="f">
                  <v:textbox style="mso-fit-shape-to-text:t">
                    <w:txbxContent>
                      <w:p w14:paraId="3AF14401" w14:textId="77777777" w:rsidR="00543CDF" w:rsidRDefault="00543CDF" w:rsidP="00543CDF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 Ack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F1970F8" w14:textId="11919601" w:rsidR="00543CDF" w:rsidRDefault="00543CDF" w:rsidP="00417AB7">
      <w:pPr>
        <w:rPr>
          <w:bCs/>
          <w:u w:val="single"/>
        </w:rPr>
      </w:pPr>
    </w:p>
    <w:p w14:paraId="19346FD2" w14:textId="0BB27B66" w:rsidR="00543CDF" w:rsidRDefault="00543CDF" w:rsidP="00417AB7">
      <w:pPr>
        <w:rPr>
          <w:bCs/>
          <w:u w:val="single"/>
        </w:rPr>
      </w:pPr>
    </w:p>
    <w:p w14:paraId="59349CB2" w14:textId="526C2BAF" w:rsidR="00543CDF" w:rsidRDefault="00543CDF" w:rsidP="00417AB7">
      <w:pPr>
        <w:rPr>
          <w:bCs/>
          <w:u w:val="single"/>
        </w:rPr>
      </w:pPr>
    </w:p>
    <w:p w14:paraId="1AD4BC4E" w14:textId="6E48CD1B" w:rsidR="00543CDF" w:rsidRDefault="00543CDF" w:rsidP="00417AB7">
      <w:pPr>
        <w:rPr>
          <w:bCs/>
          <w:u w:val="single"/>
        </w:rPr>
      </w:pPr>
    </w:p>
    <w:p w14:paraId="79F17DAA" w14:textId="406EE283" w:rsidR="00543CDF" w:rsidRDefault="00543CDF" w:rsidP="00417AB7">
      <w:pPr>
        <w:rPr>
          <w:bCs/>
          <w:u w:val="single"/>
        </w:rPr>
      </w:pPr>
    </w:p>
    <w:p w14:paraId="78F489E3" w14:textId="585AC28C" w:rsidR="00543CDF" w:rsidRDefault="00543CDF" w:rsidP="00417AB7">
      <w:pPr>
        <w:rPr>
          <w:bCs/>
          <w:u w:val="single"/>
        </w:rPr>
      </w:pPr>
    </w:p>
    <w:p w14:paraId="2CE66315" w14:textId="1D73D786" w:rsidR="00543CDF" w:rsidRDefault="00543CDF" w:rsidP="00417AB7">
      <w:pPr>
        <w:rPr>
          <w:bCs/>
          <w:u w:val="single"/>
        </w:rPr>
      </w:pPr>
    </w:p>
    <w:p w14:paraId="002000AE" w14:textId="66C6D43F" w:rsidR="00543CDF" w:rsidRDefault="00543CDF" w:rsidP="00417AB7">
      <w:pPr>
        <w:rPr>
          <w:bCs/>
          <w:u w:val="single"/>
        </w:rPr>
      </w:pPr>
    </w:p>
    <w:p w14:paraId="74C96833" w14:textId="6DAF69A8" w:rsidR="00543CDF" w:rsidRDefault="00543CDF" w:rsidP="00417AB7">
      <w:pPr>
        <w:rPr>
          <w:bCs/>
          <w:u w:val="single"/>
        </w:rPr>
      </w:pPr>
    </w:p>
    <w:p w14:paraId="7D75390E" w14:textId="151AC500" w:rsidR="00543CDF" w:rsidRDefault="00543CDF" w:rsidP="00417AB7">
      <w:pPr>
        <w:rPr>
          <w:bCs/>
          <w:u w:val="single"/>
        </w:rPr>
      </w:pPr>
    </w:p>
    <w:p w14:paraId="3F044EAB" w14:textId="234ABC68" w:rsidR="00543CDF" w:rsidRDefault="00543CDF" w:rsidP="00417AB7">
      <w:pPr>
        <w:rPr>
          <w:bCs/>
          <w:u w:val="single"/>
        </w:rPr>
      </w:pPr>
    </w:p>
    <w:p w14:paraId="052AA3CC" w14:textId="4FDA7D8F" w:rsidR="00543CDF" w:rsidRDefault="00543CDF" w:rsidP="00417AB7">
      <w:pPr>
        <w:rPr>
          <w:bCs/>
          <w:u w:val="single"/>
        </w:rPr>
      </w:pPr>
    </w:p>
    <w:p w14:paraId="0C0FB67C" w14:textId="51D87D3A" w:rsidR="00543CDF" w:rsidRDefault="00543CDF" w:rsidP="00417AB7">
      <w:pPr>
        <w:rPr>
          <w:bCs/>
          <w:u w:val="single"/>
        </w:rPr>
      </w:pPr>
    </w:p>
    <w:p w14:paraId="7948ED2A" w14:textId="7DBF4EF4" w:rsidR="00543CDF" w:rsidRDefault="00543CDF" w:rsidP="00417AB7">
      <w:pPr>
        <w:rPr>
          <w:bCs/>
          <w:u w:val="single"/>
        </w:rPr>
      </w:pPr>
    </w:p>
    <w:p w14:paraId="2F44D9A8" w14:textId="7F5ED4F9" w:rsidR="00543CDF" w:rsidRDefault="00543CDF" w:rsidP="00417AB7">
      <w:pPr>
        <w:rPr>
          <w:bCs/>
          <w:u w:val="single"/>
        </w:rPr>
      </w:pPr>
    </w:p>
    <w:p w14:paraId="6C33AC1D" w14:textId="155ED677" w:rsidR="00543CDF" w:rsidRDefault="00543CDF" w:rsidP="00417AB7">
      <w:pPr>
        <w:rPr>
          <w:bCs/>
          <w:u w:val="single"/>
        </w:rPr>
      </w:pPr>
    </w:p>
    <w:p w14:paraId="74173D15" w14:textId="031D06D6" w:rsidR="00543CDF" w:rsidRDefault="00543CDF" w:rsidP="00543CDF">
      <w:pPr>
        <w:ind w:left="720"/>
        <w:jc w:val="center"/>
        <w:rPr>
          <w:bCs/>
        </w:rPr>
      </w:pPr>
      <w:r>
        <w:rPr>
          <w:bCs/>
        </w:rPr>
        <w:t>Figure 2. Example signaling for SN-initiated CPC followed by an MN-initiated S-SN release</w:t>
      </w:r>
    </w:p>
    <w:p w14:paraId="3ED87E44" w14:textId="709EFEA7" w:rsidR="002476E2" w:rsidRPr="002476E2" w:rsidRDefault="00265868" w:rsidP="002476E2">
      <w:pPr>
        <w:rPr>
          <w:bCs/>
        </w:rPr>
      </w:pPr>
      <w:r>
        <w:rPr>
          <w:bCs/>
        </w:rPr>
        <w:t>In this case, u</w:t>
      </w:r>
      <w:r w:rsidR="002476E2" w:rsidRPr="002476E2">
        <w:rPr>
          <w:bCs/>
        </w:rPr>
        <w:t>pon reception of an SN Release Request ACK from the S-SN (to release MR-DC),</w:t>
      </w:r>
      <w:r>
        <w:rPr>
          <w:bCs/>
        </w:rPr>
        <w:t xml:space="preserve"> </w:t>
      </w:r>
      <w:r w:rsidR="002476E2" w:rsidRPr="002476E2">
        <w:rPr>
          <w:bCs/>
        </w:rPr>
        <w:t xml:space="preserve">the MN </w:t>
      </w:r>
      <w:r>
        <w:rPr>
          <w:bCs/>
        </w:rPr>
        <w:t>should cancel</w:t>
      </w:r>
      <w:r w:rsidR="002476E2" w:rsidRPr="002476E2">
        <w:rPr>
          <w:bCs/>
        </w:rPr>
        <w:t xml:space="preserve"> CPC with target candidate SN(s) if CPC is configured</w:t>
      </w:r>
      <w:r w:rsidR="00467EF6">
        <w:rPr>
          <w:bCs/>
        </w:rPr>
        <w:t>.</w:t>
      </w:r>
    </w:p>
    <w:p w14:paraId="516F0F52" w14:textId="77777777" w:rsidR="00543CDF" w:rsidRPr="00844028" w:rsidRDefault="00543CDF" w:rsidP="00417AB7">
      <w:pPr>
        <w:rPr>
          <w:bCs/>
          <w:u w:val="single"/>
        </w:rPr>
      </w:pPr>
    </w:p>
    <w:p w14:paraId="6DEFB05E" w14:textId="1B8C3EAF" w:rsidR="00726067" w:rsidRPr="000F6316" w:rsidRDefault="00417AB7" w:rsidP="00417AB7">
      <w:pPr>
        <w:rPr>
          <w:b/>
          <w:u w:val="single"/>
        </w:rPr>
      </w:pPr>
      <w:r w:rsidRPr="000F6316">
        <w:rPr>
          <w:b/>
          <w:u w:val="single"/>
        </w:rPr>
        <w:t xml:space="preserve">Case 3: </w:t>
      </w:r>
      <w:r w:rsidR="00726067" w:rsidRPr="00726067">
        <w:rPr>
          <w:b/>
          <w:u w:val="single"/>
        </w:rPr>
        <w:t>MN-initiated CPC followed by an SN-initiated S-SN release</w:t>
      </w:r>
    </w:p>
    <w:p w14:paraId="6E4D7FEF" w14:textId="23D263FF" w:rsidR="008E3E3E" w:rsidRDefault="008E3E3E" w:rsidP="00417AB7">
      <w:pPr>
        <w:rPr>
          <w:bCs/>
          <w:u w:val="single"/>
        </w:rPr>
      </w:pPr>
      <w:r w:rsidRPr="008E3E3E">
        <w:rPr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952FF02" wp14:editId="600DD39B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5817622" cy="3425955"/>
                <wp:effectExtent l="0" t="0" r="12065" b="41275"/>
                <wp:wrapNone/>
                <wp:docPr id="185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7622" cy="3425955"/>
                          <a:chOff x="0" y="0"/>
                          <a:chExt cx="7277469" cy="4286809"/>
                        </a:xfrm>
                      </wpg:grpSpPr>
                      <wps:wsp>
                        <wps:cNvPr id="186" name="Straight Connector 186"/>
                        <wps:cNvCnPr>
                          <a:cxnSpLocks/>
                        </wps:cNvCnPr>
                        <wps:spPr>
                          <a:xfrm flipH="1">
                            <a:off x="908308" y="276897"/>
                            <a:ext cx="8845" cy="40099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Straight Connector 187"/>
                        <wps:cNvCnPr>
                          <a:cxnSpLocks/>
                        </wps:cNvCnPr>
                        <wps:spPr>
                          <a:xfrm flipH="1">
                            <a:off x="2932995" y="276897"/>
                            <a:ext cx="10434" cy="39769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>
                          <a:cxnSpLocks/>
                        </wps:cNvCnPr>
                        <wps:spPr>
                          <a:xfrm flipH="1">
                            <a:off x="4964488" y="276897"/>
                            <a:ext cx="5217" cy="39769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Straight Connector 189"/>
                        <wps:cNvCnPr>
                          <a:cxnSpLocks/>
                        </wps:cNvCnPr>
                        <wps:spPr>
                          <a:xfrm>
                            <a:off x="6995981" y="276897"/>
                            <a:ext cx="0" cy="397696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TextBox 8"/>
                        <wps:cNvSpPr txBox="1"/>
                        <wps:spPr>
                          <a:xfrm>
                            <a:off x="694931" y="0"/>
                            <a:ext cx="390817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430DA4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1" name="TextBox 9"/>
                        <wps:cNvSpPr txBox="1"/>
                        <wps:spPr>
                          <a:xfrm>
                            <a:off x="2691419" y="0"/>
                            <a:ext cx="444038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6F0380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MN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2" name="TextBox 10"/>
                        <wps:cNvSpPr txBox="1"/>
                        <wps:spPr>
                          <a:xfrm>
                            <a:off x="4687905" y="0"/>
                            <a:ext cx="496465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1EF4D7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3" name="TextBox 11"/>
                        <wps:cNvSpPr txBox="1"/>
                        <wps:spPr>
                          <a:xfrm>
                            <a:off x="6684393" y="0"/>
                            <a:ext cx="576694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9FAF1B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TC-SN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4" name="Straight Arrow Connector 194"/>
                        <wps:cNvCnPr/>
                        <wps:spPr>
                          <a:xfrm>
                            <a:off x="2943429" y="631066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Arrow Connector 195"/>
                        <wps:cNvCnPr/>
                        <wps:spPr>
                          <a:xfrm flipH="1">
                            <a:off x="2943429" y="888643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TextBox 16"/>
                        <wps:cNvSpPr txBox="1"/>
                        <wps:spPr>
                          <a:xfrm>
                            <a:off x="3134888" y="336967"/>
                            <a:ext cx="1422670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AB5F0B8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7" name="Straight Arrow Connector 197"/>
                        <wps:cNvCnPr/>
                        <wps:spPr>
                          <a:xfrm flipH="1">
                            <a:off x="917153" y="1049629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" name="Straight Arrow Connector 198"/>
                        <wps:cNvCnPr/>
                        <wps:spPr>
                          <a:xfrm>
                            <a:off x="917153" y="1339404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" name="Rectangle: Rounded Corners 199"/>
                        <wps:cNvSpPr/>
                        <wps:spPr>
                          <a:xfrm>
                            <a:off x="0" y="1412033"/>
                            <a:ext cx="1723547" cy="3693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4E7EF" w14:textId="77777777" w:rsidR="008E3E3E" w:rsidRDefault="008E3E3E" w:rsidP="008E3E3E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UE is configured with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0" name="Straight Arrow Connector 200"/>
                        <wps:cNvCnPr>
                          <a:cxnSpLocks/>
                        </wps:cNvCnPr>
                        <wps:spPr>
                          <a:xfrm flipH="1">
                            <a:off x="2943429" y="1749515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1" name="TextBox 25"/>
                        <wps:cNvSpPr txBox="1"/>
                        <wps:spPr>
                          <a:xfrm>
                            <a:off x="3211698" y="1486885"/>
                            <a:ext cx="240765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C198DD" w14:textId="77777777" w:rsidR="008E3E3E" w:rsidRP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3E3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Required (release MR-DC)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2" name="Straight Arrow Connector 202"/>
                        <wps:cNvCnPr>
                          <a:cxnSpLocks/>
                        </wps:cNvCnPr>
                        <wps:spPr>
                          <a:xfrm>
                            <a:off x="2938212" y="2008682"/>
                            <a:ext cx="203671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" name="Straight Arrow Connector 203"/>
                        <wps:cNvCnPr/>
                        <wps:spPr>
                          <a:xfrm flipH="1">
                            <a:off x="908308" y="2254438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" name="Straight Arrow Connector 204"/>
                        <wps:cNvCnPr/>
                        <wps:spPr>
                          <a:xfrm>
                            <a:off x="917153" y="2529328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" name="TextBox 30"/>
                        <wps:cNvSpPr txBox="1"/>
                        <wps:spPr>
                          <a:xfrm>
                            <a:off x="3242153" y="1758533"/>
                            <a:ext cx="136706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A4862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Release Confirm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6" name="Rectangle: Rounded Corners 206"/>
                        <wps:cNvSpPr/>
                        <wps:spPr>
                          <a:xfrm>
                            <a:off x="19800" y="2859671"/>
                            <a:ext cx="1723547" cy="4443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D513ED" w14:textId="77777777" w:rsidR="008E3E3E" w:rsidRDefault="008E3E3E" w:rsidP="008E3E3E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No DC, no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7" name="Straight Arrow Connector 207"/>
                        <wps:cNvCnPr>
                          <a:cxnSpLocks/>
                        </wps:cNvCnPr>
                        <wps:spPr>
                          <a:xfrm>
                            <a:off x="2932995" y="3099872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TextBox 33"/>
                        <wps:cNvSpPr txBox="1"/>
                        <wps:spPr>
                          <a:xfrm>
                            <a:off x="3973327" y="2859562"/>
                            <a:ext cx="2064500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7F127" w14:textId="77777777" w:rsidR="008E3E3E" w:rsidRP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3E3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9" name="Straight Arrow Connector 209"/>
                        <wps:cNvCnPr>
                          <a:cxnSpLocks/>
                        </wps:cNvCnPr>
                        <wps:spPr>
                          <a:xfrm flipH="1">
                            <a:off x="2932995" y="3404299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TextBox 35"/>
                        <wps:cNvSpPr txBox="1"/>
                        <wps:spPr>
                          <a:xfrm>
                            <a:off x="3852711" y="3144097"/>
                            <a:ext cx="230518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E21500" w14:textId="77777777" w:rsidR="008E3E3E" w:rsidRP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3E3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1" name="Rectangle: Rounded Corners 211"/>
                        <wps:cNvSpPr/>
                        <wps:spPr>
                          <a:xfrm>
                            <a:off x="2691597" y="2794717"/>
                            <a:ext cx="4585872" cy="91082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2" name="TextBox 37"/>
                        <wps:cNvSpPr txBox="1"/>
                        <wps:spPr>
                          <a:xfrm>
                            <a:off x="3126155" y="642634"/>
                            <a:ext cx="1663356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3405BC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3" name="TextBox 38"/>
                        <wps:cNvSpPr txBox="1"/>
                        <wps:spPr>
                          <a:xfrm>
                            <a:off x="987253" y="738891"/>
                            <a:ext cx="1388513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E47A30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4" name="TextBox 39"/>
                        <wps:cNvSpPr txBox="1"/>
                        <wps:spPr>
                          <a:xfrm>
                            <a:off x="989903" y="1063672"/>
                            <a:ext cx="1952497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BF7241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5" name="TextBox 40"/>
                        <wps:cNvSpPr txBox="1"/>
                        <wps:spPr>
                          <a:xfrm>
                            <a:off x="987253" y="2008605"/>
                            <a:ext cx="1388513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E796F7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6" name="TextBox 41"/>
                        <wps:cNvSpPr txBox="1"/>
                        <wps:spPr>
                          <a:xfrm>
                            <a:off x="962448" y="2295585"/>
                            <a:ext cx="1952497" cy="4322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C6770D" w14:textId="77777777" w:rsidR="008E3E3E" w:rsidRDefault="008E3E3E" w:rsidP="008E3E3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52FF02" id="_x0000_s1095" style="position:absolute;margin-left:0;margin-top:.05pt;width:458.1pt;height:269.75pt;z-index:251663360" coordsize="72774,42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">
                <v:line id="Straight Connector 186" o:spid="_x0000_s1096" style="position:absolute;flip:x;visibility:visible;mso-wrap-style:square" from="9083,2768" to="9171,42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" strokecolor="#4472c4 [3204]" strokeweight=".5pt">
                  <v:stroke joinstyle="miter"/>
                  <o:lock v:ext="edit" shapetype="f"/>
                </v:line>
                <v:line id="Straight Connector 187" o:spid="_x0000_s1097" style="position:absolute;flip:x;visibility:visible;mso-wrap-style:square" from="29329,2768" to="29434,4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" strokecolor="#4472c4 [3204]" strokeweight=".5pt">
                  <v:stroke joinstyle="miter"/>
                  <o:lock v:ext="edit" shapetype="f"/>
                </v:line>
                <v:line id="Straight Connector 188" o:spid="_x0000_s1098" style="position:absolute;flip:x;visibility:visible;mso-wrap-style:square" from="49644,2768" to="49697,4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" strokecolor="#4472c4 [3204]" strokeweight=".5pt">
                  <v:stroke joinstyle="miter"/>
                  <o:lock v:ext="edit" shapetype="f"/>
                </v:line>
                <v:line id="Straight Connector 189" o:spid="_x0000_s1099" style="position:absolute;visibility:visible;mso-wrap-style:square" from="69959,2768" to="69959,4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" strokecolor="#4472c4 [3204]" strokeweight=".5pt">
                  <v:stroke joinstyle="miter"/>
                  <o:lock v:ext="edit" shapetype="f"/>
                </v:line>
                <v:shape id="TextBox 8" o:spid="_x0000_s1100" type="#_x0000_t202" style="position:absolute;left:6949;width:3908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" filled="f" stroked="f">
                  <v:textbox style="mso-fit-shape-to-text:t">
                    <w:txbxContent>
                      <w:p w14:paraId="28430DA4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Box 9" o:spid="_x0000_s1101" type="#_x0000_t202" style="position:absolute;left:26914;width:4440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" filled="f" stroked="f">
                  <v:textbox style="mso-fit-shape-to-text:t">
                    <w:txbxContent>
                      <w:p w14:paraId="2F6F0380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MN</w:t>
                        </w:r>
                      </w:p>
                    </w:txbxContent>
                  </v:textbox>
                </v:shape>
                <v:shape id="TextBox 10" o:spid="_x0000_s1102" type="#_x0000_t202" style="position:absolute;left:46879;width:4964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" filled="f" stroked="f">
                  <v:textbox style="mso-fit-shape-to-text:t">
                    <w:txbxContent>
                      <w:p w14:paraId="281EF4D7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S-SN</w:t>
                        </w:r>
                      </w:p>
                    </w:txbxContent>
                  </v:textbox>
                </v:shape>
                <v:shape id="TextBox 11" o:spid="_x0000_s1103" type="#_x0000_t202" style="position:absolute;left:66843;width:5767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" filled="f" stroked="f">
                  <v:textbox style="mso-fit-shape-to-text:t">
                    <w:txbxContent>
                      <w:p w14:paraId="0C9FAF1B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TC-SN</w:t>
                        </w:r>
                      </w:p>
                    </w:txbxContent>
                  </v:textbox>
                </v:shape>
                <v:shape id="Straight Arrow Connector 194" o:spid="_x0000_s1104" type="#_x0000_t32" style="position:absolute;left:29434;top:6310;width:405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195" o:spid="_x0000_s1105" type="#_x0000_t32" style="position:absolute;left:29434;top:8886;width:4052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" strokecolor="#4472c4 [3204]" strokeweight=".5pt">
                  <v:stroke endarrow="block" joinstyle="miter"/>
                </v:shape>
                <v:shape id="TextBox 16" o:spid="_x0000_s1106" type="#_x0000_t202" style="position:absolute;left:31348;top:3369;width:14227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U+d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JyN4PhMvkPMHAAAA//8DAFBLAQItABQABgAIAAAAIQDb4fbL7gAAAIUBAAATAAAAAAAAAAAAAAAA&#10;AAAAAABbQ29udGVudF9UeXBlc10ueG1sUEsBAi0AFAAGAAgAAAAhAFr0LFu/AAAAFQEAAAsAAAAA&#10;AAAAAAAAAAAAHwEAAF9yZWxzLy5yZWxzUEsBAi0AFAAGAAgAAAAhAG39T53BAAAA3AAAAA8AAAAA&#10;AAAAAAAAAAAABwIAAGRycy9kb3ducmV2LnhtbFBLBQYAAAAAAwADALcAAAD1AgAAAAA=&#10;" filled="f" stroked="f">
                  <v:textbox style="mso-fit-shape-to-text:t">
                    <w:txbxContent>
                      <w:p w14:paraId="4AB5F0B8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</w:t>
                        </w:r>
                      </w:p>
                    </w:txbxContent>
                  </v:textbox>
                </v:shape>
                <v:shape id="Straight Arrow Connector 197" o:spid="_x0000_s1107" type="#_x0000_t32" style="position:absolute;left:9171;top:10496;width:202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" strokecolor="#4472c4 [3204]" strokeweight=".5pt">
                  <v:stroke endarrow="block" joinstyle="miter"/>
                </v:shape>
                <v:shape id="Straight Arrow Connector 198" o:spid="_x0000_s1108" type="#_x0000_t32" style="position:absolute;left:9171;top:13394;width:20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" strokecolor="#4472c4 [3204]" strokeweight=".5pt">
                  <v:stroke endarrow="block" joinstyle="miter"/>
                </v:shape>
                <v:roundrect id="Rectangle: Rounded Corners 199" o:spid="_x0000_s1109" style="position:absolute;top:14120;width:17235;height:369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" fillcolor="#4472c4 [3204]" strokecolor="#1f3763 [1604]" strokeweight="1pt">
                  <v:stroke joinstyle="miter"/>
                  <v:textbox>
                    <w:txbxContent>
                      <w:p w14:paraId="0274E7EF" w14:textId="77777777" w:rsidR="008E3E3E" w:rsidRDefault="008E3E3E" w:rsidP="008E3E3E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UE is configured with CPC</w:t>
                        </w:r>
                      </w:p>
                    </w:txbxContent>
                  </v:textbox>
                </v:roundrect>
                <v:shape id="Straight Arrow Connector 200" o:spid="_x0000_s1110" type="#_x0000_t32" style="position:absolute;left:29434;top:17495;width:202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" strokecolor="#4472c4 [3204]" strokeweight=".5pt">
                  <v:stroke endarrow="block" joinstyle="miter"/>
                  <o:lock v:ext="edit" shapetype="f"/>
                </v:shape>
                <v:shape id="TextBox 25" o:spid="_x0000_s1111" type="#_x0000_t202" style="position:absolute;left:32116;top:14868;width:24077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" filled="f" stroked="f">
                  <v:textbox style="mso-fit-shape-to-text:t">
                    <w:txbxContent>
                      <w:p w14:paraId="43C198DD" w14:textId="77777777" w:rsidR="008E3E3E" w:rsidRP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E3E3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Required (release MR-DC)</w:t>
                        </w:r>
                      </w:p>
                    </w:txbxContent>
                  </v:textbox>
                </v:shape>
                <v:shape id="Straight Arrow Connector 202" o:spid="_x0000_s1112" type="#_x0000_t32" style="position:absolute;left:29382;top:20086;width:203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 id="Straight Arrow Connector 203" o:spid="_x0000_s1113" type="#_x0000_t32" style="position:absolute;left:9083;top:22544;width:202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" strokecolor="#4472c4 [3204]" strokeweight=".5pt">
                  <v:stroke endarrow="block" joinstyle="miter"/>
                </v:shape>
                <v:shape id="Straight Arrow Connector 204" o:spid="_x0000_s1114" type="#_x0000_t32" style="position:absolute;left:9171;top:25293;width:202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" strokecolor="#4472c4 [3204]" strokeweight=".5pt">
                  <v:stroke endarrow="block" joinstyle="miter"/>
                </v:shape>
                <v:shape id="TextBox 30" o:spid="_x0000_s1115" type="#_x0000_t202" style="position:absolute;left:32421;top:17585;width:13671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" filled="f" stroked="f">
                  <v:textbox style="mso-fit-shape-to-text:t">
                    <w:txbxContent>
                      <w:p w14:paraId="563A4862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Release Confirm</w:t>
                        </w:r>
                      </w:p>
                    </w:txbxContent>
                  </v:textbox>
                </v:shape>
                <v:roundrect id="Rectangle: Rounded Corners 206" o:spid="_x0000_s1116" style="position:absolute;left:198;top:28596;width:17235;height:44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" fillcolor="#4472c4 [3204]" strokecolor="#1f3763 [1604]" strokeweight="1pt">
                  <v:stroke joinstyle="miter"/>
                  <v:textbox>
                    <w:txbxContent>
                      <w:p w14:paraId="7CD513ED" w14:textId="77777777" w:rsidR="008E3E3E" w:rsidRDefault="008E3E3E" w:rsidP="008E3E3E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No DC, no CPC</w:t>
                        </w:r>
                      </w:p>
                    </w:txbxContent>
                  </v:textbox>
                </v:roundrect>
                <v:shape id="Straight Arrow Connector 207" o:spid="_x0000_s1117" type="#_x0000_t32" style="position:absolute;left:29329;top:30998;width:406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 id="TextBox 33" o:spid="_x0000_s1118" type="#_x0000_t202" style="position:absolute;left:39733;top:28595;width:20645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" filled="f" stroked="f">
                  <v:textbox style="mso-fit-shape-to-text:t">
                    <w:txbxContent>
                      <w:p w14:paraId="2F77F127" w14:textId="77777777" w:rsidR="008E3E3E" w:rsidRP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E3E3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(cancel CPC)</w:t>
                        </w:r>
                      </w:p>
                    </w:txbxContent>
                  </v:textbox>
                </v:shape>
                <v:shape id="Straight Arrow Connector 209" o:spid="_x0000_s1119" type="#_x0000_t32" style="position:absolute;left:29329;top:34042;width:4063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" strokecolor="#4472c4 [3204]" strokeweight=".5pt">
                  <v:stroke endarrow="block" joinstyle="miter"/>
                  <o:lock v:ext="edit" shapetype="f"/>
                </v:shape>
                <v:shape id="TextBox 35" o:spid="_x0000_s1120" type="#_x0000_t202" style="position:absolute;left:38527;top:31440;width:23051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" filled="f" stroked="f">
                  <v:textbox style="mso-fit-shape-to-text:t">
                    <w:txbxContent>
                      <w:p w14:paraId="53E21500" w14:textId="77777777" w:rsidR="008E3E3E" w:rsidRP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E3E3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(cancel CPC)</w:t>
                        </w:r>
                      </w:p>
                    </w:txbxContent>
                  </v:textbox>
                </v:shape>
                <v:roundrect id="Rectangle: Rounded Corners 211" o:spid="_x0000_s1121" style="position:absolute;left:26915;top:27947;width:45859;height:91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" filled="f" strokecolor="red" strokeweight="1pt">
                  <v:stroke joinstyle="miter"/>
                </v:roundrect>
                <v:shape id="TextBox 37" o:spid="_x0000_s1122" type="#_x0000_t202" style="position:absolute;left:31261;top:6426;width:16634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" filled="f" stroked="f">
                  <v:textbox style="mso-fit-shape-to-text:t">
                    <w:txbxContent>
                      <w:p w14:paraId="473405BC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 Ack</w:t>
                        </w:r>
                      </w:p>
                    </w:txbxContent>
                  </v:textbox>
                </v:shape>
                <v:shape id="TextBox 38" o:spid="_x0000_s1123" type="#_x0000_t202" style="position:absolute;left:9872;top:7388;width:13885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14:paraId="1BE47A30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Box 39" o:spid="_x0000_s1124" type="#_x0000_t202" style="position:absolute;left:9899;top:10636;width:19525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" filled="f" stroked="f">
                  <v:textbox style="mso-fit-shape-to-text:t">
                    <w:txbxContent>
                      <w:p w14:paraId="03BF7241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</w:p>
                    </w:txbxContent>
                  </v:textbox>
                </v:shape>
                <v:shape id="TextBox 40" o:spid="_x0000_s1125" type="#_x0000_t202" style="position:absolute;left:9872;top:20086;width:13885;height:43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" filled="f" stroked="f">
                  <v:textbox style="mso-fit-shape-to-text:t">
                    <w:txbxContent>
                      <w:p w14:paraId="1FE796F7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Box 41" o:spid="_x0000_s1126" type="#_x0000_t202" style="position:absolute;left:9624;top:22955;width:19525;height:43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" filled="f" stroked="f">
                  <v:textbox style="mso-fit-shape-to-text:t">
                    <w:txbxContent>
                      <w:p w14:paraId="51C6770D" w14:textId="77777777" w:rsidR="008E3E3E" w:rsidRDefault="008E3E3E" w:rsidP="008E3E3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FD19DD2" w14:textId="32A4D6C0" w:rsidR="008E3E3E" w:rsidRDefault="008E3E3E" w:rsidP="00417AB7">
      <w:pPr>
        <w:rPr>
          <w:bCs/>
          <w:u w:val="single"/>
        </w:rPr>
      </w:pPr>
    </w:p>
    <w:p w14:paraId="78CF6321" w14:textId="5F47949D" w:rsidR="008E3E3E" w:rsidRDefault="008E3E3E" w:rsidP="00417AB7">
      <w:pPr>
        <w:rPr>
          <w:bCs/>
          <w:u w:val="single"/>
        </w:rPr>
      </w:pPr>
    </w:p>
    <w:p w14:paraId="581D3B34" w14:textId="74751081" w:rsidR="008E3E3E" w:rsidRDefault="008E3E3E" w:rsidP="00417AB7">
      <w:pPr>
        <w:rPr>
          <w:bCs/>
          <w:u w:val="single"/>
        </w:rPr>
      </w:pPr>
    </w:p>
    <w:p w14:paraId="4A07242B" w14:textId="0F03507A" w:rsidR="008E3E3E" w:rsidRDefault="008E3E3E" w:rsidP="00417AB7">
      <w:pPr>
        <w:rPr>
          <w:bCs/>
          <w:u w:val="single"/>
        </w:rPr>
      </w:pPr>
    </w:p>
    <w:p w14:paraId="0D331D68" w14:textId="7CFBE463" w:rsidR="008E3E3E" w:rsidRDefault="008E3E3E" w:rsidP="00417AB7">
      <w:pPr>
        <w:rPr>
          <w:bCs/>
          <w:u w:val="single"/>
        </w:rPr>
      </w:pPr>
    </w:p>
    <w:p w14:paraId="6675A059" w14:textId="4995763C" w:rsidR="008E3E3E" w:rsidRDefault="008E3E3E" w:rsidP="00417AB7">
      <w:pPr>
        <w:rPr>
          <w:bCs/>
          <w:u w:val="single"/>
        </w:rPr>
      </w:pPr>
    </w:p>
    <w:p w14:paraId="05E5B7F6" w14:textId="58CF1BE0" w:rsidR="008E3E3E" w:rsidRDefault="008E3E3E" w:rsidP="00417AB7">
      <w:pPr>
        <w:rPr>
          <w:bCs/>
          <w:u w:val="single"/>
        </w:rPr>
      </w:pPr>
    </w:p>
    <w:p w14:paraId="1C6D5378" w14:textId="2927D612" w:rsidR="008E3E3E" w:rsidRDefault="008E3E3E" w:rsidP="00417AB7">
      <w:pPr>
        <w:rPr>
          <w:bCs/>
          <w:u w:val="single"/>
        </w:rPr>
      </w:pPr>
    </w:p>
    <w:p w14:paraId="784C4235" w14:textId="2094EB02" w:rsidR="008E3E3E" w:rsidRDefault="008E3E3E" w:rsidP="00417AB7">
      <w:pPr>
        <w:rPr>
          <w:bCs/>
          <w:u w:val="single"/>
        </w:rPr>
      </w:pPr>
    </w:p>
    <w:p w14:paraId="0C087A08" w14:textId="1073C39A" w:rsidR="008E3E3E" w:rsidRDefault="008E3E3E" w:rsidP="00417AB7">
      <w:pPr>
        <w:rPr>
          <w:bCs/>
          <w:u w:val="single"/>
        </w:rPr>
      </w:pPr>
    </w:p>
    <w:p w14:paraId="24FD2CDB" w14:textId="62D8D46F" w:rsidR="008E3E3E" w:rsidRDefault="008E3E3E" w:rsidP="008E3E3E">
      <w:pPr>
        <w:ind w:left="720"/>
        <w:jc w:val="center"/>
        <w:rPr>
          <w:bCs/>
        </w:rPr>
      </w:pPr>
      <w:r>
        <w:rPr>
          <w:bCs/>
        </w:rPr>
        <w:t>Figure 3. Example signaling for MN-initiated CPC followed by an SN-initiated S-SN release</w:t>
      </w:r>
    </w:p>
    <w:p w14:paraId="7DD41452" w14:textId="41190E46" w:rsidR="00DA0371" w:rsidRPr="00DA0371" w:rsidRDefault="00DA0371" w:rsidP="00DA0371">
      <w:pPr>
        <w:rPr>
          <w:bCs/>
        </w:rPr>
      </w:pPr>
      <w:r w:rsidRPr="00DA0371">
        <w:rPr>
          <w:bCs/>
        </w:rPr>
        <w:lastRenderedPageBreak/>
        <w:t xml:space="preserve">Upon reception of SN Release Required </w:t>
      </w:r>
      <w:r w:rsidR="0094784F">
        <w:rPr>
          <w:bCs/>
        </w:rPr>
        <w:t xml:space="preserve">message </w:t>
      </w:r>
      <w:r w:rsidRPr="00DA0371">
        <w:rPr>
          <w:bCs/>
        </w:rPr>
        <w:t>from the S-SN (to release MR-DC),</w:t>
      </w:r>
      <w:r>
        <w:rPr>
          <w:bCs/>
        </w:rPr>
        <w:t xml:space="preserve"> </w:t>
      </w:r>
      <w:r w:rsidRPr="00DA0371">
        <w:rPr>
          <w:bCs/>
        </w:rPr>
        <w:t xml:space="preserve">the MN </w:t>
      </w:r>
      <w:r>
        <w:rPr>
          <w:bCs/>
        </w:rPr>
        <w:t>also needs to cancel</w:t>
      </w:r>
      <w:r w:rsidRPr="00DA0371">
        <w:rPr>
          <w:bCs/>
        </w:rPr>
        <w:t xml:space="preserve"> CPC with target candidate SN(s) if CPC is configured</w:t>
      </w:r>
      <w:r w:rsidR="007B0C32">
        <w:rPr>
          <w:bCs/>
        </w:rPr>
        <w:t xml:space="preserve"> as shown in the red box.</w:t>
      </w:r>
    </w:p>
    <w:p w14:paraId="14FF9367" w14:textId="77777777" w:rsidR="008E3E3E" w:rsidRPr="00726067" w:rsidRDefault="008E3E3E" w:rsidP="00417AB7">
      <w:pPr>
        <w:rPr>
          <w:bCs/>
          <w:u w:val="single"/>
        </w:rPr>
      </w:pPr>
    </w:p>
    <w:p w14:paraId="403FBB96" w14:textId="235C4E6F" w:rsidR="0075557D" w:rsidRPr="0075557D" w:rsidRDefault="00417AB7" w:rsidP="00417AB7">
      <w:pPr>
        <w:rPr>
          <w:b/>
          <w:u w:val="single"/>
        </w:rPr>
      </w:pPr>
      <w:r w:rsidRPr="000F6316">
        <w:rPr>
          <w:b/>
          <w:u w:val="single"/>
        </w:rPr>
        <w:t xml:space="preserve">Case 4: </w:t>
      </w:r>
      <w:r w:rsidR="0075557D" w:rsidRPr="0075557D">
        <w:rPr>
          <w:b/>
          <w:u w:val="single"/>
        </w:rPr>
        <w:t>SN-initiated CPC followed by an SN-initiated S-SN release</w:t>
      </w:r>
    </w:p>
    <w:p w14:paraId="4EEAA352" w14:textId="2739AF66" w:rsidR="00844028" w:rsidRDefault="00A21F0D" w:rsidP="0099022F">
      <w:pPr>
        <w:rPr>
          <w:rFonts w:ascii="Arial" w:hAnsi="Arial" w:cs="Arial"/>
        </w:rPr>
      </w:pPr>
      <w:r w:rsidRPr="00FC0FF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6048834" wp14:editId="79D962FE">
                <wp:simplePos x="0" y="0"/>
                <wp:positionH relativeFrom="column">
                  <wp:posOffset>55620</wp:posOffset>
                </wp:positionH>
                <wp:positionV relativeFrom="paragraph">
                  <wp:posOffset>13970</wp:posOffset>
                </wp:positionV>
                <wp:extent cx="5668010" cy="3825240"/>
                <wp:effectExtent l="0" t="0" r="8890" b="22860"/>
                <wp:wrapNone/>
                <wp:docPr id="217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8010" cy="3825240"/>
                          <a:chOff x="0" y="0"/>
                          <a:chExt cx="7255039" cy="5312537"/>
                        </a:xfrm>
                      </wpg:grpSpPr>
                      <wps:wsp>
                        <wps:cNvPr id="218" name="Straight Connector 218"/>
                        <wps:cNvCnPr/>
                        <wps:spPr>
                          <a:xfrm>
                            <a:off x="898017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Straight Connector 219"/>
                        <wps:cNvCnPr/>
                        <wps:spPr>
                          <a:xfrm>
                            <a:off x="2924293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Straight Connector 220"/>
                        <wps:cNvCnPr/>
                        <wps:spPr>
                          <a:xfrm>
                            <a:off x="4950569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Straight Connector 221"/>
                        <wps:cNvCnPr/>
                        <wps:spPr>
                          <a:xfrm>
                            <a:off x="6976845" y="276897"/>
                            <a:ext cx="0" cy="50356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TextBox 8"/>
                        <wps:cNvSpPr txBox="1"/>
                        <wps:spPr>
                          <a:xfrm>
                            <a:off x="675765" y="0"/>
                            <a:ext cx="399888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4A8CBB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3" name="TextBox 9"/>
                        <wps:cNvSpPr txBox="1"/>
                        <wps:spPr>
                          <a:xfrm>
                            <a:off x="2672164" y="0"/>
                            <a:ext cx="454344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A00805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MN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4" name="TextBox 10"/>
                        <wps:cNvSpPr txBox="1"/>
                        <wps:spPr>
                          <a:xfrm>
                            <a:off x="4668562" y="0"/>
                            <a:ext cx="507988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01EB3A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5" name="TextBox 11"/>
                        <wps:cNvSpPr txBox="1"/>
                        <wps:spPr>
                          <a:xfrm>
                            <a:off x="6664960" y="0"/>
                            <a:ext cx="590079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D6B8D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TC-SN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6" name="Straight Arrow Connector 226"/>
                        <wps:cNvCnPr/>
                        <wps:spPr>
                          <a:xfrm>
                            <a:off x="2924293" y="1045511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Straight Arrow Connector 227"/>
                        <wps:cNvCnPr/>
                        <wps:spPr>
                          <a:xfrm flipH="1">
                            <a:off x="2924293" y="1303088"/>
                            <a:ext cx="4052552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TextBox 16"/>
                        <wps:cNvSpPr txBox="1"/>
                        <wps:spPr>
                          <a:xfrm>
                            <a:off x="4224413" y="790789"/>
                            <a:ext cx="1455690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2C00C3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9" name="Straight Arrow Connector 229"/>
                        <wps:cNvCnPr/>
                        <wps:spPr>
                          <a:xfrm flipH="1">
                            <a:off x="898017" y="1543010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Straight Arrow Connector 230"/>
                        <wps:cNvCnPr/>
                        <wps:spPr>
                          <a:xfrm>
                            <a:off x="898017" y="1832785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Rectangle: Rounded Corners 231"/>
                        <wps:cNvSpPr/>
                        <wps:spPr>
                          <a:xfrm>
                            <a:off x="0" y="2021248"/>
                            <a:ext cx="1851450" cy="55303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84997C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UE is configured with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2" name="Straight Arrow Connector 232"/>
                        <wps:cNvCnPr>
                          <a:cxnSpLocks/>
                        </wps:cNvCnPr>
                        <wps:spPr>
                          <a:xfrm flipH="1">
                            <a:off x="2913859" y="2711784"/>
                            <a:ext cx="203184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TextBox 25"/>
                        <wps:cNvSpPr txBox="1"/>
                        <wps:spPr>
                          <a:xfrm>
                            <a:off x="3038489" y="2437887"/>
                            <a:ext cx="2463537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9AFF48D" w14:textId="77777777" w:rsidR="00FC0FFB" w:rsidRP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C0FF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Required (release MR-DC)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4" name="Straight Arrow Connector 234"/>
                        <wps:cNvCnPr>
                          <a:cxnSpLocks/>
                        </wps:cNvCnPr>
                        <wps:spPr>
                          <a:xfrm>
                            <a:off x="2929510" y="2988915"/>
                            <a:ext cx="202105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" name="Straight Arrow Connector 235"/>
                        <wps:cNvCnPr>
                          <a:cxnSpLocks/>
                        </wps:cNvCnPr>
                        <wps:spPr>
                          <a:xfrm flipH="1">
                            <a:off x="862438" y="3099819"/>
                            <a:ext cx="205142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" name="Straight Arrow Connector 236"/>
                        <wps:cNvCnPr>
                          <a:cxnSpLocks/>
                        </wps:cNvCnPr>
                        <wps:spPr>
                          <a:xfrm>
                            <a:off x="867655" y="3492033"/>
                            <a:ext cx="206185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" name="TextBox 30"/>
                        <wps:cNvSpPr txBox="1"/>
                        <wps:spPr>
                          <a:xfrm>
                            <a:off x="3038489" y="2686492"/>
                            <a:ext cx="1398795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8741EF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Release Confirm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8" name="Rectangle: Rounded Corners 238"/>
                        <wps:cNvSpPr/>
                        <wps:spPr>
                          <a:xfrm>
                            <a:off x="36243" y="3597958"/>
                            <a:ext cx="1723547" cy="444323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124911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No DC, no CPC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9" name="Straight Arrow Connector 239"/>
                        <wps:cNvCnPr>
                          <a:cxnSpLocks/>
                        </wps:cNvCnPr>
                        <wps:spPr>
                          <a:xfrm>
                            <a:off x="2913859" y="4060321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TextBox 33"/>
                        <wps:cNvSpPr txBox="1"/>
                        <wps:spPr>
                          <a:xfrm>
                            <a:off x="3954367" y="3819871"/>
                            <a:ext cx="2112416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AA405B" w14:textId="77777777" w:rsidR="00FC0FFB" w:rsidRP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C0FF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1" name="Straight Arrow Connector 241"/>
                        <wps:cNvCnPr>
                          <a:cxnSpLocks/>
                        </wps:cNvCnPr>
                        <wps:spPr>
                          <a:xfrm flipH="1">
                            <a:off x="2913859" y="4364748"/>
                            <a:ext cx="406298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TextBox 35"/>
                        <wps:cNvSpPr txBox="1"/>
                        <wps:spPr>
                          <a:xfrm>
                            <a:off x="3833746" y="4104397"/>
                            <a:ext cx="2358689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C12040C" w14:textId="77777777" w:rsidR="00FC0FFB" w:rsidRP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FC0FF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SN release request Ack (cancel CPC)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3" name="Straight Arrow Connector 243"/>
                        <wps:cNvCnPr/>
                        <wps:spPr>
                          <a:xfrm flipH="1">
                            <a:off x="2924293" y="659464"/>
                            <a:ext cx="20262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TextBox 36"/>
                        <wps:cNvSpPr txBox="1"/>
                        <wps:spPr>
                          <a:xfrm>
                            <a:off x="3353021" y="398592"/>
                            <a:ext cx="1445936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AC32B0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Change Required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5" name="Straight Arrow Connector 245"/>
                        <wps:cNvCnPr>
                          <a:cxnSpLocks/>
                        </wps:cNvCnPr>
                        <wps:spPr>
                          <a:xfrm>
                            <a:off x="2924293" y="2120969"/>
                            <a:ext cx="2021059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TextBox 38"/>
                        <wps:cNvSpPr txBox="1"/>
                        <wps:spPr>
                          <a:xfrm>
                            <a:off x="3018543" y="1859994"/>
                            <a:ext cx="1384165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F9E18B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Change Confirm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47" name="TextBox 39"/>
                        <wps:cNvSpPr txBox="1"/>
                        <wps:spPr>
                          <a:xfrm>
                            <a:off x="1127406" y="2798618"/>
                            <a:ext cx="1420772" cy="39773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7AA0BF" w14:textId="77777777" w:rsidR="00A21F0D" w:rsidRDefault="00A21F0D" w:rsidP="00A21F0D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</w:p>
                            <w:p w14:paraId="2F143CDE" w14:textId="41453E7A" w:rsidR="00FC0FFB" w:rsidRP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  <wps:wsp>
                        <wps:cNvPr id="248" name="Rectangle: Rounded Corners 248"/>
                        <wps:cNvSpPr/>
                        <wps:spPr>
                          <a:xfrm>
                            <a:off x="2810030" y="3775247"/>
                            <a:ext cx="4411514" cy="772003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9" name="TextBox 41"/>
                        <wps:cNvSpPr txBox="1"/>
                        <wps:spPr>
                          <a:xfrm>
                            <a:off x="4224413" y="1071094"/>
                            <a:ext cx="1701962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D40B75" w14:textId="77777777" w:rsidR="00FC0FFB" w:rsidRDefault="00FC0FFB" w:rsidP="00FC0FFB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SN Addition Request Ack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0" name="TextBox 42"/>
                        <wps:cNvSpPr txBox="1"/>
                        <wps:spPr>
                          <a:xfrm>
                            <a:off x="1127438" y="1251139"/>
                            <a:ext cx="1420740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E3DCB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1" name="TextBox 43"/>
                        <wps:cNvSpPr txBox="1"/>
                        <wps:spPr>
                          <a:xfrm>
                            <a:off x="1083303" y="1579609"/>
                            <a:ext cx="1997814" cy="4797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9791FF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2" name="TextBox 44"/>
                        <wps:cNvSpPr txBox="1"/>
                        <wps:spPr>
                          <a:xfrm>
                            <a:off x="862438" y="3166212"/>
                            <a:ext cx="1997814" cy="3629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52BDE0" w14:textId="77777777" w:rsidR="00FC0FFB" w:rsidRDefault="00FC0FFB" w:rsidP="00FC0FFB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wrap="non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048834" id="Group 3" o:spid="_x0000_s1127" style="position:absolute;margin-left:4.4pt;margin-top:1.1pt;width:446.3pt;height:301.2pt;z-index:251665408" coordsize="72550,53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">
                <v:line id="Straight Connector 218" o:spid="_x0000_s1128" style="position:absolute;visibility:visible;mso-wrap-style:square" from="8980,2768" to="8980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" strokecolor="#4472c4 [3204]" strokeweight=".5pt">
                  <v:stroke joinstyle="miter"/>
                </v:line>
                <v:line id="Straight Connector 219" o:spid="_x0000_s1129" style="position:absolute;visibility:visible;mso-wrap-style:square" from="29242,2768" to="29242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" strokecolor="#4472c4 [3204]" strokeweight=".5pt">
                  <v:stroke joinstyle="miter"/>
                </v:line>
                <v:line id="Straight Connector 220" o:spid="_x0000_s1130" style="position:absolute;visibility:visible;mso-wrap-style:square" from="49505,2768" to="49505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" strokecolor="#4472c4 [3204]" strokeweight=".5pt">
                  <v:stroke joinstyle="miter"/>
                </v:line>
                <v:line id="Straight Connector 221" o:spid="_x0000_s1131" style="position:absolute;visibility:visible;mso-wrap-style:square" from="69768,2768" to="69768,5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" strokecolor="#4472c4 [3204]" strokeweight=".5pt">
                  <v:stroke joinstyle="miter"/>
                </v:line>
                <v:shape id="TextBox 8" o:spid="_x0000_s1132" type="#_x0000_t202" style="position:absolute;left:6757;width:3999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" filled="f" stroked="f">
                  <v:textbox style="mso-fit-shape-to-text:t">
                    <w:txbxContent>
                      <w:p w14:paraId="234A8CBB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Box 9" o:spid="_x0000_s1133" type="#_x0000_t202" style="position:absolute;left:26721;width:4544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" filled="f" stroked="f">
                  <v:textbox style="mso-fit-shape-to-text:t">
                    <w:txbxContent>
                      <w:p w14:paraId="3AA00805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MN</w:t>
                        </w:r>
                      </w:p>
                    </w:txbxContent>
                  </v:textbox>
                </v:shape>
                <v:shape id="TextBox 10" o:spid="_x0000_s1134" type="#_x0000_t202" style="position:absolute;left:46685;width:5080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" filled="f" stroked="f">
                  <v:textbox style="mso-fit-shape-to-text:t">
                    <w:txbxContent>
                      <w:p w14:paraId="1801EB3A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S-SN</w:t>
                        </w:r>
                      </w:p>
                    </w:txbxContent>
                  </v:textbox>
                </v:shape>
                <v:shape id="TextBox 11" o:spid="_x0000_s1135" type="#_x0000_t202" style="position:absolute;left:66649;width:5901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" filled="f" stroked="f">
                  <v:textbox style="mso-fit-shape-to-text:t">
                    <w:txbxContent>
                      <w:p w14:paraId="370D6B8D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TC-SN</w:t>
                        </w:r>
                      </w:p>
                    </w:txbxContent>
                  </v:textbox>
                </v:shape>
                <v:shape id="Straight Arrow Connector 226" o:spid="_x0000_s1136" type="#_x0000_t32" style="position:absolute;left:29242;top:10455;width:405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227" o:spid="_x0000_s1137" type="#_x0000_t32" style="position:absolute;left:29242;top:13030;width:4052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" strokecolor="#4472c4 [3204]" strokeweight=".5pt">
                  <v:stroke endarrow="block" joinstyle="miter"/>
                </v:shape>
                <v:shape id="TextBox 16" o:spid="_x0000_s1138" type="#_x0000_t202" style="position:absolute;left:42244;top:7907;width:14557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" filled="f" stroked="f">
                  <v:textbox style="mso-fit-shape-to-text:t">
                    <w:txbxContent>
                      <w:p w14:paraId="762C00C3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</w:t>
                        </w:r>
                      </w:p>
                    </w:txbxContent>
                  </v:textbox>
                </v:shape>
                <v:shape id="Straight Arrow Connector 229" o:spid="_x0000_s1139" type="#_x0000_t32" style="position:absolute;left:8980;top:15430;width:202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" strokecolor="#4472c4 [3204]" strokeweight=".5pt">
                  <v:stroke endarrow="block" joinstyle="miter"/>
                </v:shape>
                <v:shape id="Straight Arrow Connector 230" o:spid="_x0000_s1140" type="#_x0000_t32" style="position:absolute;left:8980;top:18327;width:202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" strokecolor="#4472c4 [3204]" strokeweight=".5pt">
                  <v:stroke endarrow="block" joinstyle="miter"/>
                </v:shape>
                <v:roundrect id="Rectangle: Rounded Corners 231" o:spid="_x0000_s1141" style="position:absolute;top:20212;width:18514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" fillcolor="#4472c4 [3204]" strokecolor="#1f3763 [1604]" strokeweight="1pt">
                  <v:stroke joinstyle="miter"/>
                  <v:textbox>
                    <w:txbxContent>
                      <w:p w14:paraId="7E84997C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UE is configured with CPC</w:t>
                        </w:r>
                      </w:p>
                    </w:txbxContent>
                  </v:textbox>
                </v:roundrect>
                <v:shape id="Straight Arrow Connector 232" o:spid="_x0000_s1142" type="#_x0000_t32" style="position:absolute;left:29138;top:27117;width:2031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" strokecolor="#4472c4 [3204]" strokeweight=".5pt">
                  <v:stroke endarrow="block" joinstyle="miter"/>
                  <o:lock v:ext="edit" shapetype="f"/>
                </v:shape>
                <v:shape id="TextBox 25" o:spid="_x0000_s1143" type="#_x0000_t202" style="position:absolute;left:30384;top:24378;width:24636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" filled="f" stroked="f">
                  <v:textbox style="mso-fit-shape-to-text:t">
                    <w:txbxContent>
                      <w:p w14:paraId="09AFF48D" w14:textId="77777777" w:rsidR="00FC0FFB" w:rsidRP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C0FF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Required (release MR-DC)</w:t>
                        </w:r>
                      </w:p>
                    </w:txbxContent>
                  </v:textbox>
                </v:shape>
                <v:shape id="Straight Arrow Connector 234" o:spid="_x0000_s1144" type="#_x0000_t32" style="position:absolute;left:29295;top:29889;width:202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" strokecolor="#4472c4 [3204]" strokeweight=".5pt">
                  <v:stroke endarrow="block" joinstyle="miter"/>
                  <o:lock v:ext="edit" shapetype="f"/>
                </v:shape>
                <v:shape id="Straight Arrow Connector 235" o:spid="_x0000_s1145" type="#_x0000_t32" style="position:absolute;left:8624;top:30998;width:2051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" strokecolor="#4472c4 [3204]" strokeweight=".5pt">
                  <v:stroke endarrow="block" joinstyle="miter"/>
                  <o:lock v:ext="edit" shapetype="f"/>
                </v:shape>
                <v:shape id="Straight Arrow Connector 236" o:spid="_x0000_s1146" type="#_x0000_t32" style="position:absolute;left:8676;top:34920;width:206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" strokecolor="#4472c4 [3204]" strokeweight=".5pt">
                  <v:stroke endarrow="block" joinstyle="miter"/>
                  <o:lock v:ext="edit" shapetype="f"/>
                </v:shape>
                <v:shape id="TextBox 30" o:spid="_x0000_s1147" type="#_x0000_t202" style="position:absolute;left:30384;top:26864;width:13988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" filled="f" stroked="f">
                  <v:textbox style="mso-fit-shape-to-text:t">
                    <w:txbxContent>
                      <w:p w14:paraId="0C8741EF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Release Confirm</w:t>
                        </w:r>
                      </w:p>
                    </w:txbxContent>
                  </v:textbox>
                </v:shape>
                <v:roundrect id="Rectangle: Rounded Corners 238" o:spid="_x0000_s1148" style="position:absolute;left:362;top:35979;width:17235;height:444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" fillcolor="#4472c4 [3204]" strokecolor="#1f3763 [1604]" strokeweight="1pt">
                  <v:stroke joinstyle="miter"/>
                  <v:textbox>
                    <w:txbxContent>
                      <w:p w14:paraId="5E124911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18"/>
                            <w:szCs w:val="18"/>
                            <w:lang w:val="sv-SE"/>
                          </w:rPr>
                          <w:t>No DC, no CPC</w:t>
                        </w:r>
                      </w:p>
                    </w:txbxContent>
                  </v:textbox>
                </v:roundrect>
                <v:shape id="Straight Arrow Connector 239" o:spid="_x0000_s1149" type="#_x0000_t32" style="position:absolute;left:29138;top:40603;width:406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" strokecolor="#4472c4 [3204]" strokeweight=".5pt">
                  <v:stroke endarrow="block" joinstyle="miter"/>
                  <o:lock v:ext="edit" shapetype="f"/>
                </v:shape>
                <v:shape id="TextBox 33" o:spid="_x0000_s1150" type="#_x0000_t202" style="position:absolute;left:39543;top:38198;width:21124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" filled="f" stroked="f">
                  <v:textbox style="mso-fit-shape-to-text:t">
                    <w:txbxContent>
                      <w:p w14:paraId="0FAA405B" w14:textId="77777777" w:rsidR="00FC0FFB" w:rsidRP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C0FF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(cancel CPC)</w:t>
                        </w:r>
                      </w:p>
                    </w:txbxContent>
                  </v:textbox>
                </v:shape>
                <v:shape id="Straight Arrow Connector 241" o:spid="_x0000_s1151" type="#_x0000_t32" style="position:absolute;left:29138;top:43647;width:4063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" strokecolor="#4472c4 [3204]" strokeweight=".5pt">
                  <v:stroke endarrow="block" joinstyle="miter"/>
                  <o:lock v:ext="edit" shapetype="f"/>
                </v:shape>
                <v:shape id="TextBox 35" o:spid="_x0000_s1152" type="#_x0000_t202" style="position:absolute;left:38337;top:41043;width:23587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" filled="f" stroked="f">
                  <v:textbox style="mso-fit-shape-to-text:t">
                    <w:txbxContent>
                      <w:p w14:paraId="1C12040C" w14:textId="77777777" w:rsidR="00FC0FFB" w:rsidRP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FC0FFB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SN release request Ack (cancel CPC)</w:t>
                        </w:r>
                      </w:p>
                    </w:txbxContent>
                  </v:textbox>
                </v:shape>
                <v:shape id="Straight Arrow Connector 243" o:spid="_x0000_s1153" type="#_x0000_t32" style="position:absolute;left:29242;top:6594;width:202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" strokecolor="#4472c4 [3204]" strokeweight=".5pt">
                  <v:stroke endarrow="block" joinstyle="miter"/>
                </v:shape>
                <v:shape id="TextBox 36" o:spid="_x0000_s1154" type="#_x0000_t202" style="position:absolute;left:33530;top:3985;width:14459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" filled="f" stroked="f">
                  <v:textbox style="mso-fit-shape-to-text:t">
                    <w:txbxContent>
                      <w:p w14:paraId="68AC32B0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Change Required</w:t>
                        </w:r>
                      </w:p>
                    </w:txbxContent>
                  </v:textbox>
                </v:shape>
                <v:shape id="Straight Arrow Connector 245" o:spid="_x0000_s1155" type="#_x0000_t32" style="position:absolute;left:29242;top:21209;width:20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 id="TextBox 38" o:spid="_x0000_s1156" type="#_x0000_t202" style="position:absolute;left:30185;top:18599;width:13842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" filled="f" stroked="f">
                  <v:textbox style="mso-fit-shape-to-text:t">
                    <w:txbxContent>
                      <w:p w14:paraId="6DF9E18B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Change Confirm</w:t>
                        </w:r>
                      </w:p>
                    </w:txbxContent>
                  </v:textbox>
                </v:shape>
                <v:shape id="TextBox 39" o:spid="_x0000_s1157" type="#_x0000_t202" style="position:absolute;left:11274;top:27986;width:14207;height:39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" filled="f" stroked="f">
                  <v:textbox>
                    <w:txbxContent>
                      <w:p w14:paraId="187AA0BF" w14:textId="77777777" w:rsidR="00A21F0D" w:rsidRDefault="00A21F0D" w:rsidP="00A21F0D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</w:p>
                      <w:p w14:paraId="2F143CDE" w14:textId="41453E7A" w:rsidR="00FC0FFB" w:rsidRP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roundrect id="Rectangle: Rounded Corners 248" o:spid="_x0000_s1158" style="position:absolute;left:28100;top:37752;width:44115;height:77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" filled="f" strokecolor="red" strokeweight="1pt">
                  <v:stroke joinstyle="miter"/>
                </v:roundrect>
                <v:shape id="TextBox 41" o:spid="_x0000_s1159" type="#_x0000_t202" style="position:absolute;left:42244;top:10710;width:17019;height:47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" filled="f" stroked="f">
                  <v:textbox style="mso-fit-shape-to-text:t">
                    <w:txbxContent>
                      <w:p w14:paraId="7ED40B75" w14:textId="77777777" w:rsidR="00FC0FFB" w:rsidRDefault="00FC0FFB" w:rsidP="00FC0FFB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SN Addition Request Ack</w:t>
                        </w:r>
                      </w:p>
                    </w:txbxContent>
                  </v:textbox>
                </v:shape>
                <v:shape id="TextBox 42" o:spid="_x0000_s1160" type="#_x0000_t202" style="position:absolute;left:11274;top:12511;width:14207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" filled="f" stroked="f">
                  <v:textbox style="mso-fit-shape-to-text:t">
                    <w:txbxContent>
                      <w:p w14:paraId="52EE3DCB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Box 43" o:spid="_x0000_s1161" type="#_x0000_t202" style="position:absolute;left:10833;top:15796;width:19978;height:47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" filled="f" stroked="f">
                  <v:textbox style="mso-fit-shape-to-text:t">
                    <w:txbxContent>
                      <w:p w14:paraId="6A9791FF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</w:p>
                    </w:txbxContent>
                  </v:textbox>
                </v:shape>
                <v:shape id="TextBox 44" o:spid="_x0000_s1162" type="#_x0000_t202" style="position:absolute;left:8624;top:31662;width:19978;height:36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" filled="f" stroked="f">
                  <v:textbox>
                    <w:txbxContent>
                      <w:p w14:paraId="5A52BDE0" w14:textId="77777777" w:rsidR="00FC0FFB" w:rsidRDefault="00FC0FFB" w:rsidP="00FC0FFB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sv-SE"/>
                          </w:rPr>
                          <w:t>RRCReconfigurationComplete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ACFA41" w14:textId="2A0996DC" w:rsidR="00844028" w:rsidRDefault="00844028" w:rsidP="0099022F">
      <w:pPr>
        <w:rPr>
          <w:rFonts w:ascii="Arial" w:hAnsi="Arial" w:cs="Arial"/>
        </w:rPr>
      </w:pPr>
    </w:p>
    <w:p w14:paraId="4CED4A84" w14:textId="46508690" w:rsidR="00844028" w:rsidRDefault="00844028" w:rsidP="0099022F">
      <w:pPr>
        <w:rPr>
          <w:rFonts w:ascii="Arial" w:hAnsi="Arial" w:cs="Arial"/>
        </w:rPr>
      </w:pPr>
    </w:p>
    <w:p w14:paraId="1A472FA3" w14:textId="37FB3437" w:rsidR="00844028" w:rsidRDefault="00844028" w:rsidP="0099022F">
      <w:pPr>
        <w:rPr>
          <w:rFonts w:ascii="Arial" w:hAnsi="Arial" w:cs="Arial"/>
        </w:rPr>
      </w:pPr>
    </w:p>
    <w:p w14:paraId="3B0EFE11" w14:textId="4935B515" w:rsidR="00844028" w:rsidRDefault="00844028" w:rsidP="0099022F">
      <w:pPr>
        <w:rPr>
          <w:rFonts w:ascii="Arial" w:hAnsi="Arial" w:cs="Arial"/>
        </w:rPr>
      </w:pPr>
    </w:p>
    <w:p w14:paraId="2C70B77A" w14:textId="7B3B9CC8" w:rsidR="00844028" w:rsidRDefault="00844028" w:rsidP="0099022F">
      <w:pPr>
        <w:rPr>
          <w:rFonts w:ascii="Arial" w:hAnsi="Arial" w:cs="Arial"/>
        </w:rPr>
      </w:pPr>
    </w:p>
    <w:p w14:paraId="38FAA037" w14:textId="01E125B1" w:rsidR="00844028" w:rsidRDefault="00844028" w:rsidP="0099022F">
      <w:pPr>
        <w:rPr>
          <w:rFonts w:ascii="Arial" w:hAnsi="Arial" w:cs="Arial"/>
        </w:rPr>
      </w:pPr>
    </w:p>
    <w:p w14:paraId="356FA442" w14:textId="16FD5139" w:rsidR="00844028" w:rsidRDefault="00844028" w:rsidP="0099022F">
      <w:pPr>
        <w:rPr>
          <w:rFonts w:ascii="Arial" w:hAnsi="Arial" w:cs="Arial"/>
        </w:rPr>
      </w:pPr>
    </w:p>
    <w:p w14:paraId="0F21A8A3" w14:textId="194F4025" w:rsidR="00844028" w:rsidRDefault="00844028" w:rsidP="0099022F">
      <w:pPr>
        <w:rPr>
          <w:rFonts w:ascii="Arial" w:hAnsi="Arial" w:cs="Arial"/>
        </w:rPr>
      </w:pPr>
    </w:p>
    <w:p w14:paraId="105C977F" w14:textId="4B2CA4A0" w:rsidR="00844028" w:rsidRDefault="00844028" w:rsidP="0099022F">
      <w:pPr>
        <w:rPr>
          <w:rFonts w:ascii="Arial" w:hAnsi="Arial" w:cs="Arial"/>
        </w:rPr>
      </w:pPr>
    </w:p>
    <w:p w14:paraId="0AB45E87" w14:textId="449B10B3" w:rsidR="00844028" w:rsidRDefault="00844028" w:rsidP="0099022F">
      <w:pPr>
        <w:rPr>
          <w:rFonts w:ascii="Arial" w:hAnsi="Arial" w:cs="Arial"/>
        </w:rPr>
      </w:pPr>
    </w:p>
    <w:p w14:paraId="0BDC6A96" w14:textId="21F1C1E1" w:rsidR="00844028" w:rsidRDefault="00844028" w:rsidP="0099022F">
      <w:pPr>
        <w:rPr>
          <w:rFonts w:ascii="Arial" w:hAnsi="Arial" w:cs="Arial"/>
        </w:rPr>
      </w:pPr>
    </w:p>
    <w:p w14:paraId="52A78FDB" w14:textId="0146AA77" w:rsidR="00844028" w:rsidRDefault="00844028" w:rsidP="0099022F">
      <w:pPr>
        <w:rPr>
          <w:rFonts w:ascii="Arial" w:hAnsi="Arial" w:cs="Arial"/>
        </w:rPr>
      </w:pPr>
    </w:p>
    <w:p w14:paraId="0F064BE9" w14:textId="7F9AD15B" w:rsidR="00844028" w:rsidRDefault="00844028" w:rsidP="0099022F">
      <w:pPr>
        <w:rPr>
          <w:rFonts w:ascii="Arial" w:hAnsi="Arial" w:cs="Arial"/>
        </w:rPr>
      </w:pPr>
    </w:p>
    <w:p w14:paraId="715E7FBD" w14:textId="515758A4" w:rsidR="00844028" w:rsidRDefault="00844028" w:rsidP="0099022F">
      <w:pPr>
        <w:rPr>
          <w:rFonts w:ascii="Arial" w:hAnsi="Arial" w:cs="Arial"/>
        </w:rPr>
      </w:pPr>
    </w:p>
    <w:p w14:paraId="7B18E683" w14:textId="514CE7FC" w:rsidR="00FC0FFB" w:rsidRDefault="00FC0FFB" w:rsidP="00FC0FFB">
      <w:pPr>
        <w:ind w:left="720"/>
        <w:jc w:val="center"/>
        <w:rPr>
          <w:bCs/>
        </w:rPr>
      </w:pPr>
      <w:r>
        <w:rPr>
          <w:bCs/>
        </w:rPr>
        <w:t>Figure 4. Example signaling for SN-initiated CPC followed by an SN-initiated S-SN release</w:t>
      </w:r>
    </w:p>
    <w:p w14:paraId="0F104759" w14:textId="36DF0132" w:rsidR="00775D6F" w:rsidRPr="00DA0371" w:rsidRDefault="00775D6F" w:rsidP="00775D6F">
      <w:pPr>
        <w:rPr>
          <w:bCs/>
        </w:rPr>
      </w:pPr>
      <w:r w:rsidRPr="00775D6F">
        <w:rPr>
          <w:bCs/>
        </w:rPr>
        <w:t xml:space="preserve">Similar as Case 3, </w:t>
      </w:r>
      <w:r w:rsidRPr="00DA0371">
        <w:rPr>
          <w:bCs/>
        </w:rPr>
        <w:t xml:space="preserve">Upon reception of SN Release Required </w:t>
      </w:r>
      <w:r>
        <w:rPr>
          <w:bCs/>
        </w:rPr>
        <w:t xml:space="preserve">message </w:t>
      </w:r>
      <w:r w:rsidRPr="00DA0371">
        <w:rPr>
          <w:bCs/>
        </w:rPr>
        <w:t>from the S-SN (to release MR-DC),</w:t>
      </w:r>
      <w:r>
        <w:rPr>
          <w:bCs/>
        </w:rPr>
        <w:t xml:space="preserve"> </w:t>
      </w:r>
      <w:r w:rsidRPr="00DA0371">
        <w:rPr>
          <w:bCs/>
        </w:rPr>
        <w:t xml:space="preserve">the </w:t>
      </w:r>
      <w:r>
        <w:rPr>
          <w:bCs/>
        </w:rPr>
        <w:t xml:space="preserve">CPC needs to be cancelled </w:t>
      </w:r>
      <w:r w:rsidRPr="00DA0371">
        <w:rPr>
          <w:bCs/>
        </w:rPr>
        <w:t xml:space="preserve">with target candidate SN(s) </w:t>
      </w:r>
      <w:r>
        <w:rPr>
          <w:bCs/>
        </w:rPr>
        <w:t>as shown in the red box.</w:t>
      </w:r>
    </w:p>
    <w:p w14:paraId="56F81FD8" w14:textId="77777777" w:rsidR="00E75C3C" w:rsidRDefault="00E75C3C" w:rsidP="0099022F">
      <w:pPr>
        <w:rPr>
          <w:rFonts w:ascii="Arial" w:hAnsi="Arial" w:cs="Arial"/>
          <w:lang w:val="en-US"/>
        </w:rPr>
      </w:pPr>
    </w:p>
    <w:p w14:paraId="7B8DE5BE" w14:textId="24255419" w:rsidR="00731004" w:rsidRDefault="009614F7" w:rsidP="00731004">
      <w:pPr>
        <w:pStyle w:val="Observation"/>
      </w:pPr>
      <w:bookmarkStart w:id="3" w:name="_Toc110931849"/>
      <w:r>
        <w:t>In all the cases shown above,</w:t>
      </w:r>
      <w:r w:rsidR="00667BBA">
        <w:t xml:space="preserve"> the configured CPC </w:t>
      </w:r>
      <w:r w:rsidR="007960EB">
        <w:t>needs to</w:t>
      </w:r>
      <w:r w:rsidR="00667BBA">
        <w:t xml:space="preserve"> be cancelled </w:t>
      </w:r>
      <w:r>
        <w:t>when either MN or SN initiates the release of MR-DC.</w:t>
      </w:r>
      <w:bookmarkEnd w:id="3"/>
    </w:p>
    <w:p w14:paraId="5E06AB8F" w14:textId="40F06FC8" w:rsidR="002B0171" w:rsidRPr="00317DE3" w:rsidRDefault="002B0171" w:rsidP="00317DE3">
      <w:pPr>
        <w:pStyle w:val="Discussion"/>
        <w:rPr>
          <w:rFonts w:cs="Times New Roman"/>
        </w:rPr>
      </w:pPr>
    </w:p>
    <w:p w14:paraId="7E4D72F2" w14:textId="42B58AAE" w:rsidR="003D09CC" w:rsidRDefault="003D09CC" w:rsidP="003D09CC">
      <w:pPr>
        <w:rPr>
          <w:bCs/>
        </w:rPr>
      </w:pPr>
      <w:r>
        <w:rPr>
          <w:bCs/>
        </w:rPr>
        <w:t xml:space="preserve">Current stage-3 specifications would be able to support the individual procedures for CPC and MR-DC, though the interaction explained above is not captured anywhere. And such interaction is important while CPC feature is implemented with MR-DC. Therefore, the signaling flows </w:t>
      </w:r>
      <w:r w:rsidR="0055555A">
        <w:rPr>
          <w:bCs/>
        </w:rPr>
        <w:t>should</w:t>
      </w:r>
      <w:r>
        <w:rPr>
          <w:bCs/>
        </w:rPr>
        <w:t xml:space="preserve"> be clarified in stage-2 to avoid any potential interoperability issue. </w:t>
      </w:r>
    </w:p>
    <w:p w14:paraId="5A653653" w14:textId="4A842943" w:rsidR="003D09CC" w:rsidRDefault="003D09CC" w:rsidP="003D09CC">
      <w:pPr>
        <w:rPr>
          <w:bCs/>
        </w:rPr>
      </w:pPr>
      <w:r>
        <w:rPr>
          <w:bCs/>
        </w:rPr>
        <w:t xml:space="preserve">When coming to </w:t>
      </w:r>
      <w:r w:rsidR="00072CF6">
        <w:rPr>
          <w:bCs/>
        </w:rPr>
        <w:t>the changes in</w:t>
      </w:r>
      <w:r>
        <w:rPr>
          <w:bCs/>
        </w:rPr>
        <w:t xml:space="preserve"> stage-2, there are two ways</w:t>
      </w:r>
      <w:r w:rsidR="00072CF6">
        <w:rPr>
          <w:bCs/>
        </w:rPr>
        <w:t xml:space="preserve"> to capture the interaction between CPC cancel and MR-DC release</w:t>
      </w:r>
      <w:r>
        <w:rPr>
          <w:bCs/>
        </w:rPr>
        <w:t xml:space="preserve">. Either we introduce new </w:t>
      </w:r>
      <w:r w:rsidR="00C92721">
        <w:rPr>
          <w:bCs/>
        </w:rPr>
        <w:t>figures for signaling</w:t>
      </w:r>
      <w:r>
        <w:rPr>
          <w:bCs/>
        </w:rPr>
        <w:t xml:space="preserve"> flows as given in the discussion part to show a </w:t>
      </w:r>
      <w:r w:rsidR="0069139B">
        <w:rPr>
          <w:bCs/>
        </w:rPr>
        <w:t xml:space="preserve">very </w:t>
      </w:r>
      <w:r>
        <w:rPr>
          <w:bCs/>
        </w:rPr>
        <w:t xml:space="preserve">clear picture of different cases, or </w:t>
      </w:r>
      <w:r w:rsidR="00F6104E">
        <w:rPr>
          <w:bCs/>
        </w:rPr>
        <w:t>have</w:t>
      </w:r>
      <w:r w:rsidR="008B6421">
        <w:rPr>
          <w:bCs/>
        </w:rPr>
        <w:t xml:space="preserve"> notes to describe </w:t>
      </w:r>
      <w:r w:rsidR="002122E9">
        <w:rPr>
          <w:bCs/>
        </w:rPr>
        <w:t>such interactions</w:t>
      </w:r>
      <w:r>
        <w:rPr>
          <w:bCs/>
        </w:rPr>
        <w:t>.</w:t>
      </w:r>
      <w:r w:rsidR="00CC4E6C">
        <w:rPr>
          <w:bCs/>
        </w:rPr>
        <w:t xml:space="preserve"> Since this is a correction </w:t>
      </w:r>
      <w:r w:rsidR="00A312EA">
        <w:rPr>
          <w:bCs/>
        </w:rPr>
        <w:t xml:space="preserve">for </w:t>
      </w:r>
      <w:r w:rsidR="00CC4E6C">
        <w:rPr>
          <w:bCs/>
        </w:rPr>
        <w:t>Rel-17, we would prefer minimizing the impacts to standards</w:t>
      </w:r>
      <w:r w:rsidR="00A312EA">
        <w:rPr>
          <w:bCs/>
        </w:rPr>
        <w:t>, i.e., notes will be added.</w:t>
      </w:r>
    </w:p>
    <w:p w14:paraId="58136FE1" w14:textId="77777777" w:rsidR="003D09CC" w:rsidRPr="00DA0371" w:rsidRDefault="003D09CC" w:rsidP="003D09CC">
      <w:pPr>
        <w:rPr>
          <w:bCs/>
        </w:rPr>
      </w:pPr>
    </w:p>
    <w:p w14:paraId="3CC5B570" w14:textId="44337840" w:rsidR="008E24FA" w:rsidRDefault="0069139B" w:rsidP="008E24FA">
      <w:pPr>
        <w:pStyle w:val="Proposal"/>
        <w:tabs>
          <w:tab w:val="clear" w:pos="1304"/>
        </w:tabs>
        <w:ind w:left="1701" w:hanging="1701"/>
      </w:pPr>
      <w:bookmarkStart w:id="4" w:name="_Toc110368140"/>
      <w:bookmarkStart w:id="5" w:name="_Toc110368156"/>
      <w:bookmarkStart w:id="6" w:name="_Toc110368141"/>
      <w:bookmarkStart w:id="7" w:name="_Toc110368157"/>
      <w:bookmarkStart w:id="8" w:name="_Toc110368142"/>
      <w:bookmarkStart w:id="9" w:name="_Toc110368158"/>
      <w:bookmarkStart w:id="10" w:name="_Toc110368143"/>
      <w:bookmarkStart w:id="11" w:name="_Toc110368159"/>
      <w:bookmarkStart w:id="12" w:name="_Toc110931832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It is important to clarify the interaction between CPC cancel and MR-DC release and capture in the standards</w:t>
      </w:r>
      <w:r w:rsidR="00693147">
        <w:t>.</w:t>
      </w:r>
      <w:bookmarkEnd w:id="12"/>
    </w:p>
    <w:p w14:paraId="7E295DC0" w14:textId="35F92E36" w:rsidR="00ED2DCA" w:rsidRDefault="00D26343" w:rsidP="001B2674">
      <w:pPr>
        <w:pStyle w:val="Proposal"/>
        <w:tabs>
          <w:tab w:val="clear" w:pos="1304"/>
        </w:tabs>
        <w:ind w:left="1701" w:hanging="1701"/>
      </w:pPr>
      <w:bookmarkStart w:id="13" w:name="_Toc110931833"/>
      <w:r>
        <w:t>RAN3 to agree the CR to TS 37.340</w:t>
      </w:r>
      <w:r w:rsidR="00006A7C">
        <w:t xml:space="preserve"> in [1]</w:t>
      </w:r>
      <w:r>
        <w:t xml:space="preserve">, i.e., add notes to clearly describe </w:t>
      </w:r>
      <w:r w:rsidR="00F86C53">
        <w:t>how the CPC cancellation works when MR-DC is released</w:t>
      </w:r>
      <w:r w:rsidR="0069139B">
        <w:t>.</w:t>
      </w:r>
      <w:bookmarkEnd w:id="13"/>
    </w:p>
    <w:p w14:paraId="4433DC8A" w14:textId="670B2C48" w:rsidR="0069139B" w:rsidRPr="0069139B" w:rsidRDefault="0069139B" w:rsidP="0069139B">
      <w:pPr>
        <w:rPr>
          <w:bCs/>
        </w:rPr>
      </w:pPr>
      <w:r w:rsidRPr="0069139B">
        <w:rPr>
          <w:bCs/>
        </w:rPr>
        <w:t xml:space="preserve">The CRs to both </w:t>
      </w:r>
      <w:r w:rsidR="002F42A8">
        <w:rPr>
          <w:bCs/>
        </w:rPr>
        <w:t>options</w:t>
      </w:r>
      <w:r w:rsidRPr="0069139B">
        <w:rPr>
          <w:bCs/>
        </w:rPr>
        <w:t xml:space="preserve"> are provided in [x][y].</w:t>
      </w:r>
    </w:p>
    <w:p w14:paraId="23BD68D6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FFC11CA" w14:textId="5950782D" w:rsidR="00DE7822" w:rsidRPr="00DE7822" w:rsidRDefault="00DE7822" w:rsidP="00DE7822">
      <w:pPr>
        <w:rPr>
          <w:bCs/>
        </w:rPr>
      </w:pPr>
      <w:r w:rsidRPr="00DE7822">
        <w:rPr>
          <w:bCs/>
        </w:rPr>
        <w:t xml:space="preserve">In the previous sections we made the following observation: </w:t>
      </w:r>
    </w:p>
    <w:p w14:paraId="380A2015" w14:textId="0B292819" w:rsidR="00DE7822" w:rsidRDefault="00DE782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0931849" w:history="1">
        <w:r w:rsidRPr="003E513E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3E513E">
          <w:rPr>
            <w:rStyle w:val="Hyperlink"/>
            <w:noProof/>
          </w:rPr>
          <w:t>In all the cases shown above, the configured CPC needs to be cancelled when either MN or SN initiates the release of MR-DC.</w:t>
        </w:r>
      </w:hyperlink>
    </w:p>
    <w:p w14:paraId="494772ED" w14:textId="777DAA7B" w:rsidR="006E1C82" w:rsidRPr="008C5CEF" w:rsidRDefault="00DE7822" w:rsidP="00DE7822">
      <w:pPr>
        <w:rPr>
          <w:bCs/>
        </w:rPr>
      </w:pPr>
      <w:r>
        <w:rPr>
          <w:b/>
          <w:bCs/>
        </w:rPr>
        <w:fldChar w:fldCharType="end"/>
      </w:r>
      <w:r w:rsidR="0069139B" w:rsidRPr="008C5CEF">
        <w:rPr>
          <w:bCs/>
        </w:rPr>
        <w:t>In this paper we propose:</w:t>
      </w:r>
    </w:p>
    <w:p w14:paraId="170736DC" w14:textId="0C51E958" w:rsidR="00DE782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31832" w:history="1">
        <w:r w:rsidR="00DE7822" w:rsidRPr="00C71221">
          <w:rPr>
            <w:rStyle w:val="Hyperlink"/>
            <w:noProof/>
          </w:rPr>
          <w:t>Proposal 1</w:t>
        </w:r>
        <w:r w:rsidR="00DE782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DE7822" w:rsidRPr="00C71221">
          <w:rPr>
            <w:rStyle w:val="Hyperlink"/>
            <w:noProof/>
          </w:rPr>
          <w:t>It is important to clarify the interaction between CPC cancel and MR-DC release and capture in the standards.</w:t>
        </w:r>
      </w:hyperlink>
    </w:p>
    <w:p w14:paraId="0AD06679" w14:textId="48B181E5" w:rsidR="00DE7822" w:rsidRDefault="00DE782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110931833" w:history="1">
        <w:r w:rsidRPr="00C7122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C71221">
          <w:rPr>
            <w:rStyle w:val="Hyperlink"/>
            <w:noProof/>
          </w:rPr>
          <w:t>RAN3 to agree the CR to TS 37.340 in [1], i.e., add notes to clearly describe how the CPC cancellation works when MR-DC is released.</w:t>
        </w:r>
      </w:hyperlink>
    </w:p>
    <w:p w14:paraId="555F807E" w14:textId="77F7ED8C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4" w:name="_In-sequence_SDU_delivery"/>
      <w:bookmarkEnd w:id="14"/>
    </w:p>
    <w:p w14:paraId="4BD14594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BF5F381" w14:textId="4C9E225B" w:rsidR="001818F4" w:rsidRPr="0083678B" w:rsidRDefault="0071332E" w:rsidP="008A2EA1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83678B">
        <w:rPr>
          <w:rFonts w:ascii="Times New Roman" w:hAnsi="Times New Roman"/>
        </w:rPr>
        <w:t>R3-22</w:t>
      </w:r>
      <w:r w:rsidR="0024315C" w:rsidRPr="0083678B">
        <w:rPr>
          <w:rFonts w:ascii="Times New Roman" w:hAnsi="Times New Roman"/>
        </w:rPr>
        <w:t xml:space="preserve">4516, Interaction between CPC Cancel and SN Release, </w:t>
      </w:r>
      <w:r w:rsidR="00E8695A">
        <w:rPr>
          <w:rFonts w:ascii="Times New Roman" w:hAnsi="Times New Roman"/>
        </w:rPr>
        <w:t xml:space="preserve">TS 37.340, </w:t>
      </w:r>
      <w:r w:rsidR="0024315C" w:rsidRPr="0083678B">
        <w:rPr>
          <w:rFonts w:ascii="Times New Roman" w:hAnsi="Times New Roman"/>
        </w:rPr>
        <w:t>Ericsson, Leno</w:t>
      </w:r>
      <w:r w:rsidR="00BF240A" w:rsidRPr="0083678B">
        <w:rPr>
          <w:rFonts w:ascii="Times New Roman" w:hAnsi="Times New Roman"/>
        </w:rPr>
        <w:t>v</w:t>
      </w:r>
      <w:r w:rsidR="0024315C" w:rsidRPr="0083678B">
        <w:rPr>
          <w:rFonts w:ascii="Times New Roman" w:hAnsi="Times New Roman"/>
        </w:rPr>
        <w:t>o, ZTE</w:t>
      </w:r>
    </w:p>
    <w:sectPr w:rsidR="001818F4" w:rsidRPr="0083678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C2A52" w14:textId="77777777" w:rsidR="0035380E" w:rsidRDefault="0035380E">
      <w:r>
        <w:separator/>
      </w:r>
    </w:p>
  </w:endnote>
  <w:endnote w:type="continuationSeparator" w:id="0">
    <w:p w14:paraId="605E3026" w14:textId="77777777" w:rsidR="0035380E" w:rsidRDefault="0035380E">
      <w:r>
        <w:continuationSeparator/>
      </w:r>
    </w:p>
  </w:endnote>
  <w:endnote w:type="continuationNotice" w:id="1">
    <w:p w14:paraId="360A0D8D" w14:textId="77777777" w:rsidR="0035380E" w:rsidRDefault="003538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53B8" w14:textId="77777777" w:rsidR="0035380E" w:rsidRDefault="0035380E">
      <w:r>
        <w:separator/>
      </w:r>
    </w:p>
  </w:footnote>
  <w:footnote w:type="continuationSeparator" w:id="0">
    <w:p w14:paraId="64873D4F" w14:textId="77777777" w:rsidR="0035380E" w:rsidRDefault="0035380E">
      <w:r>
        <w:continuationSeparator/>
      </w:r>
    </w:p>
  </w:footnote>
  <w:footnote w:type="continuationNotice" w:id="1">
    <w:p w14:paraId="6ACF827F" w14:textId="77777777" w:rsidR="0035380E" w:rsidRDefault="003538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74A7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9CF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760530"/>
    <w:multiLevelType w:val="hybridMultilevel"/>
    <w:tmpl w:val="F4BC6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32A3C"/>
    <w:multiLevelType w:val="hybridMultilevel"/>
    <w:tmpl w:val="8806EE7C"/>
    <w:lvl w:ilvl="0" w:tplc="AD9CBC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E26E0"/>
    <w:multiLevelType w:val="hybridMultilevel"/>
    <w:tmpl w:val="38C8A07C"/>
    <w:lvl w:ilvl="0" w:tplc="041D0019">
      <w:start w:val="1"/>
      <w:numFmt w:val="lowerLetter"/>
      <w:lvlText w:val="%1.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07B83DEB"/>
    <w:multiLevelType w:val="hybridMultilevel"/>
    <w:tmpl w:val="5240DE6E"/>
    <w:lvl w:ilvl="0" w:tplc="041D0017">
      <w:start w:val="1"/>
      <w:numFmt w:val="lowerLetter"/>
      <w:lvlText w:val="%1)"/>
      <w:lvlJc w:val="left"/>
      <w:pPr>
        <w:ind w:left="776" w:hanging="360"/>
      </w:pPr>
    </w:lvl>
    <w:lvl w:ilvl="1" w:tplc="08090019" w:tentative="1">
      <w:start w:val="1"/>
      <w:numFmt w:val="lowerLetter"/>
      <w:lvlText w:val="%2."/>
      <w:lvlJc w:val="left"/>
      <w:pPr>
        <w:ind w:left="1496" w:hanging="360"/>
      </w:pPr>
    </w:lvl>
    <w:lvl w:ilvl="2" w:tplc="0809001B" w:tentative="1">
      <w:start w:val="1"/>
      <w:numFmt w:val="lowerRoman"/>
      <w:lvlText w:val="%3."/>
      <w:lvlJc w:val="right"/>
      <w:pPr>
        <w:ind w:left="2216" w:hanging="180"/>
      </w:pPr>
    </w:lvl>
    <w:lvl w:ilvl="3" w:tplc="0809000F" w:tentative="1">
      <w:start w:val="1"/>
      <w:numFmt w:val="decimal"/>
      <w:lvlText w:val="%4."/>
      <w:lvlJc w:val="left"/>
      <w:pPr>
        <w:ind w:left="2936" w:hanging="360"/>
      </w:pPr>
    </w:lvl>
    <w:lvl w:ilvl="4" w:tplc="08090019" w:tentative="1">
      <w:start w:val="1"/>
      <w:numFmt w:val="lowerLetter"/>
      <w:lvlText w:val="%5."/>
      <w:lvlJc w:val="left"/>
      <w:pPr>
        <w:ind w:left="3656" w:hanging="360"/>
      </w:pPr>
    </w:lvl>
    <w:lvl w:ilvl="5" w:tplc="0809001B" w:tentative="1">
      <w:start w:val="1"/>
      <w:numFmt w:val="lowerRoman"/>
      <w:lvlText w:val="%6."/>
      <w:lvlJc w:val="right"/>
      <w:pPr>
        <w:ind w:left="4376" w:hanging="180"/>
      </w:pPr>
    </w:lvl>
    <w:lvl w:ilvl="6" w:tplc="0809000F" w:tentative="1">
      <w:start w:val="1"/>
      <w:numFmt w:val="decimal"/>
      <w:lvlText w:val="%7."/>
      <w:lvlJc w:val="left"/>
      <w:pPr>
        <w:ind w:left="5096" w:hanging="360"/>
      </w:pPr>
    </w:lvl>
    <w:lvl w:ilvl="7" w:tplc="08090019" w:tentative="1">
      <w:start w:val="1"/>
      <w:numFmt w:val="lowerLetter"/>
      <w:lvlText w:val="%8."/>
      <w:lvlJc w:val="left"/>
      <w:pPr>
        <w:ind w:left="5816" w:hanging="360"/>
      </w:pPr>
    </w:lvl>
    <w:lvl w:ilvl="8" w:tplc="08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FB65C30"/>
    <w:multiLevelType w:val="hybridMultilevel"/>
    <w:tmpl w:val="FB709D22"/>
    <w:lvl w:ilvl="0" w:tplc="AB3A4E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1617529"/>
    <w:multiLevelType w:val="hybridMultilevel"/>
    <w:tmpl w:val="D9A8A740"/>
    <w:lvl w:ilvl="0" w:tplc="1304FA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B21C7"/>
    <w:multiLevelType w:val="multilevel"/>
    <w:tmpl w:val="1E6B21C7"/>
    <w:lvl w:ilvl="0">
      <w:start w:val="1"/>
      <w:numFmt w:val="bullet"/>
      <w:lvlText w:val=""/>
      <w:lvlJc w:val="left"/>
      <w:pPr>
        <w:ind w:left="98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3C56E2"/>
    <w:multiLevelType w:val="hybridMultilevel"/>
    <w:tmpl w:val="DE1ECB94"/>
    <w:lvl w:ilvl="0" w:tplc="838E4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52B77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C308C8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35C3E8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1069D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96419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3ED0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52F2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3074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8C23655"/>
    <w:multiLevelType w:val="hybridMultilevel"/>
    <w:tmpl w:val="43D4945C"/>
    <w:lvl w:ilvl="0" w:tplc="F77C137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D5CD1"/>
    <w:multiLevelType w:val="hybridMultilevel"/>
    <w:tmpl w:val="131A37D6"/>
    <w:lvl w:ilvl="0" w:tplc="9C026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22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8A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8D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6D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2A7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42C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4C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8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6B16C4"/>
    <w:multiLevelType w:val="hybridMultilevel"/>
    <w:tmpl w:val="0554D6EE"/>
    <w:lvl w:ilvl="0" w:tplc="E3F24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38377C"/>
    <w:multiLevelType w:val="hybridMultilevel"/>
    <w:tmpl w:val="707836C2"/>
    <w:lvl w:ilvl="0" w:tplc="AF9A4E8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532D9"/>
    <w:multiLevelType w:val="hybridMultilevel"/>
    <w:tmpl w:val="B5ACF7F6"/>
    <w:lvl w:ilvl="0" w:tplc="6F5ED8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F4338"/>
    <w:multiLevelType w:val="hybridMultilevel"/>
    <w:tmpl w:val="19260ADE"/>
    <w:lvl w:ilvl="0" w:tplc="42A06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48A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E8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AA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62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08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C3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2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21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33054B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10B37A0"/>
    <w:multiLevelType w:val="hybridMultilevel"/>
    <w:tmpl w:val="C774237E"/>
    <w:lvl w:ilvl="0" w:tplc="19B0BA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C00"/>
    <w:multiLevelType w:val="hybridMultilevel"/>
    <w:tmpl w:val="9E4E811E"/>
    <w:lvl w:ilvl="0" w:tplc="78E2DD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0E0E02"/>
    <w:multiLevelType w:val="hybridMultilevel"/>
    <w:tmpl w:val="D10C69AC"/>
    <w:lvl w:ilvl="0" w:tplc="5B08D1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C31862"/>
    <w:multiLevelType w:val="hybridMultilevel"/>
    <w:tmpl w:val="D264E0C8"/>
    <w:lvl w:ilvl="0" w:tplc="282EB85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1"/>
  </w:num>
  <w:num w:numId="2">
    <w:abstractNumId w:val="19"/>
  </w:num>
  <w:num w:numId="3">
    <w:abstractNumId w:val="2"/>
  </w:num>
  <w:num w:numId="4">
    <w:abstractNumId w:val="23"/>
  </w:num>
  <w:num w:numId="5">
    <w:abstractNumId w:val="25"/>
  </w:num>
  <w:num w:numId="6">
    <w:abstractNumId w:val="28"/>
  </w:num>
  <w:num w:numId="7">
    <w:abstractNumId w:val="13"/>
  </w:num>
  <w:num w:numId="8">
    <w:abstractNumId w:val="14"/>
  </w:num>
  <w:num w:numId="9">
    <w:abstractNumId w:val="8"/>
  </w:num>
  <w:num w:numId="10">
    <w:abstractNumId w:val="35"/>
  </w:num>
  <w:num w:numId="11">
    <w:abstractNumId w:val="16"/>
  </w:num>
  <w:num w:numId="12">
    <w:abstractNumId w:val="32"/>
  </w:num>
  <w:num w:numId="13">
    <w:abstractNumId w:val="34"/>
  </w:num>
  <w:num w:numId="14">
    <w:abstractNumId w:val="1"/>
  </w:num>
  <w:num w:numId="15">
    <w:abstractNumId w:val="0"/>
  </w:num>
  <w:num w:numId="16">
    <w:abstractNumId w:val="3"/>
  </w:num>
  <w:num w:numId="17">
    <w:abstractNumId w:val="20"/>
  </w:num>
  <w:num w:numId="18">
    <w:abstractNumId w:val="11"/>
  </w:num>
  <w:num w:numId="19">
    <w:abstractNumId w:val="5"/>
  </w:num>
  <w:num w:numId="20">
    <w:abstractNumId w:val="6"/>
  </w:num>
  <w:num w:numId="21">
    <w:abstractNumId w:val="31"/>
  </w:num>
  <w:num w:numId="22">
    <w:abstractNumId w:val="4"/>
  </w:num>
  <w:num w:numId="23">
    <w:abstractNumId w:val="19"/>
  </w:num>
  <w:num w:numId="24">
    <w:abstractNumId w:val="36"/>
  </w:num>
  <w:num w:numId="25">
    <w:abstractNumId w:val="9"/>
  </w:num>
  <w:num w:numId="26">
    <w:abstractNumId w:val="17"/>
  </w:num>
  <w:num w:numId="27">
    <w:abstractNumId w:val="37"/>
  </w:num>
  <w:num w:numId="28">
    <w:abstractNumId w:val="30"/>
  </w:num>
  <w:num w:numId="29">
    <w:abstractNumId w:val="22"/>
  </w:num>
  <w:num w:numId="30">
    <w:abstractNumId w:val="19"/>
  </w:num>
  <w:num w:numId="31">
    <w:abstractNumId w:val="19"/>
  </w:num>
  <w:num w:numId="32">
    <w:abstractNumId w:val="19"/>
  </w:num>
  <w:num w:numId="33">
    <w:abstractNumId w:val="26"/>
  </w:num>
  <w:num w:numId="34">
    <w:abstractNumId w:val="33"/>
  </w:num>
  <w:num w:numId="35">
    <w:abstractNumId w:val="19"/>
  </w:num>
  <w:num w:numId="36">
    <w:abstractNumId w:val="29"/>
  </w:num>
  <w:num w:numId="37">
    <w:abstractNumId w:val="24"/>
  </w:num>
  <w:num w:numId="38">
    <w:abstractNumId w:val="7"/>
  </w:num>
  <w:num w:numId="39">
    <w:abstractNumId w:val="10"/>
  </w:num>
  <w:num w:numId="40">
    <w:abstractNumId w:val="12"/>
  </w:num>
  <w:num w:numId="41">
    <w:abstractNumId w:val="19"/>
  </w:num>
  <w:num w:numId="42">
    <w:abstractNumId w:val="18"/>
  </w:num>
  <w:num w:numId="43">
    <w:abstractNumId w:val="15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4C70"/>
    <w:rsid w:val="00036225"/>
    <w:rsid w:val="00036BA1"/>
    <w:rsid w:val="0004001C"/>
    <w:rsid w:val="00040CCE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606A"/>
    <w:rsid w:val="000566D5"/>
    <w:rsid w:val="00057117"/>
    <w:rsid w:val="000601C3"/>
    <w:rsid w:val="000616E7"/>
    <w:rsid w:val="000626DC"/>
    <w:rsid w:val="00063AB9"/>
    <w:rsid w:val="00063EDA"/>
    <w:rsid w:val="0006487E"/>
    <w:rsid w:val="00065B59"/>
    <w:rsid w:val="00065E1A"/>
    <w:rsid w:val="0006791E"/>
    <w:rsid w:val="00072CF6"/>
    <w:rsid w:val="00073C12"/>
    <w:rsid w:val="0007569A"/>
    <w:rsid w:val="0007783D"/>
    <w:rsid w:val="00077973"/>
    <w:rsid w:val="00077E5F"/>
    <w:rsid w:val="0008036A"/>
    <w:rsid w:val="00081330"/>
    <w:rsid w:val="00081AE6"/>
    <w:rsid w:val="00081EE5"/>
    <w:rsid w:val="00084317"/>
    <w:rsid w:val="000855EB"/>
    <w:rsid w:val="00085B52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3F11"/>
    <w:rsid w:val="000A4E71"/>
    <w:rsid w:val="000A559C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94D"/>
    <w:rsid w:val="000F06D6"/>
    <w:rsid w:val="000F0AB9"/>
    <w:rsid w:val="000F0EB1"/>
    <w:rsid w:val="000F0FE0"/>
    <w:rsid w:val="000F1106"/>
    <w:rsid w:val="000F1A8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DF3"/>
    <w:rsid w:val="001005FF"/>
    <w:rsid w:val="00100CF6"/>
    <w:rsid w:val="0010121A"/>
    <w:rsid w:val="00103D05"/>
    <w:rsid w:val="00103F29"/>
    <w:rsid w:val="00104E8A"/>
    <w:rsid w:val="00105FE2"/>
    <w:rsid w:val="001062FB"/>
    <w:rsid w:val="001063E6"/>
    <w:rsid w:val="00107A6B"/>
    <w:rsid w:val="00107F35"/>
    <w:rsid w:val="00110F59"/>
    <w:rsid w:val="00111864"/>
    <w:rsid w:val="0011199B"/>
    <w:rsid w:val="00111B19"/>
    <w:rsid w:val="00111C23"/>
    <w:rsid w:val="001122A4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765"/>
    <w:rsid w:val="001172F5"/>
    <w:rsid w:val="00117709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6299"/>
    <w:rsid w:val="00126B4A"/>
    <w:rsid w:val="00127923"/>
    <w:rsid w:val="0013026F"/>
    <w:rsid w:val="0013098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C1D"/>
    <w:rsid w:val="00136F8E"/>
    <w:rsid w:val="00137AB5"/>
    <w:rsid w:val="00137F0B"/>
    <w:rsid w:val="00140072"/>
    <w:rsid w:val="00140980"/>
    <w:rsid w:val="00143088"/>
    <w:rsid w:val="001435FA"/>
    <w:rsid w:val="00144916"/>
    <w:rsid w:val="00144F60"/>
    <w:rsid w:val="00145802"/>
    <w:rsid w:val="001464B7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A24"/>
    <w:rsid w:val="001659C1"/>
    <w:rsid w:val="00165B29"/>
    <w:rsid w:val="001661FA"/>
    <w:rsid w:val="0016716A"/>
    <w:rsid w:val="00167402"/>
    <w:rsid w:val="00167993"/>
    <w:rsid w:val="001702BB"/>
    <w:rsid w:val="00170C15"/>
    <w:rsid w:val="00170C1A"/>
    <w:rsid w:val="00170CD5"/>
    <w:rsid w:val="00170EC9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726"/>
    <w:rsid w:val="0018711E"/>
    <w:rsid w:val="001907DE"/>
    <w:rsid w:val="00190A44"/>
    <w:rsid w:val="00190AC1"/>
    <w:rsid w:val="00192912"/>
    <w:rsid w:val="0019341A"/>
    <w:rsid w:val="00193490"/>
    <w:rsid w:val="00195A0D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39AF"/>
    <w:rsid w:val="001B461F"/>
    <w:rsid w:val="001B5672"/>
    <w:rsid w:val="001B5A5D"/>
    <w:rsid w:val="001B65DC"/>
    <w:rsid w:val="001B6EE2"/>
    <w:rsid w:val="001C0368"/>
    <w:rsid w:val="001C17CF"/>
    <w:rsid w:val="001C1CE5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F2D"/>
    <w:rsid w:val="001E507E"/>
    <w:rsid w:val="001E58E2"/>
    <w:rsid w:val="001E592A"/>
    <w:rsid w:val="001E7AED"/>
    <w:rsid w:val="001F0550"/>
    <w:rsid w:val="001F055B"/>
    <w:rsid w:val="001F0870"/>
    <w:rsid w:val="001F099A"/>
    <w:rsid w:val="001F0F74"/>
    <w:rsid w:val="001F123D"/>
    <w:rsid w:val="001F3916"/>
    <w:rsid w:val="001F3C1F"/>
    <w:rsid w:val="001F53C0"/>
    <w:rsid w:val="001F54C5"/>
    <w:rsid w:val="001F662C"/>
    <w:rsid w:val="001F7074"/>
    <w:rsid w:val="001F7818"/>
    <w:rsid w:val="001F7B7F"/>
    <w:rsid w:val="00200490"/>
    <w:rsid w:val="00200816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E77"/>
    <w:rsid w:val="002077C2"/>
    <w:rsid w:val="00207FA3"/>
    <w:rsid w:val="002102FD"/>
    <w:rsid w:val="002122E9"/>
    <w:rsid w:val="00214DA8"/>
    <w:rsid w:val="00215423"/>
    <w:rsid w:val="002158FA"/>
    <w:rsid w:val="00217F42"/>
    <w:rsid w:val="00220210"/>
    <w:rsid w:val="00220600"/>
    <w:rsid w:val="002210A2"/>
    <w:rsid w:val="00222470"/>
    <w:rsid w:val="002224DB"/>
    <w:rsid w:val="00223FCB"/>
    <w:rsid w:val="00223FE3"/>
    <w:rsid w:val="0022499C"/>
    <w:rsid w:val="00224F87"/>
    <w:rsid w:val="002252C3"/>
    <w:rsid w:val="00225C54"/>
    <w:rsid w:val="0022708D"/>
    <w:rsid w:val="002271C9"/>
    <w:rsid w:val="0022786F"/>
    <w:rsid w:val="00230765"/>
    <w:rsid w:val="00230D18"/>
    <w:rsid w:val="002315CB"/>
    <w:rsid w:val="002319E4"/>
    <w:rsid w:val="002320C1"/>
    <w:rsid w:val="00233870"/>
    <w:rsid w:val="00235632"/>
    <w:rsid w:val="00235872"/>
    <w:rsid w:val="002366AC"/>
    <w:rsid w:val="0023750E"/>
    <w:rsid w:val="0024154D"/>
    <w:rsid w:val="00241559"/>
    <w:rsid w:val="00242777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42DA"/>
    <w:rsid w:val="002546C5"/>
    <w:rsid w:val="00256335"/>
    <w:rsid w:val="0025688A"/>
    <w:rsid w:val="002570A8"/>
    <w:rsid w:val="00257543"/>
    <w:rsid w:val="00260849"/>
    <w:rsid w:val="00261671"/>
    <w:rsid w:val="002617E7"/>
    <w:rsid w:val="002618EE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DFE"/>
    <w:rsid w:val="00275EFB"/>
    <w:rsid w:val="002801F5"/>
    <w:rsid w:val="002805F5"/>
    <w:rsid w:val="00280751"/>
    <w:rsid w:val="0028280A"/>
    <w:rsid w:val="002830A6"/>
    <w:rsid w:val="0028371C"/>
    <w:rsid w:val="002837E7"/>
    <w:rsid w:val="00284582"/>
    <w:rsid w:val="0028513F"/>
    <w:rsid w:val="00285439"/>
    <w:rsid w:val="00286964"/>
    <w:rsid w:val="00286ACD"/>
    <w:rsid w:val="00287838"/>
    <w:rsid w:val="002907B5"/>
    <w:rsid w:val="00290AE4"/>
    <w:rsid w:val="00290AF4"/>
    <w:rsid w:val="00292957"/>
    <w:rsid w:val="00292EB7"/>
    <w:rsid w:val="00294F0C"/>
    <w:rsid w:val="0029622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AD7"/>
    <w:rsid w:val="002B23C0"/>
    <w:rsid w:val="002B24D6"/>
    <w:rsid w:val="002B3D69"/>
    <w:rsid w:val="002B3FFB"/>
    <w:rsid w:val="002B551A"/>
    <w:rsid w:val="002B566B"/>
    <w:rsid w:val="002B71CC"/>
    <w:rsid w:val="002C14C4"/>
    <w:rsid w:val="002C22F4"/>
    <w:rsid w:val="002C41E6"/>
    <w:rsid w:val="002C567D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4D4"/>
    <w:rsid w:val="002D5B37"/>
    <w:rsid w:val="002D7459"/>
    <w:rsid w:val="002D7637"/>
    <w:rsid w:val="002E15E2"/>
    <w:rsid w:val="002E17F2"/>
    <w:rsid w:val="002E26DC"/>
    <w:rsid w:val="002E298F"/>
    <w:rsid w:val="002E5123"/>
    <w:rsid w:val="002E56F6"/>
    <w:rsid w:val="002E6F21"/>
    <w:rsid w:val="002E7065"/>
    <w:rsid w:val="002E7CAE"/>
    <w:rsid w:val="002F04D6"/>
    <w:rsid w:val="002F0C77"/>
    <w:rsid w:val="002F2771"/>
    <w:rsid w:val="002F37A9"/>
    <w:rsid w:val="002F3C3F"/>
    <w:rsid w:val="002F42A8"/>
    <w:rsid w:val="002F4AD7"/>
    <w:rsid w:val="002F58E5"/>
    <w:rsid w:val="002F684E"/>
    <w:rsid w:val="002F7315"/>
    <w:rsid w:val="00300428"/>
    <w:rsid w:val="00300690"/>
    <w:rsid w:val="00300AA2"/>
    <w:rsid w:val="00301CE6"/>
    <w:rsid w:val="0030256B"/>
    <w:rsid w:val="0030398D"/>
    <w:rsid w:val="003041F5"/>
    <w:rsid w:val="0030501F"/>
    <w:rsid w:val="00306C00"/>
    <w:rsid w:val="00307361"/>
    <w:rsid w:val="00307BA1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7D3"/>
    <w:rsid w:val="00322262"/>
    <w:rsid w:val="00322C9F"/>
    <w:rsid w:val="00323077"/>
    <w:rsid w:val="003237EC"/>
    <w:rsid w:val="00323E31"/>
    <w:rsid w:val="00324D23"/>
    <w:rsid w:val="00324E5C"/>
    <w:rsid w:val="003305DA"/>
    <w:rsid w:val="00330C40"/>
    <w:rsid w:val="0033108B"/>
    <w:rsid w:val="003312EE"/>
    <w:rsid w:val="00331496"/>
    <w:rsid w:val="00331751"/>
    <w:rsid w:val="003336E4"/>
    <w:rsid w:val="00333B33"/>
    <w:rsid w:val="00334579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BD7"/>
    <w:rsid w:val="00342FB8"/>
    <w:rsid w:val="00343F46"/>
    <w:rsid w:val="0034421E"/>
    <w:rsid w:val="0034565E"/>
    <w:rsid w:val="0034601D"/>
    <w:rsid w:val="00346DB5"/>
    <w:rsid w:val="003477B1"/>
    <w:rsid w:val="0035122B"/>
    <w:rsid w:val="003519E3"/>
    <w:rsid w:val="0035310E"/>
    <w:rsid w:val="00353369"/>
    <w:rsid w:val="0035380E"/>
    <w:rsid w:val="00354BBC"/>
    <w:rsid w:val="00356E34"/>
    <w:rsid w:val="00357039"/>
    <w:rsid w:val="00357380"/>
    <w:rsid w:val="00357FA0"/>
    <w:rsid w:val="003602D9"/>
    <w:rsid w:val="003604CE"/>
    <w:rsid w:val="0036299B"/>
    <w:rsid w:val="00363B0E"/>
    <w:rsid w:val="00364536"/>
    <w:rsid w:val="00364B44"/>
    <w:rsid w:val="00365775"/>
    <w:rsid w:val="00365B38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1D7"/>
    <w:rsid w:val="0037539F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7345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EF3"/>
    <w:rsid w:val="003B0623"/>
    <w:rsid w:val="003B0AD4"/>
    <w:rsid w:val="003B159C"/>
    <w:rsid w:val="003B1FDE"/>
    <w:rsid w:val="003B252E"/>
    <w:rsid w:val="003B30CC"/>
    <w:rsid w:val="003B369F"/>
    <w:rsid w:val="003B36A3"/>
    <w:rsid w:val="003B4379"/>
    <w:rsid w:val="003B52DC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514E"/>
    <w:rsid w:val="003C5F4C"/>
    <w:rsid w:val="003C6BA8"/>
    <w:rsid w:val="003C7033"/>
    <w:rsid w:val="003C7101"/>
    <w:rsid w:val="003C71C2"/>
    <w:rsid w:val="003C7806"/>
    <w:rsid w:val="003C798D"/>
    <w:rsid w:val="003D09CC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9A5"/>
    <w:rsid w:val="003D5B1F"/>
    <w:rsid w:val="003D7A9E"/>
    <w:rsid w:val="003E02BD"/>
    <w:rsid w:val="003E1221"/>
    <w:rsid w:val="003E15FA"/>
    <w:rsid w:val="003E19F2"/>
    <w:rsid w:val="003E1DB2"/>
    <w:rsid w:val="003E24B1"/>
    <w:rsid w:val="003E3BEE"/>
    <w:rsid w:val="003E424D"/>
    <w:rsid w:val="003E454B"/>
    <w:rsid w:val="003E55E4"/>
    <w:rsid w:val="003E59C8"/>
    <w:rsid w:val="003E6D21"/>
    <w:rsid w:val="003E74E3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20B8"/>
    <w:rsid w:val="00402E2B"/>
    <w:rsid w:val="004036FE"/>
    <w:rsid w:val="00403876"/>
    <w:rsid w:val="00404EA8"/>
    <w:rsid w:val="0040512B"/>
    <w:rsid w:val="00405CA5"/>
    <w:rsid w:val="0040632B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26B2"/>
    <w:rsid w:val="00422AA4"/>
    <w:rsid w:val="00423BA7"/>
    <w:rsid w:val="00423BC3"/>
    <w:rsid w:val="004242F4"/>
    <w:rsid w:val="004266D0"/>
    <w:rsid w:val="00426D07"/>
    <w:rsid w:val="00427248"/>
    <w:rsid w:val="00430309"/>
    <w:rsid w:val="00430DFB"/>
    <w:rsid w:val="00433E10"/>
    <w:rsid w:val="00434FDB"/>
    <w:rsid w:val="00435672"/>
    <w:rsid w:val="004364DF"/>
    <w:rsid w:val="00437447"/>
    <w:rsid w:val="00437767"/>
    <w:rsid w:val="004378F8"/>
    <w:rsid w:val="0044076B"/>
    <w:rsid w:val="00441A92"/>
    <w:rsid w:val="004431DC"/>
    <w:rsid w:val="0044382C"/>
    <w:rsid w:val="00443B36"/>
    <w:rsid w:val="00443CB5"/>
    <w:rsid w:val="0044473A"/>
    <w:rsid w:val="00444F56"/>
    <w:rsid w:val="00444F7B"/>
    <w:rsid w:val="00445B1A"/>
    <w:rsid w:val="00446488"/>
    <w:rsid w:val="0044727F"/>
    <w:rsid w:val="00447AFE"/>
    <w:rsid w:val="00450869"/>
    <w:rsid w:val="004517A8"/>
    <w:rsid w:val="004517AA"/>
    <w:rsid w:val="00451F4D"/>
    <w:rsid w:val="00452CAC"/>
    <w:rsid w:val="00455A89"/>
    <w:rsid w:val="004563B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9E2"/>
    <w:rsid w:val="00467EF6"/>
    <w:rsid w:val="004700CB"/>
    <w:rsid w:val="00470346"/>
    <w:rsid w:val="00470712"/>
    <w:rsid w:val="00470C3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8007D"/>
    <w:rsid w:val="004806B4"/>
    <w:rsid w:val="00481515"/>
    <w:rsid w:val="00481CB6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9094A"/>
    <w:rsid w:val="00490D4D"/>
    <w:rsid w:val="0049100B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78EB"/>
    <w:rsid w:val="004B1E84"/>
    <w:rsid w:val="004B4BAA"/>
    <w:rsid w:val="004B5E31"/>
    <w:rsid w:val="004B6A0B"/>
    <w:rsid w:val="004B6F6A"/>
    <w:rsid w:val="004B6F73"/>
    <w:rsid w:val="004B7C0C"/>
    <w:rsid w:val="004C013D"/>
    <w:rsid w:val="004C0972"/>
    <w:rsid w:val="004C0994"/>
    <w:rsid w:val="004C2558"/>
    <w:rsid w:val="004C3166"/>
    <w:rsid w:val="004C3898"/>
    <w:rsid w:val="004C39DB"/>
    <w:rsid w:val="004C43EB"/>
    <w:rsid w:val="004C4C24"/>
    <w:rsid w:val="004C72D8"/>
    <w:rsid w:val="004D0136"/>
    <w:rsid w:val="004D1440"/>
    <w:rsid w:val="004D146C"/>
    <w:rsid w:val="004D259E"/>
    <w:rsid w:val="004D3048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DAF"/>
    <w:rsid w:val="004F0B4E"/>
    <w:rsid w:val="004F0B6C"/>
    <w:rsid w:val="004F2078"/>
    <w:rsid w:val="004F2D1F"/>
    <w:rsid w:val="004F362D"/>
    <w:rsid w:val="004F4DA3"/>
    <w:rsid w:val="004F5B42"/>
    <w:rsid w:val="004F796D"/>
    <w:rsid w:val="004F7984"/>
    <w:rsid w:val="005014B5"/>
    <w:rsid w:val="00501644"/>
    <w:rsid w:val="00501F9F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6F9"/>
    <w:rsid w:val="0051265C"/>
    <w:rsid w:val="00512EF9"/>
    <w:rsid w:val="00515079"/>
    <w:rsid w:val="005153A7"/>
    <w:rsid w:val="0051662C"/>
    <w:rsid w:val="00516A7B"/>
    <w:rsid w:val="00516F9F"/>
    <w:rsid w:val="00517DBE"/>
    <w:rsid w:val="0052063A"/>
    <w:rsid w:val="0052085F"/>
    <w:rsid w:val="00520D80"/>
    <w:rsid w:val="005215AF"/>
    <w:rsid w:val="005219CF"/>
    <w:rsid w:val="005220D9"/>
    <w:rsid w:val="005223E5"/>
    <w:rsid w:val="00523744"/>
    <w:rsid w:val="00525238"/>
    <w:rsid w:val="0052533E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3171"/>
    <w:rsid w:val="00543CDF"/>
    <w:rsid w:val="00544F62"/>
    <w:rsid w:val="00546970"/>
    <w:rsid w:val="00546DCC"/>
    <w:rsid w:val="005470C8"/>
    <w:rsid w:val="005472AC"/>
    <w:rsid w:val="00547E4A"/>
    <w:rsid w:val="0055161F"/>
    <w:rsid w:val="00554C93"/>
    <w:rsid w:val="00554E19"/>
    <w:rsid w:val="0055555A"/>
    <w:rsid w:val="0055678E"/>
    <w:rsid w:val="00556CDD"/>
    <w:rsid w:val="005577A4"/>
    <w:rsid w:val="00560786"/>
    <w:rsid w:val="0056121F"/>
    <w:rsid w:val="00561785"/>
    <w:rsid w:val="005652F0"/>
    <w:rsid w:val="00565630"/>
    <w:rsid w:val="0056574E"/>
    <w:rsid w:val="005664DD"/>
    <w:rsid w:val="00570E28"/>
    <w:rsid w:val="00571962"/>
    <w:rsid w:val="00571A93"/>
    <w:rsid w:val="00572197"/>
    <w:rsid w:val="005724BF"/>
    <w:rsid w:val="00572505"/>
    <w:rsid w:val="00572587"/>
    <w:rsid w:val="0057266C"/>
    <w:rsid w:val="00572A80"/>
    <w:rsid w:val="0057391A"/>
    <w:rsid w:val="00573B91"/>
    <w:rsid w:val="005741E5"/>
    <w:rsid w:val="00575A4B"/>
    <w:rsid w:val="0057704B"/>
    <w:rsid w:val="00577E76"/>
    <w:rsid w:val="005800AB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8C2"/>
    <w:rsid w:val="00595354"/>
    <w:rsid w:val="00595CF9"/>
    <w:rsid w:val="00595DCA"/>
    <w:rsid w:val="005967D6"/>
    <w:rsid w:val="0059779B"/>
    <w:rsid w:val="00597816"/>
    <w:rsid w:val="005A0DB4"/>
    <w:rsid w:val="005A12FB"/>
    <w:rsid w:val="005A1BD2"/>
    <w:rsid w:val="005A209A"/>
    <w:rsid w:val="005A2A0F"/>
    <w:rsid w:val="005A3A25"/>
    <w:rsid w:val="005A662D"/>
    <w:rsid w:val="005A6BE9"/>
    <w:rsid w:val="005B1406"/>
    <w:rsid w:val="005B1409"/>
    <w:rsid w:val="005B34A3"/>
    <w:rsid w:val="005B35D7"/>
    <w:rsid w:val="005B392A"/>
    <w:rsid w:val="005B3AA3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42C9"/>
    <w:rsid w:val="005D6A79"/>
    <w:rsid w:val="005D6EF1"/>
    <w:rsid w:val="005E00A2"/>
    <w:rsid w:val="005E0AA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618C"/>
    <w:rsid w:val="005F6905"/>
    <w:rsid w:val="005F6D8A"/>
    <w:rsid w:val="005F70BD"/>
    <w:rsid w:val="005F7FD9"/>
    <w:rsid w:val="006008D4"/>
    <w:rsid w:val="006009CD"/>
    <w:rsid w:val="00600D31"/>
    <w:rsid w:val="0060283C"/>
    <w:rsid w:val="006039A0"/>
    <w:rsid w:val="00604077"/>
    <w:rsid w:val="00604333"/>
    <w:rsid w:val="00604855"/>
    <w:rsid w:val="00604F14"/>
    <w:rsid w:val="006050C9"/>
    <w:rsid w:val="00605721"/>
    <w:rsid w:val="00605767"/>
    <w:rsid w:val="006061DC"/>
    <w:rsid w:val="00606980"/>
    <w:rsid w:val="006077E4"/>
    <w:rsid w:val="00611925"/>
    <w:rsid w:val="00611B83"/>
    <w:rsid w:val="00613257"/>
    <w:rsid w:val="00613747"/>
    <w:rsid w:val="00615763"/>
    <w:rsid w:val="00617BCF"/>
    <w:rsid w:val="006201F0"/>
    <w:rsid w:val="00620A71"/>
    <w:rsid w:val="00620D80"/>
    <w:rsid w:val="00623083"/>
    <w:rsid w:val="006234A6"/>
    <w:rsid w:val="00624164"/>
    <w:rsid w:val="00624D2A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6398"/>
    <w:rsid w:val="006368D3"/>
    <w:rsid w:val="006370A5"/>
    <w:rsid w:val="006377EC"/>
    <w:rsid w:val="0064151F"/>
    <w:rsid w:val="00641533"/>
    <w:rsid w:val="0064208D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B0F"/>
    <w:rsid w:val="0065080B"/>
    <w:rsid w:val="00650AB9"/>
    <w:rsid w:val="0065110C"/>
    <w:rsid w:val="00651A2B"/>
    <w:rsid w:val="006522BB"/>
    <w:rsid w:val="00652AEA"/>
    <w:rsid w:val="00652C44"/>
    <w:rsid w:val="00655733"/>
    <w:rsid w:val="00655ACD"/>
    <w:rsid w:val="00656A92"/>
    <w:rsid w:val="00656DDE"/>
    <w:rsid w:val="00657522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45B"/>
    <w:rsid w:val="006817C9"/>
    <w:rsid w:val="006820C5"/>
    <w:rsid w:val="006830BD"/>
    <w:rsid w:val="00683157"/>
    <w:rsid w:val="00683BE9"/>
    <w:rsid w:val="00683ECE"/>
    <w:rsid w:val="00685058"/>
    <w:rsid w:val="00687A68"/>
    <w:rsid w:val="00690454"/>
    <w:rsid w:val="0069139B"/>
    <w:rsid w:val="00691F93"/>
    <w:rsid w:val="0069210F"/>
    <w:rsid w:val="00692F7B"/>
    <w:rsid w:val="00693147"/>
    <w:rsid w:val="00693A4A"/>
    <w:rsid w:val="00694D44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32A9"/>
    <w:rsid w:val="006A46FB"/>
    <w:rsid w:val="006A49E9"/>
    <w:rsid w:val="006A4E04"/>
    <w:rsid w:val="006A560A"/>
    <w:rsid w:val="006A5E28"/>
    <w:rsid w:val="006A697B"/>
    <w:rsid w:val="006A7AFF"/>
    <w:rsid w:val="006B0262"/>
    <w:rsid w:val="006B12D7"/>
    <w:rsid w:val="006B1816"/>
    <w:rsid w:val="006B1B19"/>
    <w:rsid w:val="006B1EA5"/>
    <w:rsid w:val="006B2099"/>
    <w:rsid w:val="006B231F"/>
    <w:rsid w:val="006B24C8"/>
    <w:rsid w:val="006B25F2"/>
    <w:rsid w:val="006B5073"/>
    <w:rsid w:val="006B50CF"/>
    <w:rsid w:val="006B64D2"/>
    <w:rsid w:val="006B7ADE"/>
    <w:rsid w:val="006C03B8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25B6"/>
    <w:rsid w:val="006D2B50"/>
    <w:rsid w:val="006D2BB7"/>
    <w:rsid w:val="006D4065"/>
    <w:rsid w:val="006D5606"/>
    <w:rsid w:val="006D5ACD"/>
    <w:rsid w:val="006D6F08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67A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3F7B"/>
    <w:rsid w:val="006F41F2"/>
    <w:rsid w:val="006F5435"/>
    <w:rsid w:val="006F58D4"/>
    <w:rsid w:val="006F6582"/>
    <w:rsid w:val="006F75DF"/>
    <w:rsid w:val="007007CA"/>
    <w:rsid w:val="00701EC0"/>
    <w:rsid w:val="0070346E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15E"/>
    <w:rsid w:val="00714379"/>
    <w:rsid w:val="0071445A"/>
    <w:rsid w:val="007148D3"/>
    <w:rsid w:val="007149DC"/>
    <w:rsid w:val="00715B9A"/>
    <w:rsid w:val="00715FA7"/>
    <w:rsid w:val="0071619A"/>
    <w:rsid w:val="007172DE"/>
    <w:rsid w:val="007203CA"/>
    <w:rsid w:val="0072078B"/>
    <w:rsid w:val="007208E8"/>
    <w:rsid w:val="007243AB"/>
    <w:rsid w:val="007257D0"/>
    <w:rsid w:val="00726067"/>
    <w:rsid w:val="00726883"/>
    <w:rsid w:val="00726EA6"/>
    <w:rsid w:val="00727208"/>
    <w:rsid w:val="00727680"/>
    <w:rsid w:val="00730C3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DA0"/>
    <w:rsid w:val="00737FFE"/>
    <w:rsid w:val="00740950"/>
    <w:rsid w:val="00740E58"/>
    <w:rsid w:val="00743F60"/>
    <w:rsid w:val="007445A0"/>
    <w:rsid w:val="00744831"/>
    <w:rsid w:val="0074524B"/>
    <w:rsid w:val="00745DC3"/>
    <w:rsid w:val="00747D8B"/>
    <w:rsid w:val="0075098E"/>
    <w:rsid w:val="00750DAE"/>
    <w:rsid w:val="00751228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90721"/>
    <w:rsid w:val="00791415"/>
    <w:rsid w:val="00791E95"/>
    <w:rsid w:val="00792180"/>
    <w:rsid w:val="007925EA"/>
    <w:rsid w:val="00793CD8"/>
    <w:rsid w:val="00795C92"/>
    <w:rsid w:val="007960EB"/>
    <w:rsid w:val="00796231"/>
    <w:rsid w:val="00797C51"/>
    <w:rsid w:val="00797EEA"/>
    <w:rsid w:val="007A1CB3"/>
    <w:rsid w:val="007A306F"/>
    <w:rsid w:val="007A43A6"/>
    <w:rsid w:val="007A518C"/>
    <w:rsid w:val="007A51DE"/>
    <w:rsid w:val="007A578E"/>
    <w:rsid w:val="007A58A6"/>
    <w:rsid w:val="007A6DA6"/>
    <w:rsid w:val="007A7351"/>
    <w:rsid w:val="007A79BC"/>
    <w:rsid w:val="007B0C32"/>
    <w:rsid w:val="007B2735"/>
    <w:rsid w:val="007B2A92"/>
    <w:rsid w:val="007B3D2D"/>
    <w:rsid w:val="007B4593"/>
    <w:rsid w:val="007B49B0"/>
    <w:rsid w:val="007B50AE"/>
    <w:rsid w:val="007B51DF"/>
    <w:rsid w:val="007B6E7A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75A1"/>
    <w:rsid w:val="007C77A5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4610"/>
    <w:rsid w:val="007E4715"/>
    <w:rsid w:val="007E4780"/>
    <w:rsid w:val="007E505B"/>
    <w:rsid w:val="007E544C"/>
    <w:rsid w:val="007E5AE8"/>
    <w:rsid w:val="007E6849"/>
    <w:rsid w:val="007E7091"/>
    <w:rsid w:val="007F0D3D"/>
    <w:rsid w:val="007F1B6D"/>
    <w:rsid w:val="007F1E90"/>
    <w:rsid w:val="007F357F"/>
    <w:rsid w:val="007F47B5"/>
    <w:rsid w:val="007F582A"/>
    <w:rsid w:val="007F6323"/>
    <w:rsid w:val="007F753D"/>
    <w:rsid w:val="007F7BC8"/>
    <w:rsid w:val="00800104"/>
    <w:rsid w:val="00801D6E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19BD"/>
    <w:rsid w:val="00811FCB"/>
    <w:rsid w:val="0081220E"/>
    <w:rsid w:val="008127C9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168B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FE7"/>
    <w:rsid w:val="00850F16"/>
    <w:rsid w:val="008515C6"/>
    <w:rsid w:val="00856911"/>
    <w:rsid w:val="0086041C"/>
    <w:rsid w:val="00863D3C"/>
    <w:rsid w:val="00865AD5"/>
    <w:rsid w:val="008660C6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DD"/>
    <w:rsid w:val="00876B4D"/>
    <w:rsid w:val="0087742D"/>
    <w:rsid w:val="0087788E"/>
    <w:rsid w:val="00877F18"/>
    <w:rsid w:val="008810D3"/>
    <w:rsid w:val="00886622"/>
    <w:rsid w:val="00886B98"/>
    <w:rsid w:val="00887BE7"/>
    <w:rsid w:val="00890445"/>
    <w:rsid w:val="00891188"/>
    <w:rsid w:val="00891D41"/>
    <w:rsid w:val="008941E3"/>
    <w:rsid w:val="008947DF"/>
    <w:rsid w:val="00894A88"/>
    <w:rsid w:val="00895386"/>
    <w:rsid w:val="008961BB"/>
    <w:rsid w:val="00897BC9"/>
    <w:rsid w:val="008A0F46"/>
    <w:rsid w:val="008A13F9"/>
    <w:rsid w:val="008A166E"/>
    <w:rsid w:val="008A21FF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3710"/>
    <w:rsid w:val="008B51A0"/>
    <w:rsid w:val="008B553C"/>
    <w:rsid w:val="008B592A"/>
    <w:rsid w:val="008B5F03"/>
    <w:rsid w:val="008B6421"/>
    <w:rsid w:val="008B67CF"/>
    <w:rsid w:val="008B6FB7"/>
    <w:rsid w:val="008B77AA"/>
    <w:rsid w:val="008B79A5"/>
    <w:rsid w:val="008B7B5C"/>
    <w:rsid w:val="008C0C99"/>
    <w:rsid w:val="008C2017"/>
    <w:rsid w:val="008C2018"/>
    <w:rsid w:val="008C4958"/>
    <w:rsid w:val="008C4BAA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1EAB"/>
    <w:rsid w:val="008F33DC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EA3"/>
    <w:rsid w:val="0090601B"/>
    <w:rsid w:val="0090632C"/>
    <w:rsid w:val="00906939"/>
    <w:rsid w:val="00907716"/>
    <w:rsid w:val="0090791C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C59"/>
    <w:rsid w:val="009172A6"/>
    <w:rsid w:val="0091754F"/>
    <w:rsid w:val="0091782A"/>
    <w:rsid w:val="00917CE9"/>
    <w:rsid w:val="00920BF2"/>
    <w:rsid w:val="00922010"/>
    <w:rsid w:val="00923D96"/>
    <w:rsid w:val="00924FB0"/>
    <w:rsid w:val="009251F2"/>
    <w:rsid w:val="00925559"/>
    <w:rsid w:val="00926B8F"/>
    <w:rsid w:val="009302CB"/>
    <w:rsid w:val="00930829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AA"/>
    <w:rsid w:val="00946871"/>
    <w:rsid w:val="00946945"/>
    <w:rsid w:val="00947400"/>
    <w:rsid w:val="00947713"/>
    <w:rsid w:val="0094784F"/>
    <w:rsid w:val="00947B69"/>
    <w:rsid w:val="00947C34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148"/>
    <w:rsid w:val="00961185"/>
    <w:rsid w:val="009614F7"/>
    <w:rsid w:val="00961921"/>
    <w:rsid w:val="00961A0C"/>
    <w:rsid w:val="00964305"/>
    <w:rsid w:val="0096430A"/>
    <w:rsid w:val="0096554B"/>
    <w:rsid w:val="0096584A"/>
    <w:rsid w:val="00965CA7"/>
    <w:rsid w:val="009670A4"/>
    <w:rsid w:val="0097087D"/>
    <w:rsid w:val="009712DC"/>
    <w:rsid w:val="00971674"/>
    <w:rsid w:val="00971F08"/>
    <w:rsid w:val="009723FE"/>
    <w:rsid w:val="00972468"/>
    <w:rsid w:val="0097256E"/>
    <w:rsid w:val="009758E1"/>
    <w:rsid w:val="0097603D"/>
    <w:rsid w:val="00976949"/>
    <w:rsid w:val="009775EC"/>
    <w:rsid w:val="00980477"/>
    <w:rsid w:val="00980A7F"/>
    <w:rsid w:val="00981410"/>
    <w:rsid w:val="00981C80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39DE"/>
    <w:rsid w:val="00994DCA"/>
    <w:rsid w:val="009960EC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4438"/>
    <w:rsid w:val="009B4705"/>
    <w:rsid w:val="009B4DF4"/>
    <w:rsid w:val="009B564E"/>
    <w:rsid w:val="009B5C0D"/>
    <w:rsid w:val="009B6604"/>
    <w:rsid w:val="009B7B77"/>
    <w:rsid w:val="009B7E87"/>
    <w:rsid w:val="009C0169"/>
    <w:rsid w:val="009C0283"/>
    <w:rsid w:val="009C14BE"/>
    <w:rsid w:val="009C1746"/>
    <w:rsid w:val="009C3170"/>
    <w:rsid w:val="009C403E"/>
    <w:rsid w:val="009C5A19"/>
    <w:rsid w:val="009C614D"/>
    <w:rsid w:val="009C64A5"/>
    <w:rsid w:val="009C6A76"/>
    <w:rsid w:val="009D0BCD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6262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94C"/>
    <w:rsid w:val="009E47A3"/>
    <w:rsid w:val="009E4A85"/>
    <w:rsid w:val="009E7728"/>
    <w:rsid w:val="009E77BD"/>
    <w:rsid w:val="009F08F3"/>
    <w:rsid w:val="009F1359"/>
    <w:rsid w:val="009F1E00"/>
    <w:rsid w:val="009F344F"/>
    <w:rsid w:val="009F463A"/>
    <w:rsid w:val="009F4A61"/>
    <w:rsid w:val="009F704C"/>
    <w:rsid w:val="009F70F9"/>
    <w:rsid w:val="00A01DC1"/>
    <w:rsid w:val="00A024BF"/>
    <w:rsid w:val="00A031D8"/>
    <w:rsid w:val="00A048A8"/>
    <w:rsid w:val="00A04C78"/>
    <w:rsid w:val="00A04F49"/>
    <w:rsid w:val="00A05F21"/>
    <w:rsid w:val="00A07805"/>
    <w:rsid w:val="00A1020A"/>
    <w:rsid w:val="00A1064A"/>
    <w:rsid w:val="00A11393"/>
    <w:rsid w:val="00A115CF"/>
    <w:rsid w:val="00A11903"/>
    <w:rsid w:val="00A12E41"/>
    <w:rsid w:val="00A1340E"/>
    <w:rsid w:val="00A13718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F0D"/>
    <w:rsid w:val="00A2268A"/>
    <w:rsid w:val="00A23192"/>
    <w:rsid w:val="00A2351A"/>
    <w:rsid w:val="00A24724"/>
    <w:rsid w:val="00A264A9"/>
    <w:rsid w:val="00A26DCF"/>
    <w:rsid w:val="00A27785"/>
    <w:rsid w:val="00A30187"/>
    <w:rsid w:val="00A30808"/>
    <w:rsid w:val="00A309B3"/>
    <w:rsid w:val="00A30CF4"/>
    <w:rsid w:val="00A312EA"/>
    <w:rsid w:val="00A31F27"/>
    <w:rsid w:val="00A341DD"/>
    <w:rsid w:val="00A3448A"/>
    <w:rsid w:val="00A3472C"/>
    <w:rsid w:val="00A34953"/>
    <w:rsid w:val="00A34F6B"/>
    <w:rsid w:val="00A36297"/>
    <w:rsid w:val="00A36E0B"/>
    <w:rsid w:val="00A41AC7"/>
    <w:rsid w:val="00A41E2B"/>
    <w:rsid w:val="00A448C6"/>
    <w:rsid w:val="00A45B74"/>
    <w:rsid w:val="00A471A0"/>
    <w:rsid w:val="00A472C4"/>
    <w:rsid w:val="00A5028E"/>
    <w:rsid w:val="00A52E1D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72D6"/>
    <w:rsid w:val="00A77309"/>
    <w:rsid w:val="00A77EC4"/>
    <w:rsid w:val="00A80FC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16C3"/>
    <w:rsid w:val="00A922B1"/>
    <w:rsid w:val="00A92879"/>
    <w:rsid w:val="00A93B35"/>
    <w:rsid w:val="00A9442A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C0E"/>
    <w:rsid w:val="00AB2F04"/>
    <w:rsid w:val="00AB4AB8"/>
    <w:rsid w:val="00AB5860"/>
    <w:rsid w:val="00AB5D24"/>
    <w:rsid w:val="00AB655E"/>
    <w:rsid w:val="00AB67A7"/>
    <w:rsid w:val="00AC007F"/>
    <w:rsid w:val="00AC0694"/>
    <w:rsid w:val="00AC0F54"/>
    <w:rsid w:val="00AC100C"/>
    <w:rsid w:val="00AC1208"/>
    <w:rsid w:val="00AC1EDF"/>
    <w:rsid w:val="00AC2DF3"/>
    <w:rsid w:val="00AC2ECD"/>
    <w:rsid w:val="00AC3119"/>
    <w:rsid w:val="00AC49FB"/>
    <w:rsid w:val="00AC5A10"/>
    <w:rsid w:val="00AC7211"/>
    <w:rsid w:val="00AD0AA3"/>
    <w:rsid w:val="00AD10FC"/>
    <w:rsid w:val="00AD1613"/>
    <w:rsid w:val="00AD3F94"/>
    <w:rsid w:val="00AD496B"/>
    <w:rsid w:val="00AD4A5A"/>
    <w:rsid w:val="00AD591A"/>
    <w:rsid w:val="00AD5BC6"/>
    <w:rsid w:val="00AD6634"/>
    <w:rsid w:val="00AE0AAE"/>
    <w:rsid w:val="00AE1C8B"/>
    <w:rsid w:val="00AE1D7A"/>
    <w:rsid w:val="00AE201A"/>
    <w:rsid w:val="00AE27AC"/>
    <w:rsid w:val="00AE40E0"/>
    <w:rsid w:val="00AE40E9"/>
    <w:rsid w:val="00AE490F"/>
    <w:rsid w:val="00AE4DBA"/>
    <w:rsid w:val="00AE4F07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5433"/>
    <w:rsid w:val="00AF543C"/>
    <w:rsid w:val="00B006FE"/>
    <w:rsid w:val="00B007CB"/>
    <w:rsid w:val="00B01EA6"/>
    <w:rsid w:val="00B02197"/>
    <w:rsid w:val="00B02AA9"/>
    <w:rsid w:val="00B02C21"/>
    <w:rsid w:val="00B02F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FE7"/>
    <w:rsid w:val="00B53128"/>
    <w:rsid w:val="00B548B7"/>
    <w:rsid w:val="00B55D37"/>
    <w:rsid w:val="00B56C21"/>
    <w:rsid w:val="00B56FE0"/>
    <w:rsid w:val="00B5797C"/>
    <w:rsid w:val="00B579E4"/>
    <w:rsid w:val="00B6043A"/>
    <w:rsid w:val="00B60B85"/>
    <w:rsid w:val="00B60BCA"/>
    <w:rsid w:val="00B610DB"/>
    <w:rsid w:val="00B63C2D"/>
    <w:rsid w:val="00B63C9B"/>
    <w:rsid w:val="00B64DDB"/>
    <w:rsid w:val="00B664C7"/>
    <w:rsid w:val="00B667A7"/>
    <w:rsid w:val="00B677A8"/>
    <w:rsid w:val="00B67E21"/>
    <w:rsid w:val="00B724A1"/>
    <w:rsid w:val="00B739F6"/>
    <w:rsid w:val="00B73FFC"/>
    <w:rsid w:val="00B7522B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F73"/>
    <w:rsid w:val="00B912F1"/>
    <w:rsid w:val="00B91364"/>
    <w:rsid w:val="00B93B59"/>
    <w:rsid w:val="00B9406A"/>
    <w:rsid w:val="00B9579F"/>
    <w:rsid w:val="00BA19D0"/>
    <w:rsid w:val="00BA1F3F"/>
    <w:rsid w:val="00BA2280"/>
    <w:rsid w:val="00BA27BB"/>
    <w:rsid w:val="00BA2A08"/>
    <w:rsid w:val="00BA53D5"/>
    <w:rsid w:val="00BA56D2"/>
    <w:rsid w:val="00BA6680"/>
    <w:rsid w:val="00BA76E0"/>
    <w:rsid w:val="00BB1B77"/>
    <w:rsid w:val="00BB2A25"/>
    <w:rsid w:val="00BB301D"/>
    <w:rsid w:val="00BB31A7"/>
    <w:rsid w:val="00BB3682"/>
    <w:rsid w:val="00BB3A83"/>
    <w:rsid w:val="00BB40A7"/>
    <w:rsid w:val="00BB4232"/>
    <w:rsid w:val="00BB51E9"/>
    <w:rsid w:val="00BB5FE8"/>
    <w:rsid w:val="00BB79EC"/>
    <w:rsid w:val="00BB7A76"/>
    <w:rsid w:val="00BB7DCC"/>
    <w:rsid w:val="00BC09DF"/>
    <w:rsid w:val="00BC0FDC"/>
    <w:rsid w:val="00BC14C4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D1C34"/>
    <w:rsid w:val="00BD312C"/>
    <w:rsid w:val="00BD349E"/>
    <w:rsid w:val="00BD3858"/>
    <w:rsid w:val="00BD4307"/>
    <w:rsid w:val="00BD4349"/>
    <w:rsid w:val="00BD48AC"/>
    <w:rsid w:val="00BD5F1A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E12"/>
    <w:rsid w:val="00BF3279"/>
    <w:rsid w:val="00BF4750"/>
    <w:rsid w:val="00BF4C5D"/>
    <w:rsid w:val="00BF59C3"/>
    <w:rsid w:val="00BF6C30"/>
    <w:rsid w:val="00BF74C7"/>
    <w:rsid w:val="00BF76D0"/>
    <w:rsid w:val="00C015F1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F69"/>
    <w:rsid w:val="00C1407F"/>
    <w:rsid w:val="00C14D4B"/>
    <w:rsid w:val="00C1545E"/>
    <w:rsid w:val="00C154BB"/>
    <w:rsid w:val="00C164FD"/>
    <w:rsid w:val="00C165AB"/>
    <w:rsid w:val="00C17680"/>
    <w:rsid w:val="00C176AC"/>
    <w:rsid w:val="00C225EC"/>
    <w:rsid w:val="00C237A6"/>
    <w:rsid w:val="00C237C9"/>
    <w:rsid w:val="00C247C0"/>
    <w:rsid w:val="00C26158"/>
    <w:rsid w:val="00C268E6"/>
    <w:rsid w:val="00C279B5"/>
    <w:rsid w:val="00C27C45"/>
    <w:rsid w:val="00C306E0"/>
    <w:rsid w:val="00C3284D"/>
    <w:rsid w:val="00C35288"/>
    <w:rsid w:val="00C355C1"/>
    <w:rsid w:val="00C35FB3"/>
    <w:rsid w:val="00C3719D"/>
    <w:rsid w:val="00C3733B"/>
    <w:rsid w:val="00C37A57"/>
    <w:rsid w:val="00C37AAC"/>
    <w:rsid w:val="00C37CB2"/>
    <w:rsid w:val="00C37E50"/>
    <w:rsid w:val="00C37E75"/>
    <w:rsid w:val="00C404EF"/>
    <w:rsid w:val="00C43248"/>
    <w:rsid w:val="00C44107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2BAF"/>
    <w:rsid w:val="00C63BD1"/>
    <w:rsid w:val="00C64672"/>
    <w:rsid w:val="00C64947"/>
    <w:rsid w:val="00C64C59"/>
    <w:rsid w:val="00C66DD1"/>
    <w:rsid w:val="00C67E55"/>
    <w:rsid w:val="00C70697"/>
    <w:rsid w:val="00C71D44"/>
    <w:rsid w:val="00C72051"/>
    <w:rsid w:val="00C72093"/>
    <w:rsid w:val="00C7277F"/>
    <w:rsid w:val="00C72EF4"/>
    <w:rsid w:val="00C72FE2"/>
    <w:rsid w:val="00C74170"/>
    <w:rsid w:val="00C744FE"/>
    <w:rsid w:val="00C75D2F"/>
    <w:rsid w:val="00C767BE"/>
    <w:rsid w:val="00C76E3C"/>
    <w:rsid w:val="00C77F81"/>
    <w:rsid w:val="00C80FF2"/>
    <w:rsid w:val="00C81568"/>
    <w:rsid w:val="00C81D9A"/>
    <w:rsid w:val="00C827FC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675A"/>
    <w:rsid w:val="00CA6998"/>
    <w:rsid w:val="00CA7E6C"/>
    <w:rsid w:val="00CB0C2D"/>
    <w:rsid w:val="00CB0C5A"/>
    <w:rsid w:val="00CB18D4"/>
    <w:rsid w:val="00CB1F63"/>
    <w:rsid w:val="00CB3328"/>
    <w:rsid w:val="00CB3AF2"/>
    <w:rsid w:val="00CB47E6"/>
    <w:rsid w:val="00CB4982"/>
    <w:rsid w:val="00CB56D8"/>
    <w:rsid w:val="00CB5BD7"/>
    <w:rsid w:val="00CB6E44"/>
    <w:rsid w:val="00CB7170"/>
    <w:rsid w:val="00CB7230"/>
    <w:rsid w:val="00CC040E"/>
    <w:rsid w:val="00CC070E"/>
    <w:rsid w:val="00CC10EF"/>
    <w:rsid w:val="00CC111F"/>
    <w:rsid w:val="00CC12E1"/>
    <w:rsid w:val="00CC2011"/>
    <w:rsid w:val="00CC2F81"/>
    <w:rsid w:val="00CC3EA0"/>
    <w:rsid w:val="00CC4324"/>
    <w:rsid w:val="00CC4A34"/>
    <w:rsid w:val="00CC4DD9"/>
    <w:rsid w:val="00CC4E6C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2560"/>
    <w:rsid w:val="00CE28CB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331C"/>
    <w:rsid w:val="00CF3B1F"/>
    <w:rsid w:val="00CF3BF6"/>
    <w:rsid w:val="00CF4466"/>
    <w:rsid w:val="00CF50A8"/>
    <w:rsid w:val="00CF56A7"/>
    <w:rsid w:val="00CF625B"/>
    <w:rsid w:val="00CF6483"/>
    <w:rsid w:val="00CF687E"/>
    <w:rsid w:val="00CF6DBB"/>
    <w:rsid w:val="00D00ABD"/>
    <w:rsid w:val="00D024E8"/>
    <w:rsid w:val="00D0349B"/>
    <w:rsid w:val="00D04C4C"/>
    <w:rsid w:val="00D0504C"/>
    <w:rsid w:val="00D05A3D"/>
    <w:rsid w:val="00D05E52"/>
    <w:rsid w:val="00D10080"/>
    <w:rsid w:val="00D10249"/>
    <w:rsid w:val="00D10ECC"/>
    <w:rsid w:val="00D115C3"/>
    <w:rsid w:val="00D11897"/>
    <w:rsid w:val="00D12553"/>
    <w:rsid w:val="00D13102"/>
    <w:rsid w:val="00D13135"/>
    <w:rsid w:val="00D137FA"/>
    <w:rsid w:val="00D13E4E"/>
    <w:rsid w:val="00D13FA1"/>
    <w:rsid w:val="00D15B67"/>
    <w:rsid w:val="00D16235"/>
    <w:rsid w:val="00D1665A"/>
    <w:rsid w:val="00D16A89"/>
    <w:rsid w:val="00D1784D"/>
    <w:rsid w:val="00D17DBE"/>
    <w:rsid w:val="00D2091B"/>
    <w:rsid w:val="00D22942"/>
    <w:rsid w:val="00D239A7"/>
    <w:rsid w:val="00D23F47"/>
    <w:rsid w:val="00D24489"/>
    <w:rsid w:val="00D24707"/>
    <w:rsid w:val="00D24ACA"/>
    <w:rsid w:val="00D24D53"/>
    <w:rsid w:val="00D2568A"/>
    <w:rsid w:val="00D26300"/>
    <w:rsid w:val="00D26343"/>
    <w:rsid w:val="00D32140"/>
    <w:rsid w:val="00D3225B"/>
    <w:rsid w:val="00D3261F"/>
    <w:rsid w:val="00D33162"/>
    <w:rsid w:val="00D331C2"/>
    <w:rsid w:val="00D34B62"/>
    <w:rsid w:val="00D352B3"/>
    <w:rsid w:val="00D35C02"/>
    <w:rsid w:val="00D36CF8"/>
    <w:rsid w:val="00D36E71"/>
    <w:rsid w:val="00D37D87"/>
    <w:rsid w:val="00D40B33"/>
    <w:rsid w:val="00D40BF8"/>
    <w:rsid w:val="00D4318F"/>
    <w:rsid w:val="00D433A0"/>
    <w:rsid w:val="00D438BF"/>
    <w:rsid w:val="00D440F8"/>
    <w:rsid w:val="00D44566"/>
    <w:rsid w:val="00D44A06"/>
    <w:rsid w:val="00D46653"/>
    <w:rsid w:val="00D50917"/>
    <w:rsid w:val="00D50B85"/>
    <w:rsid w:val="00D53AA5"/>
    <w:rsid w:val="00D54556"/>
    <w:rsid w:val="00D546FF"/>
    <w:rsid w:val="00D54F6B"/>
    <w:rsid w:val="00D552C9"/>
    <w:rsid w:val="00D55AD5"/>
    <w:rsid w:val="00D57644"/>
    <w:rsid w:val="00D576CA"/>
    <w:rsid w:val="00D57C6B"/>
    <w:rsid w:val="00D60791"/>
    <w:rsid w:val="00D6129B"/>
    <w:rsid w:val="00D6158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1C8F"/>
    <w:rsid w:val="00D823C6"/>
    <w:rsid w:val="00D82551"/>
    <w:rsid w:val="00D8327F"/>
    <w:rsid w:val="00D84B95"/>
    <w:rsid w:val="00D84F83"/>
    <w:rsid w:val="00D86CA3"/>
    <w:rsid w:val="00D871CE"/>
    <w:rsid w:val="00D90B26"/>
    <w:rsid w:val="00D9196D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217"/>
    <w:rsid w:val="00D97349"/>
    <w:rsid w:val="00D97844"/>
    <w:rsid w:val="00DA0371"/>
    <w:rsid w:val="00DA305E"/>
    <w:rsid w:val="00DA45B7"/>
    <w:rsid w:val="00DA5417"/>
    <w:rsid w:val="00DA56E8"/>
    <w:rsid w:val="00DA64AC"/>
    <w:rsid w:val="00DB0A9F"/>
    <w:rsid w:val="00DB0BE6"/>
    <w:rsid w:val="00DB377D"/>
    <w:rsid w:val="00DB50F1"/>
    <w:rsid w:val="00DC2D36"/>
    <w:rsid w:val="00DC4BE7"/>
    <w:rsid w:val="00DC53EF"/>
    <w:rsid w:val="00DC57A2"/>
    <w:rsid w:val="00DC726D"/>
    <w:rsid w:val="00DC7D91"/>
    <w:rsid w:val="00DD1852"/>
    <w:rsid w:val="00DD3B51"/>
    <w:rsid w:val="00DD4718"/>
    <w:rsid w:val="00DD52A2"/>
    <w:rsid w:val="00DD589A"/>
    <w:rsid w:val="00DD5D6D"/>
    <w:rsid w:val="00DD79D4"/>
    <w:rsid w:val="00DE071A"/>
    <w:rsid w:val="00DE2001"/>
    <w:rsid w:val="00DE342C"/>
    <w:rsid w:val="00DE54CF"/>
    <w:rsid w:val="00DE5608"/>
    <w:rsid w:val="00DE58D0"/>
    <w:rsid w:val="00DE654F"/>
    <w:rsid w:val="00DE6DB2"/>
    <w:rsid w:val="00DE7822"/>
    <w:rsid w:val="00DF0B6E"/>
    <w:rsid w:val="00DF15E0"/>
    <w:rsid w:val="00DF1CE4"/>
    <w:rsid w:val="00DF1E44"/>
    <w:rsid w:val="00DF37A0"/>
    <w:rsid w:val="00DF4155"/>
    <w:rsid w:val="00DF4526"/>
    <w:rsid w:val="00DF4B0B"/>
    <w:rsid w:val="00DF50CA"/>
    <w:rsid w:val="00E01767"/>
    <w:rsid w:val="00E01BE0"/>
    <w:rsid w:val="00E01FE2"/>
    <w:rsid w:val="00E04532"/>
    <w:rsid w:val="00E051BA"/>
    <w:rsid w:val="00E052BA"/>
    <w:rsid w:val="00E0651D"/>
    <w:rsid w:val="00E06C07"/>
    <w:rsid w:val="00E110E7"/>
    <w:rsid w:val="00E11434"/>
    <w:rsid w:val="00E11B20"/>
    <w:rsid w:val="00E12186"/>
    <w:rsid w:val="00E149B2"/>
    <w:rsid w:val="00E14C11"/>
    <w:rsid w:val="00E15F17"/>
    <w:rsid w:val="00E16693"/>
    <w:rsid w:val="00E16883"/>
    <w:rsid w:val="00E173F3"/>
    <w:rsid w:val="00E17FA2"/>
    <w:rsid w:val="00E20C86"/>
    <w:rsid w:val="00E21BDB"/>
    <w:rsid w:val="00E21BEC"/>
    <w:rsid w:val="00E21F37"/>
    <w:rsid w:val="00E22330"/>
    <w:rsid w:val="00E22723"/>
    <w:rsid w:val="00E238C4"/>
    <w:rsid w:val="00E23ECB"/>
    <w:rsid w:val="00E25D62"/>
    <w:rsid w:val="00E267B5"/>
    <w:rsid w:val="00E300F3"/>
    <w:rsid w:val="00E30B5A"/>
    <w:rsid w:val="00E3123D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723A"/>
    <w:rsid w:val="00E37860"/>
    <w:rsid w:val="00E37A2D"/>
    <w:rsid w:val="00E37BCB"/>
    <w:rsid w:val="00E40684"/>
    <w:rsid w:val="00E4224E"/>
    <w:rsid w:val="00E42FB3"/>
    <w:rsid w:val="00E446F1"/>
    <w:rsid w:val="00E44776"/>
    <w:rsid w:val="00E44BED"/>
    <w:rsid w:val="00E44E50"/>
    <w:rsid w:val="00E45E24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B75"/>
    <w:rsid w:val="00E54E3B"/>
    <w:rsid w:val="00E55D51"/>
    <w:rsid w:val="00E56225"/>
    <w:rsid w:val="00E56BB9"/>
    <w:rsid w:val="00E57565"/>
    <w:rsid w:val="00E575AE"/>
    <w:rsid w:val="00E6042F"/>
    <w:rsid w:val="00E60D33"/>
    <w:rsid w:val="00E626D5"/>
    <w:rsid w:val="00E62BE1"/>
    <w:rsid w:val="00E63838"/>
    <w:rsid w:val="00E63990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BF4"/>
    <w:rsid w:val="00EA51CE"/>
    <w:rsid w:val="00EA57F2"/>
    <w:rsid w:val="00EA6ABF"/>
    <w:rsid w:val="00EA7A41"/>
    <w:rsid w:val="00EA7C82"/>
    <w:rsid w:val="00EB077B"/>
    <w:rsid w:val="00EB1074"/>
    <w:rsid w:val="00EB1D0D"/>
    <w:rsid w:val="00EB3290"/>
    <w:rsid w:val="00EB470B"/>
    <w:rsid w:val="00EB4EA2"/>
    <w:rsid w:val="00EB5935"/>
    <w:rsid w:val="00EB5968"/>
    <w:rsid w:val="00EB7763"/>
    <w:rsid w:val="00EB7AED"/>
    <w:rsid w:val="00EC07D0"/>
    <w:rsid w:val="00EC0FFA"/>
    <w:rsid w:val="00EC146B"/>
    <w:rsid w:val="00EC17BF"/>
    <w:rsid w:val="00EC24D5"/>
    <w:rsid w:val="00EC26CA"/>
    <w:rsid w:val="00EC27C6"/>
    <w:rsid w:val="00EC2E03"/>
    <w:rsid w:val="00EC4207"/>
    <w:rsid w:val="00EC42EC"/>
    <w:rsid w:val="00EC446F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7128"/>
    <w:rsid w:val="00ED7A7E"/>
    <w:rsid w:val="00EE0406"/>
    <w:rsid w:val="00EE06F1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36F5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10629"/>
    <w:rsid w:val="00F11BE2"/>
    <w:rsid w:val="00F11FA7"/>
    <w:rsid w:val="00F11FEC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E7E"/>
    <w:rsid w:val="00F30828"/>
    <w:rsid w:val="00F313D6"/>
    <w:rsid w:val="00F315DA"/>
    <w:rsid w:val="00F35299"/>
    <w:rsid w:val="00F36266"/>
    <w:rsid w:val="00F3779C"/>
    <w:rsid w:val="00F4039C"/>
    <w:rsid w:val="00F40F0C"/>
    <w:rsid w:val="00F413AF"/>
    <w:rsid w:val="00F42A4F"/>
    <w:rsid w:val="00F4358B"/>
    <w:rsid w:val="00F436A9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4468"/>
    <w:rsid w:val="00F5507D"/>
    <w:rsid w:val="00F56610"/>
    <w:rsid w:val="00F56E0B"/>
    <w:rsid w:val="00F60203"/>
    <w:rsid w:val="00F607C5"/>
    <w:rsid w:val="00F60DEA"/>
    <w:rsid w:val="00F6104E"/>
    <w:rsid w:val="00F610BD"/>
    <w:rsid w:val="00F61FBC"/>
    <w:rsid w:val="00F62C70"/>
    <w:rsid w:val="00F6302A"/>
    <w:rsid w:val="00F63950"/>
    <w:rsid w:val="00F6447D"/>
    <w:rsid w:val="00F649A4"/>
    <w:rsid w:val="00F64C2B"/>
    <w:rsid w:val="00F651BE"/>
    <w:rsid w:val="00F6595C"/>
    <w:rsid w:val="00F65AC1"/>
    <w:rsid w:val="00F65B7F"/>
    <w:rsid w:val="00F676D0"/>
    <w:rsid w:val="00F677C5"/>
    <w:rsid w:val="00F67AF9"/>
    <w:rsid w:val="00F67C0B"/>
    <w:rsid w:val="00F67F53"/>
    <w:rsid w:val="00F703BE"/>
    <w:rsid w:val="00F70996"/>
    <w:rsid w:val="00F71F69"/>
    <w:rsid w:val="00F72B72"/>
    <w:rsid w:val="00F7437D"/>
    <w:rsid w:val="00F744C9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2319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782"/>
    <w:rsid w:val="00F93AA9"/>
    <w:rsid w:val="00F94012"/>
    <w:rsid w:val="00F94D9C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4C80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45A5"/>
    <w:rsid w:val="00FF5247"/>
    <w:rsid w:val="00FF5A2B"/>
    <w:rsid w:val="00FF5B9B"/>
    <w:rsid w:val="00FF5C9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CPA.dotx</Template>
  <TotalTime>1730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4431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User</cp:lastModifiedBy>
  <cp:revision>956</cp:revision>
  <cp:lastPrinted>2020-10-23T01:47:00Z</cp:lastPrinted>
  <dcterms:created xsi:type="dcterms:W3CDTF">2021-12-17T10:43:00Z</dcterms:created>
  <dcterms:modified xsi:type="dcterms:W3CDTF">2022-08-09T08:04:00Z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