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83AE94" w14:textId="59CCDFFB" w:rsidR="00E45266" w:rsidRPr="007D3E81" w:rsidRDefault="00E45266" w:rsidP="00E45266">
      <w:pPr>
        <w:pStyle w:val="CRCoverPage"/>
        <w:tabs>
          <w:tab w:val="right" w:pos="9639"/>
          <w:tab w:val="right" w:pos="13323"/>
        </w:tabs>
        <w:spacing w:after="0"/>
        <w:rPr>
          <w:rFonts w:cs="Arial"/>
          <w:b/>
          <w:sz w:val="24"/>
          <w:szCs w:val="24"/>
        </w:rPr>
      </w:pPr>
      <w:r w:rsidRPr="000F4E43">
        <w:rPr>
          <w:rFonts w:cs="Arial"/>
          <w:b/>
          <w:bCs/>
          <w:sz w:val="24"/>
          <w:szCs w:val="24"/>
        </w:rPr>
        <w:t xml:space="preserve">3GPP </w:t>
      </w:r>
      <w:r w:rsidRPr="003C5549">
        <w:rPr>
          <w:rFonts w:cs="Arial"/>
          <w:b/>
          <w:bCs/>
          <w:sz w:val="24"/>
          <w:szCs w:val="24"/>
        </w:rPr>
        <w:t xml:space="preserve">TSG-RAN WG3 </w:t>
      </w:r>
      <w:r>
        <w:rPr>
          <w:rFonts w:cs="Arial"/>
          <w:b/>
          <w:bCs/>
          <w:sz w:val="24"/>
          <w:szCs w:val="24"/>
        </w:rPr>
        <w:t>Meeting #11</w:t>
      </w:r>
      <w:r w:rsidR="00053AB8">
        <w:rPr>
          <w:rFonts w:cs="Arial"/>
          <w:b/>
          <w:bCs/>
          <w:sz w:val="24"/>
          <w:szCs w:val="24"/>
        </w:rPr>
        <w:t>6</w:t>
      </w:r>
      <w:r>
        <w:rPr>
          <w:rFonts w:cs="Arial"/>
          <w:b/>
          <w:bCs/>
          <w:sz w:val="24"/>
          <w:szCs w:val="24"/>
        </w:rPr>
        <w:t>-e</w:t>
      </w:r>
      <w:r w:rsidRPr="007D3E81">
        <w:rPr>
          <w:rFonts w:cs="Arial"/>
          <w:b/>
          <w:sz w:val="24"/>
          <w:szCs w:val="24"/>
        </w:rPr>
        <w:tab/>
      </w:r>
      <w:r w:rsidR="00D84887" w:rsidRPr="00D84887">
        <w:rPr>
          <w:b/>
          <w:i/>
          <w:noProof/>
          <w:sz w:val="28"/>
        </w:rPr>
        <w:t>R3-2</w:t>
      </w:r>
      <w:r w:rsidR="006C3DC7">
        <w:rPr>
          <w:b/>
          <w:i/>
          <w:noProof/>
          <w:sz w:val="28"/>
        </w:rPr>
        <w:t>2</w:t>
      </w:r>
      <w:r w:rsidR="008C7CA7">
        <w:rPr>
          <w:b/>
          <w:i/>
          <w:noProof/>
          <w:sz w:val="28"/>
        </w:rPr>
        <w:t>4403</w:t>
      </w:r>
    </w:p>
    <w:p w14:paraId="2159D763" w14:textId="281B357B" w:rsidR="0055007D" w:rsidRPr="00F42179" w:rsidRDefault="000C36C5" w:rsidP="00E331DB">
      <w:pPr>
        <w:pStyle w:val="CRCoverPage"/>
        <w:outlineLvl w:val="0"/>
        <w:rPr>
          <w:b/>
          <w:sz w:val="24"/>
          <w:lang w:val="en-US"/>
        </w:rPr>
      </w:pPr>
      <w:r w:rsidRPr="000C36C5">
        <w:rPr>
          <w:rFonts w:cs="Arial"/>
          <w:b/>
          <w:bCs/>
          <w:sz w:val="24"/>
          <w:szCs w:val="24"/>
        </w:rPr>
        <w:t xml:space="preserve">Electronic Meeting, </w:t>
      </w:r>
      <w:r w:rsidR="00053AB8">
        <w:rPr>
          <w:rFonts w:cs="Arial"/>
          <w:b/>
          <w:bCs/>
          <w:sz w:val="24"/>
          <w:szCs w:val="24"/>
        </w:rPr>
        <w:t>9 May</w:t>
      </w:r>
      <w:r w:rsidRPr="000C36C5">
        <w:rPr>
          <w:rFonts w:cs="Arial"/>
          <w:b/>
          <w:bCs/>
          <w:sz w:val="24"/>
          <w:szCs w:val="24"/>
        </w:rPr>
        <w:t>-</w:t>
      </w:r>
      <w:r w:rsidR="00053AB8">
        <w:rPr>
          <w:rFonts w:cs="Arial"/>
          <w:b/>
          <w:bCs/>
          <w:sz w:val="24"/>
          <w:szCs w:val="24"/>
        </w:rPr>
        <w:t xml:space="preserve">19 </w:t>
      </w:r>
      <w:proofErr w:type="gramStart"/>
      <w:r w:rsidR="00053AB8">
        <w:rPr>
          <w:rFonts w:cs="Arial"/>
          <w:b/>
          <w:bCs/>
          <w:sz w:val="24"/>
          <w:szCs w:val="24"/>
        </w:rPr>
        <w:t>May</w:t>
      </w:r>
      <w:r w:rsidRPr="000C36C5">
        <w:rPr>
          <w:rFonts w:cs="Arial"/>
          <w:b/>
          <w:bCs/>
          <w:sz w:val="24"/>
          <w:szCs w:val="24"/>
        </w:rPr>
        <w:t>,</w:t>
      </w:r>
      <w:proofErr w:type="gramEnd"/>
      <w:r w:rsidRPr="000C36C5">
        <w:rPr>
          <w:rFonts w:cs="Arial"/>
          <w:b/>
          <w:bCs/>
          <w:sz w:val="24"/>
          <w:szCs w:val="24"/>
        </w:rPr>
        <w:t xml:space="preserve">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5007D" w14:paraId="7831E3C7" w14:textId="77777777">
        <w:tc>
          <w:tcPr>
            <w:tcW w:w="9641" w:type="dxa"/>
            <w:gridSpan w:val="9"/>
            <w:tcBorders>
              <w:top w:val="single" w:sz="4" w:space="0" w:color="auto"/>
              <w:left w:val="single" w:sz="4" w:space="0" w:color="auto"/>
              <w:right w:val="single" w:sz="4" w:space="0" w:color="auto"/>
            </w:tcBorders>
          </w:tcPr>
          <w:p w14:paraId="0EA8AE42" w14:textId="77777777" w:rsidR="0055007D" w:rsidRDefault="001606A3">
            <w:pPr>
              <w:pStyle w:val="CRCoverPage"/>
              <w:spacing w:after="0"/>
              <w:jc w:val="right"/>
              <w:rPr>
                <w:i/>
              </w:rPr>
            </w:pPr>
            <w:r>
              <w:rPr>
                <w:i/>
                <w:sz w:val="14"/>
              </w:rPr>
              <w:t>CR-Form-v12.1</w:t>
            </w:r>
          </w:p>
        </w:tc>
      </w:tr>
      <w:tr w:rsidR="0055007D" w14:paraId="6520C45E" w14:textId="77777777">
        <w:tc>
          <w:tcPr>
            <w:tcW w:w="9641" w:type="dxa"/>
            <w:gridSpan w:val="9"/>
            <w:tcBorders>
              <w:left w:val="single" w:sz="4" w:space="0" w:color="auto"/>
              <w:right w:val="single" w:sz="4" w:space="0" w:color="auto"/>
            </w:tcBorders>
          </w:tcPr>
          <w:p w14:paraId="2CFC4646" w14:textId="77777777" w:rsidR="0055007D" w:rsidRDefault="001606A3">
            <w:pPr>
              <w:pStyle w:val="CRCoverPage"/>
              <w:spacing w:after="0"/>
              <w:jc w:val="center"/>
            </w:pPr>
            <w:r>
              <w:rPr>
                <w:b/>
                <w:sz w:val="32"/>
              </w:rPr>
              <w:t>CHANGE REQUEST</w:t>
            </w:r>
          </w:p>
        </w:tc>
      </w:tr>
      <w:tr w:rsidR="0055007D" w14:paraId="4A616A5D" w14:textId="77777777">
        <w:tc>
          <w:tcPr>
            <w:tcW w:w="9641" w:type="dxa"/>
            <w:gridSpan w:val="9"/>
            <w:tcBorders>
              <w:left w:val="single" w:sz="4" w:space="0" w:color="auto"/>
              <w:right w:val="single" w:sz="4" w:space="0" w:color="auto"/>
            </w:tcBorders>
          </w:tcPr>
          <w:p w14:paraId="351A3B4B" w14:textId="77777777" w:rsidR="0055007D" w:rsidRDefault="0055007D">
            <w:pPr>
              <w:pStyle w:val="CRCoverPage"/>
              <w:spacing w:after="0"/>
              <w:rPr>
                <w:sz w:val="8"/>
                <w:szCs w:val="8"/>
              </w:rPr>
            </w:pPr>
          </w:p>
        </w:tc>
      </w:tr>
      <w:tr w:rsidR="0055007D" w14:paraId="115641AF" w14:textId="77777777">
        <w:tc>
          <w:tcPr>
            <w:tcW w:w="142" w:type="dxa"/>
            <w:tcBorders>
              <w:left w:val="single" w:sz="4" w:space="0" w:color="auto"/>
            </w:tcBorders>
          </w:tcPr>
          <w:p w14:paraId="163A3B84" w14:textId="77777777" w:rsidR="0055007D" w:rsidRDefault="0055007D">
            <w:pPr>
              <w:pStyle w:val="CRCoverPage"/>
              <w:spacing w:after="0"/>
              <w:jc w:val="right"/>
            </w:pPr>
          </w:p>
        </w:tc>
        <w:tc>
          <w:tcPr>
            <w:tcW w:w="1559" w:type="dxa"/>
            <w:shd w:val="pct30" w:color="FFFF00" w:fill="auto"/>
          </w:tcPr>
          <w:p w14:paraId="530A069A" w14:textId="0EBADE62" w:rsidR="0055007D" w:rsidRDefault="001606A3" w:rsidP="00C74323">
            <w:pPr>
              <w:pStyle w:val="CRCoverPage"/>
              <w:spacing w:after="0"/>
              <w:jc w:val="center"/>
              <w:rPr>
                <w:b/>
                <w:sz w:val="28"/>
                <w:lang w:eastAsia="zh-CN"/>
              </w:rPr>
            </w:pPr>
            <w:r>
              <w:rPr>
                <w:rFonts w:hint="eastAsia"/>
                <w:b/>
                <w:sz w:val="28"/>
                <w:lang w:eastAsia="zh-CN"/>
              </w:rPr>
              <w:t>3</w:t>
            </w:r>
            <w:r w:rsidR="00C74323">
              <w:rPr>
                <w:b/>
                <w:sz w:val="28"/>
                <w:lang w:eastAsia="zh-CN"/>
              </w:rPr>
              <w:t>8</w:t>
            </w:r>
            <w:r>
              <w:rPr>
                <w:b/>
                <w:sz w:val="28"/>
                <w:lang w:eastAsia="zh-CN"/>
              </w:rPr>
              <w:t>.4</w:t>
            </w:r>
            <w:r w:rsidR="007312B4">
              <w:rPr>
                <w:b/>
                <w:sz w:val="28"/>
                <w:lang w:eastAsia="zh-CN"/>
              </w:rPr>
              <w:t>1</w:t>
            </w:r>
            <w:r>
              <w:rPr>
                <w:b/>
                <w:sz w:val="28"/>
                <w:lang w:eastAsia="zh-CN"/>
              </w:rPr>
              <w:t>3</w:t>
            </w:r>
          </w:p>
        </w:tc>
        <w:tc>
          <w:tcPr>
            <w:tcW w:w="709" w:type="dxa"/>
          </w:tcPr>
          <w:p w14:paraId="42AC1F02" w14:textId="77777777" w:rsidR="0055007D" w:rsidRDefault="001606A3">
            <w:pPr>
              <w:pStyle w:val="CRCoverPage"/>
              <w:spacing w:after="0"/>
              <w:jc w:val="center"/>
            </w:pPr>
            <w:r>
              <w:rPr>
                <w:b/>
                <w:sz w:val="28"/>
              </w:rPr>
              <w:t>CR</w:t>
            </w:r>
          </w:p>
        </w:tc>
        <w:tc>
          <w:tcPr>
            <w:tcW w:w="1276" w:type="dxa"/>
            <w:shd w:val="pct30" w:color="FFFF00" w:fill="auto"/>
          </w:tcPr>
          <w:p w14:paraId="602E5A21" w14:textId="559DC895" w:rsidR="0055007D" w:rsidRDefault="008C7CA7">
            <w:pPr>
              <w:pStyle w:val="CRCoverPage"/>
              <w:spacing w:after="0"/>
              <w:jc w:val="center"/>
              <w:rPr>
                <w:lang w:eastAsia="zh-CN"/>
              </w:rPr>
            </w:pPr>
            <w:r>
              <w:rPr>
                <w:lang w:eastAsia="zh-CN"/>
              </w:rPr>
              <w:t>861</w:t>
            </w:r>
          </w:p>
        </w:tc>
        <w:tc>
          <w:tcPr>
            <w:tcW w:w="709" w:type="dxa"/>
          </w:tcPr>
          <w:p w14:paraId="6D448BFC" w14:textId="77777777" w:rsidR="0055007D" w:rsidRDefault="001606A3">
            <w:pPr>
              <w:pStyle w:val="CRCoverPage"/>
              <w:tabs>
                <w:tab w:val="right" w:pos="625"/>
              </w:tabs>
              <w:spacing w:after="0"/>
              <w:jc w:val="center"/>
            </w:pPr>
            <w:r>
              <w:rPr>
                <w:b/>
                <w:bCs/>
                <w:sz w:val="28"/>
              </w:rPr>
              <w:t>rev</w:t>
            </w:r>
          </w:p>
        </w:tc>
        <w:tc>
          <w:tcPr>
            <w:tcW w:w="992" w:type="dxa"/>
            <w:shd w:val="pct30" w:color="FFFF00" w:fill="auto"/>
          </w:tcPr>
          <w:p w14:paraId="79BB473E" w14:textId="596D3947" w:rsidR="0055007D" w:rsidRDefault="0055007D">
            <w:pPr>
              <w:pStyle w:val="CRCoverPage"/>
              <w:spacing w:after="0"/>
              <w:jc w:val="center"/>
              <w:rPr>
                <w:b/>
                <w:lang w:eastAsia="zh-CN"/>
              </w:rPr>
            </w:pPr>
          </w:p>
        </w:tc>
        <w:tc>
          <w:tcPr>
            <w:tcW w:w="2410" w:type="dxa"/>
          </w:tcPr>
          <w:p w14:paraId="20A909BD" w14:textId="77777777" w:rsidR="0055007D" w:rsidRDefault="001606A3">
            <w:pPr>
              <w:pStyle w:val="CRCoverPage"/>
              <w:tabs>
                <w:tab w:val="right" w:pos="1825"/>
              </w:tabs>
              <w:spacing w:after="0"/>
              <w:jc w:val="center"/>
            </w:pPr>
            <w:r>
              <w:rPr>
                <w:b/>
                <w:sz w:val="28"/>
                <w:szCs w:val="28"/>
              </w:rPr>
              <w:t>Current version:</w:t>
            </w:r>
          </w:p>
        </w:tc>
        <w:tc>
          <w:tcPr>
            <w:tcW w:w="1701" w:type="dxa"/>
            <w:shd w:val="pct30" w:color="FFFF00" w:fill="auto"/>
          </w:tcPr>
          <w:p w14:paraId="0FE76703" w14:textId="6DF07092" w:rsidR="0055007D" w:rsidRDefault="001606A3" w:rsidP="00C15918">
            <w:pPr>
              <w:pStyle w:val="CRCoverPage"/>
              <w:spacing w:after="0"/>
              <w:jc w:val="center"/>
              <w:rPr>
                <w:sz w:val="28"/>
                <w:lang w:eastAsia="zh-CN"/>
              </w:rPr>
            </w:pPr>
            <w:r>
              <w:rPr>
                <w:rFonts w:hint="eastAsia"/>
                <w:sz w:val="28"/>
                <w:lang w:eastAsia="zh-CN"/>
              </w:rPr>
              <w:t>1</w:t>
            </w:r>
            <w:r w:rsidR="00053AB8">
              <w:rPr>
                <w:sz w:val="28"/>
                <w:lang w:eastAsia="zh-CN"/>
              </w:rPr>
              <w:t>7.</w:t>
            </w:r>
            <w:r w:rsidR="008C7CA7">
              <w:rPr>
                <w:sz w:val="28"/>
                <w:lang w:eastAsia="zh-CN"/>
              </w:rPr>
              <w:t>1.1</w:t>
            </w:r>
          </w:p>
        </w:tc>
        <w:tc>
          <w:tcPr>
            <w:tcW w:w="143" w:type="dxa"/>
            <w:tcBorders>
              <w:right w:val="single" w:sz="4" w:space="0" w:color="auto"/>
            </w:tcBorders>
          </w:tcPr>
          <w:p w14:paraId="3B679F47" w14:textId="77777777" w:rsidR="0055007D" w:rsidRDefault="0055007D">
            <w:pPr>
              <w:pStyle w:val="CRCoverPage"/>
              <w:spacing w:after="0"/>
            </w:pPr>
          </w:p>
        </w:tc>
      </w:tr>
      <w:tr w:rsidR="0055007D" w14:paraId="0AFCB08B" w14:textId="77777777">
        <w:tc>
          <w:tcPr>
            <w:tcW w:w="9641" w:type="dxa"/>
            <w:gridSpan w:val="9"/>
            <w:tcBorders>
              <w:left w:val="single" w:sz="4" w:space="0" w:color="auto"/>
              <w:right w:val="single" w:sz="4" w:space="0" w:color="auto"/>
            </w:tcBorders>
          </w:tcPr>
          <w:p w14:paraId="352296B7" w14:textId="77777777" w:rsidR="0055007D" w:rsidRDefault="0055007D">
            <w:pPr>
              <w:pStyle w:val="CRCoverPage"/>
              <w:spacing w:after="0"/>
            </w:pPr>
          </w:p>
        </w:tc>
      </w:tr>
      <w:tr w:rsidR="0055007D" w14:paraId="6DCC081E" w14:textId="77777777">
        <w:tc>
          <w:tcPr>
            <w:tcW w:w="9641" w:type="dxa"/>
            <w:gridSpan w:val="9"/>
            <w:tcBorders>
              <w:top w:val="single" w:sz="4" w:space="0" w:color="auto"/>
            </w:tcBorders>
          </w:tcPr>
          <w:p w14:paraId="1B0D719B" w14:textId="77777777" w:rsidR="0055007D" w:rsidRDefault="001606A3">
            <w:pPr>
              <w:pStyle w:val="CRCoverPage"/>
              <w:spacing w:after="0"/>
              <w:jc w:val="center"/>
              <w:rPr>
                <w:rFonts w:cs="Arial"/>
                <w:i/>
              </w:rPr>
            </w:pPr>
            <w:r>
              <w:rPr>
                <w:rFonts w:cs="Arial"/>
                <w:i/>
              </w:rPr>
              <w:t xml:space="preserve">For </w:t>
            </w:r>
            <w:hyperlink r:id="rId10"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Hyperlink"/>
                  <w:rFonts w:cs="Arial"/>
                  <w:i/>
                </w:rPr>
                <w:t>http://www.3gpp.org/Change-Requests</w:t>
              </w:r>
            </w:hyperlink>
            <w:r>
              <w:rPr>
                <w:rFonts w:cs="Arial"/>
                <w:i/>
              </w:rPr>
              <w:t>.</w:t>
            </w:r>
          </w:p>
        </w:tc>
      </w:tr>
      <w:tr w:rsidR="0055007D" w14:paraId="590F7A3A" w14:textId="77777777">
        <w:tc>
          <w:tcPr>
            <w:tcW w:w="9641" w:type="dxa"/>
            <w:gridSpan w:val="9"/>
          </w:tcPr>
          <w:p w14:paraId="47606BAC" w14:textId="77777777" w:rsidR="0055007D" w:rsidRDefault="0055007D">
            <w:pPr>
              <w:pStyle w:val="CRCoverPage"/>
              <w:spacing w:after="0"/>
              <w:rPr>
                <w:sz w:val="8"/>
                <w:szCs w:val="8"/>
              </w:rPr>
            </w:pPr>
          </w:p>
        </w:tc>
      </w:tr>
    </w:tbl>
    <w:p w14:paraId="41D0ED9E" w14:textId="77777777" w:rsidR="0055007D" w:rsidRDefault="0055007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5007D" w14:paraId="6A5803A9" w14:textId="77777777">
        <w:tc>
          <w:tcPr>
            <w:tcW w:w="2835" w:type="dxa"/>
          </w:tcPr>
          <w:p w14:paraId="0738AB7B" w14:textId="77777777" w:rsidR="0055007D" w:rsidRDefault="001606A3">
            <w:pPr>
              <w:pStyle w:val="CRCoverPage"/>
              <w:tabs>
                <w:tab w:val="right" w:pos="2751"/>
              </w:tabs>
              <w:spacing w:after="0"/>
              <w:rPr>
                <w:b/>
                <w:i/>
              </w:rPr>
            </w:pPr>
            <w:r>
              <w:rPr>
                <w:b/>
                <w:i/>
              </w:rPr>
              <w:t>Proposed change affects:</w:t>
            </w:r>
          </w:p>
        </w:tc>
        <w:tc>
          <w:tcPr>
            <w:tcW w:w="1418" w:type="dxa"/>
          </w:tcPr>
          <w:p w14:paraId="2417426F" w14:textId="77777777" w:rsidR="0055007D" w:rsidRDefault="001606A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5C715F" w14:textId="77777777" w:rsidR="0055007D" w:rsidRDefault="0055007D">
            <w:pPr>
              <w:pStyle w:val="CRCoverPage"/>
              <w:spacing w:after="0"/>
              <w:jc w:val="center"/>
              <w:rPr>
                <w:b/>
                <w:caps/>
              </w:rPr>
            </w:pPr>
          </w:p>
        </w:tc>
        <w:tc>
          <w:tcPr>
            <w:tcW w:w="709" w:type="dxa"/>
            <w:tcBorders>
              <w:left w:val="single" w:sz="4" w:space="0" w:color="auto"/>
            </w:tcBorders>
          </w:tcPr>
          <w:p w14:paraId="14760336" w14:textId="77777777" w:rsidR="0055007D" w:rsidRDefault="001606A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65DCDA" w14:textId="77777777" w:rsidR="0055007D" w:rsidRDefault="0055007D">
            <w:pPr>
              <w:pStyle w:val="CRCoverPage"/>
              <w:spacing w:after="0"/>
              <w:jc w:val="center"/>
              <w:rPr>
                <w:b/>
                <w:caps/>
              </w:rPr>
            </w:pPr>
          </w:p>
        </w:tc>
        <w:tc>
          <w:tcPr>
            <w:tcW w:w="2126" w:type="dxa"/>
          </w:tcPr>
          <w:p w14:paraId="74D64D71" w14:textId="77777777" w:rsidR="0055007D" w:rsidRDefault="001606A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65D55F" w14:textId="77777777" w:rsidR="0055007D" w:rsidRDefault="001606A3">
            <w:pPr>
              <w:pStyle w:val="CRCoverPage"/>
              <w:spacing w:after="0"/>
              <w:jc w:val="center"/>
              <w:rPr>
                <w:b/>
                <w:caps/>
                <w:lang w:eastAsia="zh-CN"/>
              </w:rPr>
            </w:pPr>
            <w:r>
              <w:rPr>
                <w:rFonts w:hint="eastAsia"/>
                <w:b/>
                <w:caps/>
                <w:lang w:eastAsia="zh-CN"/>
              </w:rPr>
              <w:t>X</w:t>
            </w:r>
          </w:p>
        </w:tc>
        <w:tc>
          <w:tcPr>
            <w:tcW w:w="1418" w:type="dxa"/>
            <w:tcBorders>
              <w:left w:val="nil"/>
            </w:tcBorders>
          </w:tcPr>
          <w:p w14:paraId="49B777F3" w14:textId="77777777" w:rsidR="0055007D" w:rsidRDefault="001606A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818856" w14:textId="77777777" w:rsidR="0055007D" w:rsidRDefault="001606A3">
            <w:pPr>
              <w:pStyle w:val="CRCoverPage"/>
              <w:spacing w:after="0"/>
              <w:jc w:val="center"/>
              <w:rPr>
                <w:b/>
                <w:bCs/>
                <w:caps/>
                <w:lang w:eastAsia="zh-CN"/>
              </w:rPr>
            </w:pPr>
            <w:r>
              <w:rPr>
                <w:rFonts w:hint="eastAsia"/>
                <w:b/>
                <w:bCs/>
                <w:caps/>
                <w:lang w:eastAsia="zh-CN"/>
              </w:rPr>
              <w:t>X</w:t>
            </w:r>
          </w:p>
        </w:tc>
      </w:tr>
    </w:tbl>
    <w:p w14:paraId="4D9161FB" w14:textId="77777777" w:rsidR="0055007D" w:rsidRDefault="0055007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5007D" w14:paraId="1439A294" w14:textId="77777777">
        <w:tc>
          <w:tcPr>
            <w:tcW w:w="9640" w:type="dxa"/>
            <w:gridSpan w:val="11"/>
          </w:tcPr>
          <w:p w14:paraId="5D68B020" w14:textId="77777777" w:rsidR="0055007D" w:rsidRDefault="0055007D">
            <w:pPr>
              <w:pStyle w:val="CRCoverPage"/>
              <w:spacing w:after="0"/>
              <w:rPr>
                <w:sz w:val="8"/>
                <w:szCs w:val="8"/>
              </w:rPr>
            </w:pPr>
          </w:p>
        </w:tc>
      </w:tr>
      <w:tr w:rsidR="0055007D" w14:paraId="3E51F269" w14:textId="77777777">
        <w:tc>
          <w:tcPr>
            <w:tcW w:w="1843" w:type="dxa"/>
            <w:tcBorders>
              <w:top w:val="single" w:sz="4" w:space="0" w:color="auto"/>
              <w:left w:val="single" w:sz="4" w:space="0" w:color="auto"/>
            </w:tcBorders>
          </w:tcPr>
          <w:p w14:paraId="021ED146" w14:textId="77777777" w:rsidR="0055007D" w:rsidRDefault="001606A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34F252C" w14:textId="1324934C" w:rsidR="0055007D" w:rsidRPr="008C7CA7" w:rsidRDefault="008C7CA7" w:rsidP="008C7CA7">
            <w:pPr>
              <w:pStyle w:val="CRCoverPage"/>
              <w:ind w:left="100"/>
              <w:rPr>
                <w:lang w:val="en-IL"/>
              </w:rPr>
            </w:pPr>
            <w:r w:rsidRPr="008C7CA7">
              <w:rPr>
                <w:lang w:val="en-IL"/>
              </w:rPr>
              <w:t>User consent for location information in RLF/CEF – option 2 (TS 38.413)</w:t>
            </w:r>
          </w:p>
        </w:tc>
      </w:tr>
      <w:tr w:rsidR="0055007D" w14:paraId="4B56A854" w14:textId="77777777">
        <w:tc>
          <w:tcPr>
            <w:tcW w:w="1843" w:type="dxa"/>
            <w:tcBorders>
              <w:left w:val="single" w:sz="4" w:space="0" w:color="auto"/>
            </w:tcBorders>
          </w:tcPr>
          <w:p w14:paraId="68CD866D"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2FAAED19" w14:textId="77777777" w:rsidR="0055007D" w:rsidRDefault="0055007D">
            <w:pPr>
              <w:pStyle w:val="CRCoverPage"/>
              <w:spacing w:after="0"/>
              <w:rPr>
                <w:sz w:val="8"/>
                <w:szCs w:val="8"/>
              </w:rPr>
            </w:pPr>
          </w:p>
        </w:tc>
      </w:tr>
      <w:tr w:rsidR="0055007D" w14:paraId="193AFB42" w14:textId="77777777">
        <w:tc>
          <w:tcPr>
            <w:tcW w:w="1843" w:type="dxa"/>
            <w:tcBorders>
              <w:left w:val="single" w:sz="4" w:space="0" w:color="auto"/>
            </w:tcBorders>
          </w:tcPr>
          <w:p w14:paraId="56848CF5" w14:textId="77777777" w:rsidR="0055007D" w:rsidRDefault="001606A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620892B" w14:textId="1EC5A254" w:rsidR="0055007D" w:rsidRDefault="006C3DC7" w:rsidP="000C52C9">
            <w:pPr>
              <w:pStyle w:val="CRCoverPage"/>
              <w:spacing w:after="0"/>
              <w:ind w:left="100"/>
              <w:rPr>
                <w:lang w:val="en-US" w:eastAsia="zh-CN"/>
              </w:rPr>
            </w:pPr>
            <w:r>
              <w:t>Apple</w:t>
            </w:r>
          </w:p>
        </w:tc>
      </w:tr>
      <w:tr w:rsidR="0055007D" w14:paraId="6D161485" w14:textId="77777777">
        <w:tc>
          <w:tcPr>
            <w:tcW w:w="1843" w:type="dxa"/>
            <w:tcBorders>
              <w:left w:val="single" w:sz="4" w:space="0" w:color="auto"/>
            </w:tcBorders>
          </w:tcPr>
          <w:p w14:paraId="06C5D524" w14:textId="77777777" w:rsidR="0055007D" w:rsidRDefault="001606A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E8E8876" w14:textId="0CB83BC6" w:rsidR="0055007D" w:rsidRDefault="001606A3" w:rsidP="0030067F">
            <w:pPr>
              <w:pStyle w:val="CRCoverPage"/>
              <w:spacing w:after="0"/>
              <w:ind w:left="100"/>
            </w:pPr>
            <w:r>
              <w:t>R3</w:t>
            </w:r>
          </w:p>
        </w:tc>
      </w:tr>
      <w:tr w:rsidR="0055007D" w14:paraId="139E61D3" w14:textId="77777777">
        <w:tc>
          <w:tcPr>
            <w:tcW w:w="1843" w:type="dxa"/>
            <w:tcBorders>
              <w:left w:val="single" w:sz="4" w:space="0" w:color="auto"/>
            </w:tcBorders>
          </w:tcPr>
          <w:p w14:paraId="031E23B0" w14:textId="77777777" w:rsidR="0055007D" w:rsidRDefault="0055007D">
            <w:pPr>
              <w:pStyle w:val="CRCoverPage"/>
              <w:spacing w:after="0"/>
              <w:rPr>
                <w:b/>
                <w:i/>
                <w:sz w:val="8"/>
                <w:szCs w:val="8"/>
              </w:rPr>
            </w:pPr>
          </w:p>
        </w:tc>
        <w:tc>
          <w:tcPr>
            <w:tcW w:w="7797" w:type="dxa"/>
            <w:gridSpan w:val="10"/>
            <w:tcBorders>
              <w:right w:val="single" w:sz="4" w:space="0" w:color="auto"/>
            </w:tcBorders>
          </w:tcPr>
          <w:p w14:paraId="364BC3AC" w14:textId="77777777" w:rsidR="0055007D" w:rsidRDefault="0055007D">
            <w:pPr>
              <w:pStyle w:val="CRCoverPage"/>
              <w:spacing w:after="0"/>
              <w:rPr>
                <w:sz w:val="8"/>
                <w:szCs w:val="8"/>
              </w:rPr>
            </w:pPr>
          </w:p>
        </w:tc>
      </w:tr>
      <w:tr w:rsidR="0055007D" w14:paraId="4FBDEF4C" w14:textId="77777777">
        <w:tc>
          <w:tcPr>
            <w:tcW w:w="1843" w:type="dxa"/>
            <w:tcBorders>
              <w:left w:val="single" w:sz="4" w:space="0" w:color="auto"/>
            </w:tcBorders>
          </w:tcPr>
          <w:p w14:paraId="3E1B98F2" w14:textId="77777777" w:rsidR="0055007D" w:rsidRDefault="001606A3">
            <w:pPr>
              <w:pStyle w:val="CRCoverPage"/>
              <w:tabs>
                <w:tab w:val="right" w:pos="1759"/>
              </w:tabs>
              <w:spacing w:after="0"/>
              <w:rPr>
                <w:b/>
                <w:i/>
              </w:rPr>
            </w:pPr>
            <w:r>
              <w:rPr>
                <w:b/>
                <w:i/>
              </w:rPr>
              <w:t>Work item code:</w:t>
            </w:r>
          </w:p>
        </w:tc>
        <w:tc>
          <w:tcPr>
            <w:tcW w:w="3686" w:type="dxa"/>
            <w:gridSpan w:val="5"/>
            <w:shd w:val="pct30" w:color="FFFF00" w:fill="auto"/>
          </w:tcPr>
          <w:p w14:paraId="43C745B8" w14:textId="3083C636" w:rsidR="0055007D" w:rsidRDefault="006C3DC7" w:rsidP="00A92555">
            <w:pPr>
              <w:pStyle w:val="CRCoverPage"/>
              <w:spacing w:after="0"/>
              <w:ind w:left="100"/>
            </w:pPr>
            <w:r w:rsidRPr="006C3DC7">
              <w:t>NR_SON_MDT-Core</w:t>
            </w:r>
          </w:p>
        </w:tc>
        <w:tc>
          <w:tcPr>
            <w:tcW w:w="567" w:type="dxa"/>
            <w:tcBorders>
              <w:left w:val="nil"/>
            </w:tcBorders>
          </w:tcPr>
          <w:p w14:paraId="4ECA7A76" w14:textId="77777777" w:rsidR="0055007D" w:rsidRDefault="0055007D">
            <w:pPr>
              <w:pStyle w:val="CRCoverPage"/>
              <w:spacing w:after="0"/>
              <w:ind w:right="100"/>
            </w:pPr>
          </w:p>
        </w:tc>
        <w:tc>
          <w:tcPr>
            <w:tcW w:w="1417" w:type="dxa"/>
            <w:gridSpan w:val="3"/>
            <w:tcBorders>
              <w:left w:val="nil"/>
            </w:tcBorders>
          </w:tcPr>
          <w:p w14:paraId="48C8D9CF" w14:textId="77777777" w:rsidR="0055007D" w:rsidRDefault="001606A3">
            <w:pPr>
              <w:pStyle w:val="CRCoverPage"/>
              <w:spacing w:after="0"/>
              <w:jc w:val="right"/>
            </w:pPr>
            <w:r>
              <w:rPr>
                <w:b/>
                <w:i/>
              </w:rPr>
              <w:t>Date:</w:t>
            </w:r>
          </w:p>
        </w:tc>
        <w:tc>
          <w:tcPr>
            <w:tcW w:w="2127" w:type="dxa"/>
            <w:tcBorders>
              <w:right w:val="single" w:sz="4" w:space="0" w:color="auto"/>
            </w:tcBorders>
            <w:shd w:val="pct30" w:color="FFFF00" w:fill="auto"/>
          </w:tcPr>
          <w:p w14:paraId="5C58A4FA" w14:textId="0B138EDC" w:rsidR="0055007D" w:rsidRDefault="001606A3" w:rsidP="001F57E3">
            <w:pPr>
              <w:pStyle w:val="CRCoverPage"/>
              <w:spacing w:after="0"/>
              <w:ind w:left="100"/>
            </w:pPr>
            <w:r>
              <w:t>202</w:t>
            </w:r>
            <w:r w:rsidR="006C3DC7">
              <w:t>2-0</w:t>
            </w:r>
            <w:r w:rsidR="008C7CA7">
              <w:t>8-08</w:t>
            </w:r>
          </w:p>
        </w:tc>
      </w:tr>
      <w:tr w:rsidR="0055007D" w14:paraId="7C7A228D" w14:textId="77777777">
        <w:tc>
          <w:tcPr>
            <w:tcW w:w="1843" w:type="dxa"/>
            <w:tcBorders>
              <w:left w:val="single" w:sz="4" w:space="0" w:color="auto"/>
            </w:tcBorders>
          </w:tcPr>
          <w:p w14:paraId="449226B4" w14:textId="77777777" w:rsidR="0055007D" w:rsidRDefault="0055007D">
            <w:pPr>
              <w:pStyle w:val="CRCoverPage"/>
              <w:spacing w:after="0"/>
              <w:rPr>
                <w:b/>
                <w:i/>
                <w:sz w:val="8"/>
                <w:szCs w:val="8"/>
              </w:rPr>
            </w:pPr>
          </w:p>
        </w:tc>
        <w:tc>
          <w:tcPr>
            <w:tcW w:w="1986" w:type="dxa"/>
            <w:gridSpan w:val="4"/>
          </w:tcPr>
          <w:p w14:paraId="35E3970A" w14:textId="77777777" w:rsidR="0055007D" w:rsidRDefault="0055007D">
            <w:pPr>
              <w:pStyle w:val="CRCoverPage"/>
              <w:spacing w:after="0"/>
              <w:rPr>
                <w:sz w:val="8"/>
                <w:szCs w:val="8"/>
              </w:rPr>
            </w:pPr>
          </w:p>
        </w:tc>
        <w:tc>
          <w:tcPr>
            <w:tcW w:w="2267" w:type="dxa"/>
            <w:gridSpan w:val="2"/>
          </w:tcPr>
          <w:p w14:paraId="772637B1" w14:textId="77777777" w:rsidR="0055007D" w:rsidRDefault="0055007D">
            <w:pPr>
              <w:pStyle w:val="CRCoverPage"/>
              <w:spacing w:after="0"/>
              <w:rPr>
                <w:sz w:val="8"/>
                <w:szCs w:val="8"/>
              </w:rPr>
            </w:pPr>
          </w:p>
        </w:tc>
        <w:tc>
          <w:tcPr>
            <w:tcW w:w="1417" w:type="dxa"/>
            <w:gridSpan w:val="3"/>
          </w:tcPr>
          <w:p w14:paraId="10337212" w14:textId="77777777" w:rsidR="0055007D" w:rsidRDefault="0055007D">
            <w:pPr>
              <w:pStyle w:val="CRCoverPage"/>
              <w:spacing w:after="0"/>
              <w:rPr>
                <w:sz w:val="8"/>
                <w:szCs w:val="8"/>
              </w:rPr>
            </w:pPr>
          </w:p>
        </w:tc>
        <w:tc>
          <w:tcPr>
            <w:tcW w:w="2127" w:type="dxa"/>
            <w:tcBorders>
              <w:right w:val="single" w:sz="4" w:space="0" w:color="auto"/>
            </w:tcBorders>
          </w:tcPr>
          <w:p w14:paraId="20ABDE41" w14:textId="77777777" w:rsidR="0055007D" w:rsidRDefault="0055007D">
            <w:pPr>
              <w:pStyle w:val="CRCoverPage"/>
              <w:spacing w:after="0"/>
              <w:rPr>
                <w:sz w:val="8"/>
                <w:szCs w:val="8"/>
              </w:rPr>
            </w:pPr>
          </w:p>
        </w:tc>
      </w:tr>
      <w:tr w:rsidR="0055007D" w14:paraId="72C8F8B1" w14:textId="77777777">
        <w:trPr>
          <w:cantSplit/>
        </w:trPr>
        <w:tc>
          <w:tcPr>
            <w:tcW w:w="1843" w:type="dxa"/>
            <w:tcBorders>
              <w:left w:val="single" w:sz="4" w:space="0" w:color="auto"/>
            </w:tcBorders>
          </w:tcPr>
          <w:p w14:paraId="748C6B3D" w14:textId="77777777" w:rsidR="0055007D" w:rsidRDefault="001606A3">
            <w:pPr>
              <w:pStyle w:val="CRCoverPage"/>
              <w:tabs>
                <w:tab w:val="right" w:pos="1759"/>
              </w:tabs>
              <w:spacing w:after="0"/>
              <w:rPr>
                <w:b/>
                <w:i/>
              </w:rPr>
            </w:pPr>
            <w:r>
              <w:rPr>
                <w:b/>
                <w:i/>
              </w:rPr>
              <w:t>Category:</w:t>
            </w:r>
          </w:p>
        </w:tc>
        <w:tc>
          <w:tcPr>
            <w:tcW w:w="851" w:type="dxa"/>
            <w:shd w:val="pct30" w:color="FFFF00" w:fill="auto"/>
          </w:tcPr>
          <w:p w14:paraId="49FAF247" w14:textId="36F7E3AC" w:rsidR="0055007D" w:rsidRDefault="006C3DC7">
            <w:pPr>
              <w:pStyle w:val="CRCoverPage"/>
              <w:spacing w:after="0"/>
              <w:ind w:left="100" w:right="-609"/>
              <w:rPr>
                <w:b/>
                <w:lang w:eastAsia="zh-CN"/>
              </w:rPr>
            </w:pPr>
            <w:r>
              <w:rPr>
                <w:b/>
                <w:lang w:eastAsia="zh-CN"/>
              </w:rPr>
              <w:t>F</w:t>
            </w:r>
          </w:p>
        </w:tc>
        <w:tc>
          <w:tcPr>
            <w:tcW w:w="3402" w:type="dxa"/>
            <w:gridSpan w:val="5"/>
            <w:tcBorders>
              <w:left w:val="nil"/>
            </w:tcBorders>
          </w:tcPr>
          <w:p w14:paraId="3B2D7605" w14:textId="77777777" w:rsidR="0055007D" w:rsidRDefault="0055007D">
            <w:pPr>
              <w:pStyle w:val="CRCoverPage"/>
              <w:spacing w:after="0"/>
            </w:pPr>
          </w:p>
        </w:tc>
        <w:tc>
          <w:tcPr>
            <w:tcW w:w="1417" w:type="dxa"/>
            <w:gridSpan w:val="3"/>
            <w:tcBorders>
              <w:left w:val="nil"/>
            </w:tcBorders>
          </w:tcPr>
          <w:p w14:paraId="5A156AB1" w14:textId="77777777" w:rsidR="0055007D" w:rsidRDefault="001606A3">
            <w:pPr>
              <w:pStyle w:val="CRCoverPage"/>
              <w:spacing w:after="0"/>
              <w:jc w:val="right"/>
              <w:rPr>
                <w:b/>
                <w:i/>
              </w:rPr>
            </w:pPr>
            <w:r>
              <w:rPr>
                <w:b/>
                <w:i/>
              </w:rPr>
              <w:t>Release:</w:t>
            </w:r>
          </w:p>
        </w:tc>
        <w:tc>
          <w:tcPr>
            <w:tcW w:w="2127" w:type="dxa"/>
            <w:tcBorders>
              <w:right w:val="single" w:sz="4" w:space="0" w:color="auto"/>
            </w:tcBorders>
            <w:shd w:val="pct30" w:color="FFFF00" w:fill="auto"/>
          </w:tcPr>
          <w:p w14:paraId="02AAF015" w14:textId="54C768ED" w:rsidR="0055007D" w:rsidRDefault="001606A3" w:rsidP="00942E3B">
            <w:pPr>
              <w:pStyle w:val="CRCoverPage"/>
              <w:spacing w:after="0"/>
              <w:ind w:left="100"/>
              <w:rPr>
                <w:lang w:eastAsia="zh-CN"/>
              </w:rPr>
            </w:pPr>
            <w:r>
              <w:rPr>
                <w:rFonts w:hint="eastAsia"/>
                <w:lang w:eastAsia="zh-CN"/>
              </w:rPr>
              <w:t>R</w:t>
            </w:r>
            <w:r>
              <w:rPr>
                <w:lang w:eastAsia="zh-CN"/>
              </w:rPr>
              <w:t>el-1</w:t>
            </w:r>
            <w:r w:rsidR="008C7CA7">
              <w:rPr>
                <w:lang w:eastAsia="zh-CN"/>
              </w:rPr>
              <w:t>7</w:t>
            </w:r>
          </w:p>
        </w:tc>
      </w:tr>
      <w:tr w:rsidR="0055007D" w14:paraId="548C28BD" w14:textId="77777777">
        <w:tc>
          <w:tcPr>
            <w:tcW w:w="1843" w:type="dxa"/>
            <w:tcBorders>
              <w:left w:val="single" w:sz="4" w:space="0" w:color="auto"/>
              <w:bottom w:val="single" w:sz="4" w:space="0" w:color="auto"/>
            </w:tcBorders>
          </w:tcPr>
          <w:p w14:paraId="22F99ECF" w14:textId="77777777" w:rsidR="0055007D" w:rsidRDefault="0055007D">
            <w:pPr>
              <w:pStyle w:val="CRCoverPage"/>
              <w:spacing w:after="0"/>
              <w:rPr>
                <w:b/>
                <w:i/>
              </w:rPr>
            </w:pPr>
          </w:p>
        </w:tc>
        <w:tc>
          <w:tcPr>
            <w:tcW w:w="4677" w:type="dxa"/>
            <w:gridSpan w:val="8"/>
            <w:tcBorders>
              <w:bottom w:val="single" w:sz="4" w:space="0" w:color="auto"/>
            </w:tcBorders>
          </w:tcPr>
          <w:p w14:paraId="5D4E2305" w14:textId="77777777" w:rsidR="0055007D" w:rsidRDefault="001606A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9A25D05" w14:textId="77777777" w:rsidR="0055007D" w:rsidRDefault="001606A3">
            <w:pPr>
              <w:pStyle w:val="CRCoverPage"/>
            </w:pPr>
            <w:r>
              <w:rPr>
                <w:sz w:val="18"/>
              </w:rPr>
              <w:t>Detailed explanations of the above categories can</w:t>
            </w:r>
            <w:r>
              <w:rPr>
                <w:sz w:val="18"/>
              </w:rPr>
              <w:br/>
              <w:t xml:space="preserve">be found in 3GPP </w:t>
            </w:r>
            <w:hyperlink r:id="rId12"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4D7595E" w14:textId="77777777" w:rsidR="0055007D" w:rsidRDefault="001606A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55007D" w14:paraId="6FF52019" w14:textId="77777777">
        <w:tc>
          <w:tcPr>
            <w:tcW w:w="1843" w:type="dxa"/>
          </w:tcPr>
          <w:p w14:paraId="2003C057" w14:textId="77777777" w:rsidR="0055007D" w:rsidRDefault="0055007D">
            <w:pPr>
              <w:pStyle w:val="CRCoverPage"/>
              <w:spacing w:after="0"/>
              <w:rPr>
                <w:b/>
                <w:i/>
                <w:sz w:val="8"/>
                <w:szCs w:val="8"/>
              </w:rPr>
            </w:pPr>
          </w:p>
        </w:tc>
        <w:tc>
          <w:tcPr>
            <w:tcW w:w="7797" w:type="dxa"/>
            <w:gridSpan w:val="10"/>
          </w:tcPr>
          <w:p w14:paraId="4AF68FBD" w14:textId="77777777" w:rsidR="0055007D" w:rsidRDefault="0055007D">
            <w:pPr>
              <w:pStyle w:val="CRCoverPage"/>
              <w:spacing w:after="0"/>
              <w:rPr>
                <w:sz w:val="8"/>
                <w:szCs w:val="8"/>
              </w:rPr>
            </w:pPr>
          </w:p>
        </w:tc>
      </w:tr>
      <w:tr w:rsidR="0055007D" w14:paraId="3FC8AE5D" w14:textId="77777777">
        <w:tc>
          <w:tcPr>
            <w:tcW w:w="2694" w:type="dxa"/>
            <w:gridSpan w:val="2"/>
            <w:tcBorders>
              <w:top w:val="single" w:sz="4" w:space="0" w:color="auto"/>
              <w:left w:val="single" w:sz="4" w:space="0" w:color="auto"/>
            </w:tcBorders>
          </w:tcPr>
          <w:p w14:paraId="29DD4224" w14:textId="77777777" w:rsidR="0055007D" w:rsidRDefault="001606A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70FF22D" w14:textId="77777777" w:rsidR="00D50F89" w:rsidRDefault="00BE7509" w:rsidP="005049F3">
            <w:pPr>
              <w:pStyle w:val="CRCoverPage"/>
              <w:spacing w:after="0"/>
              <w:rPr>
                <w:rFonts w:eastAsia="SimSun"/>
                <w:lang w:eastAsia="zh-CN"/>
              </w:rPr>
            </w:pPr>
            <w:r>
              <w:rPr>
                <w:rFonts w:eastAsia="SimSun"/>
                <w:lang w:eastAsia="zh-CN"/>
              </w:rPr>
              <w:t>In accordance with SA3 requirements, the network may need to support user consent for location information sharing in RLF and CEF</w:t>
            </w:r>
          </w:p>
          <w:p w14:paraId="16A7D5FB" w14:textId="3B94D082" w:rsidR="005049F3" w:rsidRPr="001D379C" w:rsidRDefault="005049F3" w:rsidP="005049F3">
            <w:pPr>
              <w:pStyle w:val="CRCoverPage"/>
              <w:spacing w:after="0"/>
            </w:pPr>
          </w:p>
        </w:tc>
      </w:tr>
      <w:tr w:rsidR="0055007D" w14:paraId="2911F2FB" w14:textId="77777777">
        <w:tc>
          <w:tcPr>
            <w:tcW w:w="2694" w:type="dxa"/>
            <w:gridSpan w:val="2"/>
            <w:tcBorders>
              <w:left w:val="single" w:sz="4" w:space="0" w:color="auto"/>
            </w:tcBorders>
          </w:tcPr>
          <w:p w14:paraId="10D5F7C3" w14:textId="4C92BB16" w:rsidR="0055007D" w:rsidRDefault="0055007D">
            <w:pPr>
              <w:pStyle w:val="CRCoverPage"/>
              <w:spacing w:after="0"/>
              <w:rPr>
                <w:b/>
                <w:i/>
                <w:sz w:val="8"/>
                <w:szCs w:val="8"/>
              </w:rPr>
            </w:pPr>
          </w:p>
        </w:tc>
        <w:tc>
          <w:tcPr>
            <w:tcW w:w="6946" w:type="dxa"/>
            <w:gridSpan w:val="9"/>
            <w:tcBorders>
              <w:right w:val="single" w:sz="4" w:space="0" w:color="auto"/>
            </w:tcBorders>
          </w:tcPr>
          <w:p w14:paraId="7B8E9C5F" w14:textId="77777777" w:rsidR="0055007D" w:rsidRDefault="0055007D">
            <w:pPr>
              <w:pStyle w:val="CRCoverPage"/>
              <w:spacing w:after="0"/>
              <w:rPr>
                <w:sz w:val="8"/>
                <w:szCs w:val="8"/>
              </w:rPr>
            </w:pPr>
          </w:p>
        </w:tc>
      </w:tr>
      <w:tr w:rsidR="0055007D" w14:paraId="24D49344" w14:textId="77777777">
        <w:tc>
          <w:tcPr>
            <w:tcW w:w="2694" w:type="dxa"/>
            <w:gridSpan w:val="2"/>
            <w:tcBorders>
              <w:left w:val="single" w:sz="4" w:space="0" w:color="auto"/>
            </w:tcBorders>
          </w:tcPr>
          <w:p w14:paraId="30A35470" w14:textId="77777777" w:rsidR="0055007D" w:rsidRDefault="001606A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37E717E" w14:textId="41E2F9C5" w:rsidR="0055007D" w:rsidRPr="005049F3" w:rsidRDefault="005049F3" w:rsidP="005049F3">
            <w:pPr>
              <w:rPr>
                <w:lang w:val="en-US"/>
              </w:rPr>
            </w:pPr>
            <w:r w:rsidRPr="00367E0D">
              <w:t>MDT PLMN List</w:t>
            </w:r>
            <w:r>
              <w:rPr>
                <w:lang w:val="en-US"/>
              </w:rPr>
              <w:t xml:space="preserve"> IE is redefined to be applicable also to </w:t>
            </w:r>
            <w:r w:rsidRPr="0058231C">
              <w:rPr>
                <w:lang w:val="en-US"/>
              </w:rPr>
              <w:t>UE location information in RLF, connection failure and SCG failure</w:t>
            </w:r>
          </w:p>
        </w:tc>
      </w:tr>
      <w:tr w:rsidR="0055007D" w14:paraId="5437BE4C" w14:textId="77777777">
        <w:tc>
          <w:tcPr>
            <w:tcW w:w="2694" w:type="dxa"/>
            <w:gridSpan w:val="2"/>
            <w:tcBorders>
              <w:left w:val="single" w:sz="4" w:space="0" w:color="auto"/>
            </w:tcBorders>
          </w:tcPr>
          <w:p w14:paraId="0A225CC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634E76FD" w14:textId="77777777" w:rsidR="0055007D" w:rsidRDefault="0055007D">
            <w:pPr>
              <w:pStyle w:val="CRCoverPage"/>
              <w:spacing w:after="0"/>
              <w:rPr>
                <w:sz w:val="8"/>
                <w:szCs w:val="8"/>
              </w:rPr>
            </w:pPr>
          </w:p>
        </w:tc>
      </w:tr>
      <w:tr w:rsidR="0055007D" w14:paraId="55E86F40" w14:textId="77777777">
        <w:tc>
          <w:tcPr>
            <w:tcW w:w="2694" w:type="dxa"/>
            <w:gridSpan w:val="2"/>
            <w:tcBorders>
              <w:left w:val="single" w:sz="4" w:space="0" w:color="auto"/>
              <w:bottom w:val="single" w:sz="4" w:space="0" w:color="auto"/>
            </w:tcBorders>
          </w:tcPr>
          <w:p w14:paraId="798C4325" w14:textId="77777777" w:rsidR="0055007D" w:rsidRDefault="001606A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F8E4F8" w14:textId="3E6D3D83" w:rsidR="0055007D" w:rsidRDefault="00BE7509" w:rsidP="005049F3">
            <w:pPr>
              <w:pStyle w:val="CRCoverPage"/>
              <w:spacing w:after="0"/>
              <w:rPr>
                <w:lang w:eastAsia="zh-CN"/>
              </w:rPr>
            </w:pPr>
            <w:r>
              <w:rPr>
                <w:lang w:eastAsia="zh-CN"/>
              </w:rPr>
              <w:t>User consent not supported, SA3 requirements not fulfilled.</w:t>
            </w:r>
          </w:p>
          <w:p w14:paraId="7CE41AE3" w14:textId="77777777" w:rsidR="0055007D" w:rsidRDefault="0055007D">
            <w:pPr>
              <w:pStyle w:val="CRCoverPage"/>
              <w:spacing w:after="0"/>
              <w:ind w:left="100"/>
            </w:pPr>
          </w:p>
        </w:tc>
      </w:tr>
      <w:tr w:rsidR="0055007D" w14:paraId="2CDB20DE" w14:textId="77777777">
        <w:tc>
          <w:tcPr>
            <w:tcW w:w="2694" w:type="dxa"/>
            <w:gridSpan w:val="2"/>
          </w:tcPr>
          <w:p w14:paraId="5100BC98" w14:textId="77777777" w:rsidR="0055007D" w:rsidRDefault="0055007D">
            <w:pPr>
              <w:pStyle w:val="CRCoverPage"/>
              <w:spacing w:after="0"/>
              <w:rPr>
                <w:b/>
                <w:i/>
                <w:sz w:val="8"/>
                <w:szCs w:val="8"/>
              </w:rPr>
            </w:pPr>
          </w:p>
        </w:tc>
        <w:tc>
          <w:tcPr>
            <w:tcW w:w="6946" w:type="dxa"/>
            <w:gridSpan w:val="9"/>
          </w:tcPr>
          <w:p w14:paraId="245004F6" w14:textId="77777777" w:rsidR="0055007D" w:rsidRDefault="0055007D">
            <w:pPr>
              <w:pStyle w:val="CRCoverPage"/>
              <w:spacing w:after="0"/>
              <w:rPr>
                <w:sz w:val="8"/>
                <w:szCs w:val="8"/>
              </w:rPr>
            </w:pPr>
          </w:p>
        </w:tc>
      </w:tr>
      <w:tr w:rsidR="0055007D" w14:paraId="41C23FBB" w14:textId="77777777">
        <w:tc>
          <w:tcPr>
            <w:tcW w:w="2694" w:type="dxa"/>
            <w:gridSpan w:val="2"/>
            <w:tcBorders>
              <w:top w:val="single" w:sz="4" w:space="0" w:color="auto"/>
              <w:left w:val="single" w:sz="4" w:space="0" w:color="auto"/>
            </w:tcBorders>
          </w:tcPr>
          <w:p w14:paraId="6D88B3C5" w14:textId="77777777" w:rsidR="0055007D" w:rsidRDefault="001606A3">
            <w:pPr>
              <w:pStyle w:val="CRCoverPage"/>
              <w:tabs>
                <w:tab w:val="right" w:pos="2184"/>
              </w:tabs>
              <w:spacing w:after="0"/>
              <w:rPr>
                <w:b/>
                <w:i/>
              </w:rPr>
            </w:pPr>
            <w:r>
              <w:rPr>
                <w:b/>
                <w:i/>
              </w:rPr>
              <w:lastRenderedPageBreak/>
              <w:t>Clauses affected:</w:t>
            </w:r>
          </w:p>
        </w:tc>
        <w:tc>
          <w:tcPr>
            <w:tcW w:w="6946" w:type="dxa"/>
            <w:gridSpan w:val="9"/>
            <w:tcBorders>
              <w:top w:val="single" w:sz="4" w:space="0" w:color="auto"/>
              <w:right w:val="single" w:sz="4" w:space="0" w:color="auto"/>
            </w:tcBorders>
            <w:shd w:val="pct30" w:color="FFFF00" w:fill="auto"/>
          </w:tcPr>
          <w:p w14:paraId="30658594" w14:textId="29B31758" w:rsidR="0055007D" w:rsidRPr="005049F3" w:rsidRDefault="005049F3" w:rsidP="005049F3">
            <w:pPr>
              <w:rPr>
                <w:lang w:val="en-US"/>
              </w:rPr>
            </w:pPr>
            <w:r w:rsidRPr="001D2E49">
              <w:t>8.3.1.2</w:t>
            </w:r>
            <w:r>
              <w:rPr>
                <w:lang w:val="en-US"/>
              </w:rPr>
              <w:t xml:space="preserve">, </w:t>
            </w:r>
            <w:r w:rsidRPr="001D2E49">
              <w:t>8.3.4.2</w:t>
            </w:r>
            <w:r>
              <w:rPr>
                <w:lang w:val="en-US"/>
              </w:rPr>
              <w:t xml:space="preserve">, </w:t>
            </w:r>
            <w:r w:rsidRPr="001D2E49">
              <w:t>8.4.2.2</w:t>
            </w:r>
            <w:r>
              <w:rPr>
                <w:lang w:val="en-US"/>
              </w:rPr>
              <w:t xml:space="preserve">, </w:t>
            </w:r>
            <w:r w:rsidRPr="001D2E49">
              <w:t>8.4.4.2</w:t>
            </w:r>
            <w:r>
              <w:rPr>
                <w:lang w:val="en-US"/>
              </w:rPr>
              <w:t xml:space="preserve">, </w:t>
            </w:r>
            <w:r w:rsidRPr="00367E0D">
              <w:t>9.3.1.</w:t>
            </w:r>
            <w:r>
              <w:t>168</w:t>
            </w:r>
          </w:p>
        </w:tc>
      </w:tr>
      <w:tr w:rsidR="0055007D" w14:paraId="78FB0B4E" w14:textId="77777777">
        <w:tc>
          <w:tcPr>
            <w:tcW w:w="2694" w:type="dxa"/>
            <w:gridSpan w:val="2"/>
            <w:tcBorders>
              <w:left w:val="single" w:sz="4" w:space="0" w:color="auto"/>
            </w:tcBorders>
          </w:tcPr>
          <w:p w14:paraId="5413AEEA" w14:textId="77777777" w:rsidR="0055007D" w:rsidRDefault="0055007D">
            <w:pPr>
              <w:pStyle w:val="CRCoverPage"/>
              <w:spacing w:after="0"/>
              <w:rPr>
                <w:b/>
                <w:i/>
                <w:sz w:val="8"/>
                <w:szCs w:val="8"/>
              </w:rPr>
            </w:pPr>
          </w:p>
        </w:tc>
        <w:tc>
          <w:tcPr>
            <w:tcW w:w="6946" w:type="dxa"/>
            <w:gridSpan w:val="9"/>
            <w:tcBorders>
              <w:right w:val="single" w:sz="4" w:space="0" w:color="auto"/>
            </w:tcBorders>
          </w:tcPr>
          <w:p w14:paraId="122A39E0" w14:textId="77777777" w:rsidR="0055007D" w:rsidRDefault="0055007D">
            <w:pPr>
              <w:pStyle w:val="CRCoverPage"/>
              <w:spacing w:after="0"/>
              <w:rPr>
                <w:sz w:val="8"/>
                <w:szCs w:val="8"/>
              </w:rPr>
            </w:pPr>
          </w:p>
        </w:tc>
      </w:tr>
      <w:tr w:rsidR="0055007D" w14:paraId="7A1F29D6" w14:textId="77777777">
        <w:tc>
          <w:tcPr>
            <w:tcW w:w="2694" w:type="dxa"/>
            <w:gridSpan w:val="2"/>
            <w:tcBorders>
              <w:left w:val="single" w:sz="4" w:space="0" w:color="auto"/>
            </w:tcBorders>
          </w:tcPr>
          <w:p w14:paraId="51EDB3BC" w14:textId="77777777" w:rsidR="0055007D" w:rsidRDefault="0055007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7150BA4" w14:textId="77777777" w:rsidR="0055007D" w:rsidRDefault="001606A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C4BF9" w14:textId="77777777" w:rsidR="0055007D" w:rsidRDefault="001606A3">
            <w:pPr>
              <w:pStyle w:val="CRCoverPage"/>
              <w:spacing w:after="0"/>
              <w:jc w:val="center"/>
              <w:rPr>
                <w:b/>
                <w:caps/>
              </w:rPr>
            </w:pPr>
            <w:r>
              <w:rPr>
                <w:b/>
                <w:caps/>
              </w:rPr>
              <w:t>N</w:t>
            </w:r>
          </w:p>
        </w:tc>
        <w:tc>
          <w:tcPr>
            <w:tcW w:w="2977" w:type="dxa"/>
            <w:gridSpan w:val="4"/>
          </w:tcPr>
          <w:p w14:paraId="6EAB6E8A" w14:textId="77777777" w:rsidR="0055007D" w:rsidRDefault="0055007D">
            <w:pPr>
              <w:pStyle w:val="CRCoverPage"/>
              <w:tabs>
                <w:tab w:val="right" w:pos="2893"/>
              </w:tabs>
              <w:spacing w:after="0"/>
            </w:pPr>
          </w:p>
        </w:tc>
        <w:tc>
          <w:tcPr>
            <w:tcW w:w="3401" w:type="dxa"/>
            <w:gridSpan w:val="3"/>
            <w:tcBorders>
              <w:right w:val="single" w:sz="4" w:space="0" w:color="auto"/>
            </w:tcBorders>
            <w:shd w:val="clear" w:color="FFFF00" w:fill="auto"/>
          </w:tcPr>
          <w:p w14:paraId="41BC914E" w14:textId="77777777" w:rsidR="0055007D" w:rsidRDefault="0055007D">
            <w:pPr>
              <w:pStyle w:val="CRCoverPage"/>
              <w:spacing w:after="0"/>
              <w:ind w:left="99"/>
            </w:pPr>
          </w:p>
        </w:tc>
      </w:tr>
      <w:tr w:rsidR="0055007D" w14:paraId="67A76025" w14:textId="77777777">
        <w:tc>
          <w:tcPr>
            <w:tcW w:w="2694" w:type="dxa"/>
            <w:gridSpan w:val="2"/>
            <w:tcBorders>
              <w:left w:val="single" w:sz="4" w:space="0" w:color="auto"/>
            </w:tcBorders>
          </w:tcPr>
          <w:p w14:paraId="1894E20B" w14:textId="77777777" w:rsidR="0055007D" w:rsidRDefault="001606A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B077AC" w14:textId="5D189EE0" w:rsidR="0055007D" w:rsidRDefault="00434615">
            <w:pPr>
              <w:pStyle w:val="CRCoverPage"/>
              <w:spacing w:after="0"/>
              <w:jc w:val="center"/>
              <w:rPr>
                <w:b/>
                <w:caps/>
                <w:lang w:eastAsia="zh-CN"/>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EBB362" w14:textId="1493E3F3" w:rsidR="0055007D" w:rsidRDefault="0055007D">
            <w:pPr>
              <w:pStyle w:val="CRCoverPage"/>
              <w:spacing w:after="0"/>
              <w:jc w:val="center"/>
              <w:rPr>
                <w:b/>
                <w:caps/>
                <w:lang w:eastAsia="zh-CN"/>
              </w:rPr>
            </w:pPr>
          </w:p>
        </w:tc>
        <w:tc>
          <w:tcPr>
            <w:tcW w:w="2977" w:type="dxa"/>
            <w:gridSpan w:val="4"/>
          </w:tcPr>
          <w:p w14:paraId="7B4DB5C0" w14:textId="77777777" w:rsidR="0055007D" w:rsidRDefault="001606A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4A6EC02" w14:textId="284B50B9" w:rsidR="0055007D" w:rsidRDefault="001606A3" w:rsidP="005D49A0">
            <w:pPr>
              <w:pStyle w:val="CRCoverPage"/>
              <w:spacing w:after="0"/>
              <w:ind w:left="99"/>
            </w:pPr>
            <w:r>
              <w:t>TS</w:t>
            </w:r>
            <w:r w:rsidR="005D49A0">
              <w:t xml:space="preserve"> 3</w:t>
            </w:r>
            <w:r w:rsidR="00E4741B">
              <w:t>8</w:t>
            </w:r>
            <w:r w:rsidR="005D49A0">
              <w:t>.423</w:t>
            </w:r>
            <w:r>
              <w:t xml:space="preserve"> CR </w:t>
            </w:r>
            <w:r w:rsidR="00B276E8">
              <w:t>07</w:t>
            </w:r>
            <w:r w:rsidR="002F1044">
              <w:t>81</w:t>
            </w:r>
          </w:p>
          <w:p w14:paraId="6F429051" w14:textId="2800D9FB" w:rsidR="005D49A0" w:rsidRDefault="005D49A0" w:rsidP="00BC32E1">
            <w:pPr>
              <w:pStyle w:val="CRCoverPage"/>
              <w:spacing w:after="0"/>
              <w:ind w:left="99"/>
            </w:pPr>
            <w:r>
              <w:t>T</w:t>
            </w:r>
            <w:r w:rsidR="00BE7509">
              <w:t>S/TR …</w:t>
            </w:r>
            <w:r>
              <w:t xml:space="preserve"> CR </w:t>
            </w:r>
            <w:r w:rsidR="00BE7509">
              <w:t>…</w:t>
            </w:r>
          </w:p>
        </w:tc>
      </w:tr>
      <w:tr w:rsidR="0055007D" w14:paraId="7F183DB6" w14:textId="77777777">
        <w:tc>
          <w:tcPr>
            <w:tcW w:w="2694" w:type="dxa"/>
            <w:gridSpan w:val="2"/>
            <w:tcBorders>
              <w:left w:val="single" w:sz="4" w:space="0" w:color="auto"/>
            </w:tcBorders>
          </w:tcPr>
          <w:p w14:paraId="1B205ADD" w14:textId="77777777" w:rsidR="0055007D" w:rsidRDefault="001606A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34A8795"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403AEB"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44211067" w14:textId="77777777" w:rsidR="0055007D" w:rsidRDefault="001606A3">
            <w:pPr>
              <w:pStyle w:val="CRCoverPage"/>
              <w:spacing w:after="0"/>
            </w:pPr>
            <w:r>
              <w:t xml:space="preserve"> Test specifications</w:t>
            </w:r>
          </w:p>
        </w:tc>
        <w:tc>
          <w:tcPr>
            <w:tcW w:w="3401" w:type="dxa"/>
            <w:gridSpan w:val="3"/>
            <w:tcBorders>
              <w:right w:val="single" w:sz="4" w:space="0" w:color="auto"/>
            </w:tcBorders>
            <w:shd w:val="pct30" w:color="FFFF00" w:fill="auto"/>
          </w:tcPr>
          <w:p w14:paraId="437F20C0" w14:textId="77777777" w:rsidR="0055007D" w:rsidRDefault="001606A3">
            <w:pPr>
              <w:pStyle w:val="CRCoverPage"/>
              <w:spacing w:after="0"/>
              <w:ind w:left="99"/>
            </w:pPr>
            <w:r>
              <w:t xml:space="preserve">TS/TR ... CR ... </w:t>
            </w:r>
          </w:p>
        </w:tc>
      </w:tr>
      <w:tr w:rsidR="0055007D" w14:paraId="27EBE15F" w14:textId="77777777">
        <w:tc>
          <w:tcPr>
            <w:tcW w:w="2694" w:type="dxa"/>
            <w:gridSpan w:val="2"/>
            <w:tcBorders>
              <w:left w:val="single" w:sz="4" w:space="0" w:color="auto"/>
            </w:tcBorders>
          </w:tcPr>
          <w:p w14:paraId="600478C2" w14:textId="77777777" w:rsidR="0055007D" w:rsidRDefault="001606A3">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26999E3E" w14:textId="77777777" w:rsidR="0055007D" w:rsidRDefault="0055007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587C59" w14:textId="77777777" w:rsidR="0055007D" w:rsidRDefault="001606A3">
            <w:pPr>
              <w:pStyle w:val="CRCoverPage"/>
              <w:spacing w:after="0"/>
              <w:jc w:val="center"/>
              <w:rPr>
                <w:b/>
                <w:caps/>
                <w:lang w:eastAsia="zh-CN"/>
              </w:rPr>
            </w:pPr>
            <w:r>
              <w:rPr>
                <w:rFonts w:hint="eastAsia"/>
                <w:b/>
                <w:caps/>
                <w:lang w:eastAsia="zh-CN"/>
              </w:rPr>
              <w:t>X</w:t>
            </w:r>
          </w:p>
        </w:tc>
        <w:tc>
          <w:tcPr>
            <w:tcW w:w="2977" w:type="dxa"/>
            <w:gridSpan w:val="4"/>
          </w:tcPr>
          <w:p w14:paraId="53A75BA4" w14:textId="77777777" w:rsidR="0055007D" w:rsidRDefault="001606A3">
            <w:pPr>
              <w:pStyle w:val="CRCoverPage"/>
              <w:spacing w:after="0"/>
            </w:pPr>
            <w:r>
              <w:t xml:space="preserve"> O&amp;M Specifications</w:t>
            </w:r>
          </w:p>
        </w:tc>
        <w:tc>
          <w:tcPr>
            <w:tcW w:w="3401" w:type="dxa"/>
            <w:gridSpan w:val="3"/>
            <w:tcBorders>
              <w:right w:val="single" w:sz="4" w:space="0" w:color="auto"/>
            </w:tcBorders>
            <w:shd w:val="pct30" w:color="FFFF00" w:fill="auto"/>
          </w:tcPr>
          <w:p w14:paraId="56737F6A" w14:textId="77777777" w:rsidR="0055007D" w:rsidRDefault="001606A3">
            <w:pPr>
              <w:pStyle w:val="CRCoverPage"/>
              <w:spacing w:after="0"/>
              <w:ind w:left="99"/>
            </w:pPr>
            <w:r>
              <w:t xml:space="preserve">TS/TR ... CR ... </w:t>
            </w:r>
          </w:p>
        </w:tc>
      </w:tr>
      <w:tr w:rsidR="0055007D" w14:paraId="7FAD95CF" w14:textId="77777777">
        <w:tc>
          <w:tcPr>
            <w:tcW w:w="2694" w:type="dxa"/>
            <w:gridSpan w:val="2"/>
            <w:tcBorders>
              <w:left w:val="single" w:sz="4" w:space="0" w:color="auto"/>
            </w:tcBorders>
          </w:tcPr>
          <w:p w14:paraId="1F31C784" w14:textId="77777777" w:rsidR="0055007D" w:rsidRDefault="0055007D">
            <w:pPr>
              <w:pStyle w:val="CRCoverPage"/>
              <w:spacing w:after="0"/>
              <w:rPr>
                <w:b/>
                <w:i/>
              </w:rPr>
            </w:pPr>
          </w:p>
        </w:tc>
        <w:tc>
          <w:tcPr>
            <w:tcW w:w="6946" w:type="dxa"/>
            <w:gridSpan w:val="9"/>
            <w:tcBorders>
              <w:right w:val="single" w:sz="4" w:space="0" w:color="auto"/>
            </w:tcBorders>
          </w:tcPr>
          <w:p w14:paraId="53BFC9CD" w14:textId="77777777" w:rsidR="0055007D" w:rsidRDefault="0055007D">
            <w:pPr>
              <w:pStyle w:val="CRCoverPage"/>
              <w:spacing w:after="0"/>
            </w:pPr>
          </w:p>
        </w:tc>
      </w:tr>
      <w:tr w:rsidR="0055007D" w14:paraId="27C72BDA" w14:textId="77777777">
        <w:tc>
          <w:tcPr>
            <w:tcW w:w="2694" w:type="dxa"/>
            <w:gridSpan w:val="2"/>
            <w:tcBorders>
              <w:left w:val="single" w:sz="4" w:space="0" w:color="auto"/>
              <w:bottom w:val="single" w:sz="4" w:space="0" w:color="auto"/>
            </w:tcBorders>
          </w:tcPr>
          <w:p w14:paraId="41592C52" w14:textId="77777777" w:rsidR="0055007D" w:rsidRDefault="001606A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5062507" w14:textId="77777777" w:rsidR="0055007D" w:rsidRDefault="0055007D">
            <w:pPr>
              <w:pStyle w:val="CRCoverPage"/>
              <w:spacing w:after="0"/>
              <w:ind w:left="100"/>
            </w:pPr>
          </w:p>
        </w:tc>
      </w:tr>
      <w:tr w:rsidR="0055007D" w14:paraId="7AEA7AB4" w14:textId="77777777">
        <w:tc>
          <w:tcPr>
            <w:tcW w:w="2694" w:type="dxa"/>
            <w:gridSpan w:val="2"/>
            <w:tcBorders>
              <w:top w:val="single" w:sz="4" w:space="0" w:color="auto"/>
              <w:bottom w:val="single" w:sz="4" w:space="0" w:color="auto"/>
            </w:tcBorders>
          </w:tcPr>
          <w:p w14:paraId="1EEA076A" w14:textId="77777777" w:rsidR="0055007D" w:rsidRDefault="0055007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32B3059" w14:textId="77777777" w:rsidR="0055007D" w:rsidRDefault="0055007D">
            <w:pPr>
              <w:pStyle w:val="CRCoverPage"/>
              <w:spacing w:after="0"/>
              <w:ind w:left="100"/>
              <w:rPr>
                <w:sz w:val="8"/>
                <w:szCs w:val="8"/>
              </w:rPr>
            </w:pPr>
          </w:p>
        </w:tc>
      </w:tr>
      <w:tr w:rsidR="0055007D" w14:paraId="2D21D6D2" w14:textId="77777777">
        <w:tc>
          <w:tcPr>
            <w:tcW w:w="2694" w:type="dxa"/>
            <w:gridSpan w:val="2"/>
            <w:tcBorders>
              <w:top w:val="single" w:sz="4" w:space="0" w:color="auto"/>
              <w:left w:val="single" w:sz="4" w:space="0" w:color="auto"/>
              <w:bottom w:val="single" w:sz="4" w:space="0" w:color="auto"/>
            </w:tcBorders>
          </w:tcPr>
          <w:p w14:paraId="10724A53" w14:textId="77777777" w:rsidR="0055007D" w:rsidRDefault="001606A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99FA3E" w14:textId="0A66FCBF" w:rsidR="0055007D" w:rsidRDefault="0055007D" w:rsidP="00034564">
            <w:pPr>
              <w:pStyle w:val="CRCoverPage"/>
              <w:spacing w:after="0"/>
              <w:ind w:left="100" w:firstLineChars="50" w:firstLine="100"/>
              <w:rPr>
                <w:lang w:eastAsia="zh-CN"/>
              </w:rPr>
            </w:pPr>
          </w:p>
        </w:tc>
      </w:tr>
    </w:tbl>
    <w:p w14:paraId="063AF5E8" w14:textId="77777777" w:rsidR="0055007D" w:rsidRDefault="0055007D">
      <w:pPr>
        <w:pStyle w:val="CRCoverPage"/>
        <w:spacing w:after="0"/>
        <w:rPr>
          <w:sz w:val="8"/>
          <w:szCs w:val="8"/>
        </w:rPr>
      </w:pPr>
    </w:p>
    <w:p w14:paraId="3E76CE0D" w14:textId="77777777" w:rsidR="0055007D" w:rsidRDefault="0055007D">
      <w:pPr>
        <w:rPr>
          <w:lang w:val="en-US"/>
        </w:rPr>
      </w:pPr>
      <w:bookmarkStart w:id="1" w:name="_Toc535237692"/>
      <w:bookmarkStart w:id="2" w:name="_Toc534900834"/>
      <w:bookmarkStart w:id="3" w:name="_Toc525567631"/>
      <w:bookmarkStart w:id="4" w:name="_Toc525567067"/>
      <w:bookmarkStart w:id="5" w:name="_Toc5694163"/>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55007D" w14:paraId="16C34D7E" w14:textId="77777777">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ECBAD46" w14:textId="7A9BC123" w:rsidR="0055007D" w:rsidRDefault="00BE7509">
            <w:pPr>
              <w:jc w:val="center"/>
              <w:rPr>
                <w:rFonts w:ascii="Arial" w:hAnsi="Arial" w:cs="Arial"/>
                <w:b/>
                <w:bCs/>
                <w:szCs w:val="28"/>
                <w:lang w:eastAsia="en-GB"/>
              </w:rPr>
            </w:pPr>
            <w:bookmarkStart w:id="6" w:name="_Toc384916783"/>
            <w:bookmarkStart w:id="7" w:name="_Toc384916784"/>
            <w:bookmarkStart w:id="8" w:name="_Toc20954837"/>
            <w:r>
              <w:rPr>
                <w:rFonts w:ascii="Arial" w:hAnsi="Arial" w:cs="Arial"/>
                <w:b/>
                <w:bCs/>
                <w:szCs w:val="28"/>
                <w:lang w:eastAsia="zh-CN"/>
              </w:rPr>
              <w:t>First Change</w:t>
            </w:r>
          </w:p>
        </w:tc>
        <w:bookmarkEnd w:id="6"/>
        <w:bookmarkEnd w:id="7"/>
      </w:tr>
      <w:bookmarkEnd w:id="1"/>
      <w:bookmarkEnd w:id="2"/>
      <w:bookmarkEnd w:id="3"/>
      <w:bookmarkEnd w:id="4"/>
      <w:bookmarkEnd w:id="5"/>
      <w:bookmarkEnd w:id="8"/>
    </w:tbl>
    <w:p w14:paraId="34186FEA" w14:textId="6CB1DD01" w:rsidR="00FE5401" w:rsidRDefault="00FE5401" w:rsidP="007449C2">
      <w:pPr>
        <w:rPr>
          <w:b/>
          <w:color w:val="0070C0"/>
        </w:rPr>
      </w:pPr>
    </w:p>
    <w:p w14:paraId="1BE6D578" w14:textId="77777777" w:rsidR="00053AB8" w:rsidRPr="001D2E49" w:rsidRDefault="00053AB8" w:rsidP="00053AB8">
      <w:pPr>
        <w:pStyle w:val="Heading4"/>
      </w:pPr>
      <w:bookmarkStart w:id="9" w:name="_Toc20954854"/>
      <w:bookmarkStart w:id="10" w:name="_Toc29503291"/>
      <w:bookmarkStart w:id="11" w:name="_Toc29503875"/>
      <w:bookmarkStart w:id="12" w:name="_Toc29504459"/>
      <w:bookmarkStart w:id="13" w:name="_Toc36552905"/>
      <w:bookmarkStart w:id="14" w:name="_Toc36554632"/>
      <w:bookmarkStart w:id="15" w:name="_Toc45651885"/>
      <w:bookmarkStart w:id="16" w:name="_Toc45658317"/>
      <w:bookmarkStart w:id="17" w:name="_Toc45720137"/>
      <w:bookmarkStart w:id="18" w:name="_Toc45798017"/>
      <w:bookmarkStart w:id="19" w:name="_Toc45897406"/>
      <w:bookmarkStart w:id="20" w:name="_Toc51745606"/>
      <w:bookmarkStart w:id="21" w:name="_Toc64445870"/>
      <w:bookmarkStart w:id="22" w:name="_Toc73981740"/>
      <w:bookmarkStart w:id="23" w:name="_Toc88651829"/>
      <w:bookmarkStart w:id="24" w:name="_Toc97890872"/>
      <w:bookmarkStart w:id="25" w:name="_Toc99122947"/>
      <w:bookmarkStart w:id="26" w:name="_Toc99661750"/>
      <w:r w:rsidRPr="001D2E49">
        <w:t>8.3.1.2</w:t>
      </w:r>
      <w:r w:rsidRPr="001D2E49">
        <w:tab/>
        <w:t>Successful Operation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01982FFF" w14:textId="77777777" w:rsidR="00053AB8" w:rsidRPr="001D2E49" w:rsidRDefault="00764E3D" w:rsidP="00053AB8">
      <w:pPr>
        <w:pStyle w:val="TH"/>
      </w:pPr>
      <w:r w:rsidRPr="001D2E49">
        <w:rPr>
          <w:noProof/>
        </w:rPr>
        <w:object w:dxaOrig="6893" w:dyaOrig="2427" w14:anchorId="031D73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alt="" style="width:346.85pt;height:124.55pt;mso-width-percent:0;mso-height-percent:0;mso-width-percent:0;mso-height-percent:0" o:ole="">
            <v:imagedata r:id="rId13" o:title=""/>
          </v:shape>
          <o:OLEObject Type="Embed" ProgID="Visio.Drawing.11" ShapeID="_x0000_i1028" DrawAspect="Content" ObjectID="_1721476668" r:id="rId14"/>
        </w:object>
      </w:r>
    </w:p>
    <w:p w14:paraId="4675F41F" w14:textId="77777777" w:rsidR="00053AB8" w:rsidRPr="001D2E49" w:rsidRDefault="00053AB8" w:rsidP="00053AB8">
      <w:pPr>
        <w:pStyle w:val="TF"/>
      </w:pPr>
      <w:r w:rsidRPr="001D2E49">
        <w:t xml:space="preserve">Figure 8.3.1.2-1: Initial context setup: successful </w:t>
      </w:r>
      <w:r w:rsidRPr="001D2E49">
        <w:rPr>
          <w:rFonts w:eastAsia="MS Mincho"/>
        </w:rPr>
        <w:t>o</w:t>
      </w:r>
      <w:r w:rsidRPr="001D2E49">
        <w:t>peration</w:t>
      </w:r>
    </w:p>
    <w:p w14:paraId="362322BA" w14:textId="77777777" w:rsidR="00053AB8" w:rsidRPr="001D2E49" w:rsidRDefault="00053AB8" w:rsidP="00053AB8">
      <w:r w:rsidRPr="001D2E49">
        <w:t xml:space="preserve">In case of the establishment of a PDU session the 5GC shall be prepared to receive user data before the </w:t>
      </w:r>
      <w:r w:rsidRPr="001D2E49">
        <w:rPr>
          <w:lang w:eastAsia="zh-CN"/>
        </w:rPr>
        <w:t>INITIAL CONTEXT</w:t>
      </w:r>
      <w:r w:rsidRPr="001D2E49">
        <w:t xml:space="preserve"> SETUP RESPONSE message has been received by the AMF. If no UE-associated logical NG-connection exists, the UE-associated logical NG-connection shall be established at reception of the INITIAL CONTEXT SETUP REQUEST message.</w:t>
      </w:r>
    </w:p>
    <w:p w14:paraId="7CF81A39" w14:textId="77777777" w:rsidR="00053AB8" w:rsidRPr="001D2E49" w:rsidRDefault="00053AB8" w:rsidP="00053AB8">
      <w:r w:rsidRPr="001D2E49">
        <w:t xml:space="preserve">The </w:t>
      </w:r>
      <w:r w:rsidRPr="001D2E49">
        <w:rPr>
          <w:lang w:eastAsia="zh-CN"/>
        </w:rPr>
        <w:t>INITIAL CONTEXT SETUP REQUEST</w:t>
      </w:r>
      <w:r w:rsidRPr="001D2E49">
        <w:t xml:space="preserve"> message shall contain</w:t>
      </w:r>
      <w:r w:rsidRPr="001D2E49">
        <w:rPr>
          <w:lang w:eastAsia="zh-CN"/>
        </w:rPr>
        <w:t xml:space="preserve"> the </w:t>
      </w:r>
      <w:r w:rsidRPr="001D2E49">
        <w:rPr>
          <w:i/>
        </w:rPr>
        <w:t>Index to RAT/Frequency Selection</w:t>
      </w:r>
      <w:r w:rsidRPr="001D2E49">
        <w:rPr>
          <w:rFonts w:cs="Arial"/>
          <w:i/>
        </w:rPr>
        <w:t xml:space="preserve"> Priority</w:t>
      </w:r>
      <w:r w:rsidRPr="001D2E49">
        <w:rPr>
          <w:i/>
          <w:lang w:eastAsia="zh-CN"/>
        </w:rPr>
        <w:t xml:space="preserve"> </w:t>
      </w:r>
      <w:r w:rsidRPr="001D2E49">
        <w:rPr>
          <w:lang w:eastAsia="zh-CN"/>
        </w:rPr>
        <w:t xml:space="preserve">IE, </w:t>
      </w:r>
      <w:r w:rsidRPr="001D2E49">
        <w:t>if available in the AMF.</w:t>
      </w:r>
    </w:p>
    <w:p w14:paraId="5513090C" w14:textId="77777777" w:rsidR="00053AB8" w:rsidRPr="001D2E49" w:rsidRDefault="00053AB8" w:rsidP="00053AB8">
      <w:r w:rsidRPr="001D2E49">
        <w:t xml:space="preserve">If the </w:t>
      </w:r>
      <w:r w:rsidRPr="001D2E49">
        <w:rPr>
          <w:i/>
        </w:rPr>
        <w:t>NAS-PDU</w:t>
      </w:r>
      <w:r w:rsidRPr="001D2E49">
        <w:t xml:space="preserve"> IE is included in the INITIAL CONTEXT SETUP REQUEST message, the NG-RAN node shall pass it transparently towards the UE.</w:t>
      </w:r>
    </w:p>
    <w:p w14:paraId="564EF371" w14:textId="77777777" w:rsidR="00053AB8" w:rsidRPr="001D2E49" w:rsidRDefault="00053AB8" w:rsidP="00053AB8">
      <w:r w:rsidRPr="001D2E49">
        <w:lastRenderedPageBreak/>
        <w:t xml:space="preserve">If the </w:t>
      </w:r>
      <w:r w:rsidRPr="001D2E49">
        <w:rPr>
          <w:i/>
        </w:rPr>
        <w:t>Masked IMEISV</w:t>
      </w:r>
      <w:r w:rsidRPr="001D2E49">
        <w:t xml:space="preserve"> IE is contained in the INITIAL CONTEXT SETUP REQUEST message the target NG-RAN node shall, if supported, use it to determine the characteristics of the UE for subsequent handling.</w:t>
      </w:r>
    </w:p>
    <w:p w14:paraId="2DDE06FA" w14:textId="77777777" w:rsidR="00053AB8" w:rsidRPr="001D2E49" w:rsidRDefault="00053AB8" w:rsidP="00053AB8">
      <w:pPr>
        <w:rPr>
          <w:lang w:eastAsia="zh-CN"/>
        </w:rPr>
      </w:pPr>
      <w:r w:rsidRPr="001D2E49">
        <w:t xml:space="preserve">Upon receipt of the </w:t>
      </w:r>
      <w:r w:rsidRPr="001D2E49">
        <w:rPr>
          <w:lang w:eastAsia="zh-CN"/>
        </w:rPr>
        <w:t>INITIAL CONTEXT</w:t>
      </w:r>
      <w:r w:rsidRPr="001D2E49">
        <w:t xml:space="preserve"> SETUP REQUEST message the NG-RAN node shall</w:t>
      </w:r>
    </w:p>
    <w:p w14:paraId="39BE5EE4" w14:textId="77777777" w:rsidR="00053AB8" w:rsidRPr="001D2E49" w:rsidRDefault="00053AB8" w:rsidP="00053AB8">
      <w:pPr>
        <w:pStyle w:val="B1"/>
      </w:pPr>
      <w:r w:rsidRPr="001D2E49">
        <w:t>-</w:t>
      </w:r>
      <w:r w:rsidRPr="001D2E49">
        <w:tab/>
        <w:t xml:space="preserve">attempt to execute the requested PDU session </w:t>
      </w:r>
      <w:proofErr w:type="gramStart"/>
      <w:r w:rsidRPr="001D2E49">
        <w:t>configuration;</w:t>
      </w:r>
      <w:proofErr w:type="gramEnd"/>
    </w:p>
    <w:p w14:paraId="574B21E6" w14:textId="77777777" w:rsidR="00053AB8" w:rsidRPr="001D2E49" w:rsidRDefault="00053AB8" w:rsidP="00053AB8">
      <w:pPr>
        <w:pStyle w:val="B1"/>
      </w:pPr>
      <w:r w:rsidRPr="001D2E49">
        <w:t>-</w:t>
      </w:r>
      <w:r w:rsidRPr="001D2E49">
        <w:tab/>
        <w:t xml:space="preserve">store the received UE Aggregate Maximum Bit Rate in the UE context, and use the received UE Aggregate Maximum Bit Rate for Non-GBR QoS flows for the concerned UE </w:t>
      </w:r>
      <w:r w:rsidRPr="001D2E49">
        <w:rPr>
          <w:rFonts w:eastAsia="Malgun Gothic"/>
        </w:rPr>
        <w:t>as specified in TS 23.501 [9</w:t>
      </w:r>
      <w:proofErr w:type="gramStart"/>
      <w:r w:rsidRPr="001D2E49">
        <w:rPr>
          <w:rFonts w:eastAsia="Malgun Gothic"/>
        </w:rPr>
        <w:t>]</w:t>
      </w:r>
      <w:r w:rsidRPr="001D2E49">
        <w:t>;</w:t>
      </w:r>
      <w:proofErr w:type="gramEnd"/>
    </w:p>
    <w:p w14:paraId="786062EC" w14:textId="77777777" w:rsidR="00053AB8" w:rsidRPr="001D2E49" w:rsidRDefault="00053AB8" w:rsidP="00053AB8">
      <w:pPr>
        <w:pStyle w:val="B1"/>
      </w:pPr>
      <w:r w:rsidRPr="001D2E49">
        <w:t>-</w:t>
      </w:r>
      <w:r w:rsidRPr="001D2E49">
        <w:tab/>
        <w:t xml:space="preserve">store the received Mobility Restriction List in the UE </w:t>
      </w:r>
      <w:proofErr w:type="gramStart"/>
      <w:r w:rsidRPr="001D2E49">
        <w:t>context;</w:t>
      </w:r>
      <w:proofErr w:type="gramEnd"/>
    </w:p>
    <w:p w14:paraId="24BFE6EE" w14:textId="77777777" w:rsidR="00053AB8" w:rsidRPr="001D2E49" w:rsidRDefault="00053AB8" w:rsidP="00053AB8">
      <w:pPr>
        <w:pStyle w:val="B1"/>
      </w:pPr>
      <w:r w:rsidRPr="001D2E49">
        <w:t>-</w:t>
      </w:r>
      <w:r w:rsidRPr="001D2E49">
        <w:tab/>
        <w:t xml:space="preserve">store the received UE Radio Capability in the UE </w:t>
      </w:r>
      <w:proofErr w:type="gramStart"/>
      <w:r w:rsidRPr="001D2E49">
        <w:t>context;</w:t>
      </w:r>
      <w:proofErr w:type="gramEnd"/>
    </w:p>
    <w:p w14:paraId="710B0137" w14:textId="77777777" w:rsidR="00053AB8" w:rsidRPr="001D2E49" w:rsidRDefault="00053AB8" w:rsidP="00053AB8">
      <w:pPr>
        <w:pStyle w:val="B1"/>
      </w:pPr>
      <w:r w:rsidRPr="001D2E49">
        <w:t>-</w:t>
      </w:r>
      <w:r w:rsidRPr="001D2E49">
        <w:tab/>
        <w:t>store the received Index to RAT/Frequency Selection Priority in the UE context and use it as defined in TS 23.501 [9</w:t>
      </w:r>
      <w:proofErr w:type="gramStart"/>
      <w:r w:rsidRPr="001D2E49">
        <w:t>];</w:t>
      </w:r>
      <w:proofErr w:type="gramEnd"/>
    </w:p>
    <w:p w14:paraId="4E3A8321" w14:textId="77777777" w:rsidR="00053AB8" w:rsidRPr="001D2E49" w:rsidRDefault="00053AB8" w:rsidP="00053AB8">
      <w:pPr>
        <w:pStyle w:val="B1"/>
      </w:pPr>
      <w:r w:rsidRPr="001D2E49">
        <w:t>-</w:t>
      </w:r>
      <w:r w:rsidRPr="001D2E49">
        <w:tab/>
        <w:t xml:space="preserve">store the received UE Security Capabilities in the UE </w:t>
      </w:r>
      <w:proofErr w:type="gramStart"/>
      <w:r w:rsidRPr="001D2E49">
        <w:t>context;</w:t>
      </w:r>
      <w:proofErr w:type="gramEnd"/>
    </w:p>
    <w:p w14:paraId="35C57569" w14:textId="77777777" w:rsidR="00053AB8" w:rsidRDefault="00053AB8" w:rsidP="00053AB8">
      <w:pPr>
        <w:pStyle w:val="B1"/>
      </w:pPr>
      <w:r w:rsidRPr="001D2E49">
        <w:t>-</w:t>
      </w:r>
      <w:r w:rsidRPr="001D2E49">
        <w:tab/>
        <w:t xml:space="preserve">store the received Security Key in the UE context and, if the NG-RAN node is required to activate security for the UE, take this security key into </w:t>
      </w:r>
      <w:proofErr w:type="gramStart"/>
      <w:r w:rsidRPr="001D2E49">
        <w:t>use</w:t>
      </w:r>
      <w:r>
        <w:t>;</w:t>
      </w:r>
      <w:proofErr w:type="gramEnd"/>
    </w:p>
    <w:p w14:paraId="7336109D" w14:textId="77777777" w:rsidR="00053AB8" w:rsidRPr="001D2E49" w:rsidRDefault="00053AB8" w:rsidP="00053AB8">
      <w:pPr>
        <w:pStyle w:val="B1"/>
      </w:pPr>
      <w:r w:rsidRPr="0071793B">
        <w:t>-</w:t>
      </w:r>
      <w:r w:rsidRPr="0071793B">
        <w:tab/>
      </w:r>
      <w:r>
        <w:t xml:space="preserve">if supported, </w:t>
      </w:r>
      <w:r w:rsidRPr="0071793B">
        <w:t>store the received SRVCC Operation Possible in the UE context and u</w:t>
      </w:r>
      <w:r>
        <w:t>se it as defined in TS</w:t>
      </w:r>
      <w:r w:rsidRPr="001D2E49">
        <w:t> </w:t>
      </w:r>
      <w:r>
        <w:t>23.216</w:t>
      </w:r>
      <w:r w:rsidRPr="001D2E49">
        <w:t> </w:t>
      </w:r>
      <w:r>
        <w:t>[31</w:t>
      </w:r>
      <w:proofErr w:type="gramStart"/>
      <w:r w:rsidRPr="0071793B">
        <w:t>]</w:t>
      </w:r>
      <w:r>
        <w:t>;</w:t>
      </w:r>
      <w:proofErr w:type="gramEnd"/>
    </w:p>
    <w:p w14:paraId="7C283E35" w14:textId="77777777" w:rsidR="00053AB8" w:rsidRDefault="00053AB8" w:rsidP="00053AB8">
      <w:pPr>
        <w:pStyle w:val="B1"/>
      </w:pPr>
      <w:r w:rsidRPr="00FA22D3">
        <w:t>-</w:t>
      </w:r>
      <w:r w:rsidRPr="00FA22D3">
        <w:tab/>
      </w:r>
      <w:r w:rsidRPr="00314EE7">
        <w:t xml:space="preserve">store the received </w:t>
      </w:r>
      <w:r>
        <w:t xml:space="preserve">NR </w:t>
      </w:r>
      <w:r w:rsidRPr="00314EE7">
        <w:t xml:space="preserve">V2X Services Authorization information, if supported, in the </w:t>
      </w:r>
      <w:r>
        <w:t xml:space="preserve">UE </w:t>
      </w:r>
      <w:proofErr w:type="gramStart"/>
      <w:r>
        <w:t>context;</w:t>
      </w:r>
      <w:proofErr w:type="gramEnd"/>
    </w:p>
    <w:p w14:paraId="2EE77C1A" w14:textId="77777777" w:rsidR="00053AB8" w:rsidRDefault="00053AB8" w:rsidP="00053AB8">
      <w:pPr>
        <w:pStyle w:val="B1"/>
      </w:pPr>
      <w:r w:rsidRPr="00FA22D3">
        <w:t>-</w:t>
      </w:r>
      <w:r w:rsidRPr="00FA22D3">
        <w:tab/>
      </w:r>
      <w:r w:rsidRPr="00314EE7">
        <w:t xml:space="preserve">store the received </w:t>
      </w:r>
      <w:r>
        <w:t xml:space="preserve">LTE </w:t>
      </w:r>
      <w:r w:rsidRPr="00314EE7">
        <w:t xml:space="preserve">V2X Services Authorization information, if supported, in the </w:t>
      </w:r>
      <w:r>
        <w:t xml:space="preserve">UE </w:t>
      </w:r>
      <w:proofErr w:type="gramStart"/>
      <w:r>
        <w:t>context;</w:t>
      </w:r>
      <w:proofErr w:type="gramEnd"/>
    </w:p>
    <w:p w14:paraId="0190CD3D" w14:textId="77777777" w:rsidR="00053AB8" w:rsidRDefault="00053AB8" w:rsidP="00053AB8">
      <w:pPr>
        <w:pStyle w:val="B1"/>
      </w:pPr>
      <w:r w:rsidRPr="00013110">
        <w:t>-</w:t>
      </w:r>
      <w:r w:rsidRPr="00013110">
        <w:tab/>
        <w:t>store the received</w:t>
      </w:r>
      <w:r>
        <w:rPr>
          <w:rFonts w:hint="eastAsia"/>
        </w:rPr>
        <w:t xml:space="preserve"> </w:t>
      </w:r>
      <w:r>
        <w:t xml:space="preserve">NR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NR </w:t>
      </w:r>
      <w:r>
        <w:rPr>
          <w:rFonts w:hint="eastAsia"/>
        </w:rPr>
        <w:t xml:space="preserve">V2X </w:t>
      </w:r>
      <w:proofErr w:type="gramStart"/>
      <w:r>
        <w:rPr>
          <w:rFonts w:hint="eastAsia"/>
        </w:rPr>
        <w:t>service</w:t>
      </w:r>
      <w:r>
        <w:t>s;</w:t>
      </w:r>
      <w:proofErr w:type="gramEnd"/>
    </w:p>
    <w:p w14:paraId="2B1E3DD5" w14:textId="77777777" w:rsidR="00053AB8" w:rsidRDefault="00053AB8" w:rsidP="00053AB8">
      <w:pPr>
        <w:pStyle w:val="B1"/>
      </w:pPr>
      <w:r w:rsidRPr="00013110">
        <w:t>-</w:t>
      </w:r>
      <w:r w:rsidRPr="00013110">
        <w:tab/>
        <w:t>store the received</w:t>
      </w:r>
      <w:r>
        <w:rPr>
          <w:rFonts w:hint="eastAsia"/>
        </w:rPr>
        <w:t xml:space="preserve"> </w:t>
      </w:r>
      <w:r>
        <w:t xml:space="preserve">LTE </w:t>
      </w:r>
      <w:r>
        <w:rPr>
          <w:rFonts w:hint="eastAsia"/>
        </w:rPr>
        <w:t xml:space="preserve">UE Sidelink </w:t>
      </w:r>
      <w:r w:rsidRPr="00636A0A">
        <w:t>Aggregate Maximum Bit Rate</w:t>
      </w:r>
      <w:r w:rsidRPr="00013110">
        <w:t>, if supported, in the UE context</w:t>
      </w:r>
      <w:r>
        <w:rPr>
          <w:rFonts w:hint="eastAsia"/>
        </w:rPr>
        <w:t xml:space="preserve">, 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LTE </w:t>
      </w:r>
      <w:r>
        <w:rPr>
          <w:rFonts w:hint="eastAsia"/>
        </w:rPr>
        <w:t xml:space="preserve">V2X </w:t>
      </w:r>
      <w:proofErr w:type="gramStart"/>
      <w:r>
        <w:rPr>
          <w:rFonts w:hint="eastAsia"/>
        </w:rPr>
        <w:t>service</w:t>
      </w:r>
      <w:r>
        <w:t>s;</w:t>
      </w:r>
      <w:proofErr w:type="gramEnd"/>
    </w:p>
    <w:p w14:paraId="4236CF59" w14:textId="77777777" w:rsidR="00053AB8" w:rsidRDefault="00053AB8" w:rsidP="00053AB8">
      <w:pPr>
        <w:pStyle w:val="B1"/>
      </w:pPr>
      <w:r w:rsidRPr="003D2F48">
        <w:t>-</w:t>
      </w:r>
      <w:r w:rsidRPr="003D2F48">
        <w:tab/>
        <w:t xml:space="preserve">store the received </w:t>
      </w:r>
      <w:r w:rsidRPr="00367E0D">
        <w:rPr>
          <w:rFonts w:hint="eastAsia"/>
        </w:rPr>
        <w:t>PC5 QoS Parameters</w:t>
      </w:r>
      <w:r w:rsidRPr="008B670B">
        <w:t>, if supported,</w:t>
      </w:r>
      <w:r w:rsidRPr="008B670B">
        <w:rPr>
          <w:rFonts w:hint="eastAsia"/>
        </w:rPr>
        <w:t xml:space="preserve"> </w:t>
      </w:r>
      <w:r w:rsidRPr="008B670B">
        <w:t>in</w:t>
      </w:r>
      <w:r w:rsidRPr="008921C9">
        <w:t xml:space="preserve"> the UE context and use it as defined in TS 23.</w:t>
      </w:r>
      <w:r w:rsidRPr="008921C9">
        <w:rPr>
          <w:rFonts w:hint="eastAsia"/>
        </w:rPr>
        <w:t>287</w:t>
      </w:r>
      <w:r w:rsidRPr="00917812">
        <w:t xml:space="preserve"> [</w:t>
      </w:r>
      <w:r>
        <w:t>33</w:t>
      </w:r>
      <w:proofErr w:type="gramStart"/>
      <w:r w:rsidRPr="00787FA4">
        <w:t>]</w:t>
      </w:r>
      <w:r>
        <w:t>;</w:t>
      </w:r>
      <w:proofErr w:type="gramEnd"/>
    </w:p>
    <w:p w14:paraId="4BBD6CCD" w14:textId="77777777" w:rsidR="00053AB8" w:rsidRPr="00A31AAB" w:rsidRDefault="00053AB8" w:rsidP="00053AB8">
      <w:pPr>
        <w:pStyle w:val="B1"/>
        <w:rPr>
          <w:rFonts w:eastAsia="SimSun"/>
        </w:rPr>
      </w:pPr>
      <w:r w:rsidRPr="00567372">
        <w:t>-</w:t>
      </w:r>
      <w:r w:rsidRPr="00567372">
        <w:tab/>
        <w:t xml:space="preserve">store the received Management Based MDT PLMN List information, if supported, in the UE </w:t>
      </w:r>
      <w:proofErr w:type="gramStart"/>
      <w:r w:rsidRPr="00567372">
        <w:t>context</w:t>
      </w:r>
      <w:r>
        <w:t>;</w:t>
      </w:r>
      <w:proofErr w:type="gramEnd"/>
    </w:p>
    <w:p w14:paraId="3D03C000" w14:textId="77777777" w:rsidR="00053AB8" w:rsidRPr="00FA22D3" w:rsidRDefault="00053AB8" w:rsidP="00053AB8">
      <w:pPr>
        <w:pStyle w:val="B1"/>
      </w:pPr>
      <w:r>
        <w:t>-</w:t>
      </w:r>
      <w:r>
        <w:tab/>
        <w:t xml:space="preserve">if supported, store the received IAB Authorization information in the UE </w:t>
      </w:r>
      <w:proofErr w:type="gramStart"/>
      <w:r>
        <w:t>context;</w:t>
      </w:r>
      <w:proofErr w:type="gramEnd"/>
    </w:p>
    <w:p w14:paraId="53E99D6F" w14:textId="77777777" w:rsidR="00053AB8" w:rsidRDefault="00053AB8" w:rsidP="00053AB8">
      <w:pPr>
        <w:pStyle w:val="B1"/>
        <w:rPr>
          <w:lang w:eastAsia="zh-CN"/>
        </w:rPr>
      </w:pPr>
      <w:bookmarkStart w:id="27" w:name="_Hlk99389284"/>
      <w:r>
        <w:rPr>
          <w:rFonts w:hint="eastAsia"/>
          <w:lang w:eastAsia="zh-CN"/>
        </w:rPr>
        <w:t>-</w:t>
      </w:r>
      <w:r>
        <w:rPr>
          <w:lang w:eastAsia="zh-CN"/>
        </w:rPr>
        <w:tab/>
      </w:r>
      <w:r>
        <w:rPr>
          <w:rFonts w:hint="eastAsia"/>
          <w:lang w:eastAsia="zh-CN"/>
        </w:rPr>
        <w:t xml:space="preserve">store the received 5G </w:t>
      </w:r>
      <w:proofErr w:type="spellStart"/>
      <w:r>
        <w:rPr>
          <w:rFonts w:hint="eastAsia"/>
          <w:lang w:eastAsia="zh-CN"/>
        </w:rPr>
        <w:t>ProSe</w:t>
      </w:r>
      <w:proofErr w:type="spellEnd"/>
      <w:r>
        <w:rPr>
          <w:rFonts w:hint="eastAsia"/>
          <w:lang w:eastAsia="zh-CN"/>
        </w:rPr>
        <w:t xml:space="preserve"> Authorization information in the UE context</w:t>
      </w:r>
      <w:r>
        <w:rPr>
          <w:lang w:eastAsia="zh-CN"/>
        </w:rPr>
        <w:t xml:space="preserve">, </w:t>
      </w:r>
      <w:r>
        <w:rPr>
          <w:rFonts w:hint="eastAsia"/>
          <w:lang w:eastAsia="zh-CN"/>
        </w:rPr>
        <w:t>if supported,</w:t>
      </w:r>
      <w:r>
        <w:rPr>
          <w:lang w:eastAsia="zh-CN"/>
        </w:rPr>
        <w:t xml:space="preserve"> </w:t>
      </w:r>
      <w:r>
        <w:rPr>
          <w:rFonts w:hint="eastAsia"/>
        </w:rPr>
        <w:t xml:space="preserve">and </w:t>
      </w:r>
      <w:r w:rsidRPr="00636A0A">
        <w:t xml:space="preserve">use </w:t>
      </w:r>
      <w:r>
        <w:t>it</w:t>
      </w:r>
      <w:r w:rsidRPr="00636A0A">
        <w:t xml:space="preserve"> for the concerned UE</w:t>
      </w:r>
      <w:r>
        <w:t>’</w:t>
      </w:r>
      <w:r>
        <w:rPr>
          <w:rFonts w:hint="eastAsia"/>
        </w:rPr>
        <w:t xml:space="preserve">s sidelink communication in network scheduled mode for </w:t>
      </w:r>
      <w:r>
        <w:t xml:space="preserve">5G </w:t>
      </w:r>
      <w:proofErr w:type="spellStart"/>
      <w:r>
        <w:t>ProSe</w:t>
      </w:r>
      <w:proofErr w:type="spellEnd"/>
      <w:r>
        <w:rPr>
          <w:rFonts w:hint="eastAsia"/>
        </w:rPr>
        <w:t xml:space="preserve"> </w:t>
      </w:r>
      <w:proofErr w:type="gramStart"/>
      <w:r>
        <w:rPr>
          <w:rFonts w:hint="eastAsia"/>
        </w:rPr>
        <w:t>service</w:t>
      </w:r>
      <w:r>
        <w:t>s</w:t>
      </w:r>
      <w:r>
        <w:rPr>
          <w:lang w:eastAsia="zh-CN"/>
        </w:rPr>
        <w:t>;</w:t>
      </w:r>
      <w:proofErr w:type="gramEnd"/>
    </w:p>
    <w:p w14:paraId="44499892" w14:textId="77777777" w:rsidR="00053AB8" w:rsidRPr="002A087D" w:rsidRDefault="00053AB8" w:rsidP="00053AB8">
      <w:pPr>
        <w:pStyle w:val="B1"/>
        <w:rPr>
          <w:lang w:eastAsia="zh-CN"/>
        </w:rPr>
      </w:pPr>
      <w:r>
        <w:rPr>
          <w:rFonts w:hint="eastAsia"/>
          <w:lang w:eastAsia="zh-CN"/>
        </w:rPr>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UE PC5 Aggregate Maximum Bit Rate in the UE context,</w:t>
      </w:r>
      <w:r w:rsidRPr="002A087D">
        <w:t xml:space="preserve"> </w:t>
      </w:r>
      <w:r>
        <w:rPr>
          <w:rFonts w:hint="eastAsia"/>
          <w:lang w:eastAsia="zh-CN"/>
        </w:rPr>
        <w:t xml:space="preserve">if supported, </w:t>
      </w:r>
      <w:r>
        <w:t xml:space="preserve">and use it for the concerned UE’s sidelink communication in network scheduled mode for NR </w:t>
      </w:r>
      <w:proofErr w:type="spellStart"/>
      <w:r>
        <w:rPr>
          <w:rFonts w:hint="eastAsia"/>
          <w:lang w:eastAsia="zh-CN"/>
        </w:rPr>
        <w:t>ProSe</w:t>
      </w:r>
      <w:proofErr w:type="spellEnd"/>
      <w:r>
        <w:t xml:space="preserve"> </w:t>
      </w:r>
      <w:proofErr w:type="gramStart"/>
      <w:r>
        <w:t>services;</w:t>
      </w:r>
      <w:proofErr w:type="gramEnd"/>
    </w:p>
    <w:bookmarkEnd w:id="27"/>
    <w:p w14:paraId="566EEC6F" w14:textId="77777777" w:rsidR="00053AB8" w:rsidRPr="00D01440" w:rsidRDefault="00053AB8" w:rsidP="00053AB8">
      <w:pPr>
        <w:pStyle w:val="B1"/>
        <w:rPr>
          <w:lang w:eastAsia="zh-CN"/>
        </w:rPr>
      </w:pPr>
      <w:r>
        <w:rPr>
          <w:rFonts w:hint="eastAsia"/>
          <w:lang w:eastAsia="zh-CN"/>
        </w:rPr>
        <w:lastRenderedPageBreak/>
        <w:t>-</w:t>
      </w:r>
      <w:r>
        <w:rPr>
          <w:lang w:eastAsia="zh-CN"/>
        </w:rPr>
        <w:tab/>
      </w:r>
      <w:r>
        <w:rPr>
          <w:rFonts w:hint="eastAsia"/>
          <w:lang w:eastAsia="zh-CN"/>
        </w:rPr>
        <w:t xml:space="preserve">store the 5G </w:t>
      </w:r>
      <w:proofErr w:type="spellStart"/>
      <w:r>
        <w:rPr>
          <w:rFonts w:hint="eastAsia"/>
          <w:lang w:eastAsia="zh-CN"/>
        </w:rPr>
        <w:t>ProSe</w:t>
      </w:r>
      <w:proofErr w:type="spellEnd"/>
      <w:r>
        <w:rPr>
          <w:rFonts w:hint="eastAsia"/>
          <w:lang w:eastAsia="zh-CN"/>
        </w:rPr>
        <w:t xml:space="preserve"> PC5 QoS Parameters,</w:t>
      </w:r>
      <w:r w:rsidRPr="002A087D">
        <w:rPr>
          <w:rFonts w:hint="eastAsia"/>
          <w:lang w:eastAsia="zh-CN"/>
        </w:rPr>
        <w:t xml:space="preserve"> </w:t>
      </w:r>
      <w:r>
        <w:rPr>
          <w:rFonts w:hint="eastAsia"/>
          <w:lang w:eastAsia="zh-CN"/>
        </w:rPr>
        <w:t xml:space="preserve">if supported, in the UE context and use it as defined in </w:t>
      </w:r>
      <w:r>
        <w:rPr>
          <w:lang w:eastAsia="zh-CN"/>
        </w:rPr>
        <w:t xml:space="preserve">TS </w:t>
      </w:r>
      <w:r>
        <w:rPr>
          <w:rFonts w:hint="eastAsia"/>
          <w:lang w:eastAsia="zh-CN"/>
        </w:rPr>
        <w:t>23.304 [</w:t>
      </w:r>
      <w:r>
        <w:rPr>
          <w:lang w:eastAsia="zh-CN"/>
        </w:rPr>
        <w:t>47</w:t>
      </w:r>
      <w:r>
        <w:rPr>
          <w:rFonts w:hint="eastAsia"/>
          <w:lang w:eastAsia="zh-CN"/>
        </w:rPr>
        <w:t>].</w:t>
      </w:r>
    </w:p>
    <w:p w14:paraId="78713E87" w14:textId="77777777" w:rsidR="00053AB8" w:rsidRPr="001D2E49" w:rsidRDefault="00053AB8" w:rsidP="00053AB8">
      <w:r w:rsidRPr="001D2E49">
        <w:t xml:space="preserve">For the Initial Context Setup an initial value for the </w:t>
      </w:r>
      <w:r w:rsidRPr="001D2E49">
        <w:rPr>
          <w:rFonts w:cs="Arial"/>
          <w:szCs w:val="18"/>
          <w:lang w:eastAsia="zh-CN"/>
        </w:rPr>
        <w:t>Next Hop Chaining Count is stored in the UE context.</w:t>
      </w:r>
    </w:p>
    <w:p w14:paraId="2B78C9F0" w14:textId="77777777" w:rsidR="00053AB8" w:rsidRPr="001D2E49" w:rsidRDefault="00053AB8" w:rsidP="00053AB8">
      <w:r w:rsidRPr="001D2E49">
        <w:t xml:space="preserve">If the </w:t>
      </w:r>
      <w:r w:rsidRPr="001D2E49">
        <w:rPr>
          <w:i/>
          <w:iCs/>
          <w:lang w:eastAsia="zh-CN"/>
        </w:rPr>
        <w:t xml:space="preserve">PDU Session Resource Setup Request List </w:t>
      </w:r>
      <w:r w:rsidRPr="001D2E49">
        <w:t xml:space="preserve">IE is contained in the </w:t>
      </w:r>
      <w:r w:rsidRPr="001D2E49">
        <w:rPr>
          <w:lang w:eastAsia="zh-CN"/>
        </w:rPr>
        <w:t>INITIAL CONTEXT</w:t>
      </w:r>
      <w:r w:rsidRPr="001D2E49">
        <w:t xml:space="preserve"> SETUP REQUEST message, the NG-RAN node shall behave the same as defined in the PDU Session Resource Setup procedure. </w:t>
      </w:r>
      <w:r w:rsidRPr="001D2E49">
        <w:rPr>
          <w:snapToGrid w:val="0"/>
        </w:rPr>
        <w:t xml:space="preserve">The NG-RAN node shall </w:t>
      </w:r>
      <w:r w:rsidRPr="001D2E49">
        <w:t xml:space="preserve">report to the AMF in the </w:t>
      </w:r>
      <w:r w:rsidRPr="001D2E49">
        <w:rPr>
          <w:lang w:eastAsia="zh-CN"/>
        </w:rPr>
        <w:t>INITIAL CONTEXT</w:t>
      </w:r>
      <w:r w:rsidRPr="001D2E49">
        <w:t xml:space="preserve"> SETUP RESPONSE message the result for each PDU session resource requested to be setup as defined in the PDU Session Resource Setup procedure</w:t>
      </w:r>
      <w:r w:rsidRPr="001D2E49">
        <w:rPr>
          <w:snapToGrid w:val="0"/>
        </w:rPr>
        <w:t>.</w:t>
      </w:r>
    </w:p>
    <w:p w14:paraId="53E7D0A1" w14:textId="77777777" w:rsidR="00053AB8" w:rsidRPr="001D2E49" w:rsidRDefault="00053AB8" w:rsidP="00053AB8">
      <w:r w:rsidRPr="001D2E49">
        <w:t xml:space="preserve">Upon reception of the INITIAL CONTEXT SETUP RESPONSE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rPr>
        <w:t xml:space="preserve">PDU Session Resource </w:t>
      </w:r>
      <w:r w:rsidRPr="001D2E49">
        <w:rPr>
          <w:i/>
          <w:iCs/>
        </w:rPr>
        <w:t>Setup Response Transfer</w:t>
      </w:r>
      <w:r w:rsidRPr="001D2E49">
        <w:t xml:space="preserve"> IE or </w:t>
      </w:r>
      <w:r w:rsidRPr="001D2E49">
        <w:rPr>
          <w:i/>
          <w:lang w:eastAsia="ja-JP"/>
        </w:rPr>
        <w:t>PDU Session Resource Setup Unsuccessful Transfer</w:t>
      </w:r>
      <w:r w:rsidRPr="001D2E49">
        <w:rPr>
          <w:lang w:eastAsia="ja-JP"/>
        </w:rPr>
        <w:t xml:space="preserve"> IE</w:t>
      </w:r>
      <w:r w:rsidRPr="001D2E49">
        <w:t xml:space="preserve"> to the SMF associated with the concerned PDU session. </w:t>
      </w:r>
      <w:r w:rsidRPr="001D2E49">
        <w:rPr>
          <w:lang w:eastAsia="ja-JP"/>
        </w:rPr>
        <w:t>In case the splitting PDU session is not used by the NG-RAN node, the SMF should remove the Additional Transport Layer Information, if any.</w:t>
      </w:r>
    </w:p>
    <w:p w14:paraId="7F3BA586" w14:textId="77777777" w:rsidR="00053AB8" w:rsidRPr="001D2E49" w:rsidRDefault="00053AB8" w:rsidP="00053AB8">
      <w:r w:rsidRPr="001D2E49">
        <w:t xml:space="preserve">The NG-RAN node shall use the information in the </w:t>
      </w:r>
      <w:r w:rsidRPr="001D2E49">
        <w:rPr>
          <w:i/>
          <w:iCs/>
          <w:lang w:eastAsia="zh-CN"/>
        </w:rPr>
        <w:t>Mobility Restriction List</w:t>
      </w:r>
      <w:r w:rsidRPr="001D2E49">
        <w:t xml:space="preserve"> IE if present in the </w:t>
      </w:r>
      <w:r w:rsidRPr="001D2E49">
        <w:rPr>
          <w:lang w:eastAsia="zh-CN"/>
        </w:rPr>
        <w:t>INITIAL CONTEXT</w:t>
      </w:r>
      <w:r w:rsidRPr="001D2E49">
        <w:t xml:space="preserve"> SETUP REQUEST message to</w:t>
      </w:r>
    </w:p>
    <w:p w14:paraId="2E49FB3E" w14:textId="77777777" w:rsidR="00053AB8" w:rsidRPr="001D2E49" w:rsidRDefault="00053AB8" w:rsidP="00053AB8">
      <w:pPr>
        <w:pStyle w:val="B1"/>
      </w:pPr>
      <w:r w:rsidRPr="001D2E49">
        <w:t>-</w:t>
      </w:r>
      <w:r w:rsidRPr="001D2E49">
        <w:tab/>
        <w:t xml:space="preserve">determine a target for </w:t>
      </w:r>
      <w:r w:rsidRPr="001D2E49">
        <w:rPr>
          <w:lang w:eastAsia="zh-CN"/>
        </w:rPr>
        <w:t xml:space="preserve">subsequent mobility action for which the NG-RAN node provides information about the target of the mobility action towards the </w:t>
      </w:r>
      <w:proofErr w:type="gramStart"/>
      <w:r w:rsidRPr="001D2E49">
        <w:rPr>
          <w:lang w:eastAsia="zh-CN"/>
        </w:rPr>
        <w:t>UE</w:t>
      </w:r>
      <w:r w:rsidRPr="001D2E49">
        <w:t>;</w:t>
      </w:r>
      <w:proofErr w:type="gramEnd"/>
    </w:p>
    <w:p w14:paraId="67385336" w14:textId="77777777" w:rsidR="00053AB8" w:rsidRPr="001D2E49" w:rsidRDefault="00053AB8" w:rsidP="00053AB8">
      <w:pPr>
        <w:pStyle w:val="B1"/>
      </w:pPr>
      <w:r w:rsidRPr="001D2E49">
        <w:t>-</w:t>
      </w:r>
      <w:r w:rsidRPr="001D2E49">
        <w:tab/>
        <w:t xml:space="preserve">select a proper SCG during dual connectivity </w:t>
      </w:r>
      <w:proofErr w:type="gramStart"/>
      <w:r w:rsidRPr="001D2E49">
        <w:t>operation;</w:t>
      </w:r>
      <w:proofErr w:type="gramEnd"/>
    </w:p>
    <w:p w14:paraId="76DD28B6" w14:textId="77777777" w:rsidR="00053AB8" w:rsidRPr="001D2E49" w:rsidRDefault="00053AB8" w:rsidP="00053AB8">
      <w:pPr>
        <w:pStyle w:val="B1"/>
      </w:pPr>
      <w:r w:rsidRPr="001D2E49">
        <w:t>-</w:t>
      </w:r>
      <w:r w:rsidRPr="001D2E49">
        <w:tab/>
        <w:t>assign proper RNA(s) for the UE when moving the UE to RRC_INACTIVE state.</w:t>
      </w:r>
    </w:p>
    <w:p w14:paraId="1D6FD61D" w14:textId="77777777" w:rsidR="00053AB8" w:rsidRPr="001D2E49" w:rsidRDefault="00053AB8" w:rsidP="00053AB8">
      <w:r w:rsidRPr="001D2E49">
        <w:t xml:space="preserve">If the </w:t>
      </w:r>
      <w:r w:rsidRPr="001D2E49">
        <w:rPr>
          <w:i/>
          <w:iCs/>
          <w:lang w:eastAsia="zh-CN"/>
        </w:rPr>
        <w:t>Mobility Restriction List</w:t>
      </w:r>
      <w:r w:rsidRPr="001D2E49">
        <w:t xml:space="preserve"> IE is not contained in the </w:t>
      </w:r>
      <w:r w:rsidRPr="001D2E49">
        <w:rPr>
          <w:lang w:eastAsia="zh-CN"/>
        </w:rPr>
        <w:t>INITIAL CONTEXT</w:t>
      </w:r>
      <w:r w:rsidRPr="001D2E49">
        <w:t xml:space="preserve"> SETUP REQUEST message, the NG-RAN node shall consider that no roaming and no access restriction apply to the UE. The NG-RAN node shall also consider that no roaming and no access restriction apply to the UE when:</w:t>
      </w:r>
    </w:p>
    <w:p w14:paraId="6675E415" w14:textId="77777777" w:rsidR="00053AB8" w:rsidRPr="001D2E49" w:rsidRDefault="00053AB8" w:rsidP="00053AB8">
      <w:pPr>
        <w:pStyle w:val="B1"/>
      </w:pPr>
      <w:r w:rsidRPr="001D2E49">
        <w:t>-</w:t>
      </w:r>
      <w:r w:rsidRPr="001D2E49">
        <w:tab/>
        <w:t>one of the QoS flows includes a particular ARP value (TS 23.501 [9]).</w:t>
      </w:r>
    </w:p>
    <w:p w14:paraId="53BBF9C1" w14:textId="77777777" w:rsidR="00053AB8" w:rsidRPr="001D2E49" w:rsidRDefault="00053AB8" w:rsidP="00053AB8">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INITIAL CONTEXT</w:t>
      </w:r>
      <w:r w:rsidRPr="001D2E49">
        <w:t xml:space="preserve"> SETUP REQUEST message the NG-RAN node shall, if supported, initiate the requested trace function as described in TS 32.422 [11]. </w:t>
      </w:r>
      <w:r w:rsidRPr="00A22057">
        <w:rPr>
          <w:rFonts w:eastAsia="SimSun"/>
        </w:rPr>
        <w:t>In particular, the NG-RAN node shall, if supported:</w:t>
      </w:r>
    </w:p>
    <w:p w14:paraId="6D69522D" w14:textId="77777777" w:rsidR="00053AB8" w:rsidRPr="00367E0D" w:rsidRDefault="00053AB8" w:rsidP="00053AB8">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and Trace</w:t>
      </w:r>
      <w:r w:rsidRPr="001D2E49">
        <w:t>"</w:t>
      </w:r>
      <w:r w:rsidRPr="00367E0D">
        <w:t xml:space="preserve">, initiate the requested trace session and MDT session as described in TS </w:t>
      </w:r>
      <w:bookmarkStart w:id="28" w:name="OLE_LINK63"/>
      <w:bookmarkStart w:id="29" w:name="OLE_LINK64"/>
      <w:r w:rsidRPr="00367E0D">
        <w:t>32.422</w:t>
      </w:r>
      <w:bookmarkEnd w:id="28"/>
      <w:bookmarkEnd w:id="29"/>
      <w:r w:rsidRPr="00367E0D">
        <w:t xml:space="preserve"> [11</w:t>
      </w:r>
      <w:proofErr w:type="gramStart"/>
      <w:r w:rsidRPr="00367E0D">
        <w:t>];</w:t>
      </w:r>
      <w:proofErr w:type="gramEnd"/>
    </w:p>
    <w:p w14:paraId="7C828C38" w14:textId="77777777" w:rsidR="00053AB8" w:rsidRPr="00367E0D" w:rsidRDefault="00053AB8" w:rsidP="00053AB8">
      <w:pPr>
        <w:pStyle w:val="B1"/>
      </w:pPr>
      <w:r w:rsidRPr="00367E0D">
        <w:t>-</w:t>
      </w:r>
      <w:r w:rsidRPr="00367E0D">
        <w:tab/>
        <w:t xml:space="preserve">if the </w:t>
      </w:r>
      <w:r w:rsidRPr="00367E0D">
        <w:rPr>
          <w:i/>
        </w:rPr>
        <w:t>Trace Activation</w:t>
      </w:r>
      <w:r w:rsidRPr="00367E0D">
        <w:t xml:space="preserve"> IE includes the </w:t>
      </w:r>
      <w:r w:rsidRPr="00367E0D">
        <w:rPr>
          <w:i/>
        </w:rPr>
        <w:t>MDT Activation</w:t>
      </w:r>
      <w:r w:rsidRPr="00367E0D">
        <w:t xml:space="preserve"> IE set to </w:t>
      </w:r>
      <w:r w:rsidRPr="001D2E49">
        <w:t>"</w:t>
      </w:r>
      <w:r w:rsidRPr="00367E0D">
        <w:t>Immediate MDT Only</w:t>
      </w:r>
      <w:r w:rsidRPr="001D2E49">
        <w:t>"</w:t>
      </w:r>
      <w:r w:rsidRPr="00367E0D">
        <w:t xml:space="preserve">, </w:t>
      </w:r>
      <w:r w:rsidRPr="001D2E49">
        <w:t>"</w:t>
      </w:r>
      <w:r w:rsidRPr="00367E0D">
        <w:t>Logged MDT only</w:t>
      </w:r>
      <w:r w:rsidRPr="001D2E49">
        <w:t>"</w:t>
      </w:r>
      <w:r w:rsidRPr="00367E0D">
        <w:t xml:space="preserve">, initiate the requested MDT session as described in TS 32.422 [11] and the NG-RAN </w:t>
      </w:r>
      <w:r>
        <w:t xml:space="preserve">node </w:t>
      </w:r>
      <w:r w:rsidRPr="00367E0D">
        <w:t xml:space="preserve">shall ignore the </w:t>
      </w:r>
      <w:r w:rsidRPr="00367E0D">
        <w:rPr>
          <w:i/>
        </w:rPr>
        <w:t xml:space="preserve">Interfaces </w:t>
      </w:r>
      <w:proofErr w:type="gramStart"/>
      <w:r w:rsidRPr="00367E0D">
        <w:rPr>
          <w:i/>
        </w:rPr>
        <w:t>To</w:t>
      </w:r>
      <w:proofErr w:type="gramEnd"/>
      <w:r w:rsidRPr="00367E0D">
        <w:rPr>
          <w:i/>
        </w:rPr>
        <w:t xml:space="preserve"> Trace</w:t>
      </w:r>
      <w:r w:rsidRPr="00367E0D">
        <w:t xml:space="preserve"> IE and the </w:t>
      </w:r>
      <w:r w:rsidRPr="00367E0D">
        <w:rPr>
          <w:i/>
        </w:rPr>
        <w:t>Trace Depth</w:t>
      </w:r>
      <w:r w:rsidRPr="00367E0D">
        <w:t xml:space="preserve"> IE;</w:t>
      </w:r>
    </w:p>
    <w:p w14:paraId="374A348F" w14:textId="77777777" w:rsidR="00053AB8" w:rsidRPr="00367E0D" w:rsidRDefault="00053AB8" w:rsidP="00053AB8">
      <w:pPr>
        <w:pStyle w:val="B1"/>
      </w:pPr>
      <w:r w:rsidRPr="00367E0D">
        <w:t>-</w:t>
      </w:r>
      <w:r w:rsidRPr="00367E0D">
        <w:tab/>
        <w:t xml:space="preserve">if the </w:t>
      </w:r>
      <w:r w:rsidRPr="00367E0D">
        <w:rPr>
          <w:i/>
        </w:rPr>
        <w:t>Trace Activation</w:t>
      </w:r>
      <w:r w:rsidRPr="00367E0D">
        <w:t xml:space="preserve"> IE includes the </w:t>
      </w:r>
      <w:r w:rsidRPr="00367E0D">
        <w:rPr>
          <w:i/>
        </w:rPr>
        <w:t>MDT Location Information</w:t>
      </w:r>
      <w:r w:rsidRPr="00367E0D">
        <w:t xml:space="preserve"> IE within the </w:t>
      </w:r>
      <w:r w:rsidRPr="00367E0D">
        <w:rPr>
          <w:i/>
        </w:rPr>
        <w:t>MDT Configuration</w:t>
      </w:r>
      <w:r w:rsidRPr="00367E0D">
        <w:t xml:space="preserve"> IE, store this information and take it into account in the requested MDT </w:t>
      </w:r>
      <w:proofErr w:type="gramStart"/>
      <w:r w:rsidRPr="00367E0D">
        <w:t>session;</w:t>
      </w:r>
      <w:proofErr w:type="gramEnd"/>
    </w:p>
    <w:p w14:paraId="34CF214D" w14:textId="77777777" w:rsidR="00053AB8" w:rsidRPr="00367E0D" w:rsidRDefault="00053AB8" w:rsidP="00053AB8">
      <w:pPr>
        <w:pStyle w:val="B1"/>
      </w:pPr>
      <w:r w:rsidRPr="00367E0D">
        <w:t>-</w:t>
      </w:r>
      <w:r w:rsidRPr="00367E0D">
        <w:tab/>
        <w:t xml:space="preserve">if the </w:t>
      </w:r>
      <w:r w:rsidRPr="00367E0D">
        <w:rPr>
          <w:i/>
        </w:rPr>
        <w:t>Trace Activation</w:t>
      </w:r>
      <w:r w:rsidRPr="00367E0D">
        <w:t xml:space="preserve"> IE includes the </w:t>
      </w:r>
      <w:r w:rsidRPr="00367E0D">
        <w:rPr>
          <w:i/>
        </w:rPr>
        <w:t>Signalling Based MDT PLMN List</w:t>
      </w:r>
      <w:r w:rsidRPr="00367E0D">
        <w:t xml:space="preserve"> IE within the </w:t>
      </w:r>
      <w:r w:rsidRPr="00367E0D">
        <w:rPr>
          <w:i/>
        </w:rPr>
        <w:t>MDT Configuration</w:t>
      </w:r>
      <w:r w:rsidRPr="00367E0D">
        <w:t xml:space="preserve"> IE, the NG-RAN node may use it to propagate the MDT Configuration as described in TS 37.320 [</w:t>
      </w:r>
      <w:r>
        <w:t>41</w:t>
      </w:r>
      <w:r w:rsidRPr="00367E0D">
        <w:t>].</w:t>
      </w:r>
    </w:p>
    <w:p w14:paraId="093D482A" w14:textId="77777777" w:rsidR="00053AB8" w:rsidRPr="00A22057" w:rsidRDefault="00053AB8" w:rsidP="00053AB8">
      <w:pPr>
        <w:pStyle w:val="B1"/>
      </w:pPr>
      <w:r w:rsidRPr="00A22057">
        <w:t>-</w:t>
      </w:r>
      <w:r w:rsidRPr="00A22057">
        <w:tab/>
        <w:t xml:space="preserve">if the </w:t>
      </w:r>
      <w:r w:rsidRPr="00EB52C9">
        <w:rPr>
          <w:i/>
        </w:rPr>
        <w:t>Trace Activation</w:t>
      </w:r>
      <w:r w:rsidRPr="00A22057">
        <w:t xml:space="preserve"> IE includes the </w:t>
      </w:r>
      <w:r w:rsidRPr="00EB52C9">
        <w:rPr>
          <w:i/>
        </w:rPr>
        <w:t>Bluetooth Measurement Configuration</w:t>
      </w:r>
      <w:r w:rsidRPr="00A22057">
        <w:t xml:space="preserve"> IE within the </w:t>
      </w:r>
      <w:r w:rsidRPr="00EB52C9">
        <w:rPr>
          <w:i/>
        </w:rPr>
        <w:t>MDT Configuration</w:t>
      </w:r>
      <w:r w:rsidRPr="00367E0D">
        <w:rPr>
          <w:i/>
        </w:rPr>
        <w:t xml:space="preserve"> </w:t>
      </w:r>
      <w:r w:rsidRPr="00A22057">
        <w:t>IE, take it into account for MDT Configuration as described in TS 37.320 [</w:t>
      </w:r>
      <w:r>
        <w:t>41</w:t>
      </w:r>
      <w:r w:rsidRPr="00A22057">
        <w:t>].</w:t>
      </w:r>
    </w:p>
    <w:p w14:paraId="0F0627C9" w14:textId="77777777" w:rsidR="00053AB8" w:rsidRPr="00A22057" w:rsidRDefault="00053AB8" w:rsidP="00053AB8">
      <w:pPr>
        <w:pStyle w:val="B1"/>
      </w:pPr>
      <w:r w:rsidRPr="00A22057">
        <w:lastRenderedPageBreak/>
        <w:t>-</w:t>
      </w:r>
      <w:r w:rsidRPr="00A22057">
        <w:tab/>
        <w:t xml:space="preserve">if the </w:t>
      </w:r>
      <w:r w:rsidRPr="00EB52C9">
        <w:rPr>
          <w:i/>
        </w:rPr>
        <w:t>Trace Activation</w:t>
      </w:r>
      <w:r w:rsidRPr="00A22057">
        <w:t xml:space="preserve"> IE includes the </w:t>
      </w:r>
      <w:r w:rsidRPr="00EB52C9">
        <w:rPr>
          <w:i/>
        </w:rPr>
        <w:t>WLAN Measurement Configuration</w:t>
      </w:r>
      <w:r w:rsidRPr="00A22057">
        <w:t xml:space="preserve"> IE within the </w:t>
      </w:r>
      <w:r w:rsidRPr="00EB52C9">
        <w:rPr>
          <w:i/>
        </w:rPr>
        <w:t>MDT Configuration</w:t>
      </w:r>
      <w:r w:rsidRPr="00A22057">
        <w:t xml:space="preserve"> IE, take it into account for MDT Configuration</w:t>
      </w:r>
      <w:r w:rsidRPr="00A22057">
        <w:rPr>
          <w:rFonts w:hint="eastAsia"/>
        </w:rPr>
        <w:t xml:space="preserve"> </w:t>
      </w:r>
      <w:r w:rsidRPr="00A22057">
        <w:t>as described in TS 37.320 [</w:t>
      </w:r>
      <w:r>
        <w:t>41</w:t>
      </w:r>
      <w:r w:rsidRPr="00A22057">
        <w:t>]</w:t>
      </w:r>
      <w:r w:rsidRPr="00A22057">
        <w:rPr>
          <w:rFonts w:hint="eastAsia"/>
        </w:rPr>
        <w:t>.</w:t>
      </w:r>
    </w:p>
    <w:p w14:paraId="7A310A28" w14:textId="77777777" w:rsidR="00053AB8" w:rsidRPr="00367E0D" w:rsidRDefault="00053AB8" w:rsidP="00053AB8">
      <w:pPr>
        <w:pStyle w:val="B1"/>
      </w:pPr>
      <w:r w:rsidRPr="00367E0D">
        <w:t>-</w:t>
      </w:r>
      <w:r w:rsidRPr="00367E0D">
        <w:tab/>
        <w:t xml:space="preserve">if the </w:t>
      </w:r>
      <w:r w:rsidRPr="00367E0D">
        <w:rPr>
          <w:i/>
        </w:rPr>
        <w:t>Trace Activation</w:t>
      </w:r>
      <w:r w:rsidRPr="00367E0D">
        <w:t xml:space="preserve"> IE includes the </w:t>
      </w:r>
      <w:r w:rsidRPr="00367E0D">
        <w:rPr>
          <w:i/>
        </w:rPr>
        <w:t>Sensor Measurement Configuration</w:t>
      </w:r>
      <w:r w:rsidRPr="00367E0D">
        <w:t xml:space="preserve"> IE within the </w:t>
      </w:r>
      <w:r w:rsidRPr="00367E0D">
        <w:rPr>
          <w:i/>
        </w:rPr>
        <w:t>MDT Configuration</w:t>
      </w:r>
      <w:r w:rsidRPr="00367E0D">
        <w:t xml:space="preserve"> IE, take it into account for MDT Configuration as described in TS 37.320 [</w:t>
      </w:r>
      <w:r>
        <w:t>41</w:t>
      </w:r>
      <w:r w:rsidRPr="00367E0D">
        <w:t>].</w:t>
      </w:r>
    </w:p>
    <w:p w14:paraId="465F8CF4" w14:textId="77777777" w:rsidR="00053AB8" w:rsidRPr="00367E0D" w:rsidRDefault="00053AB8" w:rsidP="00053AB8">
      <w:pPr>
        <w:pStyle w:val="B1"/>
      </w:pPr>
      <w:r w:rsidRPr="00A22057">
        <w:t>-</w:t>
      </w:r>
      <w:r w:rsidRPr="00A22057">
        <w:tab/>
        <w:t xml:space="preserve">if the </w:t>
      </w:r>
      <w:r w:rsidRPr="00EB52C9">
        <w:rPr>
          <w:i/>
        </w:rPr>
        <w:t>Trace Activation</w:t>
      </w:r>
      <w:r w:rsidRPr="00A22057">
        <w:t xml:space="preserve"> IE includes the </w:t>
      </w:r>
      <w:r w:rsidRPr="00EB52C9">
        <w:rPr>
          <w:i/>
        </w:rPr>
        <w:t>MDT Configuration</w:t>
      </w:r>
      <w:r w:rsidRPr="00A22057">
        <w:t xml:space="preserve"> IE and if the NG-RAN </w:t>
      </w:r>
      <w:r>
        <w:t>n</w:t>
      </w:r>
      <w:r w:rsidRPr="00A22057">
        <w:t xml:space="preserve">ode is a </w:t>
      </w:r>
      <w:proofErr w:type="spellStart"/>
      <w:r w:rsidRPr="00A22057">
        <w:t>gNB</w:t>
      </w:r>
      <w:proofErr w:type="spellEnd"/>
      <w:r w:rsidRPr="00A22057">
        <w:t xml:space="preserve"> at least the </w:t>
      </w:r>
      <w:r w:rsidRPr="00EB52C9">
        <w:rPr>
          <w:i/>
        </w:rPr>
        <w:t>MDT Configuration-NR</w:t>
      </w:r>
      <w:r w:rsidRPr="00A22057">
        <w:t xml:space="preserve"> IE shall be present, while if the NG-RAN </w:t>
      </w:r>
      <w:r>
        <w:t>n</w:t>
      </w:r>
      <w:r w:rsidRPr="00A22057">
        <w:t>ode is an ng-</w:t>
      </w:r>
      <w:proofErr w:type="spellStart"/>
      <w:r w:rsidRPr="00A22057">
        <w:t>eNB</w:t>
      </w:r>
      <w:proofErr w:type="spellEnd"/>
      <w:r w:rsidRPr="00A22057">
        <w:t xml:space="preserve"> at least the</w:t>
      </w:r>
      <w:r w:rsidRPr="00367E0D">
        <w:t xml:space="preserve"> </w:t>
      </w:r>
      <w:r w:rsidRPr="00EB52C9">
        <w:rPr>
          <w:i/>
        </w:rPr>
        <w:t>MDT Configuration-EUTRA</w:t>
      </w:r>
      <w:r w:rsidRPr="00A22057">
        <w:t xml:space="preserve"> IE shall be present.</w:t>
      </w:r>
    </w:p>
    <w:p w14:paraId="5AAF402F" w14:textId="77777777" w:rsidR="00053AB8" w:rsidRPr="001D2E49" w:rsidRDefault="00053AB8" w:rsidP="00053AB8">
      <w:pPr>
        <w:rPr>
          <w:sz w:val="16"/>
          <w:szCs w:val="16"/>
        </w:rPr>
      </w:pPr>
      <w:r w:rsidRPr="001D2E49">
        <w:rPr>
          <w:lang w:eastAsia="zh-CN"/>
        </w:rPr>
        <w:t xml:space="preserve">If the </w:t>
      </w:r>
      <w:r w:rsidRPr="001D2E49">
        <w:rPr>
          <w:i/>
          <w:lang w:eastAsia="zh-CN"/>
        </w:rPr>
        <w:t xml:space="preserve">UE Security Capabilities </w:t>
      </w:r>
      <w:r w:rsidRPr="001D2E49">
        <w:rPr>
          <w:lang w:eastAsia="zh-CN"/>
        </w:rPr>
        <w:t>IE included in the INITIAL CONTEXT</w:t>
      </w:r>
      <w:r w:rsidRPr="001D2E49">
        <w:t xml:space="preserve"> SETUP REQUEST message only contains the EIA0 or NIA0 algorithm as defined in TS 33.501 [13] and if the EIA0 or NIA0 algorithm is defined in the configured list of allowed integrity protection algorithms in the NG-RAN node (TS 33.501 [13]), the NG-RAN node shall take it into use and ignore the keys received in the </w:t>
      </w:r>
      <w:r w:rsidRPr="001D2E49">
        <w:rPr>
          <w:i/>
        </w:rPr>
        <w:t>Security Key</w:t>
      </w:r>
      <w:r w:rsidRPr="001D2E49">
        <w:t xml:space="preserve"> IE.</w:t>
      </w:r>
    </w:p>
    <w:p w14:paraId="103E3939" w14:textId="77777777" w:rsidR="00053AB8" w:rsidRPr="002357FE" w:rsidRDefault="00053AB8" w:rsidP="00053AB8">
      <w:pPr>
        <w:rPr>
          <w:rFonts w:eastAsia="Malgun Gothic"/>
        </w:rPr>
      </w:pPr>
      <w:r>
        <w:t>I</w:t>
      </w:r>
      <w:r w:rsidRPr="002357FE">
        <w:t xml:space="preserve">f the </w:t>
      </w:r>
      <w:r>
        <w:rPr>
          <w:rFonts w:eastAsia="SimSun"/>
          <w:i/>
          <w:lang w:eastAsia="ja-JP"/>
        </w:rPr>
        <w:t>QMC Configuration Information</w:t>
      </w:r>
      <w:r w:rsidRPr="002357FE">
        <w:t xml:space="preserve"> IE</w:t>
      </w:r>
      <w:r>
        <w:t xml:space="preserve"> is included in the </w:t>
      </w:r>
      <w:r>
        <w:rPr>
          <w:rFonts w:eastAsia="Malgun Gothic"/>
        </w:rPr>
        <w:t>INITIAL CONTEXT SETUP</w:t>
      </w:r>
      <w:r w:rsidRPr="002357FE">
        <w:rPr>
          <w:rFonts w:eastAsia="Malgun Gothic"/>
        </w:rPr>
        <w:t xml:space="preserve"> REQUEST message</w:t>
      </w:r>
      <w:r w:rsidRPr="002357FE">
        <w:t xml:space="preserve">, </w:t>
      </w:r>
      <w:r w:rsidRPr="002357FE">
        <w:rPr>
          <w:rFonts w:eastAsia="SimSun"/>
        </w:rPr>
        <w:t xml:space="preserve">the NG-RAN node </w:t>
      </w:r>
      <w:r>
        <w:rPr>
          <w:rFonts w:eastAsia="SimSun"/>
        </w:rPr>
        <w:t xml:space="preserve">shall, if supported, </w:t>
      </w:r>
      <w:r w:rsidRPr="002357FE">
        <w:t xml:space="preserve">use it for </w:t>
      </w:r>
      <w:proofErr w:type="spellStart"/>
      <w:r w:rsidRPr="002357FE">
        <w:t>QoE</w:t>
      </w:r>
      <w:proofErr w:type="spellEnd"/>
      <w:r w:rsidRPr="002357FE">
        <w:t xml:space="preserve"> management</w:t>
      </w:r>
      <w:r>
        <w:t>,</w:t>
      </w:r>
      <w:r w:rsidRPr="002357FE">
        <w:t xml:space="preserve"> as described in TS 38.300 [8].</w:t>
      </w:r>
    </w:p>
    <w:p w14:paraId="3E25F3A2" w14:textId="77777777" w:rsidR="00053AB8" w:rsidRPr="001D2E49" w:rsidRDefault="00053AB8" w:rsidP="00053AB8">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hint="eastAsia"/>
        </w:rPr>
        <w:t xml:space="preserve"> </w:t>
      </w:r>
      <w:r w:rsidRPr="001D2E49">
        <w:rPr>
          <w:rFonts w:eastAsia="Malgun Gothic"/>
          <w:i/>
        </w:rPr>
        <w:t>for RRC INACTIVE</w:t>
      </w:r>
      <w:r w:rsidRPr="001D2E49">
        <w:rPr>
          <w:rFonts w:eastAsia="Malgun Gothic" w:hint="eastAsia"/>
        </w:rPr>
        <w:t xml:space="preserve"> IE is included in the </w:t>
      </w:r>
      <w:r w:rsidRPr="001D2E49">
        <w:rPr>
          <w:rFonts w:eastAsia="Malgun Gothic"/>
        </w:rPr>
        <w:t xml:space="preserve">INITIAL CONTEXT SETUP REQUEST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w:t>
      </w:r>
      <w:r w:rsidRPr="001D2E49">
        <w:rPr>
          <w:rFonts w:eastAsia="SimSun" w:hint="eastAsia"/>
          <w:lang w:eastAsia="zh-CN"/>
        </w:rPr>
        <w:t>, 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7729CC">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 xml:space="preserve">TAI List for RRC </w:t>
      </w:r>
      <w:r w:rsidRPr="00F40141">
        <w:rPr>
          <w:i/>
          <w:lang w:eastAsia="en-GB"/>
        </w:rPr>
        <w:t>I</w:t>
      </w:r>
      <w:r w:rsidRPr="00D52AB4">
        <w:rPr>
          <w:i/>
          <w:lang w:eastAsia="en-GB"/>
        </w:rPr>
        <w:t>nactive</w:t>
      </w:r>
      <w:r w:rsidRPr="00487F5C">
        <w:rPr>
          <w:lang w:eastAsia="en-GB"/>
        </w:rPr>
        <w:t xml:space="preserve"> IE</w:t>
      </w:r>
      <w:r>
        <w:rPr>
          <w:lang w:eastAsia="en-GB"/>
        </w:rPr>
        <w:t>.</w:t>
      </w:r>
      <w:r w:rsidRPr="002D4CD2">
        <w:t xml:space="preserve"> </w:t>
      </w:r>
      <w:r w:rsidRPr="00A4064C">
        <w:t xml:space="preserve">If the </w:t>
      </w:r>
      <w:r>
        <w:rPr>
          <w:i/>
        </w:rPr>
        <w:t>PEIPS Assistance Information</w:t>
      </w:r>
      <w:r w:rsidRPr="00A4064C">
        <w:rPr>
          <w:i/>
        </w:rPr>
        <w:t xml:space="preserve"> </w:t>
      </w:r>
      <w:r w:rsidRPr="00A4064C">
        <w:t xml:space="preserve">IE is included in the </w:t>
      </w:r>
      <w:r w:rsidRPr="00F82123">
        <w:rPr>
          <w:i/>
          <w:iCs/>
          <w:lang w:eastAsia="en-GB"/>
        </w:rPr>
        <w:t>Core Network Assistance Information for RRC INACTIVE</w:t>
      </w:r>
      <w:r>
        <w:rPr>
          <w:lang w:eastAsia="en-GB"/>
        </w:rPr>
        <w:t xml:space="preserve"> IE</w:t>
      </w:r>
      <w:r w:rsidRPr="00A4064C">
        <w:t xml:space="preserve">, the NG-RAN node shall, if supported, </w:t>
      </w:r>
      <w:r>
        <w:t xml:space="preserve">store </w:t>
      </w:r>
      <w:proofErr w:type="gramStart"/>
      <w:r>
        <w:t>it</w:t>
      </w:r>
      <w:proofErr w:type="gramEnd"/>
      <w:r>
        <w:t xml:space="preserve"> and </w:t>
      </w:r>
      <w:r w:rsidRPr="00A4064C">
        <w:t>use i</w:t>
      </w:r>
      <w:r>
        <w:t>t for paging subgrouping the UE in RRC_INACTIVE state</w:t>
      </w:r>
      <w:r w:rsidRPr="00A4064C">
        <w:t>, as specified in TS 3</w:t>
      </w:r>
      <w:r>
        <w:t>8</w:t>
      </w:r>
      <w:r w:rsidRPr="00A4064C">
        <w:t>.30</w:t>
      </w:r>
      <w:r>
        <w:t>0</w:t>
      </w:r>
      <w:r w:rsidRPr="00A4064C">
        <w:t xml:space="preserve"> [</w:t>
      </w:r>
      <w:r>
        <w:t>8</w:t>
      </w:r>
      <w:r w:rsidRPr="00A4064C">
        <w:t>].</w:t>
      </w:r>
    </w:p>
    <w:p w14:paraId="510062F8" w14:textId="77777777" w:rsidR="00053AB8" w:rsidRPr="001D2E49" w:rsidRDefault="00053AB8" w:rsidP="00053AB8">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INITIAL CONTEXT</w:t>
      </w:r>
      <w:r w:rsidRPr="001D2E49">
        <w:t xml:space="preserve"> SETUP REQUEST message, the NG-RAN node may use it as described in TS 23.501 [9].</w:t>
      </w:r>
    </w:p>
    <w:p w14:paraId="16E1AB1F" w14:textId="77777777" w:rsidR="00053AB8" w:rsidRPr="001D2E49" w:rsidRDefault="00053AB8" w:rsidP="00053AB8">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INITIAL CONTEXT SETUP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6A6E94BC" w14:textId="77777777" w:rsidR="00053AB8" w:rsidRPr="001D2E49" w:rsidRDefault="00053AB8" w:rsidP="00053AB8">
      <w:r w:rsidRPr="001D2E49">
        <w:rPr>
          <w:lang w:eastAsia="zh-CN"/>
        </w:rPr>
        <w:t xml:space="preserve">If the </w:t>
      </w:r>
      <w:r w:rsidRPr="001D2E49">
        <w:rPr>
          <w:i/>
          <w:lang w:eastAsia="zh-CN"/>
        </w:rPr>
        <w:t xml:space="preserve">Emergency Fallback Indicator </w:t>
      </w:r>
      <w:r w:rsidRPr="001D2E49">
        <w:rPr>
          <w:lang w:eastAsia="zh-CN"/>
        </w:rPr>
        <w:t>IE is included in the INITIAL CONTEXT</w:t>
      </w:r>
      <w:r w:rsidRPr="001D2E49">
        <w:t xml:space="preserve"> SETUP REQUEST message, it indicates that the UE context to be set up is subject to emergency service fallback as described in TS 23.501 [9] and the NG-RAN node may, if supported, take the appropriate mobility actions. </w:t>
      </w:r>
    </w:p>
    <w:p w14:paraId="2F4CCD49" w14:textId="77777777" w:rsidR="00053AB8" w:rsidRPr="001D2E49" w:rsidRDefault="00053AB8" w:rsidP="00053AB8">
      <w:r w:rsidRPr="001D2E49">
        <w:rPr>
          <w:rFonts w:eastAsia="Malgun Gothic"/>
        </w:rPr>
        <w:t xml:space="preserve">If the </w:t>
      </w:r>
      <w:r w:rsidRPr="001D2E49">
        <w:rPr>
          <w:rFonts w:eastAsia="Malgun Gothic"/>
          <w:i/>
        </w:rPr>
        <w:t xml:space="preserve">Old AMF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consider that this </w:t>
      </w:r>
      <w:r w:rsidRPr="001D2E49">
        <w:t xml:space="preserve">UE-associated logical NG-connection was redirected to this AMF from another AMF identified by the </w:t>
      </w:r>
      <w:r w:rsidRPr="001D2E49">
        <w:rPr>
          <w:i/>
        </w:rPr>
        <w:t>Old AMF</w:t>
      </w:r>
      <w:r w:rsidRPr="001D2E49">
        <w:t xml:space="preserve"> IE.</w:t>
      </w:r>
    </w:p>
    <w:p w14:paraId="306C2CF5" w14:textId="77777777" w:rsidR="00053AB8" w:rsidRPr="001D2E49" w:rsidRDefault="00053AB8" w:rsidP="00053AB8">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INITIAL CONTEXT SETUP REQUEST</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410578C3" w14:textId="77777777" w:rsidR="00053AB8" w:rsidRPr="001D2E49" w:rsidRDefault="00053AB8" w:rsidP="00053AB8">
      <w:r w:rsidRPr="001D2E49">
        <w:t xml:space="preserve">If the </w:t>
      </w:r>
      <w:r w:rsidRPr="001D2E49">
        <w:rPr>
          <w:i/>
        </w:rPr>
        <w:t xml:space="preserve">Location Reporting Request Type </w:t>
      </w:r>
      <w:r w:rsidRPr="001D2E49">
        <w:t xml:space="preserve">IE is included in the </w:t>
      </w:r>
      <w:r w:rsidRPr="001D2E49">
        <w:rPr>
          <w:rFonts w:eastAsia="Malgun Gothic"/>
        </w:rPr>
        <w:t xml:space="preserve">INITIAL CONTEXT SETUP REQUEST </w:t>
      </w:r>
      <w:r w:rsidRPr="001D2E49">
        <w:t>message, the NG-RAN node should perform the requested location reporting functionality for the UE as described in subclause 8.12.</w:t>
      </w:r>
    </w:p>
    <w:p w14:paraId="09F6AECE" w14:textId="77777777" w:rsidR="00053AB8" w:rsidRPr="00E061D6" w:rsidRDefault="00053AB8" w:rsidP="00053AB8">
      <w:bookmarkStart w:id="30" w:name="_Hlk512438381"/>
      <w:r w:rsidRPr="00E061D6">
        <w:t xml:space="preserve">If the </w:t>
      </w:r>
      <w:r w:rsidRPr="00E061D6">
        <w:rPr>
          <w:i/>
          <w:iCs/>
        </w:rPr>
        <w:t>Enhanced Coverage Restriction</w:t>
      </w:r>
      <w:r w:rsidRPr="00E061D6">
        <w:t xml:space="preserve"> IE is included in the INITIAL CONTEXT SETUP REQUEST message, the NG-RAN node shall, if supported, store this information in the UE context and use it as defined in TS</w:t>
      </w:r>
      <w:r w:rsidRPr="00E061D6">
        <w:rPr>
          <w:lang w:val="en-US"/>
        </w:rPr>
        <w:t xml:space="preserve"> 23.501 [9]</w:t>
      </w:r>
      <w:r w:rsidRPr="00E061D6">
        <w:t>.</w:t>
      </w:r>
    </w:p>
    <w:p w14:paraId="579CBFC5" w14:textId="77777777" w:rsidR="00053AB8" w:rsidRDefault="00053AB8" w:rsidP="00053AB8">
      <w:r w:rsidRPr="00DA0507">
        <w:lastRenderedPageBreak/>
        <w:t xml:space="preserve">If the </w:t>
      </w:r>
      <w:r w:rsidRPr="00DA0507">
        <w:rPr>
          <w:rFonts w:eastAsia="Batang"/>
          <w:i/>
          <w:iCs/>
        </w:rPr>
        <w:t>Extended Connected Time</w:t>
      </w:r>
      <w:r w:rsidRPr="00DA0507">
        <w:rPr>
          <w:rFonts w:eastAsia="Batang"/>
        </w:rPr>
        <w:t xml:space="preserve"> IE is included in the </w:t>
      </w:r>
      <w:r w:rsidRPr="00DA0507">
        <w:rPr>
          <w:lang w:eastAsia="zh-CN"/>
        </w:rPr>
        <w:t>INITIAL CONTEXT</w:t>
      </w:r>
      <w:r w:rsidRPr="00DA0507">
        <w:t xml:space="preserve"> SETUP REQUEST message, the NG-RAN node shall</w:t>
      </w:r>
      <w:r>
        <w:t>, if supported,</w:t>
      </w:r>
      <w:r w:rsidRPr="00DA0507">
        <w:t xml:space="preserve"> use it as described in TS 23.501 [9].</w:t>
      </w:r>
    </w:p>
    <w:p w14:paraId="3375C57B" w14:textId="77777777" w:rsidR="00053AB8" w:rsidRPr="007D2AC6" w:rsidRDefault="00053AB8" w:rsidP="00053AB8">
      <w:pPr>
        <w:rPr>
          <w:rFonts w:eastAsia="Malgun Gothic"/>
        </w:rPr>
      </w:pPr>
      <w:r w:rsidRPr="00155AEE">
        <w:t>If the</w:t>
      </w:r>
      <w:r w:rsidRPr="00155AEE">
        <w:rPr>
          <w:i/>
        </w:rPr>
        <w:t xml:space="preserve"> UE </w:t>
      </w:r>
      <w:r>
        <w:rPr>
          <w:i/>
        </w:rPr>
        <w:t>D</w:t>
      </w:r>
      <w:r w:rsidRPr="00155AEE">
        <w:rPr>
          <w:i/>
        </w:rPr>
        <w:t>ifferentiation Information</w:t>
      </w:r>
      <w:r w:rsidRPr="00155AEE">
        <w:t xml:space="preserve"> IE</w:t>
      </w:r>
      <w:r w:rsidRPr="00155AEE">
        <w:rPr>
          <w:lang w:eastAsia="zh-CN"/>
        </w:rPr>
        <w:t xml:space="preserve"> is included in the INITIAL CONTEXT</w:t>
      </w:r>
      <w:r w:rsidRPr="00155AEE">
        <w:t xml:space="preserve"> SETUP REQUEST message, the NG-RAN </w:t>
      </w:r>
      <w:r>
        <w:t xml:space="preserve">node </w:t>
      </w:r>
      <w:r w:rsidRPr="00155AEE">
        <w:t>shall, if supported, store this information in the UE context for further use according to TS 23.501 [9].</w:t>
      </w:r>
    </w:p>
    <w:p w14:paraId="4825BC27" w14:textId="77777777" w:rsidR="00053AB8" w:rsidRDefault="00053AB8" w:rsidP="00053AB8">
      <w:pPr>
        <w:rPr>
          <w:lang w:val="en-US" w:eastAsia="zh-CN"/>
        </w:rPr>
      </w:pPr>
      <w:r>
        <w:t xml:space="preserve">If the </w:t>
      </w:r>
      <w:r>
        <w:rPr>
          <w:i/>
          <w:iCs/>
        </w:rPr>
        <w:t>CE-mode-B Restricted</w:t>
      </w:r>
      <w:r>
        <w:t xml:space="preserve"> IE is included in the INITIAL CONTEXT SETUP REQUEST message and the </w:t>
      </w:r>
      <w:r>
        <w:rPr>
          <w:i/>
          <w:iCs/>
        </w:rPr>
        <w:t>Enhanced Coverage Restriction</w:t>
      </w:r>
      <w:r>
        <w:t xml:space="preserve"> IE is not set to </w:t>
      </w:r>
      <w:r w:rsidRPr="001D2E49">
        <w:t>"</w:t>
      </w:r>
      <w:r w:rsidRPr="00367E0D">
        <w:rPr>
          <w:iCs/>
        </w:rPr>
        <w:t>restricted</w:t>
      </w:r>
      <w:r w:rsidRPr="001D2E49">
        <w:t>"</w:t>
      </w:r>
      <w:r>
        <w:rPr>
          <w:i/>
          <w:iCs/>
        </w:rPr>
        <w:t xml:space="preserve"> </w:t>
      </w:r>
      <w:r>
        <w:t xml:space="preserve">and the Enhanced Coverage Restriction information stored in the UE context is not set to </w:t>
      </w:r>
      <w:r w:rsidRPr="001D2E49">
        <w:t>"</w:t>
      </w:r>
      <w:r w:rsidRPr="00367E0D">
        <w:rPr>
          <w:iCs/>
        </w:rPr>
        <w:t>restricted</w:t>
      </w:r>
      <w:r w:rsidRPr="001D2E49">
        <w:t>"</w:t>
      </w:r>
      <w:r>
        <w:t>, the NG-RAN node shall, if supported, store this information in the UE context and use it as defined in TS</w:t>
      </w:r>
      <w:r>
        <w:rPr>
          <w:lang w:val="en-US"/>
        </w:rPr>
        <w:t xml:space="preserve"> 23.501 [9]</w:t>
      </w:r>
      <w:r>
        <w:t>.</w:t>
      </w:r>
      <w:r>
        <w:rPr>
          <w:rFonts w:hint="eastAsia"/>
          <w:lang w:val="en-US" w:eastAsia="zh-CN"/>
        </w:rPr>
        <w:t xml:space="preserve"> </w:t>
      </w:r>
    </w:p>
    <w:p w14:paraId="6AAFEE0C" w14:textId="77777777" w:rsidR="00053AB8" w:rsidRPr="00FA22D3" w:rsidRDefault="00053AB8" w:rsidP="00053AB8">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INITIAL CONTEXT SETUP REQUEST 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F67E73">
        <w:t>5GS</w:t>
      </w:r>
      <w:r w:rsidRPr="00A32A8E">
        <w:t xml:space="preserve"> Optimisation </w:t>
      </w:r>
      <w:r w:rsidRPr="00F67E73">
        <w:t>as specified in TS 23.501 [9]</w:t>
      </w:r>
      <w:r w:rsidRPr="00A32A8E">
        <w:t xml:space="preserve"> is supported for the UE.</w:t>
      </w:r>
      <w:r>
        <w:t xml:space="preserve"> </w:t>
      </w:r>
    </w:p>
    <w:p w14:paraId="7A4C1FF1" w14:textId="77777777" w:rsidR="00053AB8" w:rsidRPr="00A31AAB" w:rsidRDefault="00053AB8" w:rsidP="00053AB8">
      <w:pPr>
        <w:rPr>
          <w:rFonts w:eastAsia="SimSun"/>
        </w:rPr>
      </w:pPr>
      <w:r w:rsidRPr="00567372">
        <w:t xml:space="preserve">If the </w:t>
      </w:r>
      <w:r w:rsidRPr="00567372">
        <w:rPr>
          <w:i/>
          <w:lang w:eastAsia="zh-CN"/>
        </w:rPr>
        <w:t xml:space="preserve">Management Based MDT </w:t>
      </w:r>
      <w:r w:rsidRPr="003162AC">
        <w:rPr>
          <w:rFonts w:eastAsia="SimSun"/>
          <w:i/>
        </w:rPr>
        <w:t>PLMN List</w:t>
      </w:r>
      <w:r w:rsidRPr="003162AC">
        <w:rPr>
          <w:rFonts w:eastAsia="SimSun"/>
          <w:lang w:eastAsia="zh-CN"/>
        </w:rPr>
        <w:t xml:space="preserve"> </w:t>
      </w:r>
      <w:r w:rsidRPr="00567372">
        <w:rPr>
          <w:lang w:eastAsia="zh-CN"/>
        </w:rPr>
        <w:t>IE</w:t>
      </w:r>
      <w:r w:rsidRPr="00567372">
        <w:t xml:space="preserve"> </w:t>
      </w:r>
      <w:r w:rsidRPr="00567372">
        <w:rPr>
          <w:lang w:eastAsia="zh-CN"/>
        </w:rPr>
        <w:t>is</w:t>
      </w:r>
      <w:r w:rsidRPr="00567372">
        <w:t xml:space="preserve"> contained in the </w:t>
      </w:r>
      <w:r w:rsidRPr="00567372">
        <w:rPr>
          <w:lang w:eastAsia="zh-CN"/>
        </w:rPr>
        <w:t>INITIAL CONTEXT</w:t>
      </w:r>
      <w:r>
        <w:t xml:space="preserve"> SETUP REQUEST message, the NG-RAN</w:t>
      </w:r>
      <w:r w:rsidRPr="00567372">
        <w:t xml:space="preserve"> </w:t>
      </w:r>
      <w:r>
        <w:t xml:space="preserve">node </w:t>
      </w:r>
      <w:r w:rsidRPr="00567372">
        <w:t>shall</w:t>
      </w:r>
      <w:r>
        <w:t xml:space="preserve">, </w:t>
      </w:r>
      <w:r w:rsidRPr="00567372">
        <w:t>if supported</w:t>
      </w:r>
      <w:r>
        <w:t>,</w:t>
      </w:r>
      <w:r w:rsidRPr="00567372">
        <w:t xml:space="preserve"> use it to allow </w:t>
      </w:r>
      <w:r w:rsidRPr="00567372">
        <w:rPr>
          <w:lang w:eastAsia="zh-CN"/>
        </w:rPr>
        <w:t xml:space="preserve">subsequent </w:t>
      </w:r>
      <w:r w:rsidRPr="00567372">
        <w:t xml:space="preserve">selection of the UE for </w:t>
      </w:r>
      <w:proofErr w:type="gramStart"/>
      <w:r w:rsidRPr="00567372">
        <w:t>management ba</w:t>
      </w:r>
      <w:r>
        <w:t>sed</w:t>
      </w:r>
      <w:proofErr w:type="gramEnd"/>
      <w:r>
        <w:t xml:space="preserve"> MDT defined in TS 32.422 [11</w:t>
      </w:r>
      <w:r w:rsidRPr="00567372">
        <w:t>]</w:t>
      </w:r>
      <w:ins w:id="31" w:author="Sasha Sirotkin" w:date="2022-04-24T16:07:00Z">
        <w:r>
          <w:t xml:space="preserve"> and to allow </w:t>
        </w:r>
        <w:r>
          <w:rPr>
            <w:lang w:eastAsia="en-GB"/>
          </w:rPr>
          <w:t>acquisition of UE location information in RLF, connection failure and SCG failure reporting</w:t>
        </w:r>
      </w:ins>
      <w:r w:rsidRPr="00567372">
        <w:rPr>
          <w:lang w:eastAsia="zh-CN"/>
        </w:rPr>
        <w:t>.</w:t>
      </w:r>
    </w:p>
    <w:p w14:paraId="55725BBB" w14:textId="77777777" w:rsidR="00053AB8" w:rsidRDefault="00053AB8" w:rsidP="00053AB8">
      <w:r>
        <w:t>If t</w:t>
      </w:r>
      <w:r w:rsidRPr="009F5A10">
        <w:t xml:space="preserve">he </w:t>
      </w:r>
      <w:r>
        <w:t xml:space="preserve">INITIAL CONTEXT SETUP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1F360674" w14:textId="77777777" w:rsidR="00053AB8" w:rsidRDefault="00053AB8" w:rsidP="00053AB8">
      <w:r w:rsidRPr="00A07131">
        <w:rPr>
          <w:lang w:eastAsia="en-GB"/>
        </w:rPr>
        <w:t xml:space="preserve">For each PDU session, if the </w:t>
      </w:r>
      <w:r w:rsidRPr="00A752C6">
        <w:rPr>
          <w:i/>
          <w:iCs/>
          <w:lang w:eastAsia="en-GB"/>
        </w:rPr>
        <w:t xml:space="preserve">PDU Session </w:t>
      </w:r>
      <w:r w:rsidRPr="00A07131">
        <w:rPr>
          <w:i/>
          <w:iCs/>
          <w:lang w:eastAsia="en-GB"/>
        </w:rPr>
        <w:t xml:space="preserve">Expected UE Activity Behaviour </w:t>
      </w:r>
      <w:r w:rsidRPr="00A07131">
        <w:rPr>
          <w:lang w:eastAsia="en-GB"/>
        </w:rPr>
        <w:t xml:space="preserve">IE is included </w:t>
      </w:r>
      <w:r>
        <w:rPr>
          <w:lang w:eastAsia="en-GB"/>
        </w:rPr>
        <w:t>in the</w:t>
      </w:r>
      <w:r w:rsidRPr="00495252">
        <w:rPr>
          <w:rFonts w:eastAsia="DengXian"/>
          <w:lang w:eastAsia="en-GB"/>
        </w:rPr>
        <w:t xml:space="preserve"> </w:t>
      </w:r>
      <w:r>
        <w:rPr>
          <w:rFonts w:eastAsia="DengXian"/>
          <w:lang w:eastAsia="en-GB"/>
        </w:rPr>
        <w:t>INTIAL CONTEXT SETUP</w:t>
      </w:r>
      <w:r w:rsidRPr="00495252">
        <w:rPr>
          <w:rFonts w:eastAsia="DengXian"/>
          <w:lang w:eastAsia="en-GB"/>
        </w:rPr>
        <w:t xml:space="preserve"> REQUEST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76A24ABB" w14:textId="77777777" w:rsidR="00053AB8" w:rsidRDefault="00053AB8" w:rsidP="00053AB8">
      <w:pPr>
        <w:rPr>
          <w:lang w:eastAsia="zh-CN"/>
        </w:rPr>
      </w:pPr>
      <w:r w:rsidRPr="00567372">
        <w:t xml:space="preserve">If the </w:t>
      </w:r>
      <w:r>
        <w:rPr>
          <w:i/>
        </w:rPr>
        <w:t>Time Synchronisation Assistance Information</w:t>
      </w:r>
      <w:r w:rsidRPr="00567372">
        <w:t xml:space="preserve"> IE is included in </w:t>
      </w:r>
      <w:r>
        <w:t>the INITIAL</w:t>
      </w:r>
      <w:r w:rsidRPr="00567372">
        <w:t xml:space="preserve"> CONTEXT </w:t>
      </w:r>
      <w:r>
        <w:t>SETUP</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w:t>
      </w:r>
      <w:r>
        <w:t>defined</w:t>
      </w:r>
      <w:r w:rsidRPr="00567372">
        <w:t xml:space="preserve"> in TS 23.</w:t>
      </w:r>
      <w:r>
        <w:t>501</w:t>
      </w:r>
      <w:r w:rsidRPr="00567372">
        <w:t xml:space="preserve"> [</w:t>
      </w:r>
      <w:r>
        <w:t>9</w:t>
      </w:r>
      <w:r w:rsidRPr="00567372">
        <w:t>].</w:t>
      </w:r>
    </w:p>
    <w:p w14:paraId="4B19E9C9" w14:textId="77777777" w:rsidR="00053AB8" w:rsidRDefault="00053AB8" w:rsidP="00053AB8">
      <w:r>
        <w:rPr>
          <w:lang w:eastAsia="ja-JP"/>
        </w:rPr>
        <w:t xml:space="preserve">If </w:t>
      </w:r>
      <w:r w:rsidRPr="001D2E49">
        <w:t xml:space="preserve">the </w:t>
      </w:r>
      <w:r>
        <w:rPr>
          <w:i/>
          <w:iCs/>
          <w:lang w:eastAsia="zh-CN"/>
        </w:rPr>
        <w:t>Target NSSAI Information</w:t>
      </w:r>
      <w:r w:rsidRPr="001D2E49">
        <w:rPr>
          <w:i/>
          <w:iCs/>
          <w:lang w:eastAsia="zh-CN"/>
        </w:rPr>
        <w:t xml:space="preserve"> </w:t>
      </w:r>
      <w:r w:rsidRPr="001D2E49">
        <w:t xml:space="preserve">IE is contained in the </w:t>
      </w:r>
      <w:r w:rsidRPr="001D2E49">
        <w:rPr>
          <w:lang w:eastAsia="zh-CN"/>
        </w:rPr>
        <w:t>INITIAL CONTEXT</w:t>
      </w:r>
      <w:r w:rsidRPr="001D2E49">
        <w:t xml:space="preserve"> SETUP REQUEST message, the NG-RAN node </w:t>
      </w:r>
      <w:r>
        <w:t>may use this information</w:t>
      </w:r>
      <w:r>
        <w:rPr>
          <w:rFonts w:cs="Arial"/>
          <w:lang w:eastAsia="ja-JP"/>
        </w:rPr>
        <w:t xml:space="preserve"> </w:t>
      </w:r>
      <w:r w:rsidRPr="008921C9">
        <w:t xml:space="preserve">as </w:t>
      </w:r>
      <w:r>
        <w:t>specified</w:t>
      </w:r>
      <w:r w:rsidRPr="008921C9">
        <w:t xml:space="preserve"> in TS </w:t>
      </w:r>
      <w:r>
        <w:t>23.501 [9].</w:t>
      </w:r>
    </w:p>
    <w:p w14:paraId="3C2A959E" w14:textId="77777777" w:rsidR="00053AB8" w:rsidRDefault="00053AB8" w:rsidP="00053AB8">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INITIAL CONTEXT</w:t>
      </w:r>
      <w:r>
        <w:t xml:space="preserve"> SETUP REQUEST</w:t>
      </w:r>
      <w:r>
        <w:rPr>
          <w:rFonts w:eastAsia="SimSun"/>
          <w:lang w:eastAsia="zh-CN"/>
        </w:rPr>
        <w:t xml:space="preserve"> message, the NG-RAN node shall, if supported, store the received UE Slice Maximum Bit Rate List in the UE context, and use it for each S-NSSAI for the concerned UE as specified in TS 23.501 [9].</w:t>
      </w:r>
    </w:p>
    <w:p w14:paraId="48BAA0D2" w14:textId="77777777" w:rsidR="00053AB8" w:rsidRPr="001D2E49" w:rsidRDefault="00053AB8" w:rsidP="00053AB8">
      <w:pPr>
        <w:rPr>
          <w:b/>
        </w:rPr>
      </w:pPr>
      <w:r w:rsidRPr="001D2E49">
        <w:rPr>
          <w:b/>
        </w:rPr>
        <w:t>Interactions with Initial UE Message procedure:</w:t>
      </w:r>
    </w:p>
    <w:p w14:paraId="3AB86AA3" w14:textId="77777777" w:rsidR="00053AB8" w:rsidRPr="001D2E49" w:rsidRDefault="00053AB8" w:rsidP="00053AB8">
      <w:r w:rsidRPr="001D2E49">
        <w:t xml:space="preserve">The NG-RAN node shall use the </w:t>
      </w:r>
      <w:r w:rsidRPr="001D2E49">
        <w:rPr>
          <w:i/>
        </w:rPr>
        <w:t>AMF UE NGAP ID</w:t>
      </w:r>
      <w:r w:rsidRPr="001D2E49">
        <w:t xml:space="preserve"> IE and </w:t>
      </w:r>
      <w:r w:rsidRPr="001D2E49">
        <w:rPr>
          <w:i/>
        </w:rPr>
        <w:t>RAN UE NGAP ID</w:t>
      </w:r>
      <w:r w:rsidRPr="001D2E49">
        <w:t xml:space="preserve"> IE received in the INITIAL CONTEXT SETUP REQUEST message as identification of the logical connection even if the </w:t>
      </w:r>
      <w:r w:rsidRPr="001D2E49">
        <w:rPr>
          <w:i/>
        </w:rPr>
        <w:t>RAN UE NGAP ID</w:t>
      </w:r>
      <w:r w:rsidRPr="001D2E49">
        <w:t xml:space="preserve"> IE had been allocated in an INITIAL UE MESSAGE </w:t>
      </w:r>
      <w:proofErr w:type="spellStart"/>
      <w:r w:rsidRPr="001D2E49">
        <w:t>message</w:t>
      </w:r>
      <w:proofErr w:type="spellEnd"/>
      <w:r w:rsidRPr="001D2E49">
        <w:t xml:space="preserve"> sent over a different NG interface instance.</w:t>
      </w:r>
      <w:bookmarkEnd w:id="30"/>
    </w:p>
    <w:p w14:paraId="4FDFBA98" w14:textId="77777777" w:rsidR="00053AB8" w:rsidRPr="001D2E49" w:rsidRDefault="00053AB8" w:rsidP="00053AB8">
      <w:pPr>
        <w:rPr>
          <w:b/>
        </w:rPr>
      </w:pPr>
      <w:r w:rsidRPr="001D2E49">
        <w:rPr>
          <w:b/>
        </w:rPr>
        <w:t>Interactions with RRC Inactive Transition Report procedure:</w:t>
      </w:r>
    </w:p>
    <w:p w14:paraId="550628B7" w14:textId="77777777" w:rsidR="00053AB8" w:rsidRPr="001D2E49" w:rsidRDefault="00053AB8" w:rsidP="00053AB8">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INITIAL CONTEXT SETUP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7E786539" w14:textId="6BD03144" w:rsidR="00053AB8" w:rsidRDefault="00053AB8" w:rsidP="007449C2">
      <w:pPr>
        <w:rPr>
          <w:b/>
          <w:color w:val="0070C0"/>
        </w:rPr>
      </w:pPr>
    </w:p>
    <w:p w14:paraId="6A410A8A" w14:textId="77777777" w:rsidR="00053AB8" w:rsidRDefault="00053AB8" w:rsidP="00053AB8">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53AB8" w14:paraId="5C40F490" w14:textId="77777777" w:rsidTr="006A5BB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5C3E4744" w14:textId="1639B0C1" w:rsidR="00053AB8" w:rsidRDefault="00053AB8" w:rsidP="006A5BB3">
            <w:pPr>
              <w:jc w:val="center"/>
              <w:rPr>
                <w:rFonts w:ascii="Arial" w:hAnsi="Arial" w:cs="Arial"/>
                <w:b/>
                <w:bCs/>
                <w:szCs w:val="28"/>
                <w:lang w:eastAsia="en-GB"/>
              </w:rPr>
            </w:pPr>
            <w:r>
              <w:rPr>
                <w:rFonts w:ascii="Arial" w:hAnsi="Arial" w:cs="Arial"/>
                <w:b/>
                <w:bCs/>
                <w:szCs w:val="28"/>
                <w:lang w:eastAsia="zh-CN"/>
              </w:rPr>
              <w:t>Next Change</w:t>
            </w:r>
          </w:p>
        </w:tc>
      </w:tr>
    </w:tbl>
    <w:p w14:paraId="42F311A1" w14:textId="77777777" w:rsidR="00053AB8" w:rsidRDefault="00053AB8" w:rsidP="00053AB8">
      <w:pPr>
        <w:rPr>
          <w:b/>
          <w:color w:val="0070C0"/>
        </w:rPr>
      </w:pPr>
    </w:p>
    <w:p w14:paraId="66557DB2" w14:textId="77777777" w:rsidR="00F553AA" w:rsidRPr="001D2E49" w:rsidRDefault="00F553AA" w:rsidP="00F553AA">
      <w:pPr>
        <w:pStyle w:val="Heading4"/>
      </w:pPr>
      <w:bookmarkStart w:id="32" w:name="_Toc20954868"/>
      <w:bookmarkStart w:id="33" w:name="_Toc29503305"/>
      <w:bookmarkStart w:id="34" w:name="_Toc29503889"/>
      <w:bookmarkStart w:id="35" w:name="_Toc29504473"/>
      <w:bookmarkStart w:id="36" w:name="_Toc36552919"/>
      <w:bookmarkStart w:id="37" w:name="_Toc36554646"/>
      <w:bookmarkStart w:id="38" w:name="_Toc45651899"/>
      <w:bookmarkStart w:id="39" w:name="_Toc45658331"/>
      <w:bookmarkStart w:id="40" w:name="_Toc45720151"/>
      <w:bookmarkStart w:id="41" w:name="_Toc45798031"/>
      <w:bookmarkStart w:id="42" w:name="_Toc45897420"/>
      <w:bookmarkStart w:id="43" w:name="_Toc51745620"/>
      <w:bookmarkStart w:id="44" w:name="_Toc64445884"/>
      <w:bookmarkStart w:id="45" w:name="_Toc73981754"/>
      <w:bookmarkStart w:id="46" w:name="_Toc88651843"/>
      <w:bookmarkStart w:id="47" w:name="_Toc97890886"/>
      <w:bookmarkStart w:id="48" w:name="_Toc99122961"/>
      <w:bookmarkStart w:id="49" w:name="_Toc99661764"/>
      <w:r w:rsidRPr="001D2E49">
        <w:t>8.3.4.2</w:t>
      </w:r>
      <w:r w:rsidRPr="001D2E49">
        <w:tab/>
        <w:t>Successful Operation</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78C3F964" w14:textId="77777777" w:rsidR="00F553AA" w:rsidRPr="001D2E49" w:rsidRDefault="00764E3D" w:rsidP="00F553AA">
      <w:pPr>
        <w:pStyle w:val="TH"/>
      </w:pPr>
      <w:r w:rsidRPr="001D2E49">
        <w:rPr>
          <w:noProof/>
        </w:rPr>
        <w:object w:dxaOrig="6893" w:dyaOrig="2427" w14:anchorId="60EFB090">
          <v:shape id="_x0000_i1027" type="#_x0000_t75" alt="" style="width:346.85pt;height:124.55pt;mso-width-percent:0;mso-height-percent:0;mso-width-percent:0;mso-height-percent:0" o:ole="">
            <v:imagedata r:id="rId15" o:title=""/>
          </v:shape>
          <o:OLEObject Type="Embed" ProgID="Visio.Drawing.11" ShapeID="_x0000_i1027" DrawAspect="Content" ObjectID="_1721476669" r:id="rId16"/>
        </w:object>
      </w:r>
    </w:p>
    <w:p w14:paraId="11436878" w14:textId="77777777" w:rsidR="00F553AA" w:rsidRPr="001D2E49" w:rsidRDefault="00F553AA" w:rsidP="00F553AA">
      <w:pPr>
        <w:pStyle w:val="TF"/>
      </w:pPr>
      <w:r w:rsidRPr="001D2E49">
        <w:t>Figure 8.3.4.2-1: UE context modification: successful operation</w:t>
      </w:r>
    </w:p>
    <w:p w14:paraId="620B6FE0" w14:textId="77777777" w:rsidR="00F553AA" w:rsidRPr="001D2E49" w:rsidRDefault="00F553AA" w:rsidP="00F553AA">
      <w:pPr>
        <w:rPr>
          <w:lang w:eastAsia="zh-CN"/>
        </w:rPr>
      </w:pPr>
      <w:r w:rsidRPr="001D2E49">
        <w:t>Upon receipt of the</w:t>
      </w:r>
      <w:r w:rsidRPr="001D2E49">
        <w:rPr>
          <w:lang w:eastAsia="zh-CN"/>
        </w:rPr>
        <w:t xml:space="preserve"> UE CONTEXT</w:t>
      </w:r>
      <w:r w:rsidRPr="001D2E49">
        <w:t xml:space="preserve"> MODIFICATION REQUEST message the NG-RAN node shall</w:t>
      </w:r>
    </w:p>
    <w:p w14:paraId="6BCFCBA0" w14:textId="77777777" w:rsidR="00F553AA" w:rsidRPr="00E67E0D" w:rsidRDefault="00F553AA" w:rsidP="00F553AA">
      <w:pPr>
        <w:pStyle w:val="B1"/>
      </w:pPr>
      <w:r>
        <w:t>-</w:t>
      </w:r>
      <w:r>
        <w:tab/>
        <w:t>if supported, store the received IAB Authorization information in the UE context</w:t>
      </w:r>
      <w:r w:rsidRPr="00E67E0D">
        <w:t>.</w:t>
      </w:r>
    </w:p>
    <w:p w14:paraId="1DC39E81" w14:textId="77777777" w:rsidR="00F553AA" w:rsidRPr="008405CB" w:rsidRDefault="00F553AA" w:rsidP="00F553AA">
      <w:pPr>
        <w:rPr>
          <w:rFonts w:eastAsia="SimSun"/>
          <w:lang w:eastAsia="zh-CN"/>
        </w:rPr>
      </w:pPr>
      <w:r w:rsidRPr="008405CB">
        <w:rPr>
          <w:rFonts w:eastAsia="SimSun"/>
        </w:rPr>
        <w:t xml:space="preserve">If the </w:t>
      </w:r>
      <w:r w:rsidRPr="008405CB">
        <w:rPr>
          <w:rFonts w:eastAsia="SimSun"/>
          <w:i/>
        </w:rPr>
        <w:t>Security Key</w:t>
      </w:r>
      <w:r w:rsidRPr="008405CB">
        <w:rPr>
          <w:rFonts w:eastAsia="SimSun"/>
        </w:rPr>
        <w:t xml:space="preserve"> IE is included in the UE CONTEXT MODIFICATION REQUEST message, the NG-RAN node </w:t>
      </w:r>
      <w:r>
        <w:rPr>
          <w:rFonts w:eastAsia="SimSun" w:hint="eastAsia"/>
          <w:lang w:eastAsia="zh-CN"/>
        </w:rPr>
        <w:t>shall store it and perform AS key re-keying according to TS 33.501</w:t>
      </w:r>
      <w:r>
        <w:rPr>
          <w:rFonts w:eastAsia="SimSun"/>
          <w:lang w:eastAsia="zh-CN"/>
        </w:rPr>
        <w:t xml:space="preserve"> </w:t>
      </w:r>
      <w:r>
        <w:rPr>
          <w:rFonts w:eastAsia="SimSun" w:hint="eastAsia"/>
          <w:lang w:eastAsia="zh-CN"/>
        </w:rPr>
        <w:t>[13]</w:t>
      </w:r>
      <w:r w:rsidRPr="008405CB">
        <w:rPr>
          <w:rFonts w:eastAsia="SimSun"/>
        </w:rPr>
        <w:t>.</w:t>
      </w:r>
    </w:p>
    <w:p w14:paraId="74A48B8F" w14:textId="77777777" w:rsidR="00F553AA" w:rsidRDefault="00F553AA" w:rsidP="00F553AA">
      <w:pPr>
        <w:rPr>
          <w:rFonts w:eastAsia="SimSun"/>
          <w:lang w:eastAsia="zh-CN"/>
        </w:rPr>
      </w:pPr>
      <w:r w:rsidRPr="008405CB">
        <w:rPr>
          <w:rFonts w:eastAsia="SimSun"/>
        </w:rPr>
        <w:t xml:space="preserve">If the </w:t>
      </w:r>
      <w:r w:rsidRPr="008405CB">
        <w:rPr>
          <w:rFonts w:eastAsia="SimSun"/>
          <w:i/>
        </w:rPr>
        <w:t>UE Security Capabilities</w:t>
      </w:r>
      <w:r w:rsidRPr="008405CB">
        <w:rPr>
          <w:rFonts w:eastAsia="SimSun"/>
        </w:rPr>
        <w:t xml:space="preserve"> IE is included in the UE CONTEXT MODIFICATION REQUEST message, the NG-RAN node </w:t>
      </w:r>
      <w:r>
        <w:rPr>
          <w:rFonts w:eastAsia="SimSun" w:hint="eastAsia"/>
          <w:lang w:eastAsia="zh-CN"/>
        </w:rPr>
        <w:t>shall store them and take them into use together with the received keys according to TS 33.501</w:t>
      </w:r>
      <w:r>
        <w:rPr>
          <w:rFonts w:eastAsia="SimSun"/>
          <w:lang w:eastAsia="zh-CN"/>
        </w:rPr>
        <w:t xml:space="preserve"> </w:t>
      </w:r>
      <w:r>
        <w:rPr>
          <w:rFonts w:eastAsia="SimSun" w:hint="eastAsia"/>
          <w:lang w:eastAsia="zh-CN"/>
        </w:rPr>
        <w:t>[13]</w:t>
      </w:r>
      <w:r w:rsidRPr="008405CB">
        <w:rPr>
          <w:rFonts w:eastAsia="SimSun"/>
        </w:rPr>
        <w:t>.</w:t>
      </w:r>
    </w:p>
    <w:p w14:paraId="678ADED7" w14:textId="77777777" w:rsidR="00F553AA" w:rsidRPr="008405CB" w:rsidRDefault="00F553AA" w:rsidP="00F553AA">
      <w:pPr>
        <w:rPr>
          <w:rFonts w:eastAsia="SimSun"/>
          <w:lang w:eastAsia="zh-CN"/>
        </w:rPr>
      </w:pPr>
      <w:r>
        <w:rPr>
          <w:rFonts w:eastAsia="SimSun" w:hint="eastAsia"/>
          <w:lang w:eastAsia="zh-CN"/>
        </w:rPr>
        <w:t xml:space="preserve">If the </w:t>
      </w:r>
      <w:r w:rsidRPr="00AD521A">
        <w:rPr>
          <w:i/>
        </w:rPr>
        <w:t>Index to RAT/Frequency Selection Priority</w:t>
      </w:r>
      <w:r w:rsidRPr="00AD521A">
        <w:t xml:space="preserve"> IE</w:t>
      </w:r>
      <w:r w:rsidRPr="001F205A">
        <w:rPr>
          <w:rFonts w:eastAsia="SimSun"/>
        </w:rPr>
        <w:t xml:space="preserve"> </w:t>
      </w:r>
      <w:r w:rsidRPr="008405CB">
        <w:rPr>
          <w:rFonts w:eastAsia="SimSun"/>
        </w:rPr>
        <w:t xml:space="preserve">is included in the UE CONTEXT MODIFICATION REQUEST message, the NG-RAN node </w:t>
      </w:r>
      <w:r>
        <w:rPr>
          <w:rFonts w:eastAsia="SimSun" w:hint="eastAsia"/>
          <w:lang w:eastAsia="zh-CN"/>
        </w:rPr>
        <w:t>shall,</w:t>
      </w:r>
      <w:r>
        <w:rPr>
          <w:rFonts w:eastAsia="SimSun"/>
          <w:lang w:eastAsia="zh-CN"/>
        </w:rPr>
        <w:t xml:space="preserve"> </w:t>
      </w:r>
      <w:r>
        <w:rPr>
          <w:rFonts w:eastAsia="SimSun" w:hint="eastAsia"/>
          <w:lang w:eastAsia="zh-CN"/>
        </w:rPr>
        <w:t xml:space="preserve">if supported, </w:t>
      </w:r>
      <w:r w:rsidRPr="00AD521A">
        <w:t>use it as defined</w:t>
      </w:r>
      <w:r>
        <w:rPr>
          <w:rFonts w:hint="eastAsia"/>
          <w:lang w:eastAsia="zh-CN"/>
        </w:rPr>
        <w:t xml:space="preserve"> </w:t>
      </w:r>
      <w:r w:rsidRPr="00AD521A">
        <w:t>in TS 23.501 [9].</w:t>
      </w:r>
    </w:p>
    <w:p w14:paraId="5593BB8A" w14:textId="77777777" w:rsidR="00F553AA" w:rsidRPr="001D2E49" w:rsidRDefault="00F553AA" w:rsidP="00F553AA">
      <w:pPr>
        <w:rPr>
          <w:rFonts w:eastAsia="SimSun"/>
          <w:lang w:eastAsia="zh-CN"/>
        </w:rPr>
      </w:pPr>
      <w:r w:rsidRPr="001D2E49">
        <w:t xml:space="preserve">If the </w:t>
      </w:r>
      <w:r w:rsidRPr="001D2E49">
        <w:rPr>
          <w:i/>
        </w:rPr>
        <w:t>RAN Paging Priority</w:t>
      </w:r>
      <w:r w:rsidRPr="001D2E49">
        <w:t xml:space="preserve"> IE is included in the UE CONTEXT MODIFICATION REQUEST message, the NG-RAN node may use it to determine a priority for paging the UE in RRC_INACTIVE state.</w:t>
      </w:r>
    </w:p>
    <w:p w14:paraId="1F8E8A61" w14:textId="77777777" w:rsidR="00F553AA" w:rsidRPr="001D2E49" w:rsidRDefault="00F553AA" w:rsidP="00F553AA">
      <w:pPr>
        <w:rPr>
          <w:lang w:eastAsia="zh-CN"/>
        </w:rPr>
      </w:pPr>
      <w:r w:rsidRPr="001D2E49">
        <w:t>If the</w:t>
      </w:r>
      <w:r w:rsidRPr="001D2E49">
        <w:rPr>
          <w:i/>
          <w:snapToGrid w:val="0"/>
        </w:rPr>
        <w:t xml:space="preserve"> UE Aggregate Maximum Bit Rate</w:t>
      </w:r>
      <w:r w:rsidRPr="001D2E49">
        <w:rPr>
          <w:snapToGrid w:val="0"/>
        </w:rPr>
        <w:t xml:space="preserve"> IE</w:t>
      </w:r>
      <w:r w:rsidRPr="001D2E49">
        <w:t xml:space="preserve"> is included in the</w:t>
      </w:r>
      <w:r w:rsidRPr="001D2E49">
        <w:rPr>
          <w:lang w:eastAsia="zh-CN"/>
        </w:rPr>
        <w:t xml:space="preserve"> UE CONTEXT MODIFICATION REQUEST</w:t>
      </w:r>
      <w:r w:rsidRPr="001D2E49">
        <w:t xml:space="preserve"> message, the NG-RAN node shall</w:t>
      </w:r>
    </w:p>
    <w:p w14:paraId="3A5F7EA2" w14:textId="77777777" w:rsidR="00F553AA" w:rsidRPr="001D2E49" w:rsidRDefault="00F553AA" w:rsidP="00F553AA">
      <w:pPr>
        <w:pStyle w:val="B1"/>
      </w:pPr>
      <w:r w:rsidRPr="001D2E49">
        <w:t>-</w:t>
      </w:r>
      <w:r w:rsidRPr="001D2E49">
        <w:tab/>
        <w:t xml:space="preserve">replace the previously provided UE Aggregate Maximum Bit Rate by the received UE Aggregate Maximum Bit Rate in the UE </w:t>
      </w:r>
      <w:proofErr w:type="gramStart"/>
      <w:r w:rsidRPr="001D2E49">
        <w:t>context;</w:t>
      </w:r>
      <w:proofErr w:type="gramEnd"/>
    </w:p>
    <w:p w14:paraId="7C89ED0E" w14:textId="77777777" w:rsidR="00F553AA" w:rsidRPr="001D2E49" w:rsidRDefault="00F553AA" w:rsidP="00F553AA">
      <w:pPr>
        <w:pStyle w:val="B1"/>
      </w:pPr>
      <w:r w:rsidRPr="001D2E49">
        <w:lastRenderedPageBreak/>
        <w:t>-</w:t>
      </w:r>
      <w:r w:rsidRPr="001D2E49">
        <w:tab/>
        <w:t>use the received UE Aggregate Maximum Bit Rate for all Non-GBR QoS flows for the concerned UE as specified in TS 23.501 [9].</w:t>
      </w:r>
    </w:p>
    <w:p w14:paraId="52583AFB" w14:textId="77777777" w:rsidR="00F553AA" w:rsidRPr="001D2E49" w:rsidRDefault="00F553AA" w:rsidP="00F553AA">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UE CONTEXT MODIFICATION REQUEST message, the NG-RAN node shall, if supported, </w:t>
      </w:r>
      <w:r>
        <w:t>replace</w:t>
      </w:r>
      <w:r w:rsidRPr="00AD521A">
        <w:t xml:space="preserve"> </w:t>
      </w:r>
      <w:r>
        <w:t xml:space="preserve">the </w:t>
      </w:r>
      <w:r w:rsidRPr="00AD521A">
        <w:t xml:space="preserve">previously </w:t>
      </w:r>
      <w:r>
        <w:t>provided</w:t>
      </w:r>
      <w:r w:rsidRPr="00AD521A">
        <w:t xml:space="preserve"> </w:t>
      </w:r>
      <w:r w:rsidRPr="001D7526">
        <w:t>Core Network Assistance Information for RRC INACTIVE</w:t>
      </w:r>
      <w:r w:rsidRPr="001D2E49">
        <w:rPr>
          <w:rFonts w:eastAsia="Malgun Gothic"/>
        </w:rPr>
        <w:t xml:space="preserve">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AC357F">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1DDB83A1" w14:textId="77777777" w:rsidR="00F553AA" w:rsidRPr="001D2E49" w:rsidRDefault="00F553AA" w:rsidP="00F553AA">
      <w:pPr>
        <w:rPr>
          <w:snapToGrid w:val="0"/>
        </w:rPr>
      </w:pPr>
      <w:r w:rsidRPr="001D2E49">
        <w:t xml:space="preserve">If the </w:t>
      </w:r>
      <w:r w:rsidRPr="001D2E49">
        <w:rPr>
          <w:rFonts w:eastAsia="Batang"/>
          <w:i/>
          <w:iCs/>
        </w:rPr>
        <w:t>CN Assisted RAN Parameters Tuning</w:t>
      </w:r>
      <w:r w:rsidRPr="001D2E49">
        <w:rPr>
          <w:rFonts w:eastAsia="Batang"/>
        </w:rPr>
        <w:t xml:space="preserve"> IE is included in the UE </w:t>
      </w:r>
      <w:r w:rsidRPr="001D2E49">
        <w:rPr>
          <w:lang w:eastAsia="zh-CN"/>
        </w:rPr>
        <w:t>CONTEXT</w:t>
      </w:r>
      <w:r w:rsidRPr="001D2E49">
        <w:t xml:space="preserve"> MODIFICATION REQUEST message, the NG-RAN node may use it as described in TS 23.501 [9].</w:t>
      </w:r>
    </w:p>
    <w:p w14:paraId="0955862B" w14:textId="77777777" w:rsidR="00F553AA" w:rsidRPr="001D2E49" w:rsidRDefault="00F553AA" w:rsidP="00F553AA">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UE CONTEXT MODIFICATION REQUEST message, the </w:t>
      </w:r>
      <w:r w:rsidRPr="001D2E49">
        <w:rPr>
          <w:rFonts w:eastAsia="SimSun" w:hint="eastAsia"/>
          <w:lang w:eastAsia="zh-CN"/>
        </w:rPr>
        <w:t>NG-RAN node</w:t>
      </w:r>
      <w:r w:rsidRPr="001D2E49">
        <w:rPr>
          <w:rFonts w:eastAsia="Malgun Gothic"/>
        </w:rPr>
        <w:t xml:space="preserve"> shall, if supported, store this information in the UE context and report to the </w:t>
      </w:r>
      <w:r w:rsidRPr="001D2E49">
        <w:rPr>
          <w:rFonts w:eastAsia="SimSun" w:hint="eastAsia"/>
          <w:lang w:eastAsia="zh-CN"/>
        </w:rPr>
        <w:t xml:space="preserve">AMF the </w:t>
      </w:r>
      <w:r w:rsidRPr="001D2E49">
        <w:rPr>
          <w:i/>
          <w:lang w:eastAsia="zh-CN"/>
        </w:rPr>
        <w:t xml:space="preserve">User Location Information </w:t>
      </w:r>
      <w:r w:rsidRPr="001D2E49">
        <w:rPr>
          <w:lang w:eastAsia="zh-CN"/>
        </w:rPr>
        <w:t>IE</w:t>
      </w:r>
      <w:r w:rsidRPr="001D2E49">
        <w:rPr>
          <w:rFonts w:eastAsia="Malgun Gothic"/>
        </w:rPr>
        <w:t xml:space="preserve"> and </w:t>
      </w:r>
      <w:r w:rsidRPr="001D2E49">
        <w:rPr>
          <w:lang w:eastAsia="zh-CN"/>
        </w:rPr>
        <w:t xml:space="preserve">the </w:t>
      </w:r>
      <w:r w:rsidRPr="001D2E49">
        <w:rPr>
          <w:i/>
          <w:lang w:eastAsia="zh-CN"/>
        </w:rPr>
        <w:t xml:space="preserve">RRC State </w:t>
      </w:r>
      <w:r w:rsidRPr="001D2E49">
        <w:rPr>
          <w:lang w:eastAsia="zh-CN"/>
        </w:rPr>
        <w:t xml:space="preserve">IE in the UE </w:t>
      </w:r>
      <w:r w:rsidRPr="001D2E49">
        <w:rPr>
          <w:rFonts w:eastAsia="Malgun Gothic"/>
        </w:rPr>
        <w:t>CONTEXT MODIFICATION RESPONSE message.</w:t>
      </w:r>
    </w:p>
    <w:p w14:paraId="3108C875" w14:textId="77777777" w:rsidR="00F553AA" w:rsidRPr="001D2E49" w:rsidRDefault="00F553AA" w:rsidP="00F553AA">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SimSun" w:hint="eastAsia"/>
          <w:lang w:eastAsia="zh-CN"/>
        </w:rPr>
        <w:t xml:space="preserve"> </w:t>
      </w:r>
      <w:r w:rsidRPr="001D2E49">
        <w:rPr>
          <w:rFonts w:eastAsia="SimSun"/>
          <w:lang w:eastAsia="zh-CN"/>
        </w:rPr>
        <w:t>"cancel report"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stop reporting to the AMF the RRC state of the UE.</w:t>
      </w:r>
    </w:p>
    <w:p w14:paraId="38FF0A1E" w14:textId="77777777" w:rsidR="00F553AA" w:rsidRPr="001D2E49" w:rsidRDefault="00F553AA" w:rsidP="00F553AA">
      <w:r w:rsidRPr="001D2E49">
        <w:rPr>
          <w:snapToGrid w:val="0"/>
        </w:rPr>
        <w:t xml:space="preserve">The NG-RAN node shall </w:t>
      </w:r>
      <w:r w:rsidRPr="001D2E49">
        <w:t xml:space="preserve">report, in the UE </w:t>
      </w:r>
      <w:r w:rsidRPr="001D2E49">
        <w:rPr>
          <w:lang w:eastAsia="zh-CN"/>
        </w:rPr>
        <w:t xml:space="preserve">CONTEXT MODIFICATION </w:t>
      </w:r>
      <w:r w:rsidRPr="001D2E49">
        <w:t>RESPONSE message to the AMF, the successful update of the UE context.</w:t>
      </w:r>
    </w:p>
    <w:p w14:paraId="2B340408" w14:textId="77777777" w:rsidR="00F553AA" w:rsidRPr="001D2E49" w:rsidRDefault="00F553AA" w:rsidP="00F553AA">
      <w:pPr>
        <w:rPr>
          <w:rFonts w:eastAsia="Malgun Gothic"/>
        </w:rPr>
      </w:pPr>
      <w:r w:rsidRPr="001D2E49">
        <w:rPr>
          <w:rFonts w:eastAsia="Malgun Gothic"/>
        </w:rPr>
        <w:t xml:space="preserve">If the </w:t>
      </w:r>
      <w:r w:rsidRPr="001D2E49">
        <w:rPr>
          <w:rFonts w:eastAsia="Malgun Gothic"/>
          <w:i/>
        </w:rPr>
        <w:t>Emergency Fallback Indicator</w:t>
      </w:r>
      <w:r w:rsidRPr="001D2E49">
        <w:rPr>
          <w:rFonts w:eastAsia="Malgun Gothic"/>
        </w:rPr>
        <w:t xml:space="preserve"> IE is included in the UE CONTEXT MODIFICATION REQUEST message, it indicates that the concerned UE context is subject to emergency service fallback as described in TS 23.501 [9] and the NG-RAN node may, if supported, take the appropriate mobility actions</w:t>
      </w:r>
      <w:r w:rsidRPr="001D2E49">
        <w:t xml:space="preserve"> </w:t>
      </w:r>
      <w:proofErr w:type="gramStart"/>
      <w:r w:rsidRPr="001D2E49">
        <w:t>taking into account</w:t>
      </w:r>
      <w:proofErr w:type="gramEnd"/>
      <w:r w:rsidRPr="001D2E49">
        <w:t xml:space="preserve"> the </w:t>
      </w:r>
      <w:r w:rsidRPr="001D2E49">
        <w:rPr>
          <w:i/>
        </w:rPr>
        <w:t>Emergency Service Target CN</w:t>
      </w:r>
      <w:r w:rsidRPr="001D2E49">
        <w:t xml:space="preserve"> IE if provided</w:t>
      </w:r>
      <w:r w:rsidRPr="001D2E49">
        <w:rPr>
          <w:rFonts w:eastAsia="Malgun Gothic"/>
        </w:rPr>
        <w:t>.</w:t>
      </w:r>
    </w:p>
    <w:p w14:paraId="058B664D" w14:textId="77777777" w:rsidR="00F553AA" w:rsidRPr="001D2E49" w:rsidRDefault="00F553AA" w:rsidP="00F553AA">
      <w:pPr>
        <w:tabs>
          <w:tab w:val="right" w:pos="9641"/>
        </w:tabs>
      </w:pPr>
      <w:r w:rsidRPr="001D2E49">
        <w:t xml:space="preserve">If the </w:t>
      </w:r>
      <w:r w:rsidRPr="001D2E49">
        <w:rPr>
          <w:i/>
        </w:rPr>
        <w:t>New AMF UE NGAP ID</w:t>
      </w:r>
      <w:r w:rsidRPr="001D2E49">
        <w:t xml:space="preserve"> IE is included in the </w:t>
      </w:r>
      <w:r w:rsidRPr="001D2E49">
        <w:rPr>
          <w:rFonts w:eastAsia="Malgun Gothic"/>
        </w:rPr>
        <w:t>UE CONTEXT MODIFICATION REQUEST</w:t>
      </w:r>
      <w:r w:rsidRPr="001D2E49">
        <w:t xml:space="preserve"> message, the NG-RAN node shall use the received value for future signalling with the AMF.</w:t>
      </w:r>
    </w:p>
    <w:p w14:paraId="4FE03EB6" w14:textId="77777777" w:rsidR="00F553AA" w:rsidRDefault="00F553AA" w:rsidP="00F553AA">
      <w:pPr>
        <w:tabs>
          <w:tab w:val="right" w:pos="9641"/>
        </w:tabs>
      </w:pPr>
      <w:r w:rsidRPr="001D2E49">
        <w:t xml:space="preserve">If the </w:t>
      </w:r>
      <w:r w:rsidRPr="001D2E49">
        <w:rPr>
          <w:i/>
        </w:rPr>
        <w:t>New GUAMI</w:t>
      </w:r>
      <w:r w:rsidRPr="001D2E49">
        <w:t xml:space="preserve"> IE is included in the </w:t>
      </w:r>
      <w:r w:rsidRPr="001D2E49">
        <w:rPr>
          <w:rFonts w:eastAsia="Malgun Gothic"/>
        </w:rPr>
        <w:t>UE CONTEXT MODIFICATION REQUEST</w:t>
      </w:r>
      <w:r w:rsidRPr="001D2E49">
        <w:t xml:space="preserve"> message, the NG-RAN node shall replace the previously stored GUAMI as specified in TS 23.501 [9].</w:t>
      </w:r>
    </w:p>
    <w:p w14:paraId="68D2A26F" w14:textId="77777777" w:rsidR="00F553AA" w:rsidRPr="001D2E49" w:rsidRDefault="00F553AA" w:rsidP="00F553AA">
      <w:pPr>
        <w:tabs>
          <w:tab w:val="right" w:pos="9641"/>
        </w:tabs>
      </w:pPr>
      <w:r w:rsidRPr="00567372">
        <w:t xml:space="preserve">If the </w:t>
      </w:r>
      <w:r w:rsidRPr="00567372">
        <w:rPr>
          <w:i/>
        </w:rPr>
        <w:t>SRVCC Operation Possible</w:t>
      </w:r>
      <w:r w:rsidRPr="00567372">
        <w:t xml:space="preserve"> IE is included in UE CONTEXT MODIFICATION REQUEST message, the </w:t>
      </w:r>
      <w:r w:rsidRPr="00FA22D3">
        <w:t>NG-RAN</w:t>
      </w:r>
      <w:r w:rsidRPr="00567372">
        <w:t xml:space="preserve"> </w:t>
      </w:r>
      <w:r>
        <w:t xml:space="preserve">node </w:t>
      </w:r>
      <w:r w:rsidRPr="00567372">
        <w:t>shall</w:t>
      </w:r>
      <w:r>
        <w:t>, if supported,</w:t>
      </w:r>
      <w:r w:rsidRPr="00567372">
        <w:t xml:space="preserve"> store </w:t>
      </w:r>
      <w:r>
        <w:t xml:space="preserve">the </w:t>
      </w:r>
      <w:r w:rsidRPr="00567372">
        <w:t xml:space="preserve">content of the received </w:t>
      </w:r>
      <w:r w:rsidRPr="00567372">
        <w:rPr>
          <w:i/>
        </w:rPr>
        <w:t>SRVCC Operation Possible</w:t>
      </w:r>
      <w:r w:rsidRPr="00567372">
        <w:t xml:space="preserve"> IE in the UE context and use it as defined in TS 23.216 [</w:t>
      </w:r>
      <w:r>
        <w:t>31</w:t>
      </w:r>
      <w:r w:rsidRPr="00567372">
        <w:t>].</w:t>
      </w:r>
    </w:p>
    <w:p w14:paraId="73AE5FC0" w14:textId="77777777" w:rsidR="00F553AA" w:rsidRDefault="00F553AA" w:rsidP="00F553AA">
      <w:pPr>
        <w:tabs>
          <w:tab w:val="right" w:pos="9641"/>
        </w:tabs>
      </w:pPr>
      <w:r w:rsidRPr="00C84C3A">
        <w:t xml:space="preserve">If the </w:t>
      </w:r>
      <w:r w:rsidRPr="00E86AA3">
        <w:rPr>
          <w:i/>
        </w:rPr>
        <w:t>NR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NR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039C4A61" w14:textId="77777777" w:rsidR="00F553AA" w:rsidRDefault="00F553AA" w:rsidP="00F553AA">
      <w:pPr>
        <w:tabs>
          <w:tab w:val="right" w:pos="9641"/>
        </w:tabs>
      </w:pPr>
      <w:r w:rsidRPr="00C84C3A">
        <w:t xml:space="preserve">If the </w:t>
      </w:r>
      <w:r w:rsidRPr="00E86AA3">
        <w:rPr>
          <w:i/>
        </w:rPr>
        <w:t>LTE V2X Services Authorized</w:t>
      </w:r>
      <w:r w:rsidRPr="00C84C3A">
        <w:t xml:space="preserve"> IE is contained in the UE CONTEXT MODIF</w:t>
      </w:r>
      <w:r>
        <w:t>ICATION REQUEST message, the NG-RAN node</w:t>
      </w:r>
      <w:r w:rsidRPr="00C84C3A">
        <w:t xml:space="preserve"> shall, if supported, update its V2X services authorization information for the UE accordingly. If the </w:t>
      </w:r>
      <w:r w:rsidRPr="00E86AA3">
        <w:rPr>
          <w:i/>
        </w:rPr>
        <w:t>LTE V2X Services Authorized</w:t>
      </w:r>
      <w:r w:rsidRPr="00C84C3A">
        <w:t xml:space="preserve"> IE includes one or more IEs set to </w:t>
      </w:r>
      <w:r w:rsidRPr="001D2E49">
        <w:t>"</w:t>
      </w:r>
      <w:r w:rsidRPr="00C84C3A">
        <w:t>not authorized</w:t>
      </w:r>
      <w:r w:rsidRPr="001D2E49">
        <w:t>"</w:t>
      </w:r>
      <w:r w:rsidRPr="00C84C3A">
        <w:t xml:space="preserve">, the </w:t>
      </w:r>
      <w:r>
        <w:t>NG-RAN node</w:t>
      </w:r>
      <w:r w:rsidRPr="00C84C3A">
        <w:t xml:space="preserve"> shall, if supported, initiate actions to ensure that the UE is no longer accessing the relevant service(s).</w:t>
      </w:r>
    </w:p>
    <w:p w14:paraId="1DDE2802" w14:textId="77777777" w:rsidR="00F553AA" w:rsidRPr="00636A0A" w:rsidRDefault="00F553AA" w:rsidP="00F553AA">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6EB1941D" w14:textId="77777777" w:rsidR="00F553AA" w:rsidRPr="00636A0A" w:rsidRDefault="00F553AA" w:rsidP="00F553AA">
      <w:pPr>
        <w:pStyle w:val="B1"/>
        <w:rPr>
          <w:lang w:eastAsia="zh-CN"/>
        </w:rPr>
      </w:pPr>
      <w:r w:rsidRPr="00636A0A">
        <w:t>-</w:t>
      </w:r>
      <w:r w:rsidRPr="00636A0A">
        <w:tab/>
        <w:t xml:space="preserve">replace the previously provided </w:t>
      </w:r>
      <w:r>
        <w:t xml:space="preserve">NR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proofErr w:type="gramStart"/>
      <w:r>
        <w:t>value</w:t>
      </w:r>
      <w:r w:rsidRPr="00636A0A">
        <w:t>;</w:t>
      </w:r>
      <w:proofErr w:type="gramEnd"/>
      <w:r>
        <w:rPr>
          <w:rFonts w:hint="eastAsia"/>
          <w:lang w:eastAsia="zh-CN"/>
        </w:rPr>
        <w:t xml:space="preserve"> </w:t>
      </w:r>
    </w:p>
    <w:p w14:paraId="2D8C1000" w14:textId="77777777" w:rsidR="00F553AA" w:rsidRPr="0074586F" w:rsidRDefault="00F553AA" w:rsidP="00F553AA">
      <w:pPr>
        <w:pStyle w:val="B1"/>
        <w:numPr>
          <w:ilvl w:val="0"/>
          <w:numId w:val="31"/>
        </w:numPr>
        <w:overflowPunct w:val="0"/>
        <w:autoSpaceDE w:val="0"/>
        <w:autoSpaceDN w:val="0"/>
        <w:adjustRightInd w:val="0"/>
        <w:textAlignment w:val="baseline"/>
      </w:pP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714EA664" w14:textId="77777777" w:rsidR="00F553AA" w:rsidRPr="00636A0A" w:rsidRDefault="00F553AA" w:rsidP="00F553AA">
      <w:pPr>
        <w:rPr>
          <w:lang w:eastAsia="zh-CN"/>
        </w:rPr>
      </w:pPr>
      <w:r w:rsidRPr="00636A0A">
        <w:lastRenderedPageBreak/>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UE CONTEXT MODIFICATION REQUEST</w:t>
      </w:r>
      <w:r w:rsidRPr="00636A0A">
        <w:t xml:space="preserve"> message</w:t>
      </w:r>
      <w:r>
        <w:rPr>
          <w:rFonts w:hint="eastAsia"/>
          <w:lang w:eastAsia="zh-CN"/>
        </w:rPr>
        <w:t>,</w:t>
      </w:r>
      <w:r>
        <w:t xml:space="preserve"> the NG-RAN node</w:t>
      </w:r>
      <w:r w:rsidRPr="00636A0A">
        <w:t xml:space="preserve"> shall</w:t>
      </w:r>
      <w:r>
        <w:rPr>
          <w:rFonts w:hint="eastAsia"/>
          <w:lang w:eastAsia="zh-CN"/>
        </w:rPr>
        <w:t>, if supported</w:t>
      </w:r>
      <w:r w:rsidRPr="00636A0A">
        <w:t>:</w:t>
      </w:r>
    </w:p>
    <w:p w14:paraId="715234B9" w14:textId="77777777" w:rsidR="00F553AA" w:rsidRPr="00636A0A" w:rsidRDefault="00F553AA" w:rsidP="00F553AA">
      <w:pPr>
        <w:pStyle w:val="B1"/>
        <w:rPr>
          <w:lang w:eastAsia="zh-CN"/>
        </w:rPr>
      </w:pPr>
      <w:r w:rsidRPr="00636A0A">
        <w:t>-</w:t>
      </w:r>
      <w:r w:rsidRPr="00636A0A">
        <w:tab/>
        <w:t xml:space="preserve">replace the previously provided </w:t>
      </w:r>
      <w:r>
        <w:t xml:space="preserve">LTE </w:t>
      </w:r>
      <w:r w:rsidRPr="00636A0A">
        <w:t xml:space="preserve">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proofErr w:type="gramStart"/>
      <w:r>
        <w:t>value</w:t>
      </w:r>
      <w:r w:rsidRPr="00636A0A">
        <w:t>;</w:t>
      </w:r>
      <w:proofErr w:type="gramEnd"/>
      <w:r>
        <w:rPr>
          <w:rFonts w:hint="eastAsia"/>
          <w:lang w:eastAsia="zh-CN"/>
        </w:rPr>
        <w:t xml:space="preserve"> </w:t>
      </w:r>
    </w:p>
    <w:p w14:paraId="79BD9AB5" w14:textId="77777777" w:rsidR="00F553AA" w:rsidRPr="00636A0A" w:rsidRDefault="00F553AA" w:rsidP="00F553AA">
      <w:pPr>
        <w:pStyle w:val="B1"/>
        <w:rPr>
          <w:lang w:eastAsia="zh-CN"/>
        </w:rPr>
      </w:pPr>
      <w:r>
        <w:t>-</w:t>
      </w:r>
      <w:r>
        <w:tab/>
      </w:r>
      <w:r w:rsidRPr="00636A0A">
        <w:t xml:space="preserve">use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79E51B8B" w14:textId="77777777" w:rsidR="00F553AA" w:rsidRDefault="00F553AA" w:rsidP="00F553AA">
      <w:pPr>
        <w:tabs>
          <w:tab w:val="right" w:pos="9641"/>
        </w:tabs>
        <w:rPr>
          <w:lang w:eastAsia="zh-CN"/>
        </w:rPr>
      </w:pPr>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w:t>
      </w:r>
      <w:r w:rsidRPr="00B70F93">
        <w:rPr>
          <w:lang w:eastAsia="zh-CN"/>
        </w:rPr>
        <w:t xml:space="preserve"> UE CONTEXT MODIFICATION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w:t>
      </w:r>
      <w:r w:rsidRPr="00B70F93">
        <w:rPr>
          <w:rFonts w:hint="eastAsia"/>
          <w:lang w:eastAsia="zh-CN"/>
        </w:rPr>
        <w:t xml:space="preserve"> it </w:t>
      </w:r>
      <w:r w:rsidRPr="00D527CE">
        <w:t>as defined in TS 23</w:t>
      </w:r>
      <w:r w:rsidRPr="00D527CE">
        <w:rPr>
          <w:rFonts w:hint="eastAsia"/>
          <w:lang w:eastAsia="zh-CN"/>
        </w:rPr>
        <w:t>.287</w:t>
      </w:r>
      <w:r w:rsidRPr="00D527CE">
        <w:t xml:space="preserve"> [</w:t>
      </w:r>
      <w:r>
        <w:rPr>
          <w:lang w:eastAsia="zh-CN"/>
        </w:rPr>
        <w:t>33</w:t>
      </w:r>
      <w:r w:rsidRPr="00D527CE">
        <w:t>]</w:t>
      </w:r>
      <w:r w:rsidRPr="00DD320A">
        <w:rPr>
          <w:rFonts w:hint="eastAsia"/>
          <w:lang w:eastAsia="zh-CN"/>
        </w:rPr>
        <w:t>.</w:t>
      </w:r>
    </w:p>
    <w:p w14:paraId="655EA532" w14:textId="77777777" w:rsidR="00F553AA" w:rsidRPr="009F5A10" w:rsidRDefault="00F553AA" w:rsidP="00F553AA">
      <w:r>
        <w:t>If t</w:t>
      </w:r>
      <w:r w:rsidRPr="009F5A10">
        <w:t xml:space="preserve">he </w:t>
      </w:r>
      <w:r>
        <w:t xml:space="preserve">UE CONTEXT MODIFICATION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AF4592F" w14:textId="77777777" w:rsidR="00F553AA" w:rsidRPr="00125792" w:rsidRDefault="00F553AA" w:rsidP="00F553AA">
      <w:r w:rsidRPr="00567372">
        <w:t xml:space="preserve">If the </w:t>
      </w:r>
      <w:r>
        <w:rPr>
          <w:i/>
        </w:rPr>
        <w:t>Time Synchronisation Assistance Information</w:t>
      </w:r>
      <w:r w:rsidRPr="00567372">
        <w:t xml:space="preserve"> IE is included in </w:t>
      </w:r>
      <w:r>
        <w:t xml:space="preserve">the </w:t>
      </w:r>
      <w:r w:rsidRPr="00567372">
        <w:t xml:space="preserve">UE CONTEXT MODIFICATION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0B0E611B" w14:textId="77777777" w:rsidR="00F553AA" w:rsidRPr="002357FE" w:rsidRDefault="00F553AA" w:rsidP="00F553AA">
      <w:pPr>
        <w:rPr>
          <w:rFonts w:eastAsia="Malgun Gothic"/>
        </w:rPr>
      </w:pPr>
      <w:r>
        <w:t>I</w:t>
      </w:r>
      <w:r w:rsidRPr="002357FE">
        <w:t xml:space="preserve">f the </w:t>
      </w:r>
      <w:r>
        <w:rPr>
          <w:rFonts w:eastAsia="SimSun"/>
          <w:i/>
          <w:lang w:eastAsia="ja-JP"/>
        </w:rPr>
        <w:t>QMC Configuration Information</w:t>
      </w:r>
      <w:r w:rsidRPr="0076312B">
        <w:rPr>
          <w:i/>
        </w:rPr>
        <w:t xml:space="preserve"> </w:t>
      </w:r>
      <w:r w:rsidRPr="002357FE">
        <w:t>IE</w:t>
      </w:r>
      <w:r>
        <w:t xml:space="preserve"> is included in the </w:t>
      </w:r>
      <w:r w:rsidRPr="00DE0611">
        <w:rPr>
          <w:rFonts w:eastAsia="Malgun Gothic"/>
        </w:rPr>
        <w:t xml:space="preserve">UE CONTEXT MODIFICATION REQUEST </w:t>
      </w:r>
      <w:r w:rsidRPr="002357FE">
        <w:rPr>
          <w:rFonts w:eastAsia="Malgun Gothic"/>
        </w:rPr>
        <w:t>message</w:t>
      </w:r>
      <w:r w:rsidRPr="002357FE">
        <w:t xml:space="preserve">, </w:t>
      </w:r>
      <w:r w:rsidRPr="002357FE">
        <w:rPr>
          <w:rFonts w:eastAsia="SimSun"/>
        </w:rPr>
        <w:t xml:space="preserve">the NG-RAN node </w:t>
      </w:r>
      <w:r>
        <w:rPr>
          <w:rFonts w:eastAsia="SimSun"/>
        </w:rPr>
        <w:t xml:space="preserve">shall, if supported, </w:t>
      </w:r>
      <w:r w:rsidRPr="002357FE">
        <w:t xml:space="preserve">use it for </w:t>
      </w:r>
      <w:proofErr w:type="spellStart"/>
      <w:r w:rsidRPr="002357FE">
        <w:t>QoE</w:t>
      </w:r>
      <w:proofErr w:type="spellEnd"/>
      <w:r w:rsidRPr="002357FE">
        <w:t xml:space="preserve"> management</w:t>
      </w:r>
      <w:r>
        <w:t>,</w:t>
      </w:r>
      <w:r w:rsidRPr="002357FE">
        <w:t xml:space="preserve"> as described in TS 38.300 [8].</w:t>
      </w:r>
    </w:p>
    <w:p w14:paraId="41AFF431" w14:textId="77777777" w:rsidR="00F553AA" w:rsidRPr="002357FE" w:rsidRDefault="00F553AA" w:rsidP="00F553AA">
      <w:pPr>
        <w:rPr>
          <w:rFonts w:eastAsia="Malgun Gothic"/>
        </w:rPr>
      </w:pPr>
      <w:r>
        <w:t>I</w:t>
      </w:r>
      <w:r w:rsidRPr="002357FE">
        <w:t xml:space="preserve">f the </w:t>
      </w:r>
      <w:r>
        <w:rPr>
          <w:i/>
        </w:rPr>
        <w:t>QMC Deactivation</w:t>
      </w:r>
      <w:r w:rsidRPr="002357FE">
        <w:t xml:space="preserve"> IE</w:t>
      </w:r>
      <w:r>
        <w:t xml:space="preserve"> is included in the </w:t>
      </w:r>
      <w:r w:rsidRPr="00DE0611">
        <w:rPr>
          <w:rFonts w:eastAsia="Malgun Gothic"/>
        </w:rPr>
        <w:t xml:space="preserve">UE CONTEXT MODIFICATION REQUEST </w:t>
      </w:r>
      <w:r w:rsidRPr="002357FE">
        <w:rPr>
          <w:rFonts w:eastAsia="Malgun Gothic"/>
        </w:rPr>
        <w:t>message</w:t>
      </w:r>
      <w:r w:rsidRPr="002357FE">
        <w:t xml:space="preserve">, </w:t>
      </w:r>
      <w:r w:rsidRPr="002357FE">
        <w:rPr>
          <w:rFonts w:eastAsia="SimSun"/>
        </w:rPr>
        <w:t xml:space="preserve">the NG-RAN node </w:t>
      </w:r>
      <w:r>
        <w:rPr>
          <w:rFonts w:eastAsia="SimSun"/>
        </w:rPr>
        <w:t xml:space="preserve">shall, if supported, </w:t>
      </w:r>
      <w:r>
        <w:t xml:space="preserve">deactivate the </w:t>
      </w:r>
      <w:r w:rsidRPr="002357FE">
        <w:t>Q</w:t>
      </w:r>
      <w:r>
        <w:t>MC configurations therein</w:t>
      </w:r>
      <w:r w:rsidRPr="002357FE">
        <w:t>.</w:t>
      </w:r>
    </w:p>
    <w:p w14:paraId="1637DC29" w14:textId="77777777" w:rsidR="00F553AA" w:rsidRDefault="00F553AA" w:rsidP="00F553AA">
      <w:pPr>
        <w:rPr>
          <w:rFonts w:eastAsia="SimSun"/>
          <w:lang w:eastAsia="zh-CN"/>
        </w:rPr>
      </w:pPr>
      <w:r>
        <w:rPr>
          <w:rFonts w:eastAsia="SimSun"/>
          <w:lang w:eastAsia="zh-CN"/>
        </w:rPr>
        <w:t xml:space="preserve">If the </w:t>
      </w:r>
      <w:r>
        <w:rPr>
          <w:rFonts w:eastAsia="SimSun"/>
          <w:i/>
          <w:lang w:eastAsia="zh-CN"/>
        </w:rPr>
        <w:t xml:space="preserve">UE Slice Maximum Bit Rate List </w:t>
      </w:r>
      <w:r>
        <w:rPr>
          <w:rFonts w:eastAsia="SimSun"/>
          <w:lang w:eastAsia="zh-CN"/>
        </w:rPr>
        <w:t xml:space="preserve">IE is included in the </w:t>
      </w:r>
      <w:r>
        <w:rPr>
          <w:lang w:eastAsia="zh-CN"/>
        </w:rPr>
        <w:t>UE CONTEXT MODIFICATION REQUEST</w:t>
      </w:r>
      <w:r>
        <w:rPr>
          <w:rFonts w:eastAsia="SimSun"/>
          <w:lang w:eastAsia="zh-CN"/>
        </w:rPr>
        <w:t xml:space="preserve"> message, the NG-RAN node shall, if supported: </w:t>
      </w:r>
    </w:p>
    <w:p w14:paraId="7805DAFF" w14:textId="77777777" w:rsidR="00F553AA" w:rsidRDefault="00F553AA" w:rsidP="00F553AA">
      <w:pPr>
        <w:pStyle w:val="B1"/>
      </w:pPr>
      <w:r>
        <w:t>-</w:t>
      </w:r>
      <w:r>
        <w:tab/>
        <w:t xml:space="preserve">store and replace the previously provided UE Slice Maximum Bit Rate List, if any, by the received UE Slice Maximum Bit Rate List in the UE </w:t>
      </w:r>
      <w:proofErr w:type="gramStart"/>
      <w:r>
        <w:t>context;</w:t>
      </w:r>
      <w:proofErr w:type="gramEnd"/>
      <w:r>
        <w:t xml:space="preserve"> </w:t>
      </w:r>
    </w:p>
    <w:p w14:paraId="13AF5B21" w14:textId="77777777" w:rsidR="00F553AA" w:rsidRPr="005452AB" w:rsidRDefault="00F553AA" w:rsidP="00F553AA">
      <w:pPr>
        <w:pStyle w:val="B1"/>
      </w:pPr>
      <w:r>
        <w:t>-</w:t>
      </w:r>
      <w:r>
        <w:tab/>
        <w:t>use the received UE Slice Maximum Bit Rate List for each S-NSSAI for the concerned UE as specified in TS 23.501 [9].</w:t>
      </w:r>
    </w:p>
    <w:p w14:paraId="4947C972" w14:textId="77777777" w:rsidR="00F553AA" w:rsidRDefault="00F553AA" w:rsidP="00F553AA">
      <w:pPr>
        <w:rPr>
          <w:rFonts w:eastAsia="SimSun"/>
        </w:rPr>
      </w:pPr>
      <w:r>
        <w:t xml:space="preserve">If the </w:t>
      </w:r>
      <w:r>
        <w:rPr>
          <w:i/>
          <w:lang w:eastAsia="zh-CN"/>
        </w:rPr>
        <w:t xml:space="preserve">Management Based MDT </w:t>
      </w:r>
      <w:r>
        <w:rPr>
          <w:rFonts w:eastAsia="SimSun"/>
          <w:i/>
        </w:rPr>
        <w:t>PLMN List</w:t>
      </w:r>
      <w:r>
        <w:rPr>
          <w:rFonts w:eastAsia="SimSun"/>
          <w:lang w:eastAsia="zh-CN"/>
        </w:rPr>
        <w:t xml:space="preserve"> </w:t>
      </w:r>
      <w:r>
        <w:rPr>
          <w:lang w:eastAsia="zh-CN"/>
        </w:rPr>
        <w:t>IE</w:t>
      </w:r>
      <w:r>
        <w:t xml:space="preserve"> </w:t>
      </w:r>
      <w:r>
        <w:rPr>
          <w:lang w:eastAsia="zh-CN"/>
        </w:rPr>
        <w:t>is</w:t>
      </w:r>
      <w:r>
        <w:t xml:space="preserve"> contained in the </w:t>
      </w:r>
      <w:r>
        <w:rPr>
          <w:lang w:eastAsia="zh-CN"/>
        </w:rPr>
        <w:t>UE CONTEXT MODIFICATION REQUEST</w:t>
      </w:r>
      <w:r>
        <w:t xml:space="preserve"> message, the NG-RAN node shall, if supported, use it to allow </w:t>
      </w:r>
      <w:r>
        <w:rPr>
          <w:lang w:eastAsia="zh-CN"/>
        </w:rPr>
        <w:t xml:space="preserve">subsequent </w:t>
      </w:r>
      <w:r>
        <w:t xml:space="preserve">selection of the UE for </w:t>
      </w:r>
      <w:proofErr w:type="gramStart"/>
      <w:r>
        <w:t>management based</w:t>
      </w:r>
      <w:proofErr w:type="gramEnd"/>
      <w:r>
        <w:t xml:space="preserve"> MDT defined in TS 32.422 [11]</w:t>
      </w:r>
      <w:ins w:id="50" w:author="Sasha Sirotkin" w:date="2022-04-24T16:09:00Z">
        <w:r>
          <w:t xml:space="preserve"> and to allow </w:t>
        </w:r>
        <w:r>
          <w:rPr>
            <w:lang w:eastAsia="en-GB"/>
          </w:rPr>
          <w:t>acquisition of UE location information in RLF, connection failure and SCG failure reporting</w:t>
        </w:r>
      </w:ins>
      <w:r>
        <w:rPr>
          <w:lang w:eastAsia="zh-CN"/>
        </w:rPr>
        <w:t>.</w:t>
      </w:r>
    </w:p>
    <w:p w14:paraId="6207E6B0" w14:textId="77777777" w:rsidR="00F553AA" w:rsidRDefault="00F553AA" w:rsidP="00F553AA">
      <w:r>
        <w:t>I</w:t>
      </w:r>
      <w:r>
        <w:rPr>
          <w:rFonts w:hint="eastAsia"/>
        </w:rPr>
        <w:t xml:space="preserve">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rFonts w:hint="eastAsia"/>
          <w:i/>
        </w:rPr>
        <w:t>A</w:t>
      </w:r>
      <w:r w:rsidRPr="00D01440">
        <w:rPr>
          <w:i/>
        </w:rPr>
        <w:t>uthor</w:t>
      </w:r>
      <w:r>
        <w:rPr>
          <w:rFonts w:hint="eastAsia"/>
          <w:i/>
        </w:rPr>
        <w:t xml:space="preserve">ized </w:t>
      </w:r>
      <w:r>
        <w:rPr>
          <w:rFonts w:hint="eastAsia"/>
        </w:rPr>
        <w:t xml:space="preserve">IE is </w:t>
      </w:r>
      <w:r>
        <w:t>include</w:t>
      </w:r>
      <w:r>
        <w:rPr>
          <w:rFonts w:hint="eastAsia"/>
        </w:rPr>
        <w:t xml:space="preserve">d in UE </w:t>
      </w:r>
      <w:r>
        <w:t>CONTEXT MODIFICATION REQUEST</w:t>
      </w:r>
      <w:r>
        <w:rPr>
          <w:rFonts w:hint="eastAsia"/>
        </w:rPr>
        <w:t xml:space="preserve"> message, the NG-RAN node shall, if supported, update the 5G </w:t>
      </w:r>
      <w:proofErr w:type="spellStart"/>
      <w:r>
        <w:rPr>
          <w:rFonts w:hint="eastAsia"/>
        </w:rPr>
        <w:t>ProSe</w:t>
      </w:r>
      <w:proofErr w:type="spellEnd"/>
      <w:r>
        <w:rPr>
          <w:rFonts w:hint="eastAsia"/>
        </w:rPr>
        <w:t xml:space="preserve"> authorization information for the UE accordingly. If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i/>
        </w:rPr>
        <w:t>A</w:t>
      </w:r>
      <w:r w:rsidRPr="00D01440">
        <w:rPr>
          <w:i/>
        </w:rPr>
        <w:t>uthor</w:t>
      </w:r>
      <w:r>
        <w:rPr>
          <w:rFonts w:hint="eastAsia"/>
          <w:i/>
        </w:rPr>
        <w:t>ized</w:t>
      </w:r>
      <w:r>
        <w:rPr>
          <w:rFonts w:hint="eastAsia"/>
        </w:rPr>
        <w:t xml:space="preserve"> IE includes one or more IEs set to </w:t>
      </w:r>
      <w:r>
        <w:t>“</w:t>
      </w:r>
      <w:r>
        <w:rPr>
          <w:rFonts w:hint="eastAsia"/>
        </w:rPr>
        <w:t>not authorized</w:t>
      </w:r>
      <w:r>
        <w:t>”</w:t>
      </w:r>
      <w:r>
        <w:rPr>
          <w:rFonts w:hint="eastAsia"/>
        </w:rPr>
        <w:t xml:space="preserve">, the NG-RAN node shall, if supported, initiate actions to ensure that the UE is no longer accessing the relevant </w:t>
      </w:r>
      <w:proofErr w:type="spellStart"/>
      <w:r>
        <w:rPr>
          <w:rFonts w:hint="eastAsia"/>
        </w:rPr>
        <w:t>ProSe</w:t>
      </w:r>
      <w:proofErr w:type="spellEnd"/>
      <w:r>
        <w:rPr>
          <w:rFonts w:hint="eastAsia"/>
        </w:rPr>
        <w:t xml:space="preserve"> service(s).</w:t>
      </w:r>
    </w:p>
    <w:p w14:paraId="6429EAB1" w14:textId="77777777" w:rsidR="00F553AA" w:rsidRDefault="00F553AA" w:rsidP="00F553AA">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Maximum Bit Rate</w:t>
      </w:r>
      <w:r>
        <w:rPr>
          <w:snapToGrid w:val="0"/>
        </w:rPr>
        <w:t xml:space="preserve"> IE</w:t>
      </w:r>
      <w:r>
        <w:t xml:space="preserve"> is included in the UE CONTEXT MODIFICATION REQUEST message, the NG-RAN node shall, if supported:</w:t>
      </w:r>
    </w:p>
    <w:p w14:paraId="371D72B3" w14:textId="77777777" w:rsidR="00F553AA" w:rsidRDefault="00F553AA" w:rsidP="00F553AA">
      <w:pPr>
        <w:pStyle w:val="B1"/>
        <w:rPr>
          <w:lang w:eastAsia="zh-CN"/>
        </w:rPr>
      </w:pPr>
      <w:r>
        <w:t>-</w:t>
      </w:r>
      <w:r>
        <w:tab/>
        <w:t xml:space="preserve">replace the previously provided </w:t>
      </w:r>
      <w:r>
        <w:rPr>
          <w:rFonts w:hint="eastAsia"/>
          <w:lang w:eastAsia="zh-CN"/>
        </w:rPr>
        <w:t xml:space="preserve">5G </w:t>
      </w:r>
      <w:proofErr w:type="spellStart"/>
      <w:r>
        <w:rPr>
          <w:rFonts w:hint="eastAsia"/>
          <w:lang w:eastAsia="zh-CN"/>
        </w:rPr>
        <w:t>ProSe</w:t>
      </w:r>
      <w:proofErr w:type="spellEnd"/>
      <w:r>
        <w:rPr>
          <w:rFonts w:hint="eastAsia"/>
          <w:lang w:eastAsia="zh-CN"/>
        </w:rPr>
        <w:t xml:space="preserve"> UE PC5 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7FC6142A" w14:textId="77777777" w:rsidR="00F553AA" w:rsidRDefault="00F553AA" w:rsidP="00F553AA">
      <w:pPr>
        <w:pStyle w:val="B1"/>
        <w:numPr>
          <w:ilvl w:val="0"/>
          <w:numId w:val="50"/>
        </w:numPr>
        <w:overflowPunct w:val="0"/>
        <w:autoSpaceDE w:val="0"/>
        <w:autoSpaceDN w:val="0"/>
        <w:adjustRightInd w:val="0"/>
      </w:pPr>
      <w:r>
        <w:t>use the received value for the concerned UE</w:t>
      </w:r>
      <w:r>
        <w:rPr>
          <w:lang w:eastAsia="zh-CN"/>
        </w:rPr>
        <w:t xml:space="preserve">’s sidelink communication in network scheduled mode for </w:t>
      </w:r>
      <w:r>
        <w:rPr>
          <w:rFonts w:hint="eastAsia"/>
          <w:lang w:eastAsia="zh-CN"/>
        </w:rPr>
        <w:t xml:space="preserve">5G </w:t>
      </w:r>
      <w:proofErr w:type="spellStart"/>
      <w:r>
        <w:rPr>
          <w:rFonts w:hint="eastAsia"/>
          <w:lang w:eastAsia="zh-CN"/>
        </w:rPr>
        <w:t>ProSe</w:t>
      </w:r>
      <w:proofErr w:type="spellEnd"/>
      <w:r>
        <w:rPr>
          <w:lang w:eastAsia="zh-CN"/>
        </w:rPr>
        <w:t xml:space="preserve"> services</w:t>
      </w:r>
      <w:r>
        <w:t>.</w:t>
      </w:r>
    </w:p>
    <w:p w14:paraId="6D0098F9" w14:textId="77777777" w:rsidR="00F553AA" w:rsidRDefault="00F553AA" w:rsidP="00F553AA">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UE CONTEXT MODIFICATION REQUEST message, the NG-RAN node </w:t>
      </w:r>
      <w:r>
        <w:rPr>
          <w:rFonts w:eastAsia="Malgun Gothic"/>
        </w:rPr>
        <w:t>shall, if supported,</w:t>
      </w:r>
      <w:r>
        <w:t xml:space="preserve"> use it as defined in TS 23.</w:t>
      </w:r>
      <w:r>
        <w:rPr>
          <w:rFonts w:hint="eastAsia"/>
        </w:rPr>
        <w:t>304</w:t>
      </w:r>
      <w:r>
        <w:t xml:space="preserve"> [47].</w:t>
      </w:r>
    </w:p>
    <w:p w14:paraId="4AF98344" w14:textId="77777777" w:rsidR="00F553AA" w:rsidRPr="001D2E49" w:rsidRDefault="00F553AA" w:rsidP="00F553AA">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612D9673" w14:textId="77777777" w:rsidR="00F553AA" w:rsidRPr="001D2E49" w:rsidRDefault="00F553AA" w:rsidP="00F553AA">
      <w:pPr>
        <w:rPr>
          <w:rFonts w:eastAsia="SimSun"/>
          <w:lang w:eastAsia="zh-CN"/>
        </w:rPr>
      </w:pPr>
      <w:r w:rsidRPr="001D2E49">
        <w:rPr>
          <w:rFonts w:eastAsia="Malgun Gothic" w:hint="eastAsia"/>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and if the UE is in RRC_INACTIVE state, </w:t>
      </w:r>
      <w:r w:rsidRPr="001D2E49">
        <w:rPr>
          <w:rFonts w:eastAsia="SimSun" w:hint="eastAsia"/>
          <w:lang w:eastAsia="zh-CN"/>
        </w:rPr>
        <w:t xml:space="preserve">send one subsequent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when the RRC state transitions to RRC_CONNECTED state.</w:t>
      </w:r>
    </w:p>
    <w:p w14:paraId="2CF1B64F" w14:textId="77777777" w:rsidR="00F553AA" w:rsidRPr="001D2E49" w:rsidRDefault="00F553AA" w:rsidP="00F553AA">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UE CONTEXT MODIFICATION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2CFEFDC2" w14:textId="01F814C0" w:rsidR="00053AB8" w:rsidRDefault="00053AB8" w:rsidP="007449C2">
      <w:pPr>
        <w:rPr>
          <w:b/>
          <w:color w:val="0070C0"/>
        </w:rPr>
      </w:pPr>
    </w:p>
    <w:p w14:paraId="3E29DCF2" w14:textId="77777777" w:rsidR="00053AB8" w:rsidRDefault="00053AB8" w:rsidP="00053AB8">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53AB8" w14:paraId="1FE10B10" w14:textId="77777777" w:rsidTr="006A5BB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70E04F5" w14:textId="74D057AB" w:rsidR="00053AB8" w:rsidRDefault="00053AB8" w:rsidP="006A5BB3">
            <w:pPr>
              <w:jc w:val="center"/>
              <w:rPr>
                <w:rFonts w:ascii="Arial" w:hAnsi="Arial" w:cs="Arial"/>
                <w:b/>
                <w:bCs/>
                <w:szCs w:val="28"/>
                <w:lang w:eastAsia="en-GB"/>
              </w:rPr>
            </w:pPr>
            <w:r>
              <w:rPr>
                <w:rFonts w:ascii="Arial" w:hAnsi="Arial" w:cs="Arial"/>
                <w:b/>
                <w:bCs/>
                <w:szCs w:val="28"/>
                <w:lang w:eastAsia="zh-CN"/>
              </w:rPr>
              <w:t>Next Change</w:t>
            </w:r>
          </w:p>
        </w:tc>
      </w:tr>
    </w:tbl>
    <w:p w14:paraId="17723969" w14:textId="77777777" w:rsidR="00053AB8" w:rsidRDefault="00053AB8" w:rsidP="00053AB8">
      <w:pPr>
        <w:rPr>
          <w:b/>
          <w:color w:val="0070C0"/>
        </w:rPr>
      </w:pPr>
    </w:p>
    <w:p w14:paraId="0A6677C0" w14:textId="77777777" w:rsidR="00F553AA" w:rsidRPr="001D2E49" w:rsidRDefault="00F553AA" w:rsidP="00F553AA">
      <w:pPr>
        <w:pStyle w:val="Heading4"/>
      </w:pPr>
      <w:bookmarkStart w:id="51" w:name="_Toc64445928"/>
      <w:bookmarkStart w:id="52" w:name="_Toc73981798"/>
      <w:bookmarkStart w:id="53" w:name="_Toc88651887"/>
      <w:bookmarkStart w:id="54" w:name="_Toc97890930"/>
      <w:bookmarkStart w:id="55" w:name="_Toc99123005"/>
      <w:bookmarkStart w:id="56" w:name="_Toc99661808"/>
      <w:r w:rsidRPr="001D2E49">
        <w:t>8.4.2.2</w:t>
      </w:r>
      <w:r w:rsidRPr="001D2E49">
        <w:tab/>
        <w:t>Successful Operation</w:t>
      </w:r>
      <w:bookmarkEnd w:id="51"/>
      <w:bookmarkEnd w:id="52"/>
      <w:bookmarkEnd w:id="53"/>
      <w:bookmarkEnd w:id="54"/>
      <w:bookmarkEnd w:id="55"/>
      <w:bookmarkEnd w:id="56"/>
    </w:p>
    <w:p w14:paraId="180CC84F" w14:textId="77777777" w:rsidR="00F553AA" w:rsidRPr="001D2E49" w:rsidRDefault="00764E3D" w:rsidP="00F553AA">
      <w:pPr>
        <w:pStyle w:val="TH"/>
      </w:pPr>
      <w:r w:rsidRPr="001D2E49">
        <w:rPr>
          <w:noProof/>
        </w:rPr>
        <w:object w:dxaOrig="6893" w:dyaOrig="2427" w14:anchorId="37C136F7">
          <v:shape id="_x0000_i1026" type="#_x0000_t75" alt="" style="width:346.85pt;height:124.55pt;mso-width-percent:0;mso-height-percent:0;mso-width-percent:0;mso-height-percent:0" o:ole="">
            <v:imagedata r:id="rId17" o:title=""/>
          </v:shape>
          <o:OLEObject Type="Embed" ProgID="Visio.Drawing.11" ShapeID="_x0000_i1026" DrawAspect="Content" ObjectID="_1721476670" r:id="rId18"/>
        </w:object>
      </w:r>
    </w:p>
    <w:p w14:paraId="3D6D4415" w14:textId="77777777" w:rsidR="00F553AA" w:rsidRPr="001D2E49" w:rsidRDefault="00F553AA" w:rsidP="00F553AA">
      <w:pPr>
        <w:pStyle w:val="TF"/>
      </w:pPr>
      <w:r w:rsidRPr="001D2E49">
        <w:t>Figure 8.4.2.2-1: Handover resource allocation: successful operation</w:t>
      </w:r>
    </w:p>
    <w:p w14:paraId="23D9BB1D" w14:textId="77777777" w:rsidR="00F553AA" w:rsidRPr="001D2E49" w:rsidRDefault="00F553AA" w:rsidP="00F553AA">
      <w:r w:rsidRPr="001D2E49">
        <w:t>The AMF initiates the procedure by sending the HANDOVER REQUEST message to the target NG-RAN node.</w:t>
      </w:r>
    </w:p>
    <w:p w14:paraId="72EC0712" w14:textId="77777777" w:rsidR="00F553AA" w:rsidRPr="001D2E49" w:rsidRDefault="00F553AA" w:rsidP="00F553AA">
      <w:r w:rsidRPr="001D2E49">
        <w:t xml:space="preserve">If the </w:t>
      </w:r>
      <w:r w:rsidRPr="001D2E49">
        <w:rPr>
          <w:i/>
        </w:rPr>
        <w:t>Masked IMEISV</w:t>
      </w:r>
      <w:r w:rsidRPr="001D2E49">
        <w:t xml:space="preserve"> IE is contained in the HANDOVER REQUEST message the target NG-RAN node shall, if supported, use it to determine the characteristics of the UE for subsequent handling.</w:t>
      </w:r>
    </w:p>
    <w:p w14:paraId="63D83EF0" w14:textId="77777777" w:rsidR="00F553AA" w:rsidRPr="001D2E49" w:rsidRDefault="00F553AA" w:rsidP="00F553AA">
      <w:pPr>
        <w:rPr>
          <w:lang w:eastAsia="zh-CN"/>
        </w:rPr>
      </w:pPr>
      <w:r w:rsidRPr="001D2E49">
        <w:t xml:space="preserve">Upon receipt of the </w:t>
      </w:r>
      <w:r w:rsidRPr="001D2E49">
        <w:rPr>
          <w:lang w:eastAsia="zh-CN"/>
        </w:rPr>
        <w:t xml:space="preserve">HANDOVER </w:t>
      </w:r>
      <w:r w:rsidRPr="001D2E49">
        <w:t>REQUEST message the target NG-RAN node shall</w:t>
      </w:r>
    </w:p>
    <w:p w14:paraId="79F371B3" w14:textId="77777777" w:rsidR="00F553AA" w:rsidRPr="001D2E49" w:rsidRDefault="00F553AA" w:rsidP="00F553AA">
      <w:pPr>
        <w:pStyle w:val="B1"/>
      </w:pPr>
      <w:r w:rsidRPr="001D2E49">
        <w:t>-</w:t>
      </w:r>
      <w:r w:rsidRPr="001D2E49">
        <w:tab/>
        <w:t xml:space="preserve">attempt to execute the requested PDU session configuration and associated </w:t>
      </w:r>
      <w:proofErr w:type="gramStart"/>
      <w:r w:rsidRPr="001D2E49">
        <w:t>security;</w:t>
      </w:r>
      <w:proofErr w:type="gramEnd"/>
    </w:p>
    <w:p w14:paraId="0B5DCB2E" w14:textId="77777777" w:rsidR="00F553AA" w:rsidRPr="001D2E49" w:rsidRDefault="00F553AA" w:rsidP="00F553AA">
      <w:pPr>
        <w:pStyle w:val="B1"/>
      </w:pPr>
      <w:r w:rsidRPr="001D2E49">
        <w:lastRenderedPageBreak/>
        <w:t>-</w:t>
      </w:r>
      <w:r w:rsidRPr="001D2E49">
        <w:tab/>
        <w:t>store the received UE Aggregate Maximum Bit Rate in the UE context, and use the received UE Aggregate Maximum Bit Rate for all Non-GBR QoS flows for the concerned UE</w:t>
      </w:r>
      <w:r w:rsidRPr="001D2E49">
        <w:rPr>
          <w:rFonts w:eastAsia="Malgun Gothic"/>
        </w:rPr>
        <w:t xml:space="preserve"> as specified in TS 23.501 [9</w:t>
      </w:r>
      <w:proofErr w:type="gramStart"/>
      <w:r w:rsidRPr="001D2E49">
        <w:rPr>
          <w:rFonts w:eastAsia="Malgun Gothic"/>
        </w:rPr>
        <w:t>]</w:t>
      </w:r>
      <w:r w:rsidRPr="001D2E49">
        <w:t>;</w:t>
      </w:r>
      <w:proofErr w:type="gramEnd"/>
    </w:p>
    <w:p w14:paraId="28484D99" w14:textId="77777777" w:rsidR="00F553AA" w:rsidRPr="001D2E49" w:rsidRDefault="00F553AA" w:rsidP="00F553AA">
      <w:pPr>
        <w:pStyle w:val="B1"/>
      </w:pPr>
      <w:r w:rsidRPr="001D2E49">
        <w:t>-</w:t>
      </w:r>
      <w:r w:rsidRPr="001D2E49">
        <w:tab/>
        <w:t xml:space="preserve">store the received Mobility Restriction List in the UE </w:t>
      </w:r>
      <w:proofErr w:type="gramStart"/>
      <w:r w:rsidRPr="001D2E49">
        <w:t>context;</w:t>
      </w:r>
      <w:proofErr w:type="gramEnd"/>
    </w:p>
    <w:p w14:paraId="78D5AEA9" w14:textId="77777777" w:rsidR="00F553AA" w:rsidRPr="001D2E49" w:rsidRDefault="00F553AA" w:rsidP="00F553AA">
      <w:pPr>
        <w:pStyle w:val="B1"/>
      </w:pPr>
      <w:r w:rsidRPr="001D2E49">
        <w:t>-</w:t>
      </w:r>
      <w:r w:rsidRPr="001D2E49">
        <w:tab/>
        <w:t xml:space="preserve">store the received UE Security Capabilities in the UE </w:t>
      </w:r>
      <w:proofErr w:type="gramStart"/>
      <w:r w:rsidRPr="001D2E49">
        <w:t>context;</w:t>
      </w:r>
      <w:proofErr w:type="gramEnd"/>
    </w:p>
    <w:p w14:paraId="389A7F8F" w14:textId="77777777" w:rsidR="00F553AA" w:rsidRPr="001D2E49" w:rsidRDefault="00F553AA" w:rsidP="00F553AA">
      <w:pPr>
        <w:pStyle w:val="B1"/>
      </w:pPr>
      <w:r w:rsidRPr="001D2E49">
        <w:t>-</w:t>
      </w:r>
      <w:r w:rsidRPr="001D2E49">
        <w:tab/>
        <w:t>store the received Security Context in the UE context and take it into use as defined in TS 33.501 [13</w:t>
      </w:r>
      <w:proofErr w:type="gramStart"/>
      <w:r w:rsidRPr="001D2E49">
        <w:t>]</w:t>
      </w:r>
      <w:r>
        <w:t>;</w:t>
      </w:r>
      <w:proofErr w:type="gramEnd"/>
    </w:p>
    <w:p w14:paraId="1A1C55A9" w14:textId="77777777" w:rsidR="00F553AA" w:rsidRPr="005E42B9" w:rsidRDefault="00F553AA" w:rsidP="00F553AA">
      <w:pPr>
        <w:pStyle w:val="B1"/>
      </w:pPr>
      <w:r>
        <w:t>-</w:t>
      </w:r>
      <w:r>
        <w:tab/>
        <w:t>if supported, store the received UE Slice Maximum Bit Rate List in the UE context and use the received UE Slice Maximum Bit Rate List for each S-NSSAI for the concerned UE</w:t>
      </w:r>
      <w:r>
        <w:rPr>
          <w:rFonts w:eastAsia="Malgun Gothic"/>
        </w:rPr>
        <w:t xml:space="preserve"> as specified in TS 23.501 [9]</w:t>
      </w:r>
      <w:r>
        <w:t>.</w:t>
      </w:r>
    </w:p>
    <w:p w14:paraId="4C0EFD86" w14:textId="77777777" w:rsidR="00F553AA" w:rsidRPr="001D2E49" w:rsidRDefault="00F553AA" w:rsidP="00F553AA">
      <w:pPr>
        <w:rPr>
          <w:rStyle w:val="msoins0"/>
          <w:rFonts w:cs="Arial"/>
        </w:rPr>
      </w:pPr>
      <w:r w:rsidRPr="001D2E49">
        <w:t xml:space="preserve">Upon reception of the </w:t>
      </w:r>
      <w:r w:rsidRPr="001D2E49">
        <w:rPr>
          <w:i/>
          <w:iCs/>
        </w:rPr>
        <w:t>UE History Information</w:t>
      </w:r>
      <w:r w:rsidRPr="001D2E49">
        <w:t xml:space="preserve"> IE, which is included within the </w:t>
      </w:r>
      <w:r w:rsidRPr="001D2E49">
        <w:rPr>
          <w:i/>
          <w:iCs/>
        </w:rPr>
        <w:t xml:space="preserve">Source to Target Transparent Container </w:t>
      </w:r>
      <w:r w:rsidRPr="001D2E49">
        <w:t xml:space="preserve">IE of the HANDOVER REQUEST message, the target NG-RAN node shall </w:t>
      </w:r>
      <w:r w:rsidRPr="001D2E49">
        <w:rPr>
          <w:rStyle w:val="msoins0"/>
          <w:rFonts w:cs="Arial"/>
        </w:rPr>
        <w:t xml:space="preserve">collect </w:t>
      </w:r>
      <w:r w:rsidRPr="001D2E49">
        <w:t xml:space="preserve">the information defined as mandatory in the </w:t>
      </w:r>
      <w:r w:rsidRPr="001D2E49">
        <w:rPr>
          <w:i/>
          <w:iCs/>
        </w:rPr>
        <w:t>UE History Information</w:t>
      </w:r>
      <w:r w:rsidRPr="001D2E49">
        <w:t xml:space="preserve"> IE and shall, if supported, collect the information defined as optional in the </w:t>
      </w:r>
      <w:r w:rsidRPr="001D2E49">
        <w:rPr>
          <w:i/>
        </w:rPr>
        <w:t>UE History Information</w:t>
      </w:r>
      <w:r w:rsidRPr="001D2E49">
        <w:t xml:space="preserve"> IE,</w:t>
      </w:r>
      <w:r w:rsidRPr="001D2E49">
        <w:rPr>
          <w:rStyle w:val="msoins0"/>
          <w:rFonts w:cs="Arial"/>
        </w:rPr>
        <w:t xml:space="preserve"> for as long as the UE stays in one of its cells, and store the collected information to be used for future handover preparations.</w:t>
      </w:r>
    </w:p>
    <w:p w14:paraId="7620E24E" w14:textId="77777777" w:rsidR="00F553AA" w:rsidRPr="001D2E49" w:rsidRDefault="00F553AA" w:rsidP="00F553AA">
      <w:pPr>
        <w:rPr>
          <w:lang w:eastAsia="ja-JP"/>
        </w:rPr>
      </w:pPr>
      <w:r w:rsidRPr="001D2E49">
        <w:t xml:space="preserve">Upon receiving the </w:t>
      </w:r>
      <w:r w:rsidRPr="001D2E49">
        <w:rPr>
          <w:i/>
          <w:iCs/>
          <w:lang w:eastAsia="zh-CN"/>
        </w:rPr>
        <w:t xml:space="preserve">PDU Session Resource Setup List </w:t>
      </w:r>
      <w:r w:rsidRPr="001D2E49">
        <w:t xml:space="preserve">IE contained in the HANDOVER REQUEST message, the target NG-RAN node shall behave the same as defined in the PDU Session Resource Setup procedure. </w:t>
      </w:r>
      <w:r w:rsidRPr="001D2E49">
        <w:rPr>
          <w:snapToGrid w:val="0"/>
        </w:rPr>
        <w:t xml:space="preserve">The target NG-RAN node shall </w:t>
      </w:r>
      <w:r w:rsidRPr="001D2E49">
        <w:t xml:space="preserve">report to the AMF in the </w:t>
      </w:r>
      <w:r w:rsidRPr="001D2E49">
        <w:rPr>
          <w:lang w:eastAsia="zh-CN"/>
        </w:rPr>
        <w:t>HANDOVER REQUEST ACKNOWLEDGE</w:t>
      </w:r>
      <w:r w:rsidRPr="001D2E49">
        <w:t xml:space="preserve"> message the result for each PDU session resource requested to be setup</w:t>
      </w:r>
      <w:r w:rsidRPr="001D2E49">
        <w:rPr>
          <w:snapToGrid w:val="0"/>
        </w:rPr>
        <w:t xml:space="preserve">. </w:t>
      </w:r>
      <w:proofErr w:type="gramStart"/>
      <w:r w:rsidRPr="001D2E49">
        <w:t xml:space="preserve">In </w:t>
      </w:r>
      <w:r w:rsidRPr="001D2E49">
        <w:rPr>
          <w:lang w:eastAsia="ja-JP"/>
        </w:rPr>
        <w:t>particular, for</w:t>
      </w:r>
      <w:proofErr w:type="gramEnd"/>
      <w:r w:rsidRPr="001D2E49">
        <w:rPr>
          <w:lang w:eastAsia="ja-JP"/>
        </w:rPr>
        <w:t xml:space="preserve"> each PDU session resource successfully setup, it shall include the </w:t>
      </w:r>
      <w:r w:rsidRPr="001D2E49">
        <w:rPr>
          <w:i/>
          <w:lang w:eastAsia="ja-JP"/>
        </w:rPr>
        <w:t>Handover Request Acknowledge Transfer</w:t>
      </w:r>
      <w:r w:rsidRPr="001D2E49">
        <w:rPr>
          <w:lang w:eastAsia="ja-JP"/>
        </w:rPr>
        <w:t xml:space="preserve"> IE containing the following information:</w:t>
      </w:r>
    </w:p>
    <w:p w14:paraId="6696C85D" w14:textId="77777777" w:rsidR="00F553AA" w:rsidRPr="001D2E49" w:rsidRDefault="00F553AA" w:rsidP="00F553AA">
      <w:pPr>
        <w:pStyle w:val="B1"/>
        <w:rPr>
          <w:lang w:eastAsia="ja-JP"/>
        </w:rPr>
      </w:pPr>
      <w:r w:rsidRPr="001D2E49">
        <w:t>-</w:t>
      </w:r>
      <w:r w:rsidRPr="001D2E49">
        <w:tab/>
      </w:r>
      <w:r w:rsidRPr="001D2E49">
        <w:rPr>
          <w:lang w:eastAsia="ja-JP"/>
        </w:rPr>
        <w:t xml:space="preserve">The list of QoS flows which have been successfully established in the </w:t>
      </w:r>
      <w:r w:rsidRPr="001D2E49">
        <w:rPr>
          <w:i/>
          <w:lang w:eastAsia="ja-JP"/>
        </w:rPr>
        <w:t xml:space="preserve">QoS Flow Setup Response List </w:t>
      </w:r>
      <w:r w:rsidRPr="001D2E49">
        <w:rPr>
          <w:lang w:eastAsia="ja-JP"/>
        </w:rPr>
        <w:t>IE.</w:t>
      </w:r>
    </w:p>
    <w:p w14:paraId="419185B5" w14:textId="77777777" w:rsidR="00F553AA" w:rsidRPr="001D2E49" w:rsidRDefault="00F553AA" w:rsidP="00F553AA">
      <w:pPr>
        <w:pStyle w:val="B1"/>
      </w:pPr>
      <w:r w:rsidRPr="001D2E49">
        <w:rPr>
          <w:lang w:eastAsia="ja-JP"/>
        </w:rPr>
        <w:t>-</w:t>
      </w:r>
      <w:r w:rsidRPr="001D2E49">
        <w:rPr>
          <w:lang w:eastAsia="ja-JP"/>
        </w:rPr>
        <w:tab/>
      </w:r>
      <w:r w:rsidRPr="001D2E49">
        <w:t xml:space="preserve">The </w:t>
      </w:r>
      <w:r w:rsidRPr="001D2E49">
        <w:rPr>
          <w:i/>
        </w:rPr>
        <w:t>Data Forwarding Accepted</w:t>
      </w:r>
      <w:r w:rsidRPr="001D2E49">
        <w:t xml:space="preserve"> IE if the data forwarding for the QoS flow is accepted</w:t>
      </w:r>
      <w:r w:rsidRPr="001D2E49">
        <w:rPr>
          <w:lang w:eastAsia="ja-JP"/>
        </w:rPr>
        <w:t>.</w:t>
      </w:r>
    </w:p>
    <w:p w14:paraId="06C33624" w14:textId="77777777" w:rsidR="00F553AA" w:rsidRPr="001D2E49" w:rsidRDefault="00F553AA" w:rsidP="00F553AA">
      <w:pPr>
        <w:pStyle w:val="B1"/>
      </w:pPr>
      <w:r w:rsidRPr="001D2E49">
        <w:t>-</w:t>
      </w:r>
      <w:r w:rsidRPr="001D2E49">
        <w:tab/>
      </w:r>
      <w:r w:rsidRPr="001D2E49">
        <w:rPr>
          <w:snapToGrid w:val="0"/>
          <w:lang w:eastAsia="ja-JP"/>
        </w:rPr>
        <w:t xml:space="preserve">The list of QoS flows which have failed to be established, if any, in the </w:t>
      </w:r>
      <w:r w:rsidRPr="001D2E49">
        <w:rPr>
          <w:i/>
          <w:iCs/>
          <w:snapToGrid w:val="0"/>
          <w:lang w:eastAsia="ja-JP"/>
        </w:rPr>
        <w:t>QoS Flow Failed to Setup List</w:t>
      </w:r>
      <w:r w:rsidRPr="001D2E49">
        <w:rPr>
          <w:snapToGrid w:val="0"/>
          <w:lang w:eastAsia="ja-JP"/>
        </w:rPr>
        <w:t xml:space="preserve"> IE.</w:t>
      </w:r>
    </w:p>
    <w:p w14:paraId="0A00BE33" w14:textId="77777777" w:rsidR="00F553AA" w:rsidRPr="001D2E49" w:rsidRDefault="00F553AA" w:rsidP="00F553AA">
      <w:pPr>
        <w:pStyle w:val="B1"/>
        <w:rPr>
          <w:snapToGrid w:val="0"/>
          <w:lang w:eastAsia="ja-JP"/>
        </w:rPr>
      </w:pPr>
      <w:r w:rsidRPr="001D2E49">
        <w:t>-</w:t>
      </w:r>
      <w:r w:rsidRPr="001D2E49">
        <w:tab/>
      </w:r>
      <w:r w:rsidRPr="001D2E49">
        <w:rPr>
          <w:snapToGrid w:val="0"/>
          <w:lang w:eastAsia="ja-JP"/>
        </w:rPr>
        <w:t xml:space="preserve">The </w:t>
      </w:r>
      <w:proofErr w:type="gramStart"/>
      <w:r w:rsidRPr="001D2E49">
        <w:rPr>
          <w:snapToGrid w:val="0"/>
          <w:lang w:eastAsia="ja-JP"/>
        </w:rPr>
        <w:t>UP transport</w:t>
      </w:r>
      <w:proofErr w:type="gramEnd"/>
      <w:r w:rsidRPr="001D2E49">
        <w:rPr>
          <w:snapToGrid w:val="0"/>
          <w:lang w:eastAsia="ja-JP"/>
        </w:rPr>
        <w:t xml:space="preserve"> layer information to be used for the PDU session.</w:t>
      </w:r>
    </w:p>
    <w:p w14:paraId="598D6A11" w14:textId="77777777" w:rsidR="00F553AA" w:rsidRPr="001D2E49" w:rsidRDefault="00F553AA" w:rsidP="00F553AA">
      <w:pPr>
        <w:pStyle w:val="B1"/>
      </w:pPr>
      <w:r w:rsidRPr="001D2E49">
        <w:rPr>
          <w:snapToGrid w:val="0"/>
          <w:lang w:eastAsia="ja-JP"/>
        </w:rPr>
        <w:t>-</w:t>
      </w:r>
      <w:r w:rsidRPr="001D2E49">
        <w:rPr>
          <w:snapToGrid w:val="0"/>
          <w:lang w:eastAsia="ja-JP"/>
        </w:rPr>
        <w:tab/>
        <w:t xml:space="preserve">The </w:t>
      </w:r>
      <w:r w:rsidRPr="001D2E49">
        <w:rPr>
          <w:rFonts w:hint="eastAsia"/>
          <w:snapToGrid w:val="0"/>
          <w:lang w:eastAsia="zh-CN"/>
        </w:rPr>
        <w:t xml:space="preserve">security result associated to </w:t>
      </w:r>
      <w:r w:rsidRPr="001D2E49">
        <w:rPr>
          <w:snapToGrid w:val="0"/>
          <w:lang w:eastAsia="ja-JP"/>
        </w:rPr>
        <w:t>the PDU session.</w:t>
      </w:r>
    </w:p>
    <w:p w14:paraId="212AE937" w14:textId="77777777" w:rsidR="00F553AA" w:rsidRPr="009F5A10" w:rsidRDefault="00F553AA" w:rsidP="00F553AA">
      <w:pPr>
        <w:pStyle w:val="B1"/>
      </w:pPr>
      <w:bookmarkStart w:id="57" w:name="_Hlk527048006"/>
      <w:r w:rsidRPr="00FB2318">
        <w:t>-</w:t>
      </w:r>
      <w:r w:rsidRPr="00FB2318">
        <w:tab/>
      </w:r>
      <w:r w:rsidRPr="00CF2497">
        <w:rPr>
          <w:snapToGrid w:val="0"/>
          <w:lang w:eastAsia="ja-JP"/>
        </w:rPr>
        <w:t xml:space="preserve">The </w:t>
      </w:r>
      <w:r>
        <w:rPr>
          <w:snapToGrid w:val="0"/>
          <w:lang w:eastAsia="ja-JP"/>
        </w:rPr>
        <w:t xml:space="preserve">redundant </w:t>
      </w:r>
      <w:r w:rsidRPr="00CF2497">
        <w:rPr>
          <w:snapToGrid w:val="0"/>
          <w:lang w:eastAsia="ja-JP"/>
        </w:rPr>
        <w:t xml:space="preserve">UP transport layer information to be used </w:t>
      </w:r>
      <w:r>
        <w:rPr>
          <w:snapToGrid w:val="0"/>
          <w:lang w:eastAsia="ja-JP"/>
        </w:rPr>
        <w:t xml:space="preserve">for the redundant transmission </w:t>
      </w:r>
      <w:r w:rsidRPr="00CF2497">
        <w:rPr>
          <w:snapToGrid w:val="0"/>
          <w:lang w:eastAsia="ja-JP"/>
        </w:rPr>
        <w:t>for the PDU session</w:t>
      </w:r>
      <w:r>
        <w:rPr>
          <w:snapToGrid w:val="0"/>
          <w:lang w:eastAsia="ja-JP"/>
        </w:rPr>
        <w:t>.</w:t>
      </w:r>
    </w:p>
    <w:p w14:paraId="0641B10F" w14:textId="77777777" w:rsidR="00F553AA" w:rsidRPr="001D2E49" w:rsidRDefault="00F553AA" w:rsidP="00F553AA">
      <w:r w:rsidRPr="001D2E49">
        <w:t xml:space="preserve">For each PDU session resource which failed to be setup, the </w:t>
      </w:r>
      <w:r w:rsidRPr="001D2E49">
        <w:rPr>
          <w:i/>
        </w:rPr>
        <w:t>Handover Resource Allocation Unsuccessful Transfer</w:t>
      </w:r>
      <w:r w:rsidRPr="001D2E49">
        <w:t xml:space="preserve"> IE shall be included in the </w:t>
      </w:r>
      <w:r w:rsidRPr="001D2E49">
        <w:rPr>
          <w:lang w:eastAsia="zh-CN"/>
        </w:rPr>
        <w:t>HANDOVER REQUEST ACKNOWLEDGE</w:t>
      </w:r>
      <w:r w:rsidRPr="001D2E49">
        <w:t xml:space="preserve"> </w:t>
      </w:r>
      <w:r w:rsidRPr="001D2E49">
        <w:rPr>
          <w:lang w:eastAsia="ja-JP"/>
        </w:rPr>
        <w:t>message containing a cause value that should be precise enough</w:t>
      </w:r>
      <w:r w:rsidRPr="001D2E49">
        <w:t xml:space="preserve"> to </w:t>
      </w:r>
      <w:r w:rsidRPr="001D2E49">
        <w:rPr>
          <w:lang w:eastAsia="ja-JP"/>
        </w:rPr>
        <w:t>enable the SMF to know the reason for the unsuccessful establishment</w:t>
      </w:r>
      <w:r w:rsidRPr="001D2E49">
        <w:t xml:space="preserve">. </w:t>
      </w:r>
    </w:p>
    <w:bookmarkEnd w:id="57"/>
    <w:p w14:paraId="21324A44" w14:textId="77777777" w:rsidR="00F553AA" w:rsidRPr="001D2E49" w:rsidRDefault="00F553AA" w:rsidP="00F553AA">
      <w:r w:rsidRPr="00D00272">
        <w:rPr>
          <w:lang w:eastAsia="ja-JP"/>
        </w:rPr>
        <w:t>For each PDU session in</w:t>
      </w:r>
      <w:r>
        <w:rPr>
          <w:lang w:eastAsia="ja-JP"/>
        </w:rPr>
        <w:t>cluded in</w:t>
      </w:r>
      <w:r w:rsidRPr="00D00272">
        <w:rPr>
          <w:lang w:eastAsia="ja-JP"/>
        </w:rPr>
        <w:t xml:space="preserve"> the </w:t>
      </w:r>
      <w:r>
        <w:rPr>
          <w:lang w:eastAsia="ja-JP"/>
        </w:rPr>
        <w:t>HANDOVER REQUEST</w:t>
      </w:r>
      <w:r w:rsidRPr="00D00272">
        <w:t xml:space="preserve"> </w:t>
      </w:r>
      <w:r>
        <w:t xml:space="preserve">ACKNOWLEDGE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for a QoS flow in the</w:t>
      </w:r>
      <w:r w:rsidRPr="00E03382">
        <w:rPr>
          <w:i/>
          <w:lang w:eastAsia="ja-JP"/>
        </w:rPr>
        <w:t xml:space="preserve"> </w:t>
      </w:r>
      <w:r>
        <w:rPr>
          <w:i/>
          <w:lang w:eastAsia="ja-JP"/>
        </w:rPr>
        <w:t>QoS Flow Setup Response List</w:t>
      </w:r>
      <w:r>
        <w:rPr>
          <w:lang w:eastAsia="ja-JP"/>
        </w:rPr>
        <w:t xml:space="preserve"> IE within the </w:t>
      </w:r>
      <w:r>
        <w:rPr>
          <w:i/>
          <w:lang w:eastAsia="ja-JP"/>
        </w:rPr>
        <w:t>Handover Request Acknowledge Transfer</w:t>
      </w:r>
      <w:r>
        <w:rPr>
          <w:lang w:eastAsia="ja-JP"/>
        </w:rPr>
        <w:t xml:space="preserve"> IE the SMF shall consider it as the currently fulfilled QoS parameters set among the alternative QoS parameters for the involved QoS flow.</w:t>
      </w:r>
    </w:p>
    <w:p w14:paraId="2157E6ED" w14:textId="77777777" w:rsidR="00F553AA" w:rsidRPr="001D2E49" w:rsidRDefault="00F553AA" w:rsidP="00F553AA">
      <w:pPr>
        <w:rPr>
          <w:lang w:eastAsia="zh-CN"/>
        </w:rPr>
      </w:pPr>
      <w:r w:rsidRPr="001D2E49">
        <w:t xml:space="preserve">Upon reception of the </w:t>
      </w:r>
      <w:r w:rsidRPr="001D2E49">
        <w:rPr>
          <w:lang w:eastAsia="zh-CN"/>
        </w:rPr>
        <w:t>HANDOVER REQUEST ACKNOWLEDGE</w:t>
      </w:r>
      <w:r w:rsidRPr="001D2E49">
        <w:t xml:space="preserve"> message the AMF shall, for each PDU session indicated in the </w:t>
      </w:r>
      <w:r w:rsidRPr="001D2E49">
        <w:rPr>
          <w:i/>
        </w:rPr>
        <w:t xml:space="preserve">PDU Session </w:t>
      </w:r>
      <w:r w:rsidRPr="001D2E49">
        <w:rPr>
          <w:i/>
          <w:iCs/>
        </w:rPr>
        <w:t xml:space="preserve">ID </w:t>
      </w:r>
      <w:r w:rsidRPr="001D2E49">
        <w:t xml:space="preserve">IE, transfer transparently the </w:t>
      </w:r>
      <w:r w:rsidRPr="001D2E49">
        <w:rPr>
          <w:i/>
          <w:iCs/>
        </w:rPr>
        <w:t>Handover Request Acknowledge Transfer</w:t>
      </w:r>
      <w:r w:rsidRPr="001D2E49">
        <w:t xml:space="preserve"> IE or </w:t>
      </w:r>
      <w:r w:rsidRPr="001D2E49">
        <w:rPr>
          <w:i/>
        </w:rPr>
        <w:t>Handover Resource Allocation Unsuccessful Transfer</w:t>
      </w:r>
      <w:r w:rsidRPr="001D2E49">
        <w:t xml:space="preserve"> IE to the SMF associated with the concerned PDU session.</w:t>
      </w:r>
    </w:p>
    <w:p w14:paraId="4442CBDE" w14:textId="77777777" w:rsidR="00F553AA" w:rsidRPr="001D2E49" w:rsidRDefault="00F553AA" w:rsidP="00F553AA">
      <w:r w:rsidRPr="001D2E49">
        <w:lastRenderedPageBreak/>
        <w:t xml:space="preserve">If the HANDOVER REQUEST message contains the </w:t>
      </w:r>
      <w:r w:rsidRPr="001D2E49">
        <w:rPr>
          <w:i/>
        </w:rPr>
        <w:t>Data Forwarding Not Possible</w:t>
      </w:r>
      <w:r w:rsidRPr="001D2E49">
        <w:t xml:space="preserve"> IE associated with a given PDU session within the </w:t>
      </w:r>
      <w:r w:rsidRPr="001D2E49">
        <w:rPr>
          <w:i/>
        </w:rPr>
        <w:t xml:space="preserve">Handover Request Transfer </w:t>
      </w:r>
      <w:r w:rsidRPr="001D2E49">
        <w:t xml:space="preserve">IE set to "data forwarding not possible", the target </w:t>
      </w:r>
      <w:r w:rsidRPr="001D2E49">
        <w:rPr>
          <w:rFonts w:eastAsia="SimSun" w:hint="eastAsia"/>
          <w:lang w:eastAsia="zh-CN"/>
        </w:rPr>
        <w:t>NG-RAN node</w:t>
      </w:r>
      <w:r w:rsidRPr="001D2E49">
        <w:t xml:space="preserve"> may not include the </w:t>
      </w:r>
      <w:r w:rsidRPr="001D2E49">
        <w:rPr>
          <w:i/>
        </w:rPr>
        <w:t>DL Forwarding UP TNL Information</w:t>
      </w:r>
      <w:r w:rsidRPr="001D2E49">
        <w:t xml:space="preserve"> IE and for intra</w:t>
      </w:r>
      <w:r w:rsidRPr="001D2E49">
        <w:rPr>
          <w:rFonts w:eastAsia="SimSun" w:hint="eastAsia"/>
          <w:lang w:eastAsia="zh-CN"/>
        </w:rPr>
        <w:t>-system</w:t>
      </w:r>
      <w:r w:rsidRPr="001D2E49">
        <w:t xml:space="preserve"> handover the </w:t>
      </w:r>
      <w:r w:rsidRPr="001D2E49">
        <w:rPr>
          <w:i/>
        </w:rPr>
        <w:t>Data Forwarding Response DRB List</w:t>
      </w:r>
      <w:r w:rsidRPr="001D2E49">
        <w:t xml:space="preserve"> IE within the </w:t>
      </w:r>
      <w:r w:rsidRPr="001D2E49">
        <w:rPr>
          <w:i/>
        </w:rPr>
        <w:t>Handover Request Acknowledge Transfer</w:t>
      </w:r>
      <w:r w:rsidRPr="001D2E49">
        <w:t xml:space="preserve"> IE </w:t>
      </w:r>
      <w:r w:rsidRPr="001D2E49">
        <w:rPr>
          <w:rFonts w:eastAsia="SimSun" w:hint="eastAsia"/>
          <w:lang w:eastAsia="zh-CN"/>
        </w:rPr>
        <w:t>in</w:t>
      </w:r>
      <w:r w:rsidRPr="001D2E49">
        <w:t xml:space="preserve"> the HANDOVER REQUEST ACKNOWLEDGE message for that PDU session.</w:t>
      </w:r>
    </w:p>
    <w:p w14:paraId="5193DF36" w14:textId="77777777" w:rsidR="00F553AA" w:rsidRPr="00FA22D3" w:rsidRDefault="00F553AA" w:rsidP="00F553AA">
      <w:pPr>
        <w:rPr>
          <w:lang w:eastAsia="zh-CN"/>
        </w:rPr>
      </w:pPr>
      <w:r w:rsidRPr="00FA22D3">
        <w:t xml:space="preserve">If the HANDOVER REQUEST message contains the </w:t>
      </w:r>
      <w:r w:rsidRPr="00D27036">
        <w:rPr>
          <w:i/>
        </w:rPr>
        <w:t>Redundant PDU Session Information</w:t>
      </w:r>
      <w:r w:rsidRPr="00D27036">
        <w:rPr>
          <w:rFonts w:eastAsia="SimSun"/>
        </w:rPr>
        <w:t xml:space="preserve"> </w:t>
      </w:r>
      <w:r w:rsidRPr="00FA22D3">
        <w:t xml:space="preserve">IE associated with a given PDU session within the </w:t>
      </w:r>
      <w:r w:rsidRPr="00FA22D3">
        <w:rPr>
          <w:i/>
        </w:rPr>
        <w:t xml:space="preserve">Handover Request Transfer </w:t>
      </w:r>
      <w:r w:rsidRPr="00FA22D3">
        <w:t>IE</w:t>
      </w:r>
      <w:r>
        <w:rPr>
          <w:rFonts w:hint="eastAsia"/>
          <w:lang w:eastAsia="zh-CN"/>
        </w:rPr>
        <w:t xml:space="preserve">, the </w:t>
      </w:r>
      <w:r>
        <w:rPr>
          <w:lang w:eastAsia="zh-CN"/>
        </w:rPr>
        <w:t>target</w:t>
      </w:r>
      <w:r>
        <w:rPr>
          <w:rFonts w:hint="eastAsia"/>
          <w:lang w:eastAsia="zh-CN"/>
        </w:rPr>
        <w:t xml:space="preserve"> </w:t>
      </w:r>
      <w:r w:rsidRPr="006A5602">
        <w:rPr>
          <w:rFonts w:eastAsia="SimSun" w:hint="eastAsia"/>
          <w:lang w:eastAsia="zh-CN"/>
        </w:rPr>
        <w:t>N</w:t>
      </w:r>
      <w:r>
        <w:rPr>
          <w:rFonts w:hint="eastAsia"/>
          <w:lang w:eastAsia="zh-CN"/>
        </w:rPr>
        <w:t>G-R</w:t>
      </w:r>
      <w:r>
        <w:rPr>
          <w:lang w:eastAsia="zh-CN"/>
        </w:rPr>
        <w:t>AN</w:t>
      </w:r>
      <w:r w:rsidRPr="00BD05B9">
        <w:rPr>
          <w:rFonts w:eastAsia="SimSun" w:hint="eastAsia"/>
          <w:lang w:eastAsia="zh-CN"/>
        </w:rPr>
        <w:t xml:space="preserve"> </w:t>
      </w:r>
      <w:r>
        <w:rPr>
          <w:rFonts w:eastAsia="SimSun"/>
          <w:lang w:eastAsia="zh-CN"/>
        </w:rPr>
        <w:t xml:space="preserve">node </w:t>
      </w:r>
      <w:r w:rsidRPr="00BD05B9">
        <w:rPr>
          <w:rFonts w:eastAsia="SimSun" w:hint="eastAsia"/>
          <w:lang w:eastAsia="zh-CN"/>
        </w:rPr>
        <w:t>shall</w:t>
      </w:r>
      <w:r>
        <w:rPr>
          <w:lang w:eastAsia="zh-CN"/>
        </w:rPr>
        <w:t xml:space="preserve">, if supported, </w:t>
      </w:r>
      <w:r w:rsidRPr="00237974">
        <w:rPr>
          <w:lang w:eastAsia="zh-CN"/>
        </w:rPr>
        <w:t xml:space="preserve">store the received information in the UE context and </w:t>
      </w:r>
      <w:r w:rsidRPr="00863859">
        <w:rPr>
          <w:lang w:eastAsia="zh-CN"/>
        </w:rPr>
        <w:t xml:space="preserve">use it for redundant PDU session </w:t>
      </w:r>
      <w:r w:rsidRPr="002D3315">
        <w:rPr>
          <w:rFonts w:eastAsia="SimSun" w:hint="eastAsia"/>
          <w:lang w:eastAsia="zh-CN"/>
        </w:rPr>
        <w:t xml:space="preserve">setup </w:t>
      </w:r>
      <w:r w:rsidRPr="00863859">
        <w:rPr>
          <w:lang w:eastAsia="zh-CN"/>
        </w:rPr>
        <w:t xml:space="preserve">as </w:t>
      </w:r>
      <w:r>
        <w:rPr>
          <w:rFonts w:eastAsia="SimSun"/>
          <w:lang w:eastAsia="zh-CN"/>
        </w:rPr>
        <w:t>specified</w:t>
      </w:r>
      <w:r w:rsidRPr="00E67E0D">
        <w:rPr>
          <w:rFonts w:hint="eastAsia"/>
          <w:lang w:eastAsia="zh-CN"/>
        </w:rPr>
        <w:t xml:space="preserve"> in </w:t>
      </w:r>
      <w:r w:rsidRPr="00863859">
        <w:rPr>
          <w:rFonts w:eastAsia="SimSun" w:hint="eastAsia"/>
          <w:lang w:eastAsia="zh-CN"/>
        </w:rPr>
        <w:t xml:space="preserve">TS38.300 [8] and </w:t>
      </w:r>
      <w:r w:rsidRPr="00E67E0D">
        <w:rPr>
          <w:rFonts w:hint="eastAsia"/>
          <w:lang w:eastAsia="zh-CN"/>
        </w:rPr>
        <w:t>TS 23.501</w:t>
      </w:r>
      <w:r w:rsidRPr="00E67E0D">
        <w:rPr>
          <w:lang w:eastAsia="zh-CN"/>
        </w:rPr>
        <w:t xml:space="preserve"> </w:t>
      </w:r>
      <w:r w:rsidRPr="00E67E0D">
        <w:rPr>
          <w:rFonts w:hint="eastAsia"/>
          <w:lang w:eastAsia="zh-CN"/>
        </w:rPr>
        <w:t>[9</w:t>
      </w:r>
      <w:r w:rsidRPr="00E67E0D">
        <w:rPr>
          <w:lang w:eastAsia="zh-CN"/>
        </w:rPr>
        <w:t>]</w:t>
      </w:r>
      <w:r w:rsidRPr="002D3315">
        <w:rPr>
          <w:rFonts w:eastAsia="SimSun" w:hint="eastAsia"/>
          <w:lang w:eastAsia="zh-CN"/>
        </w:rPr>
        <w:t>.</w:t>
      </w:r>
      <w:r>
        <w:rPr>
          <w:rFonts w:eastAsia="SimSun"/>
          <w:lang w:eastAsia="zh-CN"/>
        </w:rPr>
        <w:t xml:space="preserve"> If the</w:t>
      </w:r>
      <w:r w:rsidRPr="001935EA">
        <w:rPr>
          <w:i/>
        </w:rPr>
        <w:t xml:space="preserve"> </w:t>
      </w:r>
      <w:r>
        <w:rPr>
          <w:i/>
        </w:rPr>
        <w:t>PDU Session Type</w:t>
      </w:r>
      <w:r w:rsidRPr="00EB2025">
        <w:t xml:space="preserve"> IE</w:t>
      </w:r>
      <w:r>
        <w:t xml:space="preserve"> is set to “ethernet” and the redundancy requirement is fulfilled using a secondary NG-RAN node, the NG-RAN node shall, if supported, include the </w:t>
      </w:r>
      <w:r w:rsidRPr="00EB2025">
        <w:rPr>
          <w:i/>
        </w:rPr>
        <w:t>Global RAN Node ID of Secondary NG-RAN Node</w:t>
      </w:r>
      <w:r w:rsidRPr="00EB2025">
        <w:t xml:space="preserve"> IE in the </w:t>
      </w:r>
      <w:r w:rsidRPr="00EB2025">
        <w:rPr>
          <w:i/>
        </w:rPr>
        <w:t>Handover Request Acknowledge Transfer</w:t>
      </w:r>
      <w:r w:rsidRPr="00EB2025">
        <w:t xml:space="preserve"> IE of the HANDOVER REQUEST ACKNOWLEDGE message</w:t>
      </w:r>
      <w:r>
        <w:t>.</w:t>
      </w:r>
      <w:r>
        <w:rPr>
          <w:lang w:eastAsia="zh-CN"/>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NG-RAN node may use it to identify the paired PDU sessions.</w:t>
      </w:r>
    </w:p>
    <w:p w14:paraId="30E6F31C" w14:textId="77777777" w:rsidR="00F553AA" w:rsidRPr="00922A06" w:rsidRDefault="00F553AA" w:rsidP="00F553AA">
      <w:pPr>
        <w:rPr>
          <w:rFonts w:eastAsia="SimSun"/>
          <w:lang w:eastAsia="zh-CN"/>
        </w:rPr>
      </w:pPr>
      <w:r w:rsidRPr="007C273A">
        <w:t>F</w:t>
      </w:r>
      <w:r w:rsidRPr="007C273A">
        <w:rPr>
          <w:lang w:eastAsia="ja-JP"/>
        </w:rPr>
        <w:t xml:space="preserve">or each PDU session for which the </w:t>
      </w:r>
      <w:r w:rsidRPr="007C273A">
        <w:rPr>
          <w:i/>
          <w:lang w:eastAsia="ja-JP"/>
        </w:rPr>
        <w:t xml:space="preserve">Global RAN Node ID of Secondary NG-RAN </w:t>
      </w:r>
      <w:r>
        <w:rPr>
          <w:i/>
          <w:lang w:eastAsia="ja-JP"/>
        </w:rPr>
        <w:t>N</w:t>
      </w:r>
      <w:r w:rsidRPr="007C273A">
        <w:rPr>
          <w:i/>
          <w:lang w:eastAsia="ja-JP"/>
        </w:rPr>
        <w:t>ode</w:t>
      </w:r>
      <w:r w:rsidRPr="007C273A">
        <w:rPr>
          <w:lang w:eastAsia="ja-JP"/>
        </w:rPr>
        <w:t xml:space="preserve"> IE is included in the </w:t>
      </w:r>
      <w:r w:rsidRPr="007C273A">
        <w:rPr>
          <w:i/>
        </w:rPr>
        <w:t>Handover Request Acknowledge Transfer</w:t>
      </w:r>
      <w:r w:rsidRPr="007C273A">
        <w:t xml:space="preserve"> </w:t>
      </w:r>
      <w:r w:rsidRPr="007C273A">
        <w:rPr>
          <w:lang w:eastAsia="ja-JP"/>
        </w:rPr>
        <w:t xml:space="preserve">IE of the </w:t>
      </w:r>
      <w:r w:rsidRPr="007C273A">
        <w:t xml:space="preserve">HANDOVER REQUEST ACKNOWLEDGE </w:t>
      </w:r>
      <w:r w:rsidRPr="007C273A">
        <w:rPr>
          <w:lang w:eastAsia="ja-JP"/>
        </w:rPr>
        <w:t xml:space="preserve">message, the </w:t>
      </w:r>
      <w:r w:rsidRPr="007C273A">
        <w:rPr>
          <w:lang w:eastAsia="zh-CN"/>
        </w:rPr>
        <w:t>SMF shall</w:t>
      </w:r>
      <w:r>
        <w:rPr>
          <w:lang w:eastAsia="zh-CN"/>
        </w:rPr>
        <w:t>, if supported,</w:t>
      </w:r>
      <w:r w:rsidRPr="007C273A">
        <w:rPr>
          <w:lang w:eastAsia="zh-CN"/>
        </w:rPr>
        <w:t xml:space="preserve"> </w:t>
      </w:r>
      <w:r w:rsidRPr="007C273A">
        <w:t>handle this information as specified in TS 23.50</w:t>
      </w:r>
      <w:r>
        <w:t>1</w:t>
      </w:r>
      <w:r w:rsidRPr="007C273A">
        <w:t xml:space="preserve"> [</w:t>
      </w:r>
      <w:r>
        <w:t>9</w:t>
      </w:r>
      <w:r w:rsidRPr="007C273A">
        <w:t>]</w:t>
      </w:r>
      <w:r w:rsidRPr="007C273A">
        <w:rPr>
          <w:lang w:eastAsia="ja-JP"/>
        </w:rPr>
        <w:t>.</w:t>
      </w:r>
    </w:p>
    <w:p w14:paraId="27094081" w14:textId="77777777" w:rsidR="00F553AA" w:rsidRPr="001D2E49" w:rsidRDefault="00F553AA" w:rsidP="00F553AA">
      <w:r w:rsidRPr="001D2E49">
        <w:t xml:space="preserve">In case of intra-system handover, if the target NG-RAN node accepts the downlink data forwarding for at least one QoS </w:t>
      </w:r>
      <w:r w:rsidRPr="001D2E49">
        <w:rPr>
          <w:rFonts w:eastAsia="SimSun" w:hint="eastAsia"/>
          <w:lang w:eastAsia="zh-CN"/>
        </w:rPr>
        <w:t>f</w:t>
      </w:r>
      <w:r w:rsidRPr="001D2E49">
        <w:t>low for which the</w:t>
      </w:r>
      <w:r w:rsidRPr="001D2E49">
        <w:rPr>
          <w:i/>
          <w:iCs/>
        </w:rPr>
        <w:t xml:space="preserve"> DL Forwarding</w:t>
      </w:r>
      <w:r w:rsidRPr="001D2E49">
        <w:t xml:space="preserve"> IE is set to "DL forwarding proposed", it may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as forwarding tunnel for the QoS flows listed in the</w:t>
      </w:r>
      <w:r w:rsidRPr="001D2E49">
        <w:rPr>
          <w:i/>
        </w:rPr>
        <w:t xml:space="preserve"> QoS Flow Setup Response List </w:t>
      </w:r>
      <w:r w:rsidRPr="001D2E49">
        <w:t xml:space="preserve">IE </w:t>
      </w:r>
      <w:r w:rsidRPr="001D2E49">
        <w:rPr>
          <w:rFonts w:eastAsia="SimSun"/>
          <w:lang w:eastAsia="zh-CN"/>
        </w:rPr>
        <w:t>of</w:t>
      </w:r>
      <w:r w:rsidRPr="001D2E49">
        <w:rPr>
          <w:rFonts w:eastAsia="SimSun" w:hint="eastAsia"/>
          <w:lang w:eastAsia="zh-CN"/>
        </w:rPr>
        <w:t xml:space="preserve"> </w:t>
      </w:r>
      <w:r w:rsidRPr="001D2E49">
        <w:t>the HANDOVER REQUEST ACKNOWLEDGE message.</w:t>
      </w:r>
    </w:p>
    <w:p w14:paraId="28FC6BB5" w14:textId="77777777" w:rsidR="00F553AA" w:rsidRPr="001D2E49" w:rsidRDefault="00F553AA" w:rsidP="00F553AA">
      <w:r w:rsidRPr="001D2E49">
        <w:t xml:space="preserve">In case of intra-system handover, if the target NG-RAN node accepts the uplink data forwarding for at least one QoS flow for which the </w:t>
      </w:r>
      <w:r w:rsidRPr="001D2E49">
        <w:rPr>
          <w:i/>
          <w:iCs/>
        </w:rPr>
        <w:t>UL Forwarding</w:t>
      </w:r>
      <w:r w:rsidRPr="001D2E49">
        <w:t xml:space="preserve"> IE is set to "UL forwarding proposed", it may include the</w:t>
      </w:r>
      <w:r w:rsidRPr="001D2E49">
        <w:rPr>
          <w:i/>
          <w:iCs/>
          <w:szCs w:val="18"/>
        </w:rPr>
        <w:t xml:space="preserve"> UL Forward</w:t>
      </w:r>
      <w:r w:rsidRPr="001D2E49">
        <w:rPr>
          <w:rFonts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rPr>
        <w:t>Handover Request Acknowledge Transfer</w:t>
      </w:r>
      <w:r w:rsidRPr="001D2E49">
        <w:t xml:space="preserve"> IE for </w:t>
      </w:r>
      <w:r w:rsidRPr="001D2E49">
        <w:rPr>
          <w:rFonts w:hint="eastAsia"/>
          <w:lang w:eastAsia="zh-CN"/>
        </w:rPr>
        <w:t>the</w:t>
      </w:r>
      <w:r w:rsidRPr="001D2E49">
        <w:t xml:space="preserve"> PDU session within the </w:t>
      </w:r>
      <w:r w:rsidRPr="001D2E49">
        <w:rPr>
          <w:i/>
        </w:rPr>
        <w:t xml:space="preserve">PDU Session Resource Admitted List </w:t>
      </w:r>
      <w:r w:rsidRPr="001D2E49">
        <w:t xml:space="preserve">IE </w:t>
      </w:r>
      <w:r w:rsidRPr="001D2E49">
        <w:rPr>
          <w:lang w:eastAsia="zh-CN"/>
        </w:rPr>
        <w:t>of</w:t>
      </w:r>
      <w:r w:rsidRPr="001D2E49">
        <w:rPr>
          <w:rFonts w:hint="eastAsia"/>
          <w:lang w:eastAsia="zh-CN"/>
        </w:rPr>
        <w:t xml:space="preserve"> </w:t>
      </w:r>
      <w:r w:rsidRPr="001D2E49">
        <w:t>the HANDOVER REQUEST ACKNOWLEDGE message.</w:t>
      </w:r>
    </w:p>
    <w:p w14:paraId="76BCC63C" w14:textId="77777777" w:rsidR="00F553AA" w:rsidRPr="001D2E49" w:rsidRDefault="00F553AA" w:rsidP="00F553AA">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DL UP TNL Information for HO List</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w:t>
      </w:r>
      <w:r w:rsidRPr="001D2E49">
        <w:rPr>
          <w:rFonts w:eastAsia="SimSun"/>
          <w:lang w:eastAsia="zh-CN"/>
        </w:rPr>
        <w:t xml:space="preserve">SMF shall </w:t>
      </w:r>
      <w:r w:rsidRPr="001D2E49">
        <w:rPr>
          <w:rFonts w:eastAsia="SimSun"/>
          <w:lang w:eastAsia="ja-JP"/>
        </w:rPr>
        <w:t xml:space="preserve">consider the included </w:t>
      </w:r>
      <w:r w:rsidRPr="001D2E49">
        <w:rPr>
          <w:rFonts w:eastAsia="SimSun"/>
          <w:i/>
          <w:lang w:eastAsia="ja-JP"/>
        </w:rPr>
        <w:t>Additional DL NG-U UP TNL Information</w:t>
      </w:r>
      <w:r w:rsidRPr="001D2E49">
        <w:rPr>
          <w:rFonts w:eastAsia="SimSun"/>
          <w:lang w:eastAsia="ja-JP"/>
        </w:rPr>
        <w:t xml:space="preserve"> IE as </w:t>
      </w:r>
      <w:r w:rsidRPr="001D2E49">
        <w:rPr>
          <w:rFonts w:eastAsia="SimSun" w:hint="eastAsia"/>
          <w:lang w:eastAsia="zh-CN"/>
        </w:rPr>
        <w:t xml:space="preserve">the </w:t>
      </w:r>
      <w:r w:rsidRPr="001D2E49">
        <w:rPr>
          <w:rFonts w:eastAsia="SimSun"/>
          <w:lang w:eastAsia="zh-CN"/>
        </w:rPr>
        <w:t>downlink</w:t>
      </w:r>
      <w:r w:rsidRPr="001D2E49">
        <w:rPr>
          <w:rFonts w:eastAsia="SimSun" w:hint="eastAsia"/>
          <w:lang w:eastAsia="zh-CN"/>
        </w:rPr>
        <w:t xml:space="preserve"> </w:t>
      </w:r>
      <w:r w:rsidRPr="001D2E49">
        <w:rPr>
          <w:rFonts w:eastAsia="SimSun"/>
          <w:lang w:eastAsia="ja-JP"/>
        </w:rPr>
        <w:t xml:space="preserve">termination point for the associated flows indicated in the </w:t>
      </w:r>
      <w:r w:rsidRPr="001D2E49">
        <w:rPr>
          <w:rFonts w:eastAsia="SimSun"/>
          <w:i/>
          <w:lang w:eastAsia="ja-JP"/>
        </w:rPr>
        <w:t>Additional QoS Flow Setup Response List</w:t>
      </w:r>
      <w:r w:rsidRPr="001D2E49">
        <w:rPr>
          <w:rFonts w:eastAsia="SimSun"/>
          <w:lang w:eastAsia="ja-JP"/>
        </w:rPr>
        <w:t xml:space="preserve"> IE for this PDU session split in different tunnels and shall consider the </w:t>
      </w:r>
      <w:r w:rsidRPr="001D2E49">
        <w:rPr>
          <w:rFonts w:eastAsia="SimSun"/>
          <w:i/>
          <w:lang w:eastAsia="ja-JP"/>
        </w:rPr>
        <w:t>Additional DL Forwarding UP TNL Information</w:t>
      </w:r>
      <w:r w:rsidRPr="001D2E49">
        <w:rPr>
          <w:rFonts w:eastAsia="SimSun"/>
          <w:lang w:eastAsia="ja-JP"/>
        </w:rPr>
        <w:t xml:space="preserve"> IE, if included, as the forwarding tunnel associated to these QoS flows.</w:t>
      </w:r>
    </w:p>
    <w:p w14:paraId="430DD093" w14:textId="77777777" w:rsidR="00F553AA" w:rsidRPr="009C502E" w:rsidRDefault="00F553AA" w:rsidP="00F553AA">
      <w:pPr>
        <w:rPr>
          <w:rFonts w:eastAsia="SimSun"/>
          <w:lang w:eastAsia="ja-JP"/>
        </w:rPr>
      </w:pPr>
      <w:r w:rsidRPr="001D2E49">
        <w:rPr>
          <w:rFonts w:eastAsia="SimSun"/>
        </w:rPr>
        <w:t>In case of intra-system handover, f</w:t>
      </w:r>
      <w:r w:rsidRPr="001D2E49">
        <w:rPr>
          <w:rFonts w:eastAsia="SimSun"/>
          <w:lang w:eastAsia="ja-JP"/>
        </w:rPr>
        <w:t xml:space="preserve">or each PDU session for which the </w:t>
      </w:r>
      <w:r w:rsidRPr="001D2E49">
        <w:rPr>
          <w:rFonts w:eastAsia="SimSun"/>
          <w:i/>
          <w:lang w:eastAsia="ja-JP"/>
        </w:rPr>
        <w:t>Additional UL Forwarding UP TNL Information</w:t>
      </w:r>
      <w:r w:rsidRPr="001D2E49">
        <w:rPr>
          <w:rFonts w:eastAsia="SimSun"/>
          <w:lang w:eastAsia="ja-JP"/>
        </w:rPr>
        <w:t xml:space="preserve"> IE is included in the </w:t>
      </w:r>
      <w:r w:rsidRPr="001D2E49">
        <w:rPr>
          <w:rFonts w:eastAsia="SimSun"/>
          <w:i/>
        </w:rPr>
        <w:t>Handover Request Acknowledge Transfer</w:t>
      </w:r>
      <w:r w:rsidRPr="001D2E49">
        <w:rPr>
          <w:rFonts w:eastAsia="SimSun"/>
        </w:rPr>
        <w:t xml:space="preserve"> </w:t>
      </w:r>
      <w:r w:rsidRPr="001D2E49">
        <w:rPr>
          <w:rFonts w:eastAsia="SimSun"/>
          <w:lang w:eastAsia="ja-JP"/>
        </w:rPr>
        <w:t xml:space="preserve">IE of the </w:t>
      </w:r>
      <w:r w:rsidRPr="001D2E49">
        <w:rPr>
          <w:rFonts w:eastAsia="SimSun"/>
        </w:rPr>
        <w:t xml:space="preserve">HANDOVER REQUEST ACKNOWLEDGE </w:t>
      </w:r>
      <w:r w:rsidRPr="001D2E49">
        <w:rPr>
          <w:rFonts w:eastAsia="SimSun"/>
          <w:lang w:eastAsia="ja-JP"/>
        </w:rPr>
        <w:t xml:space="preserve">message, the SMF shall consider it as the termination points for the uplink forwarding tunnels for this PDU session split in different tunnels. </w:t>
      </w:r>
    </w:p>
    <w:p w14:paraId="04077D16" w14:textId="77777777" w:rsidR="00F553AA" w:rsidRPr="001D2E49" w:rsidRDefault="00F553AA" w:rsidP="00F553AA">
      <w:r w:rsidRPr="001D2E49">
        <w:t xml:space="preserve">In case of intra-system handover, if the target NG-RAN node accepts the data forwarding </w:t>
      </w:r>
      <w:r w:rsidRPr="001D2E49">
        <w:rPr>
          <w:rFonts w:eastAsia="SimSun" w:hint="eastAsia"/>
          <w:lang w:eastAsia="zh-CN"/>
        </w:rPr>
        <w:t>for a successful</w:t>
      </w:r>
      <w:r w:rsidRPr="001D2E49">
        <w:rPr>
          <w:rFonts w:eastAsia="SimSun"/>
          <w:lang w:eastAsia="zh-CN"/>
        </w:rPr>
        <w:t>ly</w:t>
      </w:r>
      <w:r w:rsidRPr="001D2E49">
        <w:rPr>
          <w:rFonts w:eastAsia="SimSun" w:hint="eastAsia"/>
          <w:lang w:eastAsia="zh-CN"/>
        </w:rPr>
        <w:t xml:space="preserve"> configured DRB, t</w:t>
      </w:r>
      <w:r w:rsidRPr="001D2E49">
        <w:t xml:space="preserve">he target </w:t>
      </w:r>
      <w:r w:rsidRPr="001D2E49">
        <w:rPr>
          <w:rFonts w:eastAsia="SimSun" w:hint="eastAsia"/>
          <w:lang w:eastAsia="zh-CN"/>
        </w:rPr>
        <w:t>NG-RAN node</w:t>
      </w:r>
      <w:r w:rsidRPr="001D2E49">
        <w:t xml:space="preserve"> may include</w:t>
      </w:r>
      <w:r w:rsidRPr="001D2E49">
        <w:rPr>
          <w:rFonts w:eastAsia="SimSun"/>
          <w:lang w:eastAsia="zh-CN"/>
        </w:rPr>
        <w:t xml:space="preserve"> </w:t>
      </w:r>
      <w:r w:rsidRPr="001D2E49">
        <w:t xml:space="preserve">the </w:t>
      </w:r>
      <w:r w:rsidRPr="001D2E49">
        <w:rPr>
          <w:i/>
        </w:rPr>
        <w:t>DL Forwarding UP TNL Information</w:t>
      </w:r>
      <w:r w:rsidRPr="001D2E49">
        <w:t xml:space="preserve"> IE </w:t>
      </w:r>
      <w:r w:rsidRPr="001D2E49">
        <w:rPr>
          <w:rFonts w:eastAsia="SimSun" w:hint="eastAsia"/>
          <w:lang w:eastAsia="zh-CN"/>
        </w:rPr>
        <w:t xml:space="preserve">for the DRB </w:t>
      </w:r>
      <w:r w:rsidRPr="001D2E49">
        <w:t>within the</w:t>
      </w:r>
      <w:r w:rsidRPr="001D2E49">
        <w:rPr>
          <w:rFonts w:eastAsia="SimSun" w:hint="eastAsia"/>
          <w:lang w:eastAsia="zh-CN"/>
        </w:rPr>
        <w:t xml:space="preserve"> </w:t>
      </w:r>
      <w:r w:rsidRPr="001D2E49">
        <w:rPr>
          <w:rFonts w:eastAsia="SimSun"/>
          <w:i/>
          <w:lang w:eastAsia="zh-CN"/>
        </w:rPr>
        <w:t>Data Forwarding Response DRB List</w:t>
      </w:r>
      <w:r w:rsidRPr="001D2E49">
        <w:rPr>
          <w:rFonts w:eastAsia="Batang"/>
          <w:i/>
          <w:lang w:eastAsia="ja-JP"/>
        </w:rPr>
        <w:t xml:space="preserve"> </w:t>
      </w:r>
      <w:r w:rsidRPr="001D2E49">
        <w:t xml:space="preserve">IE </w:t>
      </w:r>
      <w:r w:rsidRPr="001D2E49">
        <w:rPr>
          <w:rFonts w:eastAsia="SimSun" w:hint="eastAsia"/>
          <w:iCs/>
          <w:lang w:eastAsia="zh-CN"/>
        </w:rPr>
        <w:t>within</w:t>
      </w:r>
      <w:r w:rsidRPr="001D2E49">
        <w:rPr>
          <w:i/>
        </w:rPr>
        <w:t xml:space="preserve"> Handover Request Acknowledge Transfer</w:t>
      </w:r>
      <w:r w:rsidRPr="001D2E49">
        <w:t xml:space="preserve"> IE of the </w:t>
      </w:r>
      <w:r w:rsidRPr="001D2E49">
        <w:rPr>
          <w:lang w:eastAsia="zh-CN"/>
        </w:rPr>
        <w:t>HANDOVER REQUEST ACKNOWLEDGE message.</w:t>
      </w:r>
      <w:bookmarkStart w:id="58" w:name="OLE_LINK47"/>
      <w:bookmarkStart w:id="59" w:name="OLE_LINK48"/>
    </w:p>
    <w:p w14:paraId="2E5654C3" w14:textId="77777777" w:rsidR="00F553AA" w:rsidRPr="00C82ADF" w:rsidRDefault="00F553AA" w:rsidP="00F553AA">
      <w:r w:rsidRPr="0055651D">
        <w:t xml:space="preserve">In case of intra-system handover, if the target NG-RAN node receives the </w:t>
      </w:r>
      <w:r w:rsidRPr="00551054">
        <w:rPr>
          <w:i/>
        </w:rPr>
        <w:t>Direct Forwarding Path Availability</w:t>
      </w:r>
      <w:r w:rsidRPr="0055651D">
        <w:t xml:space="preserve"> IE set to "direct path available" within the </w:t>
      </w:r>
      <w:r w:rsidRPr="00551054">
        <w:rPr>
          <w:i/>
        </w:rPr>
        <w:t>PDU Session Resource Setup Request Transfer</w:t>
      </w:r>
      <w:r w:rsidRPr="0055651D">
        <w:t xml:space="preserve"> IE, the target NG-RAN node </w:t>
      </w:r>
      <w:r>
        <w:t xml:space="preserve">shall, if supported, </w:t>
      </w:r>
      <w:r w:rsidRPr="0055651D">
        <w:t xml:space="preserve">assign the </w:t>
      </w:r>
      <w:proofErr w:type="gramStart"/>
      <w:r w:rsidRPr="0055651D">
        <w:t>UP Transport</w:t>
      </w:r>
      <w:proofErr w:type="gramEnd"/>
      <w:r w:rsidRPr="0055651D">
        <w:t xml:space="preserve"> Layer Information for intra-system direct data forwarding from the appropriate address space, if applicable.</w:t>
      </w:r>
    </w:p>
    <w:p w14:paraId="40FE9747" w14:textId="77777777" w:rsidR="00F553AA" w:rsidRPr="001D2E49" w:rsidRDefault="00F553AA" w:rsidP="00F553AA">
      <w:r w:rsidRPr="001D2E49">
        <w:t xml:space="preserve">If the HANDOVER REQUEST ACKNOWLEDGE message contains the </w:t>
      </w:r>
      <w:r w:rsidRPr="001D2E49">
        <w:rPr>
          <w:i/>
          <w:iCs/>
        </w:rPr>
        <w:t>UL Forwarding UP TNL Information</w:t>
      </w:r>
      <w:r w:rsidRPr="001D2E49">
        <w:t xml:space="preserve"> IE for a given </w:t>
      </w:r>
      <w:r w:rsidRPr="001D2E49">
        <w:rPr>
          <w:rFonts w:eastAsia="SimSun" w:hint="eastAsia"/>
          <w:lang w:eastAsia="zh-CN"/>
        </w:rPr>
        <w:t>DRB</w:t>
      </w:r>
      <w:r w:rsidRPr="001D2E49">
        <w:t xml:space="preserve"> in the </w:t>
      </w:r>
      <w:r w:rsidRPr="001D2E49">
        <w:rPr>
          <w:i/>
        </w:rPr>
        <w:t xml:space="preserve">Data Forwarding Response DRB List </w:t>
      </w:r>
      <w:r w:rsidRPr="001D2E49">
        <w:rPr>
          <w:iCs/>
        </w:rPr>
        <w:t>IE</w:t>
      </w:r>
      <w:r w:rsidRPr="001D2E49">
        <w:rPr>
          <w:rFonts w:eastAsia="SimSun" w:hint="eastAsia"/>
          <w:iCs/>
          <w:lang w:eastAsia="zh-CN"/>
        </w:rPr>
        <w:t xml:space="preserve"> within</w:t>
      </w:r>
      <w:r w:rsidRPr="001D2E49">
        <w:rPr>
          <w:rFonts w:eastAsia="SimSun"/>
          <w:iCs/>
          <w:lang w:eastAsia="zh-CN"/>
        </w:rPr>
        <w:t xml:space="preserve"> the</w:t>
      </w:r>
      <w:r w:rsidRPr="001D2E49">
        <w:rPr>
          <w:i/>
        </w:rPr>
        <w:t xml:space="preserve"> Handover Request Acknowledge Transfer</w:t>
      </w:r>
      <w:r w:rsidRPr="001D2E49">
        <w:t xml:space="preserve"> IE</w:t>
      </w:r>
      <w:r w:rsidRPr="001D2E49">
        <w:rPr>
          <w:iCs/>
        </w:rPr>
        <w:t xml:space="preserve">, </w:t>
      </w:r>
      <w:r w:rsidRPr="001D2E49">
        <w:t xml:space="preserve">it </w:t>
      </w:r>
      <w:r w:rsidRPr="001D2E49">
        <w:rPr>
          <w:rFonts w:hint="eastAsia"/>
          <w:lang w:eastAsia="zh-CN"/>
        </w:rPr>
        <w:t>indicates</w:t>
      </w:r>
      <w:r w:rsidRPr="001D2E49">
        <w:t xml:space="preserve"> the target </w:t>
      </w:r>
      <w:r w:rsidRPr="001D2E49">
        <w:rPr>
          <w:rFonts w:eastAsia="SimSun" w:hint="eastAsia"/>
          <w:lang w:eastAsia="zh-CN"/>
        </w:rPr>
        <w:t>NG-RAN node</w:t>
      </w:r>
      <w:r w:rsidRPr="001D2E49">
        <w:t xml:space="preserve"> has requested the forwarding of uplink data for th</w:t>
      </w:r>
      <w:r w:rsidRPr="001D2E49">
        <w:rPr>
          <w:rFonts w:eastAsia="SimSun" w:hint="eastAsia"/>
          <w:lang w:eastAsia="zh-CN"/>
        </w:rPr>
        <w:t>e</w:t>
      </w:r>
      <w:r w:rsidRPr="001D2E49">
        <w:t xml:space="preserve"> </w:t>
      </w:r>
      <w:r w:rsidRPr="001D2E49">
        <w:rPr>
          <w:rFonts w:eastAsia="SimSun" w:hint="eastAsia"/>
          <w:lang w:eastAsia="zh-CN"/>
        </w:rPr>
        <w:t>DRB</w:t>
      </w:r>
      <w:r w:rsidRPr="001D2E49">
        <w:rPr>
          <w:rFonts w:eastAsia="SimSun"/>
          <w:lang w:eastAsia="zh-CN"/>
        </w:rPr>
        <w:t>.</w:t>
      </w:r>
      <w:bookmarkEnd w:id="58"/>
      <w:bookmarkEnd w:id="59"/>
    </w:p>
    <w:p w14:paraId="01FE61DA" w14:textId="77777777" w:rsidR="00F553AA" w:rsidRPr="001D2E49" w:rsidRDefault="00F553AA" w:rsidP="00F553AA">
      <w:r w:rsidRPr="001D2E49">
        <w:rPr>
          <w:lang w:eastAsia="zh-CN"/>
        </w:rPr>
        <w:lastRenderedPageBreak/>
        <w:t xml:space="preserve">In case of inter-system handover from E-UTRAN, </w:t>
      </w:r>
      <w:r w:rsidRPr="001D2E49">
        <w:t xml:space="preserve">if the </w:t>
      </w:r>
      <w:r w:rsidRPr="009C502E">
        <w:rPr>
          <w:i/>
        </w:rPr>
        <w:t>PDU Session Resource Setup Request Transfer</w:t>
      </w:r>
      <w:r w:rsidRPr="001D2E49">
        <w:t xml:space="preserve"> IE contains the </w:t>
      </w:r>
      <w:r w:rsidRPr="009C502E">
        <w:rPr>
          <w:i/>
          <w:lang w:eastAsia="ja-JP"/>
        </w:rPr>
        <w:t>Direct Forwarding Path Availability</w:t>
      </w:r>
      <w:r w:rsidRPr="001D2E49">
        <w:rPr>
          <w:lang w:eastAsia="ja-JP"/>
        </w:rPr>
        <w:t xml:space="preserve"> IE set to "direct path available",</w:t>
      </w:r>
      <w:r w:rsidRPr="001D2E49">
        <w:t xml:space="preserve"> the target </w:t>
      </w:r>
      <w:r w:rsidRPr="001D2E49">
        <w:rPr>
          <w:rFonts w:eastAsia="SimSun" w:hint="eastAsia"/>
          <w:lang w:eastAsia="zh-CN"/>
        </w:rPr>
        <w:t>NG-RAN node</w:t>
      </w:r>
      <w:r w:rsidRPr="001D2E49">
        <w:t xml:space="preserve"> shall, if supported, </w:t>
      </w:r>
      <w:bookmarkStart w:id="60" w:name="_Hlk5940468"/>
      <w:r w:rsidRPr="001D2E49">
        <w:t xml:space="preserve">and if it accepts downlink </w:t>
      </w:r>
      <w:r w:rsidRPr="001D2E49">
        <w:rPr>
          <w:rFonts w:eastAsia="SimSun" w:hint="eastAsia"/>
          <w:lang w:eastAsia="zh-CN"/>
        </w:rPr>
        <w:t xml:space="preserve">data </w:t>
      </w:r>
      <w:r w:rsidRPr="001D2E49">
        <w:t>forwarding for the QoS flows mapped to an E-RAB of an admitted PDU session</w:t>
      </w:r>
      <w:bookmarkEnd w:id="60"/>
      <w:r w:rsidRPr="001D2E49">
        <w:t>,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rFonts w:eastAsia="SimSun"/>
          <w:i/>
        </w:rPr>
        <w:t>Data Forwarding Response E-RAB List</w:t>
      </w:r>
      <w:r w:rsidRPr="001D2E49">
        <w:rPr>
          <w:rFonts w:eastAsia="Batang"/>
          <w:i/>
          <w:lang w:eastAsia="ja-JP"/>
        </w:rPr>
        <w:t xml:space="preserve"> </w:t>
      </w:r>
      <w:r w:rsidRPr="001D2E49">
        <w:t>IE</w:t>
      </w:r>
      <w:r w:rsidRPr="001D2E49">
        <w:rPr>
          <w:iCs/>
        </w:rPr>
        <w:t xml:space="preserve"> in the </w:t>
      </w:r>
      <w:r w:rsidRPr="001D2E49">
        <w:rPr>
          <w:i/>
          <w:iCs/>
        </w:rPr>
        <w:t>Handover Request Acknowledge Transfer</w:t>
      </w:r>
      <w:r w:rsidRPr="001D2E49">
        <w:t xml:space="preserve"> IE</w:t>
      </w:r>
      <w:r w:rsidRPr="001D2E49">
        <w:rPr>
          <w:iCs/>
        </w:rPr>
        <w:t xml:space="preserve"> in the</w:t>
      </w:r>
      <w:r w:rsidRPr="009C502E">
        <w:rPr>
          <w:iCs/>
        </w:rPr>
        <w:t xml:space="preserve"> HANDOVER REQUEST ACKNOWLEDGE message</w:t>
      </w:r>
      <w:r w:rsidRPr="001D2E49">
        <w:t xml:space="preserve"> for that mapped E-RAB.</w:t>
      </w:r>
    </w:p>
    <w:p w14:paraId="16FCA09F" w14:textId="77777777" w:rsidR="00F553AA" w:rsidRPr="001D2E49" w:rsidRDefault="00F553AA" w:rsidP="00F553AA">
      <w:pPr>
        <w:rPr>
          <w:rFonts w:eastAsia="SimSun"/>
          <w:lang w:eastAsia="zh-CN"/>
        </w:rPr>
      </w:pPr>
      <w:r w:rsidRPr="001D2E49">
        <w:t>In case of inter-system handover</w:t>
      </w:r>
      <w:r w:rsidRPr="001D2E49">
        <w:rPr>
          <w:rFonts w:eastAsia="SimSun" w:hint="eastAsia"/>
          <w:lang w:eastAsia="zh-CN"/>
        </w:rPr>
        <w:t xml:space="preserve"> from E-UTRAN</w:t>
      </w:r>
      <w:r w:rsidRPr="001D2E49">
        <w:t xml:space="preserve">, </w:t>
      </w:r>
      <w:r w:rsidRPr="001D2E49">
        <w:rPr>
          <w:rFonts w:eastAsia="SimSun"/>
          <w:lang w:eastAsia="zh-CN"/>
        </w:rPr>
        <w:t>the</w:t>
      </w:r>
      <w:r w:rsidRPr="001D2E49">
        <w:rPr>
          <w:rFonts w:eastAsia="SimSun" w:hint="eastAsia"/>
          <w:lang w:eastAsia="zh-CN"/>
        </w:rPr>
        <w:t xml:space="preserve"> target NG-RAN node includes</w:t>
      </w:r>
      <w:r w:rsidRPr="001D2E49">
        <w:rPr>
          <w:rFonts w:eastAsia="SimSun"/>
          <w:lang w:eastAsia="zh-CN"/>
        </w:rPr>
        <w:t xml:space="preserve"> the</w:t>
      </w:r>
      <w:r w:rsidRPr="001D2E49">
        <w:rPr>
          <w:rFonts w:eastAsia="SimSun" w:hint="eastAsia"/>
          <w:lang w:eastAsia="zh-CN"/>
        </w:rPr>
        <w:t xml:space="preserve"> </w:t>
      </w:r>
      <w:r w:rsidRPr="001D2E49">
        <w:rPr>
          <w:rFonts w:eastAsia="SimSun" w:hint="eastAsia"/>
          <w:i/>
          <w:lang w:eastAsia="zh-CN"/>
        </w:rPr>
        <w:t>Data Forwarding Accepted</w:t>
      </w:r>
      <w:r w:rsidRPr="001D2E49">
        <w:t xml:space="preserve"> </w:t>
      </w:r>
      <w:r w:rsidRPr="001D2E49">
        <w:rPr>
          <w:rFonts w:eastAsia="SimSun" w:hint="eastAsia"/>
          <w:lang w:eastAsia="zh-CN"/>
        </w:rPr>
        <w:t xml:space="preserve">IE </w:t>
      </w:r>
      <w:r w:rsidRPr="001D2E49">
        <w:t xml:space="preserve">for each QoS flow </w:t>
      </w:r>
      <w:r w:rsidRPr="001D2E49">
        <w:rPr>
          <w:rFonts w:eastAsia="SimSun" w:hint="eastAsia"/>
          <w:lang w:eastAsia="zh-CN"/>
        </w:rPr>
        <w:t>that</w:t>
      </w:r>
      <w:r w:rsidRPr="001D2E49">
        <w:rPr>
          <w:rFonts w:eastAsia="SimSun"/>
          <w:lang w:eastAsia="zh-CN"/>
        </w:rPr>
        <w:t xml:space="preserve"> the</w:t>
      </w:r>
      <w:r w:rsidRPr="001D2E49">
        <w:rPr>
          <w:i/>
          <w:iCs/>
        </w:rPr>
        <w:t xml:space="preserve"> DL Forwarding</w:t>
      </w:r>
      <w:r w:rsidRPr="001D2E49">
        <w:t xml:space="preserve"> IE is set to "DL forwarding proposed" for the corresponding E-RAB </w:t>
      </w:r>
      <w:r w:rsidRPr="001D2E49">
        <w:rPr>
          <w:rFonts w:eastAsia="SimSun" w:hint="eastAsia"/>
          <w:lang w:eastAsia="zh-CN"/>
        </w:rPr>
        <w:t xml:space="preserve">in the </w:t>
      </w:r>
      <w:r w:rsidRPr="001D2E49">
        <w:rPr>
          <w:rFonts w:eastAsia="SimSun" w:hint="eastAsia"/>
          <w:i/>
          <w:lang w:eastAsia="zh-CN"/>
        </w:rPr>
        <w:t xml:space="preserve">Source NG-RAN Node to Target NG-RAN Node </w:t>
      </w:r>
      <w:r w:rsidRPr="001D2E49">
        <w:rPr>
          <w:rFonts w:eastAsia="SimSun"/>
          <w:i/>
          <w:lang w:eastAsia="zh-CN"/>
        </w:rPr>
        <w:t>Transparent C</w:t>
      </w:r>
      <w:r w:rsidRPr="001D2E49">
        <w:rPr>
          <w:rFonts w:eastAsia="SimSun" w:hint="eastAsia"/>
          <w:i/>
          <w:lang w:eastAsia="zh-CN"/>
        </w:rPr>
        <w:t>ontainer</w:t>
      </w:r>
      <w:r w:rsidRPr="001D2E49">
        <w:rPr>
          <w:rFonts w:eastAsia="SimSun" w:hint="eastAsia"/>
          <w:lang w:eastAsia="zh-CN"/>
        </w:rPr>
        <w:t xml:space="preserve"> </w:t>
      </w:r>
      <w:r w:rsidRPr="001D2E49">
        <w:rPr>
          <w:rFonts w:eastAsia="SimSun"/>
          <w:lang w:eastAsia="zh-CN"/>
        </w:rPr>
        <w:t xml:space="preserve">IE </w:t>
      </w:r>
      <w:r w:rsidRPr="001D2E49">
        <w:rPr>
          <w:rFonts w:eastAsia="SimSun" w:hint="eastAsia"/>
          <w:lang w:eastAsia="zh-CN"/>
        </w:rPr>
        <w:t xml:space="preserve">and </w:t>
      </w:r>
      <w:r w:rsidRPr="001D2E49">
        <w:t xml:space="preserve">that the target </w:t>
      </w:r>
      <w:r w:rsidRPr="001D2E49">
        <w:rPr>
          <w:rFonts w:eastAsia="SimSun" w:hint="eastAsia"/>
          <w:lang w:eastAsia="zh-CN"/>
        </w:rPr>
        <w:t>NG-RAN</w:t>
      </w:r>
      <w:r w:rsidRPr="001D2E49">
        <w:t xml:space="preserve"> node has admit</w:t>
      </w:r>
      <w:r w:rsidRPr="001D2E49">
        <w:rPr>
          <w:rFonts w:eastAsia="SimSun"/>
          <w:lang w:eastAsia="zh-CN"/>
        </w:rPr>
        <w:t>ted</w:t>
      </w:r>
      <w:r w:rsidRPr="001D2E49">
        <w:t xml:space="preserve"> the proposed forwarding of downlink data for th</w:t>
      </w:r>
      <w:r w:rsidRPr="001D2E49">
        <w:rPr>
          <w:rFonts w:eastAsia="SimSun" w:hint="eastAsia"/>
          <w:lang w:eastAsia="zh-CN"/>
        </w:rPr>
        <w:t>e</w:t>
      </w:r>
      <w:r w:rsidRPr="001D2E49">
        <w:t xml:space="preserve"> QoS flow. If indirect data forwarding is applied for inter-system handover, if the target </w:t>
      </w:r>
      <w:r w:rsidRPr="001D2E49">
        <w:rPr>
          <w:rFonts w:eastAsia="SimSun" w:hint="eastAsia"/>
          <w:lang w:eastAsia="zh-CN"/>
        </w:rPr>
        <w:t>NG-RAN node</w:t>
      </w:r>
      <w:r w:rsidRPr="001D2E49">
        <w:t xml:space="preserve"> accepts the downlink </w:t>
      </w:r>
      <w:r w:rsidRPr="001D2E49">
        <w:rPr>
          <w:rFonts w:eastAsia="SimSun" w:hint="eastAsia"/>
          <w:lang w:eastAsia="zh-CN"/>
        </w:rPr>
        <w:t xml:space="preserve">data </w:t>
      </w:r>
      <w:r w:rsidRPr="001D2E49">
        <w:t xml:space="preserve">forwarding for at least one QoS </w:t>
      </w:r>
      <w:r w:rsidRPr="001D2E49">
        <w:rPr>
          <w:rFonts w:eastAsia="SimSun" w:hint="eastAsia"/>
          <w:lang w:eastAsia="zh-CN"/>
        </w:rPr>
        <w:t>f</w:t>
      </w:r>
      <w:r w:rsidRPr="001D2E49">
        <w:t>low of an admitted PDU session it shall include the</w:t>
      </w:r>
      <w:r w:rsidRPr="001D2E49">
        <w:rPr>
          <w:i/>
          <w:iCs/>
          <w:szCs w:val="18"/>
        </w:rPr>
        <w:t xml:space="preserve"> DL Forward</w:t>
      </w:r>
      <w:r w:rsidRPr="001D2E49">
        <w:rPr>
          <w:rFonts w:eastAsia="SimSun" w:hint="eastAsia"/>
          <w:i/>
          <w:iCs/>
          <w:szCs w:val="18"/>
          <w:lang w:eastAsia="zh-CN"/>
        </w:rPr>
        <w:t>ing</w:t>
      </w:r>
      <w:r w:rsidRPr="001D2E49">
        <w:rPr>
          <w:i/>
          <w:iCs/>
          <w:szCs w:val="18"/>
        </w:rPr>
        <w:t xml:space="preserve"> UP TNL Information</w:t>
      </w:r>
      <w:r w:rsidRPr="001D2E49">
        <w:rPr>
          <w:i/>
        </w:rPr>
        <w:t xml:space="preserve"> </w:t>
      </w:r>
      <w:r w:rsidRPr="001D2E49">
        <w:rPr>
          <w:iCs/>
        </w:rPr>
        <w:t xml:space="preserve">IE in the </w:t>
      </w:r>
      <w:r w:rsidRPr="001D2E49">
        <w:rPr>
          <w:i/>
          <w:iCs/>
          <w:szCs w:val="18"/>
        </w:rPr>
        <w:t>PDU Session Resource Setup Response Transfer</w:t>
      </w:r>
      <w:r w:rsidRPr="001D2E49">
        <w:t xml:space="preserve"> IE for that PDU session within the </w:t>
      </w:r>
      <w:r w:rsidRPr="001D2E49">
        <w:rPr>
          <w:i/>
        </w:rPr>
        <w:t xml:space="preserve">PDU Session Resources Admitted List </w:t>
      </w:r>
      <w:r w:rsidRPr="001D2E49">
        <w:t xml:space="preserve">IE of the HANDOVER REQUEST ACKNOWLEDGE message. </w:t>
      </w:r>
    </w:p>
    <w:p w14:paraId="74AA9E9F" w14:textId="77777777" w:rsidR="00F553AA" w:rsidRPr="005E43F5" w:rsidRDefault="00F553AA" w:rsidP="00F553AA">
      <w:pPr>
        <w:rPr>
          <w:lang w:eastAsia="zh-CN"/>
        </w:rPr>
      </w:pPr>
      <w:bookmarkStart w:id="61" w:name="OLE_LINK69"/>
      <w:r>
        <w:rPr>
          <w:lang w:eastAsia="zh-CN"/>
        </w:rPr>
        <w:t xml:space="preserve">In case of inter-system handover from E-UTRAN with direct forwarding, if the target NG-RAN node receives the </w:t>
      </w:r>
      <w:proofErr w:type="spellStart"/>
      <w:r w:rsidRPr="00601E6D">
        <w:rPr>
          <w:i/>
          <w:lang w:eastAsia="zh-CN"/>
        </w:rPr>
        <w:t>SgNB</w:t>
      </w:r>
      <w:proofErr w:type="spellEnd"/>
      <w:r w:rsidRPr="00601E6D">
        <w:rPr>
          <w:i/>
          <w:lang w:eastAsia="zh-CN"/>
        </w:rPr>
        <w:t xml:space="preserve"> UE X2AP ID</w:t>
      </w:r>
      <w:r>
        <w:rPr>
          <w:lang w:eastAsia="zh-CN"/>
        </w:rPr>
        <w:t xml:space="preserve"> IE in the </w:t>
      </w:r>
      <w:r w:rsidRPr="005E43F5">
        <w:rPr>
          <w:rFonts w:hint="eastAsia"/>
          <w:i/>
          <w:lang w:eastAsia="zh-CN"/>
        </w:rPr>
        <w:t xml:space="preserve">Source NG-RAN Node to Target NG-RAN Node </w:t>
      </w:r>
      <w:r w:rsidRPr="005E43F5">
        <w:rPr>
          <w:i/>
          <w:lang w:eastAsia="zh-CN"/>
        </w:rPr>
        <w:t>Transparent C</w:t>
      </w:r>
      <w:r w:rsidRPr="005E43F5">
        <w:rPr>
          <w:rFonts w:hint="eastAsia"/>
          <w:i/>
          <w:lang w:eastAsia="zh-CN"/>
        </w:rPr>
        <w:t>ontainer</w:t>
      </w:r>
      <w:r w:rsidRPr="005E43F5">
        <w:rPr>
          <w:rFonts w:hint="eastAsia"/>
          <w:lang w:eastAsia="zh-CN"/>
        </w:rPr>
        <w:t xml:space="preserve"> </w:t>
      </w:r>
      <w:r w:rsidRPr="005E43F5">
        <w:rPr>
          <w:lang w:eastAsia="zh-CN"/>
        </w:rPr>
        <w:t>IE</w:t>
      </w:r>
      <w:r>
        <w:rPr>
          <w:lang w:eastAsia="zh-CN"/>
        </w:rPr>
        <w:t xml:space="preserve">, it may use it for </w:t>
      </w:r>
      <w:r w:rsidRPr="00322618">
        <w:rPr>
          <w:lang w:eastAsia="zh-CN"/>
        </w:rPr>
        <w:t>internal forwarding</w:t>
      </w:r>
      <w:r w:rsidRPr="000D0F0D">
        <w:rPr>
          <w:lang w:eastAsia="zh-CN"/>
        </w:rPr>
        <w:t xml:space="preserve"> as described</w:t>
      </w:r>
      <w:r>
        <w:rPr>
          <w:lang w:eastAsia="zh-CN"/>
        </w:rPr>
        <w:t xml:space="preserve"> in </w:t>
      </w:r>
      <w:r w:rsidRPr="001D2E49">
        <w:t>TS 3</w:t>
      </w:r>
      <w:r>
        <w:t>7</w:t>
      </w:r>
      <w:r w:rsidRPr="001D2E49">
        <w:t>.</w:t>
      </w:r>
      <w:r>
        <w:t>340</w:t>
      </w:r>
      <w:r w:rsidRPr="001D2E49">
        <w:t xml:space="preserve"> </w:t>
      </w:r>
      <w:r>
        <w:t>[32]</w:t>
      </w:r>
      <w:r>
        <w:rPr>
          <w:lang w:eastAsia="zh-CN"/>
        </w:rPr>
        <w:t>.</w:t>
      </w:r>
    </w:p>
    <w:bookmarkEnd w:id="61"/>
    <w:p w14:paraId="509426B5" w14:textId="77777777" w:rsidR="00F553AA" w:rsidRPr="0048279D" w:rsidRDefault="00F553AA" w:rsidP="00F553AA">
      <w:pPr>
        <w:rPr>
          <w:lang w:eastAsia="zh-CN"/>
        </w:rPr>
      </w:pPr>
      <w:r w:rsidRPr="0027440B">
        <w:t>In case of inter-system handover</w:t>
      </w:r>
      <w:r w:rsidRPr="0027440B">
        <w:rPr>
          <w:rFonts w:hint="eastAsia"/>
          <w:lang w:eastAsia="zh-CN"/>
        </w:rPr>
        <w:t xml:space="preserve"> from E-UTRAN</w:t>
      </w:r>
      <w:r w:rsidRPr="0027440B">
        <w:t xml:space="preserve">, </w:t>
      </w:r>
      <w:r>
        <w:t>if the t</w:t>
      </w:r>
      <w:r w:rsidRPr="003C551F">
        <w:t xml:space="preserve">arget </w:t>
      </w:r>
      <w:r>
        <w:t>c</w:t>
      </w:r>
      <w:r w:rsidRPr="003C551F">
        <w:t xml:space="preserve">ell </w:t>
      </w:r>
      <w:r>
        <w:t xml:space="preserve">is a CAG cell, </w:t>
      </w:r>
      <w:r w:rsidRPr="0027440B">
        <w:rPr>
          <w:lang w:eastAsia="zh-CN"/>
        </w:rPr>
        <w:t>the</w:t>
      </w:r>
      <w:r w:rsidRPr="0027440B">
        <w:rPr>
          <w:rFonts w:hint="eastAsia"/>
          <w:lang w:eastAsia="zh-CN"/>
        </w:rPr>
        <w:t xml:space="preserve"> target NG-RAN node</w:t>
      </w:r>
      <w:r>
        <w:rPr>
          <w:lang w:eastAsia="zh-CN"/>
        </w:rPr>
        <w:t xml:space="preserve"> shall </w:t>
      </w:r>
      <w:r w:rsidRPr="0027440B">
        <w:rPr>
          <w:rFonts w:hint="eastAsia"/>
          <w:lang w:eastAsia="zh-CN"/>
        </w:rPr>
        <w:t>include</w:t>
      </w:r>
      <w:r w:rsidRPr="0027440B">
        <w:rPr>
          <w:lang w:eastAsia="zh-CN"/>
        </w:rPr>
        <w:t xml:space="preserve"> t</w:t>
      </w:r>
      <w:r>
        <w:rPr>
          <w:lang w:eastAsia="zh-CN"/>
        </w:rPr>
        <w:t xml:space="preserve">he </w:t>
      </w:r>
      <w:r w:rsidRPr="00C10758">
        <w:rPr>
          <w:rFonts w:eastAsia="MS Mincho"/>
          <w:i/>
          <w:lang w:val="en-US" w:eastAsia="zh-CN"/>
        </w:rPr>
        <w:t>NPN Access Information</w:t>
      </w:r>
      <w:r>
        <w:rPr>
          <w:rFonts w:eastAsia="MS Mincho"/>
          <w:i/>
          <w:lang w:val="en-US" w:eastAsia="zh-CN"/>
        </w:rPr>
        <w:t xml:space="preserve"> </w:t>
      </w:r>
      <w:r w:rsidRPr="0027440B">
        <w:rPr>
          <w:lang w:eastAsia="zh-CN"/>
        </w:rPr>
        <w:t>IE</w:t>
      </w:r>
      <w:r>
        <w:rPr>
          <w:lang w:eastAsia="zh-CN"/>
        </w:rPr>
        <w:t xml:space="preserve"> in the </w:t>
      </w:r>
      <w:r w:rsidRPr="0027440B">
        <w:t>HANDOVER REQUEST ACKNOWLEDGE message</w:t>
      </w:r>
      <w:r>
        <w:t xml:space="preserve">, and </w:t>
      </w:r>
      <w:r>
        <w:rPr>
          <w:rFonts w:eastAsia="MS Mincho"/>
          <w:lang w:val="en-US" w:eastAsia="zh-CN"/>
        </w:rPr>
        <w:t>t</w:t>
      </w:r>
      <w:r w:rsidRPr="00C10758">
        <w:rPr>
          <w:rFonts w:eastAsia="MS Mincho"/>
          <w:lang w:val="en-US" w:eastAsia="zh-CN"/>
        </w:rPr>
        <w:t xml:space="preserve">he AMF shall </w:t>
      </w:r>
      <w:r>
        <w:rPr>
          <w:rFonts w:eastAsia="MS Mincho"/>
          <w:lang w:val="en-US" w:eastAsia="zh-CN"/>
        </w:rPr>
        <w:t xml:space="preserve">consider that the included information is associated to the target cell </w:t>
      </w:r>
      <w:r w:rsidRPr="00ED218C">
        <w:rPr>
          <w:rFonts w:eastAsia="MS Mincho"/>
          <w:lang w:val="en-US" w:eastAsia="zh-CN"/>
        </w:rPr>
        <w:t xml:space="preserve">and </w:t>
      </w:r>
      <w:r>
        <w:rPr>
          <w:rFonts w:eastAsia="MS Mincho"/>
          <w:lang w:val="en-US" w:eastAsia="zh-CN"/>
        </w:rPr>
        <w:t xml:space="preserve">to </w:t>
      </w:r>
      <w:r w:rsidRPr="00ED218C">
        <w:rPr>
          <w:rFonts w:eastAsia="MS Mincho"/>
          <w:lang w:val="en-US" w:eastAsia="zh-CN"/>
        </w:rPr>
        <w:t xml:space="preserve">the </w:t>
      </w:r>
      <w:r>
        <w:rPr>
          <w:rFonts w:eastAsia="MS Mincho"/>
          <w:lang w:val="en-US" w:eastAsia="zh-CN"/>
        </w:rPr>
        <w:t xml:space="preserve">UE’s serving </w:t>
      </w:r>
      <w:r w:rsidRPr="00ED218C">
        <w:rPr>
          <w:rFonts w:eastAsia="MS Mincho"/>
          <w:lang w:val="en-US" w:eastAsia="zh-CN"/>
        </w:rPr>
        <w:t xml:space="preserve">PLMN </w:t>
      </w:r>
      <w:r>
        <w:rPr>
          <w:rFonts w:eastAsia="MS Mincho"/>
          <w:lang w:val="en-US" w:eastAsia="zh-CN"/>
        </w:rPr>
        <w:t>i</w:t>
      </w:r>
      <w:r w:rsidRPr="00ED218C">
        <w:rPr>
          <w:rFonts w:eastAsia="MS Mincho"/>
          <w:lang w:val="en-US" w:eastAsia="zh-CN"/>
        </w:rPr>
        <w:t>dentity</w:t>
      </w:r>
      <w:r>
        <w:rPr>
          <w:rFonts w:eastAsia="MS Mincho"/>
          <w:lang w:val="en-US" w:eastAsia="zh-CN"/>
        </w:rPr>
        <w:t>,</w:t>
      </w:r>
      <w:r w:rsidRPr="00ED218C">
        <w:rPr>
          <w:rFonts w:eastAsia="MS Mincho"/>
          <w:lang w:val="en-US" w:eastAsia="zh-CN"/>
        </w:rPr>
        <w:t xml:space="preserve"> </w:t>
      </w:r>
      <w:r>
        <w:rPr>
          <w:rFonts w:eastAsia="MS Mincho"/>
          <w:lang w:val="en-US" w:eastAsia="zh-CN"/>
        </w:rPr>
        <w:t xml:space="preserve">and </w:t>
      </w:r>
      <w:r w:rsidRPr="00C10758">
        <w:rPr>
          <w:rFonts w:eastAsia="MS Mincho"/>
          <w:lang w:val="en-US" w:eastAsia="zh-CN"/>
        </w:rPr>
        <w:t xml:space="preserve">use </w:t>
      </w:r>
      <w:r>
        <w:rPr>
          <w:rFonts w:eastAsia="MS Mincho"/>
          <w:lang w:val="en-US" w:eastAsia="zh-CN"/>
        </w:rPr>
        <w:t>it</w:t>
      </w:r>
      <w:r w:rsidRPr="00C10758">
        <w:rPr>
          <w:rFonts w:eastAsia="MS Mincho"/>
          <w:lang w:val="en-US" w:eastAsia="zh-CN"/>
        </w:rPr>
        <w:t xml:space="preserve"> as specified in TS 23.501 [9]</w:t>
      </w:r>
      <w:r>
        <w:rPr>
          <w:rFonts w:eastAsia="MS Mincho"/>
          <w:lang w:val="en-US" w:eastAsia="zh-CN"/>
        </w:rPr>
        <w:t xml:space="preserve">. </w:t>
      </w:r>
    </w:p>
    <w:p w14:paraId="5E9DCBCA" w14:textId="77777777" w:rsidR="00F553AA" w:rsidRPr="001D2E49" w:rsidRDefault="00F553AA" w:rsidP="00F553AA">
      <w:r w:rsidRPr="001D2E49">
        <w:t xml:space="preserve">The target NG-RAN node shall use the information in the </w:t>
      </w:r>
      <w:r w:rsidRPr="001D2E49">
        <w:rPr>
          <w:i/>
          <w:iCs/>
          <w:lang w:eastAsia="zh-CN"/>
        </w:rPr>
        <w:t>Mobility Restriction List</w:t>
      </w:r>
      <w:r w:rsidRPr="001D2E49">
        <w:t xml:space="preserve"> IE if present in the </w:t>
      </w:r>
      <w:r w:rsidRPr="001D2E49">
        <w:rPr>
          <w:lang w:eastAsia="zh-CN"/>
        </w:rPr>
        <w:t>HANDOVER</w:t>
      </w:r>
      <w:r w:rsidRPr="001D2E49">
        <w:t xml:space="preserve"> REQUEST message to</w:t>
      </w:r>
    </w:p>
    <w:p w14:paraId="669FDCA5" w14:textId="77777777" w:rsidR="00F553AA" w:rsidRPr="001D2E49" w:rsidRDefault="00F553AA" w:rsidP="00F553AA">
      <w:pPr>
        <w:pStyle w:val="B1"/>
      </w:pPr>
      <w:r w:rsidRPr="001D2E49">
        <w:t>-</w:t>
      </w:r>
      <w:r w:rsidRPr="001D2E49">
        <w:tab/>
        <w:t xml:space="preserve">determine a target for </w:t>
      </w:r>
      <w:r w:rsidRPr="001D2E49">
        <w:rPr>
          <w:lang w:eastAsia="zh-CN"/>
        </w:rPr>
        <w:t xml:space="preserve">subsequent mobility action for which the target NG-RAN node provides information about the target of the mobility action towards the </w:t>
      </w:r>
      <w:proofErr w:type="gramStart"/>
      <w:r w:rsidRPr="001D2E49">
        <w:rPr>
          <w:lang w:eastAsia="zh-CN"/>
        </w:rPr>
        <w:t>UE</w:t>
      </w:r>
      <w:r w:rsidRPr="001D2E49">
        <w:t>;</w:t>
      </w:r>
      <w:proofErr w:type="gramEnd"/>
    </w:p>
    <w:p w14:paraId="1DE0A519" w14:textId="77777777" w:rsidR="00F553AA" w:rsidRPr="001D2E49" w:rsidRDefault="00F553AA" w:rsidP="00F553AA">
      <w:pPr>
        <w:pStyle w:val="B1"/>
      </w:pPr>
      <w:r w:rsidRPr="001D2E49">
        <w:t>-</w:t>
      </w:r>
      <w:r w:rsidRPr="001D2E49">
        <w:tab/>
        <w:t xml:space="preserve">select a proper SCG during dual connectivity </w:t>
      </w:r>
      <w:proofErr w:type="gramStart"/>
      <w:r w:rsidRPr="001D2E49">
        <w:t>operation;</w:t>
      </w:r>
      <w:proofErr w:type="gramEnd"/>
    </w:p>
    <w:p w14:paraId="4E2A6CEC" w14:textId="77777777" w:rsidR="00F553AA" w:rsidRPr="001D2E49" w:rsidRDefault="00F553AA" w:rsidP="00F553AA">
      <w:pPr>
        <w:pStyle w:val="B1"/>
      </w:pPr>
      <w:r w:rsidRPr="001D2E49">
        <w:t>-</w:t>
      </w:r>
      <w:r w:rsidRPr="001D2E49">
        <w:tab/>
        <w:t>assign proper RNA(s) for the UE when moving the UE to RRC_INACTIVE state.</w:t>
      </w:r>
    </w:p>
    <w:p w14:paraId="4CA18674" w14:textId="77777777" w:rsidR="00F553AA" w:rsidRPr="001D2E49" w:rsidRDefault="00F553AA" w:rsidP="00F553AA">
      <w:r w:rsidRPr="001D2E49">
        <w:t xml:space="preserve">If the </w:t>
      </w:r>
      <w:r w:rsidRPr="001D2E49">
        <w:rPr>
          <w:i/>
          <w:iCs/>
          <w:lang w:eastAsia="zh-CN"/>
        </w:rPr>
        <w:t>Mobility Restriction List</w:t>
      </w:r>
      <w:r w:rsidRPr="001D2E49">
        <w:t xml:space="preserve"> IE is not contained in the </w:t>
      </w:r>
      <w:r w:rsidRPr="001D2E49">
        <w:rPr>
          <w:lang w:eastAsia="zh-CN"/>
        </w:rPr>
        <w:t>HANDOVER</w:t>
      </w:r>
      <w:r w:rsidRPr="001D2E49">
        <w:t xml:space="preserve"> REQUEST message, the target NG-RAN node shall consider that no roaming and no access restriction apply to the UE. The target NG-RAN node shall also consider that no roaming and no access restriction apply to the UE when:</w:t>
      </w:r>
    </w:p>
    <w:p w14:paraId="6BAFFF7B" w14:textId="77777777" w:rsidR="00F553AA" w:rsidRPr="001D2E49" w:rsidRDefault="00F553AA" w:rsidP="00F553AA">
      <w:pPr>
        <w:pStyle w:val="B1"/>
      </w:pPr>
      <w:r w:rsidRPr="001D2E49">
        <w:t>-</w:t>
      </w:r>
      <w:r w:rsidRPr="001D2E49">
        <w:tab/>
        <w:t>one of the QoS flows includes a particular ARP value (TS 23.501 [9]).</w:t>
      </w:r>
    </w:p>
    <w:p w14:paraId="59E90EBD" w14:textId="77777777" w:rsidR="00F553AA" w:rsidRPr="001D2E49" w:rsidRDefault="00F553AA" w:rsidP="00F553AA">
      <w:r w:rsidRPr="001D2E49">
        <w:t xml:space="preserve">If the </w:t>
      </w:r>
      <w:r w:rsidRPr="001D2E49">
        <w:rPr>
          <w:rFonts w:eastAsia="Batang"/>
          <w:i/>
          <w:iCs/>
        </w:rPr>
        <w:t>Trace Activation</w:t>
      </w:r>
      <w:r w:rsidRPr="001D2E49">
        <w:rPr>
          <w:rFonts w:eastAsia="Batang"/>
        </w:rPr>
        <w:t xml:space="preserve"> IE is included in the </w:t>
      </w:r>
      <w:r w:rsidRPr="001D2E49">
        <w:rPr>
          <w:lang w:eastAsia="zh-CN"/>
        </w:rPr>
        <w:t xml:space="preserve">HANDOVER </w:t>
      </w:r>
      <w:r w:rsidRPr="001D2E49">
        <w:t xml:space="preserve">REQUEST message the target NG-RAN node shall, if supported, initiate the requested trace function as described in TS 32.422 [11]. </w:t>
      </w:r>
      <w:r w:rsidRPr="00FC6ECB">
        <w:rPr>
          <w:rFonts w:eastAsia="SimSun"/>
        </w:rPr>
        <w:t xml:space="preserve">In particular, the NG-RAN </w:t>
      </w:r>
      <w:r>
        <w:rPr>
          <w:rFonts w:eastAsia="SimSun"/>
        </w:rPr>
        <w:t xml:space="preserve">node </w:t>
      </w:r>
      <w:r w:rsidRPr="00FC6ECB">
        <w:rPr>
          <w:rFonts w:eastAsia="SimSun"/>
        </w:rPr>
        <w:t>shall, if supported:</w:t>
      </w:r>
    </w:p>
    <w:p w14:paraId="5CE748A4" w14:textId="77777777" w:rsidR="00F553AA" w:rsidRPr="00FC6ECB" w:rsidRDefault="00F553AA" w:rsidP="00F553AA">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and Trace</w:t>
      </w:r>
      <w:r w:rsidRPr="001D2E49">
        <w:t>"</w:t>
      </w:r>
      <w:r w:rsidRPr="00FC6ECB">
        <w:rPr>
          <w:rFonts w:eastAsia="SimSun"/>
        </w:rPr>
        <w:t>, initiate the requested trace session and MDT session as described in TS 32.422 [11</w:t>
      </w:r>
      <w:proofErr w:type="gramStart"/>
      <w:r w:rsidRPr="00FC6ECB">
        <w:rPr>
          <w:rFonts w:eastAsia="SimSun"/>
        </w:rPr>
        <w:t>];</w:t>
      </w:r>
      <w:proofErr w:type="gramEnd"/>
    </w:p>
    <w:p w14:paraId="2FDAAF92" w14:textId="77777777" w:rsidR="00F553AA" w:rsidRPr="00FC6ECB" w:rsidRDefault="00F553AA" w:rsidP="00F553AA">
      <w:pPr>
        <w:pStyle w:val="B1"/>
        <w:rPr>
          <w:rFonts w:eastAsia="SimSun"/>
        </w:rPr>
      </w:pPr>
      <w:r w:rsidRPr="00FC6ECB">
        <w:rPr>
          <w:rFonts w:eastAsia="SimSun"/>
        </w:rPr>
        <w:t>-</w:t>
      </w:r>
      <w:r w:rsidRPr="00FC6ECB">
        <w:rPr>
          <w:rFonts w:eastAsia="SimSun"/>
        </w:rPr>
        <w:tab/>
        <w:t xml:space="preserve">if the </w:t>
      </w:r>
      <w:r w:rsidRPr="00FC6ECB">
        <w:rPr>
          <w:rFonts w:eastAsia="SimSun"/>
          <w:i/>
        </w:rPr>
        <w:t>Trace Activation</w:t>
      </w:r>
      <w:r w:rsidRPr="00FC6ECB">
        <w:rPr>
          <w:rFonts w:eastAsia="SimSun"/>
        </w:rPr>
        <w:t xml:space="preserve"> IE includes the </w:t>
      </w:r>
      <w:r w:rsidRPr="00FC6ECB">
        <w:rPr>
          <w:rFonts w:eastAsia="SimSun"/>
          <w:i/>
        </w:rPr>
        <w:t>MDT Activation</w:t>
      </w:r>
      <w:r w:rsidRPr="00FC6ECB">
        <w:rPr>
          <w:rFonts w:eastAsia="SimSun"/>
        </w:rPr>
        <w:t xml:space="preserve"> IE set to </w:t>
      </w:r>
      <w:r w:rsidRPr="001D2E49">
        <w:t>"</w:t>
      </w:r>
      <w:r w:rsidRPr="00FC6ECB">
        <w:rPr>
          <w:rFonts w:eastAsia="SimSun"/>
        </w:rPr>
        <w:t>Immediate MDT Only</w:t>
      </w:r>
      <w:r w:rsidRPr="001D2E49">
        <w:t>"</w:t>
      </w:r>
      <w:r w:rsidRPr="00FC6ECB">
        <w:rPr>
          <w:rFonts w:eastAsia="SimSun"/>
        </w:rPr>
        <w:t xml:space="preserve">, </w:t>
      </w:r>
      <w:r w:rsidRPr="001D2E49">
        <w:t>"</w:t>
      </w:r>
      <w:r w:rsidRPr="00FC6ECB">
        <w:rPr>
          <w:rFonts w:eastAsia="SimSun"/>
        </w:rPr>
        <w:t>Logged MDT only</w:t>
      </w:r>
      <w:r w:rsidRPr="001D2E49">
        <w:t>"</w:t>
      </w:r>
      <w:r w:rsidRPr="00FC6ECB">
        <w:rPr>
          <w:rFonts w:eastAsia="SimSun"/>
        </w:rPr>
        <w:t>, initiate the requested MDT session as described in TS 32.422 [1</w:t>
      </w:r>
      <w:r>
        <w:rPr>
          <w:rFonts w:eastAsia="SimSun"/>
        </w:rPr>
        <w:t>1</w:t>
      </w:r>
      <w:r w:rsidRPr="00FC6ECB">
        <w:rPr>
          <w:rFonts w:eastAsia="SimSun"/>
        </w:rPr>
        <w:t xml:space="preserve">] and the target </w:t>
      </w:r>
      <w:r>
        <w:rPr>
          <w:rFonts w:eastAsia="SimSun"/>
        </w:rPr>
        <w:t>NG-RAN node</w:t>
      </w:r>
      <w:r w:rsidRPr="00FC6ECB">
        <w:rPr>
          <w:rFonts w:eastAsia="SimSun"/>
        </w:rPr>
        <w:t xml:space="preserve"> shall ignore</w:t>
      </w:r>
      <w:r>
        <w:rPr>
          <w:rFonts w:eastAsia="SimSun"/>
        </w:rPr>
        <w:t xml:space="preserve"> the</w:t>
      </w:r>
      <w:r w:rsidRPr="00FC6ECB">
        <w:rPr>
          <w:rFonts w:eastAsia="SimSun"/>
        </w:rPr>
        <w:t xml:space="preserve"> </w:t>
      </w:r>
      <w:r w:rsidRPr="00FC6ECB">
        <w:rPr>
          <w:rFonts w:eastAsia="SimSun"/>
          <w:i/>
        </w:rPr>
        <w:t xml:space="preserve">Interfaces </w:t>
      </w:r>
      <w:proofErr w:type="gramStart"/>
      <w:r w:rsidRPr="00FC6ECB">
        <w:rPr>
          <w:rFonts w:eastAsia="SimSun"/>
          <w:i/>
        </w:rPr>
        <w:t>To</w:t>
      </w:r>
      <w:proofErr w:type="gramEnd"/>
      <w:r w:rsidRPr="00FC6ECB">
        <w:rPr>
          <w:rFonts w:eastAsia="SimSun"/>
          <w:i/>
        </w:rPr>
        <w:t xml:space="preserve"> Trace</w:t>
      </w:r>
      <w:r w:rsidRPr="00FC6ECB">
        <w:rPr>
          <w:rFonts w:eastAsia="SimSun"/>
        </w:rPr>
        <w:t xml:space="preserve"> IE and </w:t>
      </w:r>
      <w:r>
        <w:rPr>
          <w:rFonts w:eastAsia="SimSun"/>
        </w:rPr>
        <w:t xml:space="preserve">the </w:t>
      </w:r>
      <w:r w:rsidRPr="00FC6ECB">
        <w:rPr>
          <w:rFonts w:eastAsia="SimSun"/>
          <w:i/>
        </w:rPr>
        <w:t>Trace Depth</w:t>
      </w:r>
      <w:r w:rsidRPr="00FC6ECB">
        <w:rPr>
          <w:rFonts w:eastAsia="SimSun"/>
        </w:rPr>
        <w:t xml:space="preserve"> IE</w:t>
      </w:r>
      <w:r>
        <w:rPr>
          <w:rFonts w:eastAsia="SimSun"/>
        </w:rPr>
        <w:t>;</w:t>
      </w:r>
    </w:p>
    <w:p w14:paraId="738E2E68" w14:textId="77777777" w:rsidR="00F553AA" w:rsidRPr="0044149D" w:rsidRDefault="00F553AA" w:rsidP="00F553AA">
      <w:pPr>
        <w:pStyle w:val="B1"/>
        <w:rPr>
          <w:rFonts w:eastAsia="SimSun"/>
        </w:rPr>
      </w:pPr>
      <w:r w:rsidRPr="0044149D">
        <w:rPr>
          <w:rFonts w:eastAsia="SimSun"/>
        </w:rPr>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MDT Location Information</w:t>
      </w:r>
      <w:r w:rsidRPr="0044149D">
        <w:rPr>
          <w:rFonts w:eastAsia="SimSun"/>
        </w:rPr>
        <w:t xml:space="preserve"> IE within the </w:t>
      </w:r>
      <w:r w:rsidRPr="0044149D">
        <w:rPr>
          <w:rFonts w:eastAsia="SimSun"/>
          <w:i/>
        </w:rPr>
        <w:t>MDT Configuration</w:t>
      </w:r>
      <w:r w:rsidRPr="0044149D">
        <w:rPr>
          <w:rFonts w:eastAsia="SimSun"/>
        </w:rPr>
        <w:t xml:space="preserve"> IE, store this information and take it into account in the requested MDT </w:t>
      </w:r>
      <w:proofErr w:type="gramStart"/>
      <w:r w:rsidRPr="0044149D">
        <w:rPr>
          <w:rFonts w:eastAsia="SimSun"/>
        </w:rPr>
        <w:t>session</w:t>
      </w:r>
      <w:r>
        <w:rPr>
          <w:rFonts w:eastAsia="SimSun"/>
        </w:rPr>
        <w:t>;</w:t>
      </w:r>
      <w:proofErr w:type="gramEnd"/>
    </w:p>
    <w:p w14:paraId="309738BA" w14:textId="77777777" w:rsidR="00F553AA" w:rsidRPr="0044149D" w:rsidRDefault="00F553AA" w:rsidP="00F553AA">
      <w:pPr>
        <w:pStyle w:val="B1"/>
        <w:rPr>
          <w:rFonts w:eastAsia="SimSun"/>
        </w:rPr>
      </w:pPr>
      <w:r w:rsidRPr="0044149D">
        <w:rPr>
          <w:rFonts w:eastAsia="SimSun"/>
        </w:rPr>
        <w:lastRenderedPageBreak/>
        <w:t>-</w:t>
      </w:r>
      <w:r w:rsidRPr="0044149D">
        <w:rPr>
          <w:rFonts w:eastAsia="SimSun"/>
        </w:rPr>
        <w:tab/>
        <w:t xml:space="preserve">if the </w:t>
      </w:r>
      <w:r w:rsidRPr="0044149D">
        <w:rPr>
          <w:rFonts w:eastAsia="SimSun"/>
          <w:i/>
        </w:rPr>
        <w:t>Trace Activation</w:t>
      </w:r>
      <w:r w:rsidRPr="0044149D">
        <w:rPr>
          <w:rFonts w:eastAsia="SimSun"/>
        </w:rPr>
        <w:t xml:space="preserve"> IE includes the </w:t>
      </w:r>
      <w:r w:rsidRPr="0044149D">
        <w:rPr>
          <w:rFonts w:eastAsia="SimSun"/>
          <w:i/>
        </w:rPr>
        <w:t xml:space="preserve">Signalling </w:t>
      </w:r>
      <w:r>
        <w:rPr>
          <w:rFonts w:eastAsia="SimSun"/>
          <w:i/>
        </w:rPr>
        <w:t>B</w:t>
      </w:r>
      <w:r w:rsidRPr="0044149D">
        <w:rPr>
          <w:rFonts w:eastAsia="SimSun"/>
          <w:i/>
        </w:rPr>
        <w:t>ased MDT PLMN List</w:t>
      </w:r>
      <w:r w:rsidRPr="0044149D">
        <w:rPr>
          <w:rFonts w:eastAsia="SimSun"/>
        </w:rPr>
        <w:t xml:space="preserve"> IE within the </w:t>
      </w:r>
      <w:r w:rsidRPr="0044149D">
        <w:rPr>
          <w:rFonts w:eastAsia="SimSun"/>
          <w:i/>
        </w:rPr>
        <w:t>MDT Configuration</w:t>
      </w:r>
      <w:r w:rsidRPr="0044149D">
        <w:rPr>
          <w:rFonts w:eastAsia="SimSun"/>
        </w:rPr>
        <w:t xml:space="preserve"> IE, the </w:t>
      </w:r>
      <w:r>
        <w:rPr>
          <w:rFonts w:eastAsia="SimSun"/>
        </w:rPr>
        <w:t>NG-RAN node</w:t>
      </w:r>
      <w:r w:rsidRPr="0044149D">
        <w:rPr>
          <w:rFonts w:eastAsia="SimSun"/>
        </w:rPr>
        <w:t xml:space="preserve"> may use it to propagate the MDT Configuration as described in TS 37.320 [</w:t>
      </w:r>
      <w:r>
        <w:rPr>
          <w:rFonts w:eastAsia="SimSun"/>
        </w:rPr>
        <w:t>41</w:t>
      </w:r>
      <w:r w:rsidRPr="0044149D">
        <w:rPr>
          <w:rFonts w:eastAsia="SimSun"/>
        </w:rPr>
        <w:t>].</w:t>
      </w:r>
    </w:p>
    <w:p w14:paraId="3468159B" w14:textId="77777777" w:rsidR="00F553AA" w:rsidRPr="00F32326" w:rsidRDefault="00F553AA" w:rsidP="00F553AA">
      <w:pPr>
        <w:pStyle w:val="B1"/>
      </w:pPr>
      <w:r w:rsidRPr="0044149D">
        <w:rPr>
          <w:rFonts w:eastAsia="SimSun"/>
        </w:rPr>
        <w:t>-</w:t>
      </w:r>
      <w:r w:rsidRPr="0044149D">
        <w:rPr>
          <w:rFonts w:eastAsia="SimSun"/>
        </w:rPr>
        <w:tab/>
      </w:r>
      <w:r w:rsidRPr="00F32326">
        <w:t xml:space="preserve">if the </w:t>
      </w:r>
      <w:r w:rsidRPr="00F32326">
        <w:rPr>
          <w:i/>
        </w:rPr>
        <w:t>Trace Activation</w:t>
      </w:r>
      <w:r w:rsidRPr="00F32326">
        <w:t xml:space="preserve"> IE includes the </w:t>
      </w:r>
      <w:r w:rsidRPr="00F32326">
        <w:rPr>
          <w:i/>
        </w:rPr>
        <w:t>Bluetooth Measurement Configuration</w:t>
      </w:r>
      <w:r w:rsidRPr="00F32326">
        <w:t xml:space="preserve"> IE within the </w:t>
      </w:r>
      <w:r w:rsidRPr="00F32326">
        <w:rPr>
          <w:i/>
        </w:rPr>
        <w:t>MDT Configuration</w:t>
      </w:r>
      <w:r w:rsidRPr="00F32326">
        <w:t xml:space="preserve"> IE, take it into account for MDT Configuration as described in TS 37.320 [</w:t>
      </w:r>
      <w:r>
        <w:t>41</w:t>
      </w:r>
      <w:r w:rsidRPr="00F32326">
        <w:t>].</w:t>
      </w:r>
    </w:p>
    <w:p w14:paraId="1811B394" w14:textId="77777777" w:rsidR="00F553AA" w:rsidRDefault="00F553AA" w:rsidP="00F553AA">
      <w:pPr>
        <w:pStyle w:val="B1"/>
        <w:rPr>
          <w:lang w:eastAsia="zh-CN"/>
        </w:rPr>
      </w:pPr>
      <w:r w:rsidRPr="00F32326">
        <w:t>-</w:t>
      </w:r>
      <w:r w:rsidRPr="00F32326">
        <w:tab/>
        <w:t xml:space="preserve">if the </w:t>
      </w:r>
      <w:r w:rsidRPr="00F32326">
        <w:rPr>
          <w:i/>
        </w:rPr>
        <w:t>Trace Activation</w:t>
      </w:r>
      <w:r w:rsidRPr="00F32326">
        <w:t xml:space="preserve"> IE includes the </w:t>
      </w:r>
      <w:r w:rsidRPr="00F32326">
        <w:rPr>
          <w:i/>
        </w:rPr>
        <w:t>WLAN Measurement Configuration</w:t>
      </w:r>
      <w:r w:rsidRPr="00F32326">
        <w:t xml:space="preserve"> IE within the </w:t>
      </w:r>
      <w:r w:rsidRPr="00F32326">
        <w:rPr>
          <w:i/>
        </w:rPr>
        <w:t>MDT Configuration</w:t>
      </w:r>
      <w:r w:rsidRPr="00F32326">
        <w:t xml:space="preserve"> IE, take it into account for MDT Configuration</w:t>
      </w:r>
      <w:r w:rsidRPr="00F32326">
        <w:rPr>
          <w:rFonts w:hint="eastAsia"/>
          <w:lang w:eastAsia="zh-CN"/>
        </w:rPr>
        <w:t xml:space="preserve"> </w:t>
      </w:r>
      <w:r w:rsidRPr="00F32326">
        <w:t>as described in TS 37.320 [</w:t>
      </w:r>
      <w:r>
        <w:t>41</w:t>
      </w:r>
      <w:r w:rsidRPr="00F32326">
        <w:t>]</w:t>
      </w:r>
      <w:r w:rsidRPr="00F32326">
        <w:rPr>
          <w:rFonts w:hint="eastAsia"/>
          <w:lang w:eastAsia="zh-CN"/>
        </w:rPr>
        <w:t>.</w:t>
      </w:r>
    </w:p>
    <w:p w14:paraId="7A22E730" w14:textId="77777777" w:rsidR="00F553AA" w:rsidRPr="009945D1" w:rsidRDefault="00F553AA" w:rsidP="00F553AA">
      <w:pPr>
        <w:pStyle w:val="B1"/>
      </w:pPr>
      <w:r w:rsidRPr="00F94B10">
        <w:rPr>
          <w:rFonts w:eastAsia="MS Mincho"/>
        </w:rPr>
        <w:t>-</w:t>
      </w:r>
      <w:r w:rsidRPr="00F94B10">
        <w:rPr>
          <w:rFonts w:eastAsia="MS Mincho"/>
        </w:rPr>
        <w:tab/>
        <w:t xml:space="preserve">if the </w:t>
      </w:r>
      <w:r w:rsidRPr="00F94B10">
        <w:rPr>
          <w:rFonts w:eastAsia="MS Mincho"/>
          <w:i/>
        </w:rPr>
        <w:t>Trace Activation</w:t>
      </w:r>
      <w:r w:rsidRPr="00F94B10">
        <w:rPr>
          <w:rFonts w:eastAsia="MS Mincho"/>
        </w:rPr>
        <w:t xml:space="preserve"> IE includes the </w:t>
      </w:r>
      <w:r w:rsidRPr="008334AB">
        <w:rPr>
          <w:rFonts w:eastAsia="MS Mincho"/>
          <w:i/>
        </w:rPr>
        <w:t>Sensor Measurement Configuration</w:t>
      </w:r>
      <w:r w:rsidRPr="00F94B10">
        <w:rPr>
          <w:rFonts w:eastAsia="MS Mincho"/>
        </w:rPr>
        <w:t xml:space="preserve"> IE within the </w:t>
      </w:r>
      <w:r w:rsidRPr="00F94B10">
        <w:rPr>
          <w:rFonts w:eastAsia="MS Mincho"/>
          <w:i/>
        </w:rPr>
        <w:t>MDT Configuration</w:t>
      </w:r>
      <w:r w:rsidRPr="00F94B10">
        <w:rPr>
          <w:rFonts w:eastAsia="MS Mincho"/>
        </w:rPr>
        <w:t xml:space="preserve"> IE, take it into account for MDT Configuration</w:t>
      </w:r>
      <w:r w:rsidRPr="00F94B10">
        <w:rPr>
          <w:rFonts w:eastAsia="MS Mincho"/>
          <w:lang w:eastAsia="zh-CN"/>
        </w:rPr>
        <w:t xml:space="preserve"> </w:t>
      </w:r>
      <w:r w:rsidRPr="00F94B10">
        <w:rPr>
          <w:rFonts w:eastAsia="MS Mincho"/>
        </w:rPr>
        <w:t>as described in TS 37.320 [</w:t>
      </w:r>
      <w:r>
        <w:rPr>
          <w:rFonts w:eastAsia="MS Mincho"/>
        </w:rPr>
        <w:t>41</w:t>
      </w:r>
      <w:r w:rsidRPr="00F94B10">
        <w:rPr>
          <w:rFonts w:eastAsia="MS Mincho"/>
        </w:rPr>
        <w:t>]</w:t>
      </w:r>
      <w:r w:rsidRPr="00F94B10">
        <w:rPr>
          <w:rFonts w:eastAsia="MS Mincho"/>
          <w:lang w:eastAsia="zh-CN"/>
        </w:rPr>
        <w:t>.</w:t>
      </w:r>
    </w:p>
    <w:p w14:paraId="280C2602" w14:textId="77777777" w:rsidR="00F553AA" w:rsidRPr="00F32326" w:rsidRDefault="00F553AA" w:rsidP="00F553AA">
      <w:pPr>
        <w:pStyle w:val="B1"/>
      </w:pPr>
      <w:r w:rsidRPr="00F32326">
        <w:t>-</w:t>
      </w:r>
      <w:r w:rsidRPr="00F32326">
        <w:tab/>
        <w:t xml:space="preserve">if the </w:t>
      </w:r>
      <w:r w:rsidRPr="00F32326">
        <w:rPr>
          <w:i/>
        </w:rPr>
        <w:t>Trace Activation</w:t>
      </w:r>
      <w:r w:rsidRPr="00F32326">
        <w:t xml:space="preserve"> IE</w:t>
      </w:r>
      <w:r w:rsidRPr="009B7A2C">
        <w:t xml:space="preserve"> includ</w:t>
      </w:r>
      <w:r>
        <w:t>es</w:t>
      </w:r>
      <w:r w:rsidRPr="009B7A2C">
        <w:t xml:space="preserve"> the </w:t>
      </w:r>
      <w:r w:rsidRPr="006419A8">
        <w:rPr>
          <w:i/>
        </w:rPr>
        <w:t>MDT Configuration</w:t>
      </w:r>
      <w:r w:rsidRPr="009B7A2C">
        <w:t xml:space="preserve"> IE</w:t>
      </w:r>
      <w:r>
        <w:t xml:space="preserve"> and</w:t>
      </w:r>
      <w:r w:rsidRPr="009B7A2C">
        <w:t xml:space="preserve"> if the NG-RAN </w:t>
      </w:r>
      <w:r>
        <w:t>n</w:t>
      </w:r>
      <w:r w:rsidRPr="009B7A2C">
        <w:t xml:space="preserve">ode is a </w:t>
      </w:r>
      <w:proofErr w:type="spellStart"/>
      <w:r w:rsidRPr="009B7A2C">
        <w:t>gNB</w:t>
      </w:r>
      <w:proofErr w:type="spellEnd"/>
      <w:r w:rsidRPr="009B7A2C">
        <w:t xml:space="preserve"> at least the </w:t>
      </w:r>
      <w:r w:rsidRPr="006419A8">
        <w:rPr>
          <w:i/>
        </w:rPr>
        <w:t>MDT Configuration-NR</w:t>
      </w:r>
      <w:r w:rsidRPr="009B7A2C">
        <w:t xml:space="preserve"> IE shall be present, while if the NG-RAN </w:t>
      </w:r>
      <w:r>
        <w:t>n</w:t>
      </w:r>
      <w:r w:rsidRPr="009B7A2C">
        <w:t>ode is an ng-</w:t>
      </w:r>
      <w:proofErr w:type="spellStart"/>
      <w:r w:rsidRPr="009B7A2C">
        <w:t>eNB</w:t>
      </w:r>
      <w:proofErr w:type="spellEnd"/>
      <w:r w:rsidRPr="009B7A2C">
        <w:t xml:space="preserve"> at least </w:t>
      </w:r>
      <w:r w:rsidRPr="006419A8">
        <w:t>the</w:t>
      </w:r>
      <w:r w:rsidRPr="006419A8">
        <w:rPr>
          <w:i/>
        </w:rPr>
        <w:t xml:space="preserve"> MDT Configuration-EUTRA</w:t>
      </w:r>
      <w:r w:rsidRPr="009B7A2C">
        <w:t xml:space="preserve"> IE shall be present.</w:t>
      </w:r>
    </w:p>
    <w:p w14:paraId="751AE115" w14:textId="77777777" w:rsidR="00F553AA" w:rsidRPr="001D2E49" w:rsidRDefault="00F553AA" w:rsidP="00F553AA">
      <w:r w:rsidRPr="001D2E49">
        <w:t xml:space="preserve">If the </w:t>
      </w:r>
      <w:r w:rsidRPr="001D2E49">
        <w:rPr>
          <w:i/>
        </w:rPr>
        <w:t xml:space="preserve">Location Reporting Request Type </w:t>
      </w:r>
      <w:r w:rsidRPr="001D2E49">
        <w:t xml:space="preserve">IE is included in the HANDOVER REQUEST message, the </w:t>
      </w:r>
      <w:r w:rsidRPr="001D2E49">
        <w:rPr>
          <w:lang w:eastAsia="zh-CN"/>
        </w:rPr>
        <w:t xml:space="preserve">target </w:t>
      </w:r>
      <w:r w:rsidRPr="001D2E49">
        <w:t>NG-RAN node should perform the requested location reporting functionality for the UE as described in subclause 8.12.</w:t>
      </w:r>
    </w:p>
    <w:p w14:paraId="2339D1F9" w14:textId="77777777" w:rsidR="00F553AA" w:rsidRPr="001D2E49" w:rsidRDefault="00F553AA" w:rsidP="00F553AA">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HANDOVER REQUEST message, the target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C15083">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w:t>
      </w:r>
      <w:r w:rsidRPr="00D52AB4">
        <w:rPr>
          <w:i/>
          <w:lang w:eastAsia="en-GB"/>
        </w:rPr>
        <w:t>nactive</w:t>
      </w:r>
      <w:r w:rsidRPr="00487F5C">
        <w:rPr>
          <w:lang w:eastAsia="en-GB"/>
        </w:rPr>
        <w:t xml:space="preserve"> IE</w:t>
      </w:r>
      <w:r>
        <w:rPr>
          <w:lang w:eastAsia="en-GB"/>
        </w:rPr>
        <w:t>.</w:t>
      </w:r>
    </w:p>
    <w:p w14:paraId="7C39144C" w14:textId="77777777" w:rsidR="00F553AA" w:rsidRPr="001D2E49" w:rsidRDefault="00F553AA" w:rsidP="00F553AA">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w:t>
      </w:r>
      <w:r w:rsidRPr="001D2E49">
        <w:rPr>
          <w:lang w:eastAsia="zh-CN"/>
        </w:rPr>
        <w:t>HANDOVER</w:t>
      </w:r>
      <w:r w:rsidRPr="001D2E49">
        <w:t xml:space="preserve"> REQUEST message, the NG-RAN node may use it as described in TS 23.501 [9].</w:t>
      </w:r>
    </w:p>
    <w:p w14:paraId="34CC9575" w14:textId="77777777" w:rsidR="00F553AA" w:rsidRPr="001D2E49" w:rsidRDefault="00F553AA" w:rsidP="00F553AA">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278E6812" w14:textId="77777777" w:rsidR="00F553AA" w:rsidRPr="001D2E49" w:rsidRDefault="00F553AA" w:rsidP="00F553AA">
      <w:pPr>
        <w:rPr>
          <w:rFonts w:eastAsia="Malgun Gothic"/>
        </w:rPr>
      </w:pPr>
      <w:r w:rsidRPr="001D2E49">
        <w:rPr>
          <w:rFonts w:eastAsia="Malgun Gothic" w:hint="eastAsia"/>
        </w:rPr>
        <w:t xml:space="preserve">If the </w:t>
      </w:r>
      <w:r w:rsidRPr="001D2E49">
        <w:rPr>
          <w:rFonts w:eastAsia="Malgun Gothic"/>
          <w:i/>
        </w:rPr>
        <w:t>NASC</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HANDOVER REQUEST message, the target NG-RAN node shall use it towards the UE as specified </w:t>
      </w:r>
      <w:r w:rsidRPr="001D2E49">
        <w:rPr>
          <w:rFonts w:eastAsia="SimSun" w:hint="eastAsia"/>
          <w:lang w:eastAsia="zh-CN"/>
        </w:rPr>
        <w:t xml:space="preserve">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1D3B47B8" w14:textId="77777777" w:rsidR="00F553AA" w:rsidRPr="001D2E49" w:rsidRDefault="00F553AA" w:rsidP="00F553AA">
      <w:pPr>
        <w:rPr>
          <w:rFonts w:eastAsia="Malgun Gothic"/>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HANDOVER REQUEST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063B14C5" w14:textId="77777777" w:rsidR="00F553AA" w:rsidRDefault="00F553AA" w:rsidP="00F553AA">
      <w:pPr>
        <w:rPr>
          <w:rFonts w:eastAsia="Malgun Gothic"/>
        </w:rPr>
      </w:pPr>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HANDOVER REQUEST</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23988284" w14:textId="77777777" w:rsidR="00F553AA" w:rsidRPr="001D2E49" w:rsidRDefault="00F553AA" w:rsidP="00F553AA">
      <w:pPr>
        <w:rPr>
          <w:rFonts w:eastAsia="SimSun"/>
          <w:lang w:eastAsia="zh-CN"/>
        </w:rPr>
      </w:pPr>
      <w:r w:rsidRPr="00567372">
        <w:rPr>
          <w:rFonts w:eastAsia="SimSun"/>
        </w:rPr>
        <w:t xml:space="preserve">If the </w:t>
      </w:r>
      <w:r w:rsidRPr="00567372">
        <w:rPr>
          <w:rFonts w:eastAsia="SimSun"/>
          <w:i/>
          <w:iCs/>
          <w:lang w:eastAsia="zh-CN"/>
        </w:rPr>
        <w:t xml:space="preserve">SRVCC Operation Possible </w:t>
      </w:r>
      <w:r w:rsidRPr="00567372">
        <w:rPr>
          <w:rFonts w:eastAsia="SimSun"/>
        </w:rPr>
        <w:t xml:space="preserve">IE </w:t>
      </w:r>
      <w:r w:rsidRPr="00567372">
        <w:rPr>
          <w:rFonts w:eastAsia="Batang"/>
        </w:rPr>
        <w:t xml:space="preserve">is included in the </w:t>
      </w:r>
      <w:r w:rsidRPr="00567372">
        <w:rPr>
          <w:rFonts w:eastAsia="SimSun"/>
        </w:rPr>
        <w:t>HANDOVER REQUEST message</w:t>
      </w:r>
      <w:r w:rsidRPr="00567372">
        <w:rPr>
          <w:rFonts w:eastAsia="SimSun"/>
          <w:lang w:eastAsia="zh-CN"/>
        </w:rPr>
        <w:t>, the target</w:t>
      </w:r>
      <w:r w:rsidRPr="00567372">
        <w:rPr>
          <w:rFonts w:eastAsia="SimSun"/>
        </w:rPr>
        <w:t xml:space="preserve"> </w:t>
      </w:r>
      <w:r>
        <w:rPr>
          <w:rFonts w:eastAsia="SimSun"/>
        </w:rPr>
        <w:t>NG-RAN</w:t>
      </w:r>
      <w:r w:rsidRPr="00567372">
        <w:rPr>
          <w:rFonts w:eastAsia="SimSun"/>
        </w:rPr>
        <w:t xml:space="preserve"> </w:t>
      </w:r>
      <w:r>
        <w:rPr>
          <w:rFonts w:eastAsia="SimSun"/>
        </w:rPr>
        <w:t xml:space="preserve">node </w:t>
      </w:r>
      <w:r w:rsidRPr="00567372">
        <w:rPr>
          <w:rFonts w:eastAsia="SimSun"/>
          <w:lang w:eastAsia="zh-CN"/>
        </w:rPr>
        <w:t>shall</w:t>
      </w:r>
      <w:r>
        <w:rPr>
          <w:rFonts w:eastAsia="SimSun"/>
          <w:lang w:eastAsia="zh-CN"/>
        </w:rPr>
        <w:t>, if supported,</w:t>
      </w:r>
      <w:r w:rsidRPr="00567372">
        <w:rPr>
          <w:rFonts w:eastAsia="SimSun"/>
        </w:rPr>
        <w:t xml:space="preserve"> store the content of the received </w:t>
      </w:r>
      <w:r w:rsidRPr="00567372">
        <w:rPr>
          <w:rFonts w:eastAsia="SimSun"/>
          <w:i/>
        </w:rPr>
        <w:t>SRVCC Operation Possible</w:t>
      </w:r>
      <w:r w:rsidRPr="00567372">
        <w:rPr>
          <w:rFonts w:eastAsia="SimSun"/>
        </w:rPr>
        <w:t xml:space="preserve"> IE in the UE context and</w:t>
      </w:r>
      <w:r w:rsidRPr="00567372">
        <w:rPr>
          <w:rFonts w:eastAsia="SimSun"/>
          <w:lang w:eastAsia="zh-CN"/>
        </w:rPr>
        <w:t xml:space="preserve"> </w:t>
      </w:r>
      <w:r w:rsidRPr="00567372">
        <w:rPr>
          <w:rFonts w:eastAsia="SimSun"/>
        </w:rPr>
        <w:t>use it as defined in TS 23.216 [</w:t>
      </w:r>
      <w:r>
        <w:rPr>
          <w:rFonts w:eastAsia="SimSun"/>
        </w:rPr>
        <w:t>31</w:t>
      </w:r>
      <w:r w:rsidRPr="00567372">
        <w:rPr>
          <w:rFonts w:eastAsia="SimSun"/>
        </w:rPr>
        <w:t>].</w:t>
      </w:r>
    </w:p>
    <w:p w14:paraId="2CD3B73B" w14:textId="77777777" w:rsidR="00F553AA" w:rsidRDefault="00F553AA" w:rsidP="00F553AA">
      <w:r>
        <w:rPr>
          <w:snapToGrid w:val="0"/>
          <w:lang w:eastAsia="zh-CN"/>
        </w:rPr>
        <w:t>I</w:t>
      </w:r>
      <w:r>
        <w:rPr>
          <w:rFonts w:hint="eastAsia"/>
          <w:snapToGrid w:val="0"/>
          <w:lang w:eastAsia="zh-CN"/>
        </w:rPr>
        <w:t>f the</w:t>
      </w:r>
      <w:r w:rsidRPr="00C10E15">
        <w:rPr>
          <w:rFonts w:hint="eastAsia"/>
          <w:i/>
          <w:lang w:eastAsia="zh-CN"/>
        </w:rPr>
        <w:t xml:space="preserve"> IAB </w:t>
      </w:r>
      <w:r>
        <w:rPr>
          <w:i/>
          <w:lang w:eastAsia="zh-CN"/>
        </w:rPr>
        <w:t>Authorized</w:t>
      </w:r>
      <w:r w:rsidRPr="00C10E15">
        <w:rPr>
          <w:rFonts w:hint="eastAsia"/>
          <w:i/>
          <w:lang w:eastAsia="zh-CN"/>
        </w:rPr>
        <w:t xml:space="preserve">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p>
    <w:p w14:paraId="51290B87" w14:textId="77777777" w:rsidR="00F553AA" w:rsidRDefault="00F553AA" w:rsidP="00F553AA">
      <w:r w:rsidRPr="00A01249">
        <w:t xml:space="preserve">If the </w:t>
      </w:r>
      <w:r w:rsidRPr="00A01249">
        <w:rPr>
          <w:rFonts w:eastAsia="Batang"/>
          <w:i/>
          <w:lang w:eastAsia="ja-JP"/>
        </w:rPr>
        <w:t>Enhanced Coverage Restriction</w:t>
      </w:r>
      <w:r w:rsidRPr="00A01249">
        <w:rPr>
          <w:rFonts w:eastAsia="Batang"/>
          <w:lang w:eastAsia="ja-JP"/>
        </w:rPr>
        <w:t xml:space="preserve"> IE</w:t>
      </w:r>
      <w:r w:rsidRPr="00A01249">
        <w:t xml:space="preserve"> is included in the HANDOVER REQUEST message, the NG-RAN node shall, if supported, store this information in the UE context and use it as defined in TS</w:t>
      </w:r>
      <w:r w:rsidRPr="00A01249">
        <w:rPr>
          <w:lang w:val="en-US"/>
        </w:rPr>
        <w:t xml:space="preserve"> 23.</w:t>
      </w:r>
      <w:r>
        <w:rPr>
          <w:lang w:val="en-US"/>
        </w:rPr>
        <w:t>5</w:t>
      </w:r>
      <w:r w:rsidRPr="00A01249">
        <w:rPr>
          <w:lang w:val="en-US"/>
        </w:rPr>
        <w:t>01 [</w:t>
      </w:r>
      <w:r>
        <w:rPr>
          <w:lang w:val="en-US"/>
        </w:rPr>
        <w:t>9</w:t>
      </w:r>
      <w:r w:rsidRPr="00A01249">
        <w:rPr>
          <w:lang w:val="en-US"/>
        </w:rPr>
        <w:t>]</w:t>
      </w:r>
      <w:r w:rsidRPr="00A01249">
        <w:t>.</w:t>
      </w:r>
    </w:p>
    <w:p w14:paraId="2EAC239E" w14:textId="77777777" w:rsidR="00F553AA" w:rsidRDefault="00F553AA" w:rsidP="00F553AA">
      <w:r w:rsidRPr="00155AEE">
        <w:lastRenderedPageBreak/>
        <w:t xml:space="preserve">If the </w:t>
      </w:r>
      <w:r w:rsidRPr="00155AEE">
        <w:rPr>
          <w:i/>
        </w:rPr>
        <w:t xml:space="preserve">UE </w:t>
      </w:r>
      <w:r>
        <w:rPr>
          <w:i/>
        </w:rPr>
        <w:t>D</w:t>
      </w:r>
      <w:r w:rsidRPr="00155AEE">
        <w:rPr>
          <w:i/>
        </w:rPr>
        <w:t>ifferentiation Information</w:t>
      </w:r>
      <w:r w:rsidRPr="00155AEE">
        <w:t xml:space="preserve"> IE is included in the HANDOVER REQUEST message, the NG-RAN </w:t>
      </w:r>
      <w:r>
        <w:t xml:space="preserve">node </w:t>
      </w:r>
      <w:r w:rsidRPr="00155AEE">
        <w:t>shall, if supported, store this information in the UE context for further use according to TS 23.501 [9].</w:t>
      </w:r>
    </w:p>
    <w:p w14:paraId="1CDF3B9E" w14:textId="77777777" w:rsidR="00F553AA" w:rsidRPr="00532348" w:rsidRDefault="00F553AA" w:rsidP="00F553AA">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HANDOVER REQUEST</w:t>
      </w:r>
      <w:r w:rsidRPr="00FA22D3">
        <w:rPr>
          <w:rFonts w:eastAsia="Malgun Gothic"/>
        </w:rPr>
        <w:t xml:space="preserv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52581B">
        <w:t>5GS</w:t>
      </w:r>
      <w:r w:rsidRPr="00A32A8E">
        <w:t xml:space="preserve"> Optimisation </w:t>
      </w:r>
      <w:r w:rsidRPr="0052581B">
        <w:t>as specified in TS 23.501 [9]</w:t>
      </w:r>
      <w:r w:rsidRPr="00A32A8E">
        <w:t xml:space="preserve"> is supported for the UE.</w:t>
      </w:r>
      <w:r>
        <w:t xml:space="preserve"> </w:t>
      </w:r>
    </w:p>
    <w:p w14:paraId="3AFEE05C" w14:textId="77777777" w:rsidR="00F553AA" w:rsidRPr="00E91A35" w:rsidRDefault="00F553AA" w:rsidP="00F553AA">
      <w:pPr>
        <w:rPr>
          <w:rFonts w:cs="Arial"/>
        </w:rPr>
      </w:pPr>
      <w:r w:rsidRPr="001B76EE">
        <w:t xml:space="preserve">Upon reception of the </w:t>
      </w:r>
      <w:r w:rsidRPr="00AA5DA2">
        <w:rPr>
          <w:rFonts w:cs="Arial"/>
          <w:i/>
        </w:rPr>
        <w:t>UE History Information from UE</w:t>
      </w:r>
      <w:r w:rsidRPr="001B76EE">
        <w:t xml:space="preserve"> IE, which is included within the </w:t>
      </w:r>
      <w:r w:rsidRPr="001B76EE">
        <w:rPr>
          <w:i/>
          <w:iCs/>
        </w:rPr>
        <w:t xml:space="preserve">Source to Target Transparent Container </w:t>
      </w:r>
      <w:r w:rsidRPr="001B76EE">
        <w:t xml:space="preserve">IE of the HANDOVER REQUEST message, the target NG-RAN node shall, if supported, store the collected </w:t>
      </w:r>
      <w:proofErr w:type="gramStart"/>
      <w:r w:rsidRPr="001B76EE">
        <w:t>information</w:t>
      </w:r>
      <w:proofErr w:type="gramEnd"/>
      <w:r w:rsidRPr="001B76EE">
        <w:t xml:space="preserve"> </w:t>
      </w:r>
      <w:r>
        <w:t>and use it</w:t>
      </w:r>
      <w:r w:rsidRPr="001B76EE">
        <w:t xml:space="preserve"> for future handover preparations.</w:t>
      </w:r>
    </w:p>
    <w:p w14:paraId="5EF1F998" w14:textId="77777777" w:rsidR="00F553AA" w:rsidRPr="001D2E49" w:rsidRDefault="00F553AA" w:rsidP="00F553AA">
      <w:r w:rsidRPr="001D2E49">
        <w:t>After all necessary resources for the admitted PDU session resources have been allocated, the target NG-RAN node shall generate the HANDOVER REQUEST ACKNOWLEDGE message.</w:t>
      </w:r>
    </w:p>
    <w:p w14:paraId="040123B3" w14:textId="77777777" w:rsidR="00F553AA" w:rsidRPr="002E6AD0" w:rsidRDefault="00F553AA" w:rsidP="00F553AA">
      <w:r w:rsidRPr="002E6AD0">
        <w:t xml:space="preserve">If the </w:t>
      </w:r>
      <w:proofErr w:type="spellStart"/>
      <w:r w:rsidRPr="002E6AD0">
        <w:rPr>
          <w:i/>
        </w:rPr>
        <w:t>RedCap</w:t>
      </w:r>
      <w:proofErr w:type="spellEnd"/>
      <w:r w:rsidRPr="002E6AD0">
        <w:rPr>
          <w:i/>
        </w:rPr>
        <w:t xml:space="preserve"> Indication</w:t>
      </w:r>
      <w:r w:rsidRPr="002E6AD0">
        <w:t xml:space="preserve"> IE is included in the HANDOVER REQUEST ACKNOWLEDGE message, the AMF shall, if supported, consider the UE as a </w:t>
      </w:r>
      <w:proofErr w:type="spellStart"/>
      <w:r w:rsidRPr="002E6AD0">
        <w:t>RedCap</w:t>
      </w:r>
      <w:proofErr w:type="spellEnd"/>
      <w:r w:rsidRPr="002E6AD0">
        <w:t xml:space="preserve"> UE that was previously served by a E-UTRA cell, and use the IE according to TS 23.501 [</w:t>
      </w:r>
      <w:r>
        <w:t>9</w:t>
      </w:r>
      <w:r w:rsidRPr="002E6AD0">
        <w:t>].</w:t>
      </w:r>
    </w:p>
    <w:p w14:paraId="3AC33796" w14:textId="77777777" w:rsidR="00F553AA" w:rsidRPr="002D6DAC" w:rsidRDefault="00F553AA" w:rsidP="00F553AA">
      <w:r w:rsidRPr="001A3B25">
        <w:rPr>
          <w:rFonts w:eastAsia="SimSun"/>
          <w:lang w:eastAsia="ja-JP"/>
        </w:rPr>
        <w:t xml:space="preserve">For each QoS flow which has been established in the target NG-RAN node, </w:t>
      </w:r>
      <w:r w:rsidRPr="001A3B25">
        <w:rPr>
          <w:rFonts w:eastAsia="SimSun" w:hint="eastAsia"/>
          <w:lang w:eastAsia="zh-CN"/>
        </w:rPr>
        <w:t>i</w:t>
      </w:r>
      <w:r w:rsidRPr="001A3B25">
        <w:rPr>
          <w:rFonts w:eastAsia="SimSun"/>
        </w:rPr>
        <w:t xml:space="preserve">f the </w:t>
      </w:r>
      <w:r w:rsidRPr="001A3B25">
        <w:rPr>
          <w:rFonts w:eastAsia="SimSun"/>
          <w:i/>
          <w:iCs/>
          <w:lang w:eastAsia="zh-CN"/>
        </w:rPr>
        <w:t>QoS Monitoring Request</w:t>
      </w:r>
      <w:r w:rsidRPr="001A3B25">
        <w:rPr>
          <w:rFonts w:eastAsia="SimSun"/>
        </w:rPr>
        <w:t xml:space="preserve"> IE was included</w:t>
      </w:r>
      <w:r w:rsidRPr="001A3B25">
        <w:rPr>
          <w:rFonts w:eastAsia="SimSun"/>
          <w:lang w:eastAsia="zh-CN"/>
        </w:rPr>
        <w:t xml:space="preserve"> in the </w:t>
      </w:r>
      <w:r w:rsidRPr="001A3B25">
        <w:rPr>
          <w:rFonts w:eastAsia="SimSun"/>
          <w:i/>
          <w:lang w:eastAsia="zh-CN"/>
        </w:rPr>
        <w:t>QoS Flow Level QoS Parameters</w:t>
      </w:r>
      <w:r w:rsidRPr="001A3B25">
        <w:rPr>
          <w:rFonts w:eastAsia="SimSun"/>
          <w:lang w:eastAsia="zh-CN"/>
        </w:rPr>
        <w:t xml:space="preserve"> IE contained in the HANDOVER REQUEST message</w:t>
      </w:r>
      <w:r w:rsidRPr="001A3B25">
        <w:rPr>
          <w:rFonts w:eastAsia="SimSun"/>
        </w:rPr>
        <w:t>, the target NG-RAN node shall store this information, and, if supported, perform delay measurement and QoS monitoring, as specified in TS 23.501 [9].</w:t>
      </w:r>
      <w:r w:rsidRPr="00F066A0">
        <w:rPr>
          <w:rFonts w:eastAsia="SimSun"/>
          <w:lang w:eastAsia="ja-JP"/>
        </w:rPr>
        <w:t xml:space="preserve"> </w:t>
      </w:r>
      <w:r>
        <w:rPr>
          <w:lang w:eastAsia="ja-JP"/>
        </w:rPr>
        <w:t>I</w:t>
      </w:r>
      <w:r>
        <w:t xml:space="preserve">f the </w:t>
      </w:r>
      <w:r>
        <w:rPr>
          <w:i/>
          <w:iCs/>
          <w:lang w:eastAsia="zh-CN"/>
        </w:rPr>
        <w:t xml:space="preserve">QoS Monitoring Reporting Frequency </w:t>
      </w:r>
      <w:r>
        <w:t>IE was included</w:t>
      </w:r>
      <w:r>
        <w:rPr>
          <w:lang w:eastAsia="zh-CN"/>
        </w:rPr>
        <w:t xml:space="preserve"> in the </w:t>
      </w:r>
      <w:r>
        <w:rPr>
          <w:i/>
          <w:lang w:eastAsia="zh-CN"/>
        </w:rPr>
        <w:t xml:space="preserve">QoS Flow Level QoS Parameters </w:t>
      </w:r>
      <w:r>
        <w:rPr>
          <w:lang w:eastAsia="zh-CN"/>
        </w:rPr>
        <w:t>IE contained in the HANDOVER REQUEST</w:t>
      </w:r>
      <w:r>
        <w:t xml:space="preserve"> </w:t>
      </w:r>
      <w:r>
        <w:rPr>
          <w:lang w:eastAsia="ja-JP"/>
        </w:rPr>
        <w:t>message</w:t>
      </w:r>
      <w:r>
        <w:t>, the target NG-RAN node shall store this information and, if supported, use it for RAN part delay reporting.</w:t>
      </w:r>
    </w:p>
    <w:p w14:paraId="6E3839C0" w14:textId="77777777" w:rsidR="00F553AA" w:rsidRDefault="00F553AA" w:rsidP="00F553AA">
      <w:r w:rsidRPr="00C84B8E">
        <w:t xml:space="preserve">If the </w:t>
      </w:r>
      <w:r w:rsidRPr="00E86AA3">
        <w:rPr>
          <w:i/>
        </w:rPr>
        <w:t>NR V2X Services Authorized</w:t>
      </w:r>
      <w:r w:rsidRPr="00C84B8E">
        <w:t xml:space="preserve"> IE is contained in the HANDOVER REQUEST message and it contains one or more </w:t>
      </w:r>
      <w:r>
        <w:t xml:space="preserve">IEs set to </w:t>
      </w:r>
      <w:r w:rsidRPr="001D2E49">
        <w:t>"</w:t>
      </w:r>
      <w:r>
        <w:t>authorized</w:t>
      </w:r>
      <w:r w:rsidRPr="001D2E49">
        <w:t>"</w:t>
      </w:r>
      <w:r>
        <w:t>, the NG-RAN node</w:t>
      </w:r>
      <w:r w:rsidRPr="00C84B8E">
        <w:t xml:space="preserve"> shall, if supported, consider that the UE is authorized for the relevant service(s).</w:t>
      </w:r>
    </w:p>
    <w:p w14:paraId="7E0C66CB" w14:textId="77777777" w:rsidR="00F553AA" w:rsidRDefault="00F553AA" w:rsidP="00F553AA">
      <w:r w:rsidRPr="00C84B8E">
        <w:t xml:space="preserve">If the </w:t>
      </w:r>
      <w:r w:rsidRPr="00E86AA3">
        <w:rPr>
          <w:i/>
        </w:rPr>
        <w:t>LTE V2X Services Authorized</w:t>
      </w:r>
      <w:r w:rsidRPr="00C84B8E">
        <w:t xml:space="preserve"> IE is contained in the HANDOVER REQUEST message and it contains one or more IEs set to </w:t>
      </w:r>
      <w:r w:rsidRPr="001D2E49">
        <w:t>"</w:t>
      </w:r>
      <w:r w:rsidRPr="00C84B8E">
        <w:t>authorized</w:t>
      </w:r>
      <w:r w:rsidRPr="001D2E49">
        <w:t>"</w:t>
      </w:r>
      <w:r w:rsidRPr="00C84B8E">
        <w:t xml:space="preserve">, the </w:t>
      </w:r>
      <w:r>
        <w:t>NG-RAN node</w:t>
      </w:r>
      <w:r w:rsidRPr="00C84B8E">
        <w:t xml:space="preserve"> shall, if supported, consider that the UE is authorized for the relevant service(s).</w:t>
      </w:r>
    </w:p>
    <w:p w14:paraId="3CD07740" w14:textId="77777777" w:rsidR="00F553AA" w:rsidRDefault="00F553AA" w:rsidP="00F553AA">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NR </w:t>
      </w:r>
      <w:r>
        <w:rPr>
          <w:rFonts w:hint="eastAsia"/>
          <w:lang w:eastAsia="zh-CN"/>
        </w:rPr>
        <w:t>V2X service</w:t>
      </w:r>
      <w:r>
        <w:rPr>
          <w:lang w:eastAsia="zh-CN"/>
        </w:rPr>
        <w:t>s</w:t>
      </w:r>
      <w:r w:rsidRPr="00636A0A">
        <w:t>.</w:t>
      </w:r>
    </w:p>
    <w:p w14:paraId="247BB5AF" w14:textId="77777777" w:rsidR="00F553AA" w:rsidRPr="00FA22D3" w:rsidRDefault="00F553AA" w:rsidP="00F553AA">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w:t>
      </w:r>
      <w:r w:rsidRPr="00636A0A">
        <w:rPr>
          <w:lang w:eastAsia="zh-CN"/>
        </w:rPr>
        <w:t xml:space="preserve"> </w:t>
      </w:r>
      <w:r w:rsidRPr="00636A0A">
        <w:t>HANDOVER</w:t>
      </w:r>
      <w:r w:rsidRPr="00636A0A">
        <w:rPr>
          <w:lang w:eastAsia="zh-CN"/>
        </w:rPr>
        <w:t xml:space="preserve"> REQUEST</w:t>
      </w:r>
      <w:r w:rsidRPr="00636A0A">
        <w:t xml:space="preserve"> message</w:t>
      </w:r>
      <w:r>
        <w:rPr>
          <w:rFonts w:hint="eastAsia"/>
          <w:lang w:eastAsia="zh-CN"/>
        </w:rPr>
        <w:t>,</w:t>
      </w:r>
      <w:r w:rsidRPr="00636A0A">
        <w:t xml:space="preserve"> the </w:t>
      </w:r>
      <w:r>
        <w:t xml:space="preserve">NG-RAN node </w:t>
      </w:r>
      <w:r w:rsidRPr="00636A0A">
        <w:t>shall</w:t>
      </w:r>
      <w:r>
        <w:rPr>
          <w:rFonts w:hint="eastAsia"/>
          <w:lang w:eastAsia="zh-CN"/>
        </w:rPr>
        <w:t>, if supported</w:t>
      </w:r>
      <w:r>
        <w:t>, u</w:t>
      </w:r>
      <w:r w:rsidRPr="00636A0A">
        <w:t xml:space="preserve">se the received </w:t>
      </w:r>
      <w:r>
        <w:t>value</w:t>
      </w:r>
      <w:r w:rsidRPr="00636A0A">
        <w:t xml:space="preserve"> for the concerned UE</w:t>
      </w:r>
      <w:r>
        <w:rPr>
          <w:lang w:eastAsia="zh-CN"/>
        </w:rPr>
        <w:t>’</w:t>
      </w:r>
      <w:r>
        <w:rPr>
          <w:rFonts w:hint="eastAsia"/>
          <w:lang w:eastAsia="zh-CN"/>
        </w:rPr>
        <w:t xml:space="preserve">s sidelink communication in network scheduled mode for </w:t>
      </w:r>
      <w:r>
        <w:rPr>
          <w:lang w:eastAsia="zh-CN"/>
        </w:rPr>
        <w:t xml:space="preserve">LTE </w:t>
      </w:r>
      <w:r>
        <w:rPr>
          <w:rFonts w:hint="eastAsia"/>
          <w:lang w:eastAsia="zh-CN"/>
        </w:rPr>
        <w:t>V2X service</w:t>
      </w:r>
      <w:r>
        <w:rPr>
          <w:lang w:eastAsia="zh-CN"/>
        </w:rPr>
        <w:t>s</w:t>
      </w:r>
      <w:r w:rsidRPr="00636A0A">
        <w:t>.</w:t>
      </w:r>
    </w:p>
    <w:p w14:paraId="38F5AF79" w14:textId="77777777" w:rsidR="00F553AA" w:rsidRPr="00861C0C" w:rsidRDefault="00F553AA" w:rsidP="00F553AA">
      <w:r w:rsidRPr="003D2F48">
        <w:t>If the</w:t>
      </w:r>
      <w:r w:rsidRPr="008921C9">
        <w:rPr>
          <w:i/>
        </w:rPr>
        <w:t xml:space="preserve"> </w:t>
      </w:r>
      <w:r w:rsidRPr="008921C9">
        <w:rPr>
          <w:rFonts w:hint="eastAsia"/>
          <w:i/>
        </w:rPr>
        <w:t xml:space="preserve">PC5 QoS </w:t>
      </w:r>
      <w:r w:rsidRPr="008921C9">
        <w:rPr>
          <w:rFonts w:hint="eastAsia"/>
          <w:i/>
          <w:lang w:eastAsia="zh-CN"/>
        </w:rPr>
        <w:t>P</w:t>
      </w:r>
      <w:r w:rsidRPr="00917812">
        <w:rPr>
          <w:rFonts w:hint="eastAsia"/>
          <w:i/>
        </w:rPr>
        <w:t>arameters</w:t>
      </w:r>
      <w:r w:rsidRPr="00787FA4">
        <w:rPr>
          <w:snapToGrid w:val="0"/>
        </w:rPr>
        <w:t xml:space="preserve"> IE</w:t>
      </w:r>
      <w:r w:rsidRPr="00787FA4">
        <w:t xml:space="preserve"> is included in the HANDOVER</w:t>
      </w:r>
      <w:r w:rsidRPr="00B70F93">
        <w:rPr>
          <w:lang w:eastAsia="zh-CN"/>
        </w:rPr>
        <w:t xml:space="preserve"> REQUEST</w:t>
      </w:r>
      <w:r w:rsidRPr="00B70F93">
        <w:t xml:space="preserve"> message</w:t>
      </w:r>
      <w:r w:rsidRPr="00B70F93">
        <w:rPr>
          <w:rFonts w:hint="eastAsia"/>
          <w:lang w:eastAsia="zh-CN"/>
        </w:rPr>
        <w:t>, the NG-RAN nod</w:t>
      </w:r>
      <w:r w:rsidRPr="008B670B">
        <w:rPr>
          <w:rFonts w:hint="eastAsia"/>
          <w:lang w:eastAsia="zh-CN"/>
        </w:rPr>
        <w:t xml:space="preserve">e </w:t>
      </w:r>
      <w:r w:rsidRPr="008B670B">
        <w:rPr>
          <w:rFonts w:eastAsia="Malgun Gothic"/>
        </w:rPr>
        <w:t>shall, if supported,</w:t>
      </w:r>
      <w:r w:rsidRPr="008B670B">
        <w:rPr>
          <w:rFonts w:hint="eastAsia"/>
          <w:lang w:eastAsia="zh-CN"/>
        </w:rPr>
        <w:t xml:space="preserve"> use it </w:t>
      </w:r>
      <w:r w:rsidRPr="008B670B">
        <w:t>as defined in TS 23.</w:t>
      </w:r>
      <w:r w:rsidRPr="008B670B">
        <w:rPr>
          <w:rFonts w:hint="eastAsia"/>
          <w:lang w:eastAsia="zh-CN"/>
        </w:rPr>
        <w:t>287</w:t>
      </w:r>
      <w:r w:rsidRPr="008B670B">
        <w:t xml:space="preserve"> [</w:t>
      </w:r>
      <w:r>
        <w:rPr>
          <w:lang w:eastAsia="zh-CN"/>
        </w:rPr>
        <w:t>33</w:t>
      </w:r>
      <w:r w:rsidRPr="008B670B">
        <w:t>]</w:t>
      </w:r>
      <w:r w:rsidRPr="008B670B">
        <w:rPr>
          <w:rFonts w:hint="eastAsia"/>
          <w:lang w:eastAsia="zh-CN"/>
        </w:rPr>
        <w:t>.</w:t>
      </w:r>
    </w:p>
    <w:p w14:paraId="445997F0" w14:textId="77777777" w:rsidR="00F553AA" w:rsidRDefault="00F553AA" w:rsidP="00F553AA">
      <w:r>
        <w:rPr>
          <w:lang w:val="en-US"/>
        </w:rPr>
        <w:t>I</w:t>
      </w:r>
      <w:proofErr w:type="spellStart"/>
      <w:r>
        <w:t>f</w:t>
      </w:r>
      <w:proofErr w:type="spellEnd"/>
      <w:r>
        <w:t xml:space="preserve"> the </w:t>
      </w:r>
      <w:r>
        <w:rPr>
          <w:i/>
          <w:iCs/>
        </w:rPr>
        <w:t xml:space="preserve">CE-mode-B </w:t>
      </w:r>
      <w:r>
        <w:rPr>
          <w:rFonts w:eastAsia="Batang"/>
          <w:i/>
        </w:rPr>
        <w:t>Restricted</w:t>
      </w:r>
      <w:r>
        <w:rPr>
          <w:rFonts w:eastAsia="Batang"/>
        </w:rPr>
        <w:t xml:space="preserve"> IE</w:t>
      </w:r>
      <w:r>
        <w:t xml:space="preserve"> is included in the HANDOVER REQUEST 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3C26AA01" w14:textId="77777777" w:rsidR="00F553AA" w:rsidRPr="00A31AAB" w:rsidRDefault="00F553AA" w:rsidP="00F553AA">
      <w:pPr>
        <w:rPr>
          <w:rFonts w:eastAsia="SimSun"/>
        </w:rPr>
      </w:pPr>
      <w:r w:rsidRPr="00567372">
        <w:t xml:space="preserve">If the </w:t>
      </w:r>
      <w:r w:rsidRPr="00567372">
        <w:rPr>
          <w:i/>
          <w:lang w:eastAsia="zh-CN"/>
        </w:rPr>
        <w:t>Management Based MDT PLMN List</w:t>
      </w:r>
      <w:r w:rsidRPr="00567372">
        <w:rPr>
          <w:lang w:eastAsia="zh-CN"/>
        </w:rPr>
        <w:t xml:space="preserve"> IE</w:t>
      </w:r>
      <w:r w:rsidRPr="00567372">
        <w:t xml:space="preserve"> </w:t>
      </w:r>
      <w:r w:rsidRPr="00567372">
        <w:rPr>
          <w:lang w:eastAsia="zh-CN"/>
        </w:rPr>
        <w:t>is</w:t>
      </w:r>
      <w:r w:rsidRPr="00567372">
        <w:t xml:space="preserve"> contained in the </w:t>
      </w:r>
      <w:r w:rsidRPr="00567372">
        <w:rPr>
          <w:lang w:eastAsia="zh-CN"/>
        </w:rPr>
        <w:t>HANDOVER</w:t>
      </w:r>
      <w:r>
        <w:t xml:space="preserve"> REQUEST message, the target NG-RAN</w:t>
      </w:r>
      <w:r w:rsidRPr="00567372">
        <w:t xml:space="preserve"> </w:t>
      </w:r>
      <w:r>
        <w:t xml:space="preserve">node </w:t>
      </w:r>
      <w:r w:rsidRPr="00567372">
        <w:t xml:space="preserve">shall, if supported, store the received information in the UE context, and use this information to allow </w:t>
      </w:r>
      <w:r w:rsidRPr="00567372">
        <w:rPr>
          <w:lang w:eastAsia="zh-CN"/>
        </w:rPr>
        <w:t xml:space="preserve">subsequent </w:t>
      </w:r>
      <w:r w:rsidRPr="00567372">
        <w:t xml:space="preserve">selections of the UE for </w:t>
      </w:r>
      <w:proofErr w:type="gramStart"/>
      <w:r w:rsidRPr="00567372">
        <w:t>management ba</w:t>
      </w:r>
      <w:r>
        <w:t>sed</w:t>
      </w:r>
      <w:proofErr w:type="gramEnd"/>
      <w:r>
        <w:t xml:space="preserve"> MDT defined in TS 32.422 [11</w:t>
      </w:r>
      <w:r w:rsidRPr="00567372">
        <w:t>]</w:t>
      </w:r>
      <w:ins w:id="62" w:author="Sasha Sirotkin" w:date="2022-04-24T16:10:00Z">
        <w:r w:rsidRPr="00D9455D">
          <w:t xml:space="preserve"> </w:t>
        </w:r>
        <w:r>
          <w:t xml:space="preserve">and to allow </w:t>
        </w:r>
        <w:r>
          <w:rPr>
            <w:lang w:eastAsia="en-GB"/>
          </w:rPr>
          <w:t>acquisition of UE location information in RLF, connection failure and SCG failure reporting</w:t>
        </w:r>
      </w:ins>
      <w:r w:rsidRPr="00567372">
        <w:rPr>
          <w:lang w:eastAsia="zh-CN"/>
        </w:rPr>
        <w:t>.</w:t>
      </w:r>
    </w:p>
    <w:p w14:paraId="3254BDB5" w14:textId="77777777" w:rsidR="00F553AA" w:rsidRPr="009F5A10" w:rsidRDefault="00F553AA" w:rsidP="00F553AA">
      <w:r>
        <w:t>If t</w:t>
      </w:r>
      <w:r w:rsidRPr="009F5A10">
        <w:t xml:space="preserve">he </w:t>
      </w:r>
      <w:r>
        <w:t xml:space="preserve">HANDOVER </w:t>
      </w:r>
      <w:r w:rsidRPr="009F5A10">
        <w:t>REQUEST</w:t>
      </w:r>
      <w:r>
        <w:t xml:space="preserve"> </w:t>
      </w:r>
      <w:r w:rsidRPr="009F5A10">
        <w:t>message</w:t>
      </w:r>
      <w:r>
        <w:t xml:space="preserve"> contains the </w:t>
      </w:r>
      <w:r>
        <w:rPr>
          <w:i/>
        </w:rPr>
        <w:t>UE Radio Capability ID</w:t>
      </w:r>
      <w:r>
        <w:t xml:space="preserve"> IE, the NG-RAN node shall, if supported, use it as specified in TS 23.501 [9] and TS 23.502 [10].</w:t>
      </w:r>
    </w:p>
    <w:p w14:paraId="77FE9E52" w14:textId="77777777" w:rsidR="00F553AA" w:rsidRPr="00F128B2" w:rsidRDefault="00F553AA" w:rsidP="00F553AA">
      <w:pPr>
        <w:rPr>
          <w:lang w:eastAsia="zh-CN"/>
        </w:rPr>
      </w:pPr>
      <w:r w:rsidRPr="008D0EDE">
        <w:lastRenderedPageBreak/>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w:t>
      </w:r>
      <w:r>
        <w:rPr>
          <w:rFonts w:hint="eastAsia"/>
          <w:lang w:eastAsia="zh-CN"/>
        </w:rPr>
        <w:t>r</w:t>
      </w:r>
      <w:r w:rsidRPr="00B8444D">
        <w:rPr>
          <w:lang w:eastAsia="zh-CN"/>
        </w:rPr>
        <w:t xml:space="preserve"> </w:t>
      </w:r>
      <w:r>
        <w:rPr>
          <w:lang w:eastAsia="zh-CN"/>
        </w:rPr>
        <w:t xml:space="preserve">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IE</w:t>
      </w:r>
      <w:r>
        <w:rPr>
          <w:rFonts w:hint="eastAsia"/>
          <w:lang w:eastAsia="zh-CN"/>
        </w:rPr>
        <w:t xml:space="preserve"> within</w:t>
      </w:r>
      <w:r w:rsidRPr="008D0EDE">
        <w:t xml:space="preserve"> the HANDOVER REQ</w:t>
      </w:r>
      <w:r>
        <w:t>U</w:t>
      </w:r>
      <w:r>
        <w:rPr>
          <w:rFonts w:hint="eastAsia"/>
          <w:lang w:eastAsia="zh-CN"/>
        </w:rPr>
        <w:t>EST</w:t>
      </w:r>
      <w:r w:rsidRPr="008D0EDE">
        <w:t xml:space="preserve"> message, </w:t>
      </w:r>
      <w:r>
        <w:rPr>
          <w:rFonts w:hint="eastAsia"/>
          <w:lang w:eastAsia="zh-CN"/>
        </w:rPr>
        <w:t xml:space="preserve">the </w:t>
      </w:r>
      <w:r>
        <w:rPr>
          <w:lang w:eastAsia="zh-CN"/>
        </w:rPr>
        <w:t>target</w:t>
      </w:r>
      <w:r>
        <w:rPr>
          <w:rFonts w:hint="eastAsia"/>
          <w:lang w:eastAsia="zh-CN"/>
        </w:rPr>
        <w:t xml:space="preserve"> NG-RAN node shall </w:t>
      </w:r>
      <w:r>
        <w:rPr>
          <w:lang w:eastAsia="zh-CN"/>
        </w:rPr>
        <w:t>consider</w:t>
      </w:r>
      <w:r>
        <w:rPr>
          <w:rFonts w:hint="eastAsia"/>
          <w:lang w:eastAsia="zh-CN"/>
        </w:rPr>
        <w:t xml:space="preserve"> that the request concerns a DAPS H</w:t>
      </w:r>
      <w:r>
        <w:rPr>
          <w:lang w:eastAsia="zh-CN"/>
        </w:rPr>
        <w:t xml:space="preserve">andover for that DRB, </w:t>
      </w:r>
      <w:r>
        <w:t xml:space="preserve">as described in </w:t>
      </w:r>
      <w:r>
        <w:rPr>
          <w:lang w:eastAsia="zh-CN"/>
        </w:rPr>
        <w:t xml:space="preserve">in TS 38.300 [8]. The target NG-RAN node </w:t>
      </w:r>
      <w:r w:rsidRPr="00774EEA">
        <w:t>shall</w:t>
      </w:r>
      <w:r>
        <w:rPr>
          <w:rFonts w:hint="eastAsia"/>
          <w:lang w:eastAsia="zh-CN"/>
        </w:rPr>
        <w:t xml:space="preserve"> </w:t>
      </w:r>
      <w:r w:rsidRPr="00774EEA">
        <w:t xml:space="preserve">include the </w:t>
      </w:r>
      <w:r w:rsidRPr="00774EEA">
        <w:rPr>
          <w:i/>
        </w:rPr>
        <w:t>DAPS Response information</w:t>
      </w:r>
      <w:r>
        <w:rPr>
          <w:rFonts w:hint="eastAsia"/>
          <w:i/>
          <w:lang w:eastAsia="zh-CN"/>
        </w:rPr>
        <w:t xml:space="preserve"> List </w:t>
      </w:r>
      <w:r w:rsidRPr="00774EEA">
        <w:t xml:space="preserve">IE </w:t>
      </w:r>
      <w:r w:rsidRPr="008D0EDE">
        <w:t xml:space="preserve">in the </w:t>
      </w:r>
      <w:r>
        <w:rPr>
          <w:rFonts w:hint="eastAsia"/>
          <w:i/>
          <w:iCs/>
          <w:lang w:eastAsia="zh-CN"/>
        </w:rPr>
        <w:t>Target</w:t>
      </w:r>
      <w:r w:rsidRPr="008D0EDE">
        <w:rPr>
          <w:i/>
          <w:iCs/>
        </w:rPr>
        <w:t xml:space="preserve"> </w:t>
      </w:r>
      <w:r w:rsidRPr="00AD521A">
        <w:rPr>
          <w:i/>
          <w:iCs/>
        </w:rPr>
        <w:t>NG-RAN Node</w:t>
      </w:r>
      <w:r w:rsidRPr="008D0EDE">
        <w:rPr>
          <w:i/>
          <w:iCs/>
        </w:rPr>
        <w:t xml:space="preserve"> to</w:t>
      </w:r>
      <w:r>
        <w:rPr>
          <w:rFonts w:hint="eastAsia"/>
          <w:i/>
          <w:iCs/>
          <w:lang w:eastAsia="zh-CN"/>
        </w:rPr>
        <w:t xml:space="preserve"> Source</w:t>
      </w:r>
      <w:r w:rsidRPr="008D0EDE">
        <w:rPr>
          <w:i/>
          <w:iCs/>
        </w:rPr>
        <w:t xml:space="preserve"> </w:t>
      </w:r>
      <w:r w:rsidRPr="00AD521A">
        <w:rPr>
          <w:i/>
          <w:iCs/>
        </w:rPr>
        <w:t>NG-RAN Node</w:t>
      </w:r>
      <w:r w:rsidRPr="008D0EDE">
        <w:rPr>
          <w:i/>
          <w:iCs/>
        </w:rPr>
        <w:t xml:space="preserve"> Transparent Container</w:t>
      </w:r>
      <w:r>
        <w:t xml:space="preserve"> </w:t>
      </w:r>
      <w:r>
        <w:rPr>
          <w:rFonts w:hint="eastAsia"/>
          <w:lang w:eastAsia="zh-CN"/>
        </w:rPr>
        <w:t>IE within</w:t>
      </w:r>
      <w:r w:rsidRPr="00774EEA">
        <w:t xml:space="preserve"> the HANDOVER REQUEST ACKNOWLEDGE message</w:t>
      </w:r>
      <w:r>
        <w:rPr>
          <w:rFonts w:hint="eastAsia"/>
          <w:lang w:eastAsia="zh-CN"/>
        </w:rPr>
        <w:t>,</w:t>
      </w:r>
      <w:r w:rsidRPr="001F6C4D">
        <w:t xml:space="preserve"> </w:t>
      </w:r>
      <w:r w:rsidRPr="001F6C4D">
        <w:rPr>
          <w:lang w:eastAsia="zh-CN"/>
        </w:rPr>
        <w:t xml:space="preserve">containing the </w:t>
      </w:r>
      <w:r w:rsidRPr="00BD75AE">
        <w:rPr>
          <w:i/>
          <w:lang w:eastAsia="zh-CN"/>
        </w:rPr>
        <w:t>DAPS Response In</w:t>
      </w:r>
      <w:r w:rsidRPr="00BD75AE">
        <w:rPr>
          <w:rFonts w:hint="eastAsia"/>
          <w:i/>
          <w:lang w:eastAsia="zh-CN"/>
        </w:rPr>
        <w:t>formation</w:t>
      </w:r>
      <w:r w:rsidRPr="001F6C4D">
        <w:rPr>
          <w:lang w:eastAsia="zh-CN"/>
        </w:rPr>
        <w:t xml:space="preserve"> IE for each DRB requested to be configured with DAPS </w:t>
      </w:r>
      <w:r>
        <w:rPr>
          <w:rFonts w:hint="eastAsia"/>
          <w:lang w:eastAsia="zh-CN"/>
        </w:rPr>
        <w:t>Handover</w:t>
      </w:r>
      <w:r w:rsidRPr="001F6C4D">
        <w:rPr>
          <w:lang w:eastAsia="zh-CN"/>
        </w:rPr>
        <w:t>.</w:t>
      </w:r>
      <w:r>
        <w:rPr>
          <w:rFonts w:hint="eastAsia"/>
          <w:lang w:eastAsia="zh-CN"/>
        </w:rPr>
        <w:t xml:space="preserve"> </w:t>
      </w:r>
    </w:p>
    <w:p w14:paraId="7E0C9A42" w14:textId="77777777" w:rsidR="00F553AA" w:rsidRPr="00F128B2" w:rsidRDefault="00F553AA" w:rsidP="00F553AA">
      <w:pPr>
        <w:rPr>
          <w:lang w:eastAsia="zh-CN"/>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486DA86" w14:textId="77777777" w:rsidR="00F553AA" w:rsidRDefault="00F553AA" w:rsidP="00F553AA">
      <w:r w:rsidRPr="00001FB5">
        <w:t xml:space="preserve">If the target NG-RAN node receives the </w:t>
      </w:r>
      <w:r w:rsidRPr="00001FB5">
        <w:rPr>
          <w:i/>
          <w:iCs/>
        </w:rPr>
        <w:t>UE Context Reference at Source</w:t>
      </w:r>
      <w:r w:rsidRPr="00001FB5">
        <w:t xml:space="preserve"> IE in the </w:t>
      </w:r>
      <w:r w:rsidRPr="00001FB5">
        <w:rPr>
          <w:i/>
          <w:iCs/>
        </w:rPr>
        <w:t xml:space="preserve">Source NG-RAN Node to Target NG-RAN Node Transparent Container </w:t>
      </w:r>
      <w:r w:rsidRPr="00001FB5">
        <w:t xml:space="preserve">IE </w:t>
      </w:r>
      <w:r w:rsidRPr="00482000">
        <w:t>within the HANDOVER REQUEST message</w:t>
      </w:r>
      <w:r w:rsidRPr="00001FB5">
        <w:t>, it may use it to identify an existing UE.</w:t>
      </w:r>
    </w:p>
    <w:p w14:paraId="047A2CF6" w14:textId="77777777" w:rsidR="00F553AA" w:rsidRDefault="00F553AA" w:rsidP="00F553AA">
      <w:pPr>
        <w:rPr>
          <w:lang w:eastAsia="zh-CN"/>
        </w:rPr>
      </w:pPr>
      <w:r>
        <w:t xml:space="preserve">If the </w:t>
      </w:r>
      <w:r>
        <w:rPr>
          <w:i/>
        </w:rPr>
        <w:t>Source Node ID</w:t>
      </w:r>
      <w:r>
        <w:t xml:space="preserve"> IE is included in the</w:t>
      </w:r>
      <w:r>
        <w:rPr>
          <w:i/>
          <w:iCs/>
        </w:rPr>
        <w:t xml:space="preserve"> Source NG-RAN Node to Target NG-RAN Node Transparent Container</w:t>
      </w:r>
      <w:r>
        <w:t xml:space="preserve"> IE</w:t>
      </w:r>
      <w:r>
        <w:rPr>
          <w:lang w:eastAsia="zh-CN"/>
        </w:rPr>
        <w:t xml:space="preserve"> within</w:t>
      </w:r>
      <w:r>
        <w:t xml:space="preserve"> the HANDOVER REQU</w:t>
      </w:r>
      <w:r>
        <w:rPr>
          <w:lang w:eastAsia="zh-CN"/>
        </w:rPr>
        <w:t>EST</w:t>
      </w:r>
      <w:r>
        <w:t xml:space="preserve"> message, </w:t>
      </w:r>
      <w:r>
        <w:rPr>
          <w:lang w:eastAsia="zh-CN"/>
        </w:rPr>
        <w:t xml:space="preserve">the target NG-RAN node shall, if supported, use it to decide whether direct forwarding path is available between the target </w:t>
      </w:r>
      <w:r>
        <w:t>NG-RAN node</w:t>
      </w:r>
      <w:r>
        <w:rPr>
          <w:lang w:eastAsia="zh-CN"/>
        </w:rPr>
        <w:t xml:space="preserve"> and this source RAN node. If the direct forwarding path is available, the target NG-RAN node shall include </w:t>
      </w:r>
      <w:r>
        <w:rPr>
          <w:rFonts w:eastAsia="Calibri Light"/>
          <w:lang w:eastAsia="zh-CN"/>
        </w:rPr>
        <w:t xml:space="preserve">the </w:t>
      </w:r>
      <w:r>
        <w:rPr>
          <w:rFonts w:eastAsia="Calibri Light"/>
          <w:i/>
          <w:lang w:eastAsia="zh-CN"/>
        </w:rPr>
        <w:t>Direct Forwarding Path Availability</w:t>
      </w:r>
      <w:r>
        <w:rPr>
          <w:rFonts w:eastAsia="Calibri Light"/>
          <w:lang w:eastAsia="zh-CN"/>
        </w:rPr>
        <w:t xml:space="preserve"> IE in the </w:t>
      </w:r>
      <w:r>
        <w:rPr>
          <w:i/>
          <w:iCs/>
          <w:lang w:eastAsia="zh-CN"/>
        </w:rPr>
        <w:t>Target</w:t>
      </w:r>
      <w:r>
        <w:rPr>
          <w:i/>
          <w:iCs/>
        </w:rPr>
        <w:t xml:space="preserve"> NG-RAN Node to</w:t>
      </w:r>
      <w:r>
        <w:rPr>
          <w:i/>
          <w:iCs/>
          <w:lang w:eastAsia="zh-CN"/>
        </w:rPr>
        <w:t xml:space="preserve"> Source</w:t>
      </w:r>
      <w:r>
        <w:rPr>
          <w:i/>
          <w:iCs/>
        </w:rPr>
        <w:t xml:space="preserve"> NG-RAN Node Transparent Container</w:t>
      </w:r>
      <w:r>
        <w:t xml:space="preserve"> </w:t>
      </w:r>
      <w:r>
        <w:rPr>
          <w:lang w:eastAsia="zh-CN"/>
        </w:rPr>
        <w:t>IE within</w:t>
      </w:r>
      <w:r>
        <w:t xml:space="preserve"> the HANDOVER REQUEST ACKNOWLEDGE message.</w:t>
      </w:r>
    </w:p>
    <w:p w14:paraId="5E1B8A85" w14:textId="77777777" w:rsidR="00F553AA" w:rsidRPr="001F5312" w:rsidRDefault="00F553AA" w:rsidP="00F553AA">
      <w:pPr>
        <w:rPr>
          <w:rFonts w:eastAsia="Geneva"/>
        </w:rPr>
      </w:pPr>
      <w:r w:rsidRPr="001F5312">
        <w:rPr>
          <w:rFonts w:eastAsia="Geneva"/>
        </w:rPr>
        <w:t xml:space="preserve">In case there are MBS </w:t>
      </w:r>
      <w:r>
        <w:rPr>
          <w:rFonts w:eastAsia="Geneva"/>
        </w:rPr>
        <w:t>s</w:t>
      </w:r>
      <w:r w:rsidRPr="001F5312">
        <w:rPr>
          <w:rFonts w:eastAsia="Geneva"/>
        </w:rPr>
        <w:t xml:space="preserve">essions the UE has joined, for all the MBS sessions the UE has joined, the SMF shall, if supported, include the </w:t>
      </w:r>
      <w:r w:rsidRPr="001F5312">
        <w:rPr>
          <w:i/>
          <w:iCs/>
          <w:lang w:eastAsia="ja-JP"/>
        </w:rPr>
        <w:t xml:space="preserve">MBS Session Information </w:t>
      </w:r>
      <w:proofErr w:type="gramStart"/>
      <w:r w:rsidRPr="001F5312">
        <w:rPr>
          <w:i/>
          <w:iCs/>
          <w:lang w:eastAsia="ja-JP"/>
        </w:rPr>
        <w:t>To</w:t>
      </w:r>
      <w:proofErr w:type="gramEnd"/>
      <w:r w:rsidRPr="001F5312">
        <w:rPr>
          <w:i/>
          <w:iCs/>
          <w:lang w:eastAsia="ja-JP"/>
        </w:rPr>
        <w:t xml:space="preserve"> Be Setup List </w:t>
      </w:r>
      <w:r w:rsidRPr="001F5312">
        <w:rPr>
          <w:lang w:eastAsia="ja-JP"/>
        </w:rPr>
        <w:t xml:space="preserve">IE within the </w:t>
      </w:r>
      <w:r w:rsidRPr="001F5312">
        <w:rPr>
          <w:i/>
          <w:iCs/>
          <w:lang w:eastAsia="ja-JP"/>
        </w:rPr>
        <w:t>PDU Session Resource Setup Request Transfer</w:t>
      </w:r>
      <w:r w:rsidRPr="001F5312">
        <w:rPr>
          <w:lang w:eastAsia="ja-JP"/>
        </w:rPr>
        <w:t xml:space="preserve"> IE, and include the </w:t>
      </w:r>
      <w:r w:rsidRPr="001F5312">
        <w:rPr>
          <w:i/>
          <w:lang w:eastAsia="ja-JP"/>
        </w:rPr>
        <w:t>MBS Session Information</w:t>
      </w:r>
      <w:r w:rsidRPr="001F5312">
        <w:rPr>
          <w:lang w:eastAsia="ja-JP"/>
        </w:rPr>
        <w:t xml:space="preserve"> IE in the </w:t>
      </w:r>
      <w:r w:rsidRPr="001F5312">
        <w:t>HANDOVER REQU</w:t>
      </w:r>
      <w:r w:rsidRPr="001F5312">
        <w:rPr>
          <w:lang w:eastAsia="zh-CN"/>
        </w:rPr>
        <w:t>EST</w:t>
      </w:r>
      <w:r w:rsidRPr="001F5312">
        <w:t xml:space="preserve"> message.</w:t>
      </w:r>
    </w:p>
    <w:p w14:paraId="619DF026" w14:textId="77777777" w:rsidR="00F553AA" w:rsidRPr="001F5312" w:rsidRDefault="00F553AA" w:rsidP="00F553AA">
      <w:pPr>
        <w:rPr>
          <w:rFonts w:eastAsia="Geneva"/>
        </w:rPr>
      </w:pPr>
      <w:r w:rsidRPr="001F5312">
        <w:rPr>
          <w:rFonts w:eastAsia="Geneva"/>
        </w:rPr>
        <w:t>If the HANDOVER REQUEST message contains the</w:t>
      </w:r>
      <w:r w:rsidRPr="001F5312">
        <w:rPr>
          <w:rFonts w:eastAsia="Geneva"/>
          <w:i/>
        </w:rPr>
        <w:t xml:space="preserve"> </w:t>
      </w:r>
      <w:r w:rsidRPr="001F5312">
        <w:rPr>
          <w:i/>
          <w:iCs/>
          <w:lang w:eastAsia="ja-JP"/>
        </w:rPr>
        <w:t xml:space="preserve">MBS Session Information </w:t>
      </w:r>
      <w:proofErr w:type="gramStart"/>
      <w:r w:rsidRPr="001F5312">
        <w:rPr>
          <w:i/>
          <w:iCs/>
          <w:lang w:eastAsia="ja-JP"/>
        </w:rPr>
        <w:t>To</w:t>
      </w:r>
      <w:proofErr w:type="gramEnd"/>
      <w:r w:rsidRPr="001F5312">
        <w:rPr>
          <w:i/>
          <w:iCs/>
          <w:lang w:eastAsia="ja-JP"/>
        </w:rPr>
        <w:t xml:space="preserve"> Be Setup List</w:t>
      </w:r>
      <w:r>
        <w:rPr>
          <w:i/>
          <w:iCs/>
          <w:lang w:eastAsia="ja-JP"/>
        </w:rPr>
        <w:t xml:space="preserve"> </w:t>
      </w:r>
      <w:r w:rsidRPr="001F5312">
        <w:rPr>
          <w:lang w:eastAsia="ja-JP"/>
        </w:rPr>
        <w:t xml:space="preserve">IE </w:t>
      </w:r>
      <w:r w:rsidRPr="001F5312">
        <w:rPr>
          <w:lang w:eastAsia="zh-CN"/>
        </w:rPr>
        <w:t xml:space="preserve">in a </w:t>
      </w:r>
      <w:r w:rsidRPr="001F5312">
        <w:rPr>
          <w:i/>
          <w:iCs/>
        </w:rPr>
        <w:t>PDU Session Resource Setup Request Transfer</w:t>
      </w:r>
      <w:r w:rsidRPr="001F5312">
        <w:t xml:space="preserve"> </w:t>
      </w:r>
      <w:r w:rsidRPr="001F5312">
        <w:rPr>
          <w:lang w:eastAsia="zh-CN"/>
        </w:rPr>
        <w:t>IE the NG-RAN node shall, if supported, use it as specified in TS 23.247 [</w:t>
      </w:r>
      <w:r>
        <w:rPr>
          <w:lang w:eastAsia="zh-CN"/>
        </w:rPr>
        <w:t>44</w:t>
      </w:r>
      <w:r w:rsidRPr="001F5312">
        <w:rPr>
          <w:lang w:eastAsia="zh-CN"/>
        </w:rPr>
        <w:t>] and TS 38.300 [</w:t>
      </w:r>
      <w:r>
        <w:rPr>
          <w:lang w:eastAsia="zh-CN"/>
        </w:rPr>
        <w:t>8</w:t>
      </w:r>
      <w:r w:rsidRPr="001F5312">
        <w:rPr>
          <w:lang w:eastAsia="zh-CN"/>
        </w:rPr>
        <w:t>].</w:t>
      </w:r>
    </w:p>
    <w:p w14:paraId="0312C7DC" w14:textId="77777777" w:rsidR="00F553AA" w:rsidRPr="001F5312" w:rsidRDefault="00F553AA" w:rsidP="00F553AA">
      <w:r w:rsidRPr="001F5312">
        <w:rPr>
          <w:lang w:eastAsia="zh-CN"/>
        </w:rPr>
        <w:t xml:space="preserve">If the </w:t>
      </w:r>
      <w:r w:rsidRPr="001F5312">
        <w:rPr>
          <w:rFonts w:eastAsia="Courier New"/>
          <w:i/>
        </w:rPr>
        <w:t>MBS Session Information Source to Target List</w:t>
      </w:r>
      <w:r w:rsidRPr="001F5312">
        <w:rPr>
          <w:rFonts w:eastAsia="Courier New"/>
        </w:rPr>
        <w:t xml:space="preserve"> IE </w:t>
      </w:r>
      <w:r w:rsidRPr="001F5312">
        <w:rPr>
          <w:lang w:eastAsia="zh-CN"/>
        </w:rPr>
        <w:t xml:space="preserve">is </w:t>
      </w:r>
      <w:r w:rsidRPr="001F5312">
        <w:t>contained 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 the target NG-RAN node shall</w:t>
      </w:r>
      <w:r w:rsidRPr="001F5312">
        <w:rPr>
          <w:lang w:eastAsia="zh-CN"/>
        </w:rPr>
        <w:t xml:space="preserve">, if supported, establish </w:t>
      </w:r>
      <w:r w:rsidRPr="001F5312">
        <w:t>MBS session resources</w:t>
      </w:r>
      <w:r w:rsidRPr="001F5312">
        <w:rPr>
          <w:lang w:eastAsia="zh-CN"/>
        </w:rPr>
        <w:t xml:space="preserve"> as specified in TS 23.247 [</w:t>
      </w:r>
      <w:r>
        <w:rPr>
          <w:lang w:eastAsia="zh-CN"/>
        </w:rPr>
        <w:t>44</w:t>
      </w:r>
      <w:r w:rsidRPr="001F5312">
        <w:rPr>
          <w:lang w:eastAsia="zh-CN"/>
        </w:rPr>
        <w:t>] and TS 38.300 [</w:t>
      </w:r>
      <w:r>
        <w:rPr>
          <w:lang w:eastAsia="zh-CN"/>
        </w:rPr>
        <w:t>8</w:t>
      </w:r>
      <w:r w:rsidRPr="001F5312">
        <w:rPr>
          <w:lang w:eastAsia="zh-CN"/>
        </w:rPr>
        <w:t>], if applicable.</w:t>
      </w:r>
      <w:r w:rsidRPr="001F5312">
        <w:t xml:space="preserve"> </w:t>
      </w:r>
    </w:p>
    <w:p w14:paraId="028A058A" w14:textId="77777777" w:rsidR="00F553AA" w:rsidRPr="001F5312" w:rsidRDefault="00F553AA" w:rsidP="00F553AA">
      <w:pPr>
        <w:rPr>
          <w:rFonts w:eastAsia="DengXian" w:cs="Arial"/>
          <w:lang w:eastAsia="zh-CN"/>
        </w:rPr>
      </w:pPr>
      <w:r w:rsidRPr="001F5312">
        <w:rPr>
          <w:lang w:eastAsia="zh-CN"/>
        </w:rPr>
        <w:t xml:space="preserve">If the </w:t>
      </w:r>
      <w:r w:rsidRPr="001F5312">
        <w:rPr>
          <w:rFonts w:eastAsia="DengXian" w:cs="Arial"/>
          <w:i/>
          <w:lang w:eastAsia="zh-CN"/>
        </w:rPr>
        <w:t xml:space="preserve">MBS Area Session ID </w:t>
      </w:r>
      <w:r w:rsidRPr="001F5312">
        <w:rPr>
          <w:rFonts w:eastAsia="DengXian" w:cs="Arial"/>
          <w:lang w:eastAsia="zh-CN"/>
        </w:rPr>
        <w:t xml:space="preserve">IE is included in </w:t>
      </w:r>
      <w:r w:rsidRPr="001F5312">
        <w:rPr>
          <w:lang w:eastAsia="zh-CN"/>
        </w:rPr>
        <w:t xml:space="preserve">the </w:t>
      </w:r>
      <w:r w:rsidRPr="001F5312">
        <w:rPr>
          <w:rFonts w:eastAsia="Courier New"/>
          <w:i/>
        </w:rPr>
        <w:t>MBS 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DengXian" w:cs="Arial"/>
          <w:lang w:eastAsia="zh-CN"/>
        </w:rPr>
        <w:t xml:space="preserve">, the target NG-RAN shall use this information as indication from which MBS Area Session ID the UE is handed over. </w:t>
      </w:r>
    </w:p>
    <w:p w14:paraId="04031E9C" w14:textId="77777777" w:rsidR="00F553AA" w:rsidRPr="001F5312" w:rsidRDefault="00F553AA" w:rsidP="00F553AA">
      <w:pPr>
        <w:rPr>
          <w:lang w:eastAsia="zh-CN"/>
        </w:rPr>
      </w:pPr>
      <w:r w:rsidRPr="001F5312">
        <w:rPr>
          <w:lang w:eastAsia="zh-CN"/>
        </w:rPr>
        <w:t xml:space="preserve">If the </w:t>
      </w:r>
      <w:r w:rsidRPr="001F5312">
        <w:rPr>
          <w:rFonts w:eastAsia="DengXian" w:cs="Arial"/>
          <w:i/>
          <w:lang w:eastAsia="zh-CN"/>
        </w:rPr>
        <w:t xml:space="preserve">MBS Service Area </w:t>
      </w:r>
      <w:r w:rsidRPr="001F5312">
        <w:rPr>
          <w:rFonts w:eastAsia="DengXian" w:cs="Arial"/>
          <w:lang w:eastAsia="zh-CN"/>
        </w:rPr>
        <w:t xml:space="preserve">IE is included in </w:t>
      </w:r>
      <w:r w:rsidRPr="001F5312">
        <w:rPr>
          <w:lang w:eastAsia="zh-CN"/>
        </w:rPr>
        <w:t xml:space="preserve">the </w:t>
      </w:r>
      <w:r w:rsidRPr="001F5312">
        <w:rPr>
          <w:rFonts w:eastAsia="Courier New"/>
          <w:i/>
        </w:rPr>
        <w:t>MBS Session Information Source to Target List</w:t>
      </w:r>
      <w:r w:rsidRPr="001F5312">
        <w:rPr>
          <w:rFonts w:eastAsia="Courier New"/>
        </w:rPr>
        <w:t xml:space="preserve"> IE </w:t>
      </w:r>
      <w:r w:rsidRPr="001F5312">
        <w:t>in the</w:t>
      </w:r>
      <w:r w:rsidRPr="001F5312">
        <w:rPr>
          <w:i/>
          <w:iCs/>
        </w:rPr>
        <w:t xml:space="preserve"> Source NG-RAN Node to Target NG-RAN Node Transparent Container</w:t>
      </w:r>
      <w:r w:rsidRPr="001F5312">
        <w:t xml:space="preserve"> IE</w:t>
      </w:r>
      <w:r w:rsidRPr="001F5312">
        <w:rPr>
          <w:lang w:eastAsia="zh-CN"/>
        </w:rPr>
        <w:t xml:space="preserve"> within</w:t>
      </w:r>
      <w:r w:rsidRPr="001F5312">
        <w:t xml:space="preserve"> the HANDOVER REQU</w:t>
      </w:r>
      <w:r w:rsidRPr="001F5312">
        <w:rPr>
          <w:lang w:eastAsia="zh-CN"/>
        </w:rPr>
        <w:t>EST</w:t>
      </w:r>
      <w:r w:rsidRPr="001F5312">
        <w:t xml:space="preserve"> message</w:t>
      </w:r>
      <w:r w:rsidRPr="001F5312">
        <w:rPr>
          <w:rFonts w:eastAsia="Batang"/>
        </w:rPr>
        <w:t xml:space="preserve">, the target NG-RAN shall use this information to setup respective MBS </w:t>
      </w:r>
      <w:r>
        <w:rPr>
          <w:rFonts w:eastAsia="Batang"/>
        </w:rPr>
        <w:t>s</w:t>
      </w:r>
      <w:r w:rsidRPr="001F5312">
        <w:rPr>
          <w:rFonts w:eastAsia="Batang"/>
        </w:rPr>
        <w:t xml:space="preserve">ession </w:t>
      </w:r>
      <w:r>
        <w:rPr>
          <w:rFonts w:eastAsia="Batang"/>
        </w:rPr>
        <w:t>r</w:t>
      </w:r>
      <w:r w:rsidRPr="001F5312">
        <w:rPr>
          <w:rFonts w:eastAsia="Batang"/>
        </w:rPr>
        <w:t>esources</w:t>
      </w:r>
      <w:r w:rsidRPr="001F5312">
        <w:rPr>
          <w:rFonts w:eastAsia="DengXian" w:cs="Arial"/>
          <w:lang w:eastAsia="zh-CN"/>
        </w:rPr>
        <w:t>.</w:t>
      </w:r>
    </w:p>
    <w:p w14:paraId="06B9F5E0" w14:textId="77777777" w:rsidR="00F553AA" w:rsidRDefault="00F553AA" w:rsidP="00F553AA">
      <w:r w:rsidRPr="00567372">
        <w:t xml:space="preserve">If the </w:t>
      </w:r>
      <w:r>
        <w:rPr>
          <w:i/>
        </w:rPr>
        <w:t>Time Synchronisation Assistance Information</w:t>
      </w:r>
      <w:r w:rsidRPr="00567372">
        <w:t xml:space="preserve"> IE is included in </w:t>
      </w:r>
      <w:r>
        <w:t>the HANDOVER</w:t>
      </w:r>
      <w:r w:rsidRPr="00567372">
        <w:t xml:space="preserve"> REQUEST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p>
    <w:p w14:paraId="271A4EDC" w14:textId="77777777" w:rsidR="00F553AA" w:rsidRDefault="00F553AA" w:rsidP="00F553AA">
      <w:r>
        <w:t>I</w:t>
      </w:r>
      <w:r>
        <w:rPr>
          <w:rFonts w:hint="eastAsia"/>
        </w:rPr>
        <w:t xml:space="preserve">f the </w:t>
      </w:r>
      <w:r w:rsidRPr="00D01440">
        <w:rPr>
          <w:rFonts w:hint="eastAsia"/>
          <w:i/>
        </w:rPr>
        <w:t xml:space="preserve">5G </w:t>
      </w:r>
      <w:proofErr w:type="spellStart"/>
      <w:r w:rsidRPr="00D01440">
        <w:rPr>
          <w:rFonts w:hint="eastAsia"/>
          <w:i/>
        </w:rPr>
        <w:t>ProSe</w:t>
      </w:r>
      <w:proofErr w:type="spellEnd"/>
      <w:r w:rsidRPr="00D01440">
        <w:rPr>
          <w:rFonts w:hint="eastAsia"/>
          <w:i/>
        </w:rPr>
        <w:t xml:space="preserve"> </w:t>
      </w:r>
      <w:r>
        <w:rPr>
          <w:rFonts w:hint="eastAsia"/>
          <w:i/>
        </w:rPr>
        <w:t>A</w:t>
      </w:r>
      <w:r w:rsidRPr="00D01440">
        <w:rPr>
          <w:rFonts w:hint="eastAsia"/>
          <w:i/>
        </w:rPr>
        <w:t>uthorized</w:t>
      </w:r>
      <w:r>
        <w:rPr>
          <w:rFonts w:hint="eastAsia"/>
        </w:rPr>
        <w:t xml:space="preserve"> IE is contained in the HANDOVER REQUEST message and it contains one or more IEs set to </w:t>
      </w:r>
      <w:r w:rsidRPr="001D2E49">
        <w:t>"</w:t>
      </w:r>
      <w:r>
        <w:rPr>
          <w:rFonts w:hint="eastAsia"/>
        </w:rPr>
        <w:t>authorized</w:t>
      </w:r>
      <w:r w:rsidRPr="001D2E49">
        <w:t>"</w:t>
      </w:r>
      <w:r>
        <w:rPr>
          <w:rFonts w:hint="eastAsia"/>
        </w:rPr>
        <w:t>, the NG-RAN node shall, if supported, consider that the UE is authorized for the relevant service(s).</w:t>
      </w:r>
    </w:p>
    <w:p w14:paraId="37500854" w14:textId="77777777" w:rsidR="00F553AA" w:rsidRPr="002B1753" w:rsidRDefault="00F553AA" w:rsidP="00F553AA">
      <w:r>
        <w:t>If the</w:t>
      </w:r>
      <w:r>
        <w:rPr>
          <w:i/>
          <w:snapToGrid w:val="0"/>
        </w:rPr>
        <w:t xml:space="preserve"> </w:t>
      </w:r>
      <w:r w:rsidRPr="00FB62CF">
        <w:rPr>
          <w:rFonts w:hint="eastAsia"/>
          <w:i/>
        </w:rPr>
        <w:t xml:space="preserve">5G </w:t>
      </w:r>
      <w:proofErr w:type="spellStart"/>
      <w:r w:rsidRPr="00FB62CF">
        <w:rPr>
          <w:rFonts w:hint="eastAsia"/>
          <w:i/>
        </w:rPr>
        <w:t>ProSe</w:t>
      </w:r>
      <w:proofErr w:type="spellEnd"/>
      <w:r w:rsidRPr="00FB62CF">
        <w:rPr>
          <w:rFonts w:hint="eastAsia"/>
          <w:i/>
        </w:rPr>
        <w:t xml:space="preserve"> UE PC5 Aggregate Max</w:t>
      </w:r>
      <w:r>
        <w:rPr>
          <w:rFonts w:hint="eastAsia"/>
          <w:i/>
        </w:rPr>
        <w:t>imum Bit</w:t>
      </w:r>
      <w:r>
        <w:rPr>
          <w:i/>
          <w:snapToGrid w:val="0"/>
        </w:rPr>
        <w:t xml:space="preserve"> Rate</w:t>
      </w:r>
      <w:r>
        <w:rPr>
          <w:snapToGrid w:val="0"/>
        </w:rPr>
        <w:t xml:space="preserve"> IE</w:t>
      </w:r>
      <w:r>
        <w:t xml:space="preserve"> is included in the HANDOVER REQUEST message, the NG-RAN node shall, if supported, use the received value for the concerned UE’s sidelink communication in network scheduled mode for </w:t>
      </w:r>
      <w:r>
        <w:rPr>
          <w:rFonts w:hint="eastAsia"/>
        </w:rPr>
        <w:t xml:space="preserve">5G </w:t>
      </w:r>
      <w:proofErr w:type="spellStart"/>
      <w:r>
        <w:rPr>
          <w:rFonts w:hint="eastAsia"/>
        </w:rPr>
        <w:t>ProSe</w:t>
      </w:r>
      <w:proofErr w:type="spellEnd"/>
      <w:r>
        <w:t xml:space="preserve"> services.</w:t>
      </w:r>
    </w:p>
    <w:p w14:paraId="145C5BC4" w14:textId="77777777" w:rsidR="00F553AA" w:rsidRDefault="00F553AA" w:rsidP="00F553AA">
      <w:pPr>
        <w:tabs>
          <w:tab w:val="right" w:pos="9641"/>
        </w:tabs>
      </w:pPr>
      <w:r>
        <w:t>If the</w:t>
      </w:r>
      <w:r>
        <w:rPr>
          <w:rFonts w:hint="eastAsia"/>
        </w:rPr>
        <w:t xml:space="preserve"> </w:t>
      </w:r>
      <w:r w:rsidRPr="001C7B30">
        <w:rPr>
          <w:rFonts w:hint="eastAsia"/>
          <w:i/>
        </w:rPr>
        <w:t xml:space="preserve">5G </w:t>
      </w:r>
      <w:proofErr w:type="spellStart"/>
      <w:r w:rsidRPr="001C7B30">
        <w:rPr>
          <w:rFonts w:hint="eastAsia"/>
          <w:i/>
        </w:rPr>
        <w:t>ProSe</w:t>
      </w:r>
      <w:proofErr w:type="spellEnd"/>
      <w:r w:rsidRPr="001C7B30">
        <w:rPr>
          <w:i/>
        </w:rPr>
        <w:t xml:space="preserve"> PC</w:t>
      </w:r>
      <w:r>
        <w:rPr>
          <w:i/>
        </w:rPr>
        <w:t>5 QoS Parameters</w:t>
      </w:r>
      <w:r>
        <w:rPr>
          <w:snapToGrid w:val="0"/>
        </w:rPr>
        <w:t xml:space="preserve"> IE</w:t>
      </w:r>
      <w:r>
        <w:t xml:space="preserve"> is included in the </w:t>
      </w:r>
      <w:r>
        <w:rPr>
          <w:rFonts w:hint="eastAsia"/>
        </w:rPr>
        <w:t>HANDOVER REQUEST</w:t>
      </w:r>
      <w:r>
        <w:t xml:space="preserve"> message, the NG-RAN node </w:t>
      </w:r>
      <w:r>
        <w:rPr>
          <w:rFonts w:eastAsia="Malgun Gothic"/>
        </w:rPr>
        <w:t>shall, if supported,</w:t>
      </w:r>
      <w:r>
        <w:t xml:space="preserve"> use it as defined in TS 23.</w:t>
      </w:r>
      <w:r>
        <w:rPr>
          <w:rFonts w:hint="eastAsia"/>
        </w:rPr>
        <w:t>304</w:t>
      </w:r>
      <w:r>
        <w:t xml:space="preserve"> [47].</w:t>
      </w:r>
    </w:p>
    <w:p w14:paraId="363936E2" w14:textId="77777777" w:rsidR="00F553AA" w:rsidRPr="001D2E49" w:rsidRDefault="00F553AA" w:rsidP="00F553AA">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4BFB5D48" w14:textId="77777777" w:rsidR="00F553AA" w:rsidRPr="001D2E49" w:rsidRDefault="00F553AA" w:rsidP="00F553AA">
      <w:r w:rsidRPr="001D2E49">
        <w:rPr>
          <w:rFonts w:eastAsia="Malgun Gothic" w:hint="eastAsia"/>
        </w:rPr>
        <w:lastRenderedPageBreak/>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14112765" w14:textId="77777777" w:rsidR="00053AB8" w:rsidRDefault="00053AB8" w:rsidP="00053AB8">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053AB8" w14:paraId="1D21FEAC" w14:textId="77777777" w:rsidTr="006A5BB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712114A5" w14:textId="723ADA42" w:rsidR="00053AB8" w:rsidRDefault="00053AB8" w:rsidP="006A5BB3">
            <w:pPr>
              <w:jc w:val="center"/>
              <w:rPr>
                <w:rFonts w:ascii="Arial" w:hAnsi="Arial" w:cs="Arial"/>
                <w:b/>
                <w:bCs/>
                <w:szCs w:val="28"/>
                <w:lang w:eastAsia="en-GB"/>
              </w:rPr>
            </w:pPr>
            <w:r>
              <w:rPr>
                <w:rFonts w:ascii="Arial" w:hAnsi="Arial" w:cs="Arial"/>
                <w:b/>
                <w:bCs/>
                <w:szCs w:val="28"/>
                <w:lang w:eastAsia="zh-CN"/>
              </w:rPr>
              <w:t>Next Change</w:t>
            </w:r>
          </w:p>
        </w:tc>
      </w:tr>
    </w:tbl>
    <w:p w14:paraId="3C33C25C" w14:textId="77777777" w:rsidR="00053AB8" w:rsidRDefault="00053AB8" w:rsidP="00053AB8">
      <w:pPr>
        <w:rPr>
          <w:b/>
          <w:color w:val="0070C0"/>
        </w:rPr>
      </w:pPr>
    </w:p>
    <w:p w14:paraId="288DF70C" w14:textId="77777777" w:rsidR="00F553AA" w:rsidRPr="001D2E49" w:rsidRDefault="00F553AA" w:rsidP="00F553AA">
      <w:pPr>
        <w:pStyle w:val="Heading4"/>
      </w:pPr>
      <w:bookmarkStart w:id="63" w:name="_Toc20954892"/>
      <w:bookmarkStart w:id="64" w:name="_Toc29503329"/>
      <w:bookmarkStart w:id="65" w:name="_Toc29503913"/>
      <w:bookmarkStart w:id="66" w:name="_Toc29504497"/>
      <w:bookmarkStart w:id="67" w:name="_Toc36552943"/>
      <w:bookmarkStart w:id="68" w:name="_Toc36554670"/>
      <w:bookmarkStart w:id="69" w:name="_Toc45651952"/>
      <w:bookmarkStart w:id="70" w:name="_Toc45658384"/>
      <w:bookmarkStart w:id="71" w:name="_Toc45720204"/>
      <w:bookmarkStart w:id="72" w:name="_Toc45798084"/>
      <w:bookmarkStart w:id="73" w:name="_Toc45897473"/>
      <w:bookmarkStart w:id="74" w:name="_Toc51745673"/>
      <w:bookmarkStart w:id="75" w:name="_Toc64445937"/>
      <w:bookmarkStart w:id="76" w:name="_Toc73981807"/>
      <w:bookmarkStart w:id="77" w:name="_Toc88651896"/>
      <w:bookmarkStart w:id="78" w:name="_Toc97890939"/>
      <w:bookmarkStart w:id="79" w:name="_Toc99123014"/>
      <w:bookmarkStart w:id="80" w:name="_Toc99661817"/>
      <w:r w:rsidRPr="001D2E49">
        <w:t>8.4.4.2</w:t>
      </w:r>
      <w:r w:rsidRPr="001D2E49">
        <w:tab/>
        <w:t>Successful Operation</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694B44B9" w14:textId="77777777" w:rsidR="00F553AA" w:rsidRPr="001D2E49" w:rsidRDefault="00764E3D" w:rsidP="00F553AA">
      <w:pPr>
        <w:pStyle w:val="TH"/>
      </w:pPr>
      <w:r w:rsidRPr="001D2E49">
        <w:rPr>
          <w:noProof/>
        </w:rPr>
        <w:object w:dxaOrig="6893" w:dyaOrig="2427" w14:anchorId="3B2C2B82">
          <v:shape id="_x0000_i1025" type="#_x0000_t75" alt="" style="width:346.85pt;height:124.55pt;mso-width-percent:0;mso-height-percent:0;mso-width-percent:0;mso-height-percent:0" o:ole="">
            <v:imagedata r:id="rId19" o:title=""/>
          </v:shape>
          <o:OLEObject Type="Embed" ProgID="Visio.Drawing.11" ShapeID="_x0000_i1025" DrawAspect="Content" ObjectID="_1721476671" r:id="rId20"/>
        </w:object>
      </w:r>
    </w:p>
    <w:p w14:paraId="07986459" w14:textId="77777777" w:rsidR="00F553AA" w:rsidRPr="001D2E49" w:rsidRDefault="00F553AA" w:rsidP="00F553AA">
      <w:pPr>
        <w:pStyle w:val="TF"/>
      </w:pPr>
      <w:r w:rsidRPr="001D2E49">
        <w:t>Figure 8.4.4.2-1: Path switch request: successful operation</w:t>
      </w:r>
    </w:p>
    <w:p w14:paraId="7C4E5676" w14:textId="77777777" w:rsidR="00F553AA" w:rsidRPr="001D2E49" w:rsidRDefault="00F553AA" w:rsidP="00F553AA">
      <w:r w:rsidRPr="001D2E49">
        <w:t>The NG-RAN node initiates the procedure by sending the PATH SWITCH REQUEST message to the AMF. Upon reception of the PATH SWITCH REQUEST message the AMF shall, for each PDU session indicated in the</w:t>
      </w:r>
      <w:r w:rsidRPr="001D2E49">
        <w:rPr>
          <w:i/>
        </w:rPr>
        <w:t xml:space="preserve"> PDU Session ID</w:t>
      </w:r>
      <w:r w:rsidRPr="001D2E49">
        <w:t xml:space="preserve"> IE, transparently</w:t>
      </w:r>
      <w:r w:rsidRPr="001D2E49">
        <w:rPr>
          <w:rFonts w:eastAsia="SimSun" w:hint="eastAsia"/>
          <w:lang w:eastAsia="zh-CN"/>
        </w:rPr>
        <w:t xml:space="preserve"> </w:t>
      </w:r>
      <w:r w:rsidRPr="001D2E49">
        <w:t xml:space="preserve">transfer the </w:t>
      </w:r>
      <w:r w:rsidRPr="001D2E49">
        <w:rPr>
          <w:i/>
          <w:snapToGrid w:val="0"/>
          <w:lang w:eastAsia="zh-CN"/>
        </w:rPr>
        <w:t>Path Switch Request Transfer</w:t>
      </w:r>
      <w:r w:rsidRPr="001D2E49">
        <w:t xml:space="preserve"> IE to the SMF associated with the concerned PDU session.</w:t>
      </w:r>
    </w:p>
    <w:p w14:paraId="6457EC8B" w14:textId="77777777" w:rsidR="00F553AA" w:rsidRPr="00C84200" w:rsidRDefault="00F553AA" w:rsidP="00F553AA">
      <w:r w:rsidRPr="00854E56">
        <w:t xml:space="preserve">When the </w:t>
      </w:r>
      <w:r w:rsidRPr="001D2E49">
        <w:t>NG-RAN node</w:t>
      </w:r>
      <w:r w:rsidRPr="00854E56">
        <w:t xml:space="preserve"> has received from the radio interface the </w:t>
      </w:r>
      <w:r w:rsidRPr="00082DF6">
        <w:rPr>
          <w:rFonts w:hint="eastAsia"/>
          <w:i/>
          <w:lang w:eastAsia="ja-JP"/>
        </w:rPr>
        <w:t>RRC Resume Cause</w:t>
      </w:r>
      <w:r w:rsidRPr="00854E56">
        <w:t xml:space="preserve"> IE, it shall include it in the </w:t>
      </w:r>
      <w:r>
        <w:t>PATH SWITCH REQUEST</w:t>
      </w:r>
      <w:r w:rsidRPr="00854E56">
        <w:t xml:space="preserve"> message.</w:t>
      </w:r>
    </w:p>
    <w:p w14:paraId="1C1A7E1E" w14:textId="77777777" w:rsidR="00F553AA" w:rsidRPr="00EB1548" w:rsidRDefault="00F553AA" w:rsidP="00F553AA">
      <w:r w:rsidRPr="00EB1548">
        <w:t xml:space="preserve">If the </w:t>
      </w:r>
      <w:proofErr w:type="spellStart"/>
      <w:r w:rsidRPr="00EB1548">
        <w:rPr>
          <w:i/>
        </w:rPr>
        <w:t>RedCap</w:t>
      </w:r>
      <w:proofErr w:type="spellEnd"/>
      <w:r w:rsidRPr="00EB1548">
        <w:rPr>
          <w:i/>
        </w:rPr>
        <w:t xml:space="preserve"> Indication</w:t>
      </w:r>
      <w:r w:rsidRPr="00EB1548">
        <w:t xml:space="preserve"> IE is included in the PATH SWITCH REQUEST message, the AMF shall, if supported, consider the UE as a </w:t>
      </w:r>
      <w:proofErr w:type="spellStart"/>
      <w:r w:rsidRPr="00EB1548">
        <w:t>RedCap</w:t>
      </w:r>
      <w:proofErr w:type="spellEnd"/>
      <w:r w:rsidRPr="00EB1548">
        <w:t xml:space="preserve"> UE that was previously served by a E-UTRA cell, and use the IE according to TS 23.501 [</w:t>
      </w:r>
      <w:r>
        <w:t>9</w:t>
      </w:r>
      <w:r w:rsidRPr="00EB1548">
        <w:t>].</w:t>
      </w:r>
    </w:p>
    <w:p w14:paraId="3F6514C6" w14:textId="77777777" w:rsidR="00F553AA" w:rsidRPr="001D2E49" w:rsidRDefault="00F553AA" w:rsidP="00F553AA">
      <w:r w:rsidRPr="001D2E49">
        <w:t xml:space="preserve">After all necessary updates including the </w:t>
      </w:r>
      <w:proofErr w:type="gramStart"/>
      <w:r w:rsidRPr="001D2E49">
        <w:t>UP path</w:t>
      </w:r>
      <w:proofErr w:type="gramEnd"/>
      <w:r w:rsidRPr="001D2E49">
        <w:t xml:space="preserve"> switch have been successfully completed in the 5GC for at least one of the PDU session resources included in the PATH SWITCH REQUEST, the AMF shall send the PATH SWITCH REQUEST ACKNOWLEDGE message to the NG-RAN node and the procedure ends.</w:t>
      </w:r>
    </w:p>
    <w:p w14:paraId="23DABB89" w14:textId="77777777" w:rsidR="00F553AA" w:rsidRPr="001D2E49" w:rsidRDefault="00F553AA" w:rsidP="00F553AA">
      <w:r w:rsidRPr="001D2E49">
        <w:rPr>
          <w:rFonts w:eastAsia="SimSun" w:hint="eastAsia"/>
          <w:lang w:eastAsia="zh-CN"/>
        </w:rPr>
        <w:t xml:space="preserve">The list of accepted QoS flows shall be included </w:t>
      </w:r>
      <w:r w:rsidRPr="001D2E49">
        <w:rPr>
          <w:rFonts w:eastAsia="SimSun"/>
          <w:lang w:eastAsia="zh-CN"/>
        </w:rPr>
        <w:t>in the</w:t>
      </w:r>
      <w:r w:rsidRPr="001D2E49">
        <w:rPr>
          <w:rFonts w:eastAsia="SimSun" w:hint="eastAsia"/>
          <w:lang w:eastAsia="zh-CN"/>
        </w:rPr>
        <w:t xml:space="preserve"> </w:t>
      </w:r>
      <w:r w:rsidRPr="001D2E49">
        <w:t>PATH SWITCH REQUEST message</w:t>
      </w:r>
      <w:r w:rsidRPr="001D2E49">
        <w:rPr>
          <w:lang w:eastAsia="ja-JP"/>
        </w:rPr>
        <w:t xml:space="preserve"> </w:t>
      </w:r>
      <w:r w:rsidRPr="001D2E49">
        <w:t xml:space="preserve">within the </w:t>
      </w:r>
      <w:r w:rsidRPr="001D2E49">
        <w:rPr>
          <w:i/>
        </w:rPr>
        <w:t>Path Switch Request Transfer</w:t>
      </w:r>
      <w:r w:rsidRPr="001D2E49">
        <w:t xml:space="preserve"> IE. The </w:t>
      </w:r>
      <w:r w:rsidRPr="001D2E49">
        <w:rPr>
          <w:rFonts w:eastAsia="SimSun" w:hint="eastAsia"/>
          <w:lang w:eastAsia="zh-CN"/>
        </w:rPr>
        <w:t>S</w:t>
      </w:r>
      <w:r w:rsidRPr="001D2E49">
        <w:t>MF shall handle this information as specified in TS 23.502 [10].</w:t>
      </w:r>
    </w:p>
    <w:p w14:paraId="195934D0" w14:textId="77777777" w:rsidR="00F553AA" w:rsidRPr="001D2E49" w:rsidRDefault="00F553AA" w:rsidP="00F553AA">
      <w:r w:rsidRPr="001D2E49">
        <w:rPr>
          <w:lang w:eastAsia="ja-JP"/>
        </w:rPr>
        <w:t xml:space="preserve">For each PDU session for which the </w:t>
      </w:r>
      <w:r w:rsidRPr="001D2E49">
        <w:rPr>
          <w:i/>
          <w:lang w:eastAsia="ja-JP"/>
        </w:rPr>
        <w:t>Additional DL QoS Flow per TNL Information</w:t>
      </w:r>
      <w:r w:rsidRPr="001D2E49">
        <w:rPr>
          <w:lang w:eastAsia="ja-JP"/>
        </w:rPr>
        <w:t xml:space="preserve"> IE is included in the </w:t>
      </w:r>
      <w:r w:rsidRPr="001D2E49">
        <w:rPr>
          <w:i/>
          <w:lang w:eastAsia="ja-JP"/>
        </w:rPr>
        <w:t xml:space="preserve">Path Switch Request Transfer </w:t>
      </w:r>
      <w:r w:rsidRPr="001D2E49">
        <w:rPr>
          <w:lang w:eastAsia="ja-JP"/>
        </w:rPr>
        <w:t xml:space="preserve">IE of the </w:t>
      </w:r>
      <w:r w:rsidRPr="001D2E49">
        <w:t xml:space="preserve">PATH SWITCH REQUEST </w:t>
      </w:r>
      <w:r w:rsidRPr="001D2E49">
        <w:rPr>
          <w:lang w:eastAsia="ja-JP"/>
        </w:rPr>
        <w:t xml:space="preserve">message, the </w:t>
      </w:r>
      <w:r w:rsidRPr="001D2E49">
        <w:rPr>
          <w:lang w:eastAsia="zh-CN"/>
        </w:rPr>
        <w:t>SMF</w:t>
      </w:r>
      <w:r w:rsidRPr="001D2E49">
        <w:rPr>
          <w:lang w:eastAsia="ja-JP"/>
        </w:rPr>
        <w:t xml:space="preserve"> may use each included UP transport layer information as </w:t>
      </w:r>
      <w:r w:rsidRPr="001D2E49">
        <w:rPr>
          <w:rFonts w:hint="eastAsia"/>
          <w:lang w:eastAsia="zh-CN"/>
        </w:rPr>
        <w:t xml:space="preserve">the </w:t>
      </w:r>
      <w:r w:rsidRPr="001D2E49">
        <w:rPr>
          <w:lang w:eastAsia="zh-CN"/>
        </w:rPr>
        <w:t>downlink</w:t>
      </w:r>
      <w:r w:rsidRPr="001D2E49">
        <w:rPr>
          <w:rFonts w:hint="eastAsia"/>
          <w:lang w:eastAsia="zh-CN"/>
        </w:rPr>
        <w:t xml:space="preserve"> </w:t>
      </w:r>
      <w:r w:rsidRPr="001D2E49">
        <w:rPr>
          <w:lang w:eastAsia="ja-JP"/>
        </w:rPr>
        <w:t>termination point for the included associated QoS flows for this PDU session split in different tunnels.</w:t>
      </w:r>
    </w:p>
    <w:p w14:paraId="0E4BD254" w14:textId="77777777" w:rsidR="00F553AA" w:rsidRPr="001D2E49" w:rsidRDefault="00F553AA" w:rsidP="00F553AA">
      <w:r w:rsidRPr="001D2E49">
        <w:lastRenderedPageBreak/>
        <w:t xml:space="preserve">The list of PDU sessions which failed to be setup, if any, shall be included in the PATH SWITCH REQUEST message within the </w:t>
      </w:r>
      <w:r w:rsidRPr="001D2E49">
        <w:rPr>
          <w:i/>
        </w:rPr>
        <w:t>Path Switch Request Setup Failed Transfer</w:t>
      </w:r>
      <w:r w:rsidRPr="001D2E49">
        <w:t xml:space="preserve"> IE. The AMF shall handle this information as specified in TS 23.502 [10].</w:t>
      </w:r>
    </w:p>
    <w:p w14:paraId="0DD08DED" w14:textId="77777777" w:rsidR="00F553AA" w:rsidRPr="001D2E49" w:rsidRDefault="00F553AA" w:rsidP="00F553AA">
      <w:r w:rsidRPr="001D2E49">
        <w:rPr>
          <w:rFonts w:hint="eastAsia"/>
          <w:lang w:eastAsia="zh-CN"/>
        </w:rPr>
        <w:t xml:space="preserve">For each PDU session for which the </w:t>
      </w:r>
      <w:r w:rsidRPr="001D2E49">
        <w:rPr>
          <w:i/>
          <w:lang w:eastAsia="zh-CN"/>
        </w:rPr>
        <w:t>User Plane S</w:t>
      </w:r>
      <w:r w:rsidRPr="001D2E49">
        <w:rPr>
          <w:rFonts w:hint="eastAsia"/>
          <w:i/>
          <w:lang w:eastAsia="zh-CN"/>
        </w:rPr>
        <w:t xml:space="preserve">ecurity </w:t>
      </w:r>
      <w:r w:rsidRPr="001D2E49">
        <w:rPr>
          <w:i/>
          <w:lang w:eastAsia="zh-CN"/>
        </w:rPr>
        <w:t>Information</w:t>
      </w:r>
      <w:r w:rsidRPr="001D2E49">
        <w:rPr>
          <w:rFonts w:hint="eastAsia"/>
          <w:lang w:eastAsia="zh-CN"/>
        </w:rPr>
        <w:t xml:space="preserve"> IE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behave as specified in TS 33.501 [13] and may send back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w:t>
      </w:r>
    </w:p>
    <w:p w14:paraId="14E1736C" w14:textId="77777777" w:rsidR="00F553AA" w:rsidRPr="001D2E49" w:rsidRDefault="00F553AA" w:rsidP="00F553AA">
      <w:r w:rsidRPr="001D2E49">
        <w:rPr>
          <w:rFonts w:hint="eastAsia"/>
          <w:lang w:eastAsia="zh-CN"/>
        </w:rPr>
        <w:t xml:space="preserve">For each PDU session for which the </w:t>
      </w:r>
      <w:r w:rsidRPr="001D2E49">
        <w:rPr>
          <w:i/>
          <w:lang w:eastAsia="zh-CN"/>
        </w:rPr>
        <w:t>DL NG-U TNL Information Reused</w:t>
      </w:r>
      <w:r w:rsidRPr="001D2E49">
        <w:rPr>
          <w:rFonts w:hint="eastAsia"/>
          <w:lang w:eastAsia="zh-CN"/>
        </w:rPr>
        <w:t xml:space="preserve"> IE</w:t>
      </w:r>
      <w:r w:rsidRPr="001D2E49">
        <w:rPr>
          <w:lang w:eastAsia="zh-CN"/>
        </w:rPr>
        <w:t xml:space="preserve"> set to "true"</w:t>
      </w:r>
      <w:r w:rsidRPr="001D2E49">
        <w:rPr>
          <w:rFonts w:hint="eastAsia"/>
          <w:lang w:eastAsia="zh-CN"/>
        </w:rPr>
        <w:t xml:space="preserve"> </w:t>
      </w:r>
      <w:r w:rsidRPr="001D2E49">
        <w:rPr>
          <w:lang w:eastAsia="zh-CN"/>
        </w:rPr>
        <w:t>i</w:t>
      </w:r>
      <w:r w:rsidRPr="001D2E49">
        <w:rPr>
          <w:rFonts w:hint="eastAsia"/>
          <w:lang w:eastAsia="zh-CN"/>
        </w:rPr>
        <w:t xml:space="preserve">s included in the </w:t>
      </w:r>
      <w:r w:rsidRPr="001D2E49">
        <w:rPr>
          <w:i/>
          <w:lang w:eastAsia="zh-CN"/>
        </w:rPr>
        <w:t xml:space="preserve">Path Switch Request Transfer </w:t>
      </w:r>
      <w:r w:rsidRPr="001D2E49">
        <w:rPr>
          <w:rFonts w:hint="eastAsia"/>
          <w:lang w:eastAsia="zh-CN"/>
        </w:rPr>
        <w:t xml:space="preserve">IE </w:t>
      </w:r>
      <w:r w:rsidRPr="001D2E49">
        <w:rPr>
          <w:lang w:eastAsia="zh-CN"/>
        </w:rPr>
        <w:t xml:space="preserve">of the </w:t>
      </w:r>
      <w:r w:rsidRPr="001D2E49">
        <w:t xml:space="preserve">PATH SWITCH REQUEST message, the SMF shall, if supported, consider that the DL TNL information contained in the </w:t>
      </w:r>
      <w:r w:rsidRPr="001D2E49">
        <w:rPr>
          <w:i/>
          <w:lang w:eastAsia="zh-CN"/>
        </w:rPr>
        <w:t>DL NG-U UP TNL Information</w:t>
      </w:r>
      <w:r w:rsidRPr="001D2E49">
        <w:rPr>
          <w:rFonts w:hint="eastAsia"/>
          <w:lang w:eastAsia="zh-CN"/>
        </w:rPr>
        <w:t xml:space="preserve"> IE</w:t>
      </w:r>
      <w:r w:rsidRPr="001D2E49">
        <w:rPr>
          <w:lang w:eastAsia="zh-CN"/>
        </w:rPr>
        <w:t xml:space="preserve"> has been reused.</w:t>
      </w:r>
    </w:p>
    <w:p w14:paraId="2815C429" w14:textId="77777777" w:rsidR="00F553AA" w:rsidRPr="007D3AFD" w:rsidRDefault="00F553AA" w:rsidP="00F553AA">
      <w:pPr>
        <w:rPr>
          <w:lang w:eastAsia="zh-CN"/>
        </w:rPr>
      </w:pPr>
      <w:r w:rsidRPr="00FA22D3">
        <w:rPr>
          <w:lang w:eastAsia="ja-JP"/>
        </w:rPr>
        <w:t xml:space="preserve">For each PDU session for which the </w:t>
      </w:r>
      <w:r w:rsidRPr="00FA22D3">
        <w:rPr>
          <w:i/>
          <w:lang w:eastAsia="ja-JP"/>
        </w:rPr>
        <w:t xml:space="preserve">Additional </w:t>
      </w:r>
      <w:r>
        <w:rPr>
          <w:i/>
          <w:lang w:eastAsia="zh-CN"/>
        </w:rPr>
        <w:t>Redundant</w:t>
      </w:r>
      <w:r w:rsidRPr="009A66EA">
        <w:rPr>
          <w:i/>
          <w:lang w:eastAsia="zh-CN"/>
        </w:rPr>
        <w:t xml:space="preserve"> </w:t>
      </w:r>
      <w:r w:rsidRPr="00FA22D3">
        <w:rPr>
          <w:i/>
          <w:lang w:eastAsia="ja-JP"/>
        </w:rPr>
        <w:t>DL QoS Flow per TNL Information</w:t>
      </w:r>
      <w:r w:rsidRPr="00FA22D3">
        <w:rPr>
          <w:lang w:eastAsia="ja-JP"/>
        </w:rPr>
        <w:t xml:space="preserve"> IE is included in the </w:t>
      </w:r>
      <w:r w:rsidRPr="00FA22D3">
        <w:rPr>
          <w:i/>
          <w:lang w:eastAsia="ja-JP"/>
        </w:rPr>
        <w:t xml:space="preserve">Path Switch Request Transfer </w:t>
      </w:r>
      <w:r w:rsidRPr="00FA22D3">
        <w:rPr>
          <w:lang w:eastAsia="ja-JP"/>
        </w:rPr>
        <w:t xml:space="preserve">IE of the </w:t>
      </w:r>
      <w:r w:rsidRPr="00FA22D3">
        <w:t xml:space="preserve">PATH SWITCH REQUEST </w:t>
      </w:r>
      <w:r w:rsidRPr="00FA22D3">
        <w:rPr>
          <w:lang w:eastAsia="ja-JP"/>
        </w:rPr>
        <w:t xml:space="preserve">message, the </w:t>
      </w:r>
      <w:r w:rsidRPr="00FA22D3">
        <w:rPr>
          <w:lang w:eastAsia="zh-CN"/>
        </w:rPr>
        <w:t>SMF</w:t>
      </w:r>
      <w:r w:rsidRPr="00FA22D3">
        <w:rPr>
          <w:lang w:eastAsia="ja-JP"/>
        </w:rPr>
        <w:t xml:space="preserve"> may use each included UP transport layer information as </w:t>
      </w:r>
      <w:r w:rsidRPr="00FA22D3">
        <w:rPr>
          <w:rFonts w:hint="eastAsia"/>
          <w:lang w:eastAsia="zh-CN"/>
        </w:rPr>
        <w:t xml:space="preserve">the </w:t>
      </w:r>
      <w:r w:rsidRPr="00FA22D3">
        <w:rPr>
          <w:lang w:eastAsia="zh-CN"/>
        </w:rPr>
        <w:t>downlink</w:t>
      </w:r>
      <w:r w:rsidRPr="00FA22D3">
        <w:rPr>
          <w:rFonts w:hint="eastAsia"/>
          <w:lang w:eastAsia="zh-CN"/>
        </w:rPr>
        <w:t xml:space="preserve"> </w:t>
      </w:r>
      <w:r w:rsidRPr="00FA22D3">
        <w:rPr>
          <w:lang w:eastAsia="ja-JP"/>
        </w:rPr>
        <w:t>termination point for the included associated QoS flows for this PDU session split in different tunnels</w:t>
      </w:r>
      <w:r>
        <w:rPr>
          <w:lang w:eastAsia="ja-JP"/>
        </w:rPr>
        <w:t xml:space="preserve"> </w:t>
      </w:r>
      <w:r>
        <w:rPr>
          <w:snapToGrid w:val="0"/>
        </w:rPr>
        <w:t>for the redundant transmission</w:t>
      </w:r>
      <w:r w:rsidRPr="00FA22D3">
        <w:rPr>
          <w:lang w:eastAsia="ja-JP"/>
        </w:rPr>
        <w:t>.</w:t>
      </w:r>
    </w:p>
    <w:p w14:paraId="66132F23" w14:textId="77777777" w:rsidR="00F553AA" w:rsidRPr="009F5A10" w:rsidRDefault="00F553AA" w:rsidP="00F553AA">
      <w:r w:rsidRPr="007F02FA">
        <w:rPr>
          <w:rFonts w:hint="eastAsia"/>
          <w:lang w:eastAsia="zh-CN"/>
        </w:rPr>
        <w:t xml:space="preserve">For each PDU session for which the </w:t>
      </w:r>
      <w:r>
        <w:rPr>
          <w:i/>
          <w:lang w:eastAsia="zh-CN"/>
        </w:rPr>
        <w:t>Redundant</w:t>
      </w:r>
      <w:r w:rsidRPr="009A66EA">
        <w:rPr>
          <w:i/>
          <w:lang w:eastAsia="zh-CN"/>
        </w:rPr>
        <w:t xml:space="preserve"> </w:t>
      </w:r>
      <w:r w:rsidRPr="007F02FA">
        <w:rPr>
          <w:i/>
          <w:lang w:eastAsia="zh-CN"/>
        </w:rPr>
        <w:t>DL NG-U TNL Information Reused</w:t>
      </w:r>
      <w:r w:rsidRPr="007F02FA">
        <w:rPr>
          <w:rFonts w:hint="eastAsia"/>
          <w:lang w:eastAsia="zh-CN"/>
        </w:rPr>
        <w:t xml:space="preserve"> IE</w:t>
      </w:r>
      <w:r w:rsidRPr="007F02FA">
        <w:rPr>
          <w:lang w:eastAsia="zh-CN"/>
        </w:rPr>
        <w:t xml:space="preserve"> i</w:t>
      </w:r>
      <w:r w:rsidRPr="007F02FA">
        <w:rPr>
          <w:rFonts w:hint="eastAsia"/>
          <w:lang w:eastAsia="zh-CN"/>
        </w:rPr>
        <w:t xml:space="preserve">s included in the </w:t>
      </w:r>
      <w:r w:rsidRPr="007F02FA">
        <w:rPr>
          <w:i/>
          <w:lang w:eastAsia="zh-CN"/>
        </w:rPr>
        <w:t xml:space="preserve">Path Switch Request Transfer </w:t>
      </w:r>
      <w:r w:rsidRPr="007F02FA">
        <w:rPr>
          <w:rFonts w:hint="eastAsia"/>
          <w:lang w:eastAsia="zh-CN"/>
        </w:rPr>
        <w:t xml:space="preserve">IE </w:t>
      </w:r>
      <w:r w:rsidRPr="007F02FA">
        <w:rPr>
          <w:lang w:eastAsia="zh-CN"/>
        </w:rPr>
        <w:t xml:space="preserve">of the </w:t>
      </w:r>
      <w:r w:rsidRPr="007F02FA">
        <w:t xml:space="preserve">PATH SWITCH REQUEST message, the SMF shall, if supported, consider </w:t>
      </w:r>
      <w:r>
        <w:t>the</w:t>
      </w:r>
      <w:r w:rsidRPr="007F02FA">
        <w:t xml:space="preserve"> </w:t>
      </w:r>
      <w:r w:rsidRPr="00FA22D3">
        <w:rPr>
          <w:snapToGrid w:val="0"/>
        </w:rPr>
        <w:t>included DL transport layer address</w:t>
      </w:r>
      <w:r>
        <w:rPr>
          <w:snapToGrid w:val="0"/>
        </w:rPr>
        <w:t xml:space="preserve"> as the </w:t>
      </w:r>
      <w:r w:rsidRPr="00FA22D3">
        <w:rPr>
          <w:snapToGrid w:val="0"/>
        </w:rPr>
        <w:t xml:space="preserve">DL transport layer address </w:t>
      </w:r>
      <w:r>
        <w:rPr>
          <w:snapToGrid w:val="0"/>
        </w:rPr>
        <w:t xml:space="preserve">for the redundant transmission as specified in TS 23.501 [9]. </w:t>
      </w:r>
    </w:p>
    <w:p w14:paraId="09042E2E" w14:textId="77777777" w:rsidR="00F553AA" w:rsidRPr="005802A6" w:rsidRDefault="00F553AA" w:rsidP="00F553AA">
      <w:pPr>
        <w:rPr>
          <w:rFonts w:eastAsia="SimSun"/>
        </w:rPr>
      </w:pPr>
      <w:r w:rsidRPr="005802A6">
        <w:rPr>
          <w:rFonts w:eastAsia="SimSun"/>
          <w:lang w:eastAsia="zh-CN"/>
        </w:rPr>
        <w:t xml:space="preserve">For each PDU session for which the </w:t>
      </w:r>
      <w:r w:rsidRPr="005802A6">
        <w:rPr>
          <w:rFonts w:eastAsia="SimSun"/>
          <w:i/>
          <w:lang w:eastAsia="ja-JP"/>
        </w:rPr>
        <w:t xml:space="preserve">Global RAN Node ID of Secondary NG-RAN </w:t>
      </w:r>
      <w:r>
        <w:rPr>
          <w:rFonts w:eastAsia="SimSun"/>
          <w:i/>
          <w:lang w:eastAsia="ja-JP"/>
        </w:rPr>
        <w:t>N</w:t>
      </w:r>
      <w:r w:rsidRPr="005802A6">
        <w:rPr>
          <w:rFonts w:eastAsia="SimSun"/>
          <w:i/>
          <w:lang w:eastAsia="ja-JP"/>
        </w:rPr>
        <w:t>ode</w:t>
      </w:r>
      <w:r w:rsidRPr="005802A6">
        <w:rPr>
          <w:rFonts w:eastAsia="SimSun"/>
          <w:lang w:eastAsia="zh-CN"/>
        </w:rPr>
        <w:t xml:space="preserve"> IE is included in the </w:t>
      </w:r>
      <w:r w:rsidRPr="005802A6">
        <w:rPr>
          <w:rFonts w:eastAsia="SimSun"/>
          <w:i/>
          <w:lang w:eastAsia="zh-CN"/>
        </w:rPr>
        <w:t xml:space="preserve">Path Switch Request Transfer </w:t>
      </w:r>
      <w:r w:rsidRPr="005802A6">
        <w:rPr>
          <w:rFonts w:eastAsia="SimSun"/>
          <w:lang w:eastAsia="zh-CN"/>
        </w:rPr>
        <w:t xml:space="preserve">IE of the </w:t>
      </w:r>
      <w:r w:rsidRPr="005802A6">
        <w:rPr>
          <w:rFonts w:eastAsia="SimSun"/>
        </w:rPr>
        <w:t>PATH SWITCH REQUEST message, the SMF shall</w:t>
      </w:r>
      <w:r>
        <w:rPr>
          <w:rFonts w:eastAsia="SimSun"/>
        </w:rPr>
        <w:t>, if supported,</w:t>
      </w:r>
      <w:r w:rsidRPr="005802A6">
        <w:rPr>
          <w:rFonts w:eastAsia="SimSun"/>
        </w:rPr>
        <w:t xml:space="preserve"> handle this information as specified in TS 23.50</w:t>
      </w:r>
      <w:r>
        <w:rPr>
          <w:rFonts w:eastAsia="SimSun"/>
        </w:rPr>
        <w:t>1</w:t>
      </w:r>
      <w:r w:rsidRPr="005802A6">
        <w:rPr>
          <w:rFonts w:eastAsia="SimSun"/>
        </w:rPr>
        <w:t xml:space="preserve"> [</w:t>
      </w:r>
      <w:r>
        <w:rPr>
          <w:rFonts w:eastAsia="SimSun"/>
        </w:rPr>
        <w:t>9</w:t>
      </w:r>
      <w:r w:rsidRPr="005802A6">
        <w:rPr>
          <w:rFonts w:eastAsia="SimSun"/>
        </w:rPr>
        <w:t>]</w:t>
      </w:r>
      <w:r w:rsidRPr="005802A6">
        <w:rPr>
          <w:rFonts w:eastAsia="SimSun"/>
          <w:lang w:eastAsia="zh-CN"/>
        </w:rPr>
        <w:t>.</w:t>
      </w:r>
    </w:p>
    <w:p w14:paraId="006C53BC" w14:textId="77777777" w:rsidR="00F553AA" w:rsidRPr="00490100" w:rsidRDefault="00F553AA" w:rsidP="00F553AA">
      <w:r w:rsidRPr="00D00272">
        <w:rPr>
          <w:lang w:eastAsia="ja-JP"/>
        </w:rPr>
        <w:t>For each PDU session in</w:t>
      </w:r>
      <w:r>
        <w:rPr>
          <w:lang w:eastAsia="ja-JP"/>
        </w:rPr>
        <w:t>cluded in</w:t>
      </w:r>
      <w:r w:rsidRPr="00D00272">
        <w:rPr>
          <w:lang w:eastAsia="ja-JP"/>
        </w:rPr>
        <w:t xml:space="preserve"> the </w:t>
      </w:r>
      <w:r>
        <w:rPr>
          <w:lang w:eastAsia="ja-JP"/>
        </w:rPr>
        <w:t>PATH SWITCH REQUEST</w:t>
      </w:r>
      <w:r w:rsidRPr="00D00272">
        <w:t xml:space="preserve"> </w:t>
      </w:r>
      <w:r w:rsidRPr="00D00272">
        <w:rPr>
          <w:lang w:eastAsia="ja-JP"/>
        </w:rPr>
        <w:t>message</w:t>
      </w:r>
      <w:r w:rsidRPr="00D00272">
        <w:rPr>
          <w:rFonts w:hint="eastAsia"/>
          <w:lang w:eastAsia="zh-CN"/>
        </w:rPr>
        <w:t>, i</w:t>
      </w:r>
      <w:r w:rsidRPr="00D00272">
        <w:t>f the</w:t>
      </w:r>
      <w:r w:rsidRPr="00A06ABF">
        <w:rPr>
          <w:i/>
          <w:lang w:eastAsia="ja-JP"/>
        </w:rPr>
        <w:t xml:space="preserve"> </w:t>
      </w:r>
      <w:r>
        <w:rPr>
          <w:i/>
          <w:lang w:eastAsia="ja-JP"/>
        </w:rPr>
        <w:t>Current QoS Parameters Set Index</w:t>
      </w:r>
      <w:r w:rsidRPr="00D00272">
        <w:rPr>
          <w:lang w:eastAsia="ja-JP"/>
        </w:rPr>
        <w:t xml:space="preserve"> IE</w:t>
      </w:r>
      <w:r>
        <w:rPr>
          <w:lang w:eastAsia="ja-JP"/>
        </w:rPr>
        <w:t xml:space="preserve"> is included in the </w:t>
      </w:r>
      <w:r>
        <w:rPr>
          <w:i/>
          <w:lang w:eastAsia="ja-JP"/>
        </w:rPr>
        <w:t>Path Switch Request Transfer</w:t>
      </w:r>
      <w:r>
        <w:rPr>
          <w:lang w:eastAsia="ja-JP"/>
        </w:rPr>
        <w:t xml:space="preserve"> IE the SMF shall consider it as the currently fulfilled QoS parameters set among the alternative QoS parameters for the involved QoS flow.</w:t>
      </w:r>
    </w:p>
    <w:p w14:paraId="56D50F8A" w14:textId="77777777" w:rsidR="00F553AA" w:rsidRPr="001D2E49" w:rsidRDefault="00F553AA" w:rsidP="00F553AA">
      <w:r w:rsidRPr="001D2E49">
        <w:t xml:space="preserve">If the </w:t>
      </w:r>
      <w:r w:rsidRPr="001D2E49">
        <w:rPr>
          <w:rFonts w:hint="eastAsia"/>
          <w:i/>
          <w:lang w:eastAsia="zh-CN"/>
        </w:rPr>
        <w:t xml:space="preserve">Security </w:t>
      </w:r>
      <w:r w:rsidRPr="001D2E49">
        <w:rPr>
          <w:i/>
          <w:lang w:eastAsia="zh-CN"/>
        </w:rPr>
        <w:t>Indication</w:t>
      </w:r>
      <w:r w:rsidRPr="001D2E49">
        <w:rPr>
          <w:rFonts w:hint="eastAsia"/>
          <w:lang w:eastAsia="zh-CN"/>
        </w:rPr>
        <w:t xml:space="preserve"> IE </w:t>
      </w:r>
      <w:r w:rsidRPr="001D2E49">
        <w:rPr>
          <w:lang w:eastAsia="zh-CN"/>
        </w:rPr>
        <w:t xml:space="preserve">is included within </w:t>
      </w:r>
      <w:r w:rsidRPr="001D2E49">
        <w:t xml:space="preserve">the </w:t>
      </w:r>
      <w:r w:rsidRPr="001D2E49">
        <w:rPr>
          <w:i/>
          <w:lang w:eastAsia="zh-CN"/>
        </w:rPr>
        <w:t xml:space="preserve">Path Switch Request Acknowledge Transfer </w:t>
      </w:r>
      <w:r w:rsidRPr="001D2E49">
        <w:rPr>
          <w:rFonts w:hint="eastAsia"/>
          <w:lang w:eastAsia="zh-CN"/>
        </w:rPr>
        <w:t xml:space="preserve">IE </w:t>
      </w:r>
      <w:r w:rsidRPr="001D2E49">
        <w:rPr>
          <w:lang w:eastAsia="zh-CN"/>
        </w:rPr>
        <w:t xml:space="preserve">of the </w:t>
      </w:r>
      <w:r w:rsidRPr="001D2E49">
        <w:t>PATH SWITCH REQUEST ACKNOWLEDGE message, the NG-RAN node shall behave as specified in TS 33.501 [13].</w:t>
      </w:r>
    </w:p>
    <w:p w14:paraId="46C1FC79" w14:textId="77777777" w:rsidR="00F553AA" w:rsidRPr="001D2E49" w:rsidRDefault="00F553AA" w:rsidP="00F553AA">
      <w:pPr>
        <w:rPr>
          <w:rFonts w:eastAsia="SimSun"/>
          <w:lang w:eastAsia="ja-JP"/>
        </w:rPr>
      </w:pPr>
      <w:r w:rsidRPr="001D2E49">
        <w:t>If</w:t>
      </w:r>
      <w:r w:rsidRPr="001D2E49">
        <w:rPr>
          <w:lang w:eastAsia="zh-CN"/>
        </w:rPr>
        <w:t xml:space="preserve"> the</w:t>
      </w:r>
      <w:r w:rsidRPr="001D2E49">
        <w:t xml:space="preserve"> </w:t>
      </w:r>
      <w:r w:rsidRPr="001D2E49">
        <w:rPr>
          <w:rFonts w:eastAsia="Yu Mincho"/>
          <w:i/>
        </w:rPr>
        <w:t>UL NG-U UP TNL Information</w:t>
      </w:r>
      <w:r w:rsidRPr="001D2E49">
        <w:rPr>
          <w:rFonts w:eastAsia="Yu Mincho"/>
        </w:rPr>
        <w:t xml:space="preserve"> IE </w:t>
      </w:r>
      <w:r w:rsidRPr="001D2E49">
        <w:t>is included within</w:t>
      </w:r>
      <w:r w:rsidRPr="001D2E49">
        <w:rPr>
          <w:rFonts w:eastAsia="SimSun"/>
        </w:rPr>
        <w:t xml:space="preserve"> the </w:t>
      </w:r>
      <w:r w:rsidRPr="001D2E49">
        <w:rPr>
          <w:rFonts w:eastAsia="SimSun"/>
          <w:i/>
        </w:rPr>
        <w:t xml:space="preserve">Path Switch Request Acknowledge Transfer </w:t>
      </w:r>
      <w:r w:rsidRPr="001D2E49">
        <w:rPr>
          <w:rFonts w:eastAsia="SimSun"/>
        </w:rPr>
        <w:t>IE of the PATH SWITCH REQUEST ACKNOWLEDGE message</w:t>
      </w:r>
      <w:r w:rsidRPr="001D2E49">
        <w:t>,</w:t>
      </w:r>
      <w:r w:rsidRPr="001D2E49">
        <w:rPr>
          <w:lang w:eastAsia="ja-JP"/>
        </w:rPr>
        <w:t xml:space="preserve"> </w:t>
      </w:r>
      <w:r w:rsidRPr="001D2E49">
        <w:rPr>
          <w:rFonts w:eastAsia="SimSun"/>
          <w:lang w:eastAsia="ja-JP"/>
        </w:rPr>
        <w:t xml:space="preserve">the NG-RAN node shall store this information and use it as </w:t>
      </w:r>
      <w:r w:rsidRPr="001D2E49">
        <w:rPr>
          <w:rFonts w:eastAsia="SimSun"/>
        </w:rPr>
        <w:t xml:space="preserve">the uplink </w:t>
      </w:r>
      <w:r w:rsidRPr="001D2E49">
        <w:rPr>
          <w:rFonts w:eastAsia="SimSun"/>
          <w:lang w:eastAsia="ja-JP"/>
        </w:rPr>
        <w:t>termination point for the user plane data for this PDU session.</w:t>
      </w:r>
    </w:p>
    <w:p w14:paraId="1AFF7D02" w14:textId="77777777" w:rsidR="00F553AA" w:rsidRPr="001D2E49" w:rsidRDefault="00F553AA" w:rsidP="00F553AA">
      <w:pPr>
        <w:rPr>
          <w:rFonts w:eastAsia="Malgun Gothic"/>
        </w:rPr>
      </w:pPr>
      <w:r w:rsidRPr="001D2E49">
        <w:rPr>
          <w:rFonts w:eastAsia="SimSun"/>
        </w:rPr>
        <w:t>If</w:t>
      </w:r>
      <w:r w:rsidRPr="001D2E49">
        <w:rPr>
          <w:rFonts w:eastAsia="SimSun"/>
          <w:lang w:eastAsia="zh-CN"/>
        </w:rPr>
        <w:t xml:space="preserve"> the</w:t>
      </w:r>
      <w:r w:rsidRPr="001D2E49">
        <w:rPr>
          <w:rFonts w:eastAsia="SimSun"/>
        </w:rPr>
        <w:t xml:space="preserve"> </w:t>
      </w:r>
      <w:r w:rsidRPr="001D2E49">
        <w:rPr>
          <w:rFonts w:eastAsia="SimSun"/>
          <w:i/>
          <w:iCs/>
        </w:rPr>
        <w:t>Additional NG-U</w:t>
      </w:r>
      <w:r w:rsidRPr="001D2E49">
        <w:rPr>
          <w:rFonts w:eastAsia="SimSun"/>
        </w:rPr>
        <w:t xml:space="preserve"> </w:t>
      </w:r>
      <w:r w:rsidRPr="001D2E49">
        <w:rPr>
          <w:rFonts w:eastAsia="Yu Mincho"/>
          <w:i/>
        </w:rPr>
        <w:t>UP TNL Information</w:t>
      </w:r>
      <w:r w:rsidRPr="001D2E49">
        <w:rPr>
          <w:rFonts w:eastAsia="Yu Mincho"/>
        </w:rPr>
        <w:t xml:space="preserve"> IE </w:t>
      </w:r>
      <w:r w:rsidRPr="001D2E49">
        <w:rPr>
          <w:rFonts w:eastAsia="SimSun"/>
        </w:rPr>
        <w:t xml:space="preserve">is included </w:t>
      </w:r>
      <w:r w:rsidRPr="001D2E49">
        <w:rPr>
          <w:rFonts w:eastAsia="Yu Mincho"/>
        </w:rPr>
        <w:t>within 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the NG-RAN node shall store this information and use the included </w:t>
      </w:r>
      <w:r w:rsidRPr="001D2E49">
        <w:rPr>
          <w:rFonts w:eastAsia="Yu Mincho"/>
          <w:i/>
        </w:rPr>
        <w:t>UL NG-U UP TNL Information</w:t>
      </w:r>
      <w:r w:rsidRPr="001D2E49">
        <w:rPr>
          <w:rFonts w:eastAsia="Yu Mincho"/>
        </w:rPr>
        <w:t xml:space="preserve"> IE(s) </w:t>
      </w:r>
      <w:r w:rsidRPr="001D2E49">
        <w:rPr>
          <w:rFonts w:eastAsia="SimSun"/>
          <w:lang w:eastAsia="ja-JP"/>
        </w:rPr>
        <w:t xml:space="preserve">as </w:t>
      </w:r>
      <w:r w:rsidRPr="001D2E49">
        <w:rPr>
          <w:rFonts w:eastAsia="SimSun"/>
        </w:rPr>
        <w:t xml:space="preserve">the uplink </w:t>
      </w:r>
      <w:r w:rsidRPr="001D2E49">
        <w:rPr>
          <w:rFonts w:eastAsia="SimSun"/>
          <w:lang w:eastAsia="ja-JP"/>
        </w:rPr>
        <w:t>termination point(s) of the user plane data for this PDU session split in different tunnel.</w:t>
      </w:r>
    </w:p>
    <w:p w14:paraId="566B8167" w14:textId="77777777" w:rsidR="00F553AA" w:rsidRDefault="00F553AA" w:rsidP="00F553AA">
      <w:pPr>
        <w:rPr>
          <w:lang w:eastAsia="ja-JP"/>
        </w:rPr>
      </w:pPr>
      <w:r w:rsidRPr="007F02FA">
        <w:t>If</w:t>
      </w:r>
      <w:r w:rsidRPr="007F02FA">
        <w:rPr>
          <w:lang w:eastAsia="zh-CN"/>
        </w:rPr>
        <w:t xml:space="preserve"> the</w:t>
      </w:r>
      <w:r w:rsidRPr="007F02FA">
        <w:t xml:space="preserve"> </w:t>
      </w:r>
      <w:r>
        <w:rPr>
          <w:i/>
          <w:lang w:eastAsia="zh-CN"/>
        </w:rPr>
        <w:t>Redundant</w:t>
      </w:r>
      <w:r w:rsidRPr="009A66EA">
        <w:rPr>
          <w:i/>
          <w:lang w:eastAsia="zh-CN"/>
        </w:rPr>
        <w:t xml:space="preserve"> </w:t>
      </w:r>
      <w:r w:rsidRPr="007F02FA">
        <w:rPr>
          <w:rFonts w:eastAsia="Yu Mincho"/>
          <w:i/>
        </w:rPr>
        <w:t>UL NG-U UP TNL Information</w:t>
      </w:r>
      <w:r w:rsidRPr="007F02FA">
        <w:rPr>
          <w:rFonts w:eastAsia="Yu Mincho"/>
        </w:rPr>
        <w:t xml:space="preserve"> IE </w:t>
      </w:r>
      <w:r w:rsidRPr="007F02FA">
        <w:t xml:space="preserve">is included within the </w:t>
      </w:r>
      <w:r w:rsidRPr="007F02FA">
        <w:rPr>
          <w:i/>
        </w:rPr>
        <w:t xml:space="preserve">Path Switch Request Acknowledge Transfer </w:t>
      </w:r>
      <w:r w:rsidRPr="007F02FA">
        <w:t>IE of the PATH SWITCH REQUEST ACKNOWLEDGE message,</w:t>
      </w:r>
      <w:r w:rsidRPr="007F02FA">
        <w:rPr>
          <w:lang w:eastAsia="ja-JP"/>
        </w:rPr>
        <w:t xml:space="preserve"> the NG-RAN node shall</w:t>
      </w:r>
      <w:r>
        <w:rPr>
          <w:rFonts w:eastAsia="SimSun"/>
          <w:lang w:eastAsia="ja-JP"/>
        </w:rPr>
        <w:t>, if supported,</w:t>
      </w:r>
      <w:r w:rsidRPr="007F02FA">
        <w:rPr>
          <w:lang w:eastAsia="ja-JP"/>
        </w:rPr>
        <w:t xml:space="preserve"> store this </w:t>
      </w:r>
      <w:proofErr w:type="gramStart"/>
      <w:r w:rsidRPr="007F02FA">
        <w:rPr>
          <w:lang w:eastAsia="ja-JP"/>
        </w:rPr>
        <w:t>information</w:t>
      </w:r>
      <w:proofErr w:type="gramEnd"/>
      <w:r w:rsidRPr="007F02FA">
        <w:rPr>
          <w:lang w:eastAsia="ja-JP"/>
        </w:rPr>
        <w:t xml:space="preserve"> and use it as </w:t>
      </w:r>
      <w:r w:rsidRPr="007F02FA">
        <w:t xml:space="preserve">the uplink </w:t>
      </w:r>
      <w:r w:rsidRPr="007F02FA">
        <w:rPr>
          <w:lang w:eastAsia="ja-JP"/>
        </w:rPr>
        <w:t xml:space="preserve">termination point for the user plane data </w:t>
      </w:r>
      <w:r>
        <w:rPr>
          <w:lang w:eastAsia="ja-JP"/>
        </w:rPr>
        <w:t xml:space="preserve">for the redundant transmission </w:t>
      </w:r>
      <w:r w:rsidRPr="007F02FA">
        <w:rPr>
          <w:lang w:eastAsia="ja-JP"/>
        </w:rPr>
        <w:t>for this PDU session</w:t>
      </w:r>
      <w:r>
        <w:rPr>
          <w:lang w:eastAsia="ja-JP"/>
        </w:rPr>
        <w:t xml:space="preserve"> as specified in TS 23.501 [9]</w:t>
      </w:r>
      <w:r w:rsidRPr="007F02FA">
        <w:rPr>
          <w:lang w:eastAsia="ja-JP"/>
        </w:rPr>
        <w:t>.</w:t>
      </w:r>
    </w:p>
    <w:p w14:paraId="755037CA" w14:textId="77777777" w:rsidR="00F553AA" w:rsidRDefault="00F553AA" w:rsidP="00F553AA">
      <w:pPr>
        <w:rPr>
          <w:rFonts w:eastAsia="Malgun Gothic"/>
        </w:rPr>
      </w:pPr>
      <w:r w:rsidRPr="00FA22D3">
        <w:t>If</w:t>
      </w:r>
      <w:r w:rsidRPr="00FA22D3">
        <w:rPr>
          <w:lang w:eastAsia="zh-CN"/>
        </w:rPr>
        <w:t xml:space="preserve"> the</w:t>
      </w:r>
      <w:r w:rsidRPr="00FA22D3">
        <w:t xml:space="preserve"> </w:t>
      </w:r>
      <w:r w:rsidRPr="00FA22D3">
        <w:rPr>
          <w:i/>
          <w:iCs/>
        </w:rPr>
        <w:t xml:space="preserve">Additional </w:t>
      </w:r>
      <w:r>
        <w:rPr>
          <w:i/>
          <w:lang w:eastAsia="zh-CN"/>
        </w:rPr>
        <w:t>Redundant</w:t>
      </w:r>
      <w:r w:rsidRPr="009A66EA">
        <w:rPr>
          <w:i/>
          <w:lang w:eastAsia="zh-CN"/>
        </w:rPr>
        <w:t xml:space="preserve"> </w:t>
      </w:r>
      <w:r w:rsidRPr="00FA22D3">
        <w:rPr>
          <w:i/>
          <w:iCs/>
        </w:rPr>
        <w:t>NG-U</w:t>
      </w:r>
      <w:r w:rsidRPr="00FA22D3">
        <w:t xml:space="preserve"> </w:t>
      </w:r>
      <w:r w:rsidRPr="00FA22D3">
        <w:rPr>
          <w:rFonts w:eastAsia="Yu Mincho"/>
          <w:i/>
        </w:rPr>
        <w:t>UP TNL Information</w:t>
      </w:r>
      <w:r w:rsidRPr="00FA22D3">
        <w:rPr>
          <w:rFonts w:eastAsia="Yu Mincho"/>
        </w:rPr>
        <w:t xml:space="preserve"> IE </w:t>
      </w:r>
      <w:r w:rsidRPr="00FA22D3">
        <w:t xml:space="preserve">is included </w:t>
      </w:r>
      <w:r w:rsidRPr="00FA22D3">
        <w:rPr>
          <w:rFonts w:eastAsia="Yu Mincho"/>
        </w:rPr>
        <w:t>within the</w:t>
      </w:r>
      <w:r w:rsidRPr="00FA22D3">
        <w:t xml:space="preserve"> </w:t>
      </w:r>
      <w:r w:rsidRPr="00FA22D3">
        <w:rPr>
          <w:i/>
        </w:rPr>
        <w:t xml:space="preserve">Path Switch Request Acknowledge Transfer </w:t>
      </w:r>
      <w:r w:rsidRPr="00FA22D3">
        <w:t>IE of the PATH SWITCH REQUEST ACKNOWLEDGE message,</w:t>
      </w:r>
      <w:r w:rsidRPr="00FA22D3">
        <w:rPr>
          <w:lang w:eastAsia="ja-JP"/>
        </w:rPr>
        <w:t xml:space="preserve"> the NG-RAN node shall</w:t>
      </w:r>
      <w:r>
        <w:rPr>
          <w:rFonts w:eastAsia="SimSun"/>
          <w:lang w:eastAsia="ja-JP"/>
        </w:rPr>
        <w:t>, if supported,</w:t>
      </w:r>
      <w:r w:rsidRPr="00FA22D3">
        <w:rPr>
          <w:lang w:eastAsia="ja-JP"/>
        </w:rPr>
        <w:t xml:space="preserve"> store this </w:t>
      </w:r>
      <w:proofErr w:type="gramStart"/>
      <w:r w:rsidRPr="00FA22D3">
        <w:rPr>
          <w:lang w:eastAsia="ja-JP"/>
        </w:rPr>
        <w:t>information</w:t>
      </w:r>
      <w:proofErr w:type="gramEnd"/>
      <w:r w:rsidRPr="00FA22D3">
        <w:rPr>
          <w:lang w:eastAsia="ja-JP"/>
        </w:rPr>
        <w:t xml:space="preserve"> and use the included </w:t>
      </w:r>
      <w:r w:rsidRPr="00FA22D3">
        <w:rPr>
          <w:rFonts w:eastAsia="Yu Mincho"/>
          <w:i/>
        </w:rPr>
        <w:t>UL NG-U UP TNL Information</w:t>
      </w:r>
      <w:r w:rsidRPr="00FA22D3">
        <w:rPr>
          <w:rFonts w:eastAsia="Yu Mincho"/>
        </w:rPr>
        <w:t xml:space="preserve"> IE(s) </w:t>
      </w:r>
      <w:r w:rsidRPr="00FA22D3">
        <w:rPr>
          <w:lang w:eastAsia="ja-JP"/>
        </w:rPr>
        <w:t xml:space="preserve">as </w:t>
      </w:r>
      <w:r w:rsidRPr="00FA22D3">
        <w:t xml:space="preserve">the uplink </w:t>
      </w:r>
      <w:r w:rsidRPr="00FA22D3">
        <w:rPr>
          <w:lang w:eastAsia="ja-JP"/>
        </w:rPr>
        <w:t>termination point(s) of the user plane data for this PDU session split in different tunnel.</w:t>
      </w:r>
    </w:p>
    <w:p w14:paraId="21792563" w14:textId="77777777" w:rsidR="00F553AA" w:rsidRPr="00AF25B4" w:rsidRDefault="00F553AA" w:rsidP="00F553AA">
      <w:pPr>
        <w:rPr>
          <w:lang w:eastAsia="ja-JP"/>
        </w:rPr>
      </w:pPr>
      <w:r w:rsidRPr="00AF25B4">
        <w:t>If</w:t>
      </w:r>
      <w:r w:rsidRPr="00AF25B4">
        <w:rPr>
          <w:lang w:eastAsia="zh-CN"/>
        </w:rPr>
        <w:t xml:space="preserve"> the </w:t>
      </w:r>
      <w:r w:rsidRPr="00AF25B4">
        <w:rPr>
          <w:i/>
          <w:lang w:eastAsia="en-GB"/>
        </w:rPr>
        <w:t>CN Packet Delay Budget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CN Packet Delay Budget Downlink</w:t>
      </w:r>
      <w:r>
        <w:rPr>
          <w:lang w:eastAsia="ja-JP"/>
        </w:rPr>
        <w:t xml:space="preserve"> if any </w:t>
      </w:r>
      <w:r w:rsidRPr="00AF25B4">
        <w:rPr>
          <w:lang w:eastAsia="ja-JP"/>
        </w:rPr>
        <w:t>and use it as specified in TS 23.50</w:t>
      </w:r>
      <w:r w:rsidRPr="00AF25B4">
        <w:rPr>
          <w:rFonts w:hint="eastAsia"/>
          <w:lang w:eastAsia="zh-CN"/>
        </w:rPr>
        <w:t>2</w:t>
      </w:r>
      <w:r w:rsidRPr="00AF25B4">
        <w:rPr>
          <w:lang w:eastAsia="ja-JP"/>
        </w:rPr>
        <w:t xml:space="preserve"> [</w:t>
      </w:r>
      <w:r w:rsidRPr="00AF25B4">
        <w:rPr>
          <w:rFonts w:hint="eastAsia"/>
          <w:lang w:eastAsia="zh-CN"/>
        </w:rPr>
        <w:t>10</w:t>
      </w:r>
      <w:r w:rsidRPr="00AF25B4">
        <w:rPr>
          <w:lang w:eastAsia="ja-JP"/>
        </w:rPr>
        <w:t>].</w:t>
      </w:r>
    </w:p>
    <w:p w14:paraId="3F9C1B1C" w14:textId="77777777" w:rsidR="00F553AA" w:rsidRDefault="00F553AA" w:rsidP="00F553AA">
      <w:pPr>
        <w:rPr>
          <w:lang w:eastAsia="ja-JP"/>
        </w:rPr>
      </w:pPr>
      <w:r>
        <w:lastRenderedPageBreak/>
        <w:t>I</w:t>
      </w:r>
      <w:r w:rsidRPr="00AF25B4">
        <w:t>f</w:t>
      </w:r>
      <w:r w:rsidRPr="00AF25B4">
        <w:rPr>
          <w:lang w:eastAsia="zh-CN"/>
        </w:rPr>
        <w:t xml:space="preserve"> the </w:t>
      </w:r>
      <w:r w:rsidRPr="00AF25B4">
        <w:rPr>
          <w:i/>
          <w:lang w:eastAsia="en-GB"/>
        </w:rPr>
        <w:t>CN Packet Delay Budget Uplink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 xml:space="preserve">replace the previously provided </w:t>
      </w:r>
      <w:r w:rsidRPr="00605391">
        <w:rPr>
          <w:lang w:eastAsia="ja-JP"/>
        </w:rPr>
        <w:t xml:space="preserve">CN Packet Delay Budget </w:t>
      </w:r>
      <w:r w:rsidRPr="00BB526F">
        <w:rPr>
          <w:lang w:eastAsia="ja-JP"/>
        </w:rPr>
        <w:t xml:space="preserve">Uplink </w:t>
      </w:r>
      <w:r>
        <w:rPr>
          <w:lang w:eastAsia="ja-JP"/>
        </w:rPr>
        <w:t xml:space="preserve">if any </w:t>
      </w:r>
      <w:r w:rsidRPr="00AF25B4">
        <w:rPr>
          <w:lang w:eastAsia="ja-JP"/>
        </w:rPr>
        <w:t>and use</w:t>
      </w:r>
      <w:r w:rsidRPr="00AF25B4">
        <w:t xml:space="preserve"> </w:t>
      </w:r>
      <w:r w:rsidRPr="00AF25B4">
        <w:rPr>
          <w:lang w:eastAsia="ja-JP"/>
        </w:rPr>
        <w:t>it as specified in TS 23.502 [10].</w:t>
      </w:r>
    </w:p>
    <w:p w14:paraId="62C8DA56" w14:textId="77777777" w:rsidR="00F553AA" w:rsidRDefault="00F553AA" w:rsidP="00F553AA">
      <w:pPr>
        <w:rPr>
          <w:lang w:eastAsia="ja-JP"/>
        </w:rPr>
      </w:pPr>
      <w:r>
        <w:t>I</w:t>
      </w:r>
      <w:r w:rsidRPr="00AF25B4">
        <w:t>f</w:t>
      </w:r>
      <w:r w:rsidRPr="00AF25B4">
        <w:rPr>
          <w:lang w:eastAsia="zh-CN"/>
        </w:rPr>
        <w:t xml:space="preserve"> the </w:t>
      </w:r>
      <w:r w:rsidRPr="00ED45E5">
        <w:rPr>
          <w:i/>
          <w:lang w:eastAsia="en-GB"/>
        </w:rPr>
        <w:t>Burst Arrival Time</w:t>
      </w:r>
      <w:r>
        <w:rPr>
          <w:i/>
          <w:lang w:eastAsia="en-GB"/>
        </w:rPr>
        <w:t xml:space="preserve"> Downlink</w:t>
      </w:r>
      <w:r w:rsidRPr="00AF25B4">
        <w:rPr>
          <w:lang w:eastAsia="zh-CN"/>
        </w:rPr>
        <w:t xml:space="preserve"> IE </w:t>
      </w:r>
      <w:r w:rsidRPr="00AF25B4">
        <w:t xml:space="preserve">is included </w:t>
      </w:r>
      <w:r w:rsidRPr="00AF25B4">
        <w:rPr>
          <w:rFonts w:eastAsia="Yu Mincho"/>
        </w:rPr>
        <w:t>within the</w:t>
      </w:r>
      <w:r w:rsidRPr="00AF25B4">
        <w:t xml:space="preserve"> </w:t>
      </w:r>
      <w:r w:rsidRPr="00AF25B4">
        <w:rPr>
          <w:i/>
        </w:rPr>
        <w:t xml:space="preserve">Path Switch Request Acknowledge Transfer </w:t>
      </w:r>
      <w:r w:rsidRPr="00AF25B4">
        <w:t>IE of the PATH SWITCH REQUEST ACKNOWLEDGE message,</w:t>
      </w:r>
      <w:r w:rsidRPr="00AF25B4">
        <w:rPr>
          <w:lang w:eastAsia="ja-JP"/>
        </w:rPr>
        <w:t xml:space="preserve"> the NG-RAN node shall</w:t>
      </w:r>
      <w:r>
        <w:rPr>
          <w:lang w:eastAsia="ja-JP"/>
        </w:rPr>
        <w:t>, if supported,</w:t>
      </w:r>
      <w:r w:rsidRPr="00AF25B4">
        <w:rPr>
          <w:lang w:eastAsia="ja-JP"/>
        </w:rPr>
        <w:t xml:space="preserve"> </w:t>
      </w:r>
      <w:r>
        <w:rPr>
          <w:lang w:eastAsia="ja-JP"/>
        </w:rPr>
        <w:t>replace the previously provided value if any</w:t>
      </w:r>
      <w:r w:rsidRPr="00AF25B4">
        <w:rPr>
          <w:lang w:eastAsia="ja-JP"/>
        </w:rPr>
        <w:t xml:space="preserve"> and use</w:t>
      </w:r>
      <w:r w:rsidRPr="00AF25B4">
        <w:t xml:space="preserve"> </w:t>
      </w:r>
      <w:r w:rsidRPr="00AF25B4">
        <w:rPr>
          <w:lang w:eastAsia="ja-JP"/>
        </w:rPr>
        <w:t>it as specified in TS 23.502 [10].</w:t>
      </w:r>
    </w:p>
    <w:p w14:paraId="4E6CF4ED" w14:textId="77777777" w:rsidR="00F553AA" w:rsidRPr="001D2E49" w:rsidRDefault="00F553AA" w:rsidP="00F553AA">
      <w:pPr>
        <w:rPr>
          <w:rFonts w:eastAsia="Malgun Gothic"/>
        </w:rPr>
      </w:pPr>
      <w:r w:rsidRPr="001D2E49">
        <w:rPr>
          <w:rFonts w:eastAsia="Malgun Gothic" w:hint="eastAsia"/>
        </w:rPr>
        <w:t xml:space="preserve">If the </w:t>
      </w:r>
      <w:r w:rsidRPr="001D2E49">
        <w:rPr>
          <w:rFonts w:eastAsia="Malgun Gothic"/>
          <w:i/>
        </w:rPr>
        <w:t>Core Network</w:t>
      </w:r>
      <w:r w:rsidRPr="001D2E49">
        <w:rPr>
          <w:rFonts w:eastAsia="Malgun Gothic" w:hint="eastAsia"/>
          <w:i/>
        </w:rPr>
        <w:t xml:space="preserve"> </w:t>
      </w:r>
      <w:r w:rsidRPr="001D2E49">
        <w:rPr>
          <w:rFonts w:eastAsia="Malgun Gothic"/>
          <w:i/>
        </w:rPr>
        <w:t xml:space="preserve">Assistance </w:t>
      </w:r>
      <w:r w:rsidRPr="001D2E49">
        <w:rPr>
          <w:rFonts w:eastAsia="Malgun Gothic" w:hint="eastAsia"/>
          <w:i/>
        </w:rPr>
        <w:t>Information</w:t>
      </w:r>
      <w:r w:rsidRPr="001D2E49">
        <w:rPr>
          <w:rFonts w:eastAsia="Malgun Gothic"/>
          <w:i/>
        </w:rPr>
        <w:t xml:space="preserve"> for RRC INACTIVE</w:t>
      </w:r>
      <w:r w:rsidRPr="001D2E49">
        <w:rPr>
          <w:rFonts w:eastAsia="Malgun Gothic" w:hint="eastAsia"/>
        </w:rPr>
        <w:t xml:space="preserve"> IE is included in the </w:t>
      </w:r>
      <w:r w:rsidRPr="001D2E49">
        <w:rPr>
          <w:rFonts w:eastAsia="Malgun Gothic"/>
        </w:rPr>
        <w:t xml:space="preserve">PATH SWITCH REQUEST ACKNOWLEDGE message, the NG-RAN node shall, if supported, store this information in the UE context and use it for </w:t>
      </w:r>
      <w:r w:rsidRPr="001D2E49">
        <w:rPr>
          <w:rFonts w:eastAsia="SimSun" w:hint="eastAsia"/>
          <w:lang w:eastAsia="zh-CN"/>
        </w:rPr>
        <w:t>the RRC</w:t>
      </w:r>
      <w:r w:rsidRPr="001D2E49">
        <w:rPr>
          <w:rFonts w:eastAsia="SimSun"/>
          <w:lang w:eastAsia="zh-CN"/>
        </w:rPr>
        <w:t>_</w:t>
      </w:r>
      <w:r w:rsidRPr="001D2E49">
        <w:rPr>
          <w:rFonts w:eastAsia="SimSun" w:hint="eastAsia"/>
          <w:lang w:eastAsia="zh-CN"/>
        </w:rPr>
        <w:t xml:space="preserve">INACTIVE state decision and </w:t>
      </w:r>
      <w:r w:rsidRPr="001D2E49">
        <w:rPr>
          <w:rFonts w:eastAsia="SimSun"/>
          <w:lang w:eastAsia="zh-CN"/>
        </w:rPr>
        <w:t xml:space="preserve">RNA </w:t>
      </w:r>
      <w:r w:rsidRPr="001D2E49">
        <w:rPr>
          <w:rFonts w:eastAsia="SimSun" w:hint="eastAsia"/>
          <w:lang w:eastAsia="zh-CN"/>
        </w:rPr>
        <w:t>configuration for the UE and</w:t>
      </w:r>
      <w:r w:rsidRPr="001D2E49">
        <w:rPr>
          <w:rFonts w:eastAsia="Malgun Gothic"/>
        </w:rPr>
        <w:t xml:space="preserve"> RAN paging if any for a UE in RRC_INACTIVE state, </w:t>
      </w:r>
      <w:r w:rsidRPr="001D2E49">
        <w:rPr>
          <w:rFonts w:eastAsia="SimSun" w:hint="eastAsia"/>
          <w:lang w:eastAsia="zh-CN"/>
        </w:rPr>
        <w:t>as specified in TS 38.300</w:t>
      </w:r>
      <w:r w:rsidRPr="001D2E49">
        <w:rPr>
          <w:rFonts w:eastAsia="SimSun"/>
          <w:lang w:eastAsia="zh-CN"/>
        </w:rPr>
        <w:t xml:space="preserve"> </w:t>
      </w:r>
      <w:r w:rsidRPr="001D2E49">
        <w:rPr>
          <w:rFonts w:eastAsia="SimSun" w:hint="eastAsia"/>
          <w:lang w:eastAsia="zh-CN"/>
        </w:rPr>
        <w:t>[8]</w:t>
      </w:r>
      <w:r w:rsidRPr="001D2E49">
        <w:rPr>
          <w:rFonts w:eastAsia="Malgun Gothic"/>
        </w:rPr>
        <w:t>.</w:t>
      </w:r>
      <w:r w:rsidRPr="00F07FDE">
        <w:rPr>
          <w:lang w:eastAsia="en-GB"/>
        </w:rPr>
        <w:t xml:space="preserve"> </w:t>
      </w:r>
      <w:r w:rsidRPr="00487F5C">
        <w:rPr>
          <w:lang w:eastAsia="en-GB"/>
        </w:rPr>
        <w:t xml:space="preserve">If the </w:t>
      </w:r>
      <w:r>
        <w:rPr>
          <w:i/>
          <w:lang w:eastAsia="en-GB"/>
        </w:rPr>
        <w:t>MICO All PLMN</w:t>
      </w:r>
      <w:r w:rsidRPr="00487F5C">
        <w:rPr>
          <w:lang w:eastAsia="en-GB"/>
        </w:rPr>
        <w:t xml:space="preserve"> IE is included in </w:t>
      </w:r>
      <w:r>
        <w:rPr>
          <w:lang w:eastAsia="en-GB"/>
        </w:rPr>
        <w:t xml:space="preserve">the </w:t>
      </w:r>
      <w:r>
        <w:rPr>
          <w:i/>
          <w:lang w:eastAsia="en-GB"/>
        </w:rPr>
        <w:t>Core Network Assistance Information</w:t>
      </w:r>
      <w:r w:rsidRPr="00487F5C">
        <w:rPr>
          <w:lang w:eastAsia="en-GB"/>
        </w:rPr>
        <w:t xml:space="preserve"> </w:t>
      </w:r>
      <w:r w:rsidRPr="00D52AB4">
        <w:rPr>
          <w:rFonts w:eastAsia="Malgun Gothic"/>
          <w:i/>
        </w:rPr>
        <w:t>for RRC INACTIVE</w:t>
      </w:r>
      <w:r w:rsidRPr="00487F5C">
        <w:rPr>
          <w:lang w:eastAsia="en-GB"/>
        </w:rPr>
        <w:t xml:space="preserve"> IE the NG-RAN node shall, if supported, </w:t>
      </w:r>
      <w:r>
        <w:rPr>
          <w:lang w:eastAsia="en-GB"/>
        </w:rPr>
        <w:t xml:space="preserve">consider that the registration area for the UE is the full PLMN and ignore the </w:t>
      </w:r>
      <w:r>
        <w:rPr>
          <w:i/>
          <w:lang w:eastAsia="en-GB"/>
        </w:rPr>
        <w:t>TAI List for RRC Inactive</w:t>
      </w:r>
      <w:r w:rsidRPr="00487F5C">
        <w:rPr>
          <w:lang w:eastAsia="en-GB"/>
        </w:rPr>
        <w:t xml:space="preserve"> IE</w:t>
      </w:r>
      <w:r>
        <w:rPr>
          <w:lang w:eastAsia="en-GB"/>
        </w:rPr>
        <w:t>.</w:t>
      </w:r>
      <w:r w:rsidRPr="002D4CD2">
        <w:rPr>
          <w:rFonts w:eastAsia="SimSun"/>
          <w:lang w:eastAsia="zh-CN"/>
        </w:rPr>
        <w:t xml:space="preserve"> </w:t>
      </w:r>
      <w:r w:rsidRPr="00C51BD8">
        <w:rPr>
          <w:rFonts w:eastAsia="SimSun"/>
          <w:lang w:eastAsia="zh-CN"/>
        </w:rPr>
        <w:t xml:space="preserve">If the </w:t>
      </w:r>
      <w:r w:rsidRPr="00C51BD8">
        <w:rPr>
          <w:rFonts w:eastAsia="SimSun"/>
          <w:i/>
          <w:lang w:eastAsia="zh-CN"/>
        </w:rPr>
        <w:t>PEIPS Assistance Information</w:t>
      </w:r>
      <w:r w:rsidRPr="00C51BD8">
        <w:rPr>
          <w:rFonts w:eastAsia="SimSun"/>
          <w:lang w:eastAsia="zh-CN"/>
        </w:rPr>
        <w:t xml:space="preserve"> IE is included in the </w:t>
      </w:r>
      <w:r w:rsidRPr="00C51BD8">
        <w:rPr>
          <w:rFonts w:eastAsia="SimSun"/>
          <w:i/>
          <w:lang w:eastAsia="zh-CN"/>
        </w:rPr>
        <w:t>Core Network Assistance Information for RRC INACTIVE</w:t>
      </w:r>
      <w:r w:rsidRPr="00C51BD8">
        <w:rPr>
          <w:rFonts w:eastAsia="SimSun"/>
          <w:lang w:eastAsia="zh-CN"/>
        </w:rPr>
        <w:t xml:space="preserve"> IE, the NG-RAN node shall, if supported, store </w:t>
      </w:r>
      <w:proofErr w:type="gramStart"/>
      <w:r w:rsidRPr="00C51BD8">
        <w:rPr>
          <w:rFonts w:eastAsia="SimSun"/>
          <w:lang w:eastAsia="zh-CN"/>
        </w:rPr>
        <w:t>it</w:t>
      </w:r>
      <w:proofErr w:type="gramEnd"/>
      <w:r w:rsidRPr="00C51BD8">
        <w:rPr>
          <w:rFonts w:eastAsia="SimSun"/>
          <w:lang w:eastAsia="zh-CN"/>
        </w:rPr>
        <w:t xml:space="preserve"> and use it for paging subgrouping the UE in RRC_INACTIVE state, as specified in TS 38.300 [8].</w:t>
      </w:r>
    </w:p>
    <w:p w14:paraId="44FD0037" w14:textId="77777777" w:rsidR="00F553AA" w:rsidRPr="001D2E49" w:rsidRDefault="00F553AA" w:rsidP="00F553AA">
      <w:pPr>
        <w:rPr>
          <w:rFonts w:eastAsia="Malgun Gothic"/>
        </w:rPr>
      </w:pPr>
      <w:r w:rsidRPr="001D2E49">
        <w:t xml:space="preserve">If the </w:t>
      </w:r>
      <w:r w:rsidRPr="001D2E49">
        <w:rPr>
          <w:rFonts w:eastAsia="Batang"/>
          <w:i/>
          <w:iCs/>
        </w:rPr>
        <w:t>CN Assisted RAN Parameters Tuning</w:t>
      </w:r>
      <w:r w:rsidRPr="001D2E49">
        <w:rPr>
          <w:rFonts w:eastAsia="Batang"/>
        </w:rPr>
        <w:t xml:space="preserve"> IE is included in the PATH SWITCH REQUEST ACKNOWLEDGE</w:t>
      </w:r>
      <w:r w:rsidRPr="001D2E49">
        <w:t xml:space="preserve"> message, the NG-RAN node may use it as described in TS 23.501 [9].</w:t>
      </w:r>
    </w:p>
    <w:p w14:paraId="38FE08D6" w14:textId="77777777" w:rsidR="00F553AA" w:rsidRPr="001D2E49" w:rsidRDefault="00F553AA" w:rsidP="00F553AA">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 xml:space="preserve">PATH SWITCH REQUEST ACKNOWLEDGE message, the </w:t>
      </w:r>
      <w:r w:rsidRPr="001D2E49">
        <w:rPr>
          <w:rFonts w:eastAsia="SimSun" w:hint="eastAsia"/>
          <w:lang w:eastAsia="zh-CN"/>
        </w:rPr>
        <w:t>NG-RAN node</w:t>
      </w:r>
      <w:r w:rsidRPr="001D2E49">
        <w:rPr>
          <w:rFonts w:eastAsia="Malgun Gothic"/>
        </w:rPr>
        <w:t xml:space="preserve"> shall, if supported, store this information in the UE context.</w:t>
      </w:r>
    </w:p>
    <w:p w14:paraId="04A5BED4" w14:textId="77777777" w:rsidR="00F553AA" w:rsidRPr="001D2E49" w:rsidRDefault="00F553AA" w:rsidP="00F553AA">
      <w:pPr>
        <w:rPr>
          <w:rFonts w:eastAsia="Malgun Gothic"/>
        </w:rPr>
      </w:pPr>
      <w:r w:rsidRPr="001D2E49">
        <w:rPr>
          <w:rFonts w:eastAsia="Malgun Gothic" w:hint="eastAsia"/>
        </w:rPr>
        <w:t xml:space="preserve">If the </w:t>
      </w:r>
      <w:r w:rsidRPr="001D2E49">
        <w:rPr>
          <w:rFonts w:eastAsia="Malgun Gothic"/>
          <w:i/>
        </w:rPr>
        <w:t>New Security Context Indicator</w:t>
      </w:r>
      <w:r w:rsidRPr="001D2E49">
        <w:rPr>
          <w:rFonts w:eastAsia="Malgun Gothic" w:hint="eastAsia"/>
          <w:i/>
        </w:rPr>
        <w:t xml:space="preserve"> </w:t>
      </w:r>
      <w:r w:rsidRPr="001D2E49">
        <w:rPr>
          <w:rFonts w:eastAsia="Malgun Gothic" w:hint="eastAsia"/>
        </w:rPr>
        <w:t xml:space="preserve">IE is included in the </w:t>
      </w:r>
      <w:r w:rsidRPr="001D2E49">
        <w:rPr>
          <w:rFonts w:eastAsia="Malgun Gothic"/>
        </w:rPr>
        <w:t xml:space="preserve">PATH SWITCH REQUEST ACKNOWLEDGE message, the NG-RAN node shall use the information </w:t>
      </w:r>
      <w:r w:rsidRPr="001D2E49">
        <w:rPr>
          <w:rFonts w:eastAsia="SimSun" w:hint="eastAsia"/>
          <w:lang w:eastAsia="zh-CN"/>
        </w:rPr>
        <w:t xml:space="preserve">as specified in TS </w:t>
      </w:r>
      <w:r w:rsidRPr="001D2E49">
        <w:rPr>
          <w:rFonts w:eastAsia="SimSun"/>
          <w:lang w:eastAsia="zh-CN"/>
        </w:rPr>
        <w:t xml:space="preserve">33.501 </w:t>
      </w:r>
      <w:r w:rsidRPr="001D2E49">
        <w:rPr>
          <w:rFonts w:eastAsia="SimSun" w:hint="eastAsia"/>
          <w:lang w:eastAsia="zh-CN"/>
        </w:rPr>
        <w:t>[</w:t>
      </w:r>
      <w:r w:rsidRPr="001D2E49">
        <w:rPr>
          <w:rFonts w:eastAsia="SimSun"/>
          <w:lang w:eastAsia="zh-CN"/>
        </w:rPr>
        <w:t>13</w:t>
      </w:r>
      <w:r w:rsidRPr="001D2E49">
        <w:rPr>
          <w:rFonts w:eastAsia="SimSun" w:hint="eastAsia"/>
          <w:lang w:eastAsia="zh-CN"/>
        </w:rPr>
        <w:t>]</w:t>
      </w:r>
      <w:r w:rsidRPr="001D2E49">
        <w:rPr>
          <w:rFonts w:eastAsia="Malgun Gothic"/>
        </w:rPr>
        <w:t>.</w:t>
      </w:r>
    </w:p>
    <w:p w14:paraId="6596909F" w14:textId="77777777" w:rsidR="00F553AA" w:rsidRPr="001D2E49" w:rsidRDefault="00F553AA" w:rsidP="00F553AA">
      <w:r w:rsidRPr="001D2E49">
        <w:t xml:space="preserve">Upon reception of the PATH SWITCH REQUEST ACKNOWLEDGE message the NG-RAN node shall store the received </w:t>
      </w:r>
      <w:r w:rsidRPr="001D2E49">
        <w:rPr>
          <w:i/>
          <w:iCs/>
        </w:rPr>
        <w:t>Security Context</w:t>
      </w:r>
      <w:r w:rsidRPr="001D2E49">
        <w:t xml:space="preserve"> IE in the UE context and the NG-RAN node shall use it as specified in TS 33.501 [13].</w:t>
      </w:r>
    </w:p>
    <w:p w14:paraId="5C371A26" w14:textId="77777777" w:rsidR="00F553AA" w:rsidRPr="001D2E49" w:rsidRDefault="00F553AA" w:rsidP="00F553AA">
      <w:r w:rsidRPr="001D2E49">
        <w:t xml:space="preserve">If the </w:t>
      </w:r>
      <w:r w:rsidRPr="001D2E49">
        <w:rPr>
          <w:i/>
        </w:rPr>
        <w:t xml:space="preserve">UE Security Capabilities </w:t>
      </w:r>
      <w:r w:rsidRPr="001D2E49">
        <w:t>IE is included in the PATH SWITCH REQUEST ACKNOWLEDGE message, the NG-RAN node shall handle it accordingly (TS 33.501 [13]).</w:t>
      </w:r>
    </w:p>
    <w:p w14:paraId="48F2FD58" w14:textId="77777777" w:rsidR="00F553AA" w:rsidRPr="001D2E49" w:rsidRDefault="00F553AA" w:rsidP="00F553AA">
      <w:r w:rsidRPr="001D2E49">
        <w:rPr>
          <w:rFonts w:eastAsia="Malgun Gothic"/>
        </w:rPr>
        <w:t xml:space="preserve">If the </w:t>
      </w:r>
      <w:r w:rsidRPr="001D2E49">
        <w:rPr>
          <w:rFonts w:eastAsia="Malgun Gothic"/>
          <w:i/>
        </w:rPr>
        <w:t xml:space="preserve">Redirection for Voice EPS Fallback </w:t>
      </w:r>
      <w:r w:rsidRPr="001D2E49">
        <w:rPr>
          <w:rFonts w:eastAsia="Malgun Gothic"/>
        </w:rPr>
        <w:t xml:space="preserve">IE is included in the </w:t>
      </w:r>
      <w:r w:rsidRPr="001D2E49">
        <w:t>PATH SWITCH REQUEST ACKNOWLEDGE</w:t>
      </w:r>
      <w:r w:rsidRPr="001D2E49">
        <w:rPr>
          <w:rFonts w:eastAsia="Malgun Gothic"/>
        </w:rPr>
        <w:t xml:space="preserve"> message, the NG-RAN node shall, if supported, store </w:t>
      </w:r>
      <w:proofErr w:type="gramStart"/>
      <w:r w:rsidRPr="001D2E49">
        <w:rPr>
          <w:rFonts w:eastAsia="Malgun Gothic"/>
        </w:rPr>
        <w:t>it</w:t>
      </w:r>
      <w:proofErr w:type="gramEnd"/>
      <w:r w:rsidRPr="001D2E49">
        <w:rPr>
          <w:rFonts w:eastAsia="Malgun Gothic"/>
        </w:rPr>
        <w:t xml:space="preserve"> and use it in a subsequent decision of EPS fallback for voice as specified in TS 23.502 [10].</w:t>
      </w:r>
    </w:p>
    <w:p w14:paraId="2CEDF522" w14:textId="77777777" w:rsidR="00F553AA" w:rsidRDefault="00F553AA" w:rsidP="00F553AA">
      <w:r w:rsidRPr="001D2E49">
        <w:rPr>
          <w:rFonts w:eastAsia="SimSun" w:hint="eastAsia"/>
          <w:lang w:eastAsia="zh-CN"/>
        </w:rPr>
        <w:t>If</w:t>
      </w:r>
      <w:r w:rsidRPr="001D2E49">
        <w:rPr>
          <w:rFonts w:eastAsia="SimSun"/>
          <w:lang w:eastAsia="zh-CN"/>
        </w:rPr>
        <w:t xml:space="preserve"> the</w:t>
      </w:r>
      <w:r w:rsidRPr="001D2E49">
        <w:rPr>
          <w:i/>
          <w:szCs w:val="18"/>
        </w:rPr>
        <w:t xml:space="preserve"> PDU Session Resource </w:t>
      </w:r>
      <w:r w:rsidRPr="001D2E49">
        <w:rPr>
          <w:rFonts w:eastAsia="MS Mincho"/>
          <w:i/>
          <w:szCs w:val="18"/>
        </w:rPr>
        <w:t>Released List</w:t>
      </w:r>
      <w:r w:rsidRPr="001D2E49">
        <w:rPr>
          <w:rFonts w:eastAsia="SimSun" w:hint="eastAsia"/>
          <w:lang w:eastAsia="zh-CN"/>
        </w:rPr>
        <w:t xml:space="preserve"> IE is</w:t>
      </w:r>
      <w:r w:rsidRPr="001D2E49">
        <w:t xml:space="preserve"> included in the PATH SWITCH REQUEST ACKNOWLEDGE message</w:t>
      </w:r>
      <w:r w:rsidRPr="001D2E49">
        <w:rPr>
          <w:rFonts w:eastAsia="SimSun" w:hint="eastAsia"/>
          <w:lang w:eastAsia="zh-CN"/>
        </w:rPr>
        <w:t xml:space="preserve">, the </w:t>
      </w:r>
      <w:r w:rsidRPr="001D2E49">
        <w:t xml:space="preserve">NG-RAN node </w:t>
      </w:r>
      <w:r w:rsidRPr="001D2E49">
        <w:rPr>
          <w:lang w:eastAsia="zh-CN"/>
        </w:rPr>
        <w:t xml:space="preserve">shall </w:t>
      </w:r>
      <w:r w:rsidRPr="001D2E49">
        <w:t xml:space="preserve">release the corresponding QoS flows </w:t>
      </w:r>
      <w:r w:rsidRPr="001D2E49">
        <w:rPr>
          <w:lang w:eastAsia="zh-CN"/>
        </w:rPr>
        <w:t xml:space="preserve">and </w:t>
      </w:r>
      <w:r w:rsidRPr="001D2E49">
        <w:t>regard the</w:t>
      </w:r>
      <w:r w:rsidRPr="001D2E49">
        <w:rPr>
          <w:rFonts w:eastAsia="SimSun" w:hint="eastAsia"/>
          <w:lang w:eastAsia="zh-CN"/>
        </w:rPr>
        <w:t xml:space="preserve"> PDU session(</w:t>
      </w:r>
      <w:r w:rsidRPr="001D2E49">
        <w:t>s</w:t>
      </w:r>
      <w:r w:rsidRPr="001D2E49">
        <w:rPr>
          <w:rFonts w:eastAsia="SimSun" w:hint="eastAsia"/>
          <w:lang w:eastAsia="zh-CN"/>
        </w:rPr>
        <w:t>)</w:t>
      </w:r>
      <w:r w:rsidRPr="001D2E49">
        <w:t xml:space="preserve"> indicated in the </w:t>
      </w:r>
      <w:r w:rsidRPr="001D2E49">
        <w:rPr>
          <w:i/>
          <w:szCs w:val="18"/>
        </w:rPr>
        <w:t xml:space="preserve">PDU Session Resource </w:t>
      </w:r>
      <w:r w:rsidRPr="001D2E49">
        <w:rPr>
          <w:rFonts w:eastAsia="MS Mincho"/>
          <w:i/>
          <w:szCs w:val="18"/>
        </w:rPr>
        <w:t>Released List</w:t>
      </w:r>
      <w:r w:rsidRPr="001D2E49">
        <w:rPr>
          <w:i/>
          <w:iCs/>
        </w:rPr>
        <w:t xml:space="preserve"> </w:t>
      </w:r>
      <w:r w:rsidRPr="001D2E49">
        <w:t>IE as being released. The appropriate cause value for each PDU session released is included in the</w:t>
      </w:r>
      <w:r w:rsidRPr="001D2E49">
        <w:rPr>
          <w:rFonts w:cs="Arial"/>
          <w:i/>
          <w:lang w:eastAsia="ja-JP"/>
        </w:rPr>
        <w:t xml:space="preserve"> Path Switch Request Unsuccessful Transfer</w:t>
      </w:r>
      <w:r w:rsidRPr="001D2E49">
        <w:rPr>
          <w:rFonts w:cs="Arial"/>
          <w:lang w:eastAsia="ja-JP"/>
        </w:rPr>
        <w:t xml:space="preserve"> IE</w:t>
      </w:r>
      <w:r w:rsidRPr="001D2E49">
        <w:t xml:space="preserve"> contained in the PATH SWITCH REQUEST ACKNOWLEDGE message.</w:t>
      </w:r>
    </w:p>
    <w:p w14:paraId="3FE1DCDD" w14:textId="77777777" w:rsidR="00F553AA" w:rsidRPr="001D2E49" w:rsidRDefault="00F553AA" w:rsidP="00F553AA">
      <w:r>
        <w:rPr>
          <w:rFonts w:eastAsia="SimSun"/>
          <w:lang w:eastAsia="zh-CN"/>
        </w:rPr>
        <w:t xml:space="preserve">If the </w:t>
      </w:r>
      <w:r w:rsidRPr="00C837EE">
        <w:rPr>
          <w:rFonts w:eastAsia="SimSun"/>
          <w:i/>
          <w:lang w:eastAsia="zh-CN"/>
        </w:rPr>
        <w:t>SRVCC Operation Possible</w:t>
      </w:r>
      <w:r w:rsidRPr="00E9005F">
        <w:rPr>
          <w:rFonts w:eastAsia="SimSun"/>
          <w:lang w:eastAsia="zh-CN"/>
        </w:rPr>
        <w:t xml:space="preserve"> IE is included in </w:t>
      </w:r>
      <w:r>
        <w:rPr>
          <w:rFonts w:eastAsia="SimSun"/>
          <w:lang w:eastAsia="zh-CN"/>
        </w:rPr>
        <w:t>the</w:t>
      </w:r>
      <w:r w:rsidRPr="00E9005F">
        <w:rPr>
          <w:rFonts w:eastAsia="SimSun"/>
          <w:lang w:eastAsia="zh-CN"/>
        </w:rPr>
        <w:t xml:space="preserve"> </w:t>
      </w:r>
      <w:r w:rsidRPr="001A482B">
        <w:t xml:space="preserve">PATH SWITCH REQUEST ACKNOWLEDGE </w:t>
      </w:r>
      <w:r w:rsidRPr="00E9005F">
        <w:rPr>
          <w:rFonts w:eastAsia="SimSun"/>
          <w:lang w:eastAsia="zh-CN"/>
        </w:rPr>
        <w:t>message, the NG-RAN</w:t>
      </w:r>
      <w:r>
        <w:rPr>
          <w:rFonts w:eastAsia="SimSun"/>
          <w:lang w:eastAsia="zh-CN"/>
        </w:rPr>
        <w:t xml:space="preserve"> node</w:t>
      </w:r>
      <w:r w:rsidRPr="00E9005F">
        <w:rPr>
          <w:rFonts w:eastAsia="SimSun"/>
          <w:lang w:eastAsia="zh-CN"/>
        </w:rPr>
        <w:t xml:space="preserve"> shall</w:t>
      </w:r>
      <w:r>
        <w:rPr>
          <w:rFonts w:eastAsia="SimSun"/>
          <w:lang w:eastAsia="zh-CN"/>
        </w:rPr>
        <w:t>, if supported,</w:t>
      </w:r>
      <w:r w:rsidRPr="00E9005F">
        <w:rPr>
          <w:rFonts w:eastAsia="SimSun"/>
          <w:lang w:eastAsia="zh-CN"/>
        </w:rPr>
        <w:t xml:space="preserve"> store </w:t>
      </w:r>
      <w:r>
        <w:rPr>
          <w:rFonts w:eastAsia="SimSun"/>
          <w:lang w:eastAsia="zh-CN"/>
        </w:rPr>
        <w:t xml:space="preserve">the </w:t>
      </w:r>
      <w:r w:rsidRPr="00E9005F">
        <w:rPr>
          <w:rFonts w:eastAsia="SimSun"/>
          <w:lang w:eastAsia="zh-CN"/>
        </w:rPr>
        <w:t xml:space="preserve">content of the received </w:t>
      </w:r>
      <w:r w:rsidRPr="003B0834">
        <w:rPr>
          <w:rFonts w:eastAsia="SimSun"/>
          <w:i/>
          <w:lang w:eastAsia="zh-CN"/>
        </w:rPr>
        <w:t>SRVCC Operation Possible</w:t>
      </w:r>
      <w:r w:rsidRPr="00E9005F">
        <w:rPr>
          <w:rFonts w:eastAsia="SimSun"/>
          <w:lang w:eastAsia="zh-CN"/>
        </w:rPr>
        <w:t xml:space="preserve"> IE in the UE context and use it as defined in TS 23.216</w:t>
      </w:r>
      <w:r>
        <w:rPr>
          <w:rFonts w:eastAsia="SimSun"/>
          <w:lang w:eastAsia="zh-CN"/>
        </w:rPr>
        <w:t xml:space="preserve"> [31].</w:t>
      </w:r>
    </w:p>
    <w:p w14:paraId="56E2D703" w14:textId="77777777" w:rsidR="00F553AA" w:rsidRDefault="00F553AA" w:rsidP="00F553AA">
      <w:r w:rsidRPr="00A71C4E">
        <w:t xml:space="preserve">If the </w:t>
      </w:r>
      <w:r w:rsidRPr="00A71C4E">
        <w:rPr>
          <w:rFonts w:eastAsia="Batang"/>
          <w:i/>
          <w:lang w:eastAsia="ja-JP"/>
        </w:rPr>
        <w:t>Enhanced Coverage Restriction</w:t>
      </w:r>
      <w:r w:rsidRPr="00A71C4E">
        <w:rPr>
          <w:rFonts w:eastAsia="Batang"/>
          <w:lang w:eastAsia="ja-JP"/>
        </w:rPr>
        <w:t xml:space="preserve"> IE</w:t>
      </w:r>
      <w:r w:rsidRPr="00A71C4E">
        <w:t xml:space="preserve"> is included in the </w:t>
      </w:r>
      <w:r w:rsidRPr="00A71C4E">
        <w:rPr>
          <w:lang w:eastAsia="zh-CN"/>
        </w:rPr>
        <w:t xml:space="preserve">PATH SWITCH REQUEST ACKNOWLEDGE </w:t>
      </w:r>
      <w:r w:rsidRPr="00A71C4E">
        <w:t>message, the NG-RAN node shall, if supported, store this information in the UE context and use it as defined in TS</w:t>
      </w:r>
      <w:r w:rsidRPr="00A71C4E">
        <w:rPr>
          <w:lang w:val="en-US"/>
        </w:rPr>
        <w:t xml:space="preserve"> 23.</w:t>
      </w:r>
      <w:r>
        <w:rPr>
          <w:lang w:val="en-US"/>
        </w:rPr>
        <w:t>5</w:t>
      </w:r>
      <w:r w:rsidRPr="00A71C4E">
        <w:rPr>
          <w:lang w:val="en-US"/>
        </w:rPr>
        <w:t>01 [</w:t>
      </w:r>
      <w:r>
        <w:rPr>
          <w:lang w:val="en-US"/>
        </w:rPr>
        <w:t>9</w:t>
      </w:r>
      <w:r w:rsidRPr="00A71C4E">
        <w:rPr>
          <w:lang w:val="en-US"/>
        </w:rPr>
        <w:t>]</w:t>
      </w:r>
      <w:r w:rsidRPr="00A71C4E">
        <w:t>.</w:t>
      </w:r>
    </w:p>
    <w:p w14:paraId="575F67EE" w14:textId="77777777" w:rsidR="00F553AA" w:rsidRDefault="00F553AA" w:rsidP="00F553AA">
      <w:r w:rsidRPr="00E60D80">
        <w:t xml:space="preserve">If the </w:t>
      </w:r>
      <w:r w:rsidRPr="00E60D80">
        <w:rPr>
          <w:rFonts w:eastAsia="Batang"/>
          <w:i/>
          <w:iCs/>
        </w:rPr>
        <w:t>Extended Connected Time</w:t>
      </w:r>
      <w:r w:rsidRPr="00E60D80">
        <w:rPr>
          <w:rFonts w:eastAsia="Batang"/>
        </w:rPr>
        <w:t xml:space="preserve"> IE is included in the </w:t>
      </w:r>
      <w:r w:rsidRPr="00E60D80">
        <w:t>PATH SWITCH REQUEST ACKNOWLEDGE message, the NG-RAN node shall</w:t>
      </w:r>
      <w:r w:rsidRPr="00155AEE">
        <w:t>, if supported,</w:t>
      </w:r>
      <w:r w:rsidRPr="00E60D80">
        <w:t xml:space="preserve"> use it as described in TS 23.501 [9].</w:t>
      </w:r>
    </w:p>
    <w:p w14:paraId="0222E723" w14:textId="77777777" w:rsidR="00F553AA" w:rsidRPr="004B0F42" w:rsidRDefault="00F553AA" w:rsidP="00F553AA">
      <w:r w:rsidRPr="00155AEE">
        <w:lastRenderedPageBreak/>
        <w:t>If</w:t>
      </w:r>
      <w:r>
        <w:t xml:space="preserve"> the</w:t>
      </w:r>
      <w:r w:rsidRPr="00155AEE">
        <w:t xml:space="preserve"> </w:t>
      </w:r>
      <w:r w:rsidRPr="00155AEE">
        <w:rPr>
          <w:i/>
        </w:rPr>
        <w:t xml:space="preserve">UE </w:t>
      </w:r>
      <w:r>
        <w:rPr>
          <w:i/>
        </w:rPr>
        <w:t>D</w:t>
      </w:r>
      <w:r w:rsidRPr="00155AEE">
        <w:rPr>
          <w:i/>
        </w:rPr>
        <w:t>ifferentiation Information</w:t>
      </w:r>
      <w:r w:rsidRPr="00155AEE">
        <w:t xml:space="preserve"> IE is included in the PATH SWITCH REQUEST ACKNOWLEDGE message, the NG-RAN </w:t>
      </w:r>
      <w:r>
        <w:t xml:space="preserve">node </w:t>
      </w:r>
      <w:r w:rsidRPr="00155AEE">
        <w:t>shall, if supported, store this information in the UE context for further use according to TS 23.501 [9].</w:t>
      </w:r>
    </w:p>
    <w:p w14:paraId="1009DCBF" w14:textId="77777777" w:rsidR="00F553AA" w:rsidRDefault="00F553AA" w:rsidP="00F553AA">
      <w:r w:rsidRPr="009D17E0">
        <w:t xml:space="preserve">If the </w:t>
      </w:r>
      <w:r w:rsidRPr="00E86AA3">
        <w:rPr>
          <w:i/>
        </w:rPr>
        <w:t>NR V2X Services Authorized</w:t>
      </w:r>
      <w:r w:rsidRPr="009D17E0">
        <w:t xml:space="preserve"> IE is contained in the PATH SWITCH REQU</w:t>
      </w:r>
      <w:r>
        <w:t>EST ACKNOWLEDGE message, the NG-RAN node</w:t>
      </w:r>
      <w:r w:rsidRPr="009D17E0">
        <w:t xml:space="preserve"> shall, if supported, update its </w:t>
      </w:r>
      <w:r>
        <w:t xml:space="preserve">NR </w:t>
      </w:r>
      <w:r w:rsidRPr="009D17E0">
        <w:t xml:space="preserve">V2X services authorization information for the UE accordingly. If the </w:t>
      </w:r>
      <w:r w:rsidRPr="00E86AA3">
        <w:rPr>
          <w:i/>
        </w:rPr>
        <w:t>NR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65663340" w14:textId="77777777" w:rsidR="00F553AA" w:rsidRDefault="00F553AA" w:rsidP="00F553AA">
      <w:r w:rsidRPr="009D17E0">
        <w:t xml:space="preserve">If the </w:t>
      </w:r>
      <w:r w:rsidRPr="00E86AA3">
        <w:rPr>
          <w:i/>
        </w:rPr>
        <w:t>LTE V2X Services Authorized</w:t>
      </w:r>
      <w:r w:rsidRPr="009D17E0">
        <w:t xml:space="preserve"> IE is contained in the PATH SWITCH REQU</w:t>
      </w:r>
      <w:r>
        <w:t>EST ACKNOWLEDGE message, the NG-RAN node</w:t>
      </w:r>
      <w:r w:rsidRPr="009D17E0">
        <w:t xml:space="preserve"> shall, if supported, update its </w:t>
      </w:r>
      <w:r>
        <w:t xml:space="preserve">LTE </w:t>
      </w:r>
      <w:r w:rsidRPr="009D17E0">
        <w:t xml:space="preserve">V2X services authorization information for the UE accordingly. If the </w:t>
      </w:r>
      <w:r w:rsidRPr="00E86AA3">
        <w:rPr>
          <w:i/>
        </w:rPr>
        <w:t>LTE V2X Services Authorized</w:t>
      </w:r>
      <w:r w:rsidRPr="009D17E0">
        <w:t xml:space="preserve"> IE includes one or more IEs set to </w:t>
      </w:r>
      <w:r w:rsidRPr="001D2E49">
        <w:t>"</w:t>
      </w:r>
      <w:r w:rsidRPr="009D17E0">
        <w:t>not authorized</w:t>
      </w:r>
      <w:r w:rsidRPr="001D2E49">
        <w:t>"</w:t>
      </w:r>
      <w:r w:rsidRPr="009D17E0">
        <w:t xml:space="preserve">, the </w:t>
      </w:r>
      <w:r>
        <w:t>NG-RAN node</w:t>
      </w:r>
      <w:r w:rsidRPr="009D17E0">
        <w:t xml:space="preserve"> shall, if supported, initiate actions to ensure that the UE is no longer accessing the relevant service(s).</w:t>
      </w:r>
    </w:p>
    <w:p w14:paraId="1CC90102" w14:textId="77777777" w:rsidR="00F553AA" w:rsidRPr="00636A0A" w:rsidRDefault="00F553AA" w:rsidP="00F553AA">
      <w:pPr>
        <w:rPr>
          <w:lang w:eastAsia="zh-CN"/>
        </w:rPr>
      </w:pPr>
      <w:r w:rsidRPr="00636A0A">
        <w:t>If the</w:t>
      </w:r>
      <w:r w:rsidRPr="00636A0A">
        <w:rPr>
          <w:i/>
          <w:snapToGrid w:val="0"/>
        </w:rPr>
        <w:t xml:space="preserve"> </w:t>
      </w:r>
      <w:r>
        <w:rPr>
          <w:i/>
          <w:snapToGrid w:val="0"/>
        </w:rPr>
        <w:t xml:space="preserve">NR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66386CA3" w14:textId="77777777" w:rsidR="00F553AA" w:rsidRPr="00636A0A" w:rsidRDefault="00F553AA" w:rsidP="00F553AA">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proofErr w:type="gramStart"/>
      <w:r>
        <w:t>value</w:t>
      </w:r>
      <w:r w:rsidRPr="00636A0A">
        <w:t>;</w:t>
      </w:r>
      <w:proofErr w:type="gramEnd"/>
      <w:r>
        <w:rPr>
          <w:rFonts w:hint="eastAsia"/>
          <w:lang w:eastAsia="zh-CN"/>
        </w:rPr>
        <w:t xml:space="preserve"> </w:t>
      </w:r>
    </w:p>
    <w:p w14:paraId="1DAC8AEC" w14:textId="77777777" w:rsidR="00F553AA" w:rsidRPr="00367E0D" w:rsidRDefault="00F553AA" w:rsidP="00F553AA">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NR </w:t>
      </w:r>
      <w:r>
        <w:rPr>
          <w:rFonts w:hint="eastAsia"/>
        </w:rPr>
        <w:t>V2X service</w:t>
      </w:r>
      <w:r>
        <w:t>s</w:t>
      </w:r>
      <w:r w:rsidRPr="00367E0D">
        <w:t>.</w:t>
      </w:r>
    </w:p>
    <w:p w14:paraId="7F5A542D" w14:textId="77777777" w:rsidR="00F553AA" w:rsidRPr="00636A0A" w:rsidRDefault="00F553AA" w:rsidP="00F553AA">
      <w:pPr>
        <w:rPr>
          <w:lang w:eastAsia="zh-CN"/>
        </w:rPr>
      </w:pPr>
      <w:r w:rsidRPr="00636A0A">
        <w:t>If the</w:t>
      </w:r>
      <w:r w:rsidRPr="00636A0A">
        <w:rPr>
          <w:i/>
          <w:snapToGrid w:val="0"/>
        </w:rPr>
        <w:t xml:space="preserve"> </w:t>
      </w:r>
      <w:r>
        <w:rPr>
          <w:i/>
          <w:snapToGrid w:val="0"/>
        </w:rPr>
        <w:t xml:space="preserve">LTE </w:t>
      </w:r>
      <w:r w:rsidRPr="00636A0A">
        <w:rPr>
          <w:i/>
          <w:snapToGrid w:val="0"/>
        </w:rPr>
        <w:t xml:space="preserve">UE </w:t>
      </w:r>
      <w:r w:rsidRPr="00915C54">
        <w:rPr>
          <w:rFonts w:hint="eastAsia"/>
          <w:i/>
          <w:lang w:eastAsia="zh-CN"/>
        </w:rPr>
        <w:t xml:space="preserve">Sidelink </w:t>
      </w:r>
      <w:r w:rsidRPr="00636A0A">
        <w:rPr>
          <w:i/>
          <w:snapToGrid w:val="0"/>
        </w:rPr>
        <w:t>Aggregate Maximum Bit Rate</w:t>
      </w:r>
      <w:r w:rsidRPr="00636A0A">
        <w:rPr>
          <w:snapToGrid w:val="0"/>
        </w:rPr>
        <w:t xml:space="preserve"> IE</w:t>
      </w:r>
      <w:r w:rsidRPr="00636A0A">
        <w:t xml:space="preserve"> is included in the PATH SWITCH REQUEST</w:t>
      </w:r>
      <w:r w:rsidRPr="00636A0A">
        <w:rPr>
          <w:rFonts w:eastAsia="MS Mincho"/>
        </w:rPr>
        <w:t xml:space="preserve"> </w:t>
      </w:r>
      <w:r w:rsidRPr="00636A0A">
        <w:t>ACKNOWLEDGE message</w:t>
      </w:r>
      <w:r>
        <w:rPr>
          <w:rFonts w:hint="eastAsia"/>
          <w:lang w:eastAsia="zh-CN"/>
        </w:rPr>
        <w:t>,</w:t>
      </w:r>
      <w:r w:rsidRPr="00636A0A">
        <w:t xml:space="preserve"> the </w:t>
      </w:r>
      <w:r>
        <w:t>NG-RAN node</w:t>
      </w:r>
      <w:r w:rsidRPr="00636A0A">
        <w:t xml:space="preserve"> shall</w:t>
      </w:r>
      <w:r>
        <w:rPr>
          <w:rFonts w:hint="eastAsia"/>
          <w:lang w:eastAsia="zh-CN"/>
        </w:rPr>
        <w:t>, if supported:</w:t>
      </w:r>
    </w:p>
    <w:p w14:paraId="475C3763" w14:textId="77777777" w:rsidR="00F553AA" w:rsidRPr="00636A0A" w:rsidRDefault="00F553AA" w:rsidP="00F553AA">
      <w:pPr>
        <w:pStyle w:val="B1"/>
        <w:rPr>
          <w:lang w:eastAsia="zh-CN"/>
        </w:rPr>
      </w:pPr>
      <w:r w:rsidRPr="00636A0A">
        <w:t>-</w:t>
      </w:r>
      <w:r w:rsidRPr="00636A0A">
        <w:tab/>
        <w:t xml:space="preserve">replace the previously provided UE </w:t>
      </w:r>
      <w:r>
        <w:rPr>
          <w:rFonts w:hint="eastAsia"/>
          <w:lang w:eastAsia="zh-CN"/>
        </w:rPr>
        <w:t xml:space="preserve">Sidelink </w:t>
      </w:r>
      <w:r w:rsidRPr="00636A0A">
        <w:t>Aggregate Maximum Bit Rate</w:t>
      </w:r>
      <w:r>
        <w:rPr>
          <w:rFonts w:hint="eastAsia"/>
          <w:lang w:eastAsia="zh-CN"/>
        </w:rPr>
        <w:t xml:space="preserve">, if available </w:t>
      </w:r>
      <w:r w:rsidRPr="00636A0A">
        <w:t>in the UE context</w:t>
      </w:r>
      <w:r>
        <w:rPr>
          <w:rFonts w:hint="eastAsia"/>
          <w:lang w:eastAsia="zh-CN"/>
        </w:rPr>
        <w:t>,</w:t>
      </w:r>
      <w:r w:rsidRPr="00636A0A">
        <w:t xml:space="preserve"> </w:t>
      </w:r>
      <w:r>
        <w:t>with</w:t>
      </w:r>
      <w:r w:rsidRPr="00636A0A">
        <w:t xml:space="preserve"> the received </w:t>
      </w:r>
      <w:proofErr w:type="gramStart"/>
      <w:r>
        <w:t>value</w:t>
      </w:r>
      <w:r w:rsidRPr="00636A0A">
        <w:t>;</w:t>
      </w:r>
      <w:proofErr w:type="gramEnd"/>
      <w:r>
        <w:rPr>
          <w:rFonts w:hint="eastAsia"/>
          <w:lang w:eastAsia="zh-CN"/>
        </w:rPr>
        <w:t xml:space="preserve"> </w:t>
      </w:r>
    </w:p>
    <w:p w14:paraId="37C5A051" w14:textId="77777777" w:rsidR="00F553AA" w:rsidRPr="00FA22D3" w:rsidRDefault="00F553AA" w:rsidP="00F553AA">
      <w:pPr>
        <w:pStyle w:val="B1"/>
      </w:pPr>
      <w:r w:rsidRPr="00636A0A">
        <w:t>-</w:t>
      </w:r>
      <w:r w:rsidRPr="00636A0A">
        <w:tab/>
        <w:t xml:space="preserve">use the received </w:t>
      </w:r>
      <w:r>
        <w:t>value</w:t>
      </w:r>
      <w:r w:rsidRPr="00636A0A">
        <w:t xml:space="preserve"> </w:t>
      </w:r>
      <w:r w:rsidRPr="00367E0D">
        <w:t>for the concerned UE’</w:t>
      </w:r>
      <w:r w:rsidRPr="00367E0D">
        <w:rPr>
          <w:rFonts w:hint="eastAsia"/>
        </w:rPr>
        <w:t xml:space="preserve">s sidelink communication </w:t>
      </w:r>
      <w:r>
        <w:rPr>
          <w:rFonts w:hint="eastAsia"/>
        </w:rPr>
        <w:t xml:space="preserve">in network scheduled mode for </w:t>
      </w:r>
      <w:r>
        <w:t xml:space="preserve">LTE </w:t>
      </w:r>
      <w:r>
        <w:rPr>
          <w:rFonts w:hint="eastAsia"/>
        </w:rPr>
        <w:t>V2X service</w:t>
      </w:r>
      <w:r>
        <w:t>s</w:t>
      </w:r>
      <w:r w:rsidRPr="00367E0D">
        <w:t>.</w:t>
      </w:r>
    </w:p>
    <w:p w14:paraId="33A4049D" w14:textId="77777777" w:rsidR="00F553AA" w:rsidRPr="003B4C9E" w:rsidRDefault="00F553AA" w:rsidP="00F553AA">
      <w:r w:rsidRPr="003D2F48">
        <w:t>If the</w:t>
      </w:r>
      <w:r w:rsidRPr="003D2F48">
        <w:rPr>
          <w:i/>
        </w:rPr>
        <w:t xml:space="preserve"> </w:t>
      </w:r>
      <w:r w:rsidRPr="003D2F48">
        <w:rPr>
          <w:rFonts w:hint="eastAsia"/>
          <w:i/>
        </w:rPr>
        <w:t xml:space="preserve">PC5 QoS </w:t>
      </w:r>
      <w:r w:rsidRPr="003D2F48">
        <w:rPr>
          <w:rFonts w:hint="eastAsia"/>
          <w:i/>
          <w:lang w:eastAsia="zh-CN"/>
        </w:rPr>
        <w:t>P</w:t>
      </w:r>
      <w:r w:rsidRPr="003D2F48">
        <w:rPr>
          <w:rFonts w:hint="eastAsia"/>
          <w:i/>
        </w:rPr>
        <w:t>arameters</w:t>
      </w:r>
      <w:r w:rsidRPr="003D2F48">
        <w:rPr>
          <w:snapToGrid w:val="0"/>
        </w:rPr>
        <w:t xml:space="preserve"> IE</w:t>
      </w:r>
      <w:r w:rsidRPr="003D2F48">
        <w:t xml:space="preserve"> is included in the PATH SWITCH REQUEST</w:t>
      </w:r>
      <w:r w:rsidRPr="003D2F48">
        <w:rPr>
          <w:rFonts w:eastAsia="MS Mincho"/>
        </w:rPr>
        <w:t xml:space="preserve"> </w:t>
      </w:r>
      <w:r w:rsidRPr="003D2F48">
        <w:t>ACKNOWLEDGE message</w:t>
      </w:r>
      <w:r w:rsidRPr="008921C9">
        <w:rPr>
          <w:rFonts w:hint="eastAsia"/>
          <w:lang w:eastAsia="zh-CN"/>
        </w:rPr>
        <w:t>, the NG-RAN no</w:t>
      </w:r>
      <w:r w:rsidRPr="008B670B">
        <w:rPr>
          <w:rFonts w:hint="eastAsia"/>
          <w:lang w:eastAsia="zh-CN"/>
        </w:rPr>
        <w:t xml:space="preserve">de </w:t>
      </w:r>
      <w:r w:rsidRPr="008B670B">
        <w:rPr>
          <w:rFonts w:eastAsia="Malgun Gothic"/>
        </w:rPr>
        <w:t>shall, if supported,</w:t>
      </w:r>
      <w:r w:rsidRPr="008921C9">
        <w:rPr>
          <w:rFonts w:hint="eastAsia"/>
          <w:lang w:eastAsia="zh-CN"/>
        </w:rPr>
        <w:t xml:space="preserve"> use it </w:t>
      </w:r>
      <w:r w:rsidRPr="008921C9">
        <w:t>as defined in TS 23.</w:t>
      </w:r>
      <w:r w:rsidRPr="00917812">
        <w:rPr>
          <w:rFonts w:hint="eastAsia"/>
          <w:lang w:eastAsia="zh-CN"/>
        </w:rPr>
        <w:t>287</w:t>
      </w:r>
      <w:r w:rsidRPr="00787FA4">
        <w:t xml:space="preserve"> [</w:t>
      </w:r>
      <w:r>
        <w:rPr>
          <w:lang w:eastAsia="zh-CN"/>
        </w:rPr>
        <w:t>33</w:t>
      </w:r>
      <w:r w:rsidRPr="00B70F93">
        <w:t>]</w:t>
      </w:r>
      <w:r w:rsidRPr="00B70F93">
        <w:rPr>
          <w:rFonts w:hint="eastAsia"/>
          <w:lang w:eastAsia="zh-CN"/>
        </w:rPr>
        <w:t>.</w:t>
      </w:r>
    </w:p>
    <w:p w14:paraId="3651D5ED" w14:textId="77777777" w:rsidR="00F553AA" w:rsidRDefault="00F553AA" w:rsidP="00F553AA">
      <w:r>
        <w:t xml:space="preserve">If the </w:t>
      </w:r>
      <w:r>
        <w:rPr>
          <w:i/>
          <w:iCs/>
        </w:rPr>
        <w:t xml:space="preserve">CE-mode-B </w:t>
      </w:r>
      <w:r>
        <w:rPr>
          <w:rFonts w:eastAsia="Batang"/>
          <w:i/>
        </w:rPr>
        <w:t xml:space="preserve">Restricted </w:t>
      </w:r>
      <w:r>
        <w:rPr>
          <w:rFonts w:eastAsia="Batang"/>
        </w:rPr>
        <w:t>IE</w:t>
      </w:r>
      <w:r>
        <w:t xml:space="preserve"> is included in the </w:t>
      </w:r>
      <w:r>
        <w:rPr>
          <w:lang w:eastAsia="zh-CN"/>
        </w:rPr>
        <w:t xml:space="preserve">PATH SWITCH REQUEST ACKNOWLEDGE </w:t>
      </w:r>
      <w:r>
        <w:t xml:space="preserve">message and the </w:t>
      </w:r>
      <w:r>
        <w:rPr>
          <w:rFonts w:eastAsia="Batang"/>
          <w:i/>
        </w:rPr>
        <w:t>Enhanced Coverage Restriction</w:t>
      </w:r>
      <w:r>
        <w:rPr>
          <w:rFonts w:eastAsia="Batang"/>
        </w:rPr>
        <w:t xml:space="preserve"> IE is not set to </w:t>
      </w:r>
      <w:r w:rsidRPr="001D2E49">
        <w:t>"</w:t>
      </w:r>
      <w:r w:rsidRPr="00367E0D">
        <w:rPr>
          <w:rFonts w:eastAsia="Batang"/>
          <w:iCs/>
        </w:rPr>
        <w:t>restricted</w:t>
      </w:r>
      <w:r w:rsidRPr="001D2E49">
        <w:t>"</w:t>
      </w:r>
      <w:r>
        <w:rPr>
          <w:rFonts w:eastAsia="Batang"/>
          <w:i/>
          <w:iCs/>
        </w:rPr>
        <w:t xml:space="preserve"> </w:t>
      </w:r>
      <w:r>
        <w:rPr>
          <w:rFonts w:eastAsia="Batang"/>
        </w:rPr>
        <w:t xml:space="preserve">and the Enhanced Coverage Restriction information stored in the UE context is not set to </w:t>
      </w:r>
      <w:r w:rsidRPr="001D2E49">
        <w:t>"</w:t>
      </w:r>
      <w:r w:rsidRPr="00367E0D">
        <w:rPr>
          <w:rFonts w:eastAsia="Batang"/>
          <w:iCs/>
        </w:rPr>
        <w:t>restricted</w:t>
      </w:r>
      <w:r w:rsidRPr="001D2E49">
        <w:t>"</w:t>
      </w:r>
      <w:r>
        <w:t>, the NG-RAN node shall, if supported, store this information in the UE context and use it as defined in TS</w:t>
      </w:r>
      <w:r>
        <w:rPr>
          <w:lang w:val="en-US"/>
        </w:rPr>
        <w:t xml:space="preserve"> 23.501 [9]</w:t>
      </w:r>
      <w:r>
        <w:t>.</w:t>
      </w:r>
    </w:p>
    <w:p w14:paraId="7C88A53C" w14:textId="77777777" w:rsidR="00F553AA" w:rsidRPr="00532348" w:rsidRDefault="00F553AA" w:rsidP="00F553AA">
      <w:r w:rsidRPr="00A32A8E">
        <w:t xml:space="preserve">If the </w:t>
      </w:r>
      <w:r w:rsidRPr="00A32A8E">
        <w:rPr>
          <w:i/>
        </w:rPr>
        <w:t xml:space="preserve">UE User Plane </w:t>
      </w:r>
      <w:proofErr w:type="spellStart"/>
      <w:r w:rsidRPr="00A32A8E">
        <w:rPr>
          <w:i/>
        </w:rPr>
        <w:t>CIoT</w:t>
      </w:r>
      <w:proofErr w:type="spellEnd"/>
      <w:r w:rsidRPr="00A32A8E">
        <w:rPr>
          <w:i/>
        </w:rPr>
        <w:t xml:space="preserve"> Support Indicator</w:t>
      </w:r>
      <w:r w:rsidRPr="00A32A8E">
        <w:t xml:space="preserve"> IE is included in the </w:t>
      </w:r>
      <w:r w:rsidRPr="00FA22D3">
        <w:t xml:space="preserve">PATH SWITCH REQUEST ACKNOWLEDGE </w:t>
      </w:r>
      <w:r w:rsidRPr="00A32A8E">
        <w:t xml:space="preserve">message the </w:t>
      </w:r>
      <w:r>
        <w:t>NG-RAN node</w:t>
      </w:r>
      <w:r w:rsidRPr="00A32A8E">
        <w:t xml:space="preserve"> shall</w:t>
      </w:r>
      <w:r>
        <w:t>, if supported, store this information in the UE context and</w:t>
      </w:r>
      <w:r w:rsidRPr="00A32A8E">
        <w:t xml:space="preserve"> consider that User Plane </w:t>
      </w:r>
      <w:proofErr w:type="spellStart"/>
      <w:r w:rsidRPr="00A32A8E">
        <w:t>CIoT</w:t>
      </w:r>
      <w:proofErr w:type="spellEnd"/>
      <w:r w:rsidRPr="00A32A8E">
        <w:t xml:space="preserve"> </w:t>
      </w:r>
      <w:r w:rsidRPr="00F67E73">
        <w:t>5GS</w:t>
      </w:r>
      <w:r w:rsidRPr="00A32A8E">
        <w:t xml:space="preserve"> Optimisation </w:t>
      </w:r>
      <w:r w:rsidRPr="00F67E73">
        <w:t>as specified in TS 23.501 [9]</w:t>
      </w:r>
      <w:r w:rsidRPr="00A32A8E">
        <w:t xml:space="preserve"> is supported for the UE.</w:t>
      </w:r>
    </w:p>
    <w:p w14:paraId="2137DB38" w14:textId="77777777" w:rsidR="00F553AA" w:rsidRPr="000557CF" w:rsidRDefault="00F553AA" w:rsidP="00F553AA">
      <w:r>
        <w:t>If t</w:t>
      </w:r>
      <w:r w:rsidRPr="009F5A10">
        <w:t>he PATH SWITCH REQUEST ACKNOWLEDGE message</w:t>
      </w:r>
      <w:r>
        <w:t xml:space="preserve"> contains the </w:t>
      </w:r>
      <w:r>
        <w:rPr>
          <w:i/>
        </w:rPr>
        <w:t>UE Radio Capability ID</w:t>
      </w:r>
      <w:r>
        <w:t xml:space="preserve"> IE, the NG-RAN node shall, if supported, use it as specified in TS 23.501 [9] and TS 23.502 [10].</w:t>
      </w:r>
    </w:p>
    <w:p w14:paraId="76E1C6E3" w14:textId="77777777" w:rsidR="00F553AA" w:rsidRPr="00E63DD2" w:rsidRDefault="00F553AA" w:rsidP="00F553AA">
      <w:r>
        <w:t>If t</w:t>
      </w:r>
      <w:r w:rsidRPr="009F5A10">
        <w:t>he PATH SWITCH REQUEST ACKNOWLEDGE message</w:t>
      </w:r>
      <w:r>
        <w:t xml:space="preserve"> contains the </w:t>
      </w:r>
      <w:r w:rsidRPr="001D5187">
        <w:rPr>
          <w:i/>
        </w:rPr>
        <w:t>Alternative QoS Parameters Set List</w:t>
      </w:r>
      <w:r>
        <w:t xml:space="preserve"> IE, the NG-RAN node shall, if supported, use it as specified in TS 23.502 [10].</w:t>
      </w:r>
    </w:p>
    <w:p w14:paraId="4E97E09C" w14:textId="77777777" w:rsidR="00F553AA" w:rsidRPr="00E63DD2" w:rsidRDefault="00F553AA" w:rsidP="00F553AA">
      <w:r w:rsidRPr="00A07131">
        <w:rPr>
          <w:lang w:eastAsia="en-GB"/>
        </w:rPr>
        <w:t>For each PDU session, if the</w:t>
      </w:r>
      <w:r w:rsidRPr="00E923A9">
        <w:rPr>
          <w:i/>
          <w:iCs/>
          <w:lang w:eastAsia="en-GB"/>
        </w:rPr>
        <w:t xml:space="preserve"> PDU Session </w:t>
      </w:r>
      <w:r w:rsidRPr="00A07131">
        <w:rPr>
          <w:i/>
          <w:iCs/>
          <w:lang w:eastAsia="en-GB"/>
        </w:rPr>
        <w:t xml:space="preserve">Expected UE Activity Behaviour </w:t>
      </w:r>
      <w:r w:rsidRPr="00A07131">
        <w:rPr>
          <w:lang w:eastAsia="en-GB"/>
        </w:rPr>
        <w:t>IE is included</w:t>
      </w:r>
      <w:r>
        <w:rPr>
          <w:lang w:eastAsia="en-GB"/>
        </w:rPr>
        <w:t xml:space="preserve"> in the</w:t>
      </w:r>
      <w:r w:rsidRPr="00495252">
        <w:rPr>
          <w:rFonts w:eastAsia="DengXian"/>
          <w:lang w:eastAsia="en-GB"/>
        </w:rPr>
        <w:t xml:space="preserve"> </w:t>
      </w:r>
      <w:r w:rsidRPr="00ED635B">
        <w:rPr>
          <w:rFonts w:eastAsia="DengXian"/>
          <w:lang w:eastAsia="en-GB"/>
        </w:rPr>
        <w:t>PATH SWITCH REQUEST ACKNOWLEDGE</w:t>
      </w:r>
      <w:r w:rsidRPr="00495252">
        <w:rPr>
          <w:rFonts w:eastAsia="DengXian"/>
          <w:lang w:eastAsia="en-GB"/>
        </w:rPr>
        <w:t xml:space="preserve"> message</w:t>
      </w:r>
      <w:r w:rsidRPr="00A07131">
        <w:rPr>
          <w:lang w:eastAsia="en-GB"/>
        </w:rPr>
        <w:t>, the NG</w:t>
      </w:r>
      <w:r>
        <w:rPr>
          <w:lang w:eastAsia="en-GB"/>
        </w:rPr>
        <w:t>-</w:t>
      </w:r>
      <w:r w:rsidRPr="00A07131">
        <w:rPr>
          <w:lang w:eastAsia="en-GB"/>
        </w:rPr>
        <w:t xml:space="preserve">RAN node shall, </w:t>
      </w:r>
      <w:r>
        <w:rPr>
          <w:lang w:eastAsia="en-GB"/>
        </w:rPr>
        <w:t xml:space="preserve">if supported, </w:t>
      </w:r>
      <w:r w:rsidRPr="00A07131">
        <w:rPr>
          <w:lang w:eastAsia="en-GB"/>
        </w:rPr>
        <w:t>handle this information as specified in TS 23.501 [9].</w:t>
      </w:r>
    </w:p>
    <w:p w14:paraId="33909B1D" w14:textId="77777777" w:rsidR="00F553AA" w:rsidRDefault="00F553AA" w:rsidP="00F553AA">
      <w:r>
        <w:lastRenderedPageBreak/>
        <w:t>If the PATH SWITCH REQUEST ACKNOWLEDGE message contains the</w:t>
      </w:r>
      <w:r>
        <w:rPr>
          <w:i/>
          <w:lang w:eastAsia="zh-CN"/>
        </w:rPr>
        <w:t xml:space="preserve"> Management Based MDT </w:t>
      </w:r>
      <w:r>
        <w:rPr>
          <w:i/>
        </w:rPr>
        <w:t>PLMN List</w:t>
      </w:r>
      <w:r>
        <w:rPr>
          <w:lang w:eastAsia="zh-CN"/>
        </w:rPr>
        <w:t xml:space="preserve"> IE</w:t>
      </w:r>
      <w:r>
        <w:t xml:space="preserve">, the NG-RAN node shall store it in the UE context, and if supported, use it to allow </w:t>
      </w:r>
      <w:r>
        <w:rPr>
          <w:lang w:eastAsia="zh-CN"/>
        </w:rPr>
        <w:t xml:space="preserve">subsequent </w:t>
      </w:r>
      <w:r>
        <w:t xml:space="preserve">selection of the UE for </w:t>
      </w:r>
      <w:proofErr w:type="gramStart"/>
      <w:r>
        <w:t>management based</w:t>
      </w:r>
      <w:proofErr w:type="gramEnd"/>
      <w:r>
        <w:t xml:space="preserve"> MDT defined in TS 32.422 [11]</w:t>
      </w:r>
      <w:ins w:id="81" w:author="Sasha Sirotkin" w:date="2022-04-24T16:16:00Z">
        <w:r>
          <w:t xml:space="preserve"> </w:t>
        </w:r>
      </w:ins>
      <w:ins w:id="82" w:author="Sasha Sirotkin" w:date="2022-04-24T16:26:00Z">
        <w:r>
          <w:t xml:space="preserve">and to allow </w:t>
        </w:r>
        <w:r>
          <w:rPr>
            <w:lang w:eastAsia="en-GB"/>
          </w:rPr>
          <w:t>acquisition of UE location information in RLF, connection failure and SCG failure reporting</w:t>
        </w:r>
      </w:ins>
      <w:r>
        <w:rPr>
          <w:lang w:eastAsia="zh-CN"/>
        </w:rPr>
        <w:t>.</w:t>
      </w:r>
    </w:p>
    <w:p w14:paraId="4D9B643A" w14:textId="77777777" w:rsidR="00F553AA" w:rsidRDefault="00F553AA" w:rsidP="00F553AA">
      <w:pPr>
        <w:rPr>
          <w:lang w:eastAsia="zh-CN"/>
        </w:rPr>
      </w:pPr>
      <w:r w:rsidRPr="00567372">
        <w:t xml:space="preserve">If the </w:t>
      </w:r>
      <w:r>
        <w:rPr>
          <w:i/>
        </w:rPr>
        <w:t>Time Synchronisation Assistance Information</w:t>
      </w:r>
      <w:r w:rsidRPr="00567372">
        <w:t xml:space="preserve"> IE is included in </w:t>
      </w:r>
      <w:r>
        <w:t>the PATH SWITCH</w:t>
      </w:r>
      <w:r w:rsidRPr="00567372">
        <w:t xml:space="preserve"> REQUEST</w:t>
      </w:r>
      <w:r>
        <w:t xml:space="preserve"> ACKNOWLEDGE</w:t>
      </w:r>
      <w:r w:rsidRPr="00567372">
        <w:t xml:space="preserve"> message, the </w:t>
      </w:r>
      <w:r w:rsidRPr="00FA22D3">
        <w:t>NG-RAN</w:t>
      </w:r>
      <w:r w:rsidRPr="00567372">
        <w:t xml:space="preserve"> </w:t>
      </w:r>
      <w:r>
        <w:t xml:space="preserve">node </w:t>
      </w:r>
      <w:r w:rsidRPr="00567372">
        <w:t>shall</w:t>
      </w:r>
      <w:r>
        <w:t>, if supported,</w:t>
      </w:r>
      <w:r w:rsidRPr="00567372">
        <w:t xml:space="preserve"> store </w:t>
      </w:r>
      <w:r>
        <w:t>the information</w:t>
      </w:r>
      <w:r w:rsidRPr="00567372">
        <w:t xml:space="preserve"> in the UE context and use it as defined in TS 23.</w:t>
      </w:r>
      <w:r>
        <w:t>501</w:t>
      </w:r>
      <w:r w:rsidRPr="00567372">
        <w:t xml:space="preserve"> [</w:t>
      </w:r>
      <w:r>
        <w:t>9</w:t>
      </w:r>
      <w:r w:rsidRPr="00567372">
        <w:t>].</w:t>
      </w:r>
      <w:r>
        <w:t xml:space="preserve"> </w:t>
      </w:r>
    </w:p>
    <w:p w14:paraId="5D60E3DA" w14:textId="77777777" w:rsidR="00F553AA" w:rsidRDefault="00F553AA" w:rsidP="00F553AA">
      <w:r>
        <w:t>I</w:t>
      </w:r>
      <w:r>
        <w:rPr>
          <w:rFonts w:hint="eastAsia"/>
        </w:rPr>
        <w:t>f the</w:t>
      </w:r>
      <w:r w:rsidRPr="00E014E3">
        <w:rPr>
          <w:rFonts w:hint="eastAsia"/>
          <w:i/>
        </w:rPr>
        <w:t xml:space="preserve"> 5G </w:t>
      </w:r>
      <w:proofErr w:type="spellStart"/>
      <w:r w:rsidRPr="00E014E3">
        <w:rPr>
          <w:rFonts w:hint="eastAsia"/>
          <w:i/>
        </w:rPr>
        <w:t>ProSe</w:t>
      </w:r>
      <w:proofErr w:type="spellEnd"/>
      <w:r w:rsidRPr="00E014E3">
        <w:rPr>
          <w:rFonts w:hint="eastAsia"/>
          <w:i/>
        </w:rPr>
        <w:t xml:space="preserve"> </w:t>
      </w:r>
      <w:r>
        <w:rPr>
          <w:rFonts w:hint="eastAsia"/>
          <w:i/>
        </w:rPr>
        <w:t>A</w:t>
      </w:r>
      <w:r>
        <w:rPr>
          <w:i/>
        </w:rPr>
        <w:t>uthoriz</w:t>
      </w:r>
      <w:r>
        <w:rPr>
          <w:rFonts w:hint="eastAsia"/>
          <w:i/>
        </w:rPr>
        <w:t>ed</w:t>
      </w:r>
      <w:r w:rsidRPr="00E014E3">
        <w:rPr>
          <w:rFonts w:hint="eastAsia"/>
          <w:i/>
        </w:rPr>
        <w:t xml:space="preserve"> </w:t>
      </w:r>
      <w:r w:rsidRPr="009873D1">
        <w:rPr>
          <w:rFonts w:hint="eastAsia"/>
          <w:iCs/>
        </w:rPr>
        <w:t>IE</w:t>
      </w:r>
      <w:r>
        <w:rPr>
          <w:rFonts w:hint="eastAsia"/>
        </w:rPr>
        <w:t xml:space="preserve"> is contained in the </w:t>
      </w:r>
      <w:r>
        <w:rPr>
          <w:rFonts w:eastAsia="DengXian"/>
          <w:lang w:eastAsia="en-GB"/>
        </w:rPr>
        <w:t>PATH SWITCH REQUEST ACKNOWLEDGE</w:t>
      </w:r>
      <w:r>
        <w:rPr>
          <w:rFonts w:eastAsia="DengXian" w:hint="eastAsia"/>
        </w:rPr>
        <w:t xml:space="preserve"> message, the NG-RAN node shall, if supported, update its </w:t>
      </w:r>
      <w:proofErr w:type="spellStart"/>
      <w:r>
        <w:rPr>
          <w:rFonts w:eastAsia="DengXian" w:hint="eastAsia"/>
        </w:rPr>
        <w:t>ProSe</w:t>
      </w:r>
      <w:proofErr w:type="spellEnd"/>
      <w:r>
        <w:rPr>
          <w:rFonts w:eastAsia="DengXian" w:hint="eastAsia"/>
        </w:rPr>
        <w:t xml:space="preserve"> authorization information for the UE accordingly. </w:t>
      </w:r>
      <w:r>
        <w:rPr>
          <w:rFonts w:eastAsia="DengXian"/>
        </w:rPr>
        <w:t>I</w:t>
      </w:r>
      <w:r>
        <w:rPr>
          <w:rFonts w:eastAsia="DengXian" w:hint="eastAsia"/>
        </w:rPr>
        <w:t xml:space="preserve">f the </w:t>
      </w:r>
      <w:r w:rsidRPr="00E014E3">
        <w:rPr>
          <w:rFonts w:hint="eastAsia"/>
          <w:i/>
        </w:rPr>
        <w:t xml:space="preserve">5G </w:t>
      </w:r>
      <w:proofErr w:type="spellStart"/>
      <w:r w:rsidRPr="00E014E3">
        <w:rPr>
          <w:rFonts w:hint="eastAsia"/>
          <w:i/>
        </w:rPr>
        <w:t>ProSe</w:t>
      </w:r>
      <w:proofErr w:type="spellEnd"/>
      <w:r w:rsidRPr="00E014E3">
        <w:rPr>
          <w:rFonts w:hint="eastAsia"/>
          <w:i/>
        </w:rPr>
        <w:t xml:space="preserve"> </w:t>
      </w:r>
      <w:r>
        <w:rPr>
          <w:rFonts w:hint="eastAsia"/>
          <w:i/>
        </w:rPr>
        <w:t>A</w:t>
      </w:r>
      <w:r w:rsidRPr="00E014E3">
        <w:rPr>
          <w:i/>
        </w:rPr>
        <w:t>uthoriz</w:t>
      </w:r>
      <w:r>
        <w:rPr>
          <w:rFonts w:hint="eastAsia"/>
          <w:i/>
        </w:rPr>
        <w:t>ed</w:t>
      </w:r>
      <w:r w:rsidRPr="00E014E3">
        <w:rPr>
          <w:rFonts w:hint="eastAsia"/>
          <w:i/>
        </w:rPr>
        <w:t xml:space="preserve"> </w:t>
      </w:r>
      <w:r w:rsidRPr="009873D1">
        <w:rPr>
          <w:rFonts w:hint="eastAsia"/>
          <w:iCs/>
        </w:rPr>
        <w:t>IE</w:t>
      </w:r>
      <w:r>
        <w:rPr>
          <w:rFonts w:hint="eastAsia"/>
          <w:i/>
        </w:rPr>
        <w:t xml:space="preserve"> </w:t>
      </w:r>
      <w:r w:rsidRPr="00E014E3">
        <w:rPr>
          <w:rFonts w:hint="eastAsia"/>
        </w:rPr>
        <w:t xml:space="preserve">includes </w:t>
      </w:r>
      <w:r>
        <w:rPr>
          <w:rFonts w:hint="eastAsia"/>
        </w:rPr>
        <w:t xml:space="preserve">one and more IEs set to </w:t>
      </w:r>
      <w:r w:rsidRPr="001D2E49">
        <w:t>"</w:t>
      </w:r>
      <w:r>
        <w:rPr>
          <w:rFonts w:hint="eastAsia"/>
        </w:rPr>
        <w:t>not authorized</w:t>
      </w:r>
      <w:r w:rsidRPr="001D2E49">
        <w:t>"</w:t>
      </w:r>
      <w:r>
        <w:rPr>
          <w:rFonts w:hint="eastAsia"/>
        </w:rPr>
        <w:t xml:space="preserve">, the NG-RAN node shall, if supported, initiate actions to ensure that the UE is no longer accessing the </w:t>
      </w:r>
      <w:r>
        <w:t>relevant</w:t>
      </w:r>
      <w:r>
        <w:rPr>
          <w:rFonts w:hint="eastAsia"/>
        </w:rPr>
        <w:t xml:space="preserve"> </w:t>
      </w:r>
      <w:proofErr w:type="spellStart"/>
      <w:r>
        <w:rPr>
          <w:rFonts w:hint="eastAsia"/>
        </w:rPr>
        <w:t>ProSe</w:t>
      </w:r>
      <w:proofErr w:type="spellEnd"/>
      <w:r>
        <w:rPr>
          <w:rFonts w:hint="eastAsia"/>
        </w:rPr>
        <w:t xml:space="preserve"> service(s).</w:t>
      </w:r>
    </w:p>
    <w:p w14:paraId="691219C7" w14:textId="77777777" w:rsidR="00F553AA" w:rsidRDefault="00F553AA" w:rsidP="00F553AA">
      <w:r>
        <w:t>If the</w:t>
      </w:r>
      <w:r>
        <w:rPr>
          <w:rFonts w:hint="eastAsia"/>
          <w:i/>
          <w:snapToGrid w:val="0"/>
        </w:rPr>
        <w:t xml:space="preserve"> 5G </w:t>
      </w:r>
      <w:proofErr w:type="spellStart"/>
      <w:r>
        <w:rPr>
          <w:rFonts w:hint="eastAsia"/>
          <w:i/>
          <w:snapToGrid w:val="0"/>
        </w:rPr>
        <w:t>ProSe</w:t>
      </w:r>
      <w:proofErr w:type="spellEnd"/>
      <w:r>
        <w:rPr>
          <w:i/>
          <w:snapToGrid w:val="0"/>
        </w:rPr>
        <w:t xml:space="preserve"> UE </w:t>
      </w:r>
      <w:r>
        <w:rPr>
          <w:rFonts w:hint="eastAsia"/>
          <w:i/>
          <w:snapToGrid w:val="0"/>
        </w:rPr>
        <w:t xml:space="preserve">PC5 </w:t>
      </w:r>
      <w:r>
        <w:rPr>
          <w:i/>
        </w:rPr>
        <w:t xml:space="preserve">Sidelink </w:t>
      </w:r>
      <w:r>
        <w:rPr>
          <w:i/>
          <w:snapToGrid w:val="0"/>
        </w:rPr>
        <w:t>Aggregate Maximum Bit Rate</w:t>
      </w:r>
      <w:r>
        <w:rPr>
          <w:snapToGrid w:val="0"/>
        </w:rPr>
        <w:t xml:space="preserve"> IE</w:t>
      </w:r>
      <w:r>
        <w:t xml:space="preserve"> is included in the PATH SWITCH REQUEST</w:t>
      </w:r>
      <w:r>
        <w:rPr>
          <w:rFonts w:eastAsia="MS Mincho"/>
        </w:rPr>
        <w:t xml:space="preserve"> </w:t>
      </w:r>
      <w:r>
        <w:t>ACKNOWLEDGE message, the NG-RAN node shall, if supported:</w:t>
      </w:r>
    </w:p>
    <w:p w14:paraId="7673E399" w14:textId="77777777" w:rsidR="00F553AA" w:rsidRDefault="00F553AA" w:rsidP="00F553AA">
      <w:pPr>
        <w:pStyle w:val="B1"/>
        <w:rPr>
          <w:lang w:eastAsia="zh-CN"/>
        </w:rPr>
      </w:pPr>
      <w:r>
        <w:t>-</w:t>
      </w:r>
      <w:r>
        <w:tab/>
        <w:t xml:space="preserve">replace the previously provided UE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w:t>
      </w:r>
      <w:proofErr w:type="gramStart"/>
      <w:r>
        <w:t>value;</w:t>
      </w:r>
      <w:proofErr w:type="gramEnd"/>
      <w:r>
        <w:rPr>
          <w:lang w:eastAsia="zh-CN"/>
        </w:rPr>
        <w:t xml:space="preserve"> </w:t>
      </w:r>
    </w:p>
    <w:p w14:paraId="56EF4B88" w14:textId="77777777" w:rsidR="00F553AA" w:rsidRDefault="00F553AA" w:rsidP="00F553AA">
      <w:pPr>
        <w:pStyle w:val="B1"/>
      </w:pPr>
      <w:r>
        <w:t>-</w:t>
      </w:r>
      <w:r>
        <w:tab/>
        <w:t>use the received value for the concerned UE’s sidelink communication in network scheduled mode for NR V2X services.</w:t>
      </w:r>
    </w:p>
    <w:p w14:paraId="3531906D" w14:textId="77777777" w:rsidR="00F553AA" w:rsidRPr="005C3CEB" w:rsidRDefault="00F553AA" w:rsidP="00F553AA">
      <w:r>
        <w:t>If the</w:t>
      </w:r>
      <w:r>
        <w:rPr>
          <w:rFonts w:hint="eastAsia"/>
        </w:rPr>
        <w:t xml:space="preserve"> </w:t>
      </w:r>
      <w:r>
        <w:rPr>
          <w:rFonts w:hint="eastAsia"/>
          <w:i/>
          <w:snapToGrid w:val="0"/>
        </w:rPr>
        <w:t xml:space="preserve">5G </w:t>
      </w:r>
      <w:proofErr w:type="spellStart"/>
      <w:r>
        <w:rPr>
          <w:rFonts w:hint="eastAsia"/>
          <w:i/>
          <w:snapToGrid w:val="0"/>
        </w:rPr>
        <w:t>ProSe</w:t>
      </w:r>
      <w:proofErr w:type="spellEnd"/>
      <w:r>
        <w:rPr>
          <w:i/>
        </w:rPr>
        <w:t xml:space="preserve"> PC5 QoS Parameters</w:t>
      </w:r>
      <w:r>
        <w:rPr>
          <w:snapToGrid w:val="0"/>
        </w:rPr>
        <w:t xml:space="preserve"> IE</w:t>
      </w:r>
      <w:r>
        <w:t xml:space="preserve"> is included in the PATH SWITCH REQUEST</w:t>
      </w:r>
      <w:r>
        <w:rPr>
          <w:rFonts w:eastAsia="MS Mincho"/>
        </w:rPr>
        <w:t xml:space="preserve"> </w:t>
      </w:r>
      <w:r>
        <w:t xml:space="preserve">ACKNOWLEDGE message, the NG-RAN node </w:t>
      </w:r>
      <w:r>
        <w:rPr>
          <w:rFonts w:eastAsia="Malgun Gothic"/>
        </w:rPr>
        <w:t>shall, if supported,</w:t>
      </w:r>
      <w:r>
        <w:t xml:space="preserve"> use it as defined in TS 23.</w:t>
      </w:r>
      <w:r>
        <w:rPr>
          <w:rFonts w:hint="eastAsia"/>
        </w:rPr>
        <w:t>304</w:t>
      </w:r>
      <w:r>
        <w:t xml:space="preserve"> [47].</w:t>
      </w:r>
    </w:p>
    <w:p w14:paraId="497E6E47" w14:textId="77777777" w:rsidR="00F553AA" w:rsidRPr="001D2E49" w:rsidRDefault="00F553AA" w:rsidP="00F553AA">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12597AFA" w14:textId="77777777" w:rsidR="00F553AA" w:rsidRPr="001D2E49" w:rsidRDefault="00F553AA" w:rsidP="00F553AA">
      <w:pPr>
        <w:rPr>
          <w:rFonts w:eastAsia="SimSun"/>
          <w:lang w:eastAsia="zh-CN"/>
        </w:rPr>
      </w:pPr>
      <w:r w:rsidRPr="001D2E49">
        <w:rPr>
          <w:rFonts w:eastAsia="Malgun Gothic" w:hint="eastAsia"/>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ingle RRC connected state report</w:t>
      </w:r>
      <w:r w:rsidRPr="001D2E49">
        <w:rPr>
          <w:rFonts w:eastAsia="SimSun"/>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_CONNECTED</w:t>
      </w:r>
      <w:r w:rsidRPr="001D2E49">
        <w:rPr>
          <w:rFonts w:eastAsia="Malgun Gothic"/>
        </w:rPr>
        <w:t xml:space="preserve"> state,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p>
    <w:p w14:paraId="0DCF92DA" w14:textId="77777777" w:rsidR="00F553AA" w:rsidRPr="001D2E49" w:rsidRDefault="00F553AA" w:rsidP="00F553AA">
      <w:pPr>
        <w:rPr>
          <w:rFonts w:eastAsia="SimSun"/>
          <w:lang w:eastAsia="zh-CN"/>
        </w:rPr>
      </w:pPr>
      <w:r w:rsidRPr="001D2E49">
        <w:rPr>
          <w:rFonts w:eastAsia="Malgun Gothic" w:hint="eastAsia"/>
        </w:rPr>
        <w:t xml:space="preserve">If the </w:t>
      </w:r>
      <w:r w:rsidRPr="001D2E49">
        <w:rPr>
          <w:rFonts w:hint="eastAsia"/>
          <w:i/>
          <w:lang w:eastAsia="zh-CN"/>
        </w:rPr>
        <w:t>RRC Inactive Transition Report Request</w:t>
      </w:r>
      <w:r w:rsidRPr="001D2E49">
        <w:rPr>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hint="eastAsia"/>
          <w:lang w:eastAsia="zh-CN"/>
        </w:rPr>
        <w:t xml:space="preserve"> </w:t>
      </w:r>
      <w:r w:rsidRPr="001D2E49">
        <w:rPr>
          <w:lang w:eastAsia="zh-CN"/>
        </w:rPr>
        <w:t>"</w:t>
      </w:r>
      <w:r w:rsidRPr="001D2E49">
        <w:rPr>
          <w:rFonts w:cs="Arial" w:hint="eastAsia"/>
          <w:lang w:eastAsia="zh-CN"/>
        </w:rPr>
        <w:t>s</w:t>
      </w:r>
      <w:r w:rsidRPr="001D2E49">
        <w:rPr>
          <w:rFonts w:cs="Arial"/>
          <w:lang w:eastAsia="zh-CN"/>
        </w:rPr>
        <w:t>ingle RRC connected state report</w:t>
      </w:r>
      <w:r w:rsidRPr="001D2E49">
        <w:rPr>
          <w:lang w:eastAsia="zh-CN"/>
        </w:rPr>
        <w:t>"</w:t>
      </w:r>
      <w:r w:rsidRPr="001D2E49">
        <w:rPr>
          <w:rFonts w:hint="eastAsia"/>
          <w:lang w:eastAsia="zh-CN"/>
        </w:rPr>
        <w:t xml:space="preserve"> and </w:t>
      </w:r>
      <w:r w:rsidRPr="001D2E49">
        <w:rPr>
          <w:rFonts w:eastAsia="Malgun Gothic"/>
        </w:rPr>
        <w:t>the UE is in RRC</w:t>
      </w:r>
      <w:r w:rsidRPr="001D2E49">
        <w:rPr>
          <w:rFonts w:hint="eastAsia"/>
          <w:lang w:eastAsia="zh-CN"/>
        </w:rPr>
        <w:t>_INACTIVE</w:t>
      </w:r>
      <w:r w:rsidRPr="001D2E49">
        <w:rPr>
          <w:rFonts w:eastAsia="Malgun Gothic"/>
        </w:rPr>
        <w:t xml:space="preserve"> state, the </w:t>
      </w:r>
      <w:r w:rsidRPr="001D2E49">
        <w:rPr>
          <w:rFonts w:hint="eastAsia"/>
          <w:lang w:eastAsia="zh-CN"/>
        </w:rPr>
        <w:t>NG-RAN node</w:t>
      </w:r>
      <w:r w:rsidRPr="001D2E49">
        <w:rPr>
          <w:rFonts w:eastAsia="Malgun Gothic"/>
        </w:rPr>
        <w:t xml:space="preserve"> shall, if supported,</w:t>
      </w:r>
      <w:r w:rsidRPr="001D2E49">
        <w:rPr>
          <w:lang w:eastAsia="zh-CN"/>
        </w:rPr>
        <w:t xml:space="preserve"> send </w:t>
      </w:r>
      <w:r w:rsidRPr="001D2E49">
        <w:rPr>
          <w:rFonts w:hint="eastAsia"/>
          <w:lang w:eastAsia="zh-CN"/>
        </w:rPr>
        <w:t xml:space="preserve">to the AMF </w:t>
      </w:r>
      <w:r w:rsidRPr="001D2E49">
        <w:rPr>
          <w:lang w:eastAsia="zh-CN"/>
        </w:rPr>
        <w:t xml:space="preserve">one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w:t>
      </w:r>
      <w:r w:rsidRPr="001D2E49">
        <w:rPr>
          <w:rFonts w:hint="eastAsia"/>
          <w:lang w:eastAsia="zh-CN"/>
        </w:rPr>
        <w:t xml:space="preserve"> </w:t>
      </w:r>
      <w:r w:rsidRPr="001D2E49">
        <w:rPr>
          <w:lang w:eastAsia="zh-CN"/>
        </w:rPr>
        <w:t xml:space="preserve">plus one subsequent RRC </w:t>
      </w:r>
      <w:r w:rsidRPr="001D2E49">
        <w:rPr>
          <w:rFonts w:hint="eastAsia"/>
          <w:lang w:eastAsia="zh-CN"/>
        </w:rPr>
        <w:t>INACTIVE</w:t>
      </w:r>
      <w:r w:rsidRPr="001D2E49">
        <w:rPr>
          <w:lang w:eastAsia="zh-CN"/>
        </w:rPr>
        <w:t xml:space="preserve"> </w:t>
      </w:r>
      <w:r w:rsidRPr="001D2E49">
        <w:rPr>
          <w:rFonts w:hint="eastAsia"/>
          <w:lang w:eastAsia="zh-CN"/>
        </w:rPr>
        <w:t>TRANSITION</w:t>
      </w:r>
      <w:r w:rsidRPr="001D2E49">
        <w:rPr>
          <w:lang w:eastAsia="zh-CN"/>
        </w:rPr>
        <w:t xml:space="preserve"> </w:t>
      </w:r>
      <w:r w:rsidRPr="001D2E49">
        <w:rPr>
          <w:rFonts w:hint="eastAsia"/>
          <w:lang w:eastAsia="zh-CN"/>
        </w:rPr>
        <w:t>REPORT</w:t>
      </w:r>
      <w:r w:rsidRPr="001D2E49">
        <w:rPr>
          <w:lang w:eastAsia="zh-CN"/>
        </w:rPr>
        <w:t xml:space="preserve"> message when the RRC state transitions to RRC_CONNECTED state</w:t>
      </w:r>
      <w:r w:rsidRPr="001D2E49">
        <w:rPr>
          <w:rFonts w:hint="eastAsia"/>
          <w:lang w:eastAsia="zh-CN"/>
        </w:rPr>
        <w:t>.</w:t>
      </w:r>
    </w:p>
    <w:p w14:paraId="6F417A5A" w14:textId="77777777" w:rsidR="00F553AA" w:rsidRPr="001D2E49" w:rsidRDefault="00F553AA" w:rsidP="00F553AA">
      <w:r w:rsidRPr="001D2E49">
        <w:rPr>
          <w:rFonts w:eastAsia="Malgun Gothic"/>
        </w:rPr>
        <w:t>I</w:t>
      </w:r>
      <w:r w:rsidRPr="001D2E49">
        <w:rPr>
          <w:rFonts w:eastAsia="Malgun Gothic" w:hint="eastAsia"/>
        </w:rPr>
        <w:t xml:space="preserve">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rPr>
        <w:t>IE</w:t>
      </w:r>
      <w:r w:rsidRPr="001D2E49">
        <w:rPr>
          <w:rFonts w:eastAsia="Malgun Gothic" w:hint="eastAsia"/>
        </w:rPr>
        <w:t xml:space="preserve"> is included in the </w:t>
      </w:r>
      <w:r w:rsidRPr="001D2E49">
        <w:rPr>
          <w:rFonts w:eastAsia="Malgun Gothic"/>
        </w:rPr>
        <w:t>PATH SWITCH REQUEST ACKNOWLEDGE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rPr>
        <w:t xml:space="preserve">, the </w:t>
      </w:r>
      <w:r w:rsidRPr="001D2E49">
        <w:rPr>
          <w:rFonts w:eastAsia="SimSun" w:hint="eastAsia"/>
          <w:lang w:eastAsia="zh-CN"/>
        </w:rPr>
        <w:t>NG-RAN node</w:t>
      </w:r>
      <w:r w:rsidRPr="001D2E49">
        <w:rPr>
          <w:rFonts w:eastAsia="Malgun Gothic"/>
        </w:rPr>
        <w:t xml:space="preserve"> shall, if supported, </w:t>
      </w:r>
      <w:r w:rsidRPr="001D2E49">
        <w:rPr>
          <w:rFonts w:eastAsia="SimSun" w:hint="eastAsia"/>
          <w:lang w:eastAsia="zh-CN"/>
        </w:rPr>
        <w:t xml:space="preserve">send </w:t>
      </w:r>
      <w:r w:rsidRPr="001D2E49">
        <w:rPr>
          <w:rFonts w:eastAsia="SimSun"/>
          <w:lang w:eastAsia="zh-CN"/>
        </w:rPr>
        <w:t>one</w:t>
      </w:r>
      <w:r w:rsidRPr="001D2E49">
        <w:rPr>
          <w:rFonts w:eastAsia="SimSun" w:hint="eastAsia"/>
          <w:lang w:eastAsia="zh-CN"/>
        </w:rPr>
        <w:t xml:space="preserve"> </w:t>
      </w:r>
      <w:r w:rsidRPr="001D2E49">
        <w:rPr>
          <w:rFonts w:eastAsia="SimSun"/>
          <w:lang w:eastAsia="zh-CN"/>
        </w:rPr>
        <w:t>RRC INACTIVE TRANSITION REPORT</w:t>
      </w:r>
      <w:r w:rsidRPr="001D2E49">
        <w:rPr>
          <w:rFonts w:eastAsia="Malgun Gothic"/>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 xml:space="preserve">the RRC state of the </w:t>
      </w:r>
      <w:r w:rsidRPr="001D2E49">
        <w:rPr>
          <w:rFonts w:eastAsia="SimSun"/>
          <w:lang w:eastAsia="zh-CN"/>
        </w:rPr>
        <w:t>UE</w:t>
      </w:r>
      <w:r w:rsidRPr="001D2E49">
        <w:rPr>
          <w:rFonts w:eastAsia="SimSun" w:hint="eastAsia"/>
          <w:lang w:eastAsia="zh-CN"/>
        </w:rPr>
        <w:t xml:space="preserve"> </w:t>
      </w:r>
      <w:r w:rsidRPr="001D2E49">
        <w:rPr>
          <w:rFonts w:eastAsia="SimSun"/>
          <w:lang w:eastAsia="zh-CN"/>
        </w:rPr>
        <w:t>and subsequent RRC INACTIVE TRANSITION REPORT</w:t>
      </w:r>
      <w:r w:rsidRPr="001D2E49">
        <w:rPr>
          <w:rFonts w:eastAsia="Malgun Gothic"/>
        </w:rPr>
        <w:t xml:space="preserve"> messages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3DFFC1A3" w14:textId="77777777" w:rsidR="00F553AA" w:rsidRPr="001D2E49" w:rsidRDefault="00F553AA" w:rsidP="00F553AA">
      <w:pPr>
        <w:rPr>
          <w:b/>
        </w:rPr>
      </w:pPr>
      <w:r w:rsidRPr="001D2E49">
        <w:rPr>
          <w:b/>
        </w:rPr>
        <w:t>Interactions with</w:t>
      </w:r>
      <w:r w:rsidRPr="001D2E49">
        <w:rPr>
          <w:rFonts w:eastAsia="SimSun" w:hint="eastAsia"/>
          <w:b/>
          <w:lang w:eastAsia="zh-CN"/>
        </w:rPr>
        <w:t xml:space="preserve"> </w:t>
      </w:r>
      <w:r w:rsidRPr="00094633">
        <w:rPr>
          <w:rFonts w:eastAsia="SimSun"/>
          <w:b/>
          <w:lang w:eastAsia="zh-CN"/>
        </w:rPr>
        <w:t>PDU Session Resource Notify</w:t>
      </w:r>
      <w:r w:rsidRPr="001D2E49">
        <w:rPr>
          <w:rFonts w:eastAsia="SimSun" w:hint="eastAsia"/>
          <w:b/>
          <w:lang w:eastAsia="zh-CN"/>
        </w:rPr>
        <w:t xml:space="preserve"> </w:t>
      </w:r>
      <w:r w:rsidRPr="001D2E49">
        <w:rPr>
          <w:b/>
        </w:rPr>
        <w:t>procedure:</w:t>
      </w:r>
    </w:p>
    <w:p w14:paraId="17B45645" w14:textId="77777777" w:rsidR="00F553AA" w:rsidRDefault="00F553AA" w:rsidP="00F553AA">
      <w:pPr>
        <w:rPr>
          <w:rFonts w:eastAsia="SimSun"/>
          <w:lang w:eastAsia="ja-JP"/>
        </w:rPr>
      </w:pPr>
      <w:r w:rsidRPr="001D2E49">
        <w:rPr>
          <w:rFonts w:eastAsia="SimSun"/>
        </w:rPr>
        <w:t>If</w:t>
      </w:r>
      <w:r w:rsidRPr="001D2E49">
        <w:rPr>
          <w:rFonts w:eastAsia="SimSun"/>
          <w:lang w:eastAsia="zh-CN"/>
        </w:rPr>
        <w:t xml:space="preserve"> the</w:t>
      </w:r>
      <w:r>
        <w:rPr>
          <w:rFonts w:eastAsia="SimSun"/>
          <w:lang w:eastAsia="zh-CN"/>
        </w:rPr>
        <w:t xml:space="preserve"> QoS related parameters (</w:t>
      </w:r>
      <w:proofErr w:type="gramStart"/>
      <w:r>
        <w:rPr>
          <w:rFonts w:eastAsia="SimSun"/>
          <w:lang w:eastAsia="zh-CN"/>
        </w:rPr>
        <w:t>e.g.</w:t>
      </w:r>
      <w:proofErr w:type="gramEnd"/>
      <w:r w:rsidRPr="00DF6651">
        <w:t xml:space="preserve"> </w:t>
      </w:r>
      <w:r>
        <w:t xml:space="preserve">the </w:t>
      </w:r>
      <w:r w:rsidRPr="00DF6651">
        <w:rPr>
          <w:rFonts w:eastAsia="SimSun"/>
          <w:i/>
          <w:iCs/>
          <w:lang w:eastAsia="zh-CN"/>
        </w:rPr>
        <w:t>CN Packet Delay Budget Downlink</w:t>
      </w:r>
      <w:r>
        <w:rPr>
          <w:rFonts w:eastAsia="SimSun"/>
          <w:lang w:eastAsia="zh-CN"/>
        </w:rPr>
        <w:t xml:space="preserve"> IE or the </w:t>
      </w:r>
      <w:r w:rsidRPr="00DF6651">
        <w:rPr>
          <w:i/>
          <w:iCs/>
        </w:rPr>
        <w:t xml:space="preserve">CN Packet Delay Budget </w:t>
      </w:r>
      <w:r>
        <w:rPr>
          <w:i/>
          <w:iCs/>
        </w:rPr>
        <w:t>Up</w:t>
      </w:r>
      <w:r w:rsidRPr="00DF6651">
        <w:rPr>
          <w:i/>
          <w:iCs/>
        </w:rPr>
        <w:t>link</w:t>
      </w:r>
      <w:r w:rsidRPr="001D2E49">
        <w:rPr>
          <w:rFonts w:eastAsia="SimSun"/>
        </w:rPr>
        <w:t xml:space="preserve"> </w:t>
      </w:r>
      <w:r w:rsidRPr="001D2E49">
        <w:rPr>
          <w:rFonts w:eastAsia="Yu Mincho"/>
        </w:rPr>
        <w:t>IE</w:t>
      </w:r>
      <w:r>
        <w:rPr>
          <w:rFonts w:eastAsia="Yu Mincho"/>
        </w:rPr>
        <w:t>)</w:t>
      </w:r>
      <w:r w:rsidRPr="001D2E49">
        <w:rPr>
          <w:rFonts w:eastAsia="Yu Mincho"/>
        </w:rPr>
        <w:t xml:space="preserve"> </w:t>
      </w:r>
      <w:r>
        <w:rPr>
          <w:rFonts w:eastAsia="SimSun"/>
        </w:rPr>
        <w:t>are</w:t>
      </w:r>
      <w:r w:rsidRPr="001D2E49">
        <w:rPr>
          <w:rFonts w:eastAsia="SimSun"/>
        </w:rPr>
        <w:t xml:space="preserve"> included </w:t>
      </w:r>
      <w:r>
        <w:rPr>
          <w:rFonts w:eastAsia="Yu Mincho"/>
        </w:rPr>
        <w:t xml:space="preserve">in </w:t>
      </w:r>
      <w:r w:rsidRPr="001D2E49">
        <w:rPr>
          <w:rFonts w:eastAsia="Yu Mincho"/>
        </w:rPr>
        <w:t>the</w:t>
      </w:r>
      <w:r w:rsidRPr="001D2E49">
        <w:rPr>
          <w:rFonts w:eastAsia="SimSun"/>
        </w:rPr>
        <w:t xml:space="preserve"> </w:t>
      </w:r>
      <w:r w:rsidRPr="001D2E49">
        <w:rPr>
          <w:rFonts w:eastAsia="SimSun"/>
          <w:i/>
        </w:rPr>
        <w:t xml:space="preserve">Path Switch Request Acknowledge Transfer </w:t>
      </w:r>
      <w:r w:rsidRPr="001D2E49">
        <w:rPr>
          <w:rFonts w:eastAsia="SimSun"/>
        </w:rPr>
        <w:t>IE of the PATH SWITCH REQUEST ACKNOWLEDGE message,</w:t>
      </w:r>
      <w:r w:rsidRPr="001D2E49">
        <w:rPr>
          <w:rFonts w:eastAsia="SimSun"/>
          <w:lang w:eastAsia="ja-JP"/>
        </w:rPr>
        <w:t xml:space="preserve"> </w:t>
      </w:r>
      <w:r>
        <w:rPr>
          <w:rFonts w:eastAsia="SimSun"/>
          <w:lang w:eastAsia="ja-JP"/>
        </w:rPr>
        <w:t xml:space="preserve">but </w:t>
      </w:r>
      <w:proofErr w:type="spellStart"/>
      <w:r>
        <w:rPr>
          <w:rFonts w:eastAsia="SimSun"/>
          <w:lang w:eastAsia="ja-JP"/>
        </w:rPr>
        <w:t>can not</w:t>
      </w:r>
      <w:proofErr w:type="spellEnd"/>
      <w:r>
        <w:rPr>
          <w:rFonts w:eastAsia="SimSun"/>
          <w:lang w:eastAsia="ja-JP"/>
        </w:rPr>
        <w:t xml:space="preserve"> be </w:t>
      </w:r>
      <w:proofErr w:type="spellStart"/>
      <w:r>
        <w:rPr>
          <w:rFonts w:eastAsia="SimSun"/>
          <w:lang w:eastAsia="ja-JP"/>
        </w:rPr>
        <w:t>succesfully</w:t>
      </w:r>
      <w:proofErr w:type="spellEnd"/>
      <w:r>
        <w:rPr>
          <w:rFonts w:eastAsia="SimSun"/>
          <w:lang w:eastAsia="ja-JP"/>
        </w:rPr>
        <w:t xml:space="preserve"> accepted by the NG-RAN node, the NG-RAN node should continue to use the old values received </w:t>
      </w:r>
      <w:r w:rsidRPr="0041209F">
        <w:rPr>
          <w:rFonts w:eastAsia="SimSun"/>
          <w:lang w:eastAsia="ja-JP"/>
        </w:rPr>
        <w:t>from the source NG-RAN node</w:t>
      </w:r>
      <w:r>
        <w:rPr>
          <w:rFonts w:eastAsia="SimSun"/>
          <w:lang w:eastAsia="ja-JP"/>
        </w:rPr>
        <w:t>, if any. The NG-RAN node shall, if supported, send the PDU SESSION RESOURCE NOTIFY message to notify the AMF.</w:t>
      </w:r>
    </w:p>
    <w:p w14:paraId="77786E5E" w14:textId="77777777" w:rsidR="00F553AA" w:rsidRDefault="00F553AA" w:rsidP="00F553AA">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553AA" w14:paraId="3F89E695" w14:textId="77777777" w:rsidTr="006A5BB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622EFC17" w14:textId="77777777" w:rsidR="00F553AA" w:rsidRDefault="00F553AA" w:rsidP="006A5BB3">
            <w:pPr>
              <w:jc w:val="center"/>
              <w:rPr>
                <w:rFonts w:ascii="Arial" w:hAnsi="Arial" w:cs="Arial"/>
                <w:b/>
                <w:bCs/>
                <w:szCs w:val="28"/>
                <w:lang w:eastAsia="en-GB"/>
              </w:rPr>
            </w:pPr>
            <w:r>
              <w:rPr>
                <w:rFonts w:ascii="Arial" w:hAnsi="Arial" w:cs="Arial"/>
                <w:b/>
                <w:bCs/>
                <w:szCs w:val="28"/>
                <w:lang w:eastAsia="zh-CN"/>
              </w:rPr>
              <w:lastRenderedPageBreak/>
              <w:t>Next Change</w:t>
            </w:r>
          </w:p>
        </w:tc>
      </w:tr>
    </w:tbl>
    <w:p w14:paraId="285FAF02" w14:textId="77777777" w:rsidR="00F553AA" w:rsidRDefault="00F553AA" w:rsidP="00F553AA">
      <w:pPr>
        <w:rPr>
          <w:b/>
          <w:color w:val="0070C0"/>
        </w:rPr>
      </w:pPr>
    </w:p>
    <w:p w14:paraId="6FCD92D2" w14:textId="77777777" w:rsidR="00F553AA" w:rsidRPr="00367E0D" w:rsidRDefault="00F553AA" w:rsidP="00F553AA">
      <w:pPr>
        <w:pStyle w:val="Heading4"/>
      </w:pPr>
      <w:bookmarkStart w:id="83" w:name="_Toc5641451"/>
      <w:bookmarkStart w:id="84" w:name="_Toc45652436"/>
      <w:bookmarkStart w:id="85" w:name="_Toc45658868"/>
      <w:bookmarkStart w:id="86" w:name="_Toc45720688"/>
      <w:bookmarkStart w:id="87" w:name="_Toc45798566"/>
      <w:bookmarkStart w:id="88" w:name="_Toc45897955"/>
      <w:bookmarkStart w:id="89" w:name="_Toc51746159"/>
      <w:bookmarkStart w:id="90" w:name="_Toc64446423"/>
      <w:bookmarkStart w:id="91" w:name="_Toc73982293"/>
      <w:bookmarkStart w:id="92" w:name="_Toc88652382"/>
      <w:bookmarkStart w:id="93" w:name="_Toc97891425"/>
      <w:bookmarkStart w:id="94" w:name="_Toc99123568"/>
      <w:bookmarkStart w:id="95" w:name="_Toc99662373"/>
      <w:r w:rsidRPr="00367E0D">
        <w:t>9.3.1.</w:t>
      </w:r>
      <w:r>
        <w:t>168</w:t>
      </w:r>
      <w:r w:rsidRPr="00367E0D">
        <w:tab/>
        <w:t>MDT PLMN List</w:t>
      </w:r>
      <w:bookmarkEnd w:id="83"/>
      <w:bookmarkEnd w:id="84"/>
      <w:bookmarkEnd w:id="85"/>
      <w:bookmarkEnd w:id="86"/>
      <w:bookmarkEnd w:id="87"/>
      <w:bookmarkEnd w:id="88"/>
      <w:bookmarkEnd w:id="89"/>
      <w:bookmarkEnd w:id="90"/>
      <w:bookmarkEnd w:id="91"/>
      <w:bookmarkEnd w:id="92"/>
      <w:bookmarkEnd w:id="93"/>
      <w:bookmarkEnd w:id="94"/>
      <w:bookmarkEnd w:id="95"/>
    </w:p>
    <w:p w14:paraId="3C867F6B" w14:textId="77777777" w:rsidR="00F553AA" w:rsidRPr="00C141CE" w:rsidRDefault="00F553AA" w:rsidP="00F553AA">
      <w:pPr>
        <w:rPr>
          <w:rFonts w:eastAsia="SimSun"/>
          <w:lang w:eastAsia="zh-CN"/>
        </w:rPr>
      </w:pPr>
      <w:r w:rsidRPr="00C141CE">
        <w:rPr>
          <w:rFonts w:eastAsia="SimSun"/>
          <w:lang w:eastAsia="zh-CN"/>
        </w:rPr>
        <w:t xml:space="preserve">The purpose of the </w:t>
      </w:r>
      <w:r w:rsidRPr="00C141CE">
        <w:rPr>
          <w:rFonts w:eastAsia="SimSun"/>
          <w:i/>
          <w:iCs/>
          <w:lang w:eastAsia="zh-CN"/>
        </w:rPr>
        <w:t xml:space="preserve">MDT PLMN List </w:t>
      </w:r>
      <w:r w:rsidRPr="00C141CE">
        <w:rPr>
          <w:rFonts w:eastAsia="SimSun"/>
          <w:lang w:eastAsia="zh-CN"/>
        </w:rPr>
        <w:t xml:space="preserve">IE is to provide the list of PLMN </w:t>
      </w:r>
      <w:r w:rsidRPr="00C141CE">
        <w:rPr>
          <w:rFonts w:eastAsia="SimSun"/>
        </w:rPr>
        <w:t xml:space="preserve">allowed for </w:t>
      </w:r>
      <w:r w:rsidRPr="00C141CE">
        <w:rPr>
          <w:rFonts w:eastAsia="MS Mincho"/>
        </w:rPr>
        <w:t>MDT</w:t>
      </w:r>
      <w:ins w:id="96" w:author="Sasha Sirotkin" w:date="2022-04-24T15:47:00Z">
        <w:r>
          <w:rPr>
            <w:rFonts w:eastAsia="MS Mincho"/>
          </w:rPr>
          <w:t xml:space="preserve"> </w:t>
        </w:r>
        <w:r>
          <w:rPr>
            <w:rFonts w:eastAsia="MS Mincho"/>
            <w:lang w:eastAsia="en-GB"/>
          </w:rPr>
          <w:t xml:space="preserve">and </w:t>
        </w:r>
        <w:r>
          <w:rPr>
            <w:lang w:eastAsia="en-GB"/>
          </w:rPr>
          <w:t>for acquiring UE location information in RLF, connection failure and SCG failure reporting</w:t>
        </w:r>
      </w:ins>
      <w:r w:rsidRPr="00C141CE">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F553AA" w:rsidRPr="00C141CE" w14:paraId="6CEBE61A" w14:textId="77777777" w:rsidTr="006A5BB3">
        <w:tc>
          <w:tcPr>
            <w:tcW w:w="2551" w:type="dxa"/>
            <w:tcBorders>
              <w:top w:val="single" w:sz="4" w:space="0" w:color="auto"/>
              <w:left w:val="single" w:sz="4" w:space="0" w:color="auto"/>
              <w:bottom w:val="single" w:sz="4" w:space="0" w:color="auto"/>
              <w:right w:val="single" w:sz="4" w:space="0" w:color="auto"/>
            </w:tcBorders>
            <w:hideMark/>
          </w:tcPr>
          <w:p w14:paraId="0ED312E7" w14:textId="77777777" w:rsidR="00F553AA" w:rsidRPr="00C141CE" w:rsidRDefault="00F553AA" w:rsidP="006A5BB3">
            <w:pPr>
              <w:pStyle w:val="TAH"/>
              <w:rPr>
                <w:rFonts w:eastAsia="SimSun"/>
                <w:lang w:eastAsia="ja-JP"/>
              </w:rPr>
            </w:pPr>
            <w:r w:rsidRPr="00C141CE">
              <w:rPr>
                <w:rFonts w:eastAsia="SimSun"/>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5288D207" w14:textId="77777777" w:rsidR="00F553AA" w:rsidRPr="00C141CE" w:rsidRDefault="00F553AA" w:rsidP="006A5BB3">
            <w:pPr>
              <w:pStyle w:val="TAH"/>
              <w:rPr>
                <w:rFonts w:eastAsia="SimSun"/>
                <w:lang w:eastAsia="ja-JP"/>
              </w:rPr>
            </w:pPr>
            <w:r w:rsidRPr="00C141CE">
              <w:rPr>
                <w:rFonts w:eastAsia="SimSun"/>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65EE3387" w14:textId="77777777" w:rsidR="00F553AA" w:rsidRPr="00C141CE" w:rsidRDefault="00F553AA" w:rsidP="006A5BB3">
            <w:pPr>
              <w:pStyle w:val="TAH"/>
              <w:rPr>
                <w:rFonts w:eastAsia="SimSun"/>
                <w:lang w:eastAsia="ja-JP"/>
              </w:rPr>
            </w:pPr>
            <w:r w:rsidRPr="00C141CE">
              <w:rPr>
                <w:rFonts w:eastAsia="SimSun"/>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7E3BABD7" w14:textId="77777777" w:rsidR="00F553AA" w:rsidRPr="00C141CE" w:rsidRDefault="00F553AA" w:rsidP="006A5BB3">
            <w:pPr>
              <w:pStyle w:val="TAH"/>
              <w:rPr>
                <w:rFonts w:eastAsia="SimSun"/>
                <w:lang w:eastAsia="ja-JP"/>
              </w:rPr>
            </w:pPr>
            <w:r w:rsidRPr="00C141CE">
              <w:rPr>
                <w:rFonts w:eastAsia="SimSun"/>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523C433A" w14:textId="77777777" w:rsidR="00F553AA" w:rsidRPr="00C141CE" w:rsidRDefault="00F553AA" w:rsidP="006A5BB3">
            <w:pPr>
              <w:pStyle w:val="TAH"/>
              <w:rPr>
                <w:rFonts w:eastAsia="SimSun"/>
                <w:lang w:eastAsia="ja-JP"/>
              </w:rPr>
            </w:pPr>
            <w:r w:rsidRPr="00C141CE">
              <w:rPr>
                <w:rFonts w:eastAsia="SimSun"/>
                <w:lang w:eastAsia="ja-JP"/>
              </w:rPr>
              <w:t>Semantics description</w:t>
            </w:r>
          </w:p>
        </w:tc>
      </w:tr>
      <w:tr w:rsidR="00F553AA" w:rsidRPr="00C141CE" w14:paraId="7A421F62" w14:textId="77777777" w:rsidTr="006A5BB3">
        <w:tc>
          <w:tcPr>
            <w:tcW w:w="2551" w:type="dxa"/>
            <w:tcBorders>
              <w:top w:val="single" w:sz="4" w:space="0" w:color="auto"/>
              <w:left w:val="single" w:sz="4" w:space="0" w:color="auto"/>
              <w:bottom w:val="single" w:sz="4" w:space="0" w:color="auto"/>
              <w:right w:val="single" w:sz="4" w:space="0" w:color="auto"/>
            </w:tcBorders>
            <w:hideMark/>
          </w:tcPr>
          <w:p w14:paraId="30E77213" w14:textId="77777777" w:rsidR="00F553AA" w:rsidRPr="00367E0D" w:rsidRDefault="00F553AA" w:rsidP="006A5BB3">
            <w:pPr>
              <w:pStyle w:val="TAL"/>
              <w:rPr>
                <w:rFonts w:eastAsia="SimSun"/>
                <w:b/>
                <w:lang w:eastAsia="zh-CN"/>
              </w:rPr>
            </w:pPr>
            <w:r w:rsidRPr="00367E0D">
              <w:rPr>
                <w:rFonts w:eastAsia="SimSun"/>
                <w:b/>
                <w:lang w:eastAsia="zh-CN"/>
              </w:rPr>
              <w:t>MDT PLMN List</w:t>
            </w:r>
          </w:p>
        </w:tc>
        <w:tc>
          <w:tcPr>
            <w:tcW w:w="1020" w:type="dxa"/>
            <w:tcBorders>
              <w:top w:val="single" w:sz="4" w:space="0" w:color="auto"/>
              <w:left w:val="single" w:sz="4" w:space="0" w:color="auto"/>
              <w:bottom w:val="single" w:sz="4" w:space="0" w:color="auto"/>
              <w:right w:val="single" w:sz="4" w:space="0" w:color="auto"/>
            </w:tcBorders>
          </w:tcPr>
          <w:p w14:paraId="3A101BD8" w14:textId="77777777" w:rsidR="00F553AA" w:rsidRPr="00C141CE" w:rsidRDefault="00F553AA" w:rsidP="006A5BB3">
            <w:pPr>
              <w:pStyle w:val="TAL"/>
              <w:rPr>
                <w:rFonts w:eastAsia="SimSun"/>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1708F840" w14:textId="77777777" w:rsidR="00F553AA" w:rsidRPr="00C141CE" w:rsidRDefault="00F553AA" w:rsidP="006A5BB3">
            <w:pPr>
              <w:pStyle w:val="TAL"/>
              <w:rPr>
                <w:rFonts w:eastAsia="SimSun"/>
                <w:lang w:eastAsia="ja-JP"/>
              </w:rPr>
            </w:pPr>
            <w:proofErr w:type="gramStart"/>
            <w:r w:rsidRPr="00C141CE">
              <w:rPr>
                <w:rFonts w:eastAsia="SimSun"/>
                <w:i/>
                <w:lang w:eastAsia="zh-CN"/>
              </w:rPr>
              <w:t>1</w:t>
            </w:r>
            <w:r w:rsidRPr="00C141CE">
              <w:rPr>
                <w:rFonts w:eastAsia="SimSun"/>
                <w:i/>
                <w:lang w:eastAsia="ja-JP"/>
              </w:rPr>
              <w:t>..&lt;</w:t>
            </w:r>
            <w:proofErr w:type="spellStart"/>
            <w:proofErr w:type="gramEnd"/>
            <w:r w:rsidRPr="00C141CE">
              <w:rPr>
                <w:rFonts w:eastAsia="SimSun"/>
                <w:i/>
                <w:lang w:eastAsia="ja-JP"/>
              </w:rPr>
              <w:t>maxnoof</w:t>
            </w:r>
            <w:r w:rsidRPr="00C141CE">
              <w:rPr>
                <w:rFonts w:eastAsia="SimSun"/>
                <w:i/>
                <w:lang w:eastAsia="zh-CN"/>
              </w:rPr>
              <w:t>MDT</w:t>
            </w:r>
            <w:r w:rsidRPr="00C141CE">
              <w:rPr>
                <w:rFonts w:eastAsia="SimSun"/>
                <w:i/>
                <w:lang w:eastAsia="ja-JP"/>
              </w:rPr>
              <w:t>PLMNs</w:t>
            </w:r>
            <w:proofErr w:type="spellEnd"/>
            <w:r w:rsidRPr="00C141CE">
              <w:rPr>
                <w:rFonts w:eastAsia="SimSun"/>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4E286D5D" w14:textId="77777777" w:rsidR="00F553AA" w:rsidRPr="00C141CE" w:rsidRDefault="00F553AA" w:rsidP="006A5BB3">
            <w:pPr>
              <w:pStyle w:val="TAL"/>
              <w:rPr>
                <w:rFonts w:eastAsia="SimSun"/>
                <w:lang w:eastAsia="ja-JP"/>
              </w:rPr>
            </w:pPr>
          </w:p>
        </w:tc>
        <w:tc>
          <w:tcPr>
            <w:tcW w:w="2891" w:type="dxa"/>
            <w:tcBorders>
              <w:top w:val="single" w:sz="4" w:space="0" w:color="auto"/>
              <w:left w:val="single" w:sz="4" w:space="0" w:color="auto"/>
              <w:bottom w:val="single" w:sz="4" w:space="0" w:color="auto"/>
              <w:right w:val="single" w:sz="4" w:space="0" w:color="auto"/>
            </w:tcBorders>
          </w:tcPr>
          <w:p w14:paraId="7FF878E0" w14:textId="77777777" w:rsidR="00F553AA" w:rsidRPr="00C141CE" w:rsidRDefault="00F553AA" w:rsidP="006A5BB3">
            <w:pPr>
              <w:keepNext/>
              <w:keepLines/>
              <w:spacing w:after="0"/>
              <w:rPr>
                <w:rFonts w:ascii="Arial" w:eastAsia="SimSun" w:hAnsi="Arial" w:cs="Arial"/>
                <w:sz w:val="18"/>
                <w:lang w:eastAsia="ja-JP"/>
              </w:rPr>
            </w:pPr>
          </w:p>
        </w:tc>
      </w:tr>
      <w:tr w:rsidR="00F553AA" w:rsidRPr="00C141CE" w14:paraId="55AE292E" w14:textId="77777777" w:rsidTr="006A5BB3">
        <w:tc>
          <w:tcPr>
            <w:tcW w:w="2551" w:type="dxa"/>
            <w:tcBorders>
              <w:top w:val="single" w:sz="4" w:space="0" w:color="auto"/>
              <w:left w:val="single" w:sz="4" w:space="0" w:color="auto"/>
              <w:bottom w:val="single" w:sz="4" w:space="0" w:color="auto"/>
              <w:right w:val="single" w:sz="4" w:space="0" w:color="auto"/>
            </w:tcBorders>
            <w:hideMark/>
          </w:tcPr>
          <w:p w14:paraId="55BAF61A" w14:textId="77777777" w:rsidR="00F553AA" w:rsidRPr="00C141CE" w:rsidRDefault="00F553AA" w:rsidP="006A5BB3">
            <w:pPr>
              <w:pStyle w:val="TAL"/>
              <w:ind w:left="74"/>
              <w:rPr>
                <w:rFonts w:eastAsia="SimSun"/>
                <w:lang w:eastAsia="zh-CN"/>
              </w:rPr>
            </w:pPr>
            <w:r w:rsidRPr="00C141CE">
              <w:rPr>
                <w:rFonts w:eastAsia="SimSun"/>
                <w:lang w:eastAsia="zh-CN"/>
              </w:rPr>
              <w:t>&gt;PLMN Identity</w:t>
            </w:r>
          </w:p>
        </w:tc>
        <w:tc>
          <w:tcPr>
            <w:tcW w:w="1020" w:type="dxa"/>
            <w:tcBorders>
              <w:top w:val="single" w:sz="4" w:space="0" w:color="auto"/>
              <w:left w:val="single" w:sz="4" w:space="0" w:color="auto"/>
              <w:bottom w:val="single" w:sz="4" w:space="0" w:color="auto"/>
              <w:right w:val="single" w:sz="4" w:space="0" w:color="auto"/>
            </w:tcBorders>
            <w:hideMark/>
          </w:tcPr>
          <w:p w14:paraId="008014E6" w14:textId="77777777" w:rsidR="00F553AA" w:rsidRPr="00C141CE" w:rsidRDefault="00F553AA" w:rsidP="006A5BB3">
            <w:pPr>
              <w:pStyle w:val="TAL"/>
              <w:rPr>
                <w:rFonts w:eastAsia="SimSun"/>
                <w:lang w:eastAsia="zh-CN"/>
              </w:rPr>
            </w:pPr>
            <w:r w:rsidRPr="00C141CE">
              <w:rPr>
                <w:rFonts w:eastAsia="SimSun"/>
                <w:lang w:eastAsia="zh-CN"/>
              </w:rPr>
              <w:t>M</w:t>
            </w:r>
          </w:p>
        </w:tc>
        <w:tc>
          <w:tcPr>
            <w:tcW w:w="1474" w:type="dxa"/>
            <w:tcBorders>
              <w:top w:val="single" w:sz="4" w:space="0" w:color="auto"/>
              <w:left w:val="single" w:sz="4" w:space="0" w:color="auto"/>
              <w:bottom w:val="single" w:sz="4" w:space="0" w:color="auto"/>
              <w:right w:val="single" w:sz="4" w:space="0" w:color="auto"/>
            </w:tcBorders>
          </w:tcPr>
          <w:p w14:paraId="4CAE59AD" w14:textId="77777777" w:rsidR="00F553AA" w:rsidRPr="00C141CE" w:rsidRDefault="00F553AA" w:rsidP="006A5BB3">
            <w:pPr>
              <w:pStyle w:val="TAL"/>
              <w:rPr>
                <w:rFonts w:eastAsia="SimSun"/>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7B31C70" w14:textId="77777777" w:rsidR="00F553AA" w:rsidRPr="00C141CE" w:rsidRDefault="00F553AA" w:rsidP="006A5BB3">
            <w:pPr>
              <w:pStyle w:val="TAL"/>
              <w:rPr>
                <w:rFonts w:eastAsia="SimSun"/>
                <w:i/>
                <w:lang w:eastAsia="zh-CN"/>
              </w:rPr>
            </w:pPr>
            <w:r w:rsidRPr="00C141CE">
              <w:rPr>
                <w:rFonts w:eastAsia="SimSun"/>
                <w:lang w:eastAsia="ja-JP"/>
              </w:rPr>
              <w:t>9.3.3.5</w:t>
            </w:r>
          </w:p>
        </w:tc>
        <w:tc>
          <w:tcPr>
            <w:tcW w:w="2891" w:type="dxa"/>
            <w:tcBorders>
              <w:top w:val="single" w:sz="4" w:space="0" w:color="auto"/>
              <w:left w:val="single" w:sz="4" w:space="0" w:color="auto"/>
              <w:bottom w:val="single" w:sz="4" w:space="0" w:color="auto"/>
              <w:right w:val="single" w:sz="4" w:space="0" w:color="auto"/>
            </w:tcBorders>
          </w:tcPr>
          <w:p w14:paraId="0D56CAC9" w14:textId="77777777" w:rsidR="00F553AA" w:rsidRPr="00C141CE" w:rsidRDefault="00F553AA" w:rsidP="006A5BB3">
            <w:pPr>
              <w:keepNext/>
              <w:keepLines/>
              <w:spacing w:after="0"/>
              <w:rPr>
                <w:rFonts w:ascii="Arial" w:eastAsia="SimSun" w:hAnsi="Arial" w:cs="Arial"/>
                <w:sz w:val="18"/>
                <w:lang w:eastAsia="ja-JP"/>
              </w:rPr>
            </w:pPr>
          </w:p>
        </w:tc>
      </w:tr>
    </w:tbl>
    <w:p w14:paraId="156EB157" w14:textId="77777777" w:rsidR="00F553AA" w:rsidRPr="00C141CE" w:rsidRDefault="00F553AA" w:rsidP="00F553AA">
      <w:pPr>
        <w:rPr>
          <w:rFonts w:eastAsia="SimSun"/>
        </w:rPr>
      </w:pPr>
    </w:p>
    <w:tbl>
      <w:tblPr>
        <w:tblpPr w:leftFromText="180" w:rightFromText="180" w:vertAnchor="text" w:horzAnchor="margin" w:tblpY="86"/>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F553AA" w:rsidRPr="00C141CE" w14:paraId="792D3AA9" w14:textId="77777777" w:rsidTr="006A5BB3">
        <w:tc>
          <w:tcPr>
            <w:tcW w:w="3572" w:type="dxa"/>
            <w:tcBorders>
              <w:top w:val="single" w:sz="4" w:space="0" w:color="auto"/>
              <w:left w:val="single" w:sz="4" w:space="0" w:color="auto"/>
              <w:bottom w:val="single" w:sz="4" w:space="0" w:color="auto"/>
              <w:right w:val="single" w:sz="4" w:space="0" w:color="auto"/>
            </w:tcBorders>
            <w:hideMark/>
          </w:tcPr>
          <w:p w14:paraId="52961219" w14:textId="77777777" w:rsidR="00F553AA" w:rsidRPr="00C141CE" w:rsidRDefault="00F553AA" w:rsidP="006A5BB3">
            <w:pPr>
              <w:pStyle w:val="TAH"/>
              <w:rPr>
                <w:rFonts w:eastAsia="SimSun"/>
                <w:lang w:eastAsia="ja-JP"/>
              </w:rPr>
            </w:pPr>
            <w:r w:rsidRPr="00C141CE">
              <w:rPr>
                <w:rFonts w:eastAsia="SimSun"/>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62412B76" w14:textId="77777777" w:rsidR="00F553AA" w:rsidRPr="00C141CE" w:rsidRDefault="00F553AA" w:rsidP="006A5BB3">
            <w:pPr>
              <w:pStyle w:val="TAH"/>
              <w:rPr>
                <w:rFonts w:eastAsia="SimSun"/>
                <w:lang w:eastAsia="ja-JP"/>
              </w:rPr>
            </w:pPr>
            <w:r w:rsidRPr="00C141CE">
              <w:rPr>
                <w:rFonts w:eastAsia="SimSun"/>
                <w:lang w:eastAsia="ja-JP"/>
              </w:rPr>
              <w:t>Explanation</w:t>
            </w:r>
          </w:p>
        </w:tc>
      </w:tr>
      <w:tr w:rsidR="00F553AA" w:rsidRPr="00C141CE" w14:paraId="73B18D4E" w14:textId="77777777" w:rsidTr="006A5BB3">
        <w:tc>
          <w:tcPr>
            <w:tcW w:w="3572" w:type="dxa"/>
            <w:tcBorders>
              <w:top w:val="single" w:sz="4" w:space="0" w:color="auto"/>
              <w:left w:val="single" w:sz="4" w:space="0" w:color="auto"/>
              <w:bottom w:val="single" w:sz="4" w:space="0" w:color="auto"/>
              <w:right w:val="single" w:sz="4" w:space="0" w:color="auto"/>
            </w:tcBorders>
            <w:hideMark/>
          </w:tcPr>
          <w:p w14:paraId="57305BB5" w14:textId="77777777" w:rsidR="00F553AA" w:rsidRPr="00C141CE" w:rsidRDefault="00F553AA" w:rsidP="006A5BB3">
            <w:pPr>
              <w:pStyle w:val="TAL"/>
              <w:rPr>
                <w:rFonts w:eastAsia="MS Mincho"/>
                <w:lang w:eastAsia="ja-JP"/>
              </w:rPr>
            </w:pPr>
            <w:proofErr w:type="spellStart"/>
            <w:r w:rsidRPr="00C141CE">
              <w:rPr>
                <w:rFonts w:eastAsia="MS Mincho"/>
                <w:lang w:eastAsia="ja-JP"/>
              </w:rPr>
              <w:t>m</w:t>
            </w:r>
            <w:r w:rsidRPr="00C141CE">
              <w:rPr>
                <w:rFonts w:eastAsia="SimSun"/>
                <w:lang w:eastAsia="ja-JP"/>
              </w:rPr>
              <w:t>axnoof</w:t>
            </w:r>
            <w:r w:rsidRPr="00C141CE">
              <w:rPr>
                <w:rFonts w:eastAsia="SimSun"/>
                <w:lang w:eastAsia="zh-CN"/>
              </w:rPr>
              <w:t>MDT</w:t>
            </w:r>
            <w:r w:rsidRPr="00C141CE">
              <w:rPr>
                <w:rFonts w:eastAsia="SimSun"/>
                <w:lang w:eastAsia="ja-JP"/>
              </w:rPr>
              <w:t>PLMNs</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753B0166" w14:textId="77777777" w:rsidR="00F553AA" w:rsidRPr="00C141CE" w:rsidRDefault="00F553AA" w:rsidP="006A5BB3">
            <w:pPr>
              <w:pStyle w:val="TAL"/>
              <w:rPr>
                <w:rFonts w:eastAsia="SimSun"/>
                <w:lang w:eastAsia="ja-JP"/>
              </w:rPr>
            </w:pPr>
            <w:r w:rsidRPr="00C141CE">
              <w:rPr>
                <w:rFonts w:eastAsia="SimSun"/>
                <w:lang w:eastAsia="ja-JP"/>
              </w:rPr>
              <w:t>Maximum no. of PLMNs in the MDT PLMN list. Value is 16.</w:t>
            </w:r>
          </w:p>
        </w:tc>
      </w:tr>
    </w:tbl>
    <w:p w14:paraId="7D86CEDC" w14:textId="77777777" w:rsidR="00F553AA" w:rsidRDefault="00F553AA" w:rsidP="00F553AA">
      <w:pPr>
        <w:rPr>
          <w:noProof/>
        </w:rPr>
      </w:pPr>
    </w:p>
    <w:p w14:paraId="79C9A123" w14:textId="77777777" w:rsidR="00F553AA" w:rsidRDefault="00F553AA" w:rsidP="00F553AA">
      <w:pPr>
        <w:rPr>
          <w:lang w:val="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F553AA" w14:paraId="3DBB745E" w14:textId="77777777" w:rsidTr="006A5BB3">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4737AB82" w14:textId="77777777" w:rsidR="00F553AA" w:rsidRDefault="00F553AA" w:rsidP="006A5BB3">
            <w:pPr>
              <w:jc w:val="center"/>
              <w:rPr>
                <w:rFonts w:ascii="Arial" w:hAnsi="Arial" w:cs="Arial"/>
                <w:b/>
                <w:bCs/>
                <w:szCs w:val="28"/>
                <w:lang w:eastAsia="en-GB"/>
              </w:rPr>
            </w:pPr>
            <w:r>
              <w:rPr>
                <w:rFonts w:ascii="Arial" w:hAnsi="Arial" w:cs="Arial"/>
                <w:b/>
                <w:bCs/>
                <w:szCs w:val="28"/>
                <w:lang w:eastAsia="zh-CN"/>
              </w:rPr>
              <w:t>Next Change</w:t>
            </w:r>
          </w:p>
        </w:tc>
      </w:tr>
    </w:tbl>
    <w:p w14:paraId="5B6C0154" w14:textId="77777777" w:rsidR="00F553AA" w:rsidRDefault="00F553AA" w:rsidP="00F553AA">
      <w:pPr>
        <w:rPr>
          <w:b/>
          <w:color w:val="0070C0"/>
        </w:rPr>
      </w:pPr>
    </w:p>
    <w:p w14:paraId="2540B343" w14:textId="77777777" w:rsidR="00053AB8" w:rsidRDefault="00053AB8" w:rsidP="007449C2">
      <w:pPr>
        <w:rPr>
          <w:b/>
          <w:color w:val="0070C0"/>
        </w:rPr>
      </w:pPr>
    </w:p>
    <w:p w14:paraId="070C3C20" w14:textId="77777777" w:rsidR="00053AB8" w:rsidRDefault="00053AB8" w:rsidP="007449C2">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CA009A" w14:paraId="76733EDA" w14:textId="77777777" w:rsidTr="00BE39B2">
        <w:tc>
          <w:tcPr>
            <w:tcW w:w="9521" w:type="dxa"/>
            <w:tcBorders>
              <w:top w:val="single" w:sz="4" w:space="0" w:color="auto"/>
              <w:left w:val="single" w:sz="4" w:space="0" w:color="auto"/>
              <w:bottom w:val="single" w:sz="4" w:space="0" w:color="auto"/>
              <w:right w:val="single" w:sz="4" w:space="0" w:color="auto"/>
            </w:tcBorders>
            <w:shd w:val="clear" w:color="auto" w:fill="FFFFCC"/>
            <w:vAlign w:val="center"/>
          </w:tcPr>
          <w:p w14:paraId="1E77D6AC" w14:textId="77777777" w:rsidR="00CA009A" w:rsidRDefault="00CA009A" w:rsidP="00BE39B2">
            <w:pPr>
              <w:jc w:val="center"/>
              <w:rPr>
                <w:rFonts w:ascii="Arial" w:hAnsi="Arial" w:cs="Arial"/>
                <w:b/>
                <w:bCs/>
                <w:szCs w:val="28"/>
                <w:lang w:eastAsia="en-GB"/>
              </w:rPr>
            </w:pPr>
            <w:r>
              <w:rPr>
                <w:rFonts w:ascii="Arial" w:hAnsi="Arial" w:cs="Arial"/>
                <w:b/>
                <w:bCs/>
                <w:szCs w:val="28"/>
                <w:lang w:eastAsia="en-GB"/>
              </w:rPr>
              <w:t>End of Changes</w:t>
            </w:r>
          </w:p>
        </w:tc>
      </w:tr>
    </w:tbl>
    <w:p w14:paraId="4CB707EB" w14:textId="77777777" w:rsidR="00F30CE6" w:rsidRPr="00F30CE6" w:rsidRDefault="00F30CE6" w:rsidP="00F30CE6"/>
    <w:sectPr w:rsidR="00F30CE6" w:rsidRPr="00F30CE6">
      <w:headerReference w:type="even" r:id="rId21"/>
      <w:headerReference w:type="default" r:id="rId22"/>
      <w:headerReference w:type="first" r:id="rId23"/>
      <w:footnotePr>
        <w:numRestart w:val="eachSect"/>
      </w:footnotePr>
      <w:pgSz w:w="16840" w:h="11907" w:orient="landscape"/>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C43564" w14:textId="77777777" w:rsidR="00764E3D" w:rsidRDefault="00764E3D">
      <w:pPr>
        <w:spacing w:after="0"/>
      </w:pPr>
      <w:r>
        <w:separator/>
      </w:r>
    </w:p>
  </w:endnote>
  <w:endnote w:type="continuationSeparator" w:id="0">
    <w:p w14:paraId="5436665E" w14:textId="77777777" w:rsidR="00764E3D" w:rsidRDefault="00764E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20B0604020202020204"/>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altName w:val="Arial"/>
    <w:panose1 w:val="020B0604020202020204"/>
    <w:charset w:val="02"/>
    <w:family w:val="modern"/>
    <w:pitch w:val="default"/>
  </w:font>
  <w:font w:name="Batang">
    <w:altName w:val="바탕"/>
    <w:panose1 w:val="02030600000101010101"/>
    <w:charset w:val="81"/>
    <w:family w:val="roman"/>
    <w:pitch w:val="variable"/>
    <w:sig w:usb0="B00002AF" w:usb1="69D77CFB" w:usb2="00000030" w:usb3="00000000" w:csb0="0008009F" w:csb1="00000000"/>
  </w:font>
  <w:font w:name="Times">
    <w:panose1 w:val="00000500000000020000"/>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Geneva">
    <w:altName w:val="Arial"/>
    <w:panose1 w:val="020B0503030404040204"/>
    <w:charset w:val="00"/>
    <w:family w:val="swiss"/>
    <w:pitch w:val="variable"/>
    <w:sig w:usb0="E00002FF" w:usb1="5200205F" w:usb2="00A0C000" w:usb3="00000000" w:csb0="0000019F" w:csb1="00000000"/>
  </w:font>
  <w:font w:name="Yu Mincho">
    <w:panose1 w:val="02020400000000000000"/>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78E8E" w14:textId="77777777" w:rsidR="00764E3D" w:rsidRDefault="00764E3D">
      <w:pPr>
        <w:spacing w:after="0"/>
      </w:pPr>
      <w:r>
        <w:separator/>
      </w:r>
    </w:p>
  </w:footnote>
  <w:footnote w:type="continuationSeparator" w:id="0">
    <w:p w14:paraId="5440376C" w14:textId="77777777" w:rsidR="00764E3D" w:rsidRDefault="00764E3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7C32" w14:textId="77777777" w:rsidR="00F83473" w:rsidRDefault="00F834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EE0AAF" w14:textId="77777777" w:rsidR="00F83473" w:rsidRDefault="00F8347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FAB791" w14:textId="77777777" w:rsidR="00F83473" w:rsidRDefault="00F8347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B17693D"/>
    <w:multiLevelType w:val="multilevel"/>
    <w:tmpl w:val="1B176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9" w15:restartNumberingAfterBreak="0">
    <w:nsid w:val="26CC1104"/>
    <w:multiLevelType w:val="hybridMultilevel"/>
    <w:tmpl w:val="3998EEE8"/>
    <w:lvl w:ilvl="0" w:tplc="BAC6F21A">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048644F"/>
    <w:multiLevelType w:val="hybridMultilevel"/>
    <w:tmpl w:val="A4084362"/>
    <w:lvl w:ilvl="0" w:tplc="ACB8B7E6">
      <w:start w:val="202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A34518"/>
    <w:multiLevelType w:val="multilevel"/>
    <w:tmpl w:val="36A3451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4"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5"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8"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9"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0"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44F293A"/>
    <w:multiLevelType w:val="hybridMultilevel"/>
    <w:tmpl w:val="96CC85D4"/>
    <w:lvl w:ilvl="0" w:tplc="1F2676F8">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4"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5C323229"/>
    <w:multiLevelType w:val="hybridMultilevel"/>
    <w:tmpl w:val="4DA07604"/>
    <w:lvl w:ilvl="0" w:tplc="1DCA49A2">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7166375B"/>
    <w:multiLevelType w:val="hybridMultilevel"/>
    <w:tmpl w:val="F65A79C6"/>
    <w:lvl w:ilvl="0" w:tplc="43A819C4">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7AE74801"/>
    <w:multiLevelType w:val="hybridMultilevel"/>
    <w:tmpl w:val="C248FAFE"/>
    <w:lvl w:ilvl="0" w:tplc="7CAA2D22">
      <w:start w:val="3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16cid:durableId="1427384904">
    <w:abstractNumId w:val="21"/>
  </w:num>
  <w:num w:numId="2" w16cid:durableId="880944228">
    <w:abstractNumId w:val="17"/>
  </w:num>
  <w:num w:numId="3" w16cid:durableId="816066388">
    <w:abstractNumId w:val="32"/>
  </w:num>
  <w:num w:numId="4" w16cid:durableId="1819763876">
    <w:abstractNumId w:val="41"/>
  </w:num>
  <w:num w:numId="5" w16cid:durableId="1538271181">
    <w:abstractNumId w:val="39"/>
  </w:num>
  <w:num w:numId="6" w16cid:durableId="1123766380">
    <w:abstractNumId w:val="20"/>
  </w:num>
  <w:num w:numId="7" w16cid:durableId="2114351251">
    <w:abstractNumId w:val="19"/>
  </w:num>
  <w:num w:numId="8" w16cid:durableId="1349331106">
    <w:abstractNumId w:val="35"/>
  </w:num>
  <w:num w:numId="9" w16cid:durableId="33176242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7576756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586115317">
    <w:abstractNumId w:val="11"/>
  </w:num>
  <w:num w:numId="12" w16cid:durableId="1537884530">
    <w:abstractNumId w:val="31"/>
  </w:num>
  <w:num w:numId="13" w16cid:durableId="1556233819">
    <w:abstractNumId w:val="37"/>
  </w:num>
  <w:num w:numId="14" w16cid:durableId="1844007863">
    <w:abstractNumId w:val="9"/>
  </w:num>
  <w:num w:numId="15" w16cid:durableId="957567261">
    <w:abstractNumId w:val="7"/>
  </w:num>
  <w:num w:numId="16" w16cid:durableId="1608347572">
    <w:abstractNumId w:val="6"/>
  </w:num>
  <w:num w:numId="17" w16cid:durableId="2042777623">
    <w:abstractNumId w:val="5"/>
  </w:num>
  <w:num w:numId="18" w16cid:durableId="2022196577">
    <w:abstractNumId w:val="4"/>
  </w:num>
  <w:num w:numId="19" w16cid:durableId="132915555">
    <w:abstractNumId w:val="8"/>
  </w:num>
  <w:num w:numId="20" w16cid:durableId="1992127055">
    <w:abstractNumId w:val="3"/>
  </w:num>
  <w:num w:numId="21" w16cid:durableId="1651326993">
    <w:abstractNumId w:val="13"/>
  </w:num>
  <w:num w:numId="22" w16cid:durableId="249169518">
    <w:abstractNumId w:val="28"/>
  </w:num>
  <w:num w:numId="23" w16cid:durableId="348334665">
    <w:abstractNumId w:val="24"/>
  </w:num>
  <w:num w:numId="24" w16cid:durableId="1944654970">
    <w:abstractNumId w:val="36"/>
  </w:num>
  <w:num w:numId="25" w16cid:durableId="1701590105">
    <w:abstractNumId w:val="33"/>
  </w:num>
  <w:num w:numId="26" w16cid:durableId="679745706">
    <w:abstractNumId w:val="23"/>
  </w:num>
  <w:num w:numId="27" w16cid:durableId="1466772016">
    <w:abstractNumId w:val="16"/>
  </w:num>
  <w:num w:numId="28" w16cid:durableId="979571925">
    <w:abstractNumId w:val="2"/>
  </w:num>
  <w:num w:numId="29" w16cid:durableId="400952792">
    <w:abstractNumId w:val="1"/>
  </w:num>
  <w:num w:numId="30" w16cid:durableId="1806778410">
    <w:abstractNumId w:val="0"/>
  </w:num>
  <w:num w:numId="31" w16cid:durableId="1982878611">
    <w:abstractNumId w:val="42"/>
  </w:num>
  <w:num w:numId="32" w16cid:durableId="777532054">
    <w:abstractNumId w:val="15"/>
  </w:num>
  <w:num w:numId="33" w16cid:durableId="3685869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691758">
    <w:abstractNumId w:val="38"/>
  </w:num>
  <w:num w:numId="35" w16cid:durableId="1960795984">
    <w:abstractNumId w:val="18"/>
  </w:num>
  <w:num w:numId="36" w16cid:durableId="1106733852">
    <w:abstractNumId w:val="14"/>
  </w:num>
  <w:num w:numId="37" w16cid:durableId="1141266199">
    <w:abstractNumId w:val="34"/>
  </w:num>
  <w:num w:numId="38" w16cid:durableId="1151630558">
    <w:abstractNumId w:val="30"/>
  </w:num>
  <w:num w:numId="39" w16cid:durableId="969745242">
    <w:abstractNumId w:val="12"/>
  </w:num>
  <w:num w:numId="40" w16cid:durableId="789010580">
    <w:abstractNumId w:val="25"/>
  </w:num>
  <w:num w:numId="41" w16cid:durableId="633369870">
    <w:abstractNumId w:val="40"/>
  </w:num>
  <w:num w:numId="42" w16cid:durableId="48000425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45821447">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018728417">
    <w:abstractNumId w:val="27"/>
  </w:num>
  <w:num w:numId="45" w16cid:durableId="1554273714">
    <w:abstractNumId w:val="22"/>
  </w:num>
  <w:num w:numId="46" w16cid:durableId="221907833">
    <w:abstractNumId w:val="29"/>
  </w:num>
  <w:num w:numId="47" w16cid:durableId="639073682">
    <w:abstractNumId w:val="26"/>
  </w:num>
  <w:num w:numId="48" w16cid:durableId="57805719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494493038">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582489319">
    <w:abstractNumId w:val="4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sha Sirotkin">
    <w15:presenceInfo w15:providerId="None" w15:userId="Sasha Sirotk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FFC"/>
    <w:rsid w:val="000059EC"/>
    <w:rsid w:val="00016694"/>
    <w:rsid w:val="000208B0"/>
    <w:rsid w:val="000210AF"/>
    <w:rsid w:val="00022E4A"/>
    <w:rsid w:val="00027B98"/>
    <w:rsid w:val="000303F5"/>
    <w:rsid w:val="00030FC4"/>
    <w:rsid w:val="0003173B"/>
    <w:rsid w:val="000338D3"/>
    <w:rsid w:val="00034564"/>
    <w:rsid w:val="000363F2"/>
    <w:rsid w:val="00042976"/>
    <w:rsid w:val="0004387F"/>
    <w:rsid w:val="00043E88"/>
    <w:rsid w:val="000444B9"/>
    <w:rsid w:val="00044DF6"/>
    <w:rsid w:val="000453F0"/>
    <w:rsid w:val="00051A1D"/>
    <w:rsid w:val="00053171"/>
    <w:rsid w:val="00053AB8"/>
    <w:rsid w:val="00056387"/>
    <w:rsid w:val="00056BD1"/>
    <w:rsid w:val="00057D0B"/>
    <w:rsid w:val="00062072"/>
    <w:rsid w:val="000623BA"/>
    <w:rsid w:val="0006372E"/>
    <w:rsid w:val="00064B79"/>
    <w:rsid w:val="00065355"/>
    <w:rsid w:val="00066050"/>
    <w:rsid w:val="0006784D"/>
    <w:rsid w:val="00067984"/>
    <w:rsid w:val="000706F1"/>
    <w:rsid w:val="00071272"/>
    <w:rsid w:val="00071B04"/>
    <w:rsid w:val="000746BE"/>
    <w:rsid w:val="000767DF"/>
    <w:rsid w:val="00076911"/>
    <w:rsid w:val="00081D5B"/>
    <w:rsid w:val="00082F49"/>
    <w:rsid w:val="00083C03"/>
    <w:rsid w:val="000846D7"/>
    <w:rsid w:val="00084B2B"/>
    <w:rsid w:val="00090B40"/>
    <w:rsid w:val="000916C1"/>
    <w:rsid w:val="0009181B"/>
    <w:rsid w:val="0009379E"/>
    <w:rsid w:val="00094F43"/>
    <w:rsid w:val="000973AC"/>
    <w:rsid w:val="000975F4"/>
    <w:rsid w:val="000A0D94"/>
    <w:rsid w:val="000A19A6"/>
    <w:rsid w:val="000A2516"/>
    <w:rsid w:val="000A6394"/>
    <w:rsid w:val="000B5047"/>
    <w:rsid w:val="000B680C"/>
    <w:rsid w:val="000B7F0A"/>
    <w:rsid w:val="000B7FED"/>
    <w:rsid w:val="000C038A"/>
    <w:rsid w:val="000C2D7D"/>
    <w:rsid w:val="000C36C5"/>
    <w:rsid w:val="000C4EEA"/>
    <w:rsid w:val="000C52C9"/>
    <w:rsid w:val="000C6598"/>
    <w:rsid w:val="000C6AF7"/>
    <w:rsid w:val="000C7694"/>
    <w:rsid w:val="000C7F62"/>
    <w:rsid w:val="000D109B"/>
    <w:rsid w:val="000D12E3"/>
    <w:rsid w:val="000D12FF"/>
    <w:rsid w:val="000D2B32"/>
    <w:rsid w:val="000D2C1A"/>
    <w:rsid w:val="000D44B3"/>
    <w:rsid w:val="000D6A68"/>
    <w:rsid w:val="000E3E79"/>
    <w:rsid w:val="000F179E"/>
    <w:rsid w:val="000F42FD"/>
    <w:rsid w:val="00100B04"/>
    <w:rsid w:val="001016C5"/>
    <w:rsid w:val="00101E1D"/>
    <w:rsid w:val="0010212E"/>
    <w:rsid w:val="001125AB"/>
    <w:rsid w:val="001126EF"/>
    <w:rsid w:val="001132AB"/>
    <w:rsid w:val="00114C25"/>
    <w:rsid w:val="001255C6"/>
    <w:rsid w:val="0012568A"/>
    <w:rsid w:val="00125831"/>
    <w:rsid w:val="00127DAA"/>
    <w:rsid w:val="00132D9E"/>
    <w:rsid w:val="00134508"/>
    <w:rsid w:val="00134BC9"/>
    <w:rsid w:val="00137331"/>
    <w:rsid w:val="0013738C"/>
    <w:rsid w:val="0013757D"/>
    <w:rsid w:val="00137B27"/>
    <w:rsid w:val="00137DC7"/>
    <w:rsid w:val="001409DA"/>
    <w:rsid w:val="00140C17"/>
    <w:rsid w:val="00142426"/>
    <w:rsid w:val="00145D43"/>
    <w:rsid w:val="00150A6D"/>
    <w:rsid w:val="001546FF"/>
    <w:rsid w:val="00154F8C"/>
    <w:rsid w:val="00156610"/>
    <w:rsid w:val="00156D5C"/>
    <w:rsid w:val="001606A3"/>
    <w:rsid w:val="00160BB0"/>
    <w:rsid w:val="001615F0"/>
    <w:rsid w:val="00162264"/>
    <w:rsid w:val="0016712C"/>
    <w:rsid w:val="00170756"/>
    <w:rsid w:val="00173FBD"/>
    <w:rsid w:val="001748D9"/>
    <w:rsid w:val="001778CA"/>
    <w:rsid w:val="00177B6E"/>
    <w:rsid w:val="00177C35"/>
    <w:rsid w:val="00181F11"/>
    <w:rsid w:val="001827A0"/>
    <w:rsid w:val="00183802"/>
    <w:rsid w:val="0018496D"/>
    <w:rsid w:val="001856EA"/>
    <w:rsid w:val="0018763F"/>
    <w:rsid w:val="00190BE8"/>
    <w:rsid w:val="0019146B"/>
    <w:rsid w:val="00192C46"/>
    <w:rsid w:val="00195FCD"/>
    <w:rsid w:val="00196396"/>
    <w:rsid w:val="00196B1C"/>
    <w:rsid w:val="001A08B3"/>
    <w:rsid w:val="001A1E3D"/>
    <w:rsid w:val="001A3050"/>
    <w:rsid w:val="001A323F"/>
    <w:rsid w:val="001A4FCE"/>
    <w:rsid w:val="001A5CC1"/>
    <w:rsid w:val="001A63F6"/>
    <w:rsid w:val="001A7B60"/>
    <w:rsid w:val="001B2632"/>
    <w:rsid w:val="001B2D44"/>
    <w:rsid w:val="001B40EF"/>
    <w:rsid w:val="001B52F0"/>
    <w:rsid w:val="001B7A65"/>
    <w:rsid w:val="001C175A"/>
    <w:rsid w:val="001C19E7"/>
    <w:rsid w:val="001C556B"/>
    <w:rsid w:val="001C70F7"/>
    <w:rsid w:val="001C7FEB"/>
    <w:rsid w:val="001D0D0B"/>
    <w:rsid w:val="001D379C"/>
    <w:rsid w:val="001D38B4"/>
    <w:rsid w:val="001D5F30"/>
    <w:rsid w:val="001D698D"/>
    <w:rsid w:val="001D7B36"/>
    <w:rsid w:val="001E069A"/>
    <w:rsid w:val="001E18AB"/>
    <w:rsid w:val="001E1E92"/>
    <w:rsid w:val="001E2559"/>
    <w:rsid w:val="001E41F3"/>
    <w:rsid w:val="001E5410"/>
    <w:rsid w:val="001E56B6"/>
    <w:rsid w:val="001E6C3F"/>
    <w:rsid w:val="001F2780"/>
    <w:rsid w:val="001F4F00"/>
    <w:rsid w:val="001F577E"/>
    <w:rsid w:val="001F57E3"/>
    <w:rsid w:val="001F77C4"/>
    <w:rsid w:val="001F7F35"/>
    <w:rsid w:val="00202A10"/>
    <w:rsid w:val="00204876"/>
    <w:rsid w:val="00206016"/>
    <w:rsid w:val="0020662F"/>
    <w:rsid w:val="0021102B"/>
    <w:rsid w:val="00211733"/>
    <w:rsid w:val="00211C36"/>
    <w:rsid w:val="00213720"/>
    <w:rsid w:val="00213BDD"/>
    <w:rsid w:val="002173BF"/>
    <w:rsid w:val="002207E6"/>
    <w:rsid w:val="00223D00"/>
    <w:rsid w:val="002255F5"/>
    <w:rsid w:val="002262BE"/>
    <w:rsid w:val="0022634D"/>
    <w:rsid w:val="00226C5C"/>
    <w:rsid w:val="0023189B"/>
    <w:rsid w:val="002345FE"/>
    <w:rsid w:val="002366DE"/>
    <w:rsid w:val="00241D5C"/>
    <w:rsid w:val="00246637"/>
    <w:rsid w:val="00246B28"/>
    <w:rsid w:val="00246CE1"/>
    <w:rsid w:val="0025296F"/>
    <w:rsid w:val="00255D9D"/>
    <w:rsid w:val="00256BBC"/>
    <w:rsid w:val="0026004D"/>
    <w:rsid w:val="00262032"/>
    <w:rsid w:val="0026291E"/>
    <w:rsid w:val="002640DD"/>
    <w:rsid w:val="00264D04"/>
    <w:rsid w:val="002655DF"/>
    <w:rsid w:val="0026746F"/>
    <w:rsid w:val="00267E23"/>
    <w:rsid w:val="00271E5F"/>
    <w:rsid w:val="00273890"/>
    <w:rsid w:val="002738A2"/>
    <w:rsid w:val="002758DA"/>
    <w:rsid w:val="00275D12"/>
    <w:rsid w:val="00276F43"/>
    <w:rsid w:val="0027794C"/>
    <w:rsid w:val="00280096"/>
    <w:rsid w:val="002806F3"/>
    <w:rsid w:val="00284385"/>
    <w:rsid w:val="00284FEB"/>
    <w:rsid w:val="002860C4"/>
    <w:rsid w:val="00287FB6"/>
    <w:rsid w:val="00291620"/>
    <w:rsid w:val="0029350D"/>
    <w:rsid w:val="00294107"/>
    <w:rsid w:val="00297E08"/>
    <w:rsid w:val="002A249F"/>
    <w:rsid w:val="002A3B11"/>
    <w:rsid w:val="002A504C"/>
    <w:rsid w:val="002B35F8"/>
    <w:rsid w:val="002B4A50"/>
    <w:rsid w:val="002B5741"/>
    <w:rsid w:val="002B6EA5"/>
    <w:rsid w:val="002B7C5C"/>
    <w:rsid w:val="002C4BC5"/>
    <w:rsid w:val="002D168A"/>
    <w:rsid w:val="002D1C6F"/>
    <w:rsid w:val="002D78E3"/>
    <w:rsid w:val="002D7C4B"/>
    <w:rsid w:val="002E159C"/>
    <w:rsid w:val="002E472E"/>
    <w:rsid w:val="002E7097"/>
    <w:rsid w:val="002F1044"/>
    <w:rsid w:val="002F1686"/>
    <w:rsid w:val="002F437D"/>
    <w:rsid w:val="002F47DD"/>
    <w:rsid w:val="0030067F"/>
    <w:rsid w:val="00305409"/>
    <w:rsid w:val="003056CA"/>
    <w:rsid w:val="00305F2A"/>
    <w:rsid w:val="00307A6A"/>
    <w:rsid w:val="003116DD"/>
    <w:rsid w:val="00313E48"/>
    <w:rsid w:val="00314504"/>
    <w:rsid w:val="00316C34"/>
    <w:rsid w:val="003170D4"/>
    <w:rsid w:val="00317AF9"/>
    <w:rsid w:val="003224C5"/>
    <w:rsid w:val="00325359"/>
    <w:rsid w:val="0032605F"/>
    <w:rsid w:val="003412D4"/>
    <w:rsid w:val="00342123"/>
    <w:rsid w:val="0034260E"/>
    <w:rsid w:val="00352C3F"/>
    <w:rsid w:val="00354C72"/>
    <w:rsid w:val="003558E2"/>
    <w:rsid w:val="00355AFF"/>
    <w:rsid w:val="00357C07"/>
    <w:rsid w:val="003609EF"/>
    <w:rsid w:val="00361EB3"/>
    <w:rsid w:val="0036231A"/>
    <w:rsid w:val="00363C78"/>
    <w:rsid w:val="00364941"/>
    <w:rsid w:val="00364B11"/>
    <w:rsid w:val="00367075"/>
    <w:rsid w:val="00371613"/>
    <w:rsid w:val="00372339"/>
    <w:rsid w:val="00373C0E"/>
    <w:rsid w:val="00373E88"/>
    <w:rsid w:val="00374DD4"/>
    <w:rsid w:val="00377C9D"/>
    <w:rsid w:val="0038172A"/>
    <w:rsid w:val="0038496E"/>
    <w:rsid w:val="00387F51"/>
    <w:rsid w:val="00390564"/>
    <w:rsid w:val="00391299"/>
    <w:rsid w:val="0039131B"/>
    <w:rsid w:val="003917FE"/>
    <w:rsid w:val="003926EC"/>
    <w:rsid w:val="00394533"/>
    <w:rsid w:val="003954C7"/>
    <w:rsid w:val="0039755E"/>
    <w:rsid w:val="003A09D3"/>
    <w:rsid w:val="003A1E5B"/>
    <w:rsid w:val="003A5BF3"/>
    <w:rsid w:val="003A5D19"/>
    <w:rsid w:val="003A5F6F"/>
    <w:rsid w:val="003A790D"/>
    <w:rsid w:val="003B55E3"/>
    <w:rsid w:val="003B5B50"/>
    <w:rsid w:val="003B5B9B"/>
    <w:rsid w:val="003B64E6"/>
    <w:rsid w:val="003C12D3"/>
    <w:rsid w:val="003C29A9"/>
    <w:rsid w:val="003C2D36"/>
    <w:rsid w:val="003C3806"/>
    <w:rsid w:val="003C3950"/>
    <w:rsid w:val="003C4327"/>
    <w:rsid w:val="003C4DEB"/>
    <w:rsid w:val="003C5918"/>
    <w:rsid w:val="003C607E"/>
    <w:rsid w:val="003C63E6"/>
    <w:rsid w:val="003C6D85"/>
    <w:rsid w:val="003D04DE"/>
    <w:rsid w:val="003D08C1"/>
    <w:rsid w:val="003D0E51"/>
    <w:rsid w:val="003D118F"/>
    <w:rsid w:val="003D7A27"/>
    <w:rsid w:val="003E1A36"/>
    <w:rsid w:val="003E2EAC"/>
    <w:rsid w:val="003E5521"/>
    <w:rsid w:val="003E59A3"/>
    <w:rsid w:val="003E6396"/>
    <w:rsid w:val="003E66EF"/>
    <w:rsid w:val="003E7110"/>
    <w:rsid w:val="003E7765"/>
    <w:rsid w:val="003F00C1"/>
    <w:rsid w:val="003F06A7"/>
    <w:rsid w:val="003F1DD0"/>
    <w:rsid w:val="003F2D49"/>
    <w:rsid w:val="003F506C"/>
    <w:rsid w:val="00401BBC"/>
    <w:rsid w:val="00401BE7"/>
    <w:rsid w:val="00403E60"/>
    <w:rsid w:val="004040E0"/>
    <w:rsid w:val="0040454D"/>
    <w:rsid w:val="00405D7B"/>
    <w:rsid w:val="00406690"/>
    <w:rsid w:val="00410371"/>
    <w:rsid w:val="00410DB4"/>
    <w:rsid w:val="0041267F"/>
    <w:rsid w:val="00412E5E"/>
    <w:rsid w:val="00413211"/>
    <w:rsid w:val="00414950"/>
    <w:rsid w:val="004178F5"/>
    <w:rsid w:val="00420039"/>
    <w:rsid w:val="00423709"/>
    <w:rsid w:val="004242F1"/>
    <w:rsid w:val="00424627"/>
    <w:rsid w:val="00430C21"/>
    <w:rsid w:val="004311D2"/>
    <w:rsid w:val="00434615"/>
    <w:rsid w:val="00440FB5"/>
    <w:rsid w:val="00450216"/>
    <w:rsid w:val="004517C6"/>
    <w:rsid w:val="00451D97"/>
    <w:rsid w:val="00453C69"/>
    <w:rsid w:val="004553E1"/>
    <w:rsid w:val="0045726E"/>
    <w:rsid w:val="00461B73"/>
    <w:rsid w:val="004635BE"/>
    <w:rsid w:val="004660ED"/>
    <w:rsid w:val="00466221"/>
    <w:rsid w:val="00467187"/>
    <w:rsid w:val="00467FD3"/>
    <w:rsid w:val="0047099F"/>
    <w:rsid w:val="0047134C"/>
    <w:rsid w:val="0047255F"/>
    <w:rsid w:val="00472C0C"/>
    <w:rsid w:val="00475C3B"/>
    <w:rsid w:val="00476011"/>
    <w:rsid w:val="00476366"/>
    <w:rsid w:val="00476CAC"/>
    <w:rsid w:val="00481B43"/>
    <w:rsid w:val="00482761"/>
    <w:rsid w:val="00483F64"/>
    <w:rsid w:val="0048439F"/>
    <w:rsid w:val="00497D82"/>
    <w:rsid w:val="004A3170"/>
    <w:rsid w:val="004A3B91"/>
    <w:rsid w:val="004B00F0"/>
    <w:rsid w:val="004B2A9E"/>
    <w:rsid w:val="004B3FDA"/>
    <w:rsid w:val="004B4BDE"/>
    <w:rsid w:val="004B53AB"/>
    <w:rsid w:val="004B5705"/>
    <w:rsid w:val="004B75B7"/>
    <w:rsid w:val="004C4C4A"/>
    <w:rsid w:val="004C5E6A"/>
    <w:rsid w:val="004D178E"/>
    <w:rsid w:val="004D3065"/>
    <w:rsid w:val="004D67C0"/>
    <w:rsid w:val="004D7746"/>
    <w:rsid w:val="004D7EFA"/>
    <w:rsid w:val="004E02A9"/>
    <w:rsid w:val="004E3FFB"/>
    <w:rsid w:val="004E58AC"/>
    <w:rsid w:val="004E65BC"/>
    <w:rsid w:val="004E69DB"/>
    <w:rsid w:val="004F0339"/>
    <w:rsid w:val="004F25B6"/>
    <w:rsid w:val="004F7871"/>
    <w:rsid w:val="00503CEA"/>
    <w:rsid w:val="005049F3"/>
    <w:rsid w:val="00504BF8"/>
    <w:rsid w:val="00506A80"/>
    <w:rsid w:val="00506B16"/>
    <w:rsid w:val="00506EEA"/>
    <w:rsid w:val="005076AE"/>
    <w:rsid w:val="005077A4"/>
    <w:rsid w:val="005079BB"/>
    <w:rsid w:val="00511952"/>
    <w:rsid w:val="005142DB"/>
    <w:rsid w:val="0051580D"/>
    <w:rsid w:val="005167B1"/>
    <w:rsid w:val="00516AED"/>
    <w:rsid w:val="00516F14"/>
    <w:rsid w:val="005174A7"/>
    <w:rsid w:val="005262F4"/>
    <w:rsid w:val="00526C77"/>
    <w:rsid w:val="005307E9"/>
    <w:rsid w:val="00530F90"/>
    <w:rsid w:val="005328CE"/>
    <w:rsid w:val="00534DD4"/>
    <w:rsid w:val="00537323"/>
    <w:rsid w:val="00541257"/>
    <w:rsid w:val="0054138E"/>
    <w:rsid w:val="00541B52"/>
    <w:rsid w:val="00541B8D"/>
    <w:rsid w:val="00547111"/>
    <w:rsid w:val="005478DD"/>
    <w:rsid w:val="0055007D"/>
    <w:rsid w:val="0055358F"/>
    <w:rsid w:val="00554E7C"/>
    <w:rsid w:val="00556CE9"/>
    <w:rsid w:val="005571EA"/>
    <w:rsid w:val="0056017B"/>
    <w:rsid w:val="00563C1A"/>
    <w:rsid w:val="00564CB0"/>
    <w:rsid w:val="00566205"/>
    <w:rsid w:val="005700C3"/>
    <w:rsid w:val="0057424D"/>
    <w:rsid w:val="00577A01"/>
    <w:rsid w:val="00582391"/>
    <w:rsid w:val="00582BA5"/>
    <w:rsid w:val="00582D51"/>
    <w:rsid w:val="00584823"/>
    <w:rsid w:val="00590947"/>
    <w:rsid w:val="00592231"/>
    <w:rsid w:val="005923B8"/>
    <w:rsid w:val="00592642"/>
    <w:rsid w:val="00592D74"/>
    <w:rsid w:val="00593C4A"/>
    <w:rsid w:val="005951D8"/>
    <w:rsid w:val="00595261"/>
    <w:rsid w:val="00596223"/>
    <w:rsid w:val="00597CDA"/>
    <w:rsid w:val="005A1278"/>
    <w:rsid w:val="005A1CF1"/>
    <w:rsid w:val="005A409F"/>
    <w:rsid w:val="005A51E3"/>
    <w:rsid w:val="005A5A2A"/>
    <w:rsid w:val="005A63B4"/>
    <w:rsid w:val="005A6BB6"/>
    <w:rsid w:val="005A6DB5"/>
    <w:rsid w:val="005A76F6"/>
    <w:rsid w:val="005B434E"/>
    <w:rsid w:val="005B5832"/>
    <w:rsid w:val="005B5BF7"/>
    <w:rsid w:val="005B70C6"/>
    <w:rsid w:val="005B7460"/>
    <w:rsid w:val="005C1FCE"/>
    <w:rsid w:val="005C22DC"/>
    <w:rsid w:val="005C3224"/>
    <w:rsid w:val="005C3700"/>
    <w:rsid w:val="005C525A"/>
    <w:rsid w:val="005C526E"/>
    <w:rsid w:val="005C5382"/>
    <w:rsid w:val="005C5625"/>
    <w:rsid w:val="005C5A1A"/>
    <w:rsid w:val="005C688C"/>
    <w:rsid w:val="005D3E75"/>
    <w:rsid w:val="005D49A0"/>
    <w:rsid w:val="005D511F"/>
    <w:rsid w:val="005D68F0"/>
    <w:rsid w:val="005E24C5"/>
    <w:rsid w:val="005E288B"/>
    <w:rsid w:val="005E2C44"/>
    <w:rsid w:val="005E324B"/>
    <w:rsid w:val="005E4C8D"/>
    <w:rsid w:val="005E5B33"/>
    <w:rsid w:val="005E664E"/>
    <w:rsid w:val="005F0679"/>
    <w:rsid w:val="005F1AC2"/>
    <w:rsid w:val="005F311B"/>
    <w:rsid w:val="005F6A39"/>
    <w:rsid w:val="006009A0"/>
    <w:rsid w:val="006016EB"/>
    <w:rsid w:val="00604774"/>
    <w:rsid w:val="00604C6C"/>
    <w:rsid w:val="00606AD0"/>
    <w:rsid w:val="00607EDA"/>
    <w:rsid w:val="00616487"/>
    <w:rsid w:val="00616D30"/>
    <w:rsid w:val="00621188"/>
    <w:rsid w:val="00623CEA"/>
    <w:rsid w:val="006257ED"/>
    <w:rsid w:val="0062634F"/>
    <w:rsid w:val="00626C3D"/>
    <w:rsid w:val="00626C8F"/>
    <w:rsid w:val="0063722F"/>
    <w:rsid w:val="00642322"/>
    <w:rsid w:val="006428E2"/>
    <w:rsid w:val="0064448F"/>
    <w:rsid w:val="00646AC2"/>
    <w:rsid w:val="00650014"/>
    <w:rsid w:val="006517C1"/>
    <w:rsid w:val="00653306"/>
    <w:rsid w:val="006535E5"/>
    <w:rsid w:val="006545F1"/>
    <w:rsid w:val="00655608"/>
    <w:rsid w:val="00656F7B"/>
    <w:rsid w:val="00661125"/>
    <w:rsid w:val="00664838"/>
    <w:rsid w:val="00665064"/>
    <w:rsid w:val="00665C47"/>
    <w:rsid w:val="00666C30"/>
    <w:rsid w:val="00666FFE"/>
    <w:rsid w:val="00667249"/>
    <w:rsid w:val="00667BFE"/>
    <w:rsid w:val="006724D2"/>
    <w:rsid w:val="00673DDA"/>
    <w:rsid w:val="00676A95"/>
    <w:rsid w:val="00676DEB"/>
    <w:rsid w:val="00677610"/>
    <w:rsid w:val="00677C65"/>
    <w:rsid w:val="006801BC"/>
    <w:rsid w:val="00682E11"/>
    <w:rsid w:val="0068328F"/>
    <w:rsid w:val="00684018"/>
    <w:rsid w:val="00684422"/>
    <w:rsid w:val="00687C22"/>
    <w:rsid w:val="0069197E"/>
    <w:rsid w:val="00694A62"/>
    <w:rsid w:val="00695808"/>
    <w:rsid w:val="0069671A"/>
    <w:rsid w:val="00697B97"/>
    <w:rsid w:val="006A06D8"/>
    <w:rsid w:val="006A0B4E"/>
    <w:rsid w:val="006A1064"/>
    <w:rsid w:val="006A209F"/>
    <w:rsid w:val="006A37DD"/>
    <w:rsid w:val="006A4876"/>
    <w:rsid w:val="006A5074"/>
    <w:rsid w:val="006A6453"/>
    <w:rsid w:val="006A65C5"/>
    <w:rsid w:val="006A6924"/>
    <w:rsid w:val="006A7A29"/>
    <w:rsid w:val="006B0744"/>
    <w:rsid w:val="006B08B0"/>
    <w:rsid w:val="006B2774"/>
    <w:rsid w:val="006B46FB"/>
    <w:rsid w:val="006B68AD"/>
    <w:rsid w:val="006B690E"/>
    <w:rsid w:val="006B76C8"/>
    <w:rsid w:val="006B7EB0"/>
    <w:rsid w:val="006C14AB"/>
    <w:rsid w:val="006C2885"/>
    <w:rsid w:val="006C32AA"/>
    <w:rsid w:val="006C3A1D"/>
    <w:rsid w:val="006C3DC7"/>
    <w:rsid w:val="006C4C51"/>
    <w:rsid w:val="006C595A"/>
    <w:rsid w:val="006D11D2"/>
    <w:rsid w:val="006D36AB"/>
    <w:rsid w:val="006D6B3B"/>
    <w:rsid w:val="006D73B2"/>
    <w:rsid w:val="006E0DBC"/>
    <w:rsid w:val="006E21FB"/>
    <w:rsid w:val="006E76CF"/>
    <w:rsid w:val="006F2DBB"/>
    <w:rsid w:val="006F3AB2"/>
    <w:rsid w:val="006F4A25"/>
    <w:rsid w:val="006F6476"/>
    <w:rsid w:val="007000C3"/>
    <w:rsid w:val="0070252E"/>
    <w:rsid w:val="0070282B"/>
    <w:rsid w:val="0070367E"/>
    <w:rsid w:val="007055D6"/>
    <w:rsid w:val="0070758A"/>
    <w:rsid w:val="0071127A"/>
    <w:rsid w:val="007112FB"/>
    <w:rsid w:val="0071470B"/>
    <w:rsid w:val="0071593F"/>
    <w:rsid w:val="007159DA"/>
    <w:rsid w:val="00716C50"/>
    <w:rsid w:val="007232B6"/>
    <w:rsid w:val="00723EE1"/>
    <w:rsid w:val="00725334"/>
    <w:rsid w:val="00726FDB"/>
    <w:rsid w:val="00727B74"/>
    <w:rsid w:val="007312B4"/>
    <w:rsid w:val="00731DBA"/>
    <w:rsid w:val="007349A3"/>
    <w:rsid w:val="00734B3B"/>
    <w:rsid w:val="00734CD8"/>
    <w:rsid w:val="007354D3"/>
    <w:rsid w:val="00736A4A"/>
    <w:rsid w:val="00737AC7"/>
    <w:rsid w:val="007423AE"/>
    <w:rsid w:val="007442BC"/>
    <w:rsid w:val="007449C2"/>
    <w:rsid w:val="00745B9A"/>
    <w:rsid w:val="0074769F"/>
    <w:rsid w:val="007519FA"/>
    <w:rsid w:val="00751F01"/>
    <w:rsid w:val="007523DF"/>
    <w:rsid w:val="0075379F"/>
    <w:rsid w:val="00753FDE"/>
    <w:rsid w:val="00760D1B"/>
    <w:rsid w:val="007616F0"/>
    <w:rsid w:val="0076312F"/>
    <w:rsid w:val="00764E3D"/>
    <w:rsid w:val="00766110"/>
    <w:rsid w:val="00776C8B"/>
    <w:rsid w:val="0077754A"/>
    <w:rsid w:val="00783457"/>
    <w:rsid w:val="00783C1D"/>
    <w:rsid w:val="00787FE7"/>
    <w:rsid w:val="00790069"/>
    <w:rsid w:val="00792342"/>
    <w:rsid w:val="00794B73"/>
    <w:rsid w:val="007977A8"/>
    <w:rsid w:val="007A0682"/>
    <w:rsid w:val="007A115B"/>
    <w:rsid w:val="007A23A7"/>
    <w:rsid w:val="007A4487"/>
    <w:rsid w:val="007A47CD"/>
    <w:rsid w:val="007A6725"/>
    <w:rsid w:val="007A7464"/>
    <w:rsid w:val="007B31EC"/>
    <w:rsid w:val="007B512A"/>
    <w:rsid w:val="007B5EE7"/>
    <w:rsid w:val="007B5F2C"/>
    <w:rsid w:val="007B6353"/>
    <w:rsid w:val="007C063A"/>
    <w:rsid w:val="007C1478"/>
    <w:rsid w:val="007C2097"/>
    <w:rsid w:val="007C5A79"/>
    <w:rsid w:val="007C7909"/>
    <w:rsid w:val="007D082F"/>
    <w:rsid w:val="007D1716"/>
    <w:rsid w:val="007D1D55"/>
    <w:rsid w:val="007D2373"/>
    <w:rsid w:val="007D2D95"/>
    <w:rsid w:val="007D337F"/>
    <w:rsid w:val="007D4502"/>
    <w:rsid w:val="007D6A07"/>
    <w:rsid w:val="007E08C8"/>
    <w:rsid w:val="007E0F87"/>
    <w:rsid w:val="007E2E3C"/>
    <w:rsid w:val="007E3D51"/>
    <w:rsid w:val="007E4E8C"/>
    <w:rsid w:val="007F12DC"/>
    <w:rsid w:val="007F2E23"/>
    <w:rsid w:val="007F3F5D"/>
    <w:rsid w:val="007F5946"/>
    <w:rsid w:val="007F7259"/>
    <w:rsid w:val="00800C8A"/>
    <w:rsid w:val="0080115F"/>
    <w:rsid w:val="00803954"/>
    <w:rsid w:val="008040A8"/>
    <w:rsid w:val="008053DA"/>
    <w:rsid w:val="00805AFC"/>
    <w:rsid w:val="0080711B"/>
    <w:rsid w:val="00813A45"/>
    <w:rsid w:val="00814C4D"/>
    <w:rsid w:val="00817842"/>
    <w:rsid w:val="0081788F"/>
    <w:rsid w:val="0082017D"/>
    <w:rsid w:val="0082347B"/>
    <w:rsid w:val="00824572"/>
    <w:rsid w:val="008270DE"/>
    <w:rsid w:val="008278A1"/>
    <w:rsid w:val="008279FA"/>
    <w:rsid w:val="00827D0E"/>
    <w:rsid w:val="008313F5"/>
    <w:rsid w:val="00833818"/>
    <w:rsid w:val="00835452"/>
    <w:rsid w:val="00835869"/>
    <w:rsid w:val="00835DC8"/>
    <w:rsid w:val="00836295"/>
    <w:rsid w:val="008371F8"/>
    <w:rsid w:val="00842287"/>
    <w:rsid w:val="0084471F"/>
    <w:rsid w:val="0084475E"/>
    <w:rsid w:val="00844FA4"/>
    <w:rsid w:val="00845755"/>
    <w:rsid w:val="008515F0"/>
    <w:rsid w:val="008532FD"/>
    <w:rsid w:val="00856A82"/>
    <w:rsid w:val="008574F1"/>
    <w:rsid w:val="00860A9C"/>
    <w:rsid w:val="008615F1"/>
    <w:rsid w:val="008626E7"/>
    <w:rsid w:val="0086636D"/>
    <w:rsid w:val="008703CB"/>
    <w:rsid w:val="00870647"/>
    <w:rsid w:val="00870EE7"/>
    <w:rsid w:val="008710DE"/>
    <w:rsid w:val="00871721"/>
    <w:rsid w:val="00873683"/>
    <w:rsid w:val="00875347"/>
    <w:rsid w:val="00875629"/>
    <w:rsid w:val="00875AB2"/>
    <w:rsid w:val="00876892"/>
    <w:rsid w:val="00881214"/>
    <w:rsid w:val="00881A27"/>
    <w:rsid w:val="008847B3"/>
    <w:rsid w:val="008863B9"/>
    <w:rsid w:val="00890E3D"/>
    <w:rsid w:val="008928CE"/>
    <w:rsid w:val="008933DA"/>
    <w:rsid w:val="00895EEE"/>
    <w:rsid w:val="008968B3"/>
    <w:rsid w:val="008A1602"/>
    <w:rsid w:val="008A174C"/>
    <w:rsid w:val="008A3DC5"/>
    <w:rsid w:val="008A450C"/>
    <w:rsid w:val="008A457B"/>
    <w:rsid w:val="008A45A6"/>
    <w:rsid w:val="008A4B7D"/>
    <w:rsid w:val="008A5570"/>
    <w:rsid w:val="008A5FD3"/>
    <w:rsid w:val="008A7A66"/>
    <w:rsid w:val="008B10CB"/>
    <w:rsid w:val="008B2BF1"/>
    <w:rsid w:val="008B471C"/>
    <w:rsid w:val="008C0AC9"/>
    <w:rsid w:val="008C15E0"/>
    <w:rsid w:val="008C1E4A"/>
    <w:rsid w:val="008C20DD"/>
    <w:rsid w:val="008C24F4"/>
    <w:rsid w:val="008C5FF9"/>
    <w:rsid w:val="008C6D5A"/>
    <w:rsid w:val="008C7CA7"/>
    <w:rsid w:val="008D031F"/>
    <w:rsid w:val="008D166D"/>
    <w:rsid w:val="008D1B2F"/>
    <w:rsid w:val="008D2F67"/>
    <w:rsid w:val="008D3631"/>
    <w:rsid w:val="008E2D89"/>
    <w:rsid w:val="008E6533"/>
    <w:rsid w:val="008E68F4"/>
    <w:rsid w:val="008E69BD"/>
    <w:rsid w:val="008E7A4E"/>
    <w:rsid w:val="008E7DF6"/>
    <w:rsid w:val="008F3789"/>
    <w:rsid w:val="008F4D5D"/>
    <w:rsid w:val="008F55AE"/>
    <w:rsid w:val="008F686C"/>
    <w:rsid w:val="009011F0"/>
    <w:rsid w:val="009029B0"/>
    <w:rsid w:val="00905D87"/>
    <w:rsid w:val="00910B7C"/>
    <w:rsid w:val="009148DE"/>
    <w:rsid w:val="00915C9A"/>
    <w:rsid w:val="0092069E"/>
    <w:rsid w:val="0092366D"/>
    <w:rsid w:val="00925E87"/>
    <w:rsid w:val="00927876"/>
    <w:rsid w:val="00935BC6"/>
    <w:rsid w:val="00941500"/>
    <w:rsid w:val="00941E30"/>
    <w:rsid w:val="00942E3B"/>
    <w:rsid w:val="00943890"/>
    <w:rsid w:val="009452C8"/>
    <w:rsid w:val="00947F31"/>
    <w:rsid w:val="009500E7"/>
    <w:rsid w:val="00953940"/>
    <w:rsid w:val="00957E98"/>
    <w:rsid w:val="00960201"/>
    <w:rsid w:val="00961339"/>
    <w:rsid w:val="009614B5"/>
    <w:rsid w:val="00961E50"/>
    <w:rsid w:val="00962786"/>
    <w:rsid w:val="009669B1"/>
    <w:rsid w:val="009726CD"/>
    <w:rsid w:val="0097477B"/>
    <w:rsid w:val="009757FF"/>
    <w:rsid w:val="009777D9"/>
    <w:rsid w:val="00982327"/>
    <w:rsid w:val="00983806"/>
    <w:rsid w:val="009869B6"/>
    <w:rsid w:val="00990719"/>
    <w:rsid w:val="009909C1"/>
    <w:rsid w:val="0099180B"/>
    <w:rsid w:val="00991B88"/>
    <w:rsid w:val="00991BF4"/>
    <w:rsid w:val="00991C5F"/>
    <w:rsid w:val="00996CD3"/>
    <w:rsid w:val="009A4BA1"/>
    <w:rsid w:val="009A5753"/>
    <w:rsid w:val="009A579D"/>
    <w:rsid w:val="009B0359"/>
    <w:rsid w:val="009B0FF9"/>
    <w:rsid w:val="009B10D8"/>
    <w:rsid w:val="009C104A"/>
    <w:rsid w:val="009C2004"/>
    <w:rsid w:val="009C221B"/>
    <w:rsid w:val="009C2CE5"/>
    <w:rsid w:val="009C4D3F"/>
    <w:rsid w:val="009C74C5"/>
    <w:rsid w:val="009D2532"/>
    <w:rsid w:val="009D349A"/>
    <w:rsid w:val="009E0971"/>
    <w:rsid w:val="009E1DFE"/>
    <w:rsid w:val="009E246A"/>
    <w:rsid w:val="009E314A"/>
    <w:rsid w:val="009E3297"/>
    <w:rsid w:val="009E36CA"/>
    <w:rsid w:val="009E41F0"/>
    <w:rsid w:val="009E63FF"/>
    <w:rsid w:val="009E66F4"/>
    <w:rsid w:val="009E6EAA"/>
    <w:rsid w:val="009E74AE"/>
    <w:rsid w:val="009E7DC6"/>
    <w:rsid w:val="009F04D9"/>
    <w:rsid w:val="009F2FB4"/>
    <w:rsid w:val="009F4FCA"/>
    <w:rsid w:val="009F5DA7"/>
    <w:rsid w:val="009F734F"/>
    <w:rsid w:val="00A0093F"/>
    <w:rsid w:val="00A00BBB"/>
    <w:rsid w:val="00A048B1"/>
    <w:rsid w:val="00A055C1"/>
    <w:rsid w:val="00A07910"/>
    <w:rsid w:val="00A12234"/>
    <w:rsid w:val="00A135EC"/>
    <w:rsid w:val="00A13F76"/>
    <w:rsid w:val="00A14087"/>
    <w:rsid w:val="00A1447A"/>
    <w:rsid w:val="00A156B4"/>
    <w:rsid w:val="00A225D8"/>
    <w:rsid w:val="00A230E0"/>
    <w:rsid w:val="00A246B6"/>
    <w:rsid w:val="00A2557F"/>
    <w:rsid w:val="00A274BA"/>
    <w:rsid w:val="00A279F6"/>
    <w:rsid w:val="00A27A2A"/>
    <w:rsid w:val="00A32329"/>
    <w:rsid w:val="00A324E7"/>
    <w:rsid w:val="00A32603"/>
    <w:rsid w:val="00A33B99"/>
    <w:rsid w:val="00A34676"/>
    <w:rsid w:val="00A35C8D"/>
    <w:rsid w:val="00A35E8F"/>
    <w:rsid w:val="00A36A66"/>
    <w:rsid w:val="00A370AB"/>
    <w:rsid w:val="00A378B7"/>
    <w:rsid w:val="00A401E9"/>
    <w:rsid w:val="00A40BE1"/>
    <w:rsid w:val="00A43FC9"/>
    <w:rsid w:val="00A44F90"/>
    <w:rsid w:val="00A47E70"/>
    <w:rsid w:val="00A50CF0"/>
    <w:rsid w:val="00A51FBF"/>
    <w:rsid w:val="00A55EEA"/>
    <w:rsid w:val="00A627C5"/>
    <w:rsid w:val="00A63015"/>
    <w:rsid w:val="00A64567"/>
    <w:rsid w:val="00A64C54"/>
    <w:rsid w:val="00A72146"/>
    <w:rsid w:val="00A72B6D"/>
    <w:rsid w:val="00A73B7A"/>
    <w:rsid w:val="00A7671C"/>
    <w:rsid w:val="00A76A6C"/>
    <w:rsid w:val="00A82BCA"/>
    <w:rsid w:val="00A83552"/>
    <w:rsid w:val="00A838E1"/>
    <w:rsid w:val="00A83D4C"/>
    <w:rsid w:val="00A83DCB"/>
    <w:rsid w:val="00A87B08"/>
    <w:rsid w:val="00A92555"/>
    <w:rsid w:val="00A92CA9"/>
    <w:rsid w:val="00A93058"/>
    <w:rsid w:val="00AA00F1"/>
    <w:rsid w:val="00AA184D"/>
    <w:rsid w:val="00AA24BF"/>
    <w:rsid w:val="00AA2CBC"/>
    <w:rsid w:val="00AA5F15"/>
    <w:rsid w:val="00AA6DA9"/>
    <w:rsid w:val="00AB0757"/>
    <w:rsid w:val="00AB07B6"/>
    <w:rsid w:val="00AB19E0"/>
    <w:rsid w:val="00AB346C"/>
    <w:rsid w:val="00AB38CA"/>
    <w:rsid w:val="00AB3A1F"/>
    <w:rsid w:val="00AB4FF0"/>
    <w:rsid w:val="00AB5B5E"/>
    <w:rsid w:val="00AC1663"/>
    <w:rsid w:val="00AC4747"/>
    <w:rsid w:val="00AC5820"/>
    <w:rsid w:val="00AC5D98"/>
    <w:rsid w:val="00AD07E9"/>
    <w:rsid w:val="00AD0B0C"/>
    <w:rsid w:val="00AD10BB"/>
    <w:rsid w:val="00AD1CD8"/>
    <w:rsid w:val="00AD2F99"/>
    <w:rsid w:val="00AD31C8"/>
    <w:rsid w:val="00AD5CE8"/>
    <w:rsid w:val="00AE00DC"/>
    <w:rsid w:val="00AE0BA5"/>
    <w:rsid w:val="00AE458B"/>
    <w:rsid w:val="00AE500D"/>
    <w:rsid w:val="00AE5316"/>
    <w:rsid w:val="00AE580E"/>
    <w:rsid w:val="00AE7C86"/>
    <w:rsid w:val="00AF013C"/>
    <w:rsid w:val="00AF3832"/>
    <w:rsid w:val="00AF479F"/>
    <w:rsid w:val="00AF712C"/>
    <w:rsid w:val="00B02708"/>
    <w:rsid w:val="00B02F6C"/>
    <w:rsid w:val="00B05A14"/>
    <w:rsid w:val="00B07E69"/>
    <w:rsid w:val="00B1470B"/>
    <w:rsid w:val="00B16A12"/>
    <w:rsid w:val="00B202C3"/>
    <w:rsid w:val="00B24C79"/>
    <w:rsid w:val="00B258BB"/>
    <w:rsid w:val="00B26677"/>
    <w:rsid w:val="00B276E8"/>
    <w:rsid w:val="00B34C9D"/>
    <w:rsid w:val="00B36B0B"/>
    <w:rsid w:val="00B40120"/>
    <w:rsid w:val="00B40610"/>
    <w:rsid w:val="00B40B8D"/>
    <w:rsid w:val="00B4140B"/>
    <w:rsid w:val="00B41689"/>
    <w:rsid w:val="00B4195A"/>
    <w:rsid w:val="00B43E9A"/>
    <w:rsid w:val="00B478ED"/>
    <w:rsid w:val="00B47B79"/>
    <w:rsid w:val="00B50572"/>
    <w:rsid w:val="00B52510"/>
    <w:rsid w:val="00B54970"/>
    <w:rsid w:val="00B54F8A"/>
    <w:rsid w:val="00B55080"/>
    <w:rsid w:val="00B55177"/>
    <w:rsid w:val="00B57E6C"/>
    <w:rsid w:val="00B622E7"/>
    <w:rsid w:val="00B62401"/>
    <w:rsid w:val="00B63DA6"/>
    <w:rsid w:val="00B65214"/>
    <w:rsid w:val="00B67808"/>
    <w:rsid w:val="00B67B97"/>
    <w:rsid w:val="00B727BD"/>
    <w:rsid w:val="00B73ED2"/>
    <w:rsid w:val="00B83940"/>
    <w:rsid w:val="00B844AD"/>
    <w:rsid w:val="00B8453D"/>
    <w:rsid w:val="00B848AC"/>
    <w:rsid w:val="00B90404"/>
    <w:rsid w:val="00B9195A"/>
    <w:rsid w:val="00B92A51"/>
    <w:rsid w:val="00B968C8"/>
    <w:rsid w:val="00B97762"/>
    <w:rsid w:val="00BA043E"/>
    <w:rsid w:val="00BA08A8"/>
    <w:rsid w:val="00BA2D50"/>
    <w:rsid w:val="00BA3EC5"/>
    <w:rsid w:val="00BA4B0A"/>
    <w:rsid w:val="00BA51D9"/>
    <w:rsid w:val="00BA585B"/>
    <w:rsid w:val="00BA63E0"/>
    <w:rsid w:val="00BA746F"/>
    <w:rsid w:val="00BB1729"/>
    <w:rsid w:val="00BB1950"/>
    <w:rsid w:val="00BB37D9"/>
    <w:rsid w:val="00BB563F"/>
    <w:rsid w:val="00BB5DFC"/>
    <w:rsid w:val="00BB61CD"/>
    <w:rsid w:val="00BC06B9"/>
    <w:rsid w:val="00BC32E1"/>
    <w:rsid w:val="00BC3694"/>
    <w:rsid w:val="00BC61AB"/>
    <w:rsid w:val="00BC65BC"/>
    <w:rsid w:val="00BC667B"/>
    <w:rsid w:val="00BD279D"/>
    <w:rsid w:val="00BD2A0D"/>
    <w:rsid w:val="00BD387D"/>
    <w:rsid w:val="00BD4D79"/>
    <w:rsid w:val="00BD69EA"/>
    <w:rsid w:val="00BD6BB8"/>
    <w:rsid w:val="00BE04F6"/>
    <w:rsid w:val="00BE1056"/>
    <w:rsid w:val="00BE4A66"/>
    <w:rsid w:val="00BE7509"/>
    <w:rsid w:val="00BF0EA7"/>
    <w:rsid w:val="00BF1CA5"/>
    <w:rsid w:val="00BF2786"/>
    <w:rsid w:val="00BF2ED9"/>
    <w:rsid w:val="00BF306D"/>
    <w:rsid w:val="00BF5886"/>
    <w:rsid w:val="00BF62B6"/>
    <w:rsid w:val="00C0065A"/>
    <w:rsid w:val="00C00D2F"/>
    <w:rsid w:val="00C00E0C"/>
    <w:rsid w:val="00C0111D"/>
    <w:rsid w:val="00C011DA"/>
    <w:rsid w:val="00C031A7"/>
    <w:rsid w:val="00C0497E"/>
    <w:rsid w:val="00C05DD8"/>
    <w:rsid w:val="00C068A5"/>
    <w:rsid w:val="00C07C03"/>
    <w:rsid w:val="00C07CB9"/>
    <w:rsid w:val="00C10CBA"/>
    <w:rsid w:val="00C14245"/>
    <w:rsid w:val="00C15918"/>
    <w:rsid w:val="00C22817"/>
    <w:rsid w:val="00C22D3D"/>
    <w:rsid w:val="00C30FFE"/>
    <w:rsid w:val="00C315F7"/>
    <w:rsid w:val="00C33A2B"/>
    <w:rsid w:val="00C34C2E"/>
    <w:rsid w:val="00C36B02"/>
    <w:rsid w:val="00C36D9F"/>
    <w:rsid w:val="00C407CF"/>
    <w:rsid w:val="00C40F60"/>
    <w:rsid w:val="00C42686"/>
    <w:rsid w:val="00C522A8"/>
    <w:rsid w:val="00C54E2D"/>
    <w:rsid w:val="00C54FF2"/>
    <w:rsid w:val="00C55D41"/>
    <w:rsid w:val="00C57543"/>
    <w:rsid w:val="00C61DF0"/>
    <w:rsid w:val="00C66BA2"/>
    <w:rsid w:val="00C7039C"/>
    <w:rsid w:val="00C73F85"/>
    <w:rsid w:val="00C74323"/>
    <w:rsid w:val="00C75828"/>
    <w:rsid w:val="00C75BC7"/>
    <w:rsid w:val="00C76F88"/>
    <w:rsid w:val="00C771A7"/>
    <w:rsid w:val="00C8296C"/>
    <w:rsid w:val="00C85CDA"/>
    <w:rsid w:val="00C9183D"/>
    <w:rsid w:val="00C9264A"/>
    <w:rsid w:val="00C92E2C"/>
    <w:rsid w:val="00C94DE5"/>
    <w:rsid w:val="00C95797"/>
    <w:rsid w:val="00C95985"/>
    <w:rsid w:val="00C96A95"/>
    <w:rsid w:val="00C97666"/>
    <w:rsid w:val="00CA009A"/>
    <w:rsid w:val="00CA08C0"/>
    <w:rsid w:val="00CA0FEF"/>
    <w:rsid w:val="00CA38B4"/>
    <w:rsid w:val="00CA3EA0"/>
    <w:rsid w:val="00CA3F25"/>
    <w:rsid w:val="00CA710C"/>
    <w:rsid w:val="00CB0526"/>
    <w:rsid w:val="00CB19FB"/>
    <w:rsid w:val="00CB1C01"/>
    <w:rsid w:val="00CB3070"/>
    <w:rsid w:val="00CB3B79"/>
    <w:rsid w:val="00CB45F3"/>
    <w:rsid w:val="00CB6302"/>
    <w:rsid w:val="00CB781D"/>
    <w:rsid w:val="00CB7B12"/>
    <w:rsid w:val="00CC0A7D"/>
    <w:rsid w:val="00CC35CB"/>
    <w:rsid w:val="00CC424A"/>
    <w:rsid w:val="00CC5026"/>
    <w:rsid w:val="00CC53E9"/>
    <w:rsid w:val="00CC68D0"/>
    <w:rsid w:val="00CD0C0D"/>
    <w:rsid w:val="00CD51F4"/>
    <w:rsid w:val="00CE1036"/>
    <w:rsid w:val="00CE25B7"/>
    <w:rsid w:val="00CE26D2"/>
    <w:rsid w:val="00CE5BCE"/>
    <w:rsid w:val="00CE5E66"/>
    <w:rsid w:val="00CF0312"/>
    <w:rsid w:val="00CF0E40"/>
    <w:rsid w:val="00CF3C59"/>
    <w:rsid w:val="00CF4DA4"/>
    <w:rsid w:val="00CF542D"/>
    <w:rsid w:val="00CF6485"/>
    <w:rsid w:val="00CF7FCB"/>
    <w:rsid w:val="00D00E2B"/>
    <w:rsid w:val="00D01D6D"/>
    <w:rsid w:val="00D02005"/>
    <w:rsid w:val="00D02034"/>
    <w:rsid w:val="00D02CC0"/>
    <w:rsid w:val="00D03F9A"/>
    <w:rsid w:val="00D03FDC"/>
    <w:rsid w:val="00D06D51"/>
    <w:rsid w:val="00D0762E"/>
    <w:rsid w:val="00D115D4"/>
    <w:rsid w:val="00D12606"/>
    <w:rsid w:val="00D127D0"/>
    <w:rsid w:val="00D141ED"/>
    <w:rsid w:val="00D15E82"/>
    <w:rsid w:val="00D162A0"/>
    <w:rsid w:val="00D16921"/>
    <w:rsid w:val="00D203A5"/>
    <w:rsid w:val="00D214FE"/>
    <w:rsid w:val="00D219B3"/>
    <w:rsid w:val="00D22EEF"/>
    <w:rsid w:val="00D23129"/>
    <w:rsid w:val="00D23E66"/>
    <w:rsid w:val="00D24991"/>
    <w:rsid w:val="00D25300"/>
    <w:rsid w:val="00D2758A"/>
    <w:rsid w:val="00D27A73"/>
    <w:rsid w:val="00D27E57"/>
    <w:rsid w:val="00D32BE7"/>
    <w:rsid w:val="00D34A10"/>
    <w:rsid w:val="00D352F7"/>
    <w:rsid w:val="00D36B57"/>
    <w:rsid w:val="00D37D93"/>
    <w:rsid w:val="00D4545D"/>
    <w:rsid w:val="00D47B31"/>
    <w:rsid w:val="00D50255"/>
    <w:rsid w:val="00D50F89"/>
    <w:rsid w:val="00D51640"/>
    <w:rsid w:val="00D51FC9"/>
    <w:rsid w:val="00D53D25"/>
    <w:rsid w:val="00D57372"/>
    <w:rsid w:val="00D60126"/>
    <w:rsid w:val="00D62B2B"/>
    <w:rsid w:val="00D62F32"/>
    <w:rsid w:val="00D62F7C"/>
    <w:rsid w:val="00D63264"/>
    <w:rsid w:val="00D64044"/>
    <w:rsid w:val="00D66520"/>
    <w:rsid w:val="00D671F0"/>
    <w:rsid w:val="00D67BF2"/>
    <w:rsid w:val="00D70B06"/>
    <w:rsid w:val="00D7241D"/>
    <w:rsid w:val="00D72CD2"/>
    <w:rsid w:val="00D73517"/>
    <w:rsid w:val="00D74FC2"/>
    <w:rsid w:val="00D75074"/>
    <w:rsid w:val="00D757DB"/>
    <w:rsid w:val="00D76107"/>
    <w:rsid w:val="00D7674F"/>
    <w:rsid w:val="00D7750D"/>
    <w:rsid w:val="00D80A14"/>
    <w:rsid w:val="00D818EF"/>
    <w:rsid w:val="00D824E4"/>
    <w:rsid w:val="00D84887"/>
    <w:rsid w:val="00D84953"/>
    <w:rsid w:val="00D855B2"/>
    <w:rsid w:val="00D85B49"/>
    <w:rsid w:val="00D862C1"/>
    <w:rsid w:val="00D867B1"/>
    <w:rsid w:val="00D877E1"/>
    <w:rsid w:val="00D90AD7"/>
    <w:rsid w:val="00D91A7B"/>
    <w:rsid w:val="00D92829"/>
    <w:rsid w:val="00D945FC"/>
    <w:rsid w:val="00D96359"/>
    <w:rsid w:val="00DA024F"/>
    <w:rsid w:val="00DA081E"/>
    <w:rsid w:val="00DA32EC"/>
    <w:rsid w:val="00DA49E3"/>
    <w:rsid w:val="00DA4E91"/>
    <w:rsid w:val="00DA71E6"/>
    <w:rsid w:val="00DB0ABD"/>
    <w:rsid w:val="00DB14F3"/>
    <w:rsid w:val="00DB3137"/>
    <w:rsid w:val="00DB4433"/>
    <w:rsid w:val="00DB7C2C"/>
    <w:rsid w:val="00DC3967"/>
    <w:rsid w:val="00DC44E1"/>
    <w:rsid w:val="00DC6153"/>
    <w:rsid w:val="00DC651F"/>
    <w:rsid w:val="00DC65F5"/>
    <w:rsid w:val="00DC6CDE"/>
    <w:rsid w:val="00DC7147"/>
    <w:rsid w:val="00DC7559"/>
    <w:rsid w:val="00DD04B1"/>
    <w:rsid w:val="00DD19EE"/>
    <w:rsid w:val="00DD4381"/>
    <w:rsid w:val="00DD5565"/>
    <w:rsid w:val="00DD5957"/>
    <w:rsid w:val="00DD63A0"/>
    <w:rsid w:val="00DE07CE"/>
    <w:rsid w:val="00DE2ED2"/>
    <w:rsid w:val="00DE34CF"/>
    <w:rsid w:val="00DE38E2"/>
    <w:rsid w:val="00DE559E"/>
    <w:rsid w:val="00DE6817"/>
    <w:rsid w:val="00DF0A4D"/>
    <w:rsid w:val="00DF1754"/>
    <w:rsid w:val="00DF1FD0"/>
    <w:rsid w:val="00DF32D7"/>
    <w:rsid w:val="00E02A6D"/>
    <w:rsid w:val="00E0331A"/>
    <w:rsid w:val="00E04816"/>
    <w:rsid w:val="00E05253"/>
    <w:rsid w:val="00E05B4B"/>
    <w:rsid w:val="00E05CFB"/>
    <w:rsid w:val="00E06362"/>
    <w:rsid w:val="00E078CF"/>
    <w:rsid w:val="00E1048B"/>
    <w:rsid w:val="00E12082"/>
    <w:rsid w:val="00E12809"/>
    <w:rsid w:val="00E13F3D"/>
    <w:rsid w:val="00E14EEC"/>
    <w:rsid w:val="00E15FD7"/>
    <w:rsid w:val="00E162FC"/>
    <w:rsid w:val="00E16BEF"/>
    <w:rsid w:val="00E17867"/>
    <w:rsid w:val="00E21BB1"/>
    <w:rsid w:val="00E21BC4"/>
    <w:rsid w:val="00E226BE"/>
    <w:rsid w:val="00E226F3"/>
    <w:rsid w:val="00E24233"/>
    <w:rsid w:val="00E252BE"/>
    <w:rsid w:val="00E25D22"/>
    <w:rsid w:val="00E26E00"/>
    <w:rsid w:val="00E27797"/>
    <w:rsid w:val="00E30D4B"/>
    <w:rsid w:val="00E32477"/>
    <w:rsid w:val="00E32CCB"/>
    <w:rsid w:val="00E331DB"/>
    <w:rsid w:val="00E33BD3"/>
    <w:rsid w:val="00E34898"/>
    <w:rsid w:val="00E36930"/>
    <w:rsid w:val="00E376D8"/>
    <w:rsid w:val="00E40196"/>
    <w:rsid w:val="00E42846"/>
    <w:rsid w:val="00E43229"/>
    <w:rsid w:val="00E436BC"/>
    <w:rsid w:val="00E45266"/>
    <w:rsid w:val="00E4741B"/>
    <w:rsid w:val="00E47495"/>
    <w:rsid w:val="00E475E3"/>
    <w:rsid w:val="00E47E63"/>
    <w:rsid w:val="00E5044F"/>
    <w:rsid w:val="00E50505"/>
    <w:rsid w:val="00E52613"/>
    <w:rsid w:val="00E52C35"/>
    <w:rsid w:val="00E54759"/>
    <w:rsid w:val="00E555CD"/>
    <w:rsid w:val="00E55738"/>
    <w:rsid w:val="00E55E8C"/>
    <w:rsid w:val="00E5685B"/>
    <w:rsid w:val="00E56FFE"/>
    <w:rsid w:val="00E57F01"/>
    <w:rsid w:val="00E6067F"/>
    <w:rsid w:val="00E670AA"/>
    <w:rsid w:val="00E71D73"/>
    <w:rsid w:val="00E71DF1"/>
    <w:rsid w:val="00E74640"/>
    <w:rsid w:val="00E74E66"/>
    <w:rsid w:val="00E76BA9"/>
    <w:rsid w:val="00E901D8"/>
    <w:rsid w:val="00E908E3"/>
    <w:rsid w:val="00E9169D"/>
    <w:rsid w:val="00E9782B"/>
    <w:rsid w:val="00EA2854"/>
    <w:rsid w:val="00EA4167"/>
    <w:rsid w:val="00EA466E"/>
    <w:rsid w:val="00EA513D"/>
    <w:rsid w:val="00EA51C1"/>
    <w:rsid w:val="00EA59D5"/>
    <w:rsid w:val="00EA5ED7"/>
    <w:rsid w:val="00EA5FE3"/>
    <w:rsid w:val="00EA6661"/>
    <w:rsid w:val="00EA7897"/>
    <w:rsid w:val="00EB09B7"/>
    <w:rsid w:val="00EB1893"/>
    <w:rsid w:val="00EB1F2C"/>
    <w:rsid w:val="00EB622D"/>
    <w:rsid w:val="00EB66AD"/>
    <w:rsid w:val="00EC307D"/>
    <w:rsid w:val="00EC58F8"/>
    <w:rsid w:val="00EC67A6"/>
    <w:rsid w:val="00EC722C"/>
    <w:rsid w:val="00ED506C"/>
    <w:rsid w:val="00ED5CC6"/>
    <w:rsid w:val="00EE07CF"/>
    <w:rsid w:val="00EE0D1C"/>
    <w:rsid w:val="00EE3EFE"/>
    <w:rsid w:val="00EE4B7A"/>
    <w:rsid w:val="00EE6A5F"/>
    <w:rsid w:val="00EE7AE7"/>
    <w:rsid w:val="00EE7D7C"/>
    <w:rsid w:val="00EF1200"/>
    <w:rsid w:val="00EF2DD4"/>
    <w:rsid w:val="00EF2E00"/>
    <w:rsid w:val="00EF301A"/>
    <w:rsid w:val="00EF40A0"/>
    <w:rsid w:val="00EF4307"/>
    <w:rsid w:val="00F00985"/>
    <w:rsid w:val="00F021D8"/>
    <w:rsid w:val="00F02AD2"/>
    <w:rsid w:val="00F05C15"/>
    <w:rsid w:val="00F0708A"/>
    <w:rsid w:val="00F07C87"/>
    <w:rsid w:val="00F07E40"/>
    <w:rsid w:val="00F11671"/>
    <w:rsid w:val="00F1301B"/>
    <w:rsid w:val="00F17BB4"/>
    <w:rsid w:val="00F2040A"/>
    <w:rsid w:val="00F2096D"/>
    <w:rsid w:val="00F2117B"/>
    <w:rsid w:val="00F231F5"/>
    <w:rsid w:val="00F2322D"/>
    <w:rsid w:val="00F25154"/>
    <w:rsid w:val="00F25D98"/>
    <w:rsid w:val="00F26744"/>
    <w:rsid w:val="00F27929"/>
    <w:rsid w:val="00F300FB"/>
    <w:rsid w:val="00F30CE6"/>
    <w:rsid w:val="00F3337D"/>
    <w:rsid w:val="00F352DC"/>
    <w:rsid w:val="00F365E7"/>
    <w:rsid w:val="00F37066"/>
    <w:rsid w:val="00F40EE3"/>
    <w:rsid w:val="00F42179"/>
    <w:rsid w:val="00F5054E"/>
    <w:rsid w:val="00F51110"/>
    <w:rsid w:val="00F512C9"/>
    <w:rsid w:val="00F5306A"/>
    <w:rsid w:val="00F553AA"/>
    <w:rsid w:val="00F57223"/>
    <w:rsid w:val="00F61D46"/>
    <w:rsid w:val="00F62760"/>
    <w:rsid w:val="00F63EEE"/>
    <w:rsid w:val="00F71CD2"/>
    <w:rsid w:val="00F7329D"/>
    <w:rsid w:val="00F764F3"/>
    <w:rsid w:val="00F802AC"/>
    <w:rsid w:val="00F802C4"/>
    <w:rsid w:val="00F80ACA"/>
    <w:rsid w:val="00F83473"/>
    <w:rsid w:val="00F8627D"/>
    <w:rsid w:val="00F86457"/>
    <w:rsid w:val="00F92060"/>
    <w:rsid w:val="00F930EA"/>
    <w:rsid w:val="00F938C6"/>
    <w:rsid w:val="00F949C7"/>
    <w:rsid w:val="00F96902"/>
    <w:rsid w:val="00FA4906"/>
    <w:rsid w:val="00FA5BA5"/>
    <w:rsid w:val="00FA7F67"/>
    <w:rsid w:val="00FB1C69"/>
    <w:rsid w:val="00FB3C99"/>
    <w:rsid w:val="00FB4623"/>
    <w:rsid w:val="00FB6386"/>
    <w:rsid w:val="00FB66CF"/>
    <w:rsid w:val="00FC3DDF"/>
    <w:rsid w:val="00FD185E"/>
    <w:rsid w:val="00FD360E"/>
    <w:rsid w:val="00FD5D5E"/>
    <w:rsid w:val="00FD6026"/>
    <w:rsid w:val="00FE0BA6"/>
    <w:rsid w:val="00FE1279"/>
    <w:rsid w:val="00FE53CA"/>
    <w:rsid w:val="00FE5401"/>
    <w:rsid w:val="00FE5474"/>
    <w:rsid w:val="00FE7375"/>
    <w:rsid w:val="00FF32E5"/>
    <w:rsid w:val="00FF6728"/>
    <w:rsid w:val="00FF6ADB"/>
    <w:rsid w:val="36E11909"/>
    <w:rsid w:val="6DEA136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AF99B6"/>
  <w15:docId w15:val="{87B242BA-CF36-46A5-BA66-B5ECF2E4D3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lsdException w:name="annotation text" w:semiHidden="1"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overflowPunct w:val="0"/>
      <w:autoSpaceDE w:val="0"/>
      <w:autoSpaceDN w:val="0"/>
      <w:adjustRightInd w:val="0"/>
      <w:spacing w:before="120" w:after="120"/>
      <w:textAlignment w:val="baseline"/>
    </w:pPr>
    <w:rPr>
      <w:rFonts w:eastAsia="SimSun"/>
      <w:b/>
      <w:lang w:val="en-US"/>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rPr>
      <w:rFonts w:eastAsia="SimSun"/>
    </w:rPr>
  </w:style>
  <w:style w:type="paragraph" w:styleId="ListBullet5">
    <w:name w:val="List Bullet 5"/>
    <w:basedOn w:val="ListBullet4"/>
    <w:qFormat/>
    <w:pPr>
      <w:ind w:left="1702"/>
    </w:pPr>
  </w:style>
  <w:style w:type="paragraph" w:styleId="TOC8">
    <w:name w:val="toc 8"/>
    <w:basedOn w:val="TOC1"/>
    <w:next w:val="Normal"/>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sz w:val="18"/>
      <w:lang w:val="en-GB" w:eastAsia="en-US"/>
    </w:rPr>
  </w:style>
  <w:style w:type="paragraph" w:styleId="FootnoteText">
    <w:name w:val="footnote text"/>
    <w:basedOn w:val="Normal"/>
    <w:link w:val="FootnoteTextChar"/>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rPr>
      <w:sz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TALChar">
    <w:name w:val="TAL Char"/>
    <w:link w:val="TAL"/>
    <w:qFormat/>
    <w:rPr>
      <w:rFonts w:ascii="Arial" w:hAnsi="Arial"/>
      <w:sz w:val="18"/>
      <w:lang w:val="en-GB" w:eastAsia="en-US"/>
    </w:rPr>
  </w:style>
  <w:style w:type="character" w:customStyle="1" w:styleId="PLChar">
    <w:name w:val="PL Char"/>
    <w:link w:val="PL"/>
    <w:qFormat/>
    <w:rPr>
      <w:rFonts w:ascii="Courier New" w:hAnsi="Courier New"/>
      <w:sz w:val="16"/>
      <w:lang w:val="en-GB" w:eastAsia="en-US"/>
    </w:rPr>
  </w:style>
  <w:style w:type="character" w:customStyle="1" w:styleId="TACChar">
    <w:name w:val="TAC Char"/>
    <w:link w:val="TAC"/>
    <w:qFormat/>
    <w:locked/>
    <w:rPr>
      <w:rFonts w:ascii="Arial" w:hAnsi="Arial"/>
      <w:sz w:val="18"/>
      <w:lang w:val="en-GB" w:eastAsia="en-US"/>
    </w:rPr>
  </w:style>
  <w:style w:type="paragraph" w:customStyle="1" w:styleId="Proposal">
    <w:name w:val="Proposal"/>
    <w:basedOn w:val="Normal"/>
    <w:link w:val="ProposalChar"/>
    <w:qFormat/>
    <w:pPr>
      <w:numPr>
        <w:numId w:val="1"/>
      </w:numPr>
      <w:tabs>
        <w:tab w:val="left" w:pos="1560"/>
      </w:tabs>
      <w:ind w:left="644"/>
    </w:pPr>
    <w:rPr>
      <w:rFonts w:eastAsia="Times New Roman"/>
      <w:b/>
    </w:rPr>
  </w:style>
  <w:style w:type="character" w:customStyle="1" w:styleId="ProposalChar">
    <w:name w:val="Proposal Char"/>
    <w:link w:val="Proposal"/>
    <w:qFormat/>
    <w:rPr>
      <w:rFonts w:ascii="Times New Roman" w:eastAsia="Times New Roman" w:hAnsi="Times New Roman"/>
      <w:b/>
      <w:lang w:val="en-GB" w:eastAsia="en-US"/>
    </w:rPr>
  </w:style>
  <w:style w:type="character" w:customStyle="1" w:styleId="TAHChar">
    <w:name w:val="TAH Char"/>
    <w:link w:val="TAH"/>
    <w:qFormat/>
    <w:rPr>
      <w:rFonts w:ascii="Arial" w:hAnsi="Arial"/>
      <w:b/>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TALCar">
    <w:name w:val="TAL Car"/>
    <w:qFormat/>
    <w:rPr>
      <w:rFonts w:ascii="Arial" w:hAnsi="Arial"/>
      <w:sz w:val="18"/>
      <w:lang w:val="en-GB" w:eastAsia="en-US" w:bidi="ar-SA"/>
    </w:rPr>
  </w:style>
  <w:style w:type="character" w:customStyle="1" w:styleId="FooterChar">
    <w:name w:val="Footer Char"/>
    <w:link w:val="Footer"/>
    <w:rPr>
      <w:rFonts w:ascii="Arial" w:hAnsi="Arial"/>
      <w:b/>
      <w:i/>
      <w:sz w:val="18"/>
      <w:lang w:val="en-GB" w:eastAsia="en-US"/>
    </w:rPr>
  </w:style>
  <w:style w:type="paragraph" w:customStyle="1" w:styleId="Note-Boxed">
    <w:name w:val="Note - Boxed"/>
    <w:basedOn w:val="Normal"/>
    <w:next w:val="BodyTex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character" w:customStyle="1" w:styleId="BodyTextChar">
    <w:name w:val="Body Text Char"/>
    <w:basedOn w:val="DefaultParagraphFont"/>
    <w:link w:val="BodyText"/>
    <w:qFormat/>
    <w:rPr>
      <w:rFonts w:ascii="Times New Roman" w:eastAsia="SimSun" w:hAnsi="Times New Roman"/>
      <w:lang w:val="en-GB" w:eastAsia="en-US"/>
    </w:rPr>
  </w:style>
  <w:style w:type="character" w:customStyle="1" w:styleId="TAHCar">
    <w:name w:val="TAH Car"/>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FZchn">
    <w:name w:val="TF Zchn"/>
    <w:qFormat/>
    <w:rPr>
      <w:rFonts w:ascii="Arial" w:hAnsi="Arial"/>
      <w:b/>
    </w:rPr>
  </w:style>
  <w:style w:type="character" w:customStyle="1" w:styleId="BalloonTextChar">
    <w:name w:val="Balloon Text Char"/>
    <w:link w:val="BalloonText"/>
    <w:qFormat/>
    <w:rPr>
      <w:rFonts w:ascii="Tahoma" w:hAnsi="Tahoma" w:cs="Tahoma"/>
      <w:sz w:val="16"/>
      <w:szCs w:val="16"/>
      <w:lang w:val="en-GB" w:eastAsia="en-US"/>
    </w:rPr>
  </w:style>
  <w:style w:type="paragraph" w:styleId="ListParagraph">
    <w:name w:val="List Paragraph"/>
    <w:basedOn w:val="Normal"/>
    <w:link w:val="ListParagraphChar"/>
    <w:uiPriority w:val="34"/>
    <w:qFormat/>
    <w:rsid w:val="00A627C5"/>
    <w:pPr>
      <w:ind w:firstLineChars="200" w:firstLine="420"/>
    </w:pPr>
  </w:style>
  <w:style w:type="paragraph" w:customStyle="1" w:styleId="TAJ">
    <w:name w:val="TAJ"/>
    <w:basedOn w:val="TH"/>
    <w:rsid w:val="00D115D4"/>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D115D4"/>
    <w:pPr>
      <w:overflowPunct w:val="0"/>
      <w:autoSpaceDE w:val="0"/>
      <w:autoSpaceDN w:val="0"/>
      <w:adjustRightInd w:val="0"/>
      <w:textAlignment w:val="baseline"/>
    </w:pPr>
    <w:rPr>
      <w:rFonts w:eastAsia="Times New Roman"/>
      <w:i/>
      <w:color w:val="0000FF"/>
      <w:lang w:eastAsia="ko-KR"/>
    </w:rPr>
  </w:style>
  <w:style w:type="character" w:customStyle="1" w:styleId="EditorsNoteChar">
    <w:name w:val="Editor's Note Char"/>
    <w:aliases w:val="EN Char"/>
    <w:link w:val="EditorsNote"/>
    <w:rsid w:val="00D115D4"/>
    <w:rPr>
      <w:rFonts w:ascii="Times New Roman" w:hAnsi="Times New Roman"/>
      <w:color w:val="FF0000"/>
      <w:lang w:val="en-GB" w:eastAsia="en-US"/>
    </w:rPr>
  </w:style>
  <w:style w:type="character" w:customStyle="1" w:styleId="Heading2Char">
    <w:name w:val="Heading 2 Char"/>
    <w:link w:val="Heading2"/>
    <w:rsid w:val="00D115D4"/>
    <w:rPr>
      <w:rFonts w:ascii="Arial" w:hAnsi="Arial"/>
      <w:sz w:val="32"/>
      <w:lang w:val="en-GB" w:eastAsia="en-US"/>
    </w:rPr>
  </w:style>
  <w:style w:type="character" w:customStyle="1" w:styleId="B1Char1">
    <w:name w:val="B1 Char1"/>
    <w:qFormat/>
    <w:rsid w:val="00D115D4"/>
    <w:rPr>
      <w:rFonts w:eastAsia="MS Mincho"/>
      <w:lang w:val="en-GB" w:eastAsia="en-US" w:bidi="ar-SA"/>
    </w:rPr>
  </w:style>
  <w:style w:type="character" w:styleId="Emphasis">
    <w:name w:val="Emphasis"/>
    <w:qFormat/>
    <w:rsid w:val="00D115D4"/>
    <w:rPr>
      <w:i/>
      <w:iCs/>
    </w:rPr>
  </w:style>
  <w:style w:type="character" w:customStyle="1" w:styleId="msoins0">
    <w:name w:val="msoins"/>
    <w:rsid w:val="00D115D4"/>
  </w:style>
  <w:style w:type="character" w:customStyle="1" w:styleId="CommentTextChar">
    <w:name w:val="Comment Text Char"/>
    <w:link w:val="CommentText"/>
    <w:qFormat/>
    <w:rsid w:val="00D115D4"/>
    <w:rPr>
      <w:rFonts w:ascii="Times New Roman" w:hAnsi="Times New Roman"/>
      <w:lang w:val="en-GB" w:eastAsia="en-US"/>
    </w:rPr>
  </w:style>
  <w:style w:type="character" w:customStyle="1" w:styleId="CommentSubjectChar">
    <w:name w:val="Comment Subject Char"/>
    <w:link w:val="CommentSubject"/>
    <w:rsid w:val="00D115D4"/>
    <w:rPr>
      <w:rFonts w:ascii="Times New Roman" w:hAnsi="Times New Roman"/>
      <w:b/>
      <w:bCs/>
      <w:lang w:val="en-GB" w:eastAsia="en-US"/>
    </w:rPr>
  </w:style>
  <w:style w:type="paragraph" w:styleId="Revision">
    <w:name w:val="Revision"/>
    <w:hidden/>
    <w:uiPriority w:val="99"/>
    <w:semiHidden/>
    <w:rsid w:val="00D115D4"/>
    <w:rPr>
      <w:rFonts w:ascii="Times New Roman" w:eastAsia="Times New Roman" w:hAnsi="Times New Roman"/>
      <w:lang w:val="en-GB" w:eastAsia="en-US"/>
    </w:rPr>
  </w:style>
  <w:style w:type="character" w:customStyle="1" w:styleId="B1Zchn">
    <w:name w:val="B1 Zchn"/>
    <w:locked/>
    <w:rsid w:val="00D115D4"/>
    <w:rPr>
      <w:lang w:val="en-GB" w:eastAsia="en-US"/>
    </w:rPr>
  </w:style>
  <w:style w:type="character" w:customStyle="1" w:styleId="FootnoteTextChar">
    <w:name w:val="Footnote Text Char"/>
    <w:link w:val="FootnoteText"/>
    <w:rsid w:val="00D115D4"/>
    <w:rPr>
      <w:rFonts w:ascii="Times New Roman" w:hAnsi="Times New Roman"/>
      <w:sz w:val="16"/>
      <w:lang w:val="en-GB" w:eastAsia="en-US"/>
    </w:rPr>
  </w:style>
  <w:style w:type="paragraph" w:customStyle="1" w:styleId="Standard1">
    <w:name w:val="Standard1"/>
    <w:basedOn w:val="Normal"/>
    <w:link w:val="StandardZchn"/>
    <w:rsid w:val="00D115D4"/>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D115D4"/>
    <w:rPr>
      <w:rFonts w:ascii="Times New Roman" w:eastAsia="Times New Roman" w:hAnsi="Times New Roman"/>
      <w:szCs w:val="22"/>
      <w:lang w:val="en-GB" w:eastAsia="en-GB"/>
    </w:rPr>
  </w:style>
  <w:style w:type="paragraph" w:customStyle="1" w:styleId="pl0">
    <w:name w:val="pl"/>
    <w:basedOn w:val="Normal"/>
    <w:rsid w:val="00D115D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115D4"/>
    <w:pPr>
      <w:overflowPunct w:val="0"/>
      <w:autoSpaceDE w:val="0"/>
      <w:autoSpaceDN w:val="0"/>
      <w:adjustRightInd w:val="0"/>
      <w:ind w:left="1135" w:hanging="284"/>
      <w:textAlignment w:val="baseline"/>
    </w:pPr>
    <w:rPr>
      <w:rFonts w:eastAsia="Times New Roman"/>
      <w:lang w:eastAsia="en-GB"/>
    </w:rPr>
  </w:style>
  <w:style w:type="paragraph" w:customStyle="1" w:styleId="SpecText">
    <w:name w:val="SpecText"/>
    <w:basedOn w:val="Normal"/>
    <w:rsid w:val="00D115D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115D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D115D4"/>
  </w:style>
  <w:style w:type="paragraph" w:customStyle="1" w:styleId="StyleTALLeft075cm">
    <w:name w:val="Style TAL + Left:  075 cm"/>
    <w:basedOn w:val="TAL"/>
    <w:rsid w:val="00D115D4"/>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D115D4"/>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D115D4"/>
    <w:rPr>
      <w:rFonts w:ascii="Arial" w:eastAsia="Times New Roman" w:hAnsi="Arial" w:cs="Arial"/>
      <w:sz w:val="18"/>
      <w:szCs w:val="18"/>
      <w:lang w:val="en-GB" w:eastAsia="en-GB"/>
    </w:rPr>
  </w:style>
  <w:style w:type="paragraph" w:customStyle="1" w:styleId="TALLeft125cm">
    <w:name w:val="TAL + Left: 125 cm"/>
    <w:basedOn w:val="StyleTALLeft075cm"/>
    <w:rsid w:val="00D115D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115D4"/>
    <w:pPr>
      <w:ind w:left="851"/>
    </w:pPr>
    <w:rPr>
      <w:rFonts w:eastAsia="Batang"/>
    </w:rPr>
  </w:style>
  <w:style w:type="character" w:customStyle="1" w:styleId="DocumentMapChar">
    <w:name w:val="Document Map Char"/>
    <w:link w:val="DocumentMap"/>
    <w:rsid w:val="00D115D4"/>
    <w:rPr>
      <w:rFonts w:ascii="Tahoma" w:hAnsi="Tahoma" w:cs="Tahoma"/>
      <w:shd w:val="clear" w:color="auto" w:fill="000080"/>
      <w:lang w:val="en-GB" w:eastAsia="en-US"/>
    </w:rPr>
  </w:style>
  <w:style w:type="character" w:customStyle="1" w:styleId="H6Char">
    <w:name w:val="H6 Char"/>
    <w:link w:val="H6"/>
    <w:rsid w:val="00D115D4"/>
    <w:rPr>
      <w:rFonts w:ascii="Arial" w:hAnsi="Arial"/>
      <w:lang w:val="en-GB" w:eastAsia="en-US"/>
    </w:rPr>
  </w:style>
  <w:style w:type="paragraph" w:styleId="HTMLPreformatted">
    <w:name w:val="HTML Preformatted"/>
    <w:basedOn w:val="Normal"/>
    <w:link w:val="HTMLPreformattedChar"/>
    <w:uiPriority w:val="99"/>
    <w:unhideWhenUsed/>
    <w:rsid w:val="00D115D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D115D4"/>
    <w:rPr>
      <w:rFonts w:ascii="Courier New" w:eastAsia="Times New Roman" w:hAnsi="Courier New" w:cs="Courier New"/>
      <w:lang w:eastAsia="ko-KR"/>
    </w:rPr>
  </w:style>
  <w:style w:type="paragraph" w:customStyle="1" w:styleId="tal0">
    <w:name w:val="tal"/>
    <w:basedOn w:val="Normal"/>
    <w:rsid w:val="00D115D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D115D4"/>
    <w:rPr>
      <w:color w:val="808080"/>
      <w:shd w:val="clear" w:color="auto" w:fill="E6E6E6"/>
    </w:rPr>
  </w:style>
  <w:style w:type="character" w:customStyle="1" w:styleId="Heading1Char">
    <w:name w:val="Heading 1 Char"/>
    <w:link w:val="Heading1"/>
    <w:rsid w:val="00D115D4"/>
    <w:rPr>
      <w:rFonts w:ascii="Arial" w:hAnsi="Arial"/>
      <w:sz w:val="36"/>
      <w:lang w:val="en-GB" w:eastAsia="en-US"/>
    </w:rPr>
  </w:style>
  <w:style w:type="character" w:customStyle="1" w:styleId="Heading3Char">
    <w:name w:val="Heading 3 Char"/>
    <w:link w:val="Heading3"/>
    <w:rsid w:val="00D115D4"/>
    <w:rPr>
      <w:rFonts w:ascii="Arial" w:hAnsi="Arial"/>
      <w:sz w:val="28"/>
      <w:lang w:val="en-GB" w:eastAsia="en-US"/>
    </w:rPr>
  </w:style>
  <w:style w:type="character" w:customStyle="1" w:styleId="Heading4Char">
    <w:name w:val="Heading 4 Char"/>
    <w:link w:val="Heading4"/>
    <w:rsid w:val="00D115D4"/>
    <w:rPr>
      <w:rFonts w:ascii="Arial" w:hAnsi="Arial"/>
      <w:sz w:val="24"/>
      <w:lang w:val="en-GB" w:eastAsia="en-US"/>
    </w:rPr>
  </w:style>
  <w:style w:type="character" w:customStyle="1" w:styleId="Heading5Char">
    <w:name w:val="Heading 5 Char"/>
    <w:link w:val="Heading5"/>
    <w:rsid w:val="00D115D4"/>
    <w:rPr>
      <w:rFonts w:ascii="Arial" w:hAnsi="Arial"/>
      <w:sz w:val="22"/>
      <w:lang w:val="en-GB" w:eastAsia="en-US"/>
    </w:rPr>
  </w:style>
  <w:style w:type="character" w:customStyle="1" w:styleId="NOZchn">
    <w:name w:val="NO Zchn"/>
    <w:link w:val="NO"/>
    <w:locked/>
    <w:rsid w:val="00D115D4"/>
    <w:rPr>
      <w:rFonts w:ascii="Times New Roman" w:hAnsi="Times New Roman"/>
      <w:lang w:val="en-GB" w:eastAsia="en-US"/>
    </w:rPr>
  </w:style>
  <w:style w:type="paragraph" w:customStyle="1" w:styleId="TALLeft0">
    <w:name w:val="TAL + Left:  0"/>
    <w:aliases w:val="19 cm"/>
    <w:basedOn w:val="Normal"/>
    <w:rsid w:val="00D115D4"/>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D115D4"/>
    <w:rPr>
      <w:rFonts w:ascii="Times New Roman" w:hAnsi="Times New Roman"/>
      <w:lang w:val="en-GB" w:eastAsia="en-US"/>
    </w:rPr>
  </w:style>
  <w:style w:type="character" w:customStyle="1" w:styleId="NOChar">
    <w:name w:val="NO Char"/>
    <w:locked/>
    <w:rsid w:val="00D115D4"/>
    <w:rPr>
      <w:rFonts w:ascii="Times New Roman" w:hAnsi="Times New Roman"/>
      <w:lang w:val="en-GB" w:eastAsia="en-US"/>
    </w:rPr>
  </w:style>
  <w:style w:type="character" w:customStyle="1" w:styleId="EXChar">
    <w:name w:val="EX Char"/>
    <w:link w:val="EX"/>
    <w:locked/>
    <w:rsid w:val="00D115D4"/>
    <w:rPr>
      <w:rFonts w:ascii="Times New Roman" w:hAnsi="Times New Roman"/>
      <w:lang w:val="en-GB" w:eastAsia="en-US"/>
    </w:rPr>
  </w:style>
  <w:style w:type="numbering" w:customStyle="1" w:styleId="1">
    <w:name w:val="无列表1"/>
    <w:next w:val="NoList"/>
    <w:uiPriority w:val="99"/>
    <w:semiHidden/>
    <w:unhideWhenUsed/>
    <w:rsid w:val="00D115D4"/>
  </w:style>
  <w:style w:type="character" w:customStyle="1" w:styleId="B4Char">
    <w:name w:val="B4 Char"/>
    <w:link w:val="B4"/>
    <w:rsid w:val="00D115D4"/>
    <w:rPr>
      <w:rFonts w:ascii="Times New Roman" w:hAnsi="Times New Roman"/>
      <w:lang w:val="en-GB" w:eastAsia="en-US"/>
    </w:rPr>
  </w:style>
  <w:style w:type="paragraph" w:customStyle="1" w:styleId="FirstChange">
    <w:name w:val="First Change"/>
    <w:basedOn w:val="Normal"/>
    <w:rsid w:val="00D115D4"/>
    <w:pPr>
      <w:jc w:val="center"/>
    </w:pPr>
    <w:rPr>
      <w:rFonts w:eastAsia="Times New Roman"/>
      <w:color w:val="FF0000"/>
    </w:rPr>
  </w:style>
  <w:style w:type="character" w:customStyle="1" w:styleId="UnresolvedMention1">
    <w:name w:val="Unresolved Mention1"/>
    <w:uiPriority w:val="99"/>
    <w:semiHidden/>
    <w:unhideWhenUsed/>
    <w:rsid w:val="00D115D4"/>
    <w:rPr>
      <w:color w:val="808080"/>
      <w:shd w:val="clear" w:color="auto" w:fill="E6E6E6"/>
    </w:rPr>
  </w:style>
  <w:style w:type="numbering" w:customStyle="1" w:styleId="20">
    <w:name w:val="无列表2"/>
    <w:next w:val="NoList"/>
    <w:uiPriority w:val="99"/>
    <w:semiHidden/>
    <w:unhideWhenUsed/>
    <w:rsid w:val="00D115D4"/>
  </w:style>
  <w:style w:type="character" w:customStyle="1" w:styleId="Heading6Char">
    <w:name w:val="Heading 6 Char"/>
    <w:link w:val="Heading6"/>
    <w:rsid w:val="00D115D4"/>
    <w:rPr>
      <w:rFonts w:ascii="Arial" w:hAnsi="Arial"/>
      <w:lang w:val="en-GB" w:eastAsia="en-US"/>
    </w:rPr>
  </w:style>
  <w:style w:type="character" w:customStyle="1" w:styleId="Heading7Char">
    <w:name w:val="Heading 7 Char"/>
    <w:link w:val="Heading7"/>
    <w:rsid w:val="00D115D4"/>
    <w:rPr>
      <w:rFonts w:ascii="Arial" w:hAnsi="Arial"/>
      <w:lang w:val="en-GB" w:eastAsia="en-US"/>
    </w:rPr>
  </w:style>
  <w:style w:type="character" w:customStyle="1" w:styleId="Heading8Char">
    <w:name w:val="Heading 8 Char"/>
    <w:link w:val="Heading8"/>
    <w:rsid w:val="00D115D4"/>
    <w:rPr>
      <w:rFonts w:ascii="Arial" w:hAnsi="Arial"/>
      <w:sz w:val="36"/>
      <w:lang w:val="en-GB" w:eastAsia="en-US"/>
    </w:rPr>
  </w:style>
  <w:style w:type="character" w:customStyle="1" w:styleId="Heading9Char">
    <w:name w:val="Heading 9 Char"/>
    <w:link w:val="Heading9"/>
    <w:rsid w:val="00D115D4"/>
    <w:rPr>
      <w:rFonts w:ascii="Arial" w:hAnsi="Arial"/>
      <w:sz w:val="36"/>
      <w:lang w:val="en-GB" w:eastAsia="en-US"/>
    </w:rPr>
  </w:style>
  <w:style w:type="table" w:customStyle="1" w:styleId="10">
    <w:name w:val="网格型1"/>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D115D4"/>
  </w:style>
  <w:style w:type="table" w:customStyle="1" w:styleId="21">
    <w:name w:val="网格型2"/>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D115D4"/>
    <w:pPr>
      <w:numPr>
        <w:numId w:val="47"/>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D115D4"/>
  </w:style>
  <w:style w:type="table" w:customStyle="1" w:styleId="30">
    <w:name w:val="网格型3"/>
    <w:basedOn w:val="TableNormal"/>
    <w:next w:val="TableGrid"/>
    <w:rsid w:val="00D115D4"/>
    <w:rPr>
      <w:rFonts w:ascii="Times New Roman" w:eastAsia="SimSun" w:hAnsi="Times New Roman"/>
      <w:lang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115D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866175">
      <w:bodyDiv w:val="1"/>
      <w:marLeft w:val="0"/>
      <w:marRight w:val="0"/>
      <w:marTop w:val="0"/>
      <w:marBottom w:val="0"/>
      <w:divBdr>
        <w:top w:val="none" w:sz="0" w:space="0" w:color="auto"/>
        <w:left w:val="none" w:sz="0" w:space="0" w:color="auto"/>
        <w:bottom w:val="none" w:sz="0" w:space="0" w:color="auto"/>
        <w:right w:val="none" w:sz="0" w:space="0" w:color="auto"/>
      </w:divBdr>
    </w:div>
    <w:div w:id="982857449">
      <w:bodyDiv w:val="1"/>
      <w:marLeft w:val="0"/>
      <w:marRight w:val="0"/>
      <w:marTop w:val="0"/>
      <w:marBottom w:val="0"/>
      <w:divBdr>
        <w:top w:val="none" w:sz="0" w:space="0" w:color="auto"/>
        <w:left w:val="none" w:sz="0" w:space="0" w:color="auto"/>
        <w:bottom w:val="none" w:sz="0" w:space="0" w:color="auto"/>
        <w:right w:val="none" w:sz="0" w:space="0" w:color="auto"/>
      </w:divBdr>
      <w:divsChild>
        <w:div w:id="646712666">
          <w:marLeft w:val="0"/>
          <w:marRight w:val="0"/>
          <w:marTop w:val="0"/>
          <w:marBottom w:val="0"/>
          <w:divBdr>
            <w:top w:val="none" w:sz="0" w:space="0" w:color="auto"/>
            <w:left w:val="none" w:sz="0" w:space="0" w:color="auto"/>
            <w:bottom w:val="none" w:sz="0" w:space="0" w:color="auto"/>
            <w:right w:val="none" w:sz="0" w:space="0" w:color="auto"/>
          </w:divBdr>
          <w:divsChild>
            <w:div w:id="2034769673">
              <w:marLeft w:val="0"/>
              <w:marRight w:val="0"/>
              <w:marTop w:val="0"/>
              <w:marBottom w:val="0"/>
              <w:divBdr>
                <w:top w:val="none" w:sz="0" w:space="0" w:color="auto"/>
                <w:left w:val="none" w:sz="0" w:space="0" w:color="auto"/>
                <w:bottom w:val="none" w:sz="0" w:space="0" w:color="auto"/>
                <w:right w:val="none" w:sz="0" w:space="0" w:color="auto"/>
              </w:divBdr>
              <w:divsChild>
                <w:div w:id="618876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6636241">
      <w:bodyDiv w:val="1"/>
      <w:marLeft w:val="0"/>
      <w:marRight w:val="0"/>
      <w:marTop w:val="0"/>
      <w:marBottom w:val="0"/>
      <w:divBdr>
        <w:top w:val="none" w:sz="0" w:space="0" w:color="auto"/>
        <w:left w:val="none" w:sz="0" w:space="0" w:color="auto"/>
        <w:bottom w:val="none" w:sz="0" w:space="0" w:color="auto"/>
        <w:right w:val="none" w:sz="0" w:space="0" w:color="auto"/>
      </w:divBdr>
      <w:divsChild>
        <w:div w:id="1822652753">
          <w:marLeft w:val="0"/>
          <w:marRight w:val="0"/>
          <w:marTop w:val="0"/>
          <w:marBottom w:val="0"/>
          <w:divBdr>
            <w:top w:val="none" w:sz="0" w:space="0" w:color="auto"/>
            <w:left w:val="none" w:sz="0" w:space="0" w:color="auto"/>
            <w:bottom w:val="none" w:sz="0" w:space="0" w:color="auto"/>
            <w:right w:val="none" w:sz="0" w:space="0" w:color="auto"/>
          </w:divBdr>
          <w:divsChild>
            <w:div w:id="786892303">
              <w:marLeft w:val="0"/>
              <w:marRight w:val="0"/>
              <w:marTop w:val="0"/>
              <w:marBottom w:val="0"/>
              <w:divBdr>
                <w:top w:val="none" w:sz="0" w:space="0" w:color="auto"/>
                <w:left w:val="none" w:sz="0" w:space="0" w:color="auto"/>
                <w:bottom w:val="none" w:sz="0" w:space="0" w:color="auto"/>
                <w:right w:val="none" w:sz="0" w:space="0" w:color="auto"/>
              </w:divBdr>
              <w:divsChild>
                <w:div w:id="393821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image" Target="media/image4.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Microsoft_Visio_2003-2010_Drawing.vsd"/><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112380-6BED-446C-BBF5-5B593EE12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65</TotalTime>
  <Pages>22</Pages>
  <Words>9507</Words>
  <Characters>54190</Characters>
  <Application>Microsoft Office Word</Application>
  <DocSecurity>0</DocSecurity>
  <Lines>451</Lines>
  <Paragraphs>127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63570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Sasha Sirotkin</cp:lastModifiedBy>
  <cp:revision>40</cp:revision>
  <cp:lastPrinted>2411-12-31T15:59:00Z</cp:lastPrinted>
  <dcterms:created xsi:type="dcterms:W3CDTF">2021-12-22T14:25:00Z</dcterms:created>
  <dcterms:modified xsi:type="dcterms:W3CDTF">2022-08-08T12:11:00Z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(3)Ma+dtnrCaWHcb17cIi1PF4EM07uSKh+8dFeCCEF1hj2TLq+S3YeOye2XcpkBlW1tJvQ4Ufny
RPC9MiUvcD6RLpkKcQZo0JKGW3jfmWwr4iy055PotHuiFQ3KAbJEmbhpIEzc4UoUjo9TrdiG
S/7PCHoRG3g3HLkeoHaNKrfQlDTaOV08Xk/B6p1a7HX3ghmksB575nK8/DANxPQ3SmLzzWvj
6c0mGrDRPBjgPEssjt</vt:lpwstr>
  </property>
  <property fmtid="{D5CDD505-2E9C-101B-9397-08002B2CF9AE}" pid="22" name="_2015_ms_pID_7253431">
    <vt:lpwstr>UJ48bWQv9uIBokuEt8nMORUYWlUEoen2wvHXqHQD8z9CdApmhZEraZ
6MwdkmY35YKF0wY/u2hJap3b51nXpFWw5j9LojdjtvdtIkE/zlRZth/reSPDGQG3Bcn+s/Qq
fjA+t1jjs3J73WkNQ6TE0EpHcY164ecAw/vaUXWwAyk7pu1NEml2ztqrfKC09MjGayU0YOzo
fFNdcwPzFAgNp8A4QfYBMrkfGScsgDyeyWNw</vt:lpwstr>
  </property>
  <property fmtid="{D5CDD505-2E9C-101B-9397-08002B2CF9AE}" pid="23" name="_2015_ms_pID_7253432">
    <vt:lpwstr>nTklrVAbG2f1sw54tnuD5sM=</vt:lpwstr>
  </property>
  <property fmtid="{D5CDD505-2E9C-101B-9397-08002B2CF9AE}" pid="24" name="KSOProductBuildVer">
    <vt:lpwstr>2052-11.8.2.9022</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1621992917</vt:lpwstr>
  </property>
</Properties>
</file>