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89497" w14:textId="3B7157D9" w:rsidR="006C767E" w:rsidRDefault="006C767E" w:rsidP="006C767E">
      <w:pPr>
        <w:tabs>
          <w:tab w:val="right" w:pos="9639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bookmarkStart w:id="1" w:name="_Hlk94515710"/>
      <w:r>
        <w:rPr>
          <w:rFonts w:cs="Arial"/>
          <w:b/>
          <w:bCs/>
          <w:sz w:val="24"/>
        </w:rPr>
        <w:t>3GPP TSG-RAN3 Meeting #117-e</w:t>
      </w:r>
      <w:r>
        <w:rPr>
          <w:rFonts w:cs="Arial"/>
          <w:b/>
          <w:bCs/>
          <w:sz w:val="24"/>
        </w:rPr>
        <w:tab/>
      </w:r>
      <w:r w:rsidRPr="006C767E">
        <w:rPr>
          <w:rFonts w:cs="Arial"/>
          <w:b/>
          <w:bCs/>
          <w:sz w:val="24"/>
        </w:rPr>
        <w:t>R3-224212</w:t>
      </w:r>
    </w:p>
    <w:p w14:paraId="0DF93AF4" w14:textId="77777777" w:rsidR="006C767E" w:rsidRDefault="006C767E" w:rsidP="006C767E">
      <w:pPr>
        <w:pBdr>
          <w:bottom w:val="single" w:sz="12" w:space="1" w:color="auto"/>
        </w:pBdr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meeting, 15 August - 24 August 2022</w:t>
      </w:r>
    </w:p>
    <w:bookmarkEnd w:id="0"/>
    <w:p w14:paraId="2D574ACE" w14:textId="77777777" w:rsidR="006C767E" w:rsidRDefault="006C767E" w:rsidP="006C767E">
      <w:pPr>
        <w:pStyle w:val="3GPPHeader"/>
        <w:spacing w:after="0"/>
      </w:pPr>
    </w:p>
    <w:bookmarkEnd w:id="1"/>
    <w:p w14:paraId="07208264" w14:textId="77777777" w:rsidR="00A37189" w:rsidRPr="00147B4F" w:rsidRDefault="00147B4F">
      <w:pPr>
        <w:pStyle w:val="CRCoverPage"/>
        <w:rPr>
          <w:rFonts w:cs="Arial"/>
          <w:b/>
          <w:color w:val="000000"/>
          <w:sz w:val="22"/>
          <w:lang w:eastAsia="de-DE"/>
        </w:rPr>
      </w:pPr>
      <w:r>
        <w:rPr>
          <w:rFonts w:cs="Arial"/>
          <w:b/>
          <w:color w:val="000000"/>
          <w:sz w:val="22"/>
          <w:lang w:eastAsia="de-DE"/>
        </w:rPr>
        <w:t>3GPP TSG-RAN WG2 Meeting #118-e</w:t>
      </w:r>
      <w:r w:rsidR="007B0AD9">
        <w:rPr>
          <w:b/>
        </w:rPr>
        <w:tab/>
        <w:t xml:space="preserve">                </w:t>
      </w:r>
      <w:r w:rsidR="007B0AD9">
        <w:rPr>
          <w:b/>
          <w:lang w:val="en-US"/>
        </w:rPr>
        <w:t xml:space="preserve">                    </w:t>
      </w:r>
      <w:r w:rsidR="007B0AD9" w:rsidRPr="00147B4F">
        <w:rPr>
          <w:rFonts w:cs="Arial"/>
          <w:b/>
          <w:color w:val="000000"/>
          <w:sz w:val="22"/>
          <w:lang w:eastAsia="de-DE"/>
        </w:rPr>
        <w:t xml:space="preserve">       R2-</w:t>
      </w:r>
      <w:r w:rsidR="007B0AD9" w:rsidRPr="00147B4F">
        <w:rPr>
          <w:rFonts w:cs="Arial" w:hint="eastAsia"/>
          <w:b/>
          <w:color w:val="000000"/>
          <w:sz w:val="22"/>
          <w:lang w:eastAsia="de-DE"/>
        </w:rPr>
        <w:t>220</w:t>
      </w:r>
      <w:r w:rsidR="00321EB7" w:rsidRPr="00147B4F">
        <w:rPr>
          <w:rFonts w:cs="Arial" w:hint="eastAsia"/>
          <w:b/>
          <w:color w:val="000000"/>
          <w:sz w:val="22"/>
          <w:lang w:eastAsia="de-DE"/>
        </w:rPr>
        <w:t>6664</w:t>
      </w:r>
    </w:p>
    <w:p w14:paraId="0536F8A5" w14:textId="77777777" w:rsidR="00A37189" w:rsidRDefault="00147B4F">
      <w:pPr>
        <w:rPr>
          <w:rFonts w:eastAsiaTheme="minorEastAsia" w:cs="Arial"/>
          <w:b/>
          <w:color w:val="000000"/>
          <w:sz w:val="22"/>
        </w:rPr>
      </w:pPr>
      <w:r>
        <w:rPr>
          <w:rFonts w:cs="Arial"/>
          <w:b/>
          <w:color w:val="000000"/>
          <w:sz w:val="22"/>
          <w:lang w:eastAsia="de-DE"/>
        </w:rPr>
        <w:t>Electronic meeting, May 9th – 20th, 2022</w:t>
      </w:r>
    </w:p>
    <w:p w14:paraId="28ED7BE7" w14:textId="77777777" w:rsidR="00147B4F" w:rsidRPr="00147B4F" w:rsidRDefault="00147B4F">
      <w:pPr>
        <w:rPr>
          <w:rFonts w:eastAsiaTheme="minorEastAsia" w:cs="Arial"/>
        </w:rPr>
      </w:pPr>
    </w:p>
    <w:p w14:paraId="39B71BF8" w14:textId="77777777" w:rsidR="00A37189" w:rsidRDefault="007B0AD9" w:rsidP="00FB1CDF">
      <w:pPr>
        <w:pStyle w:val="Title"/>
        <w:spacing w:before="0"/>
        <w:rPr>
          <w:rFonts w:eastAsia="Arial Unicode MS"/>
        </w:rPr>
      </w:pPr>
      <w:r>
        <w:t>Title:</w:t>
      </w:r>
      <w:r>
        <w:tab/>
        <w:t xml:space="preserve">Reply LS on </w:t>
      </w:r>
      <w:r>
        <w:rPr>
          <w:rFonts w:eastAsia="Arial Unicode MS"/>
        </w:rPr>
        <w:t>NR satellite RAT type in UE NAS</w:t>
      </w:r>
    </w:p>
    <w:p w14:paraId="40B8C4C6" w14:textId="77777777" w:rsidR="00A37189" w:rsidRDefault="007B0AD9">
      <w:pPr>
        <w:pStyle w:val="Title"/>
        <w:spacing w:before="120"/>
        <w:outlineLvl w:val="9"/>
      </w:pPr>
      <w:r>
        <w:t>Response to:</w:t>
      </w:r>
      <w:r>
        <w:tab/>
        <w:t>R2-2204070/ C1-222098</w:t>
      </w:r>
    </w:p>
    <w:p w14:paraId="0B61A4F1" w14:textId="77777777" w:rsidR="00A37189" w:rsidRDefault="007B0AD9">
      <w:pPr>
        <w:pStyle w:val="Title"/>
        <w:spacing w:before="0"/>
        <w:outlineLvl w:val="9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3C017031" w14:textId="77777777" w:rsidR="00A37189" w:rsidRDefault="007B0AD9">
      <w:pPr>
        <w:pStyle w:val="Title"/>
        <w:spacing w:before="0"/>
        <w:outlineLvl w:val="9"/>
        <w:rPr>
          <w:color w:val="000000"/>
        </w:rPr>
      </w:pPr>
      <w:r>
        <w:t>Work Item:</w:t>
      </w:r>
      <w:r>
        <w:tab/>
      </w:r>
      <w:r>
        <w:rPr>
          <w:color w:val="000000"/>
        </w:rPr>
        <w:t xml:space="preserve">NR_NTN_solutions, </w:t>
      </w:r>
      <w:r>
        <w:rPr>
          <w:rFonts w:hint="eastAsia"/>
          <w:color w:val="000000"/>
        </w:rPr>
        <w:t>5GSAT_ARCH-CT</w:t>
      </w:r>
    </w:p>
    <w:p w14:paraId="1E39DBF3" w14:textId="77777777" w:rsidR="00A37189" w:rsidRDefault="00A37189">
      <w:pPr>
        <w:spacing w:after="60"/>
        <w:ind w:left="1985" w:hanging="1985"/>
        <w:rPr>
          <w:rFonts w:cs="Arial"/>
          <w:b/>
        </w:rPr>
      </w:pPr>
    </w:p>
    <w:p w14:paraId="2CB7AC15" w14:textId="77777777" w:rsidR="00A37189" w:rsidRPr="00147B4F" w:rsidRDefault="007B0AD9">
      <w:pPr>
        <w:pStyle w:val="Source"/>
        <w:rPr>
          <w:rFonts w:eastAsiaTheme="minorEastAsia"/>
          <w:b w:val="0"/>
          <w:color w:val="C00000"/>
        </w:rPr>
      </w:pPr>
      <w:r>
        <w:t>Source:</w:t>
      </w:r>
      <w:r>
        <w:tab/>
      </w:r>
      <w:r w:rsidR="00147B4F" w:rsidRPr="00147B4F">
        <w:rPr>
          <w:rFonts w:eastAsiaTheme="minorEastAsia" w:hint="eastAsia"/>
        </w:rPr>
        <w:t>RAN2</w:t>
      </w:r>
    </w:p>
    <w:p w14:paraId="1D515AF4" w14:textId="77777777" w:rsidR="00A37189" w:rsidRDefault="007B0AD9">
      <w:pPr>
        <w:pStyle w:val="Source"/>
      </w:pPr>
      <w:r>
        <w:rPr>
          <w:lang w:val="it-IT"/>
        </w:rPr>
        <w:t>To:</w:t>
      </w:r>
      <w:r>
        <w:rPr>
          <w:lang w:val="it-IT"/>
        </w:rPr>
        <w:tab/>
      </w:r>
      <w:r>
        <w:t>CT1</w:t>
      </w:r>
    </w:p>
    <w:p w14:paraId="551AF464" w14:textId="77777777" w:rsidR="00A37189" w:rsidRDefault="007B0AD9">
      <w:pPr>
        <w:pStyle w:val="Source"/>
      </w:pPr>
      <w:r>
        <w:rPr>
          <w:lang w:val="it-IT"/>
        </w:rPr>
        <w:t>Cc:</w:t>
      </w:r>
      <w:r>
        <w:rPr>
          <w:lang w:val="it-IT"/>
        </w:rPr>
        <w:tab/>
        <w:t>RAN3</w:t>
      </w:r>
      <w:r>
        <w:t>, SA2</w:t>
      </w:r>
    </w:p>
    <w:p w14:paraId="061E918C" w14:textId="77777777" w:rsidR="00A37189" w:rsidRDefault="00A37189">
      <w:pPr>
        <w:spacing w:after="60"/>
        <w:ind w:left="1985" w:hanging="1985"/>
        <w:rPr>
          <w:rFonts w:cs="Arial"/>
          <w:bCs/>
          <w:lang w:val="it-IT"/>
        </w:rPr>
      </w:pPr>
    </w:p>
    <w:p w14:paraId="5DC26CF1" w14:textId="77777777" w:rsidR="00A37189" w:rsidRDefault="007B0AD9" w:rsidP="00FB1CD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6DA4587" w14:textId="77777777" w:rsidR="00A37189" w:rsidRDefault="007B0AD9" w:rsidP="00FB1CDF">
      <w:pPr>
        <w:pStyle w:val="Contact"/>
        <w:tabs>
          <w:tab w:val="clear" w:pos="2268"/>
        </w:tabs>
        <w:outlineLvl w:val="0"/>
        <w:rPr>
          <w:bCs/>
          <w:sz w:val="20"/>
          <w:szCs w:val="20"/>
        </w:rPr>
      </w:pPr>
      <w:r>
        <w:rPr>
          <w:sz w:val="20"/>
          <w:szCs w:val="20"/>
        </w:rPr>
        <w:t>Name:</w:t>
      </w:r>
      <w:r>
        <w:rPr>
          <w:bCs/>
          <w:sz w:val="20"/>
          <w:szCs w:val="20"/>
        </w:rPr>
        <w:tab/>
        <w:t>Li Chai</w:t>
      </w:r>
    </w:p>
    <w:p w14:paraId="7EA9F5B3" w14:textId="77777777" w:rsidR="00A37189" w:rsidRDefault="007B0AD9">
      <w:pPr>
        <w:pStyle w:val="Contact"/>
        <w:tabs>
          <w:tab w:val="clear" w:pos="2268"/>
        </w:tabs>
        <w:outlineLvl w:val="9"/>
        <w:rPr>
          <w:bCs/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E-mail Address:</w:t>
      </w:r>
      <w:r>
        <w:rPr>
          <w:bCs/>
          <w:sz w:val="20"/>
          <w:szCs w:val="20"/>
          <w:lang w:val="it-IT"/>
        </w:rPr>
        <w:tab/>
      </w:r>
      <w:proofErr w:type="spellStart"/>
      <w:r>
        <w:rPr>
          <w:bCs/>
          <w:sz w:val="20"/>
          <w:szCs w:val="20"/>
        </w:rPr>
        <w:t>chaili</w:t>
      </w:r>
      <w:proofErr w:type="spellEnd"/>
      <w:r>
        <w:rPr>
          <w:bCs/>
          <w:sz w:val="20"/>
          <w:szCs w:val="20"/>
          <w:lang w:val="it-IT"/>
        </w:rPr>
        <w:t>@chinamobile.com</w:t>
      </w:r>
    </w:p>
    <w:p w14:paraId="5943D3EE" w14:textId="77777777" w:rsidR="00A37189" w:rsidRDefault="00A37189">
      <w:pPr>
        <w:spacing w:after="60"/>
        <w:ind w:left="1985" w:hanging="1985"/>
        <w:rPr>
          <w:rFonts w:cs="Arial"/>
          <w:b/>
          <w:lang w:val="it-IT"/>
        </w:rPr>
      </w:pPr>
    </w:p>
    <w:p w14:paraId="1A262DB3" w14:textId="77777777" w:rsidR="00A37189" w:rsidRDefault="007B0AD9">
      <w:pPr>
        <w:tabs>
          <w:tab w:val="left" w:pos="2268"/>
        </w:tabs>
        <w:rPr>
          <w:rFonts w:cs="Arial"/>
          <w:b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45B3F682" w14:textId="77777777" w:rsidR="00A37189" w:rsidRDefault="007B0AD9">
      <w:pPr>
        <w:pStyle w:val="Title"/>
        <w:outlineLvl w:val="9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404A1D6" w14:textId="77777777" w:rsidR="00A37189" w:rsidRDefault="00A37189">
      <w:pPr>
        <w:pBdr>
          <w:bottom w:val="single" w:sz="4" w:space="1" w:color="auto"/>
        </w:pBdr>
        <w:rPr>
          <w:rFonts w:cs="Arial"/>
        </w:rPr>
      </w:pPr>
    </w:p>
    <w:p w14:paraId="60C14297" w14:textId="77777777" w:rsidR="0045062B" w:rsidRDefault="0045062B" w:rsidP="0045062B">
      <w:pPr>
        <w:outlineLvl w:val="0"/>
        <w:rPr>
          <w:rFonts w:cs="Arial"/>
          <w:color w:val="000000"/>
          <w:lang w:eastAsia="ko-KR"/>
        </w:rPr>
      </w:pPr>
      <w:r>
        <w:rPr>
          <w:rFonts w:cs="Arial"/>
          <w:b/>
        </w:rPr>
        <w:t>1. Overall Description:</w:t>
      </w:r>
    </w:p>
    <w:p w14:paraId="71248F5E" w14:textId="77777777" w:rsidR="0045062B" w:rsidRPr="00C65130" w:rsidRDefault="0045062B" w:rsidP="0045062B">
      <w:pPr>
        <w:rPr>
          <w:rFonts w:cs="Arial"/>
        </w:rPr>
      </w:pPr>
      <w:r>
        <w:rPr>
          <w:rFonts w:cs="Arial"/>
          <w:color w:val="000000"/>
          <w:lang w:eastAsia="ko-KR"/>
        </w:rPr>
        <w:t xml:space="preserve">RAN2 would like to thank CT1 for their LS about </w:t>
      </w:r>
      <w:r>
        <w:rPr>
          <w:rFonts w:cs="Arial"/>
        </w:rPr>
        <w:t>NR satellite RAT type in UE NAS</w:t>
      </w:r>
      <w:r>
        <w:rPr>
          <w:rFonts w:cs="Arial"/>
          <w:color w:val="000000"/>
          <w:lang w:eastAsia="ko-KR"/>
        </w:rPr>
        <w:t>.</w:t>
      </w:r>
      <w:r>
        <w:rPr>
          <w:rFonts w:cs="Arial" w:hint="eastAsia"/>
          <w:color w:val="000000"/>
        </w:rPr>
        <w:t xml:space="preserve"> </w:t>
      </w: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has discussed </w:t>
      </w:r>
      <w:r>
        <w:rPr>
          <w:rFonts w:cs="Arial" w:hint="eastAsia"/>
        </w:rPr>
        <w:t xml:space="preserve">the questions </w:t>
      </w:r>
      <w:r>
        <w:rPr>
          <w:rFonts w:cs="Arial"/>
        </w:rPr>
        <w:t>and concluded that</w:t>
      </w:r>
      <w:r>
        <w:rPr>
          <w:rFonts w:cs="Arial" w:hint="eastAsia"/>
        </w:rPr>
        <w:t>:</w:t>
      </w:r>
    </w:p>
    <w:p w14:paraId="229CF44C" w14:textId="77777777" w:rsidR="0045062B" w:rsidRDefault="0045062B" w:rsidP="0045062B">
      <w:pPr>
        <w:numPr>
          <w:ilvl w:val="0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Question 1: </w:t>
      </w:r>
      <w:r>
        <w:rPr>
          <w:rFonts w:cs="Arial"/>
        </w:rPr>
        <w:t>Is indication of the NR satellite RAT type available, or planned to be made available, to the NAS at the UE?</w:t>
      </w:r>
    </w:p>
    <w:p w14:paraId="7A54D7DB" w14:textId="77777777" w:rsidR="0045062B" w:rsidRDefault="0045062B" w:rsidP="0045062B">
      <w:pPr>
        <w:numPr>
          <w:ilvl w:val="1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>Answer 1: RAN2</w:t>
      </w:r>
      <w:r w:rsidRPr="009D5658">
        <w:rPr>
          <w:rFonts w:cs="Arial"/>
        </w:rPr>
        <w:t xml:space="preserve"> </w:t>
      </w:r>
      <w:r>
        <w:rPr>
          <w:rFonts w:cs="Arial" w:hint="eastAsia"/>
        </w:rPr>
        <w:t>considers</w:t>
      </w:r>
      <w:r w:rsidRPr="009D5658">
        <w:rPr>
          <w:rFonts w:cs="Arial"/>
        </w:rPr>
        <w:t xml:space="preserve"> that satellite type information is available at the AS layer. Whether CT1 decides to use the information or not should have no impact on our specs.</w:t>
      </w:r>
    </w:p>
    <w:p w14:paraId="23E9DB01" w14:textId="77777777" w:rsidR="0045062B" w:rsidRDefault="0045062B" w:rsidP="0045062B">
      <w:pPr>
        <w:numPr>
          <w:ilvl w:val="0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Question 2: </w:t>
      </w:r>
      <w:r>
        <w:rPr>
          <w:rFonts w:cs="Arial"/>
        </w:rPr>
        <w:t>If such indication is available, or will be available, can it be trusted that the UE value corresponds to the value provided to the AMF?</w:t>
      </w:r>
    </w:p>
    <w:p w14:paraId="5D83854F" w14:textId="77777777" w:rsidR="0045062B" w:rsidRDefault="0045062B" w:rsidP="0045062B">
      <w:pPr>
        <w:numPr>
          <w:ilvl w:val="1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Answer 2: </w:t>
      </w:r>
      <w:r w:rsidRPr="009D5658">
        <w:rPr>
          <w:rFonts w:cs="Arial"/>
        </w:rPr>
        <w:t xml:space="preserve">RAN2 expects that the satellite type provided implicitly to the UE should align with the type provided by the </w:t>
      </w:r>
      <w:proofErr w:type="spellStart"/>
      <w:r w:rsidRPr="009D5658">
        <w:rPr>
          <w:rFonts w:cs="Arial"/>
        </w:rPr>
        <w:t>gNB</w:t>
      </w:r>
      <w:proofErr w:type="spellEnd"/>
      <w:r w:rsidRPr="009D5658">
        <w:rPr>
          <w:rFonts w:cs="Arial"/>
        </w:rPr>
        <w:t xml:space="preserve"> to the AMF.</w:t>
      </w:r>
    </w:p>
    <w:p w14:paraId="199E20A3" w14:textId="77777777" w:rsidR="0045062B" w:rsidRDefault="0045062B" w:rsidP="0045062B">
      <w:pPr>
        <w:rPr>
          <w:rFonts w:cs="Arial"/>
          <w:b/>
        </w:rPr>
      </w:pPr>
      <w:r>
        <w:rPr>
          <w:rFonts w:cs="Arial"/>
          <w:bCs/>
        </w:rPr>
        <w:t xml:space="preserve"> </w:t>
      </w:r>
    </w:p>
    <w:p w14:paraId="6256C722" w14:textId="77777777" w:rsidR="0045062B" w:rsidRPr="00147B4F" w:rsidRDefault="0045062B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2. Actions:</w:t>
      </w:r>
    </w:p>
    <w:p w14:paraId="36224CDA" w14:textId="77777777" w:rsidR="0045062B" w:rsidRPr="00147B4F" w:rsidRDefault="0045062B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lastRenderedPageBreak/>
        <w:t>To CT1</w:t>
      </w:r>
      <w:r w:rsidR="00147B4F">
        <w:rPr>
          <w:rFonts w:eastAsiaTheme="minorEastAsia" w:cs="Arial" w:hint="eastAsia"/>
          <w:b/>
          <w:lang w:val="en-GB"/>
        </w:rPr>
        <w:t xml:space="preserve"> group</w:t>
      </w:r>
      <w:r w:rsidRPr="00147B4F">
        <w:rPr>
          <w:rFonts w:eastAsiaTheme="minorEastAsia" w:cs="Arial"/>
          <w:b/>
          <w:lang w:val="en-GB" w:eastAsia="ja-JP"/>
        </w:rPr>
        <w:t>:</w:t>
      </w:r>
    </w:p>
    <w:p w14:paraId="5CEB1771" w14:textId="77777777" w:rsidR="00A37189" w:rsidRDefault="0045062B" w:rsidP="00147B4F">
      <w:pPr>
        <w:jc w:val="left"/>
        <w:rPr>
          <w:rFonts w:eastAsiaTheme="minorEastAsia" w:cs="Arial"/>
          <w:lang w:val="en-GB"/>
        </w:rPr>
      </w:pPr>
      <w:r w:rsidRPr="00147B4F">
        <w:rPr>
          <w:rFonts w:eastAsiaTheme="minorEastAsia" w:cs="Arial"/>
          <w:b/>
          <w:lang w:val="en-GB" w:eastAsia="ja-JP"/>
        </w:rPr>
        <w:t xml:space="preserve">ACTION: </w:t>
      </w:r>
      <w:r w:rsidRPr="00147B4F">
        <w:rPr>
          <w:rFonts w:eastAsiaTheme="minorEastAsia" w:cs="Arial"/>
          <w:b/>
          <w:lang w:val="en-GB" w:eastAsia="ja-JP"/>
        </w:rPr>
        <w:tab/>
      </w:r>
      <w:r w:rsidRPr="00147B4F">
        <w:rPr>
          <w:rFonts w:eastAsiaTheme="minorEastAsia" w:cs="Arial" w:hint="eastAsia"/>
          <w:lang w:val="en-GB" w:eastAsia="ja-JP"/>
        </w:rPr>
        <w:t xml:space="preserve">RAN2 kindly asks </w:t>
      </w:r>
      <w:r w:rsidRPr="00147B4F">
        <w:rPr>
          <w:rFonts w:eastAsiaTheme="minorEastAsia" w:cs="Arial"/>
          <w:lang w:val="en-GB" w:eastAsia="ja-JP"/>
        </w:rPr>
        <w:t>CT1</w:t>
      </w:r>
      <w:r w:rsidRPr="00147B4F">
        <w:rPr>
          <w:rFonts w:eastAsiaTheme="minorEastAsia" w:cs="Arial" w:hint="eastAsia"/>
          <w:lang w:val="en-GB" w:eastAsia="ja-JP"/>
        </w:rPr>
        <w:t xml:space="preserve"> to take the above into account</w:t>
      </w:r>
      <w:r w:rsidRPr="00147B4F">
        <w:rPr>
          <w:rFonts w:eastAsiaTheme="minorEastAsia" w:cs="Arial"/>
          <w:lang w:val="en-GB" w:eastAsia="ja-JP"/>
        </w:rPr>
        <w:t>.</w:t>
      </w:r>
    </w:p>
    <w:p w14:paraId="41EF387F" w14:textId="77777777" w:rsidR="00147B4F" w:rsidRPr="00147B4F" w:rsidRDefault="00147B4F" w:rsidP="00147B4F">
      <w:pPr>
        <w:jc w:val="left"/>
        <w:rPr>
          <w:rFonts w:eastAsiaTheme="minorEastAsia" w:cs="Arial"/>
          <w:lang w:val="en-GB"/>
        </w:rPr>
      </w:pPr>
    </w:p>
    <w:p w14:paraId="11572FF0" w14:textId="77777777" w:rsidR="00A37189" w:rsidRPr="00147B4F" w:rsidRDefault="007B0AD9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3. Date of Next RAN2 Meetings:</w:t>
      </w:r>
    </w:p>
    <w:p w14:paraId="58D6CED2" w14:textId="77777777" w:rsidR="00147B4F" w:rsidRDefault="00147B4F" w:rsidP="00147B4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 xml:space="preserve"> Meeting #119</w:t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  <w:t xml:space="preserve">August 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>2 –26</w:t>
      </w:r>
      <w:r>
        <w:rPr>
          <w:rFonts w:cs="Arial" w:hint="eastAsia"/>
          <w:bCs/>
        </w:rPr>
        <w:t xml:space="preserve">, </w:t>
      </w:r>
      <w:r>
        <w:rPr>
          <w:rFonts w:cs="Arial"/>
          <w:bCs/>
        </w:rPr>
        <w:t>2022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   </w:t>
      </w:r>
      <w:r>
        <w:rPr>
          <w:rFonts w:cs="Arial"/>
          <w:bCs/>
        </w:rPr>
        <w:tab/>
        <w:t>Electronic Meeting</w:t>
      </w:r>
    </w:p>
    <w:p w14:paraId="43C936D0" w14:textId="77777777" w:rsidR="00147B4F" w:rsidRDefault="00147B4F" w:rsidP="00147B4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 xml:space="preserve"> Meeting #119-bis</w:t>
      </w:r>
      <w:r>
        <w:rPr>
          <w:rFonts w:cs="Arial" w:hint="eastAsia"/>
          <w:bCs/>
        </w:rPr>
        <w:t xml:space="preserve">         </w:t>
      </w:r>
      <w:r>
        <w:rPr>
          <w:rFonts w:cs="Arial"/>
          <w:bCs/>
        </w:rPr>
        <w:t xml:space="preserve"> October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10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19</w:t>
      </w:r>
      <w:r>
        <w:rPr>
          <w:rFonts w:cs="Arial" w:hint="eastAsia"/>
          <w:bCs/>
        </w:rPr>
        <w:t>, 2022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cs="Arial"/>
          <w:bCs/>
        </w:rPr>
        <w:t>Electronic Meeting</w:t>
      </w:r>
    </w:p>
    <w:p w14:paraId="1948B251" w14:textId="77777777" w:rsidR="00A37189" w:rsidRPr="00147B4F" w:rsidRDefault="00A37189" w:rsidP="00147B4F">
      <w:pPr>
        <w:jc w:val="left"/>
        <w:rPr>
          <w:rFonts w:eastAsiaTheme="minorEastAsia" w:cs="Arial"/>
          <w:b/>
          <w:lang w:eastAsia="ja-JP"/>
        </w:rPr>
      </w:pPr>
    </w:p>
    <w:sectPr w:rsidR="00A37189" w:rsidRPr="00147B4F" w:rsidSect="00A37189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1404" w14:textId="77777777" w:rsidR="0037244A" w:rsidRDefault="0037244A" w:rsidP="00A37189">
      <w:pPr>
        <w:spacing w:after="0"/>
      </w:pPr>
      <w:r>
        <w:separator/>
      </w:r>
    </w:p>
  </w:endnote>
  <w:endnote w:type="continuationSeparator" w:id="0">
    <w:p w14:paraId="29DBC4F3" w14:textId="77777777" w:rsidR="0037244A" w:rsidRDefault="0037244A" w:rsidP="00A37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ACF1C" w14:textId="77777777" w:rsidR="00A37189" w:rsidRDefault="007B0AD9">
    <w:pPr>
      <w:pStyle w:val="Footer"/>
      <w:tabs>
        <w:tab w:val="center" w:pos="4820"/>
        <w:tab w:val="right" w:pos="9639"/>
      </w:tabs>
      <w:jc w:val="left"/>
    </w:pPr>
    <w:r>
      <w:tab/>
    </w:r>
    <w:r w:rsidR="00A3718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37189">
      <w:rPr>
        <w:rStyle w:val="PageNumber"/>
      </w:rPr>
      <w:fldChar w:fldCharType="separate"/>
    </w:r>
    <w:r w:rsidR="00147B4F">
      <w:rPr>
        <w:rStyle w:val="PageNumber"/>
        <w:noProof/>
      </w:rPr>
      <w:t>1</w:t>
    </w:r>
    <w:r w:rsidR="00A37189">
      <w:rPr>
        <w:rStyle w:val="PageNumber"/>
      </w:rPr>
      <w:fldChar w:fldCharType="end"/>
    </w:r>
    <w:r>
      <w:rPr>
        <w:rStyle w:val="PageNumber"/>
      </w:rPr>
      <w:t>/</w:t>
    </w:r>
    <w:r w:rsidR="00A3718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37189">
      <w:rPr>
        <w:rStyle w:val="PageNumber"/>
      </w:rPr>
      <w:fldChar w:fldCharType="separate"/>
    </w:r>
    <w:r w:rsidR="00147B4F">
      <w:rPr>
        <w:rStyle w:val="PageNumber"/>
        <w:noProof/>
      </w:rPr>
      <w:t>2</w:t>
    </w:r>
    <w:r w:rsidR="00A37189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A3DB2" w14:textId="77777777" w:rsidR="0037244A" w:rsidRDefault="0037244A">
      <w:pPr>
        <w:spacing w:after="0"/>
      </w:pPr>
      <w:r>
        <w:separator/>
      </w:r>
    </w:p>
  </w:footnote>
  <w:footnote w:type="continuationSeparator" w:id="0">
    <w:p w14:paraId="16E43914" w14:textId="77777777" w:rsidR="0037244A" w:rsidRDefault="003724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31BE3" w14:textId="77777777" w:rsidR="00A37189" w:rsidRDefault="007B0AD9">
    <w:r>
      <w:t xml:space="preserve">Page </w:t>
    </w:r>
    <w:r w:rsidR="00A37189">
      <w:fldChar w:fldCharType="begin"/>
    </w:r>
    <w:r>
      <w:instrText>PAGE</w:instrText>
    </w:r>
    <w:r w:rsidR="00A37189">
      <w:fldChar w:fldCharType="separate"/>
    </w:r>
    <w:r>
      <w:t>4</w:t>
    </w:r>
    <w:r w:rsidR="00A3718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B2FEF"/>
    <w:multiLevelType w:val="multilevel"/>
    <w:tmpl w:val="372C1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395033">
    <w:abstractNumId w:val="0"/>
  </w:num>
  <w:num w:numId="2" w16cid:durableId="1311404032">
    <w:abstractNumId w:val="2"/>
  </w:num>
  <w:num w:numId="3" w16cid:durableId="678700342">
    <w:abstractNumId w:val="8"/>
  </w:num>
  <w:num w:numId="4" w16cid:durableId="1100292085">
    <w:abstractNumId w:val="5"/>
  </w:num>
  <w:num w:numId="5" w16cid:durableId="1865365937">
    <w:abstractNumId w:val="1"/>
  </w:num>
  <w:num w:numId="6" w16cid:durableId="1729382721">
    <w:abstractNumId w:val="4"/>
  </w:num>
  <w:num w:numId="7" w16cid:durableId="1186138250">
    <w:abstractNumId w:val="6"/>
  </w:num>
  <w:num w:numId="8" w16cid:durableId="254175752">
    <w:abstractNumId w:val="3"/>
  </w:num>
  <w:num w:numId="9" w16cid:durableId="36593845">
    <w:abstractNumId w:val="7"/>
  </w:num>
  <w:num w:numId="10" w16cid:durableId="2044820784">
    <w:abstractNumId w:val="10"/>
  </w:num>
  <w:num w:numId="11" w16cid:durableId="4917256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/>
  <w:attachedTemplate r:id="rId1"/>
  <w:defaultTabStop w:val="567"/>
  <w:drawingGridHorizontalSpacing w:val="120"/>
  <w:drawingGridVerticalSpacing w:val="12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4E59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17F27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39E"/>
    <w:rsid w:val="00037966"/>
    <w:rsid w:val="00041B7D"/>
    <w:rsid w:val="00041CCD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50F6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A05"/>
    <w:rsid w:val="00077B22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9732F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69E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655E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34A"/>
    <w:rsid w:val="000D7B3F"/>
    <w:rsid w:val="000E0527"/>
    <w:rsid w:val="000E1E92"/>
    <w:rsid w:val="000E206C"/>
    <w:rsid w:val="000E3538"/>
    <w:rsid w:val="000E3544"/>
    <w:rsid w:val="000E40DF"/>
    <w:rsid w:val="000E52CE"/>
    <w:rsid w:val="000E5A1B"/>
    <w:rsid w:val="000E65E5"/>
    <w:rsid w:val="000E6ECE"/>
    <w:rsid w:val="000E7536"/>
    <w:rsid w:val="000F06D6"/>
    <w:rsid w:val="000F0EB1"/>
    <w:rsid w:val="000F1106"/>
    <w:rsid w:val="000F1543"/>
    <w:rsid w:val="000F185A"/>
    <w:rsid w:val="000F3BE9"/>
    <w:rsid w:val="000F3F6C"/>
    <w:rsid w:val="000F4F9E"/>
    <w:rsid w:val="000F53E5"/>
    <w:rsid w:val="000F5687"/>
    <w:rsid w:val="000F6DF3"/>
    <w:rsid w:val="001005FF"/>
    <w:rsid w:val="00100724"/>
    <w:rsid w:val="00100B00"/>
    <w:rsid w:val="00102312"/>
    <w:rsid w:val="00103841"/>
    <w:rsid w:val="00104A02"/>
    <w:rsid w:val="00104AA5"/>
    <w:rsid w:val="00105E96"/>
    <w:rsid w:val="001062FB"/>
    <w:rsid w:val="001063E6"/>
    <w:rsid w:val="00110BCD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28B2"/>
    <w:rsid w:val="00123361"/>
    <w:rsid w:val="0012377F"/>
    <w:rsid w:val="00124314"/>
    <w:rsid w:val="001245AD"/>
    <w:rsid w:val="00124707"/>
    <w:rsid w:val="00125AEE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47B4F"/>
    <w:rsid w:val="001501D4"/>
    <w:rsid w:val="00151634"/>
    <w:rsid w:val="00151C6F"/>
    <w:rsid w:val="00151E23"/>
    <w:rsid w:val="001526E0"/>
    <w:rsid w:val="001546FF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6755B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1CC4"/>
    <w:rsid w:val="001838EB"/>
    <w:rsid w:val="00185A04"/>
    <w:rsid w:val="00190AC1"/>
    <w:rsid w:val="0019341A"/>
    <w:rsid w:val="00194686"/>
    <w:rsid w:val="00195B99"/>
    <w:rsid w:val="00197322"/>
    <w:rsid w:val="00197AFB"/>
    <w:rsid w:val="00197DF9"/>
    <w:rsid w:val="001A045C"/>
    <w:rsid w:val="001A0501"/>
    <w:rsid w:val="001A09B0"/>
    <w:rsid w:val="001A09B1"/>
    <w:rsid w:val="001A1987"/>
    <w:rsid w:val="001A2505"/>
    <w:rsid w:val="001A2564"/>
    <w:rsid w:val="001A2852"/>
    <w:rsid w:val="001A3FB7"/>
    <w:rsid w:val="001A6173"/>
    <w:rsid w:val="001A6CBA"/>
    <w:rsid w:val="001A75FB"/>
    <w:rsid w:val="001B0D97"/>
    <w:rsid w:val="001B264D"/>
    <w:rsid w:val="001B396E"/>
    <w:rsid w:val="001B3CEF"/>
    <w:rsid w:val="001B4F24"/>
    <w:rsid w:val="001B4FE7"/>
    <w:rsid w:val="001B5A5D"/>
    <w:rsid w:val="001B72B3"/>
    <w:rsid w:val="001B7B45"/>
    <w:rsid w:val="001C13BD"/>
    <w:rsid w:val="001C1CE5"/>
    <w:rsid w:val="001C2CE1"/>
    <w:rsid w:val="001C3D2A"/>
    <w:rsid w:val="001C3F4E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3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741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1D"/>
    <w:rsid w:val="00200D60"/>
    <w:rsid w:val="00200DA2"/>
    <w:rsid w:val="00201F3A"/>
    <w:rsid w:val="0020332E"/>
    <w:rsid w:val="00203F96"/>
    <w:rsid w:val="00204EB9"/>
    <w:rsid w:val="002056EB"/>
    <w:rsid w:val="00205F25"/>
    <w:rsid w:val="002069B2"/>
    <w:rsid w:val="00207FA3"/>
    <w:rsid w:val="00210489"/>
    <w:rsid w:val="00210D52"/>
    <w:rsid w:val="00211432"/>
    <w:rsid w:val="00214022"/>
    <w:rsid w:val="00214DA8"/>
    <w:rsid w:val="00215423"/>
    <w:rsid w:val="002158FA"/>
    <w:rsid w:val="00220600"/>
    <w:rsid w:val="00220C63"/>
    <w:rsid w:val="00221801"/>
    <w:rsid w:val="002224DB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657A"/>
    <w:rsid w:val="002365F9"/>
    <w:rsid w:val="002373F5"/>
    <w:rsid w:val="002377EC"/>
    <w:rsid w:val="00241559"/>
    <w:rsid w:val="002431B1"/>
    <w:rsid w:val="00243314"/>
    <w:rsid w:val="002435B3"/>
    <w:rsid w:val="00243D14"/>
    <w:rsid w:val="002451C4"/>
    <w:rsid w:val="002458EB"/>
    <w:rsid w:val="00246E44"/>
    <w:rsid w:val="002500C8"/>
    <w:rsid w:val="0025050A"/>
    <w:rsid w:val="002518B2"/>
    <w:rsid w:val="00251C18"/>
    <w:rsid w:val="00252252"/>
    <w:rsid w:val="00252EBA"/>
    <w:rsid w:val="002532B1"/>
    <w:rsid w:val="00253AF0"/>
    <w:rsid w:val="002540F4"/>
    <w:rsid w:val="002555BB"/>
    <w:rsid w:val="00256492"/>
    <w:rsid w:val="00257543"/>
    <w:rsid w:val="0025797A"/>
    <w:rsid w:val="002603D3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67C85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1FDE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4F6"/>
    <w:rsid w:val="002A1D4E"/>
    <w:rsid w:val="002A2869"/>
    <w:rsid w:val="002A2A47"/>
    <w:rsid w:val="002A3352"/>
    <w:rsid w:val="002A5C73"/>
    <w:rsid w:val="002A66D2"/>
    <w:rsid w:val="002A7309"/>
    <w:rsid w:val="002A748C"/>
    <w:rsid w:val="002B241D"/>
    <w:rsid w:val="002B24D6"/>
    <w:rsid w:val="002B2DB8"/>
    <w:rsid w:val="002B37A7"/>
    <w:rsid w:val="002B42B7"/>
    <w:rsid w:val="002B615D"/>
    <w:rsid w:val="002B6E2B"/>
    <w:rsid w:val="002B6E98"/>
    <w:rsid w:val="002B750B"/>
    <w:rsid w:val="002C280C"/>
    <w:rsid w:val="002C41E6"/>
    <w:rsid w:val="002C491E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698E"/>
    <w:rsid w:val="002E6CBB"/>
    <w:rsid w:val="002E7CAE"/>
    <w:rsid w:val="002F2674"/>
    <w:rsid w:val="002F2771"/>
    <w:rsid w:val="002F365C"/>
    <w:rsid w:val="002F37A9"/>
    <w:rsid w:val="002F44AC"/>
    <w:rsid w:val="002F4866"/>
    <w:rsid w:val="002F5789"/>
    <w:rsid w:val="002F6C2F"/>
    <w:rsid w:val="002F6F8F"/>
    <w:rsid w:val="00300317"/>
    <w:rsid w:val="003008D3"/>
    <w:rsid w:val="00301BC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0D6A"/>
    <w:rsid w:val="00311702"/>
    <w:rsid w:val="00311E82"/>
    <w:rsid w:val="00311EC9"/>
    <w:rsid w:val="00312720"/>
    <w:rsid w:val="00312C72"/>
    <w:rsid w:val="00313806"/>
    <w:rsid w:val="00313FD6"/>
    <w:rsid w:val="003143BD"/>
    <w:rsid w:val="00314C6F"/>
    <w:rsid w:val="00317A53"/>
    <w:rsid w:val="003203ED"/>
    <w:rsid w:val="00321E95"/>
    <w:rsid w:val="00321EB7"/>
    <w:rsid w:val="00322C9F"/>
    <w:rsid w:val="00323CE1"/>
    <w:rsid w:val="00324D23"/>
    <w:rsid w:val="003304CA"/>
    <w:rsid w:val="00331751"/>
    <w:rsid w:val="00332752"/>
    <w:rsid w:val="0033360C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501"/>
    <w:rsid w:val="0035491B"/>
    <w:rsid w:val="00355AAF"/>
    <w:rsid w:val="00355FF7"/>
    <w:rsid w:val="00357380"/>
    <w:rsid w:val="003602D9"/>
    <w:rsid w:val="003604CE"/>
    <w:rsid w:val="00360F65"/>
    <w:rsid w:val="00361724"/>
    <w:rsid w:val="0036343A"/>
    <w:rsid w:val="0036439C"/>
    <w:rsid w:val="003659FC"/>
    <w:rsid w:val="00370E47"/>
    <w:rsid w:val="00371118"/>
    <w:rsid w:val="00371751"/>
    <w:rsid w:val="0037244A"/>
    <w:rsid w:val="003742AC"/>
    <w:rsid w:val="00377CE1"/>
    <w:rsid w:val="003814F6"/>
    <w:rsid w:val="003825D2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507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B7FF3"/>
    <w:rsid w:val="003C11C8"/>
    <w:rsid w:val="003C2702"/>
    <w:rsid w:val="003C2AFD"/>
    <w:rsid w:val="003C5153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0FF8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3F6"/>
    <w:rsid w:val="00415C6B"/>
    <w:rsid w:val="004162BC"/>
    <w:rsid w:val="00416FCD"/>
    <w:rsid w:val="004170A7"/>
    <w:rsid w:val="004172F3"/>
    <w:rsid w:val="004201BF"/>
    <w:rsid w:val="00420EA6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450D"/>
    <w:rsid w:val="0043487D"/>
    <w:rsid w:val="004354A1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62B"/>
    <w:rsid w:val="00450DFA"/>
    <w:rsid w:val="004517AA"/>
    <w:rsid w:val="00452CAC"/>
    <w:rsid w:val="00454409"/>
    <w:rsid w:val="00456CDD"/>
    <w:rsid w:val="00457565"/>
    <w:rsid w:val="00457B71"/>
    <w:rsid w:val="00457C09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4401"/>
    <w:rsid w:val="0047556B"/>
    <w:rsid w:val="00477768"/>
    <w:rsid w:val="004779AE"/>
    <w:rsid w:val="004822CE"/>
    <w:rsid w:val="00484A8D"/>
    <w:rsid w:val="00484E4A"/>
    <w:rsid w:val="00485A43"/>
    <w:rsid w:val="00486065"/>
    <w:rsid w:val="0048669D"/>
    <w:rsid w:val="004873D9"/>
    <w:rsid w:val="00490C47"/>
    <w:rsid w:val="00490D0B"/>
    <w:rsid w:val="0049118B"/>
    <w:rsid w:val="00492BC5"/>
    <w:rsid w:val="00493761"/>
    <w:rsid w:val="00493AB1"/>
    <w:rsid w:val="00494F66"/>
    <w:rsid w:val="004964F1"/>
    <w:rsid w:val="004A09D3"/>
    <w:rsid w:val="004A16BC"/>
    <w:rsid w:val="004A2A65"/>
    <w:rsid w:val="004A2B94"/>
    <w:rsid w:val="004A2C27"/>
    <w:rsid w:val="004A655D"/>
    <w:rsid w:val="004A661E"/>
    <w:rsid w:val="004A6868"/>
    <w:rsid w:val="004B787B"/>
    <w:rsid w:val="004B7C0C"/>
    <w:rsid w:val="004C01C8"/>
    <w:rsid w:val="004C0D64"/>
    <w:rsid w:val="004C1338"/>
    <w:rsid w:val="004C2284"/>
    <w:rsid w:val="004C2DB9"/>
    <w:rsid w:val="004C3108"/>
    <w:rsid w:val="004C3898"/>
    <w:rsid w:val="004C4042"/>
    <w:rsid w:val="004C5D43"/>
    <w:rsid w:val="004C68E9"/>
    <w:rsid w:val="004D0886"/>
    <w:rsid w:val="004D0A7A"/>
    <w:rsid w:val="004D1B91"/>
    <w:rsid w:val="004D3552"/>
    <w:rsid w:val="004D36B1"/>
    <w:rsid w:val="004D431B"/>
    <w:rsid w:val="004D6356"/>
    <w:rsid w:val="004D677E"/>
    <w:rsid w:val="004D7EBD"/>
    <w:rsid w:val="004E15F5"/>
    <w:rsid w:val="004E1829"/>
    <w:rsid w:val="004E1BCE"/>
    <w:rsid w:val="004E254D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1B3A"/>
    <w:rsid w:val="004F2078"/>
    <w:rsid w:val="004F2325"/>
    <w:rsid w:val="004F26BF"/>
    <w:rsid w:val="004F3080"/>
    <w:rsid w:val="004F4C3A"/>
    <w:rsid w:val="004F4DA3"/>
    <w:rsid w:val="004F608A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FE3"/>
    <w:rsid w:val="005138AF"/>
    <w:rsid w:val="005143B6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14E7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A3E"/>
    <w:rsid w:val="00566BD5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4A65"/>
    <w:rsid w:val="0058798C"/>
    <w:rsid w:val="00587DAF"/>
    <w:rsid w:val="005900FA"/>
    <w:rsid w:val="0059171E"/>
    <w:rsid w:val="005935A4"/>
    <w:rsid w:val="00594287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2D"/>
    <w:rsid w:val="005B6F83"/>
    <w:rsid w:val="005B7117"/>
    <w:rsid w:val="005B7223"/>
    <w:rsid w:val="005C087A"/>
    <w:rsid w:val="005C3462"/>
    <w:rsid w:val="005C3B9A"/>
    <w:rsid w:val="005C4AF9"/>
    <w:rsid w:val="005C5782"/>
    <w:rsid w:val="005C67B7"/>
    <w:rsid w:val="005C6885"/>
    <w:rsid w:val="005C6FA9"/>
    <w:rsid w:val="005C74FB"/>
    <w:rsid w:val="005D14F1"/>
    <w:rsid w:val="005D1602"/>
    <w:rsid w:val="005D3FDD"/>
    <w:rsid w:val="005D5136"/>
    <w:rsid w:val="005D7501"/>
    <w:rsid w:val="005D77AF"/>
    <w:rsid w:val="005E03C7"/>
    <w:rsid w:val="005E03CE"/>
    <w:rsid w:val="005E1120"/>
    <w:rsid w:val="005E2399"/>
    <w:rsid w:val="005E385F"/>
    <w:rsid w:val="005E452E"/>
    <w:rsid w:val="005E515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565C"/>
    <w:rsid w:val="00626565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655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3912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87330"/>
    <w:rsid w:val="00691054"/>
    <w:rsid w:val="00692A96"/>
    <w:rsid w:val="0069308E"/>
    <w:rsid w:val="00695812"/>
    <w:rsid w:val="00695FC2"/>
    <w:rsid w:val="00696949"/>
    <w:rsid w:val="00696F29"/>
    <w:rsid w:val="00697052"/>
    <w:rsid w:val="00697421"/>
    <w:rsid w:val="006A1701"/>
    <w:rsid w:val="006A173C"/>
    <w:rsid w:val="006A1F4C"/>
    <w:rsid w:val="006A2A2C"/>
    <w:rsid w:val="006A2C28"/>
    <w:rsid w:val="006A3CDF"/>
    <w:rsid w:val="006A46FB"/>
    <w:rsid w:val="006A531B"/>
    <w:rsid w:val="006A5E28"/>
    <w:rsid w:val="006A697B"/>
    <w:rsid w:val="006A78D9"/>
    <w:rsid w:val="006A7972"/>
    <w:rsid w:val="006A7AFF"/>
    <w:rsid w:val="006A7D7C"/>
    <w:rsid w:val="006B0544"/>
    <w:rsid w:val="006B1816"/>
    <w:rsid w:val="006B1F99"/>
    <w:rsid w:val="006B2099"/>
    <w:rsid w:val="006B24E9"/>
    <w:rsid w:val="006B50CF"/>
    <w:rsid w:val="006B61B1"/>
    <w:rsid w:val="006B70F5"/>
    <w:rsid w:val="006C03B8"/>
    <w:rsid w:val="006C2DF8"/>
    <w:rsid w:val="006C47AF"/>
    <w:rsid w:val="006C57F3"/>
    <w:rsid w:val="006C5868"/>
    <w:rsid w:val="006C5EC9"/>
    <w:rsid w:val="006C6059"/>
    <w:rsid w:val="006C61B0"/>
    <w:rsid w:val="006C7522"/>
    <w:rsid w:val="006C767E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D75FF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651B"/>
    <w:rsid w:val="006F7BFA"/>
    <w:rsid w:val="006F7C26"/>
    <w:rsid w:val="006F7D70"/>
    <w:rsid w:val="007002C4"/>
    <w:rsid w:val="00700965"/>
    <w:rsid w:val="00700C67"/>
    <w:rsid w:val="00700EF5"/>
    <w:rsid w:val="00701692"/>
    <w:rsid w:val="0070346E"/>
    <w:rsid w:val="0070372B"/>
    <w:rsid w:val="00704071"/>
    <w:rsid w:val="007043D0"/>
    <w:rsid w:val="00704EDB"/>
    <w:rsid w:val="007051A9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5CC4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556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4E6E"/>
    <w:rsid w:val="00755818"/>
    <w:rsid w:val="00755E0B"/>
    <w:rsid w:val="0075701A"/>
    <w:rsid w:val="007571E1"/>
    <w:rsid w:val="00757BDE"/>
    <w:rsid w:val="00760487"/>
    <w:rsid w:val="007604B2"/>
    <w:rsid w:val="00760B2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3762"/>
    <w:rsid w:val="00783C69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0AD9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0CC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54EC"/>
    <w:rsid w:val="0080605F"/>
    <w:rsid w:val="0080628D"/>
    <w:rsid w:val="008070A2"/>
    <w:rsid w:val="00807786"/>
    <w:rsid w:val="00810A64"/>
    <w:rsid w:val="00811518"/>
    <w:rsid w:val="00811FCB"/>
    <w:rsid w:val="00815652"/>
    <w:rsid w:val="008158D6"/>
    <w:rsid w:val="008160A3"/>
    <w:rsid w:val="0081672D"/>
    <w:rsid w:val="00817196"/>
    <w:rsid w:val="00817C14"/>
    <w:rsid w:val="0082155A"/>
    <w:rsid w:val="00822040"/>
    <w:rsid w:val="008231E6"/>
    <w:rsid w:val="00823397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134"/>
    <w:rsid w:val="008317AC"/>
    <w:rsid w:val="00834B41"/>
    <w:rsid w:val="00834BC9"/>
    <w:rsid w:val="00836426"/>
    <w:rsid w:val="00836E13"/>
    <w:rsid w:val="008376AC"/>
    <w:rsid w:val="00837CF7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3F8A"/>
    <w:rsid w:val="00854F97"/>
    <w:rsid w:val="00855D6B"/>
    <w:rsid w:val="00856911"/>
    <w:rsid w:val="00856CF4"/>
    <w:rsid w:val="00865A22"/>
    <w:rsid w:val="008677FD"/>
    <w:rsid w:val="00867EF2"/>
    <w:rsid w:val="00870097"/>
    <w:rsid w:val="008706D4"/>
    <w:rsid w:val="00870F8A"/>
    <w:rsid w:val="008719A4"/>
    <w:rsid w:val="00871D03"/>
    <w:rsid w:val="00871D23"/>
    <w:rsid w:val="00871DE8"/>
    <w:rsid w:val="0087241A"/>
    <w:rsid w:val="00874312"/>
    <w:rsid w:val="0087437C"/>
    <w:rsid w:val="00875C95"/>
    <w:rsid w:val="00875CD7"/>
    <w:rsid w:val="00876B4D"/>
    <w:rsid w:val="0087705E"/>
    <w:rsid w:val="00877F18"/>
    <w:rsid w:val="0088207A"/>
    <w:rsid w:val="008852FD"/>
    <w:rsid w:val="0088638D"/>
    <w:rsid w:val="00887B9C"/>
    <w:rsid w:val="00890CC1"/>
    <w:rsid w:val="008915EB"/>
    <w:rsid w:val="00892604"/>
    <w:rsid w:val="00894048"/>
    <w:rsid w:val="00894A88"/>
    <w:rsid w:val="00895386"/>
    <w:rsid w:val="008963EF"/>
    <w:rsid w:val="008A0CFE"/>
    <w:rsid w:val="008A1258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A7D0B"/>
    <w:rsid w:val="008B0483"/>
    <w:rsid w:val="008B1046"/>
    <w:rsid w:val="008B120C"/>
    <w:rsid w:val="008B19F0"/>
    <w:rsid w:val="008B32BC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70"/>
    <w:rsid w:val="008C3DAA"/>
    <w:rsid w:val="008C4958"/>
    <w:rsid w:val="008C4BAA"/>
    <w:rsid w:val="008C596B"/>
    <w:rsid w:val="008C6AE8"/>
    <w:rsid w:val="008C6FAB"/>
    <w:rsid w:val="008C7573"/>
    <w:rsid w:val="008C7A78"/>
    <w:rsid w:val="008D12A8"/>
    <w:rsid w:val="008D1656"/>
    <w:rsid w:val="008D34F1"/>
    <w:rsid w:val="008D3592"/>
    <w:rsid w:val="008D39D8"/>
    <w:rsid w:val="008D476E"/>
    <w:rsid w:val="008D6D1A"/>
    <w:rsid w:val="008E0609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0353"/>
    <w:rsid w:val="008F1DEA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485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314B"/>
    <w:rsid w:val="00953920"/>
    <w:rsid w:val="00953D47"/>
    <w:rsid w:val="0095681E"/>
    <w:rsid w:val="009572D4"/>
    <w:rsid w:val="00960802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627E"/>
    <w:rsid w:val="0096787C"/>
    <w:rsid w:val="00971F08"/>
    <w:rsid w:val="0097304C"/>
    <w:rsid w:val="0097603D"/>
    <w:rsid w:val="00976137"/>
    <w:rsid w:val="00976949"/>
    <w:rsid w:val="0097748F"/>
    <w:rsid w:val="00977CB7"/>
    <w:rsid w:val="00980477"/>
    <w:rsid w:val="009810F3"/>
    <w:rsid w:val="0098320A"/>
    <w:rsid w:val="00985253"/>
    <w:rsid w:val="009853B3"/>
    <w:rsid w:val="00985900"/>
    <w:rsid w:val="00986442"/>
    <w:rsid w:val="00990630"/>
    <w:rsid w:val="00991761"/>
    <w:rsid w:val="00991785"/>
    <w:rsid w:val="00991CD3"/>
    <w:rsid w:val="00993201"/>
    <w:rsid w:val="00994DCA"/>
    <w:rsid w:val="009960EC"/>
    <w:rsid w:val="0099671B"/>
    <w:rsid w:val="00996DDC"/>
    <w:rsid w:val="00996E90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403E"/>
    <w:rsid w:val="009C4B03"/>
    <w:rsid w:val="009C5BF3"/>
    <w:rsid w:val="009C6FE3"/>
    <w:rsid w:val="009C7133"/>
    <w:rsid w:val="009C7278"/>
    <w:rsid w:val="009C7E7B"/>
    <w:rsid w:val="009D05F4"/>
    <w:rsid w:val="009D35DF"/>
    <w:rsid w:val="009D400D"/>
    <w:rsid w:val="009D416F"/>
    <w:rsid w:val="009D4221"/>
    <w:rsid w:val="009D4D0A"/>
    <w:rsid w:val="009D4FF0"/>
    <w:rsid w:val="009D6128"/>
    <w:rsid w:val="009D62F5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164F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1EE0"/>
    <w:rsid w:val="00A048A8"/>
    <w:rsid w:val="00A04F49"/>
    <w:rsid w:val="00A06A38"/>
    <w:rsid w:val="00A07561"/>
    <w:rsid w:val="00A07C54"/>
    <w:rsid w:val="00A1117D"/>
    <w:rsid w:val="00A1143E"/>
    <w:rsid w:val="00A1272E"/>
    <w:rsid w:val="00A13A9F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68E"/>
    <w:rsid w:val="00A3448A"/>
    <w:rsid w:val="00A35375"/>
    <w:rsid w:val="00A36297"/>
    <w:rsid w:val="00A3655E"/>
    <w:rsid w:val="00A37189"/>
    <w:rsid w:val="00A4125A"/>
    <w:rsid w:val="00A4154F"/>
    <w:rsid w:val="00A41E2B"/>
    <w:rsid w:val="00A424AD"/>
    <w:rsid w:val="00A43431"/>
    <w:rsid w:val="00A438C2"/>
    <w:rsid w:val="00A45090"/>
    <w:rsid w:val="00A45347"/>
    <w:rsid w:val="00A458AA"/>
    <w:rsid w:val="00A45935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867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C007F"/>
    <w:rsid w:val="00AC0FD6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9D8"/>
    <w:rsid w:val="00B06B4A"/>
    <w:rsid w:val="00B06C3A"/>
    <w:rsid w:val="00B07927"/>
    <w:rsid w:val="00B105C0"/>
    <w:rsid w:val="00B10995"/>
    <w:rsid w:val="00B11155"/>
    <w:rsid w:val="00B12037"/>
    <w:rsid w:val="00B137FA"/>
    <w:rsid w:val="00B157F9"/>
    <w:rsid w:val="00B20256"/>
    <w:rsid w:val="00B20785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B26"/>
    <w:rsid w:val="00B47FE5"/>
    <w:rsid w:val="00B500A1"/>
    <w:rsid w:val="00B50C00"/>
    <w:rsid w:val="00B51299"/>
    <w:rsid w:val="00B5146A"/>
    <w:rsid w:val="00B55B9D"/>
    <w:rsid w:val="00B60042"/>
    <w:rsid w:val="00B600C6"/>
    <w:rsid w:val="00B60FC8"/>
    <w:rsid w:val="00B61365"/>
    <w:rsid w:val="00B6188F"/>
    <w:rsid w:val="00B640CF"/>
    <w:rsid w:val="00B64773"/>
    <w:rsid w:val="00B64816"/>
    <w:rsid w:val="00B65A95"/>
    <w:rsid w:val="00B65D8D"/>
    <w:rsid w:val="00B664C7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5CE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BC3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3053"/>
    <w:rsid w:val="00BC4732"/>
    <w:rsid w:val="00BC4D2E"/>
    <w:rsid w:val="00BC5336"/>
    <w:rsid w:val="00BC57D4"/>
    <w:rsid w:val="00BC6FE8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34CA"/>
    <w:rsid w:val="00BE647C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073C3"/>
    <w:rsid w:val="00C10478"/>
    <w:rsid w:val="00C11DE6"/>
    <w:rsid w:val="00C12107"/>
    <w:rsid w:val="00C14227"/>
    <w:rsid w:val="00C14D4B"/>
    <w:rsid w:val="00C154BB"/>
    <w:rsid w:val="00C15705"/>
    <w:rsid w:val="00C17B95"/>
    <w:rsid w:val="00C20119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45B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12B0"/>
    <w:rsid w:val="00C513E4"/>
    <w:rsid w:val="00C52FDA"/>
    <w:rsid w:val="00C531B3"/>
    <w:rsid w:val="00C54995"/>
    <w:rsid w:val="00C54D41"/>
    <w:rsid w:val="00C555D6"/>
    <w:rsid w:val="00C5666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08A"/>
    <w:rsid w:val="00C82E3B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611"/>
    <w:rsid w:val="00CC7B45"/>
    <w:rsid w:val="00CD1188"/>
    <w:rsid w:val="00CD12CF"/>
    <w:rsid w:val="00CD2669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45B5"/>
    <w:rsid w:val="00CE5177"/>
    <w:rsid w:val="00CE569D"/>
    <w:rsid w:val="00CE58E2"/>
    <w:rsid w:val="00CE7561"/>
    <w:rsid w:val="00CE7DDD"/>
    <w:rsid w:val="00CF04EC"/>
    <w:rsid w:val="00CF0532"/>
    <w:rsid w:val="00CF1354"/>
    <w:rsid w:val="00CF1B89"/>
    <w:rsid w:val="00CF3B1F"/>
    <w:rsid w:val="00CF3BF6"/>
    <w:rsid w:val="00CF41A0"/>
    <w:rsid w:val="00CF4722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069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79D"/>
    <w:rsid w:val="00D45AC8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77D9C"/>
    <w:rsid w:val="00D8021F"/>
    <w:rsid w:val="00D80383"/>
    <w:rsid w:val="00D817C1"/>
    <w:rsid w:val="00D823C6"/>
    <w:rsid w:val="00D83F5D"/>
    <w:rsid w:val="00D8445A"/>
    <w:rsid w:val="00D8479B"/>
    <w:rsid w:val="00D8568F"/>
    <w:rsid w:val="00D86A30"/>
    <w:rsid w:val="00D86CA3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456C"/>
    <w:rsid w:val="00DE5274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40FF"/>
    <w:rsid w:val="00DF6874"/>
    <w:rsid w:val="00DF7C58"/>
    <w:rsid w:val="00E0382B"/>
    <w:rsid w:val="00E0494D"/>
    <w:rsid w:val="00E04B85"/>
    <w:rsid w:val="00E0524A"/>
    <w:rsid w:val="00E06EEC"/>
    <w:rsid w:val="00E076D6"/>
    <w:rsid w:val="00E1082F"/>
    <w:rsid w:val="00E110E7"/>
    <w:rsid w:val="00E11B20"/>
    <w:rsid w:val="00E14D40"/>
    <w:rsid w:val="00E1605C"/>
    <w:rsid w:val="00E17FA2"/>
    <w:rsid w:val="00E21C92"/>
    <w:rsid w:val="00E2222B"/>
    <w:rsid w:val="00E22330"/>
    <w:rsid w:val="00E22969"/>
    <w:rsid w:val="00E238EA"/>
    <w:rsid w:val="00E23BDC"/>
    <w:rsid w:val="00E2617B"/>
    <w:rsid w:val="00E27257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2B28"/>
    <w:rsid w:val="00E63838"/>
    <w:rsid w:val="00E64298"/>
    <w:rsid w:val="00E64434"/>
    <w:rsid w:val="00E64E9E"/>
    <w:rsid w:val="00E66461"/>
    <w:rsid w:val="00E67C51"/>
    <w:rsid w:val="00E67E81"/>
    <w:rsid w:val="00E71F1B"/>
    <w:rsid w:val="00E72E83"/>
    <w:rsid w:val="00E72EFC"/>
    <w:rsid w:val="00E73127"/>
    <w:rsid w:val="00E7332A"/>
    <w:rsid w:val="00E74825"/>
    <w:rsid w:val="00E75759"/>
    <w:rsid w:val="00E758EC"/>
    <w:rsid w:val="00E7661B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101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A47"/>
    <w:rsid w:val="00EA2424"/>
    <w:rsid w:val="00EA3080"/>
    <w:rsid w:val="00EA3531"/>
    <w:rsid w:val="00EA4518"/>
    <w:rsid w:val="00EA6074"/>
    <w:rsid w:val="00EA7881"/>
    <w:rsid w:val="00EA7A41"/>
    <w:rsid w:val="00EB077B"/>
    <w:rsid w:val="00EB4EA2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4F20"/>
    <w:rsid w:val="00EE5DFA"/>
    <w:rsid w:val="00EE6802"/>
    <w:rsid w:val="00EF064E"/>
    <w:rsid w:val="00EF0EEC"/>
    <w:rsid w:val="00EF1400"/>
    <w:rsid w:val="00EF18FE"/>
    <w:rsid w:val="00EF19C4"/>
    <w:rsid w:val="00EF1AE6"/>
    <w:rsid w:val="00EF280F"/>
    <w:rsid w:val="00EF2ACE"/>
    <w:rsid w:val="00EF34E8"/>
    <w:rsid w:val="00EF3BF6"/>
    <w:rsid w:val="00EF5787"/>
    <w:rsid w:val="00EF5886"/>
    <w:rsid w:val="00EF60D0"/>
    <w:rsid w:val="00EF6533"/>
    <w:rsid w:val="00EF6FE4"/>
    <w:rsid w:val="00EF789D"/>
    <w:rsid w:val="00F028F3"/>
    <w:rsid w:val="00F02E89"/>
    <w:rsid w:val="00F03066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6E7"/>
    <w:rsid w:val="00F15FA5"/>
    <w:rsid w:val="00F16947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57652"/>
    <w:rsid w:val="00F577F8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0E0D"/>
    <w:rsid w:val="00F71F69"/>
    <w:rsid w:val="00F7228F"/>
    <w:rsid w:val="00F72B72"/>
    <w:rsid w:val="00F733C4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36A6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505"/>
    <w:rsid w:val="00F96985"/>
    <w:rsid w:val="00F97838"/>
    <w:rsid w:val="00FA1166"/>
    <w:rsid w:val="00FA2097"/>
    <w:rsid w:val="00FA20D2"/>
    <w:rsid w:val="00FA2586"/>
    <w:rsid w:val="00FA2BB3"/>
    <w:rsid w:val="00FA3CDB"/>
    <w:rsid w:val="00FB1CDF"/>
    <w:rsid w:val="00FB262F"/>
    <w:rsid w:val="00FB4C80"/>
    <w:rsid w:val="00FB6710"/>
    <w:rsid w:val="00FB6A6A"/>
    <w:rsid w:val="00FC16B9"/>
    <w:rsid w:val="00FC22C9"/>
    <w:rsid w:val="00FC2737"/>
    <w:rsid w:val="00FC2F5F"/>
    <w:rsid w:val="00FC4075"/>
    <w:rsid w:val="00FC4CFD"/>
    <w:rsid w:val="00FC5BB2"/>
    <w:rsid w:val="00FC5C44"/>
    <w:rsid w:val="00FC5DCB"/>
    <w:rsid w:val="00FC64F9"/>
    <w:rsid w:val="00FC7429"/>
    <w:rsid w:val="00FD07F6"/>
    <w:rsid w:val="00FD1180"/>
    <w:rsid w:val="00FD1EC8"/>
    <w:rsid w:val="00FD37F0"/>
    <w:rsid w:val="00FD47ED"/>
    <w:rsid w:val="00FD5259"/>
    <w:rsid w:val="00FD74DB"/>
    <w:rsid w:val="00FD7660"/>
    <w:rsid w:val="00FE0655"/>
    <w:rsid w:val="00FE090D"/>
    <w:rsid w:val="00FE219B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1126DD"/>
    <w:rsid w:val="016C0449"/>
    <w:rsid w:val="019A10AD"/>
    <w:rsid w:val="01B04583"/>
    <w:rsid w:val="01FA0C50"/>
    <w:rsid w:val="02E261C1"/>
    <w:rsid w:val="037A4477"/>
    <w:rsid w:val="03A11802"/>
    <w:rsid w:val="03F47F88"/>
    <w:rsid w:val="048A5003"/>
    <w:rsid w:val="04B403C6"/>
    <w:rsid w:val="04F50E2F"/>
    <w:rsid w:val="05983EBC"/>
    <w:rsid w:val="06136780"/>
    <w:rsid w:val="06DD041E"/>
    <w:rsid w:val="07EF7893"/>
    <w:rsid w:val="083F0917"/>
    <w:rsid w:val="0855485A"/>
    <w:rsid w:val="08AF444E"/>
    <w:rsid w:val="0A2420DF"/>
    <w:rsid w:val="0ACC0F45"/>
    <w:rsid w:val="0B4A1814"/>
    <w:rsid w:val="0B7B2383"/>
    <w:rsid w:val="0BF40F70"/>
    <w:rsid w:val="0C2623D0"/>
    <w:rsid w:val="0C6909CD"/>
    <w:rsid w:val="0D524167"/>
    <w:rsid w:val="0DDB664A"/>
    <w:rsid w:val="0E571F2D"/>
    <w:rsid w:val="0E8E065A"/>
    <w:rsid w:val="1143135B"/>
    <w:rsid w:val="12813F87"/>
    <w:rsid w:val="134A0035"/>
    <w:rsid w:val="135C7F4F"/>
    <w:rsid w:val="138345FF"/>
    <w:rsid w:val="14457B37"/>
    <w:rsid w:val="148963D8"/>
    <w:rsid w:val="16214902"/>
    <w:rsid w:val="164243D9"/>
    <w:rsid w:val="16563130"/>
    <w:rsid w:val="171844C7"/>
    <w:rsid w:val="174E2976"/>
    <w:rsid w:val="18B9619D"/>
    <w:rsid w:val="191242AE"/>
    <w:rsid w:val="194832BE"/>
    <w:rsid w:val="19F2684E"/>
    <w:rsid w:val="1AD8074D"/>
    <w:rsid w:val="1AEF5DBD"/>
    <w:rsid w:val="1B423649"/>
    <w:rsid w:val="1BA24967"/>
    <w:rsid w:val="1BD95F94"/>
    <w:rsid w:val="1C5E7298"/>
    <w:rsid w:val="1CE77CBF"/>
    <w:rsid w:val="1D821CE2"/>
    <w:rsid w:val="1DDD518B"/>
    <w:rsid w:val="1F425432"/>
    <w:rsid w:val="1F734328"/>
    <w:rsid w:val="1FA11974"/>
    <w:rsid w:val="2031215C"/>
    <w:rsid w:val="206E07A1"/>
    <w:rsid w:val="20955704"/>
    <w:rsid w:val="20AD602A"/>
    <w:rsid w:val="20B16E74"/>
    <w:rsid w:val="20E9518E"/>
    <w:rsid w:val="21AE098F"/>
    <w:rsid w:val="21B342A0"/>
    <w:rsid w:val="22055A7E"/>
    <w:rsid w:val="22A241D0"/>
    <w:rsid w:val="22E40330"/>
    <w:rsid w:val="238E174F"/>
    <w:rsid w:val="23FB7F10"/>
    <w:rsid w:val="242B3C59"/>
    <w:rsid w:val="245B6D34"/>
    <w:rsid w:val="24B82068"/>
    <w:rsid w:val="24E10292"/>
    <w:rsid w:val="25043CC9"/>
    <w:rsid w:val="26EC17AB"/>
    <w:rsid w:val="27B86CAA"/>
    <w:rsid w:val="282C10A1"/>
    <w:rsid w:val="285478B9"/>
    <w:rsid w:val="28783564"/>
    <w:rsid w:val="29423CBE"/>
    <w:rsid w:val="29AB6EAF"/>
    <w:rsid w:val="2AF558B9"/>
    <w:rsid w:val="2B083F92"/>
    <w:rsid w:val="2BE54292"/>
    <w:rsid w:val="2CF51ED1"/>
    <w:rsid w:val="2D6A0195"/>
    <w:rsid w:val="2DF36570"/>
    <w:rsid w:val="2E530B85"/>
    <w:rsid w:val="2EB775B3"/>
    <w:rsid w:val="2EE85B84"/>
    <w:rsid w:val="2F2D7A8E"/>
    <w:rsid w:val="2FD918E3"/>
    <w:rsid w:val="31055C03"/>
    <w:rsid w:val="31A50C14"/>
    <w:rsid w:val="31AE180F"/>
    <w:rsid w:val="31E64668"/>
    <w:rsid w:val="321D2120"/>
    <w:rsid w:val="324F11F2"/>
    <w:rsid w:val="329A39DB"/>
    <w:rsid w:val="32F13120"/>
    <w:rsid w:val="33283D76"/>
    <w:rsid w:val="333C5A26"/>
    <w:rsid w:val="345E0F5D"/>
    <w:rsid w:val="34914DCA"/>
    <w:rsid w:val="355F5DB2"/>
    <w:rsid w:val="35CF5B41"/>
    <w:rsid w:val="361C2353"/>
    <w:rsid w:val="3635547B"/>
    <w:rsid w:val="363862D3"/>
    <w:rsid w:val="36FA1D41"/>
    <w:rsid w:val="37C2178A"/>
    <w:rsid w:val="383529C2"/>
    <w:rsid w:val="383C5BD0"/>
    <w:rsid w:val="3881721E"/>
    <w:rsid w:val="388727CC"/>
    <w:rsid w:val="39AB4BE1"/>
    <w:rsid w:val="39D93881"/>
    <w:rsid w:val="39F8229B"/>
    <w:rsid w:val="3A82293D"/>
    <w:rsid w:val="3B276906"/>
    <w:rsid w:val="3C866E78"/>
    <w:rsid w:val="3DA51E2F"/>
    <w:rsid w:val="3DB43891"/>
    <w:rsid w:val="3DC87944"/>
    <w:rsid w:val="3E795618"/>
    <w:rsid w:val="3EA203F6"/>
    <w:rsid w:val="3F2B701C"/>
    <w:rsid w:val="3F320276"/>
    <w:rsid w:val="41585AC3"/>
    <w:rsid w:val="420610DF"/>
    <w:rsid w:val="42CE6929"/>
    <w:rsid w:val="42F71CEC"/>
    <w:rsid w:val="44250FD3"/>
    <w:rsid w:val="443B107F"/>
    <w:rsid w:val="444620B8"/>
    <w:rsid w:val="449D0B92"/>
    <w:rsid w:val="44B14540"/>
    <w:rsid w:val="45F303D0"/>
    <w:rsid w:val="464004CF"/>
    <w:rsid w:val="46BA0199"/>
    <w:rsid w:val="46CA4592"/>
    <w:rsid w:val="47993F84"/>
    <w:rsid w:val="480A5A3B"/>
    <w:rsid w:val="492B181B"/>
    <w:rsid w:val="49EC3B25"/>
    <w:rsid w:val="4A3E4316"/>
    <w:rsid w:val="4A466D42"/>
    <w:rsid w:val="4A662E1D"/>
    <w:rsid w:val="4B1367B9"/>
    <w:rsid w:val="4C5D54D6"/>
    <w:rsid w:val="4D594475"/>
    <w:rsid w:val="4DC35D3F"/>
    <w:rsid w:val="4DF158ED"/>
    <w:rsid w:val="4E0B244F"/>
    <w:rsid w:val="4E4D0205"/>
    <w:rsid w:val="4FCF5D03"/>
    <w:rsid w:val="50E64646"/>
    <w:rsid w:val="518C6DB2"/>
    <w:rsid w:val="52007E1B"/>
    <w:rsid w:val="52A400C9"/>
    <w:rsid w:val="53556211"/>
    <w:rsid w:val="541508A6"/>
    <w:rsid w:val="542F500C"/>
    <w:rsid w:val="54E44ED6"/>
    <w:rsid w:val="552C2B1F"/>
    <w:rsid w:val="55571991"/>
    <w:rsid w:val="55B1494F"/>
    <w:rsid w:val="55C0405E"/>
    <w:rsid w:val="566E5053"/>
    <w:rsid w:val="56F970FF"/>
    <w:rsid w:val="57543574"/>
    <w:rsid w:val="57DC5DBD"/>
    <w:rsid w:val="57DE3DAF"/>
    <w:rsid w:val="58747404"/>
    <w:rsid w:val="59620232"/>
    <w:rsid w:val="5973312A"/>
    <w:rsid w:val="5ADE7441"/>
    <w:rsid w:val="5AE245D6"/>
    <w:rsid w:val="5B5C5C00"/>
    <w:rsid w:val="5B8D1AC1"/>
    <w:rsid w:val="5C54509B"/>
    <w:rsid w:val="5E2920EB"/>
    <w:rsid w:val="5EB80510"/>
    <w:rsid w:val="5F363CD7"/>
    <w:rsid w:val="5F3E69CE"/>
    <w:rsid w:val="6009519E"/>
    <w:rsid w:val="603D2CEA"/>
    <w:rsid w:val="612D3C7B"/>
    <w:rsid w:val="613B3216"/>
    <w:rsid w:val="61826F89"/>
    <w:rsid w:val="62E70A4E"/>
    <w:rsid w:val="632449D3"/>
    <w:rsid w:val="632C6FC4"/>
    <w:rsid w:val="634B3FF6"/>
    <w:rsid w:val="644F5E22"/>
    <w:rsid w:val="65213FA6"/>
    <w:rsid w:val="656320A7"/>
    <w:rsid w:val="65BC218A"/>
    <w:rsid w:val="65C65168"/>
    <w:rsid w:val="663B46C9"/>
    <w:rsid w:val="663F30CF"/>
    <w:rsid w:val="66491121"/>
    <w:rsid w:val="66874D46"/>
    <w:rsid w:val="670609F6"/>
    <w:rsid w:val="67413BF6"/>
    <w:rsid w:val="67735A16"/>
    <w:rsid w:val="67C73024"/>
    <w:rsid w:val="67D27C62"/>
    <w:rsid w:val="689C70B1"/>
    <w:rsid w:val="698044A5"/>
    <w:rsid w:val="6A510F7A"/>
    <w:rsid w:val="6A691A6C"/>
    <w:rsid w:val="6B0D712F"/>
    <w:rsid w:val="6B28575B"/>
    <w:rsid w:val="6C3B431E"/>
    <w:rsid w:val="6CC1587C"/>
    <w:rsid w:val="6D2B74AA"/>
    <w:rsid w:val="6E172716"/>
    <w:rsid w:val="6EA91812"/>
    <w:rsid w:val="6EB50B63"/>
    <w:rsid w:val="6EF1363E"/>
    <w:rsid w:val="6F44559B"/>
    <w:rsid w:val="703A2630"/>
    <w:rsid w:val="70B97F2D"/>
    <w:rsid w:val="70EE6E71"/>
    <w:rsid w:val="71D05F49"/>
    <w:rsid w:val="7301594D"/>
    <w:rsid w:val="73651B4B"/>
    <w:rsid w:val="73D35F5B"/>
    <w:rsid w:val="745F0F90"/>
    <w:rsid w:val="74722C9A"/>
    <w:rsid w:val="747E452E"/>
    <w:rsid w:val="74BB35FF"/>
    <w:rsid w:val="755F161D"/>
    <w:rsid w:val="75CB257F"/>
    <w:rsid w:val="75EA7003"/>
    <w:rsid w:val="76DB1EC6"/>
    <w:rsid w:val="778A542A"/>
    <w:rsid w:val="7810513E"/>
    <w:rsid w:val="79C11BD2"/>
    <w:rsid w:val="79C97FD0"/>
    <w:rsid w:val="79E8078D"/>
    <w:rsid w:val="7A456E3B"/>
    <w:rsid w:val="7AA678C6"/>
    <w:rsid w:val="7C050B07"/>
    <w:rsid w:val="7C9E7A01"/>
    <w:rsid w:val="7D2E186E"/>
    <w:rsid w:val="7D8F4D8B"/>
    <w:rsid w:val="7DF90D6A"/>
    <w:rsid w:val="7E5D66DD"/>
    <w:rsid w:val="7E734104"/>
    <w:rsid w:val="7EEE5FCC"/>
    <w:rsid w:val="7F514A33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2B99D"/>
  <w15:docId w15:val="{485EDAA5-706D-4FF1-94B5-3DA07BE1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71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Heading1">
    <w:name w:val="heading 1"/>
    <w:next w:val="Normal"/>
    <w:link w:val="Heading1Char"/>
    <w:qFormat/>
    <w:rsid w:val="00A371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algun Gothic" w:hAnsi="Arial"/>
      <w:sz w:val="36"/>
      <w:szCs w:val="36"/>
    </w:rPr>
  </w:style>
  <w:style w:type="paragraph" w:styleId="Heading2">
    <w:name w:val="heading 2"/>
    <w:basedOn w:val="Heading1"/>
    <w:next w:val="Normal"/>
    <w:qFormat/>
    <w:rsid w:val="00A371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3718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A37189"/>
    <w:pPr>
      <w:tabs>
        <w:tab w:val="left" w:pos="432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37189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37189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37189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37189"/>
    <w:pPr>
      <w:numPr>
        <w:ilvl w:val="7"/>
      </w:numPr>
      <w:tabs>
        <w:tab w:val="clear" w:pos="1296"/>
      </w:tabs>
      <w:outlineLvl w:val="7"/>
    </w:pPr>
  </w:style>
  <w:style w:type="paragraph" w:styleId="Heading9">
    <w:name w:val="heading 9"/>
    <w:basedOn w:val="Heading8"/>
    <w:next w:val="Normal"/>
    <w:qFormat/>
    <w:rsid w:val="00A371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A37189"/>
    <w:pPr>
      <w:ind w:left="1135"/>
    </w:pPr>
  </w:style>
  <w:style w:type="paragraph" w:styleId="List2">
    <w:name w:val="List 2"/>
    <w:basedOn w:val="List"/>
    <w:qFormat/>
    <w:rsid w:val="00A37189"/>
    <w:pPr>
      <w:ind w:left="851"/>
    </w:pPr>
  </w:style>
  <w:style w:type="paragraph" w:styleId="List">
    <w:name w:val="List"/>
    <w:basedOn w:val="Normal"/>
    <w:qFormat/>
    <w:rsid w:val="00A37189"/>
    <w:pPr>
      <w:ind w:left="568" w:hanging="284"/>
    </w:pPr>
  </w:style>
  <w:style w:type="paragraph" w:styleId="TOC7">
    <w:name w:val="toc 7"/>
    <w:basedOn w:val="TOC6"/>
    <w:next w:val="Normal"/>
    <w:semiHidden/>
    <w:qFormat/>
    <w:rsid w:val="00A3718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A3718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A37189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rsid w:val="00A3718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A37189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A37189"/>
    <w:pPr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rsid w:val="00A371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ListNumber2">
    <w:name w:val="List Number 2"/>
    <w:basedOn w:val="ListNumber"/>
    <w:qFormat/>
    <w:rsid w:val="00A37189"/>
    <w:pPr>
      <w:ind w:left="851"/>
    </w:pPr>
  </w:style>
  <w:style w:type="paragraph" w:styleId="ListNumber">
    <w:name w:val="List Number"/>
    <w:basedOn w:val="List"/>
    <w:qFormat/>
    <w:rsid w:val="00A37189"/>
  </w:style>
  <w:style w:type="paragraph" w:styleId="ListBullet4">
    <w:name w:val="List Bullet 4"/>
    <w:basedOn w:val="ListBullet3"/>
    <w:qFormat/>
    <w:rsid w:val="00A37189"/>
    <w:pPr>
      <w:numPr>
        <w:numId w:val="2"/>
      </w:numPr>
    </w:pPr>
  </w:style>
  <w:style w:type="paragraph" w:styleId="ListBullet3">
    <w:name w:val="List Bullet 3"/>
    <w:basedOn w:val="ListBullet2"/>
    <w:qFormat/>
    <w:rsid w:val="00A37189"/>
    <w:pPr>
      <w:numPr>
        <w:numId w:val="3"/>
      </w:numPr>
    </w:pPr>
  </w:style>
  <w:style w:type="paragraph" w:styleId="ListBullet2">
    <w:name w:val="List Bullet 2"/>
    <w:basedOn w:val="ListBullet"/>
    <w:qFormat/>
    <w:rsid w:val="00A37189"/>
    <w:pPr>
      <w:numPr>
        <w:numId w:val="4"/>
      </w:numPr>
    </w:pPr>
  </w:style>
  <w:style w:type="paragraph" w:styleId="ListBullet">
    <w:name w:val="List Bullet"/>
    <w:basedOn w:val="BodyText"/>
    <w:qFormat/>
    <w:rsid w:val="00A37189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A37189"/>
    <w:rPr>
      <w:rFonts w:eastAsia="Malgun Gothic"/>
    </w:rPr>
  </w:style>
  <w:style w:type="paragraph" w:styleId="Caption">
    <w:name w:val="caption"/>
    <w:basedOn w:val="Normal"/>
    <w:next w:val="Normal"/>
    <w:qFormat/>
    <w:rsid w:val="00A37189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rsid w:val="00A37189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A37189"/>
  </w:style>
  <w:style w:type="paragraph" w:styleId="ListBullet5">
    <w:name w:val="List Bullet 5"/>
    <w:basedOn w:val="ListBullet4"/>
    <w:qFormat/>
    <w:rsid w:val="00A37189"/>
    <w:pPr>
      <w:numPr>
        <w:numId w:val="6"/>
      </w:numPr>
      <w:tabs>
        <w:tab w:val="clear" w:pos="1361"/>
      </w:tabs>
    </w:pPr>
  </w:style>
  <w:style w:type="paragraph" w:styleId="TOC8">
    <w:name w:val="toc 8"/>
    <w:basedOn w:val="TOC1"/>
    <w:next w:val="Normal"/>
    <w:semiHidden/>
    <w:qFormat/>
    <w:rsid w:val="00A37189"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sid w:val="00A37189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A37189"/>
    <w:pPr>
      <w:jc w:val="center"/>
    </w:pPr>
    <w:rPr>
      <w:i/>
      <w:iCs/>
    </w:rPr>
  </w:style>
  <w:style w:type="paragraph" w:styleId="Header">
    <w:name w:val="header"/>
    <w:basedOn w:val="Normal"/>
    <w:link w:val="HeaderChar"/>
    <w:qFormat/>
    <w:rsid w:val="00A37189"/>
    <w:pPr>
      <w:widowControl w:val="0"/>
    </w:pPr>
    <w:rPr>
      <w:rFonts w:eastAsia="MS Mincho"/>
      <w:b/>
      <w:sz w:val="24"/>
      <w:szCs w:val="24"/>
    </w:rPr>
  </w:style>
  <w:style w:type="paragraph" w:styleId="FootnoteText">
    <w:name w:val="footnote text"/>
    <w:basedOn w:val="Normal"/>
    <w:semiHidden/>
    <w:qFormat/>
    <w:rsid w:val="00A37189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rsid w:val="00A37189"/>
    <w:pPr>
      <w:ind w:left="1702"/>
    </w:pPr>
  </w:style>
  <w:style w:type="paragraph" w:styleId="List4">
    <w:name w:val="List 4"/>
    <w:basedOn w:val="List3"/>
    <w:qFormat/>
    <w:rsid w:val="00A37189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rsid w:val="00A37189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rsid w:val="00A37189"/>
    <w:pPr>
      <w:ind w:left="1418" w:hanging="1418"/>
    </w:pPr>
  </w:style>
  <w:style w:type="paragraph" w:styleId="NormalWeb">
    <w:name w:val="Normal (Web)"/>
    <w:basedOn w:val="Normal"/>
    <w:qFormat/>
    <w:rsid w:val="00A37189"/>
    <w:rPr>
      <w:sz w:val="24"/>
    </w:rPr>
  </w:style>
  <w:style w:type="paragraph" w:styleId="Index1">
    <w:name w:val="index 1"/>
    <w:basedOn w:val="Normal"/>
    <w:next w:val="Normal"/>
    <w:semiHidden/>
    <w:qFormat/>
    <w:rsid w:val="00A3718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A37189"/>
    <w:pPr>
      <w:ind w:left="284"/>
    </w:pPr>
  </w:style>
  <w:style w:type="paragraph" w:styleId="Title">
    <w:name w:val="Title"/>
    <w:basedOn w:val="Normal"/>
    <w:next w:val="Normal"/>
    <w:uiPriority w:val="10"/>
    <w:qFormat/>
    <w:rsid w:val="00A37189"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sid w:val="00A37189"/>
    <w:rPr>
      <w:b/>
      <w:bCs/>
    </w:rPr>
  </w:style>
  <w:style w:type="table" w:styleId="TableGrid">
    <w:name w:val="Table Grid"/>
    <w:basedOn w:val="TableNormal"/>
    <w:uiPriority w:val="39"/>
    <w:unhideWhenUsed/>
    <w:qFormat/>
    <w:rsid w:val="00A37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A37189"/>
  </w:style>
  <w:style w:type="character" w:styleId="FollowedHyperlink">
    <w:name w:val="FollowedHyperlink"/>
    <w:semiHidden/>
    <w:qFormat/>
    <w:rsid w:val="00A37189"/>
    <w:rPr>
      <w:color w:val="FF0000"/>
      <w:u w:val="single"/>
    </w:rPr>
  </w:style>
  <w:style w:type="character" w:styleId="Hyperlink">
    <w:name w:val="Hyperlink"/>
    <w:uiPriority w:val="99"/>
    <w:qFormat/>
    <w:rsid w:val="00A37189"/>
    <w:rPr>
      <w:color w:val="0000FF"/>
      <w:u w:val="single"/>
    </w:rPr>
  </w:style>
  <w:style w:type="character" w:styleId="CommentReference">
    <w:name w:val="annotation reference"/>
    <w:qFormat/>
    <w:rsid w:val="00A37189"/>
    <w:rPr>
      <w:sz w:val="16"/>
      <w:szCs w:val="16"/>
    </w:rPr>
  </w:style>
  <w:style w:type="character" w:styleId="FootnoteReference">
    <w:name w:val="footnote reference"/>
    <w:semiHidden/>
    <w:qFormat/>
    <w:rsid w:val="00A37189"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rsid w:val="00A37189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A3718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rsid w:val="00A3718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rsid w:val="00A371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rsid w:val="00A37189"/>
    <w:pPr>
      <w:numPr>
        <w:numId w:val="7"/>
      </w:numPr>
    </w:pPr>
  </w:style>
  <w:style w:type="paragraph" w:customStyle="1" w:styleId="B1">
    <w:name w:val="B1"/>
    <w:basedOn w:val="List"/>
    <w:link w:val="B1Char1"/>
    <w:qFormat/>
    <w:rsid w:val="00A371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371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A371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A371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37189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qFormat/>
    <w:rsid w:val="00A371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rsid w:val="00A371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A37189"/>
    <w:pPr>
      <w:spacing w:after="0"/>
    </w:pPr>
  </w:style>
  <w:style w:type="paragraph" w:customStyle="1" w:styleId="TAL">
    <w:name w:val="TAL"/>
    <w:basedOn w:val="Normal"/>
    <w:link w:val="TALCar"/>
    <w:qFormat/>
    <w:rsid w:val="00A37189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qFormat/>
    <w:rsid w:val="00A37189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qFormat/>
    <w:rsid w:val="00A37189"/>
    <w:rPr>
      <w:rFonts w:eastAsia="Malgun Gothic"/>
      <w:b/>
    </w:rPr>
  </w:style>
  <w:style w:type="paragraph" w:customStyle="1" w:styleId="TAN">
    <w:name w:val="TAN"/>
    <w:basedOn w:val="TAL"/>
    <w:qFormat/>
    <w:rsid w:val="00A37189"/>
    <w:pPr>
      <w:ind w:left="851" w:hanging="851"/>
    </w:pPr>
  </w:style>
  <w:style w:type="paragraph" w:customStyle="1" w:styleId="TAR">
    <w:name w:val="TAR"/>
    <w:basedOn w:val="TAL"/>
    <w:qFormat/>
    <w:rsid w:val="00A37189"/>
    <w:pPr>
      <w:jc w:val="right"/>
    </w:pPr>
  </w:style>
  <w:style w:type="paragraph" w:customStyle="1" w:styleId="TH">
    <w:name w:val="TH"/>
    <w:basedOn w:val="Normal"/>
    <w:link w:val="THChar"/>
    <w:qFormat/>
    <w:rsid w:val="00A371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A37189"/>
    <w:pPr>
      <w:spacing w:before="0" w:after="240"/>
    </w:pPr>
  </w:style>
  <w:style w:type="paragraph" w:customStyle="1" w:styleId="TT">
    <w:name w:val="TT"/>
    <w:basedOn w:val="Heading1"/>
    <w:next w:val="Normal"/>
    <w:qFormat/>
    <w:rsid w:val="00A37189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rsid w:val="00A37189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A37189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A37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A37189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qFormat/>
    <w:rsid w:val="00A37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A37189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rsid w:val="00A37189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qFormat/>
    <w:rsid w:val="00A37189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A37189"/>
    <w:pPr>
      <w:framePr w:wrap="notBeside" w:hAnchor="text" w:y="16161"/>
    </w:pPr>
  </w:style>
  <w:style w:type="paragraph" w:customStyle="1" w:styleId="FP">
    <w:name w:val="FP"/>
    <w:basedOn w:val="Normal"/>
    <w:qFormat/>
    <w:rsid w:val="00A371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37189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A37189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A371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Malgun Gothic" w:hAnsi="Courier New"/>
      <w:sz w:val="16"/>
    </w:rPr>
  </w:style>
  <w:style w:type="paragraph" w:customStyle="1" w:styleId="1">
    <w:name w:val="列出段落1"/>
    <w:basedOn w:val="Normal"/>
    <w:uiPriority w:val="34"/>
    <w:qFormat/>
    <w:rsid w:val="00A37189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列出段落2"/>
    <w:basedOn w:val="Normal"/>
    <w:link w:val="Char"/>
    <w:uiPriority w:val="34"/>
    <w:qFormat/>
    <w:rsid w:val="00A37189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Heading1Char">
    <w:name w:val="Heading 1 Char"/>
    <w:link w:val="Heading1"/>
    <w:qFormat/>
    <w:rsid w:val="00A37189"/>
    <w:rPr>
      <w:rFonts w:ascii="Arial" w:hAnsi="Arial"/>
      <w:sz w:val="36"/>
      <w:szCs w:val="36"/>
      <w:lang w:eastAsia="zh-CN" w:bidi="ar-SA"/>
    </w:rPr>
  </w:style>
  <w:style w:type="character" w:customStyle="1" w:styleId="BodyTextChar">
    <w:name w:val="Body Text Char"/>
    <w:link w:val="BodyText"/>
    <w:qFormat/>
    <w:rsid w:val="00A37189"/>
    <w:rPr>
      <w:rFonts w:ascii="Arial" w:hAnsi="Arial"/>
      <w:lang w:eastAsia="zh-CN"/>
    </w:rPr>
  </w:style>
  <w:style w:type="character" w:customStyle="1" w:styleId="ZGSM">
    <w:name w:val="ZGSM"/>
    <w:qFormat/>
    <w:rsid w:val="00A37189"/>
  </w:style>
  <w:style w:type="character" w:customStyle="1" w:styleId="Doc-text2Char">
    <w:name w:val="Doc-text2 Char"/>
    <w:link w:val="Doc-text2"/>
    <w:qFormat/>
    <w:rsid w:val="00A37189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A37189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A37189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A37189"/>
    <w:rPr>
      <w:rFonts w:ascii="Arial" w:hAnsi="Arial"/>
      <w:b/>
      <w:sz w:val="18"/>
    </w:rPr>
  </w:style>
  <w:style w:type="character" w:customStyle="1" w:styleId="10">
    <w:name w:val="未处理的提及1"/>
    <w:uiPriority w:val="99"/>
    <w:unhideWhenUsed/>
    <w:qFormat/>
    <w:rsid w:val="00A37189"/>
    <w:rPr>
      <w:color w:val="808080"/>
      <w:shd w:val="clear" w:color="auto" w:fill="E6E6E6"/>
    </w:rPr>
  </w:style>
  <w:style w:type="character" w:customStyle="1" w:styleId="11">
    <w:name w:val="占位符文本1"/>
    <w:uiPriority w:val="99"/>
    <w:semiHidden/>
    <w:qFormat/>
    <w:rsid w:val="00A37189"/>
    <w:rPr>
      <w:color w:val="808080"/>
    </w:rPr>
  </w:style>
  <w:style w:type="character" w:customStyle="1" w:styleId="HeaderChar">
    <w:name w:val="Header Char"/>
    <w:link w:val="Header"/>
    <w:qFormat/>
    <w:rsid w:val="00A37189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A37189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A37189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A37189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qFormat/>
    <w:rsid w:val="00A37189"/>
    <w:rPr>
      <w:rFonts w:ascii="Arial" w:eastAsia="Times New Roman" w:hAnsi="Arial"/>
      <w:sz w:val="18"/>
      <w:lang w:eastAsia="en-US"/>
    </w:rPr>
  </w:style>
  <w:style w:type="character" w:customStyle="1" w:styleId="Char">
    <w:name w:val="列出段落 Char"/>
    <w:link w:val="2"/>
    <w:uiPriority w:val="34"/>
    <w:qFormat/>
    <w:locked/>
    <w:rsid w:val="00A37189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qFormat/>
    <w:rsid w:val="00A3718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37189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Normal"/>
    <w:next w:val="Doc-text2"/>
    <w:qFormat/>
    <w:rsid w:val="00A37189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">
    <w:name w:val="목록 단"/>
    <w:basedOn w:val="Normal"/>
    <w:next w:val="ListParagraph"/>
    <w:uiPriority w:val="34"/>
    <w:qFormat/>
    <w:rsid w:val="00A3718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37189"/>
    <w:pPr>
      <w:ind w:firstLineChars="200" w:firstLine="420"/>
    </w:pPr>
  </w:style>
  <w:style w:type="character" w:customStyle="1" w:styleId="B1Char">
    <w:name w:val="B1 Char"/>
    <w:qFormat/>
    <w:locked/>
    <w:rsid w:val="00A3718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A37189"/>
    <w:rPr>
      <w:rFonts w:ascii="Arial" w:eastAsia="Times New Roman" w:hAnsi="Arial"/>
      <w:lang w:eastAsia="en-US"/>
    </w:rPr>
  </w:style>
  <w:style w:type="paragraph" w:customStyle="1" w:styleId="Comments">
    <w:name w:val="Comments"/>
    <w:basedOn w:val="Normal"/>
    <w:qFormat/>
    <w:rsid w:val="00A37189"/>
    <w:pPr>
      <w:spacing w:before="40"/>
    </w:pPr>
    <w:rPr>
      <w:rFonts w:eastAsia="MS Mincho"/>
      <w:i/>
      <w:sz w:val="18"/>
      <w:lang w:val="en-GB" w:eastAsia="en-GB"/>
    </w:rPr>
  </w:style>
  <w:style w:type="paragraph" w:customStyle="1" w:styleId="Doc-title">
    <w:name w:val="Doc-title"/>
    <w:basedOn w:val="Normal"/>
    <w:next w:val="Doc-text2"/>
    <w:qFormat/>
    <w:rsid w:val="00A37189"/>
    <w:pPr>
      <w:spacing w:before="60"/>
      <w:ind w:left="1259" w:hanging="1259"/>
    </w:pPr>
    <w:rPr>
      <w:rFonts w:eastAsia="MS Mincho"/>
      <w:lang w:val="en-GB" w:eastAsia="en-GB"/>
    </w:rPr>
  </w:style>
  <w:style w:type="paragraph" w:customStyle="1" w:styleId="Source">
    <w:name w:val="Source"/>
    <w:basedOn w:val="Normal"/>
    <w:qFormat/>
    <w:rsid w:val="00A37189"/>
    <w:pPr>
      <w:spacing w:after="60"/>
      <w:ind w:left="1985" w:hanging="1985"/>
    </w:pPr>
    <w:rPr>
      <w:rFonts w:cs="Arial"/>
      <w:b/>
    </w:rPr>
  </w:style>
  <w:style w:type="paragraph" w:customStyle="1" w:styleId="Contact">
    <w:name w:val="Contact"/>
    <w:basedOn w:val="Heading4"/>
    <w:qFormat/>
    <w:rsid w:val="00A37189"/>
    <w:pPr>
      <w:tabs>
        <w:tab w:val="clear" w:pos="432"/>
        <w:tab w:val="left" w:pos="2268"/>
        <w:tab w:val="left" w:pos="2694"/>
      </w:tabs>
      <w:ind w:left="567"/>
    </w:pPr>
    <w:rPr>
      <w:rFonts w:cs="Arial"/>
    </w:rPr>
  </w:style>
  <w:style w:type="paragraph" w:customStyle="1" w:styleId="Doc-comment">
    <w:name w:val="Doc-comment"/>
    <w:basedOn w:val="Normal"/>
    <w:next w:val="Normal"/>
    <w:qFormat/>
    <w:rsid w:val="00A37189"/>
    <w:pPr>
      <w:tabs>
        <w:tab w:val="left" w:pos="1622"/>
      </w:tabs>
      <w:ind w:left="1622" w:hanging="363"/>
    </w:pPr>
    <w:rPr>
      <w:rFonts w:eastAsia="MS Mincho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8</TotalTime>
  <Pages>2</Pages>
  <Words>244</Words>
  <Characters>1395</Characters>
  <Application>Microsoft Office Word</Application>
  <DocSecurity>0</DocSecurity>
  <Lines>11</Lines>
  <Paragraphs>3</Paragraphs>
  <ScaleCrop>false</ScaleCrop>
  <Company>Ericsson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MCC</cp:lastModifiedBy>
  <cp:revision>6</cp:revision>
  <cp:lastPrinted>2008-01-31T16:09:00Z</cp:lastPrinted>
  <dcterms:created xsi:type="dcterms:W3CDTF">2022-05-19T15:04:00Z</dcterms:created>
  <dcterms:modified xsi:type="dcterms:W3CDTF">2022-07-24T22:36:00Z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2052-11.8.2.10912</vt:lpwstr>
  </property>
  <property fmtid="{D5CDD505-2E9C-101B-9397-08002B2CF9AE}" pid="17" name="ICV">
    <vt:lpwstr>AFDD03F943E244E5B2487BFFD3BF221B</vt:lpwstr>
  </property>
</Properties>
</file>