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21725" w14:textId="574F6EF5" w:rsidR="00A42836" w:rsidRDefault="00A42836" w:rsidP="00A4283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3GPP TSG-RAN WG3 Meeting #116-e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 w:rsidR="00431ADA" w:rsidRPr="00431ADA">
        <w:rPr>
          <w:rStyle w:val="normaltextrun"/>
          <w:rFonts w:ascii="Arial" w:hAnsi="Arial" w:cs="Arial"/>
          <w:b/>
          <w:bCs/>
          <w:sz w:val="28"/>
          <w:szCs w:val="28"/>
        </w:rPr>
        <w:t>R3-223412</w:t>
      </w:r>
    </w:p>
    <w:p w14:paraId="011EC049" w14:textId="77777777" w:rsidR="00A42836" w:rsidRDefault="00A42836" w:rsidP="00A4283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Online,</w:t>
      </w:r>
      <w:r>
        <w:rPr>
          <w:rStyle w:val="normaltextrun"/>
          <w:rFonts w:ascii="Arial" w:hAnsi="Arial" w:cs="Arial"/>
          <w:b/>
          <w:bCs/>
          <w:sz w:val="19"/>
          <w:szCs w:val="19"/>
          <w:vertAlign w:val="superscript"/>
        </w:rPr>
        <w:t xml:space="preserve"> </w:t>
      </w:r>
      <w:r>
        <w:rPr>
          <w:rStyle w:val="normaltextrun"/>
          <w:rFonts w:ascii="Arial" w:hAnsi="Arial" w:cs="Arial"/>
          <w:b/>
          <w:bCs/>
        </w:rPr>
        <w:t>9</w:t>
      </w:r>
      <w:r>
        <w:rPr>
          <w:rStyle w:val="normaltextrun"/>
          <w:rFonts w:ascii="Arial" w:hAnsi="Arial" w:cs="Arial"/>
          <w:b/>
          <w:bCs/>
          <w:sz w:val="19"/>
          <w:szCs w:val="19"/>
          <w:vertAlign w:val="superscript"/>
        </w:rPr>
        <w:t>th</w:t>
      </w:r>
      <w:r>
        <w:rPr>
          <w:rStyle w:val="normaltextrun"/>
          <w:rFonts w:ascii="Arial" w:hAnsi="Arial" w:cs="Arial"/>
          <w:b/>
          <w:bCs/>
        </w:rPr>
        <w:t xml:space="preserve"> May – 19</w:t>
      </w:r>
      <w:r>
        <w:rPr>
          <w:rStyle w:val="normaltextrun"/>
          <w:rFonts w:ascii="Arial" w:hAnsi="Arial" w:cs="Arial"/>
          <w:b/>
          <w:bCs/>
          <w:sz w:val="19"/>
          <w:szCs w:val="19"/>
          <w:vertAlign w:val="superscript"/>
        </w:rPr>
        <w:t>th</w:t>
      </w:r>
      <w:r>
        <w:rPr>
          <w:rStyle w:val="normaltextrun"/>
          <w:rFonts w:ascii="Arial" w:hAnsi="Arial" w:cs="Arial"/>
          <w:b/>
          <w:bCs/>
        </w:rPr>
        <w:t xml:space="preserve"> May 2022</w:t>
      </w:r>
      <w:r>
        <w:rPr>
          <w:rStyle w:val="eop"/>
          <w:rFonts w:ascii="Arial" w:hAnsi="Arial" w:cs="Arial"/>
        </w:rPr>
        <w:t> </w:t>
      </w:r>
    </w:p>
    <w:p w14:paraId="2DFCD361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7460116" w14:textId="5B8AB90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96A4D">
        <w:rPr>
          <w:rFonts w:ascii="Arial" w:hAnsi="Arial" w:cs="Arial"/>
          <w:b/>
          <w:sz w:val="22"/>
          <w:szCs w:val="22"/>
        </w:rPr>
        <w:t xml:space="preserve">Reply LS to </w:t>
      </w:r>
      <w:r w:rsidR="00026F3F" w:rsidRPr="00026F3F">
        <w:rPr>
          <w:rFonts w:ascii="Arial" w:hAnsi="Arial" w:cs="Arial"/>
          <w:b/>
          <w:sz w:val="22"/>
          <w:szCs w:val="22"/>
        </w:rPr>
        <w:t>Reply LS on Slice list and priority information for cell reselection</w:t>
      </w:r>
    </w:p>
    <w:p w14:paraId="33A48275" w14:textId="19CF1A03" w:rsidR="00B97703" w:rsidRPr="00B97703" w:rsidRDefault="00B97703" w:rsidP="009C6E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6EB5" w:rsidRPr="009C6EB5">
        <w:rPr>
          <w:rFonts w:ascii="Arial" w:hAnsi="Arial" w:cs="Arial"/>
          <w:b/>
          <w:bCs/>
          <w:sz w:val="22"/>
          <w:szCs w:val="22"/>
        </w:rPr>
        <w:t>R3-22</w:t>
      </w:r>
      <w:r w:rsidR="008F2377">
        <w:rPr>
          <w:rFonts w:ascii="Arial" w:hAnsi="Arial" w:cs="Arial"/>
          <w:b/>
          <w:bCs/>
          <w:sz w:val="22"/>
          <w:szCs w:val="22"/>
        </w:rPr>
        <w:t>3035</w:t>
      </w:r>
      <w:r w:rsidR="009C6EB5">
        <w:rPr>
          <w:rFonts w:ascii="Arial" w:hAnsi="Arial" w:cs="Arial"/>
          <w:b/>
          <w:bCs/>
          <w:sz w:val="22"/>
          <w:szCs w:val="22"/>
        </w:rPr>
        <w:t>/</w:t>
      </w:r>
      <w:r w:rsidR="00050331" w:rsidRPr="00050331">
        <w:rPr>
          <w:rFonts w:ascii="Arial" w:hAnsi="Arial" w:cs="Arial"/>
          <w:b/>
          <w:bCs/>
          <w:sz w:val="22"/>
          <w:szCs w:val="22"/>
        </w:rPr>
        <w:t>S2-2203597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92D97B2" w14:textId="700032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59DA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52175A8" w14:textId="6974F06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B0E74" w:rsidRPr="00EB0E74">
        <w:rPr>
          <w:rFonts w:ascii="Arial" w:hAnsi="Arial" w:cs="Arial"/>
          <w:b/>
          <w:bCs/>
          <w:sz w:val="22"/>
          <w:szCs w:val="22"/>
        </w:rPr>
        <w:t>NR_Slice_Core</w:t>
      </w:r>
      <w:proofErr w:type="spellEnd"/>
    </w:p>
    <w:p w14:paraId="1FABA0C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429CD3" w14:textId="0E8DCB4A" w:rsidR="00B97703" w:rsidRPr="00431AD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31ADA">
        <w:rPr>
          <w:rFonts w:ascii="Arial" w:hAnsi="Arial" w:cs="Arial"/>
          <w:b/>
          <w:sz w:val="22"/>
          <w:szCs w:val="22"/>
        </w:rPr>
        <w:t>Source:</w:t>
      </w:r>
      <w:r w:rsidRPr="00431ADA">
        <w:rPr>
          <w:rFonts w:ascii="Arial" w:hAnsi="Arial" w:cs="Arial"/>
          <w:b/>
          <w:sz w:val="22"/>
          <w:szCs w:val="22"/>
        </w:rPr>
        <w:tab/>
      </w:r>
      <w:r w:rsidR="009C6EB5" w:rsidRPr="00431ADA">
        <w:rPr>
          <w:rFonts w:ascii="Arial" w:hAnsi="Arial" w:cs="Arial"/>
          <w:b/>
          <w:bCs/>
          <w:sz w:val="22"/>
          <w:szCs w:val="22"/>
        </w:rPr>
        <w:t>RAN3</w:t>
      </w:r>
    </w:p>
    <w:p w14:paraId="1487118A" w14:textId="0B9D9D5B" w:rsidR="00B97703" w:rsidRPr="00FB615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r w:rsidRPr="00FB6157">
        <w:rPr>
          <w:rFonts w:ascii="Arial" w:hAnsi="Arial" w:cs="Arial"/>
          <w:b/>
          <w:sz w:val="22"/>
          <w:szCs w:val="22"/>
          <w:lang w:val="it-IT"/>
        </w:rPr>
        <w:t>To:</w:t>
      </w:r>
      <w:r w:rsidRPr="00FB6157"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="009C6EB5" w:rsidRPr="00FB6157">
        <w:rPr>
          <w:rFonts w:ascii="Arial" w:hAnsi="Arial" w:cs="Arial"/>
          <w:b/>
          <w:sz w:val="22"/>
          <w:szCs w:val="22"/>
          <w:lang w:val="it-IT"/>
        </w:rPr>
        <w:t>SA2</w:t>
      </w:r>
      <w:r w:rsidR="001A0A8C">
        <w:rPr>
          <w:rFonts w:ascii="Arial" w:hAnsi="Arial" w:cs="Arial"/>
          <w:b/>
          <w:sz w:val="22"/>
          <w:szCs w:val="22"/>
          <w:lang w:val="it-IT"/>
        </w:rPr>
        <w:t>, RAN2, CT1, CT4</w:t>
      </w:r>
    </w:p>
    <w:p w14:paraId="1CB8882B" w14:textId="38AA574B" w:rsidR="00B97703" w:rsidRPr="00FB615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bookmarkStart w:id="5" w:name="OLE_LINK45"/>
      <w:bookmarkStart w:id="6" w:name="OLE_LINK46"/>
      <w:r w:rsidRPr="00FB6157">
        <w:rPr>
          <w:rFonts w:ascii="Arial" w:hAnsi="Arial" w:cs="Arial"/>
          <w:b/>
          <w:sz w:val="22"/>
          <w:szCs w:val="22"/>
          <w:lang w:val="it-IT"/>
        </w:rPr>
        <w:t>Cc:</w:t>
      </w:r>
      <w:r w:rsidRPr="00FB6157">
        <w:rPr>
          <w:rFonts w:ascii="Arial" w:hAnsi="Arial" w:cs="Arial"/>
          <w:b/>
          <w:bCs/>
          <w:sz w:val="22"/>
          <w:szCs w:val="22"/>
          <w:lang w:val="it-IT"/>
        </w:rPr>
        <w:tab/>
      </w:r>
    </w:p>
    <w:bookmarkEnd w:id="5"/>
    <w:bookmarkEnd w:id="6"/>
    <w:p w14:paraId="6E4C9377" w14:textId="77777777" w:rsidR="00B97703" w:rsidRPr="00FB6157" w:rsidRDefault="00B97703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13148F3" w14:textId="4072A167" w:rsidR="00FB6157" w:rsidRPr="00FB6157" w:rsidRDefault="00B97703" w:rsidP="00FB61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r w:rsidRPr="00FB6157">
        <w:rPr>
          <w:rFonts w:ascii="Arial" w:hAnsi="Arial" w:cs="Arial"/>
          <w:b/>
          <w:sz w:val="22"/>
          <w:szCs w:val="22"/>
          <w:lang w:val="it-IT"/>
        </w:rPr>
        <w:t>Contact person:</w:t>
      </w:r>
      <w:r w:rsidRPr="00FB6157"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="00FB6157" w:rsidRPr="00FB6157">
        <w:rPr>
          <w:rFonts w:ascii="Arial" w:hAnsi="Arial" w:cs="Arial"/>
          <w:b/>
          <w:bCs/>
          <w:sz w:val="22"/>
          <w:szCs w:val="22"/>
          <w:lang w:val="it-IT"/>
        </w:rPr>
        <w:t xml:space="preserve">Angelo Centonza </w:t>
      </w:r>
    </w:p>
    <w:p w14:paraId="5BDC0631" w14:textId="3E35FFD5" w:rsidR="009D30E0" w:rsidRDefault="00FB6157" w:rsidP="00FB61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B6157">
        <w:rPr>
          <w:rFonts w:ascii="Arial" w:hAnsi="Arial" w:cs="Arial"/>
          <w:b/>
          <w:bCs/>
          <w:sz w:val="22"/>
          <w:szCs w:val="22"/>
        </w:rPr>
        <w:t>E-mail Address:</w:t>
      </w:r>
      <w:r w:rsidRPr="00FB6157">
        <w:rPr>
          <w:rFonts w:ascii="Arial" w:hAnsi="Arial" w:cs="Arial"/>
          <w:b/>
          <w:bCs/>
          <w:sz w:val="22"/>
          <w:szCs w:val="22"/>
        </w:rPr>
        <w:tab/>
        <w:t>Angelo</w:t>
      </w:r>
      <w:r w:rsidR="006B64D5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FB6157">
        <w:rPr>
          <w:rFonts w:ascii="Arial" w:hAnsi="Arial" w:cs="Arial"/>
          <w:b/>
          <w:bCs/>
          <w:sz w:val="22"/>
          <w:szCs w:val="22"/>
        </w:rPr>
        <w:t xml:space="preserve">Centonza (at) </w:t>
      </w:r>
      <w:proofErr w:type="spellStart"/>
      <w:r w:rsidRPr="00FB6157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FB6157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0275139E" w14:textId="77777777" w:rsidR="00FB6157" w:rsidRDefault="00FB6157" w:rsidP="00FB615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E67B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177865" w14:textId="77777777" w:rsidR="006C14F0" w:rsidRDefault="006C14F0">
      <w:pPr>
        <w:spacing w:after="60"/>
        <w:ind w:left="1985" w:hanging="1985"/>
        <w:rPr>
          <w:rFonts w:ascii="Arial" w:hAnsi="Arial" w:cs="Arial"/>
          <w:b/>
        </w:rPr>
      </w:pPr>
    </w:p>
    <w:p w14:paraId="4272C42F" w14:textId="7FDBFCE3" w:rsidR="00383545" w:rsidRDefault="006C14F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A76E12">
        <w:rPr>
          <w:rFonts w:ascii="Arial" w:hAnsi="Arial" w:cs="Arial" w:hint="eastAsia"/>
          <w:b/>
        </w:rPr>
        <w:t xml:space="preserve"> </w:t>
      </w:r>
      <w:r w:rsidR="00AA5B48">
        <w:rPr>
          <w:rFonts w:ascii="Arial" w:hAnsi="Arial" w:cs="Arial"/>
          <w:b/>
        </w:rPr>
        <w:t xml:space="preserve"> </w:t>
      </w:r>
      <w:r w:rsidR="00431ADA" w:rsidRPr="00431ADA">
        <w:rPr>
          <w:rFonts w:ascii="Arial" w:hAnsi="Arial" w:cs="Arial"/>
          <w:b/>
        </w:rPr>
        <w:t>R3-22341</w:t>
      </w:r>
      <w:r w:rsidR="00431ADA">
        <w:rPr>
          <w:rFonts w:ascii="Arial" w:hAnsi="Arial" w:cs="Arial"/>
          <w:b/>
        </w:rPr>
        <w:t>1</w:t>
      </w:r>
      <w:r w:rsidR="001A0A8C">
        <w:rPr>
          <w:rFonts w:ascii="Arial" w:hAnsi="Arial" w:cs="Arial"/>
          <w:b/>
        </w:rPr>
        <w:t xml:space="preserve">, </w:t>
      </w:r>
      <w:r w:rsidR="00431ADA" w:rsidRPr="00431ADA">
        <w:rPr>
          <w:rFonts w:ascii="Arial" w:hAnsi="Arial" w:cs="Arial"/>
          <w:b/>
        </w:rPr>
        <w:t>R3-22341</w:t>
      </w:r>
      <w:r w:rsidR="00431ADA">
        <w:rPr>
          <w:rFonts w:ascii="Arial" w:hAnsi="Arial" w:cs="Arial"/>
          <w:b/>
        </w:rPr>
        <w:t>0</w:t>
      </w:r>
    </w:p>
    <w:p w14:paraId="47DD24E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1D32318" w14:textId="7DC72199" w:rsidR="007A0046" w:rsidRDefault="001A0A8C" w:rsidP="00AA5B48">
      <w:r>
        <w:t xml:space="preserve">RAN3 thanks SA2 for their </w:t>
      </w:r>
      <w:r w:rsidR="00A4702C">
        <w:t xml:space="preserve">Reply LS on </w:t>
      </w:r>
      <w:r w:rsidR="008C72F3">
        <w:t>Slice list and priority information for cell reselection.</w:t>
      </w:r>
    </w:p>
    <w:p w14:paraId="3243D9F0" w14:textId="02ECD5D0" w:rsidR="008C72F3" w:rsidRDefault="008C72F3" w:rsidP="00AA5B48">
      <w:r>
        <w:t>RAN3 took the agreements taken by SA2 and RAN2 into account and agreed to the attached CRs, where</w:t>
      </w:r>
      <w:r w:rsidR="00716BC6">
        <w:t xml:space="preserve"> signalling of</w:t>
      </w:r>
      <w:r>
        <w:t xml:space="preserve"> </w:t>
      </w:r>
      <w:r w:rsidR="00716BC6">
        <w:t>NSAG definitions is introduced over NGAP and F1AP.</w:t>
      </w:r>
    </w:p>
    <w:p w14:paraId="0D158830" w14:textId="035481D7" w:rsidR="00716BC6" w:rsidRDefault="00716BC6" w:rsidP="00AA5B48">
      <w:r>
        <w:t xml:space="preserve">RAN3 would also like to point out that </w:t>
      </w:r>
      <w:r w:rsidR="00B010FF">
        <w:t>a discussion is ongoing concerning whether and how to enable the CN to signal to the RAN slice/slice group priorities on a per UE basis.</w:t>
      </w:r>
      <w:r w:rsidR="00AF2F46">
        <w:t xml:space="preserve"> RAN3 will continue discussing this topic and </w:t>
      </w:r>
      <w:r w:rsidR="00E000B5">
        <w:t>it will inform other</w:t>
      </w:r>
      <w:r w:rsidR="002D3C2E">
        <w:t xml:space="preserve"> </w:t>
      </w:r>
      <w:r w:rsidR="00E000B5">
        <w:t>WGs once a decision has been taken.</w:t>
      </w:r>
    </w:p>
    <w:p w14:paraId="2B32AFD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8F824C" w14:textId="2299F63C" w:rsidR="00AD3AE6" w:rsidRDefault="00B178E9" w:rsidP="00AD3AE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000B5" w:rsidRPr="002D3C2E">
        <w:rPr>
          <w:rFonts w:ascii="Arial" w:hAnsi="Arial" w:cs="Arial"/>
          <w:b/>
          <w:sz w:val="22"/>
          <w:szCs w:val="22"/>
        </w:rPr>
        <w:t>SA2, RAN2, CT1, CT4</w:t>
      </w:r>
      <w:r>
        <w:rPr>
          <w:rFonts w:ascii="Arial" w:hAnsi="Arial" w:cs="Arial"/>
          <w:b/>
        </w:rPr>
        <w:t>:</w:t>
      </w:r>
    </w:p>
    <w:p w14:paraId="66867F3D" w14:textId="5EBCAAD8" w:rsidR="00AD3AE6" w:rsidRPr="00BE2AA2" w:rsidRDefault="00AD3AE6" w:rsidP="006133BC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4C59A9">
        <w:t xml:space="preserve"> </w:t>
      </w:r>
      <w:r w:rsidR="00F2639B">
        <w:t>RAN3</w:t>
      </w:r>
      <w:r w:rsidRPr="004C59A9">
        <w:t xml:space="preserve"> would like to ask </w:t>
      </w:r>
      <w:r w:rsidR="00E000B5" w:rsidRPr="00E000B5">
        <w:t>SA2, RAN2, CT1, CT4</w:t>
      </w:r>
      <w:r w:rsidR="00520DB5">
        <w:t xml:space="preserve"> </w:t>
      </w:r>
      <w:r w:rsidRPr="004C59A9">
        <w:t>to take the above into consideration.</w:t>
      </w:r>
    </w:p>
    <w:p w14:paraId="50CC3B00" w14:textId="49E67FA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23BD5">
        <w:rPr>
          <w:rFonts w:cs="Arial"/>
          <w:bCs/>
          <w:szCs w:val="36"/>
        </w:rPr>
        <w:t xml:space="preserve">RAN3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C2A93D4" w14:textId="2ABB0653" w:rsidR="00523BD5" w:rsidRDefault="00523BD5" w:rsidP="00523BD5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  <w:lang w:val="en-US"/>
        </w:rPr>
        <w:t>RAN3#117</w:t>
      </w:r>
      <w:r>
        <w:rPr>
          <w:rStyle w:val="tabchar"/>
          <w:rFonts w:ascii="Calibri" w:hAnsi="Calibri" w:cs="Calibri"/>
          <w:sz w:val="20"/>
          <w:szCs w:val="20"/>
        </w:rPr>
        <w:t xml:space="preserve"> </w:t>
      </w:r>
      <w:r>
        <w:rPr>
          <w:rStyle w:val="normaltextrun"/>
          <w:rFonts w:ascii="Arial" w:hAnsi="Arial" w:cs="Arial"/>
          <w:sz w:val="20"/>
          <w:szCs w:val="20"/>
          <w:lang w:val="en-US"/>
        </w:rPr>
        <w:t>22</w:t>
      </w:r>
      <w:r>
        <w:rPr>
          <w:rStyle w:val="normaltextrun"/>
          <w:rFonts w:ascii="Arial" w:hAnsi="Arial" w:cs="Arial"/>
          <w:sz w:val="16"/>
          <w:szCs w:val="16"/>
          <w:vertAlign w:val="superscript"/>
          <w:lang w:val="en-US"/>
        </w:rPr>
        <w:t>nd</w:t>
      </w:r>
      <w:r>
        <w:rPr>
          <w:rStyle w:val="normaltextrun"/>
          <w:rFonts w:ascii="Arial" w:hAnsi="Arial" w:cs="Arial"/>
          <w:sz w:val="20"/>
          <w:szCs w:val="20"/>
          <w:lang w:val="en-US"/>
        </w:rPr>
        <w:t xml:space="preserve"> August – 26</w:t>
      </w:r>
      <w:r>
        <w:rPr>
          <w:rStyle w:val="normaltextrun"/>
          <w:rFonts w:ascii="Arial" w:hAnsi="Arial" w:cs="Arial"/>
          <w:sz w:val="16"/>
          <w:szCs w:val="16"/>
          <w:vertAlign w:val="superscript"/>
          <w:lang w:val="en-US"/>
        </w:rPr>
        <w:t>th</w:t>
      </w:r>
      <w:r>
        <w:rPr>
          <w:rStyle w:val="normaltextrun"/>
          <w:rFonts w:ascii="Arial" w:hAnsi="Arial" w:cs="Arial"/>
          <w:sz w:val="20"/>
          <w:szCs w:val="20"/>
          <w:lang w:val="en-US"/>
        </w:rPr>
        <w:t xml:space="preserve"> August 2022</w:t>
      </w:r>
      <w:r>
        <w:rPr>
          <w:rStyle w:val="tabchar"/>
          <w:rFonts w:ascii="Calibri" w:hAnsi="Calibri" w:cs="Calibri"/>
          <w:sz w:val="20"/>
          <w:szCs w:val="20"/>
        </w:rPr>
        <w:t xml:space="preserve"> </w:t>
      </w:r>
      <w:r>
        <w:rPr>
          <w:rStyle w:val="normaltextrun"/>
          <w:rFonts w:ascii="Arial" w:hAnsi="Arial" w:cs="Arial"/>
          <w:sz w:val="20"/>
          <w:szCs w:val="20"/>
          <w:lang w:val="en-US"/>
        </w:rPr>
        <w:t>Toulouse, FR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63EE78E3" w14:textId="77777777" w:rsidR="00523BD5" w:rsidRDefault="00523BD5" w:rsidP="00523BD5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Segoe UI" w:hAnsi="Segoe UI" w:cs="Segoe UI"/>
          <w:sz w:val="18"/>
          <w:szCs w:val="18"/>
        </w:rPr>
      </w:pPr>
    </w:p>
    <w:p w14:paraId="787605DA" w14:textId="77777777" w:rsidR="00523BD5" w:rsidRDefault="00523BD5" w:rsidP="00523BD5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  <w:lang w:val="en-US"/>
        </w:rPr>
        <w:t>RAN3#117bis-e</w:t>
      </w:r>
      <w:r>
        <w:rPr>
          <w:rStyle w:val="tabchar"/>
          <w:rFonts w:ascii="Calibri" w:hAnsi="Calibri" w:cs="Calibri"/>
          <w:sz w:val="20"/>
          <w:szCs w:val="20"/>
        </w:rPr>
        <w:t xml:space="preserve"> </w:t>
      </w:r>
      <w:r>
        <w:rPr>
          <w:rStyle w:val="normaltextrun"/>
          <w:rFonts w:ascii="Arial" w:hAnsi="Arial" w:cs="Arial"/>
          <w:sz w:val="20"/>
          <w:szCs w:val="20"/>
          <w:lang w:val="en-US"/>
        </w:rPr>
        <w:t>10</w:t>
      </w:r>
      <w:r>
        <w:rPr>
          <w:rStyle w:val="normaltextrun"/>
          <w:rFonts w:ascii="Arial" w:hAnsi="Arial" w:cs="Arial"/>
          <w:sz w:val="16"/>
          <w:szCs w:val="16"/>
          <w:vertAlign w:val="superscript"/>
          <w:lang w:val="en-US"/>
        </w:rPr>
        <w:t>th</w:t>
      </w:r>
      <w:r>
        <w:rPr>
          <w:rStyle w:val="normaltextrun"/>
          <w:rFonts w:ascii="Arial" w:hAnsi="Arial" w:cs="Arial"/>
          <w:sz w:val="20"/>
          <w:szCs w:val="20"/>
          <w:lang w:val="en-US"/>
        </w:rPr>
        <w:t xml:space="preserve"> October – 18</w:t>
      </w:r>
      <w:r>
        <w:rPr>
          <w:rStyle w:val="normaltextrun"/>
          <w:rFonts w:ascii="Arial" w:hAnsi="Arial" w:cs="Arial"/>
          <w:sz w:val="16"/>
          <w:szCs w:val="16"/>
          <w:vertAlign w:val="superscript"/>
          <w:lang w:val="en-US"/>
        </w:rPr>
        <w:t>th</w:t>
      </w:r>
      <w:r>
        <w:rPr>
          <w:rStyle w:val="normaltextrun"/>
          <w:rFonts w:ascii="Arial" w:hAnsi="Arial" w:cs="Arial"/>
          <w:sz w:val="20"/>
          <w:szCs w:val="20"/>
          <w:lang w:val="en-US"/>
        </w:rPr>
        <w:t xml:space="preserve"> October 2022</w:t>
      </w:r>
      <w:r>
        <w:rPr>
          <w:rStyle w:val="tabchar"/>
          <w:rFonts w:ascii="Calibri" w:hAnsi="Calibri" w:cs="Calibri"/>
          <w:sz w:val="20"/>
          <w:szCs w:val="20"/>
        </w:rPr>
        <w:t xml:space="preserve"> </w:t>
      </w:r>
      <w:r>
        <w:rPr>
          <w:rStyle w:val="normaltextrun"/>
          <w:rFonts w:ascii="Arial" w:hAnsi="Arial" w:cs="Arial"/>
          <w:sz w:val="20"/>
          <w:szCs w:val="20"/>
          <w:lang w:val="en-US"/>
        </w:rPr>
        <w:t>Online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3F570A60" w14:textId="56EF0F4B" w:rsidR="00AA5B48" w:rsidRDefault="00AA5B48" w:rsidP="00523B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A5B4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6DFAC" w14:textId="77777777" w:rsidR="007F6D3B" w:rsidRDefault="007F6D3B">
      <w:pPr>
        <w:spacing w:after="0"/>
      </w:pPr>
      <w:r>
        <w:separator/>
      </w:r>
    </w:p>
  </w:endnote>
  <w:endnote w:type="continuationSeparator" w:id="0">
    <w:p w14:paraId="09B9EF0E" w14:textId="77777777" w:rsidR="007F6D3B" w:rsidRDefault="007F6D3B">
      <w:pPr>
        <w:spacing w:after="0"/>
      </w:pPr>
      <w:r>
        <w:continuationSeparator/>
      </w:r>
    </w:p>
  </w:endnote>
  <w:endnote w:type="continuationNotice" w:id="1">
    <w:p w14:paraId="5CE95596" w14:textId="77777777" w:rsidR="007F6D3B" w:rsidRDefault="007F6D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F51D0" w14:textId="77777777" w:rsidR="007F6D3B" w:rsidRDefault="007F6D3B">
      <w:pPr>
        <w:spacing w:after="0"/>
      </w:pPr>
      <w:r>
        <w:separator/>
      </w:r>
    </w:p>
  </w:footnote>
  <w:footnote w:type="continuationSeparator" w:id="0">
    <w:p w14:paraId="56BAB255" w14:textId="77777777" w:rsidR="007F6D3B" w:rsidRDefault="007F6D3B">
      <w:pPr>
        <w:spacing w:after="0"/>
      </w:pPr>
      <w:r>
        <w:continuationSeparator/>
      </w:r>
    </w:p>
  </w:footnote>
  <w:footnote w:type="continuationNotice" w:id="1">
    <w:p w14:paraId="7BBD6441" w14:textId="77777777" w:rsidR="007F6D3B" w:rsidRDefault="007F6D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79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5BA"/>
    <w:rsid w:val="00001D21"/>
    <w:rsid w:val="0001543E"/>
    <w:rsid w:val="00017F23"/>
    <w:rsid w:val="00026F3F"/>
    <w:rsid w:val="00027FF5"/>
    <w:rsid w:val="000352E6"/>
    <w:rsid w:val="0003717C"/>
    <w:rsid w:val="00050331"/>
    <w:rsid w:val="00052481"/>
    <w:rsid w:val="000527B9"/>
    <w:rsid w:val="000654A2"/>
    <w:rsid w:val="0007000A"/>
    <w:rsid w:val="000766F8"/>
    <w:rsid w:val="00091D5F"/>
    <w:rsid w:val="000929EA"/>
    <w:rsid w:val="000C14D6"/>
    <w:rsid w:val="000D1457"/>
    <w:rsid w:val="000D5EE9"/>
    <w:rsid w:val="000F6242"/>
    <w:rsid w:val="00112C7A"/>
    <w:rsid w:val="00115A30"/>
    <w:rsid w:val="001165D4"/>
    <w:rsid w:val="001242ED"/>
    <w:rsid w:val="00135076"/>
    <w:rsid w:val="0014514C"/>
    <w:rsid w:val="00145DB2"/>
    <w:rsid w:val="00150A24"/>
    <w:rsid w:val="00150D3B"/>
    <w:rsid w:val="0016083D"/>
    <w:rsid w:val="0016312A"/>
    <w:rsid w:val="00185F6E"/>
    <w:rsid w:val="00191920"/>
    <w:rsid w:val="00197DB7"/>
    <w:rsid w:val="001A0A8C"/>
    <w:rsid w:val="001C1483"/>
    <w:rsid w:val="001C3CC1"/>
    <w:rsid w:val="001C726D"/>
    <w:rsid w:val="001E1AA8"/>
    <w:rsid w:val="001E391B"/>
    <w:rsid w:val="001F62DA"/>
    <w:rsid w:val="00206BAD"/>
    <w:rsid w:val="00213A3B"/>
    <w:rsid w:val="00213D75"/>
    <w:rsid w:val="00213F4B"/>
    <w:rsid w:val="002141F3"/>
    <w:rsid w:val="0022282F"/>
    <w:rsid w:val="002239B4"/>
    <w:rsid w:val="00235F34"/>
    <w:rsid w:val="00240AD6"/>
    <w:rsid w:val="0025450E"/>
    <w:rsid w:val="00264522"/>
    <w:rsid w:val="0026483D"/>
    <w:rsid w:val="0027240E"/>
    <w:rsid w:val="002731A5"/>
    <w:rsid w:val="00276883"/>
    <w:rsid w:val="00287564"/>
    <w:rsid w:val="002A6E64"/>
    <w:rsid w:val="002C1468"/>
    <w:rsid w:val="002C34C7"/>
    <w:rsid w:val="002C4280"/>
    <w:rsid w:val="002D3324"/>
    <w:rsid w:val="002D3C2E"/>
    <w:rsid w:val="002F1940"/>
    <w:rsid w:val="002F4426"/>
    <w:rsid w:val="003034D3"/>
    <w:rsid w:val="00303A37"/>
    <w:rsid w:val="00310677"/>
    <w:rsid w:val="0031608D"/>
    <w:rsid w:val="00344CD0"/>
    <w:rsid w:val="00347C80"/>
    <w:rsid w:val="00353377"/>
    <w:rsid w:val="00361DBD"/>
    <w:rsid w:val="00367649"/>
    <w:rsid w:val="00373E63"/>
    <w:rsid w:val="00377211"/>
    <w:rsid w:val="00383545"/>
    <w:rsid w:val="00393FDE"/>
    <w:rsid w:val="0039779E"/>
    <w:rsid w:val="003A26F8"/>
    <w:rsid w:val="003B26E4"/>
    <w:rsid w:val="003B35E8"/>
    <w:rsid w:val="003C6F36"/>
    <w:rsid w:val="003D6B17"/>
    <w:rsid w:val="00405930"/>
    <w:rsid w:val="0041031E"/>
    <w:rsid w:val="004134C8"/>
    <w:rsid w:val="004168B0"/>
    <w:rsid w:val="00422725"/>
    <w:rsid w:val="004259DA"/>
    <w:rsid w:val="00425A6F"/>
    <w:rsid w:val="0042798B"/>
    <w:rsid w:val="00431ADA"/>
    <w:rsid w:val="00433500"/>
    <w:rsid w:val="00433F71"/>
    <w:rsid w:val="00437A5D"/>
    <w:rsid w:val="00437B43"/>
    <w:rsid w:val="00441D36"/>
    <w:rsid w:val="00442730"/>
    <w:rsid w:val="00452F9F"/>
    <w:rsid w:val="0046511B"/>
    <w:rsid w:val="004671EB"/>
    <w:rsid w:val="00467F13"/>
    <w:rsid w:val="0048702A"/>
    <w:rsid w:val="004A1695"/>
    <w:rsid w:val="004C118A"/>
    <w:rsid w:val="004C15D3"/>
    <w:rsid w:val="004C26BC"/>
    <w:rsid w:val="004C59A9"/>
    <w:rsid w:val="004C5EE3"/>
    <w:rsid w:val="004D3726"/>
    <w:rsid w:val="004D41FC"/>
    <w:rsid w:val="004E3939"/>
    <w:rsid w:val="00503A26"/>
    <w:rsid w:val="00511DDE"/>
    <w:rsid w:val="00520DB5"/>
    <w:rsid w:val="00523BD5"/>
    <w:rsid w:val="00524A00"/>
    <w:rsid w:val="005254C6"/>
    <w:rsid w:val="005316DF"/>
    <w:rsid w:val="00533AAB"/>
    <w:rsid w:val="00550DF5"/>
    <w:rsid w:val="00563462"/>
    <w:rsid w:val="00574C5C"/>
    <w:rsid w:val="00584B25"/>
    <w:rsid w:val="005A1CB8"/>
    <w:rsid w:val="005A610E"/>
    <w:rsid w:val="005B229B"/>
    <w:rsid w:val="005C33D9"/>
    <w:rsid w:val="005C6CCF"/>
    <w:rsid w:val="005D0DA6"/>
    <w:rsid w:val="005E4684"/>
    <w:rsid w:val="005F43B8"/>
    <w:rsid w:val="005F4876"/>
    <w:rsid w:val="006113C1"/>
    <w:rsid w:val="006133BC"/>
    <w:rsid w:val="0062790C"/>
    <w:rsid w:val="0062793D"/>
    <w:rsid w:val="00627B98"/>
    <w:rsid w:val="00631586"/>
    <w:rsid w:val="006319E3"/>
    <w:rsid w:val="0064634E"/>
    <w:rsid w:val="00661DF1"/>
    <w:rsid w:val="00664AE0"/>
    <w:rsid w:val="00672309"/>
    <w:rsid w:val="00673E45"/>
    <w:rsid w:val="00682A2A"/>
    <w:rsid w:val="006847AB"/>
    <w:rsid w:val="006A0B0A"/>
    <w:rsid w:val="006A53B9"/>
    <w:rsid w:val="006B0BA1"/>
    <w:rsid w:val="006B54B1"/>
    <w:rsid w:val="006B64D5"/>
    <w:rsid w:val="006C14F0"/>
    <w:rsid w:val="006C5DB1"/>
    <w:rsid w:val="006D226F"/>
    <w:rsid w:val="006E18DE"/>
    <w:rsid w:val="006E2AFB"/>
    <w:rsid w:val="006E47CD"/>
    <w:rsid w:val="006F0D1E"/>
    <w:rsid w:val="006F2359"/>
    <w:rsid w:val="007040FF"/>
    <w:rsid w:val="007113B0"/>
    <w:rsid w:val="00712DC5"/>
    <w:rsid w:val="007163B8"/>
    <w:rsid w:val="007167AB"/>
    <w:rsid w:val="00716BC6"/>
    <w:rsid w:val="00717A41"/>
    <w:rsid w:val="007225B0"/>
    <w:rsid w:val="00735383"/>
    <w:rsid w:val="007415CF"/>
    <w:rsid w:val="00741EEF"/>
    <w:rsid w:val="007432F5"/>
    <w:rsid w:val="00744A2E"/>
    <w:rsid w:val="00751A0D"/>
    <w:rsid w:val="007531DC"/>
    <w:rsid w:val="00753F87"/>
    <w:rsid w:val="00760024"/>
    <w:rsid w:val="00774563"/>
    <w:rsid w:val="007773D4"/>
    <w:rsid w:val="00777895"/>
    <w:rsid w:val="007827B8"/>
    <w:rsid w:val="00785311"/>
    <w:rsid w:val="00791FAD"/>
    <w:rsid w:val="00795D84"/>
    <w:rsid w:val="007A0046"/>
    <w:rsid w:val="007B02DD"/>
    <w:rsid w:val="007D0284"/>
    <w:rsid w:val="007D2DA5"/>
    <w:rsid w:val="007D3506"/>
    <w:rsid w:val="007D476E"/>
    <w:rsid w:val="007E3798"/>
    <w:rsid w:val="007E62BF"/>
    <w:rsid w:val="007F48D5"/>
    <w:rsid w:val="007F4F92"/>
    <w:rsid w:val="007F6D3B"/>
    <w:rsid w:val="00800891"/>
    <w:rsid w:val="00806ED1"/>
    <w:rsid w:val="008106DF"/>
    <w:rsid w:val="00817208"/>
    <w:rsid w:val="008219B5"/>
    <w:rsid w:val="00822A64"/>
    <w:rsid w:val="00823C41"/>
    <w:rsid w:val="00841C28"/>
    <w:rsid w:val="00855C94"/>
    <w:rsid w:val="008577B4"/>
    <w:rsid w:val="00867C64"/>
    <w:rsid w:val="0087179E"/>
    <w:rsid w:val="008736EA"/>
    <w:rsid w:val="00887168"/>
    <w:rsid w:val="008B46AA"/>
    <w:rsid w:val="008B797B"/>
    <w:rsid w:val="008C4805"/>
    <w:rsid w:val="008C5CB7"/>
    <w:rsid w:val="008C72F3"/>
    <w:rsid w:val="008D772F"/>
    <w:rsid w:val="008E09C7"/>
    <w:rsid w:val="008E6E98"/>
    <w:rsid w:val="008E6F94"/>
    <w:rsid w:val="008F2377"/>
    <w:rsid w:val="008F3038"/>
    <w:rsid w:val="008F504C"/>
    <w:rsid w:val="009016FE"/>
    <w:rsid w:val="00913E2D"/>
    <w:rsid w:val="00921AFC"/>
    <w:rsid w:val="009260C9"/>
    <w:rsid w:val="00931729"/>
    <w:rsid w:val="009525A1"/>
    <w:rsid w:val="009561CE"/>
    <w:rsid w:val="00957B03"/>
    <w:rsid w:val="00961EA8"/>
    <w:rsid w:val="00965958"/>
    <w:rsid w:val="00966940"/>
    <w:rsid w:val="00967415"/>
    <w:rsid w:val="00983EF9"/>
    <w:rsid w:val="0099764C"/>
    <w:rsid w:val="009B2B9C"/>
    <w:rsid w:val="009C542E"/>
    <w:rsid w:val="009C6EB5"/>
    <w:rsid w:val="009D2EFD"/>
    <w:rsid w:val="009D30E0"/>
    <w:rsid w:val="009D555A"/>
    <w:rsid w:val="009E2534"/>
    <w:rsid w:val="009E4EF0"/>
    <w:rsid w:val="009E4F07"/>
    <w:rsid w:val="009F212E"/>
    <w:rsid w:val="009F56E6"/>
    <w:rsid w:val="00A01538"/>
    <w:rsid w:val="00A03268"/>
    <w:rsid w:val="00A13057"/>
    <w:rsid w:val="00A275E6"/>
    <w:rsid w:val="00A31005"/>
    <w:rsid w:val="00A361DB"/>
    <w:rsid w:val="00A36534"/>
    <w:rsid w:val="00A42836"/>
    <w:rsid w:val="00A4702C"/>
    <w:rsid w:val="00A65AEA"/>
    <w:rsid w:val="00A72A2E"/>
    <w:rsid w:val="00A76E12"/>
    <w:rsid w:val="00A7798C"/>
    <w:rsid w:val="00A855E8"/>
    <w:rsid w:val="00A8775E"/>
    <w:rsid w:val="00A92389"/>
    <w:rsid w:val="00A96A4D"/>
    <w:rsid w:val="00AA5B48"/>
    <w:rsid w:val="00AA6287"/>
    <w:rsid w:val="00AB1964"/>
    <w:rsid w:val="00AB27FC"/>
    <w:rsid w:val="00AB2FAC"/>
    <w:rsid w:val="00AB5F61"/>
    <w:rsid w:val="00AC5ED9"/>
    <w:rsid w:val="00AC7EC1"/>
    <w:rsid w:val="00AD0FB8"/>
    <w:rsid w:val="00AD3AE6"/>
    <w:rsid w:val="00AD6EF6"/>
    <w:rsid w:val="00AF2F46"/>
    <w:rsid w:val="00AF4BD7"/>
    <w:rsid w:val="00B010FF"/>
    <w:rsid w:val="00B1295B"/>
    <w:rsid w:val="00B152DE"/>
    <w:rsid w:val="00B178E9"/>
    <w:rsid w:val="00B332DC"/>
    <w:rsid w:val="00B4232B"/>
    <w:rsid w:val="00B51116"/>
    <w:rsid w:val="00B53873"/>
    <w:rsid w:val="00B61655"/>
    <w:rsid w:val="00B6277C"/>
    <w:rsid w:val="00B73409"/>
    <w:rsid w:val="00B82A37"/>
    <w:rsid w:val="00B9251A"/>
    <w:rsid w:val="00B97703"/>
    <w:rsid w:val="00BB0E11"/>
    <w:rsid w:val="00BB317F"/>
    <w:rsid w:val="00BB6975"/>
    <w:rsid w:val="00BE2AA2"/>
    <w:rsid w:val="00BF2585"/>
    <w:rsid w:val="00BF691D"/>
    <w:rsid w:val="00BF6BFD"/>
    <w:rsid w:val="00C0315F"/>
    <w:rsid w:val="00C15D8F"/>
    <w:rsid w:val="00C25453"/>
    <w:rsid w:val="00C30BD3"/>
    <w:rsid w:val="00C32213"/>
    <w:rsid w:val="00C43676"/>
    <w:rsid w:val="00C54726"/>
    <w:rsid w:val="00C62F90"/>
    <w:rsid w:val="00C64808"/>
    <w:rsid w:val="00C67C5A"/>
    <w:rsid w:val="00C81829"/>
    <w:rsid w:val="00C82985"/>
    <w:rsid w:val="00C834AD"/>
    <w:rsid w:val="00C914A2"/>
    <w:rsid w:val="00C9494D"/>
    <w:rsid w:val="00C95904"/>
    <w:rsid w:val="00C96E7D"/>
    <w:rsid w:val="00CC189D"/>
    <w:rsid w:val="00CC23E4"/>
    <w:rsid w:val="00CC413F"/>
    <w:rsid w:val="00CD5652"/>
    <w:rsid w:val="00CE0B18"/>
    <w:rsid w:val="00CF1818"/>
    <w:rsid w:val="00CF4F6E"/>
    <w:rsid w:val="00D1383E"/>
    <w:rsid w:val="00D154CC"/>
    <w:rsid w:val="00D22E1E"/>
    <w:rsid w:val="00D23274"/>
    <w:rsid w:val="00D30335"/>
    <w:rsid w:val="00D3084B"/>
    <w:rsid w:val="00D410A4"/>
    <w:rsid w:val="00D61FEE"/>
    <w:rsid w:val="00D640A7"/>
    <w:rsid w:val="00D7051A"/>
    <w:rsid w:val="00D80EC1"/>
    <w:rsid w:val="00D81181"/>
    <w:rsid w:val="00D81E2C"/>
    <w:rsid w:val="00DA6369"/>
    <w:rsid w:val="00DA6D5E"/>
    <w:rsid w:val="00DB6CB5"/>
    <w:rsid w:val="00DC579F"/>
    <w:rsid w:val="00DC57D9"/>
    <w:rsid w:val="00DC7752"/>
    <w:rsid w:val="00DC7AFB"/>
    <w:rsid w:val="00DD0726"/>
    <w:rsid w:val="00DD077D"/>
    <w:rsid w:val="00DD0DA8"/>
    <w:rsid w:val="00DD466D"/>
    <w:rsid w:val="00DE4EDB"/>
    <w:rsid w:val="00E000B5"/>
    <w:rsid w:val="00E15E76"/>
    <w:rsid w:val="00E241BD"/>
    <w:rsid w:val="00E257E2"/>
    <w:rsid w:val="00E272D5"/>
    <w:rsid w:val="00E3055C"/>
    <w:rsid w:val="00E37194"/>
    <w:rsid w:val="00E41296"/>
    <w:rsid w:val="00E421EE"/>
    <w:rsid w:val="00E46ADC"/>
    <w:rsid w:val="00E5208D"/>
    <w:rsid w:val="00E558E4"/>
    <w:rsid w:val="00E6399F"/>
    <w:rsid w:val="00E64238"/>
    <w:rsid w:val="00E70734"/>
    <w:rsid w:val="00E80987"/>
    <w:rsid w:val="00E82725"/>
    <w:rsid w:val="00EA1612"/>
    <w:rsid w:val="00EA6DA6"/>
    <w:rsid w:val="00EB0E74"/>
    <w:rsid w:val="00EB5CE7"/>
    <w:rsid w:val="00EC19B9"/>
    <w:rsid w:val="00EC3ECA"/>
    <w:rsid w:val="00EC7F43"/>
    <w:rsid w:val="00EF1706"/>
    <w:rsid w:val="00EF4E71"/>
    <w:rsid w:val="00F12F57"/>
    <w:rsid w:val="00F14FF9"/>
    <w:rsid w:val="00F2639B"/>
    <w:rsid w:val="00F32239"/>
    <w:rsid w:val="00F40B8A"/>
    <w:rsid w:val="00F41B40"/>
    <w:rsid w:val="00F43DBB"/>
    <w:rsid w:val="00F44AE3"/>
    <w:rsid w:val="00F473CC"/>
    <w:rsid w:val="00F50967"/>
    <w:rsid w:val="00F5106F"/>
    <w:rsid w:val="00F67060"/>
    <w:rsid w:val="00F77596"/>
    <w:rsid w:val="00F84764"/>
    <w:rsid w:val="00F90E11"/>
    <w:rsid w:val="00FA6E70"/>
    <w:rsid w:val="00FB3C58"/>
    <w:rsid w:val="00FB6157"/>
    <w:rsid w:val="00FC1A6E"/>
    <w:rsid w:val="00FC4E1A"/>
    <w:rsid w:val="00FD062F"/>
    <w:rsid w:val="00FD207A"/>
    <w:rsid w:val="00FE41AB"/>
    <w:rsid w:val="00FE7DB5"/>
    <w:rsid w:val="00FF5BA4"/>
    <w:rsid w:val="00FF60CB"/>
    <w:rsid w:val="03A96C2F"/>
    <w:rsid w:val="0AD5CC2B"/>
    <w:rsid w:val="30E6B3E9"/>
    <w:rsid w:val="3A21960B"/>
    <w:rsid w:val="54216C18"/>
    <w:rsid w:val="72EDB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2D3FE84"/>
  <w15:chartTrackingRefBased/>
  <w15:docId w15:val="{BDB014E1-5E7D-4394-A115-BC5ECE79A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B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aliases w:val="H1,h1"/>
    <w:next w:val="Normal"/>
    <w:qFormat/>
    <w:rsid w:val="00627B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627B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27B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27B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27B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27B98"/>
    <w:pPr>
      <w:outlineLvl w:val="5"/>
    </w:pPr>
  </w:style>
  <w:style w:type="paragraph" w:styleId="Heading7">
    <w:name w:val="heading 7"/>
    <w:basedOn w:val="H6"/>
    <w:next w:val="Normal"/>
    <w:qFormat/>
    <w:rsid w:val="00627B98"/>
    <w:pPr>
      <w:outlineLvl w:val="6"/>
    </w:pPr>
  </w:style>
  <w:style w:type="paragraph" w:styleId="Heading8">
    <w:name w:val="heading 8"/>
    <w:basedOn w:val="Heading1"/>
    <w:next w:val="Normal"/>
    <w:qFormat/>
    <w:rsid w:val="00627B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27B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27B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styleId="Footer">
    <w:name w:val="footer"/>
    <w:basedOn w:val="Header"/>
    <w:semiHidden/>
    <w:rsid w:val="00627B9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627B9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ko-KR"/>
    </w:rPr>
  </w:style>
  <w:style w:type="paragraph" w:styleId="TOC8">
    <w:name w:val="toc 8"/>
    <w:basedOn w:val="TOC1"/>
    <w:semiHidden/>
    <w:rsid w:val="00627B98"/>
    <w:pPr>
      <w:spacing w:before="180"/>
      <w:ind w:left="2693" w:hanging="2693"/>
    </w:pPr>
    <w:rPr>
      <w:b/>
    </w:rPr>
  </w:style>
  <w:style w:type="paragraph" w:styleId="TOC1">
    <w:name w:val="toc 1"/>
    <w:semiHidden/>
    <w:rsid w:val="00627B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ZT">
    <w:name w:val="ZT"/>
    <w:rsid w:val="00627B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627B98"/>
    <w:pPr>
      <w:ind w:left="1701" w:hanging="1701"/>
    </w:pPr>
  </w:style>
  <w:style w:type="paragraph" w:styleId="TOC4">
    <w:name w:val="toc 4"/>
    <w:basedOn w:val="TOC3"/>
    <w:semiHidden/>
    <w:rsid w:val="00627B98"/>
    <w:pPr>
      <w:ind w:left="1418" w:hanging="1418"/>
    </w:pPr>
  </w:style>
  <w:style w:type="paragraph" w:styleId="TOC3">
    <w:name w:val="toc 3"/>
    <w:basedOn w:val="TOC2"/>
    <w:semiHidden/>
    <w:rsid w:val="00627B98"/>
    <w:pPr>
      <w:ind w:left="1134" w:hanging="1134"/>
    </w:pPr>
  </w:style>
  <w:style w:type="paragraph" w:styleId="TOC2">
    <w:name w:val="toc 2"/>
    <w:basedOn w:val="TOC1"/>
    <w:semiHidden/>
    <w:rsid w:val="00627B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27B98"/>
    <w:pPr>
      <w:ind w:left="284"/>
    </w:pPr>
  </w:style>
  <w:style w:type="paragraph" w:styleId="Index1">
    <w:name w:val="index 1"/>
    <w:basedOn w:val="Normal"/>
    <w:semiHidden/>
    <w:rsid w:val="00627B98"/>
    <w:pPr>
      <w:keepLines/>
      <w:spacing w:after="0"/>
    </w:pPr>
  </w:style>
  <w:style w:type="paragraph" w:customStyle="1" w:styleId="ZH">
    <w:name w:val="ZH"/>
    <w:rsid w:val="00627B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627B98"/>
    <w:pPr>
      <w:outlineLvl w:val="9"/>
    </w:pPr>
  </w:style>
  <w:style w:type="paragraph" w:styleId="ListNumber2">
    <w:name w:val="List Number 2"/>
    <w:basedOn w:val="ListNumber"/>
    <w:semiHidden/>
    <w:rsid w:val="00627B98"/>
    <w:pPr>
      <w:ind w:left="851"/>
    </w:pPr>
  </w:style>
  <w:style w:type="character" w:styleId="FootnoteReference">
    <w:name w:val="footnote reference"/>
    <w:basedOn w:val="DefaultParagraphFont"/>
    <w:semiHidden/>
    <w:rsid w:val="00627B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27B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ko-KR"/>
    </w:rPr>
  </w:style>
  <w:style w:type="paragraph" w:customStyle="1" w:styleId="TAH">
    <w:name w:val="TAH"/>
    <w:basedOn w:val="TAC"/>
    <w:rsid w:val="00627B98"/>
    <w:rPr>
      <w:b/>
    </w:rPr>
  </w:style>
  <w:style w:type="paragraph" w:customStyle="1" w:styleId="TAC">
    <w:name w:val="TAC"/>
    <w:basedOn w:val="TAL"/>
    <w:rsid w:val="00627B98"/>
    <w:pPr>
      <w:jc w:val="center"/>
    </w:pPr>
  </w:style>
  <w:style w:type="paragraph" w:customStyle="1" w:styleId="TF">
    <w:name w:val="TF"/>
    <w:basedOn w:val="TH"/>
    <w:rsid w:val="00627B98"/>
    <w:pPr>
      <w:keepNext w:val="0"/>
      <w:spacing w:before="0" w:after="240"/>
    </w:pPr>
  </w:style>
  <w:style w:type="paragraph" w:customStyle="1" w:styleId="NO">
    <w:name w:val="NO"/>
    <w:basedOn w:val="Normal"/>
    <w:rsid w:val="00627B98"/>
    <w:pPr>
      <w:keepLines/>
      <w:ind w:left="1135" w:hanging="851"/>
    </w:pPr>
  </w:style>
  <w:style w:type="paragraph" w:styleId="TOC9">
    <w:name w:val="toc 9"/>
    <w:basedOn w:val="TOC8"/>
    <w:semiHidden/>
    <w:rsid w:val="00627B98"/>
    <w:pPr>
      <w:ind w:left="1418" w:hanging="1418"/>
    </w:pPr>
  </w:style>
  <w:style w:type="paragraph" w:customStyle="1" w:styleId="EX">
    <w:name w:val="EX"/>
    <w:basedOn w:val="Normal"/>
    <w:rsid w:val="00627B98"/>
    <w:pPr>
      <w:keepLines/>
      <w:ind w:left="1702" w:hanging="1418"/>
    </w:pPr>
  </w:style>
  <w:style w:type="paragraph" w:customStyle="1" w:styleId="FP">
    <w:name w:val="FP"/>
    <w:basedOn w:val="Normal"/>
    <w:rsid w:val="00627B98"/>
    <w:pPr>
      <w:spacing w:after="0"/>
    </w:pPr>
  </w:style>
  <w:style w:type="paragraph" w:customStyle="1" w:styleId="LD">
    <w:name w:val="LD"/>
    <w:rsid w:val="00627B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NW">
    <w:name w:val="NW"/>
    <w:basedOn w:val="NO"/>
    <w:rsid w:val="00627B98"/>
    <w:pPr>
      <w:spacing w:after="0"/>
    </w:pPr>
  </w:style>
  <w:style w:type="paragraph" w:customStyle="1" w:styleId="EW">
    <w:name w:val="EW"/>
    <w:basedOn w:val="EX"/>
    <w:rsid w:val="00627B98"/>
    <w:pPr>
      <w:spacing w:after="0"/>
    </w:pPr>
  </w:style>
  <w:style w:type="paragraph" w:styleId="TOC6">
    <w:name w:val="toc 6"/>
    <w:basedOn w:val="TOC5"/>
    <w:next w:val="Normal"/>
    <w:semiHidden/>
    <w:rsid w:val="00627B98"/>
    <w:pPr>
      <w:ind w:left="1985" w:hanging="1985"/>
    </w:pPr>
  </w:style>
  <w:style w:type="paragraph" w:styleId="TOC7">
    <w:name w:val="toc 7"/>
    <w:basedOn w:val="TOC6"/>
    <w:next w:val="Normal"/>
    <w:semiHidden/>
    <w:rsid w:val="00627B98"/>
    <w:pPr>
      <w:ind w:left="2268" w:hanging="2268"/>
    </w:pPr>
  </w:style>
  <w:style w:type="paragraph" w:styleId="ListBullet2">
    <w:name w:val="List Bullet 2"/>
    <w:basedOn w:val="ListBullet"/>
    <w:semiHidden/>
    <w:rsid w:val="00627B98"/>
    <w:pPr>
      <w:ind w:left="851"/>
    </w:pPr>
  </w:style>
  <w:style w:type="paragraph" w:styleId="ListBullet3">
    <w:name w:val="List Bullet 3"/>
    <w:basedOn w:val="ListBullet2"/>
    <w:semiHidden/>
    <w:rsid w:val="00627B98"/>
    <w:pPr>
      <w:ind w:left="1135"/>
    </w:pPr>
  </w:style>
  <w:style w:type="paragraph" w:styleId="ListNumber">
    <w:name w:val="List Number"/>
    <w:basedOn w:val="List"/>
    <w:semiHidden/>
    <w:rsid w:val="00627B98"/>
  </w:style>
  <w:style w:type="paragraph" w:customStyle="1" w:styleId="EQ">
    <w:name w:val="EQ"/>
    <w:basedOn w:val="Normal"/>
    <w:next w:val="Normal"/>
    <w:rsid w:val="00627B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27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27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7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627B98"/>
    <w:pPr>
      <w:jc w:val="right"/>
    </w:pPr>
  </w:style>
  <w:style w:type="paragraph" w:customStyle="1" w:styleId="H6">
    <w:name w:val="H6"/>
    <w:basedOn w:val="Heading5"/>
    <w:next w:val="Normal"/>
    <w:rsid w:val="00627B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27B98"/>
    <w:pPr>
      <w:ind w:left="851" w:hanging="851"/>
    </w:pPr>
  </w:style>
  <w:style w:type="paragraph" w:customStyle="1" w:styleId="TAL">
    <w:name w:val="TAL"/>
    <w:basedOn w:val="Normal"/>
    <w:rsid w:val="00627B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27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627B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D">
    <w:name w:val="ZD"/>
    <w:rsid w:val="00627B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ZU">
    <w:name w:val="ZU"/>
    <w:rsid w:val="00627B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V">
    <w:name w:val="ZV"/>
    <w:basedOn w:val="ZU"/>
    <w:rsid w:val="00627B98"/>
    <w:pPr>
      <w:framePr w:wrap="notBeside" w:y="16161"/>
    </w:pPr>
  </w:style>
  <w:style w:type="character" w:customStyle="1" w:styleId="ZGSM">
    <w:name w:val="ZGSM"/>
    <w:rsid w:val="00627B98"/>
  </w:style>
  <w:style w:type="paragraph" w:styleId="List2">
    <w:name w:val="List 2"/>
    <w:basedOn w:val="List"/>
    <w:semiHidden/>
    <w:rsid w:val="00627B98"/>
    <w:pPr>
      <w:ind w:left="851"/>
    </w:pPr>
  </w:style>
  <w:style w:type="paragraph" w:customStyle="1" w:styleId="ZG">
    <w:name w:val="ZG"/>
    <w:rsid w:val="00627B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styleId="List3">
    <w:name w:val="List 3"/>
    <w:basedOn w:val="List2"/>
    <w:semiHidden/>
    <w:rsid w:val="00627B98"/>
    <w:pPr>
      <w:ind w:left="1135"/>
    </w:pPr>
  </w:style>
  <w:style w:type="paragraph" w:styleId="List4">
    <w:name w:val="List 4"/>
    <w:basedOn w:val="List3"/>
    <w:semiHidden/>
    <w:rsid w:val="00627B98"/>
    <w:pPr>
      <w:ind w:left="1418"/>
    </w:pPr>
  </w:style>
  <w:style w:type="paragraph" w:styleId="List5">
    <w:name w:val="List 5"/>
    <w:basedOn w:val="List4"/>
    <w:semiHidden/>
    <w:rsid w:val="00627B98"/>
    <w:pPr>
      <w:ind w:left="1702"/>
    </w:pPr>
  </w:style>
  <w:style w:type="paragraph" w:customStyle="1" w:styleId="EditorsNote">
    <w:name w:val="Editor's Note"/>
    <w:basedOn w:val="NO"/>
    <w:rsid w:val="00627B98"/>
    <w:rPr>
      <w:color w:val="FF0000"/>
    </w:rPr>
  </w:style>
  <w:style w:type="paragraph" w:styleId="List">
    <w:name w:val="List"/>
    <w:basedOn w:val="Normal"/>
    <w:semiHidden/>
    <w:rsid w:val="00627B98"/>
    <w:pPr>
      <w:ind w:left="568" w:hanging="284"/>
    </w:pPr>
  </w:style>
  <w:style w:type="paragraph" w:styleId="ListBullet">
    <w:name w:val="List Bullet"/>
    <w:basedOn w:val="List"/>
    <w:semiHidden/>
    <w:rsid w:val="00627B98"/>
  </w:style>
  <w:style w:type="paragraph" w:styleId="ListBullet4">
    <w:name w:val="List Bullet 4"/>
    <w:basedOn w:val="ListBullet3"/>
    <w:semiHidden/>
    <w:rsid w:val="00627B98"/>
    <w:pPr>
      <w:ind w:left="1418"/>
    </w:pPr>
  </w:style>
  <w:style w:type="paragraph" w:styleId="ListBullet5">
    <w:name w:val="List Bullet 5"/>
    <w:basedOn w:val="ListBullet4"/>
    <w:semiHidden/>
    <w:rsid w:val="00627B98"/>
    <w:pPr>
      <w:ind w:left="1702"/>
    </w:pPr>
  </w:style>
  <w:style w:type="paragraph" w:customStyle="1" w:styleId="B2">
    <w:name w:val="B2"/>
    <w:basedOn w:val="List2"/>
    <w:link w:val="B2Char"/>
    <w:rsid w:val="00627B98"/>
  </w:style>
  <w:style w:type="paragraph" w:customStyle="1" w:styleId="B3">
    <w:name w:val="B3"/>
    <w:basedOn w:val="List3"/>
    <w:rsid w:val="00627B98"/>
  </w:style>
  <w:style w:type="paragraph" w:customStyle="1" w:styleId="B4">
    <w:name w:val="B4"/>
    <w:basedOn w:val="List4"/>
    <w:rsid w:val="00627B98"/>
  </w:style>
  <w:style w:type="paragraph" w:customStyle="1" w:styleId="B5">
    <w:name w:val="B5"/>
    <w:basedOn w:val="List5"/>
    <w:rsid w:val="00627B98"/>
  </w:style>
  <w:style w:type="paragraph" w:customStyle="1" w:styleId="ZTD">
    <w:name w:val="ZTD"/>
    <w:basedOn w:val="ZB"/>
    <w:rsid w:val="00627B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D1383E"/>
    <w:rPr>
      <w:rFonts w:eastAsia="Times New Roman"/>
      <w:lang w:val="en-GB" w:eastAsia="ko-KR"/>
    </w:rPr>
  </w:style>
  <w:style w:type="character" w:customStyle="1" w:styleId="B1Char">
    <w:name w:val="B1 Char"/>
    <w:link w:val="B1"/>
    <w:rsid w:val="00D1383E"/>
    <w:rPr>
      <w:rFonts w:eastAsia="Times New Roman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48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7F48D5"/>
    <w:rPr>
      <w:rFonts w:ascii="Arial" w:eastAsia="Times New Roman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7F48D5"/>
    <w:rPr>
      <w:rFonts w:ascii="Arial" w:eastAsia="Times New Roman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AB2FAC"/>
    <w:rPr>
      <w:rFonts w:eastAsia="Times New Roman"/>
      <w:lang w:val="en-GB" w:eastAsia="zh-TW"/>
    </w:rPr>
  </w:style>
  <w:style w:type="character" w:styleId="UnresolvedMention">
    <w:name w:val="Unresolved Mention"/>
    <w:uiPriority w:val="99"/>
    <w:unhideWhenUsed/>
    <w:rsid w:val="00B73409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B73409"/>
    <w:rPr>
      <w:color w:val="2B579A"/>
      <w:shd w:val="clear" w:color="auto" w:fill="E1DFDD"/>
    </w:rPr>
  </w:style>
  <w:style w:type="paragraph" w:customStyle="1" w:styleId="3GPPHeader">
    <w:name w:val="3GPP_Header"/>
    <w:basedOn w:val="BodyText"/>
    <w:qFormat/>
    <w:rsid w:val="00627B98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  <w:style w:type="paragraph" w:customStyle="1" w:styleId="paragraph">
    <w:name w:val="paragraph"/>
    <w:basedOn w:val="Normal"/>
    <w:rsid w:val="00A428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A42836"/>
  </w:style>
  <w:style w:type="character" w:customStyle="1" w:styleId="tabchar">
    <w:name w:val="tabchar"/>
    <w:basedOn w:val="DefaultParagraphFont"/>
    <w:rsid w:val="00A42836"/>
  </w:style>
  <w:style w:type="character" w:customStyle="1" w:styleId="eop">
    <w:name w:val="eop"/>
    <w:basedOn w:val="DefaultParagraphFont"/>
    <w:rsid w:val="00A428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1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C72AB1-8F8F-4BAF-8ECC-5ED31638E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16BE58-0EFC-4431-899E-D4FB7177B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A64A80-69A8-414C-96BA-F3CE09FC9C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1364</CharactersWithSpaces>
  <SharedDoc>false</SharedDoc>
  <HLinks>
    <vt:vector size="30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3866707</vt:i4>
      </vt:variant>
      <vt:variant>
        <vt:i4>9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  <vt:variant>
        <vt:i4>5374057</vt:i4>
      </vt:variant>
      <vt:variant>
        <vt:i4>6</vt:i4>
      </vt:variant>
      <vt:variant>
        <vt:i4>0</vt:i4>
      </vt:variant>
      <vt:variant>
        <vt:i4>5</vt:i4>
      </vt:variant>
      <vt:variant>
        <vt:lpwstr>mailto:paul.schliwa-bertling@ericsson.com</vt:lpwstr>
      </vt:variant>
      <vt:variant>
        <vt:lpwstr/>
      </vt:variant>
      <vt:variant>
        <vt:i4>3866707</vt:i4>
      </vt:variant>
      <vt:variant>
        <vt:i4>3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  <vt:variant>
        <vt:i4>5374057</vt:i4>
      </vt:variant>
      <vt:variant>
        <vt:i4>0</vt:i4>
      </vt:variant>
      <vt:variant>
        <vt:i4>0</vt:i4>
      </vt:variant>
      <vt:variant>
        <vt:i4>5</vt:i4>
      </vt:variant>
      <vt:variant>
        <vt:lpwstr>mailto:paul.schliwa-bertling@ericsson.com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2002-04-23T16:10:00Z</cp:lastPrinted>
  <dcterms:created xsi:type="dcterms:W3CDTF">2022-04-25T18:29:00Z</dcterms:created>
  <dcterms:modified xsi:type="dcterms:W3CDTF">2022-04-25T18:29:00Z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  <property fmtid="{D5CDD505-2E9C-101B-9397-08002B2CF9AE}" pid="3" name="NSCPROP_SA">
    <vt:lpwstr>C:\Users\dongeun\.tdocb\tdocs\S2-2200507\S2-2200507_LS-reply_SCG-Slicing.docx</vt:lpwstr>
  </property>
</Properties>
</file>