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CE1E6" w14:textId="33C1E4A6" w:rsidR="0058368B" w:rsidRPr="00B1653B" w:rsidRDefault="0058368B" w:rsidP="0058368B">
      <w:pPr>
        <w:pStyle w:val="aff4"/>
        <w:rPr>
          <w:rFonts w:ascii="Arial" w:eastAsia="Batang" w:hAnsi="Arial" w:cs="Arial"/>
          <w:b/>
          <w:color w:val="000000"/>
          <w:sz w:val="24"/>
          <w:szCs w:val="24"/>
          <w:lang w:eastAsia="en-US"/>
        </w:rPr>
      </w:pPr>
      <w:r w:rsidRPr="00B1653B">
        <w:rPr>
          <w:rFonts w:ascii="Arial" w:eastAsia="Batang" w:hAnsi="Arial" w:cs="Arial"/>
          <w:b/>
          <w:color w:val="000000"/>
          <w:sz w:val="24"/>
          <w:szCs w:val="24"/>
          <w:lang w:eastAsia="en-US"/>
        </w:rPr>
        <w:t>3GPP TSG-RAN WG3 #114b</w:t>
      </w:r>
      <w:r w:rsidR="0017120A">
        <w:rPr>
          <w:rFonts w:ascii="Arial" w:eastAsia="Batang" w:hAnsi="Arial" w:cs="Arial"/>
          <w:b/>
          <w:color w:val="000000"/>
          <w:sz w:val="24"/>
          <w:szCs w:val="24"/>
          <w:lang w:eastAsia="en-US"/>
        </w:rPr>
        <w:t>is-e</w:t>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7120A">
        <w:rPr>
          <w:rFonts w:ascii="Arial" w:eastAsia="Batang" w:hAnsi="Arial" w:cs="Arial"/>
          <w:b/>
          <w:color w:val="000000"/>
          <w:sz w:val="24"/>
          <w:szCs w:val="24"/>
          <w:lang w:eastAsia="en-US"/>
        </w:rPr>
        <w:tab/>
      </w:r>
      <w:r w:rsidR="001031BF" w:rsidRPr="001031BF">
        <w:rPr>
          <w:rFonts w:ascii="Arial" w:eastAsia="Batang" w:hAnsi="Arial" w:cs="Arial"/>
          <w:b/>
          <w:color w:val="000000"/>
          <w:sz w:val="24"/>
          <w:szCs w:val="24"/>
          <w:lang w:eastAsia="en-US"/>
        </w:rPr>
        <w:t>R3-221250</w:t>
      </w:r>
    </w:p>
    <w:p w14:paraId="2F430BD9" w14:textId="77777777" w:rsidR="0058368B" w:rsidRPr="00B1653B" w:rsidRDefault="0058368B" w:rsidP="0058368B">
      <w:pPr>
        <w:overflowPunct w:val="0"/>
        <w:autoSpaceDE w:val="0"/>
        <w:jc w:val="both"/>
        <w:textAlignment w:val="baseline"/>
        <w:rPr>
          <w:rFonts w:ascii="Arial" w:eastAsia="Batang" w:hAnsi="Arial" w:cs="Arial"/>
          <w:b/>
          <w:color w:val="000000"/>
          <w:sz w:val="24"/>
          <w:szCs w:val="24"/>
        </w:rPr>
      </w:pPr>
      <w:r w:rsidRPr="00B1653B">
        <w:rPr>
          <w:rFonts w:ascii="Arial" w:eastAsia="Batang" w:hAnsi="Arial" w:cs="Arial"/>
          <w:b/>
          <w:color w:val="000000"/>
          <w:sz w:val="24"/>
          <w:szCs w:val="24"/>
        </w:rPr>
        <w:t>17-26 Jan 2022 Online</w:t>
      </w:r>
    </w:p>
    <w:p w14:paraId="3A2A4EC3" w14:textId="66C39A3C" w:rsidR="00B1653B" w:rsidRDefault="00B1653B" w:rsidP="00B1653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083E39" w:rsidRPr="00083E39">
        <w:rPr>
          <w:rFonts w:ascii="Arial" w:hAnsi="Arial"/>
          <w:b/>
          <w:sz w:val="24"/>
        </w:rPr>
        <w:t>(TP for RA-SDT BLCR to TS 38.463) Support of SDT in E1 interface</w:t>
      </w:r>
    </w:p>
    <w:p w14:paraId="041C5AE5" w14:textId="4A340540" w:rsidR="00B1653B" w:rsidRDefault="00B1653B" w:rsidP="00B1653B">
      <w:pPr>
        <w:tabs>
          <w:tab w:val="left" w:pos="1985"/>
        </w:tabs>
        <w:rPr>
          <w:rStyle w:val="aff6"/>
        </w:rPr>
      </w:pPr>
      <w:r>
        <w:rPr>
          <w:rFonts w:ascii="Arial" w:hAnsi="Arial"/>
          <w:b/>
          <w:sz w:val="24"/>
        </w:rPr>
        <w:t xml:space="preserve">Source: </w:t>
      </w:r>
      <w:r>
        <w:rPr>
          <w:rFonts w:ascii="Arial" w:hAnsi="Arial"/>
          <w:b/>
          <w:sz w:val="24"/>
        </w:rPr>
        <w:tab/>
      </w:r>
      <w:r w:rsidR="002A252A" w:rsidRPr="00BD4004">
        <w:rPr>
          <w:rStyle w:val="aff6"/>
          <w:b/>
        </w:rPr>
        <w:t>China telecom</w:t>
      </w:r>
      <w:r w:rsidR="006A6104" w:rsidRPr="00083E39">
        <w:rPr>
          <w:rStyle w:val="aff6"/>
          <w:b/>
        </w:rPr>
        <w:t>, ZTE,</w:t>
      </w:r>
      <w:r w:rsidR="006A6104" w:rsidRPr="00083E39">
        <w:rPr>
          <w:rStyle w:val="aff6"/>
          <w:rFonts w:hint="eastAsia"/>
          <w:b/>
        </w:rPr>
        <w:t xml:space="preserve"> </w:t>
      </w:r>
      <w:r w:rsidR="006A6104" w:rsidRPr="00083E39">
        <w:rPr>
          <w:rStyle w:val="aff6"/>
          <w:b/>
        </w:rPr>
        <w:t>CATT</w:t>
      </w:r>
      <w:r w:rsidR="00FD19A8">
        <w:rPr>
          <w:rStyle w:val="aff6"/>
          <w:b/>
        </w:rPr>
        <w:t>, Nokia, Nokia Shanghai Bell</w:t>
      </w:r>
      <w:r w:rsidR="007E4663">
        <w:rPr>
          <w:rStyle w:val="aff6"/>
          <w:b/>
        </w:rPr>
        <w:t>, Intel Corporation</w:t>
      </w:r>
      <w:r w:rsidR="00766B5A">
        <w:rPr>
          <w:rStyle w:val="aff6"/>
          <w:rFonts w:hint="eastAsia"/>
          <w:b/>
        </w:rPr>
        <w:t>，</w:t>
      </w:r>
      <w:r w:rsidR="00766B5A">
        <w:rPr>
          <w:rStyle w:val="aff6"/>
          <w:rFonts w:hint="eastAsia"/>
          <w:b/>
        </w:rPr>
        <w:t xml:space="preserve"> </w:t>
      </w:r>
      <w:r w:rsidR="00766B5A" w:rsidRPr="0023663F">
        <w:rPr>
          <w:rStyle w:val="aff6"/>
          <w:b/>
        </w:rPr>
        <w:t>LG Electronics</w:t>
      </w:r>
    </w:p>
    <w:p w14:paraId="4ED7C4AE" w14:textId="77777777" w:rsidR="00B1653B" w:rsidRPr="00BD4004" w:rsidRDefault="00B1653B" w:rsidP="00B1653B">
      <w:pPr>
        <w:tabs>
          <w:tab w:val="left" w:pos="1985"/>
        </w:tabs>
        <w:rPr>
          <w:rStyle w:val="aff6"/>
          <w:b/>
        </w:rPr>
      </w:pPr>
      <w:r w:rsidRPr="00BD4004">
        <w:rPr>
          <w:rStyle w:val="aff6"/>
          <w:b/>
        </w:rPr>
        <w:t>Agenda item:</w:t>
      </w:r>
      <w:r w:rsidRPr="00BD4004">
        <w:rPr>
          <w:rStyle w:val="aff6"/>
          <w:b/>
        </w:rPr>
        <w:tab/>
        <w:t>24.4</w:t>
      </w:r>
    </w:p>
    <w:p w14:paraId="46A1179C" w14:textId="77777777" w:rsidR="00B1653B" w:rsidRDefault="00B1653B" w:rsidP="00B1653B">
      <w:pPr>
        <w:tabs>
          <w:tab w:val="left" w:pos="1985"/>
        </w:tabs>
        <w:ind w:left="1980" w:hanging="1980"/>
        <w:rPr>
          <w:rStyle w:val="aff6"/>
        </w:rPr>
      </w:pPr>
      <w:r>
        <w:rPr>
          <w:rFonts w:ascii="Arial" w:hAnsi="Arial"/>
          <w:b/>
          <w:sz w:val="24"/>
        </w:rPr>
        <w:t>Document for:</w:t>
      </w:r>
      <w:r>
        <w:rPr>
          <w:rFonts w:ascii="Arial" w:hAnsi="Arial"/>
          <w:sz w:val="24"/>
        </w:rPr>
        <w:tab/>
      </w:r>
      <w:r w:rsidRPr="00BD4004">
        <w:rPr>
          <w:rFonts w:ascii="Arial" w:hAnsi="Arial"/>
          <w:b/>
          <w:sz w:val="24"/>
          <w:lang w:eastAsia="zh-CN"/>
        </w:rPr>
        <w:t>Discussion and Decision</w:t>
      </w:r>
    </w:p>
    <w:p w14:paraId="2D1391B1" w14:textId="77777777" w:rsidR="00BD4004" w:rsidRDefault="00BD4004" w:rsidP="00BD4004">
      <w:pPr>
        <w:rPr>
          <w:noProof/>
          <w:lang w:eastAsia="zh-CN"/>
        </w:rPr>
      </w:pPr>
      <w:r w:rsidRPr="009C3DD1">
        <w:rPr>
          <w:noProof/>
          <w:lang w:eastAsia="zh-CN"/>
        </w:rPr>
        <w:t>////////////////////////////////////////////////////////////</w:t>
      </w:r>
      <w:r>
        <w:rPr>
          <w:noProof/>
          <w:lang w:eastAsia="zh-CN"/>
        </w:rPr>
        <w:t>////////////start of change</w:t>
      </w:r>
      <w:r w:rsidRPr="009C3DD1">
        <w:rPr>
          <w:noProof/>
          <w:lang w:eastAsia="zh-CN"/>
        </w:rPr>
        <w:t>////////////////////////////////////////////////////////////////////////</w:t>
      </w:r>
    </w:p>
    <w:p w14:paraId="62C8FADB" w14:textId="77777777" w:rsidR="00155797" w:rsidRPr="00D629EF" w:rsidRDefault="00155797" w:rsidP="00155797">
      <w:pPr>
        <w:pStyle w:val="2"/>
      </w:pPr>
      <w:bookmarkStart w:id="0" w:name="_Toc20955441"/>
      <w:bookmarkStart w:id="1" w:name="_Toc29460867"/>
      <w:bookmarkStart w:id="2" w:name="_Toc29505599"/>
      <w:bookmarkStart w:id="3" w:name="_Toc36556124"/>
      <w:bookmarkStart w:id="4" w:name="_Toc45881553"/>
      <w:bookmarkStart w:id="5" w:name="_Toc51852187"/>
      <w:bookmarkStart w:id="6" w:name="_Toc56620138"/>
      <w:bookmarkStart w:id="7" w:name="_Toc64447778"/>
      <w:bookmarkStart w:id="8" w:name="_Toc74152553"/>
      <w:bookmarkStart w:id="9" w:name="_Toc88655978"/>
      <w:bookmarkStart w:id="10" w:name="_Toc88657037"/>
      <w:r w:rsidRPr="00D629EF">
        <w:t>3.2</w:t>
      </w:r>
      <w:r w:rsidRPr="00D629EF">
        <w:tab/>
        <w:t>Abbreviations</w:t>
      </w:r>
      <w:bookmarkEnd w:id="0"/>
      <w:bookmarkEnd w:id="1"/>
      <w:bookmarkEnd w:id="2"/>
      <w:bookmarkEnd w:id="3"/>
      <w:bookmarkEnd w:id="4"/>
      <w:bookmarkEnd w:id="5"/>
      <w:bookmarkEnd w:id="6"/>
      <w:bookmarkEnd w:id="7"/>
      <w:bookmarkEnd w:id="8"/>
      <w:bookmarkEnd w:id="9"/>
      <w:bookmarkEnd w:id="10"/>
    </w:p>
    <w:p w14:paraId="534C8F4E" w14:textId="77777777" w:rsidR="00155797" w:rsidRPr="00D629EF" w:rsidRDefault="00155797" w:rsidP="00155797">
      <w:pPr>
        <w:keepNext/>
      </w:pPr>
      <w:r w:rsidRPr="00D629EF">
        <w:t xml:space="preserve">For the purposes of the present document, the abbreviations given in TR 21.905 [1] and the following apply. </w:t>
      </w:r>
      <w:r w:rsidRPr="00D629EF">
        <w:br/>
        <w:t>An abbreviation defined in the present document takes precedence over the definition of the same abbreviation, if any, in TR 21.905 [1].</w:t>
      </w:r>
    </w:p>
    <w:p w14:paraId="3B2284D1" w14:textId="77777777" w:rsidR="00155797" w:rsidRPr="00D629EF" w:rsidRDefault="00155797" w:rsidP="00155797">
      <w:pPr>
        <w:pStyle w:val="EW"/>
      </w:pPr>
      <w:r w:rsidRPr="00D629EF">
        <w:t>5GC</w:t>
      </w:r>
      <w:r w:rsidRPr="00D629EF">
        <w:tab/>
        <w:t>5G Core Network</w:t>
      </w:r>
    </w:p>
    <w:p w14:paraId="364E2BD4" w14:textId="77777777" w:rsidR="00155797" w:rsidRPr="00D629EF" w:rsidRDefault="00155797" w:rsidP="00155797">
      <w:pPr>
        <w:pStyle w:val="EW"/>
      </w:pPr>
      <w:r w:rsidRPr="00D629EF">
        <w:t>5QI</w:t>
      </w:r>
      <w:r w:rsidRPr="00D629EF">
        <w:tab/>
        <w:t>5G QoS Identifier</w:t>
      </w:r>
    </w:p>
    <w:p w14:paraId="6FF43F0D" w14:textId="77777777" w:rsidR="00155797" w:rsidRDefault="00155797" w:rsidP="00155797">
      <w:pPr>
        <w:pStyle w:val="EW"/>
      </w:pPr>
      <w:r>
        <w:t>CAG</w:t>
      </w:r>
      <w:r>
        <w:tab/>
        <w:t>Closed Access Group</w:t>
      </w:r>
    </w:p>
    <w:p w14:paraId="0823CA2A" w14:textId="77777777" w:rsidR="00155797" w:rsidRDefault="00155797" w:rsidP="00155797">
      <w:pPr>
        <w:pStyle w:val="EW"/>
      </w:pPr>
      <w:r w:rsidRPr="00D629EF">
        <w:t>CGI</w:t>
      </w:r>
      <w:r w:rsidRPr="00D629EF">
        <w:tab/>
        <w:t>Cell Global Identifier</w:t>
      </w:r>
    </w:p>
    <w:p w14:paraId="600F6B39" w14:textId="77777777" w:rsidR="00155797" w:rsidRPr="00D629EF" w:rsidRDefault="00155797" w:rsidP="00155797">
      <w:pPr>
        <w:pStyle w:val="EW"/>
      </w:pPr>
      <w:r>
        <w:t>CHO</w:t>
      </w:r>
      <w:r>
        <w:tab/>
        <w:t>Conditional Handover</w:t>
      </w:r>
    </w:p>
    <w:p w14:paraId="4A914BDD" w14:textId="77777777" w:rsidR="00155797" w:rsidRPr="00D629EF" w:rsidRDefault="00155797" w:rsidP="00155797">
      <w:pPr>
        <w:pStyle w:val="EW"/>
      </w:pPr>
      <w:r w:rsidRPr="00D629EF">
        <w:t>CN</w:t>
      </w:r>
      <w:r w:rsidRPr="00D629EF">
        <w:tab/>
        <w:t>Core Network</w:t>
      </w:r>
    </w:p>
    <w:p w14:paraId="4318352D" w14:textId="77777777" w:rsidR="00155797" w:rsidRPr="00D629EF" w:rsidRDefault="00155797" w:rsidP="00155797">
      <w:pPr>
        <w:pStyle w:val="EW"/>
      </w:pPr>
      <w:r w:rsidRPr="00D629EF">
        <w:t>CP</w:t>
      </w:r>
      <w:r w:rsidRPr="00D629EF">
        <w:tab/>
        <w:t>Control Plane</w:t>
      </w:r>
    </w:p>
    <w:p w14:paraId="12BCDBAA" w14:textId="77777777" w:rsidR="00155797" w:rsidRDefault="00155797" w:rsidP="00155797">
      <w:pPr>
        <w:pStyle w:val="EW"/>
      </w:pPr>
      <w:r w:rsidRPr="003D0A27">
        <w:rPr>
          <w:rFonts w:hint="eastAsia"/>
        </w:rPr>
        <w:t>CPC</w:t>
      </w:r>
      <w:r w:rsidRPr="003D0A27">
        <w:tab/>
      </w:r>
      <w:r>
        <w:t>Conditional</w:t>
      </w:r>
      <w:r w:rsidRPr="003D0A27">
        <w:rPr>
          <w:rFonts w:hint="eastAsia"/>
        </w:rPr>
        <w:t xml:space="preserve"> PSCell Change</w:t>
      </w:r>
    </w:p>
    <w:p w14:paraId="7243B3D7" w14:textId="77777777" w:rsidR="00155797" w:rsidRDefault="00155797" w:rsidP="00155797">
      <w:pPr>
        <w:pStyle w:val="EW"/>
      </w:pPr>
      <w:r>
        <w:t>DAPS</w:t>
      </w:r>
      <w:r>
        <w:tab/>
        <w:t>Dual Active Protocol Stack</w:t>
      </w:r>
    </w:p>
    <w:p w14:paraId="2A5729F4" w14:textId="77777777" w:rsidR="00155797" w:rsidRDefault="00155797" w:rsidP="00155797">
      <w:pPr>
        <w:pStyle w:val="EW"/>
      </w:pPr>
      <w:r w:rsidRPr="00D629EF">
        <w:t>DL</w:t>
      </w:r>
      <w:r w:rsidRPr="00D629EF">
        <w:tab/>
        <w:t>Downlink</w:t>
      </w:r>
    </w:p>
    <w:p w14:paraId="6CF15060" w14:textId="77777777" w:rsidR="00155797" w:rsidRPr="00D629EF" w:rsidRDefault="00155797" w:rsidP="00155797">
      <w:pPr>
        <w:pStyle w:val="EW"/>
      </w:pPr>
      <w:r>
        <w:t>EHC</w:t>
      </w:r>
      <w:r>
        <w:tab/>
        <w:t>Ethernet Header Compression</w:t>
      </w:r>
    </w:p>
    <w:p w14:paraId="00A571CF" w14:textId="77777777" w:rsidR="00155797" w:rsidRPr="00D629EF" w:rsidRDefault="00155797" w:rsidP="00155797">
      <w:pPr>
        <w:pStyle w:val="EW"/>
      </w:pPr>
      <w:r w:rsidRPr="00D629EF">
        <w:t>EN-DC</w:t>
      </w:r>
      <w:r w:rsidRPr="00D629EF">
        <w:tab/>
        <w:t xml:space="preserve">E-UTRA-NR Dual Connectivity </w:t>
      </w:r>
    </w:p>
    <w:p w14:paraId="660BBA49" w14:textId="77777777" w:rsidR="00155797" w:rsidRDefault="00155797" w:rsidP="00155797">
      <w:pPr>
        <w:pStyle w:val="EW"/>
      </w:pPr>
      <w:r w:rsidRPr="00D629EF">
        <w:t>EPC</w:t>
      </w:r>
      <w:r w:rsidRPr="00D629EF">
        <w:tab/>
        <w:t>Evolved Packet Core</w:t>
      </w:r>
    </w:p>
    <w:p w14:paraId="6AF6632D" w14:textId="77777777" w:rsidR="00155797" w:rsidRPr="00D629EF" w:rsidRDefault="00155797" w:rsidP="00155797">
      <w:pPr>
        <w:pStyle w:val="EW"/>
      </w:pPr>
      <w:r w:rsidRPr="00DC407E">
        <w:t>IAB</w:t>
      </w:r>
      <w:r w:rsidRPr="00DC407E">
        <w:tab/>
        <w:t>Integrated Access and Backhaul</w:t>
      </w:r>
    </w:p>
    <w:p w14:paraId="0947A6CB" w14:textId="77777777" w:rsidR="00155797" w:rsidRPr="00D629EF" w:rsidRDefault="00155797" w:rsidP="00155797">
      <w:pPr>
        <w:pStyle w:val="EW"/>
      </w:pPr>
      <w:r w:rsidRPr="00D629EF">
        <w:t>MCG</w:t>
      </w:r>
      <w:r w:rsidRPr="00D629EF">
        <w:tab/>
        <w:t>Master Cell Group</w:t>
      </w:r>
    </w:p>
    <w:p w14:paraId="1CD66D86" w14:textId="77777777" w:rsidR="00155797" w:rsidRDefault="00155797" w:rsidP="00155797">
      <w:pPr>
        <w:pStyle w:val="EW"/>
      </w:pPr>
      <w:r>
        <w:t>NID</w:t>
      </w:r>
      <w:r>
        <w:tab/>
        <w:t>Network Identifier</w:t>
      </w:r>
    </w:p>
    <w:p w14:paraId="693474DC" w14:textId="77777777" w:rsidR="00155797" w:rsidRDefault="00155797" w:rsidP="00155797">
      <w:pPr>
        <w:pStyle w:val="EW"/>
      </w:pPr>
      <w:r>
        <w:t>NPN</w:t>
      </w:r>
      <w:r>
        <w:tab/>
        <w:t>Non-Public Network</w:t>
      </w:r>
    </w:p>
    <w:p w14:paraId="1C740B31" w14:textId="77777777" w:rsidR="00155797" w:rsidRDefault="00155797" w:rsidP="00155797">
      <w:pPr>
        <w:pStyle w:val="EW"/>
      </w:pPr>
      <w:r>
        <w:t>PNI-NPN</w:t>
      </w:r>
      <w:r>
        <w:tab/>
        <w:t>Public Network Integrated Non-Public Network</w:t>
      </w:r>
    </w:p>
    <w:p w14:paraId="2ADE2687" w14:textId="77777777" w:rsidR="00155797" w:rsidRPr="00D629EF" w:rsidRDefault="00155797" w:rsidP="00155797">
      <w:pPr>
        <w:pStyle w:val="EW"/>
      </w:pPr>
      <w:r w:rsidRPr="00D629EF">
        <w:t>NSSAI</w:t>
      </w:r>
      <w:r w:rsidRPr="00D629EF">
        <w:tab/>
        <w:t>Network Slice Selection Assistance Information</w:t>
      </w:r>
    </w:p>
    <w:p w14:paraId="2778C6B6" w14:textId="77777777" w:rsidR="00155797" w:rsidRPr="00D629EF" w:rsidRDefault="00155797" w:rsidP="00155797">
      <w:pPr>
        <w:pStyle w:val="EW"/>
      </w:pPr>
      <w:r w:rsidRPr="00D629EF">
        <w:t>RANAC</w:t>
      </w:r>
      <w:r w:rsidRPr="00D629EF">
        <w:tab/>
        <w:t>RAN Area Code</w:t>
      </w:r>
    </w:p>
    <w:p w14:paraId="5F6BFA66" w14:textId="77777777" w:rsidR="00155797" w:rsidRPr="00D629EF" w:rsidRDefault="00155797" w:rsidP="00155797">
      <w:pPr>
        <w:pStyle w:val="EW"/>
      </w:pPr>
      <w:r w:rsidRPr="00D629EF">
        <w:t>SCG</w:t>
      </w:r>
      <w:r w:rsidRPr="00D629EF">
        <w:tab/>
        <w:t>Secondary Cell Group</w:t>
      </w:r>
    </w:p>
    <w:p w14:paraId="4C72036E" w14:textId="77777777" w:rsidR="00155797" w:rsidRDefault="00155797" w:rsidP="00155797">
      <w:pPr>
        <w:pStyle w:val="EW"/>
        <w:rPr>
          <w:ins w:id="11" w:author="China Telecom" w:date="2022-01-23T21:26:00Z"/>
        </w:rPr>
      </w:pPr>
      <w:r w:rsidRPr="00D629EF">
        <w:t>SDAP</w:t>
      </w:r>
      <w:r w:rsidRPr="00D629EF">
        <w:tab/>
        <w:t>Service Data Adaptation Protocol</w:t>
      </w:r>
    </w:p>
    <w:p w14:paraId="4CFA6DC6" w14:textId="77777777" w:rsidR="00155797" w:rsidRPr="00D629EF" w:rsidRDefault="00155797" w:rsidP="00155797">
      <w:pPr>
        <w:pStyle w:val="EW"/>
      </w:pPr>
      <w:ins w:id="12" w:author="China Telecom" w:date="2022-01-23T21:26:00Z">
        <w:r>
          <w:t>SDT</w:t>
        </w:r>
        <w:r>
          <w:tab/>
          <w:t xml:space="preserve">Small Data </w:t>
        </w:r>
        <w:proofErr w:type="spellStart"/>
        <w:r>
          <w:t>Transmisson</w:t>
        </w:r>
      </w:ins>
      <w:proofErr w:type="spellEnd"/>
    </w:p>
    <w:p w14:paraId="3E522477" w14:textId="77777777" w:rsidR="00155797" w:rsidRDefault="00155797" w:rsidP="00155797">
      <w:pPr>
        <w:pStyle w:val="EW"/>
      </w:pPr>
      <w:r>
        <w:t>SNPN</w:t>
      </w:r>
      <w:r>
        <w:tab/>
        <w:t>Stand-alone Non-Public Network</w:t>
      </w:r>
    </w:p>
    <w:p w14:paraId="704DB368" w14:textId="77777777" w:rsidR="00155797" w:rsidRPr="00D629EF" w:rsidRDefault="00155797" w:rsidP="00155797">
      <w:pPr>
        <w:pStyle w:val="EW"/>
      </w:pPr>
      <w:r w:rsidRPr="00D629EF">
        <w:t>S-NSSAI</w:t>
      </w:r>
      <w:r w:rsidRPr="00D629EF">
        <w:tab/>
        <w:t>Single Network Slice Selection Assistance Information</w:t>
      </w:r>
    </w:p>
    <w:p w14:paraId="6FE8963D" w14:textId="77777777" w:rsidR="00155797" w:rsidRPr="00D629EF" w:rsidRDefault="00155797" w:rsidP="00155797">
      <w:pPr>
        <w:pStyle w:val="EW"/>
      </w:pPr>
      <w:r w:rsidRPr="00D629EF">
        <w:t>TNLA</w:t>
      </w:r>
      <w:r w:rsidRPr="00D629EF">
        <w:tab/>
        <w:t>Transport Network Layer Association</w:t>
      </w:r>
    </w:p>
    <w:p w14:paraId="48D88CEF" w14:textId="77777777" w:rsidR="003C55A9" w:rsidRDefault="003C55A9" w:rsidP="00C52C0A">
      <w:pPr>
        <w:rPr>
          <w:rFonts w:ascii="Arial" w:hAnsi="Arial"/>
          <w:sz w:val="28"/>
        </w:rPr>
      </w:pPr>
    </w:p>
    <w:p w14:paraId="226B7906" w14:textId="77777777" w:rsidR="007E4663" w:rsidRDefault="007E4663" w:rsidP="007E4663">
      <w:pPr>
        <w:rPr>
          <w:noProof/>
        </w:rPr>
      </w:pPr>
      <w:r w:rsidRPr="00923F7F">
        <w:rPr>
          <w:noProof/>
        </w:rPr>
        <w:t>///////////////////////////////////////////////</w:t>
      </w:r>
      <w:r>
        <w:rPr>
          <w:noProof/>
        </w:rPr>
        <w:t>/</w:t>
      </w:r>
      <w:r w:rsidRPr="00923F7F">
        <w:rPr>
          <w:noProof/>
        </w:rPr>
        <w:t>//////////////irrelevant operations skipped/////////////////////////////////////////////////////////////////////</w:t>
      </w:r>
    </w:p>
    <w:p w14:paraId="100EB240" w14:textId="77777777" w:rsidR="007E4663" w:rsidRPr="00DC1636" w:rsidRDefault="007E4663" w:rsidP="007E4663">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3" w:name="_Toc20955493"/>
      <w:bookmarkStart w:id="14" w:name="_Toc29460919"/>
      <w:bookmarkStart w:id="15" w:name="_Toc29505651"/>
      <w:bookmarkStart w:id="16" w:name="_Toc36556176"/>
      <w:bookmarkStart w:id="17" w:name="_Toc45881615"/>
      <w:bookmarkStart w:id="18" w:name="_Toc51852249"/>
      <w:bookmarkStart w:id="19" w:name="_Toc56620200"/>
      <w:bookmarkStart w:id="20" w:name="_Toc64447840"/>
      <w:bookmarkStart w:id="21" w:name="_Toc74152615"/>
      <w:bookmarkStart w:id="22" w:name="_Toc88656040"/>
      <w:bookmarkStart w:id="23" w:name="_Toc88657099"/>
      <w:r w:rsidRPr="00DC1636">
        <w:rPr>
          <w:rFonts w:ascii="Arial" w:eastAsia="Times New Roman" w:hAnsi="Arial"/>
          <w:sz w:val="28"/>
          <w:lang w:eastAsia="ko-KR"/>
        </w:rPr>
        <w:t>8.3.1</w:t>
      </w:r>
      <w:r w:rsidRPr="00DC1636">
        <w:rPr>
          <w:rFonts w:ascii="Arial" w:eastAsia="Times New Roman" w:hAnsi="Arial"/>
          <w:sz w:val="28"/>
          <w:lang w:eastAsia="ko-KR"/>
        </w:rPr>
        <w:tab/>
        <w:t>Bearer Context Setup</w:t>
      </w:r>
      <w:bookmarkEnd w:id="13"/>
      <w:bookmarkEnd w:id="14"/>
      <w:bookmarkEnd w:id="15"/>
      <w:bookmarkEnd w:id="16"/>
      <w:bookmarkEnd w:id="17"/>
      <w:bookmarkEnd w:id="18"/>
      <w:bookmarkEnd w:id="19"/>
      <w:bookmarkEnd w:id="20"/>
      <w:bookmarkEnd w:id="21"/>
      <w:bookmarkEnd w:id="22"/>
      <w:bookmarkEnd w:id="23"/>
    </w:p>
    <w:p w14:paraId="1ED8F747" w14:textId="77777777" w:rsidR="007E4663" w:rsidRPr="00DC1636" w:rsidRDefault="007E4663" w:rsidP="007E4663">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4" w:name="_Toc20955494"/>
      <w:bookmarkStart w:id="25" w:name="_Toc29460920"/>
      <w:bookmarkStart w:id="26" w:name="_Toc29505652"/>
      <w:bookmarkStart w:id="27" w:name="_Toc36556177"/>
      <w:bookmarkStart w:id="28" w:name="_Toc45881616"/>
      <w:bookmarkStart w:id="29" w:name="_Toc51852250"/>
      <w:bookmarkStart w:id="30" w:name="_Toc56620201"/>
      <w:bookmarkStart w:id="31" w:name="_Toc64447841"/>
      <w:bookmarkStart w:id="32" w:name="_Toc74152616"/>
      <w:bookmarkStart w:id="33" w:name="_Toc88656041"/>
      <w:bookmarkStart w:id="34" w:name="_Toc88657100"/>
      <w:r w:rsidRPr="00DC1636">
        <w:rPr>
          <w:rFonts w:ascii="Arial" w:eastAsia="Times New Roman" w:hAnsi="Arial"/>
          <w:sz w:val="24"/>
          <w:lang w:eastAsia="ko-KR"/>
        </w:rPr>
        <w:t>8.3.1.1</w:t>
      </w:r>
      <w:r w:rsidRPr="00DC1636">
        <w:rPr>
          <w:rFonts w:ascii="Arial" w:eastAsia="Times New Roman" w:hAnsi="Arial"/>
          <w:sz w:val="24"/>
          <w:lang w:eastAsia="ko-KR"/>
        </w:rPr>
        <w:tab/>
        <w:t>General</w:t>
      </w:r>
      <w:bookmarkEnd w:id="24"/>
      <w:bookmarkEnd w:id="25"/>
      <w:bookmarkEnd w:id="26"/>
      <w:bookmarkEnd w:id="27"/>
      <w:bookmarkEnd w:id="28"/>
      <w:bookmarkEnd w:id="29"/>
      <w:bookmarkEnd w:id="30"/>
      <w:bookmarkEnd w:id="31"/>
      <w:bookmarkEnd w:id="32"/>
      <w:bookmarkEnd w:id="33"/>
      <w:bookmarkEnd w:id="34"/>
    </w:p>
    <w:p w14:paraId="049310D9" w14:textId="77777777" w:rsidR="007E4663" w:rsidRPr="00DC1636" w:rsidRDefault="007E4663" w:rsidP="007E4663">
      <w:pPr>
        <w:overflowPunct w:val="0"/>
        <w:autoSpaceDE w:val="0"/>
        <w:autoSpaceDN w:val="0"/>
        <w:adjustRightInd w:val="0"/>
        <w:textAlignment w:val="baseline"/>
        <w:rPr>
          <w:rFonts w:eastAsia="Times New Roman"/>
          <w:lang w:eastAsia="ko-KR"/>
        </w:rPr>
      </w:pPr>
      <w:r w:rsidRPr="00DC1636">
        <w:rPr>
          <w:rFonts w:eastAsia="Times New Roman"/>
          <w:lang w:eastAsia="ko-KR"/>
        </w:rPr>
        <w:t>The purpose of the Bearer Context Setup procedure is to allow the gNB-CU-CP to establish a bearer context in the gNB-CU-UP. The procedure uses UE-associated signalling.</w:t>
      </w:r>
    </w:p>
    <w:p w14:paraId="18FA1533" w14:textId="77777777" w:rsidR="007E4663" w:rsidRPr="00DC1636" w:rsidRDefault="007E4663" w:rsidP="007E4663">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35" w:name="_Toc20955495"/>
      <w:bookmarkStart w:id="36" w:name="_Toc29460921"/>
      <w:bookmarkStart w:id="37" w:name="_Toc29505653"/>
      <w:bookmarkStart w:id="38" w:name="_Toc36556178"/>
      <w:bookmarkStart w:id="39" w:name="_Toc45881617"/>
      <w:bookmarkStart w:id="40" w:name="_Toc51852251"/>
      <w:bookmarkStart w:id="41" w:name="_Toc56620202"/>
      <w:bookmarkStart w:id="42" w:name="_Toc64447842"/>
      <w:bookmarkStart w:id="43" w:name="_Toc74152617"/>
      <w:bookmarkStart w:id="44" w:name="_Toc88656042"/>
      <w:bookmarkStart w:id="45" w:name="_Toc88657101"/>
      <w:r w:rsidRPr="00DC1636">
        <w:rPr>
          <w:rFonts w:ascii="Arial" w:eastAsia="Times New Roman" w:hAnsi="Arial"/>
          <w:sz w:val="24"/>
          <w:lang w:eastAsia="ko-KR"/>
        </w:rPr>
        <w:lastRenderedPageBreak/>
        <w:t>8.3.1.2</w:t>
      </w:r>
      <w:r w:rsidRPr="00DC1636">
        <w:rPr>
          <w:rFonts w:ascii="Arial" w:eastAsia="Times New Roman" w:hAnsi="Arial"/>
          <w:sz w:val="24"/>
          <w:lang w:eastAsia="ko-KR"/>
        </w:rPr>
        <w:tab/>
        <w:t>Successful Operation</w:t>
      </w:r>
      <w:bookmarkEnd w:id="35"/>
      <w:bookmarkEnd w:id="36"/>
      <w:bookmarkEnd w:id="37"/>
      <w:bookmarkEnd w:id="38"/>
      <w:bookmarkEnd w:id="39"/>
      <w:bookmarkEnd w:id="40"/>
      <w:bookmarkEnd w:id="41"/>
      <w:bookmarkEnd w:id="42"/>
      <w:bookmarkEnd w:id="43"/>
      <w:bookmarkEnd w:id="44"/>
      <w:bookmarkEnd w:id="45"/>
    </w:p>
    <w:p w14:paraId="4D0BFA20" w14:textId="77777777" w:rsidR="007E4663" w:rsidRPr="00DC1636" w:rsidRDefault="007E4663" w:rsidP="007E4663">
      <w:pPr>
        <w:keepNext/>
        <w:keepLines/>
        <w:overflowPunct w:val="0"/>
        <w:autoSpaceDE w:val="0"/>
        <w:autoSpaceDN w:val="0"/>
        <w:adjustRightInd w:val="0"/>
        <w:spacing w:before="60"/>
        <w:jc w:val="center"/>
        <w:textAlignment w:val="baseline"/>
        <w:rPr>
          <w:rFonts w:ascii="Arial" w:eastAsia="Times New Roman" w:hAnsi="Arial"/>
          <w:b/>
          <w:lang w:eastAsia="ko-KR"/>
        </w:rPr>
      </w:pPr>
      <w:r w:rsidRPr="00DC1636">
        <w:rPr>
          <w:rFonts w:ascii="Arial" w:eastAsia="Times New Roman" w:hAnsi="Arial"/>
          <w:b/>
          <w:lang w:eastAsia="ko-KR"/>
        </w:rPr>
        <w:object w:dxaOrig="7470" w:dyaOrig="3211" w14:anchorId="759DE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1.25pt" o:ole="">
            <v:imagedata r:id="rId9" o:title=""/>
          </v:shape>
          <o:OLEObject Type="Embed" ProgID="Visio.Drawing.15" ShapeID="_x0000_i1025" DrawAspect="Content" ObjectID="_1704641217" r:id="rId10"/>
        </w:object>
      </w:r>
    </w:p>
    <w:p w14:paraId="5F878B18" w14:textId="77777777" w:rsidR="007E4663" w:rsidRPr="00DC1636" w:rsidRDefault="007E4663" w:rsidP="007E4663">
      <w:pPr>
        <w:keepLines/>
        <w:overflowPunct w:val="0"/>
        <w:autoSpaceDE w:val="0"/>
        <w:autoSpaceDN w:val="0"/>
        <w:adjustRightInd w:val="0"/>
        <w:spacing w:after="240"/>
        <w:jc w:val="center"/>
        <w:textAlignment w:val="baseline"/>
        <w:rPr>
          <w:rFonts w:ascii="Arial" w:eastAsia="Times New Roman" w:hAnsi="Arial"/>
          <w:b/>
          <w:lang w:eastAsia="ko-KR"/>
        </w:rPr>
      </w:pPr>
      <w:r w:rsidRPr="00DC1636">
        <w:rPr>
          <w:rFonts w:ascii="Arial" w:eastAsia="Times New Roman" w:hAnsi="Arial"/>
          <w:b/>
          <w:lang w:eastAsia="ko-KR"/>
        </w:rPr>
        <w:t>Figure 8.3.1.2-1: Bearer Context Setup procedure: Successful Operation.</w:t>
      </w:r>
    </w:p>
    <w:p w14:paraId="6DF00004" w14:textId="77777777" w:rsidR="007E4663" w:rsidRPr="00DC1636" w:rsidRDefault="007E4663" w:rsidP="007E4663">
      <w:pPr>
        <w:overflowPunct w:val="0"/>
        <w:autoSpaceDE w:val="0"/>
        <w:autoSpaceDN w:val="0"/>
        <w:adjustRightInd w:val="0"/>
        <w:textAlignment w:val="baseline"/>
        <w:rPr>
          <w:rFonts w:eastAsia="Times New Roman"/>
          <w:lang w:eastAsia="ko-KR"/>
        </w:rPr>
      </w:pPr>
      <w:r w:rsidRPr="00DC1636">
        <w:rPr>
          <w:rFonts w:eastAsia="Times New Roman"/>
          <w:lang w:eastAsia="ko-KR"/>
        </w:rPr>
        <w:t>The gNB-CU-CP initiates the procedure by sending the BEARER CONTEXT SETUP REQUEST message to the gNB-CU-UP. If the gNB-CU-UP succeeds to establish the requested resources, it replies to the gNB-CU-CP with the BEARER CONTEXT SETUP RESPONSE message.</w:t>
      </w:r>
    </w:p>
    <w:p w14:paraId="2B3D93AA" w14:textId="77777777" w:rsidR="007E4663" w:rsidRDefault="007E4663" w:rsidP="007E4663">
      <w:pPr>
        <w:rPr>
          <w:noProof/>
        </w:rPr>
      </w:pPr>
      <w:r w:rsidRPr="00923F7F">
        <w:rPr>
          <w:noProof/>
        </w:rPr>
        <w:t>///////////////////////////////////////////////</w:t>
      </w:r>
      <w:r>
        <w:rPr>
          <w:noProof/>
        </w:rPr>
        <w:t>/</w:t>
      </w:r>
      <w:r w:rsidRPr="00923F7F">
        <w:rPr>
          <w:noProof/>
        </w:rPr>
        <w:t>//////////////irrelevant operations skipped/////////////////////////////////////////////////////////////////////</w:t>
      </w:r>
    </w:p>
    <w:p w14:paraId="74569E1F" w14:textId="1A9D0998" w:rsidR="007E4663" w:rsidRPr="00176EC2" w:rsidRDefault="007E4663" w:rsidP="001031BF">
      <w:pPr>
        <w:overflowPunct w:val="0"/>
        <w:autoSpaceDE w:val="0"/>
        <w:autoSpaceDN w:val="0"/>
        <w:adjustRightInd w:val="0"/>
        <w:textAlignment w:val="baseline"/>
      </w:pPr>
      <w:r w:rsidRPr="00DC1636">
        <w:rPr>
          <w:lang w:eastAsia="ko-KR"/>
        </w:rPr>
        <w:t xml:space="preserve">If the </w:t>
      </w:r>
      <w:r w:rsidRPr="00DC1636">
        <w:rPr>
          <w:i/>
          <w:lang w:eastAsia="ko-KR"/>
        </w:rPr>
        <w:t xml:space="preserve">Bearer Context Status Change </w:t>
      </w:r>
      <w:r w:rsidRPr="00DC1636">
        <w:rPr>
          <w:lang w:eastAsia="ko-KR"/>
        </w:rPr>
        <w:t xml:space="preserve">IE is contained in the BEARER CONTEXT </w:t>
      </w:r>
      <w:r w:rsidRPr="00DC1636">
        <w:rPr>
          <w:rFonts w:hint="eastAsia"/>
          <w:lang w:eastAsia="zh-CN"/>
        </w:rPr>
        <w:t>SETUP</w:t>
      </w:r>
      <w:r w:rsidRPr="00DC1636">
        <w:rPr>
          <w:lang w:eastAsia="ko-KR"/>
        </w:rPr>
        <w:t xml:space="preserve"> REQUEST message, the gNB-CU-UP</w:t>
      </w:r>
      <w:r w:rsidRPr="00DC1636">
        <w:rPr>
          <w:rFonts w:hint="eastAsia"/>
          <w:lang w:eastAsia="zh-CN"/>
        </w:rPr>
        <w:t xml:space="preserve"> shall consider the </w:t>
      </w:r>
      <w:r w:rsidRPr="00DC1636">
        <w:rPr>
          <w:lang w:eastAsia="ko-KR"/>
        </w:rPr>
        <w:t>UE RRC state and act as specified in TS 38.401 [2].</w:t>
      </w:r>
      <w:r>
        <w:rPr>
          <w:lang w:eastAsia="ko-KR"/>
        </w:rPr>
        <w:t xml:space="preserve"> </w:t>
      </w:r>
      <w:ins w:id="46" w:author="China Telecom" w:date="2022-01-25T15:02:00Z">
        <w:r w:rsidR="00444CE9">
          <w:t xml:space="preserve">If the </w:t>
        </w:r>
        <w:r w:rsidR="00444CE9">
          <w:rPr>
            <w:i/>
            <w:iCs/>
          </w:rPr>
          <w:t xml:space="preserve">Bearer Context Status Change </w:t>
        </w:r>
        <w:r w:rsidR="00444CE9">
          <w:t>IE is set to "</w:t>
        </w:r>
        <w:proofErr w:type="spellStart"/>
        <w:r w:rsidR="00444CE9">
          <w:t>ResumeforSDT</w:t>
        </w:r>
        <w:proofErr w:type="spellEnd"/>
        <w:r w:rsidR="00444CE9">
          <w:t xml:space="preserve">", the </w:t>
        </w:r>
        <w:proofErr w:type="spellStart"/>
        <w:r w:rsidR="00444CE9">
          <w:t>gNB</w:t>
        </w:r>
        <w:proofErr w:type="spellEnd"/>
        <w:r w:rsidR="00444CE9">
          <w:t xml:space="preserve">-CU-UP shall consider </w:t>
        </w:r>
        <w:r w:rsidR="00444CE9" w:rsidRPr="001031BF">
          <w:t>that</w:t>
        </w:r>
        <w:r w:rsidR="00444CE9">
          <w:t xml:space="preserve"> DRBs configured with SDT </w:t>
        </w:r>
        <w:r w:rsidR="00444CE9" w:rsidRPr="001031BF">
          <w:t>are resumed only and the other DRBs remain suspended</w:t>
        </w:r>
        <w:r w:rsidR="00444CE9">
          <w:t>.</w:t>
        </w:r>
      </w:ins>
    </w:p>
    <w:p w14:paraId="39FD0266" w14:textId="77777777" w:rsidR="007E4663" w:rsidRDefault="007E4663" w:rsidP="007E4663">
      <w:pPr>
        <w:rPr>
          <w:noProof/>
        </w:rPr>
      </w:pPr>
      <w:r w:rsidRPr="00923F7F">
        <w:rPr>
          <w:noProof/>
        </w:rPr>
        <w:t>///////////////////////////////////////////////</w:t>
      </w:r>
      <w:r>
        <w:rPr>
          <w:noProof/>
        </w:rPr>
        <w:t>/</w:t>
      </w:r>
      <w:r w:rsidRPr="00923F7F">
        <w:rPr>
          <w:noProof/>
        </w:rPr>
        <w:t>//////////////irrelevant operations skipped/////////////////////////////////////////////////////////////////////</w:t>
      </w:r>
    </w:p>
    <w:p w14:paraId="3A51D5B4" w14:textId="77777777" w:rsidR="007E4663" w:rsidRPr="00DC1636" w:rsidRDefault="007E4663" w:rsidP="007E4663">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47" w:name="_Toc20955498"/>
      <w:bookmarkStart w:id="48" w:name="_Toc29460924"/>
      <w:bookmarkStart w:id="49" w:name="_Toc29505656"/>
      <w:bookmarkStart w:id="50" w:name="_Toc36556181"/>
      <w:bookmarkStart w:id="51" w:name="_Toc45881620"/>
      <w:bookmarkStart w:id="52" w:name="_Toc51852254"/>
      <w:bookmarkStart w:id="53" w:name="_Toc56620205"/>
      <w:bookmarkStart w:id="54" w:name="_Toc64447845"/>
      <w:bookmarkStart w:id="55" w:name="_Toc74152620"/>
      <w:bookmarkStart w:id="56" w:name="_Toc88656045"/>
      <w:bookmarkStart w:id="57" w:name="_Toc88657104"/>
      <w:r w:rsidRPr="00DC1636">
        <w:rPr>
          <w:rFonts w:ascii="Arial" w:eastAsia="Times New Roman" w:hAnsi="Arial"/>
          <w:sz w:val="28"/>
          <w:lang w:eastAsia="ko-KR"/>
        </w:rPr>
        <w:t>8.3.2</w:t>
      </w:r>
      <w:r w:rsidRPr="00DC1636">
        <w:rPr>
          <w:rFonts w:ascii="Arial" w:eastAsia="Times New Roman" w:hAnsi="Arial"/>
          <w:sz w:val="28"/>
          <w:lang w:eastAsia="ko-KR"/>
        </w:rPr>
        <w:tab/>
        <w:t>Bearer Context Modification (gNB-CU-CP initiated)</w:t>
      </w:r>
      <w:bookmarkEnd w:id="47"/>
      <w:bookmarkEnd w:id="48"/>
      <w:bookmarkEnd w:id="49"/>
      <w:bookmarkEnd w:id="50"/>
      <w:bookmarkEnd w:id="51"/>
      <w:bookmarkEnd w:id="52"/>
      <w:bookmarkEnd w:id="53"/>
      <w:bookmarkEnd w:id="54"/>
      <w:bookmarkEnd w:id="55"/>
      <w:bookmarkEnd w:id="56"/>
      <w:bookmarkEnd w:id="57"/>
      <w:r w:rsidRPr="00DC1636">
        <w:rPr>
          <w:rFonts w:ascii="Arial" w:eastAsia="Times New Roman" w:hAnsi="Arial"/>
          <w:sz w:val="28"/>
          <w:lang w:eastAsia="ko-KR"/>
        </w:rPr>
        <w:t xml:space="preserve"> </w:t>
      </w:r>
    </w:p>
    <w:p w14:paraId="70801B47" w14:textId="77777777" w:rsidR="007E4663" w:rsidRPr="00DC1636" w:rsidRDefault="007E4663" w:rsidP="007E4663">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58" w:name="_Toc20955499"/>
      <w:bookmarkStart w:id="59" w:name="_Toc29460925"/>
      <w:bookmarkStart w:id="60" w:name="_Toc29505657"/>
      <w:bookmarkStart w:id="61" w:name="_Toc36556182"/>
      <w:bookmarkStart w:id="62" w:name="_Toc45881621"/>
      <w:bookmarkStart w:id="63" w:name="_Toc51852255"/>
      <w:bookmarkStart w:id="64" w:name="_Toc56620206"/>
      <w:bookmarkStart w:id="65" w:name="_Toc64447846"/>
      <w:bookmarkStart w:id="66" w:name="_Toc74152621"/>
      <w:bookmarkStart w:id="67" w:name="_Toc88656046"/>
      <w:bookmarkStart w:id="68" w:name="_Toc88657105"/>
      <w:r w:rsidRPr="00DC1636">
        <w:rPr>
          <w:rFonts w:ascii="Arial" w:eastAsia="Times New Roman" w:hAnsi="Arial"/>
          <w:sz w:val="24"/>
          <w:lang w:eastAsia="ko-KR"/>
        </w:rPr>
        <w:t>8.3.2.1</w:t>
      </w:r>
      <w:r w:rsidRPr="00DC1636">
        <w:rPr>
          <w:rFonts w:ascii="Arial" w:eastAsia="Times New Roman" w:hAnsi="Arial"/>
          <w:sz w:val="24"/>
          <w:lang w:eastAsia="ko-KR"/>
        </w:rPr>
        <w:tab/>
        <w:t>General</w:t>
      </w:r>
      <w:bookmarkEnd w:id="58"/>
      <w:bookmarkEnd w:id="59"/>
      <w:bookmarkEnd w:id="60"/>
      <w:bookmarkEnd w:id="61"/>
      <w:bookmarkEnd w:id="62"/>
      <w:bookmarkEnd w:id="63"/>
      <w:bookmarkEnd w:id="64"/>
      <w:bookmarkEnd w:id="65"/>
      <w:bookmarkEnd w:id="66"/>
      <w:bookmarkEnd w:id="67"/>
      <w:bookmarkEnd w:id="68"/>
    </w:p>
    <w:p w14:paraId="7DA3582B" w14:textId="77777777" w:rsidR="007E4663" w:rsidRPr="00DC1636" w:rsidRDefault="007E4663" w:rsidP="007E4663">
      <w:pPr>
        <w:overflowPunct w:val="0"/>
        <w:autoSpaceDE w:val="0"/>
        <w:autoSpaceDN w:val="0"/>
        <w:adjustRightInd w:val="0"/>
        <w:textAlignment w:val="baseline"/>
        <w:rPr>
          <w:rFonts w:eastAsia="Times New Roman"/>
          <w:lang w:eastAsia="ko-KR"/>
        </w:rPr>
      </w:pPr>
      <w:r w:rsidRPr="00DC1636">
        <w:rPr>
          <w:rFonts w:eastAsia="Times New Roman"/>
          <w:lang w:eastAsia="ko-KR"/>
        </w:rPr>
        <w:t>The purpose of the Bearer Context Modification procedure is to allow the gNB-CU-CP to modify a bearer context in the gNB-CU-UP. The procedure uses UE-associated signalling.</w:t>
      </w:r>
    </w:p>
    <w:p w14:paraId="7E7A60AE" w14:textId="77777777" w:rsidR="007E4663" w:rsidRPr="00DC1636" w:rsidRDefault="007E4663" w:rsidP="007E4663">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69" w:name="_Toc20955500"/>
      <w:bookmarkStart w:id="70" w:name="_Toc29460926"/>
      <w:bookmarkStart w:id="71" w:name="_Toc29505658"/>
      <w:bookmarkStart w:id="72" w:name="_Toc36556183"/>
      <w:bookmarkStart w:id="73" w:name="_Toc45881622"/>
      <w:bookmarkStart w:id="74" w:name="_Toc51852256"/>
      <w:bookmarkStart w:id="75" w:name="_Toc56620207"/>
      <w:bookmarkStart w:id="76" w:name="_Toc64447847"/>
      <w:bookmarkStart w:id="77" w:name="_Toc74152622"/>
      <w:bookmarkStart w:id="78" w:name="_Toc88656047"/>
      <w:bookmarkStart w:id="79" w:name="_Toc88657106"/>
      <w:r w:rsidRPr="00DC1636">
        <w:rPr>
          <w:rFonts w:ascii="Arial" w:eastAsia="Times New Roman" w:hAnsi="Arial"/>
          <w:sz w:val="24"/>
          <w:lang w:eastAsia="ko-KR"/>
        </w:rPr>
        <w:t>8.3.2.2</w:t>
      </w:r>
      <w:r w:rsidRPr="00DC1636">
        <w:rPr>
          <w:rFonts w:ascii="Arial" w:eastAsia="Times New Roman" w:hAnsi="Arial"/>
          <w:sz w:val="24"/>
          <w:lang w:eastAsia="ko-KR"/>
        </w:rPr>
        <w:tab/>
        <w:t>Successful Operation</w:t>
      </w:r>
      <w:bookmarkEnd w:id="69"/>
      <w:bookmarkEnd w:id="70"/>
      <w:bookmarkEnd w:id="71"/>
      <w:bookmarkEnd w:id="72"/>
      <w:bookmarkEnd w:id="73"/>
      <w:bookmarkEnd w:id="74"/>
      <w:bookmarkEnd w:id="75"/>
      <w:bookmarkEnd w:id="76"/>
      <w:bookmarkEnd w:id="77"/>
      <w:bookmarkEnd w:id="78"/>
      <w:bookmarkEnd w:id="79"/>
    </w:p>
    <w:p w14:paraId="37DBE52D" w14:textId="77777777" w:rsidR="007E4663" w:rsidRPr="00DC1636" w:rsidRDefault="007E4663" w:rsidP="007E4663">
      <w:pPr>
        <w:keepNext/>
        <w:keepLines/>
        <w:overflowPunct w:val="0"/>
        <w:autoSpaceDE w:val="0"/>
        <w:autoSpaceDN w:val="0"/>
        <w:adjustRightInd w:val="0"/>
        <w:spacing w:before="60"/>
        <w:jc w:val="center"/>
        <w:textAlignment w:val="baseline"/>
        <w:rPr>
          <w:rFonts w:ascii="Arial" w:eastAsia="Times New Roman" w:hAnsi="Arial"/>
          <w:b/>
          <w:lang w:eastAsia="ko-KR"/>
        </w:rPr>
      </w:pPr>
      <w:r w:rsidRPr="00DC1636">
        <w:rPr>
          <w:rFonts w:ascii="Arial" w:eastAsia="Times New Roman" w:hAnsi="Arial"/>
          <w:b/>
          <w:lang w:eastAsia="ko-KR"/>
        </w:rPr>
        <w:object w:dxaOrig="7470" w:dyaOrig="3211" w14:anchorId="4614AE31">
          <v:shape id="_x0000_i1026" type="#_x0000_t75" style="width:373.5pt;height:161.25pt" o:ole="">
            <v:imagedata r:id="rId11" o:title=""/>
          </v:shape>
          <o:OLEObject Type="Embed" ProgID="Visio.Drawing.15" ShapeID="_x0000_i1026" DrawAspect="Content" ObjectID="_1704641218" r:id="rId12"/>
        </w:object>
      </w:r>
    </w:p>
    <w:p w14:paraId="09F3D3D5" w14:textId="77777777" w:rsidR="007E4663" w:rsidRPr="00DC1636" w:rsidRDefault="007E4663" w:rsidP="007E4663">
      <w:pPr>
        <w:keepLines/>
        <w:overflowPunct w:val="0"/>
        <w:autoSpaceDE w:val="0"/>
        <w:autoSpaceDN w:val="0"/>
        <w:adjustRightInd w:val="0"/>
        <w:spacing w:after="240"/>
        <w:jc w:val="center"/>
        <w:textAlignment w:val="baseline"/>
        <w:rPr>
          <w:rFonts w:ascii="Arial" w:eastAsia="Times New Roman" w:hAnsi="Arial"/>
          <w:b/>
          <w:lang w:eastAsia="ko-KR"/>
        </w:rPr>
      </w:pPr>
      <w:r w:rsidRPr="00DC1636">
        <w:rPr>
          <w:rFonts w:ascii="Arial" w:eastAsia="Times New Roman" w:hAnsi="Arial"/>
          <w:b/>
          <w:lang w:eastAsia="ko-KR"/>
        </w:rPr>
        <w:t>Figure 8.3.2.2-1: Bearer Context Modification procedure: Successful Operation.</w:t>
      </w:r>
    </w:p>
    <w:p w14:paraId="6A1235BE" w14:textId="77777777" w:rsidR="007E4663" w:rsidRPr="00DC1636" w:rsidRDefault="007E4663" w:rsidP="007E4663">
      <w:pPr>
        <w:overflowPunct w:val="0"/>
        <w:autoSpaceDE w:val="0"/>
        <w:autoSpaceDN w:val="0"/>
        <w:adjustRightInd w:val="0"/>
        <w:textAlignment w:val="baseline"/>
        <w:rPr>
          <w:rFonts w:eastAsia="Times New Roman"/>
          <w:lang w:eastAsia="ja-JP"/>
        </w:rPr>
      </w:pPr>
      <w:r w:rsidRPr="00DC1636">
        <w:rPr>
          <w:rFonts w:eastAsia="Times New Roman"/>
          <w:lang w:eastAsia="ko-KR"/>
        </w:rPr>
        <w:t>The gNB-CU-CP initiates the procedure by sending the BEARER CONTEXT MODIFICATION REQUEST message to the gNB-CU-UP. If the gNB-CU-UP succeeds to modify the bearer context, it replies to the gNB-CU-CP with the BEARER CONTEXT MODIFICATION RESPONSE message.</w:t>
      </w:r>
    </w:p>
    <w:p w14:paraId="57A4B009" w14:textId="77777777" w:rsidR="007E4663" w:rsidRDefault="007E4663" w:rsidP="007E4663">
      <w:pPr>
        <w:rPr>
          <w:noProof/>
        </w:rPr>
      </w:pPr>
      <w:r w:rsidRPr="00923F7F">
        <w:rPr>
          <w:noProof/>
        </w:rPr>
        <w:t>///////////////////////////////////////////////</w:t>
      </w:r>
      <w:r>
        <w:rPr>
          <w:noProof/>
        </w:rPr>
        <w:t>/</w:t>
      </w:r>
      <w:r w:rsidRPr="00923F7F">
        <w:rPr>
          <w:noProof/>
        </w:rPr>
        <w:t>//////////////irrelevant operations skipped/////////////////////////////////////////////////////////////////////</w:t>
      </w:r>
    </w:p>
    <w:p w14:paraId="64022654" w14:textId="4E9C484E" w:rsidR="007E4663" w:rsidRPr="00DC1636" w:rsidRDefault="007E4663" w:rsidP="007E4663">
      <w:pPr>
        <w:overflowPunct w:val="0"/>
        <w:autoSpaceDE w:val="0"/>
        <w:autoSpaceDN w:val="0"/>
        <w:adjustRightInd w:val="0"/>
        <w:textAlignment w:val="baseline"/>
        <w:rPr>
          <w:lang w:eastAsia="ko-KR"/>
        </w:rPr>
      </w:pPr>
      <w:r w:rsidRPr="00DC1636">
        <w:rPr>
          <w:lang w:eastAsia="ko-KR"/>
        </w:rPr>
        <w:lastRenderedPageBreak/>
        <w:t xml:space="preserve">If the </w:t>
      </w:r>
      <w:r w:rsidRPr="00DC1636">
        <w:rPr>
          <w:i/>
          <w:lang w:eastAsia="ko-KR"/>
        </w:rPr>
        <w:t xml:space="preserve">Bearer Context Status Change </w:t>
      </w:r>
      <w:r w:rsidRPr="00DC1636">
        <w:rPr>
          <w:lang w:eastAsia="ko-KR"/>
        </w:rPr>
        <w:t xml:space="preserve">IE is contained in the BEARER CONTEXT MODIFICATION REQUEST message, the gNB-CU-UP shall consider the UE RRC state and act as specified in TS 38.401 [2]. </w:t>
      </w:r>
      <w:ins w:id="80" w:author="China Telecom" w:date="2022-01-25T15:03:00Z">
        <w:r w:rsidR="00444CE9">
          <w:t xml:space="preserve">If the </w:t>
        </w:r>
        <w:r w:rsidR="00444CE9">
          <w:rPr>
            <w:i/>
            <w:iCs/>
          </w:rPr>
          <w:t xml:space="preserve">Bearer Context Status Change </w:t>
        </w:r>
        <w:r w:rsidR="00444CE9">
          <w:t>IE is set to "</w:t>
        </w:r>
        <w:proofErr w:type="spellStart"/>
        <w:r w:rsidR="00444CE9">
          <w:t>ResumeforSDT</w:t>
        </w:r>
        <w:proofErr w:type="spellEnd"/>
        <w:r w:rsidR="00444CE9">
          <w:t xml:space="preserve">", the </w:t>
        </w:r>
        <w:proofErr w:type="spellStart"/>
        <w:r w:rsidR="00444CE9">
          <w:t>gNB</w:t>
        </w:r>
        <w:proofErr w:type="spellEnd"/>
        <w:r w:rsidR="00444CE9">
          <w:t xml:space="preserve">-CU-UP shall consider </w:t>
        </w:r>
        <w:r w:rsidR="00444CE9" w:rsidRPr="001031BF">
          <w:t>that</w:t>
        </w:r>
        <w:r w:rsidR="00444CE9">
          <w:t xml:space="preserve"> DRBs configured with SDT </w:t>
        </w:r>
        <w:r w:rsidR="00444CE9" w:rsidRPr="001031BF">
          <w:t>are resumed only and the other DRBs remain suspended</w:t>
        </w:r>
        <w:r w:rsidR="00444CE9">
          <w:t>.</w:t>
        </w:r>
      </w:ins>
    </w:p>
    <w:p w14:paraId="41855548" w14:textId="77777777" w:rsidR="007E4663" w:rsidRDefault="007E4663" w:rsidP="007E4663">
      <w:pPr>
        <w:rPr>
          <w:rFonts w:ascii="Arial" w:hAnsi="Arial"/>
          <w:sz w:val="28"/>
        </w:rPr>
      </w:pPr>
    </w:p>
    <w:p w14:paraId="33259328" w14:textId="77777777" w:rsidR="007E4663" w:rsidRDefault="007E4663" w:rsidP="007E4663">
      <w:pPr>
        <w:rPr>
          <w:noProof/>
          <w:lang w:eastAsia="zh-CN"/>
        </w:rPr>
      </w:pPr>
      <w:r w:rsidRPr="009C3DD1">
        <w:rPr>
          <w:noProof/>
          <w:lang w:eastAsia="zh-CN"/>
        </w:rPr>
        <w:t>////////////////////////////////////////////////////////////</w:t>
      </w:r>
      <w:r>
        <w:rPr>
          <w:noProof/>
          <w:lang w:eastAsia="zh-CN"/>
        </w:rPr>
        <w:t>////////////skip unchanged</w:t>
      </w:r>
      <w:r w:rsidRPr="009C3DD1">
        <w:rPr>
          <w:noProof/>
          <w:lang w:eastAsia="zh-CN"/>
        </w:rPr>
        <w:t>////////////////////////////////////////////////////////////////////////</w:t>
      </w:r>
    </w:p>
    <w:p w14:paraId="438B43DE" w14:textId="77777777" w:rsidR="007E4663" w:rsidRPr="00D629EF" w:rsidRDefault="007E4663" w:rsidP="007E4663">
      <w:pPr>
        <w:pStyle w:val="40"/>
        <w:ind w:left="0" w:firstLine="0"/>
      </w:pPr>
      <w:bookmarkStart w:id="81" w:name="_Toc20955563"/>
      <w:bookmarkStart w:id="82" w:name="_Toc29460998"/>
      <w:bookmarkStart w:id="83" w:name="_Toc29505730"/>
      <w:bookmarkStart w:id="84" w:name="_Toc36556255"/>
      <w:bookmarkStart w:id="85" w:name="_Toc45881713"/>
      <w:bookmarkStart w:id="86" w:name="_Toc51852351"/>
      <w:bookmarkStart w:id="87" w:name="_Toc56620302"/>
      <w:bookmarkStart w:id="88" w:name="_Toc64447942"/>
      <w:bookmarkStart w:id="89" w:name="_Toc74152717"/>
      <w:bookmarkStart w:id="90" w:name="_Toc88656142"/>
      <w:bookmarkStart w:id="91" w:name="_Toc88657201"/>
      <w:r w:rsidRPr="00D629EF">
        <w:t>9.2.2.1</w:t>
      </w:r>
      <w:r w:rsidRPr="00D629EF">
        <w:tab/>
        <w:t>BEARER CONTEXT SETUP REQUEST</w:t>
      </w:r>
      <w:bookmarkEnd w:id="81"/>
      <w:bookmarkEnd w:id="82"/>
      <w:bookmarkEnd w:id="83"/>
      <w:bookmarkEnd w:id="84"/>
      <w:bookmarkEnd w:id="85"/>
      <w:bookmarkEnd w:id="86"/>
      <w:bookmarkEnd w:id="87"/>
      <w:bookmarkEnd w:id="88"/>
      <w:bookmarkEnd w:id="89"/>
      <w:bookmarkEnd w:id="90"/>
      <w:bookmarkEnd w:id="91"/>
    </w:p>
    <w:p w14:paraId="50B7696C" w14:textId="77777777" w:rsidR="007E4663" w:rsidRPr="00D629EF" w:rsidRDefault="007E4663" w:rsidP="007E4663">
      <w:r w:rsidRPr="00D629EF">
        <w:t xml:space="preserve">This message is sent by the gNB-CU-CP to request the gNB-CU-UP to setup a bearer context. </w:t>
      </w:r>
    </w:p>
    <w:p w14:paraId="275442E8" w14:textId="77777777" w:rsidR="007E4663" w:rsidRPr="00D629EF" w:rsidRDefault="007E4663" w:rsidP="007E4663">
      <w:r w:rsidRPr="00D629EF">
        <w:t xml:space="preserve">Direction: gNB-CU-CP </w:t>
      </w:r>
      <w:r w:rsidRPr="00D629EF">
        <w:sym w:font="Symbol" w:char="F0AE"/>
      </w:r>
      <w:r w:rsidRPr="00D629E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E4663" w:rsidRPr="00D629EF" w14:paraId="7758522B" w14:textId="77777777" w:rsidTr="00350766">
        <w:tc>
          <w:tcPr>
            <w:tcW w:w="2394" w:type="dxa"/>
          </w:tcPr>
          <w:p w14:paraId="66977C9F" w14:textId="77777777" w:rsidR="007E4663" w:rsidRPr="00D629EF" w:rsidRDefault="007E4663" w:rsidP="0035076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274" w:type="dxa"/>
          </w:tcPr>
          <w:p w14:paraId="5C94BE65" w14:textId="77777777" w:rsidR="007E4663" w:rsidRPr="00D629EF" w:rsidRDefault="007E4663" w:rsidP="0035076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08" w:type="dxa"/>
          </w:tcPr>
          <w:p w14:paraId="51591257" w14:textId="77777777" w:rsidR="007E4663" w:rsidRPr="00D629EF" w:rsidRDefault="007E4663" w:rsidP="0035076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259" w:type="dxa"/>
          </w:tcPr>
          <w:p w14:paraId="612171CA" w14:textId="77777777" w:rsidR="007E4663" w:rsidRPr="00D629EF" w:rsidRDefault="007E4663" w:rsidP="0035076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88" w:type="dxa"/>
          </w:tcPr>
          <w:p w14:paraId="5B173895" w14:textId="77777777" w:rsidR="007E4663" w:rsidRPr="00D629EF" w:rsidRDefault="007E4663" w:rsidP="0035076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288" w:type="dxa"/>
          </w:tcPr>
          <w:p w14:paraId="24E2A30B" w14:textId="77777777" w:rsidR="007E4663" w:rsidRPr="00D629EF" w:rsidRDefault="007E4663" w:rsidP="0035076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14:paraId="25959A97" w14:textId="77777777" w:rsidR="007E4663" w:rsidRPr="00D629EF" w:rsidRDefault="007E4663" w:rsidP="00350766">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7E4663" w:rsidRPr="00D629EF" w14:paraId="3FC98BF0" w14:textId="77777777" w:rsidTr="00350766">
        <w:tc>
          <w:tcPr>
            <w:tcW w:w="2394" w:type="dxa"/>
          </w:tcPr>
          <w:p w14:paraId="1255281F" w14:textId="77777777" w:rsidR="007E4663" w:rsidRPr="00D629EF" w:rsidRDefault="007E4663" w:rsidP="00350766">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67F0E156" w14:textId="77777777" w:rsidR="007E4663" w:rsidRPr="00D629EF" w:rsidRDefault="007E4663" w:rsidP="0035076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1F01834D" w14:textId="77777777" w:rsidR="007E4663" w:rsidRPr="00D629EF" w:rsidRDefault="007E4663" w:rsidP="00350766">
            <w:pPr>
              <w:keepNext/>
              <w:keepLines/>
              <w:spacing w:after="0"/>
              <w:rPr>
                <w:rFonts w:ascii="Arial" w:hAnsi="Arial" w:cs="Arial"/>
                <w:sz w:val="18"/>
                <w:szCs w:val="18"/>
                <w:lang w:eastAsia="ja-JP"/>
              </w:rPr>
            </w:pPr>
          </w:p>
        </w:tc>
        <w:tc>
          <w:tcPr>
            <w:tcW w:w="1259" w:type="dxa"/>
          </w:tcPr>
          <w:p w14:paraId="1816D965" w14:textId="77777777" w:rsidR="007E4663" w:rsidRPr="00D629EF" w:rsidRDefault="007E4663" w:rsidP="00350766">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3F9EC8EA" w14:textId="77777777" w:rsidR="007E4663" w:rsidRPr="00D629EF" w:rsidRDefault="007E4663" w:rsidP="00350766">
            <w:pPr>
              <w:keepNext/>
              <w:keepLines/>
              <w:spacing w:after="0"/>
              <w:rPr>
                <w:rFonts w:ascii="Arial" w:hAnsi="Arial" w:cs="Arial"/>
                <w:sz w:val="18"/>
                <w:szCs w:val="18"/>
                <w:lang w:eastAsia="ja-JP"/>
              </w:rPr>
            </w:pPr>
          </w:p>
        </w:tc>
        <w:tc>
          <w:tcPr>
            <w:tcW w:w="1288" w:type="dxa"/>
          </w:tcPr>
          <w:p w14:paraId="498E8EF3"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7D0EE73A"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7E4663" w:rsidRPr="00D629EF" w14:paraId="70418355" w14:textId="77777777" w:rsidTr="00350766">
        <w:tc>
          <w:tcPr>
            <w:tcW w:w="2394" w:type="dxa"/>
            <w:tcBorders>
              <w:top w:val="single" w:sz="4" w:space="0" w:color="auto"/>
              <w:left w:val="single" w:sz="4" w:space="0" w:color="auto"/>
              <w:bottom w:val="single" w:sz="4" w:space="0" w:color="auto"/>
              <w:right w:val="single" w:sz="4" w:space="0" w:color="auto"/>
            </w:tcBorders>
          </w:tcPr>
          <w:p w14:paraId="320A575F" w14:textId="77777777" w:rsidR="007E4663" w:rsidRPr="00D629EF" w:rsidRDefault="007E4663" w:rsidP="00350766">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51C6A18A" w14:textId="77777777" w:rsidR="007E4663" w:rsidRPr="00D629EF" w:rsidRDefault="007E4663" w:rsidP="0035076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C3016A8" w14:textId="77777777" w:rsidR="007E4663" w:rsidRPr="00D629EF" w:rsidRDefault="007E4663" w:rsidP="0035076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BE1F79B" w14:textId="77777777" w:rsidR="007E4663" w:rsidRPr="00D629EF" w:rsidRDefault="007E4663" w:rsidP="0035076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56E4E793" w14:textId="77777777" w:rsidR="007E4663" w:rsidRPr="00D629EF" w:rsidRDefault="007E4663" w:rsidP="0035076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94CC65"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71F7F0"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7E4663" w:rsidRPr="00D629EF" w14:paraId="3D6E4AD7" w14:textId="77777777" w:rsidTr="00350766">
        <w:tc>
          <w:tcPr>
            <w:tcW w:w="2394" w:type="dxa"/>
            <w:tcBorders>
              <w:top w:val="single" w:sz="4" w:space="0" w:color="auto"/>
              <w:left w:val="single" w:sz="4" w:space="0" w:color="auto"/>
              <w:bottom w:val="single" w:sz="4" w:space="0" w:color="auto"/>
              <w:right w:val="single" w:sz="4" w:space="0" w:color="auto"/>
            </w:tcBorders>
          </w:tcPr>
          <w:p w14:paraId="1C584938" w14:textId="77777777" w:rsidR="007E4663" w:rsidRPr="00D629EF" w:rsidRDefault="007E4663" w:rsidP="00350766">
            <w:pPr>
              <w:keepNext/>
              <w:keepLines/>
              <w:spacing w:after="0"/>
              <w:rPr>
                <w:rFonts w:ascii="Arial" w:hAnsi="Arial" w:cs="Arial"/>
                <w:sz w:val="18"/>
                <w:szCs w:val="18"/>
              </w:rPr>
            </w:pPr>
            <w:bookmarkStart w:id="92" w:name="_Hlk512875610"/>
            <w:r w:rsidRPr="00D629EF">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01FDAE35" w14:textId="77777777" w:rsidR="007E4663" w:rsidRPr="00D629EF" w:rsidRDefault="007E4663" w:rsidP="0035076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C10D7F4" w14:textId="77777777" w:rsidR="007E4663" w:rsidRPr="00D629EF" w:rsidRDefault="007E4663" w:rsidP="0035076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D39AE65" w14:textId="77777777" w:rsidR="007E4663" w:rsidRPr="00D629EF" w:rsidRDefault="007E4663" w:rsidP="0035076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18E421C0" w14:textId="77777777" w:rsidR="007E4663" w:rsidRPr="00D629EF" w:rsidRDefault="007E4663" w:rsidP="0035076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EF7A0D"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29FA26"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bookmarkEnd w:id="92"/>
      <w:tr w:rsidR="007E4663" w:rsidRPr="00D629EF" w14:paraId="598AF155" w14:textId="77777777" w:rsidTr="00350766">
        <w:tc>
          <w:tcPr>
            <w:tcW w:w="2394" w:type="dxa"/>
            <w:tcBorders>
              <w:top w:val="single" w:sz="4" w:space="0" w:color="auto"/>
              <w:left w:val="single" w:sz="4" w:space="0" w:color="auto"/>
              <w:bottom w:val="single" w:sz="4" w:space="0" w:color="auto"/>
              <w:right w:val="single" w:sz="4" w:space="0" w:color="auto"/>
            </w:tcBorders>
          </w:tcPr>
          <w:p w14:paraId="4B39EC14" w14:textId="77777777" w:rsidR="007E4663" w:rsidRPr="00D629EF" w:rsidRDefault="007E4663" w:rsidP="00350766">
            <w:pPr>
              <w:keepNext/>
              <w:keepLines/>
              <w:spacing w:after="0"/>
              <w:rPr>
                <w:rFonts w:ascii="Arial" w:hAnsi="Arial" w:cs="Arial"/>
                <w:noProof/>
                <w:sz w:val="18"/>
                <w:szCs w:val="18"/>
              </w:rPr>
            </w:pPr>
            <w:r w:rsidRPr="00D629EF">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08228A2B" w14:textId="77777777" w:rsidR="007E4663" w:rsidRPr="00D629EF" w:rsidRDefault="007E4663" w:rsidP="0035076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01B515D" w14:textId="77777777" w:rsidR="007E4663" w:rsidRPr="00D629EF" w:rsidRDefault="007E4663" w:rsidP="0035076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30D2A0A" w14:textId="77777777" w:rsidR="007E4663" w:rsidRPr="00D629EF" w:rsidRDefault="007E4663" w:rsidP="0035076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4B127F86" w14:textId="77777777" w:rsidR="007E4663" w:rsidRPr="00D629EF" w:rsidRDefault="007E4663" w:rsidP="0035076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B312DF"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3E7AAA9"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7E4663" w:rsidRPr="00D629EF" w14:paraId="17BED6DC" w14:textId="77777777" w:rsidTr="00350766">
        <w:tc>
          <w:tcPr>
            <w:tcW w:w="2394" w:type="dxa"/>
            <w:tcBorders>
              <w:top w:val="single" w:sz="4" w:space="0" w:color="auto"/>
              <w:left w:val="single" w:sz="4" w:space="0" w:color="auto"/>
              <w:bottom w:val="single" w:sz="4" w:space="0" w:color="auto"/>
              <w:right w:val="single" w:sz="4" w:space="0" w:color="auto"/>
            </w:tcBorders>
          </w:tcPr>
          <w:p w14:paraId="42591ED9" w14:textId="77777777" w:rsidR="007E4663" w:rsidRPr="00D629EF" w:rsidRDefault="007E4663" w:rsidP="00350766">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700143EB" w14:textId="77777777" w:rsidR="007E4663" w:rsidRPr="00D629EF" w:rsidRDefault="007E4663" w:rsidP="0035076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B978D72" w14:textId="77777777" w:rsidR="007E4663" w:rsidRPr="00D629EF" w:rsidRDefault="007E4663" w:rsidP="0035076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01A5105" w14:textId="77777777" w:rsidR="007E4663" w:rsidRPr="00D629EF" w:rsidRDefault="007E4663" w:rsidP="0035076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0CA2D103" w14:textId="77777777" w:rsidR="007E4663" w:rsidRPr="00D629EF" w:rsidRDefault="007E4663" w:rsidP="00350766">
            <w:pPr>
              <w:keepNext/>
              <w:keepLines/>
              <w:spacing w:after="0"/>
              <w:rPr>
                <w:rFonts w:ascii="Arial" w:hAnsi="Arial" w:cs="Arial"/>
                <w:sz w:val="18"/>
                <w:szCs w:val="18"/>
                <w:lang w:eastAsia="ja-JP"/>
              </w:rPr>
            </w:pPr>
            <w:r w:rsidRPr="00D629EF">
              <w:rPr>
                <w:rFonts w:ascii="Arial" w:hAnsi="Arial" w:cs="Arial"/>
                <w:sz w:val="18"/>
                <w:szCs w:val="18"/>
                <w:lang w:eastAsia="ja-JP"/>
              </w:rPr>
              <w:t>The Bit Rate is a portion of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14:paraId="5D39094D"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26B371"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7E4663" w:rsidRPr="00D629EF" w14:paraId="6D0B2C29" w14:textId="77777777" w:rsidTr="00350766">
        <w:tc>
          <w:tcPr>
            <w:tcW w:w="2394" w:type="dxa"/>
            <w:tcBorders>
              <w:top w:val="single" w:sz="4" w:space="0" w:color="auto"/>
              <w:left w:val="single" w:sz="4" w:space="0" w:color="auto"/>
              <w:bottom w:val="single" w:sz="4" w:space="0" w:color="auto"/>
              <w:right w:val="single" w:sz="4" w:space="0" w:color="auto"/>
            </w:tcBorders>
          </w:tcPr>
          <w:p w14:paraId="0F45837A" w14:textId="77777777" w:rsidR="007E4663" w:rsidRPr="00D629EF" w:rsidRDefault="007E4663" w:rsidP="00350766">
            <w:pPr>
              <w:keepNext/>
              <w:keepLines/>
              <w:spacing w:after="0"/>
              <w:rPr>
                <w:rFonts w:ascii="Arial" w:eastAsia="Batang" w:hAnsi="Arial" w:cs="Arial"/>
                <w:sz w:val="18"/>
                <w:szCs w:val="18"/>
                <w:lang w:eastAsia="ja-JP"/>
              </w:rPr>
            </w:pPr>
            <w:r w:rsidRPr="00D629EF">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78D192B8" w14:textId="77777777" w:rsidR="007E4663" w:rsidRPr="00D629EF" w:rsidRDefault="007E4663" w:rsidP="00350766">
            <w:pPr>
              <w:keepNext/>
              <w:keepLines/>
              <w:spacing w:after="0"/>
              <w:rPr>
                <w:rFonts w:ascii="Arial" w:hAnsi="Arial" w:cs="Arial"/>
                <w:sz w:val="18"/>
                <w:szCs w:val="18"/>
                <w:lang w:eastAsia="ja-JP"/>
              </w:rPr>
            </w:pPr>
            <w:r w:rsidRPr="00D629EF">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AF68DEA" w14:textId="77777777" w:rsidR="007E4663" w:rsidRPr="00D629EF" w:rsidRDefault="007E4663" w:rsidP="0035076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FAF013A" w14:textId="77777777" w:rsidR="007E4663" w:rsidRPr="00D629EF" w:rsidRDefault="007E4663" w:rsidP="0035076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PLMN Identity </w:t>
            </w:r>
          </w:p>
          <w:p w14:paraId="77CF0940" w14:textId="77777777" w:rsidR="007E4663" w:rsidRPr="00D629EF" w:rsidRDefault="007E4663" w:rsidP="0035076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CA2CDC4" w14:textId="77777777" w:rsidR="007E4663" w:rsidRPr="00D629EF" w:rsidRDefault="007E4663" w:rsidP="0035076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BCB93C"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1B1541"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ignore</w:t>
            </w:r>
          </w:p>
        </w:tc>
      </w:tr>
      <w:tr w:rsidR="007E4663" w:rsidRPr="00D629EF" w14:paraId="6A83F15C" w14:textId="77777777" w:rsidTr="00350766">
        <w:tc>
          <w:tcPr>
            <w:tcW w:w="2394" w:type="dxa"/>
            <w:tcBorders>
              <w:top w:val="single" w:sz="4" w:space="0" w:color="auto"/>
              <w:left w:val="single" w:sz="4" w:space="0" w:color="auto"/>
              <w:bottom w:val="single" w:sz="4" w:space="0" w:color="auto"/>
              <w:right w:val="single" w:sz="4" w:space="0" w:color="auto"/>
            </w:tcBorders>
          </w:tcPr>
          <w:p w14:paraId="60AA2105" w14:textId="77777777" w:rsidR="007E4663" w:rsidRPr="00D629EF" w:rsidRDefault="007E4663" w:rsidP="00350766">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79C1AE08" w14:textId="77777777" w:rsidR="007E4663" w:rsidRPr="00D629EF" w:rsidRDefault="007E4663" w:rsidP="0035076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63E545B" w14:textId="77777777" w:rsidR="007E4663" w:rsidRPr="00D629EF" w:rsidRDefault="007E4663" w:rsidP="0035076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36ECD0" w14:textId="77777777" w:rsidR="007E4663" w:rsidRPr="00D629EF" w:rsidRDefault="007E4663" w:rsidP="0035076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0627EBE4" w14:textId="77777777" w:rsidR="007E4663" w:rsidRPr="00D629EF" w:rsidRDefault="007E4663" w:rsidP="0035076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9134E9"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A7B97F"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7E4663" w:rsidRPr="00D629EF" w14:paraId="2F7D0617" w14:textId="77777777" w:rsidTr="00350766">
        <w:tc>
          <w:tcPr>
            <w:tcW w:w="2394" w:type="dxa"/>
            <w:tcBorders>
              <w:top w:val="single" w:sz="4" w:space="0" w:color="auto"/>
              <w:left w:val="single" w:sz="4" w:space="0" w:color="auto"/>
              <w:bottom w:val="single" w:sz="4" w:space="0" w:color="auto"/>
              <w:right w:val="single" w:sz="4" w:space="0" w:color="auto"/>
            </w:tcBorders>
          </w:tcPr>
          <w:p w14:paraId="62CF4769" w14:textId="77777777" w:rsidR="007E4663" w:rsidRPr="00D629EF" w:rsidRDefault="007E4663" w:rsidP="00350766">
            <w:pPr>
              <w:keepNext/>
              <w:keepLines/>
              <w:spacing w:after="0"/>
              <w:rPr>
                <w:rFonts w:ascii="Arial" w:eastAsia="Batang" w:hAnsi="Arial" w:cs="Arial"/>
                <w:sz w:val="18"/>
                <w:szCs w:val="18"/>
                <w:lang w:eastAsia="ja-JP"/>
              </w:rPr>
            </w:pPr>
            <w:r w:rsidRPr="00D629EF">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44F3840D" w14:textId="77777777" w:rsidR="007E4663" w:rsidRPr="00D629EF" w:rsidRDefault="007E4663" w:rsidP="0035076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D1DB8B2" w14:textId="77777777" w:rsidR="007E4663" w:rsidRPr="00D629EF" w:rsidRDefault="007E4663" w:rsidP="0035076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8435391" w14:textId="77777777" w:rsidR="007E4663" w:rsidRPr="00D629EF" w:rsidRDefault="007E4663" w:rsidP="0035076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14:paraId="19E99F6B" w14:textId="77777777" w:rsidR="007E4663" w:rsidRPr="00D629EF" w:rsidRDefault="007E4663" w:rsidP="00350766">
            <w:pPr>
              <w:keepNext/>
              <w:keepLines/>
              <w:spacing w:after="0"/>
              <w:rPr>
                <w:rFonts w:ascii="Arial" w:hAnsi="Arial" w:cs="Arial"/>
                <w:sz w:val="18"/>
                <w:szCs w:val="18"/>
                <w:lang w:eastAsia="ja-JP"/>
              </w:rPr>
            </w:pPr>
            <w:r w:rsidRPr="00D629EF">
              <w:rPr>
                <w:rFonts w:ascii="Arial"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32959920" w14:textId="77777777" w:rsidR="007E4663" w:rsidRPr="00D629EF" w:rsidRDefault="007E4663" w:rsidP="00350766">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30201E84"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3F8924"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7E4663" w:rsidRPr="00D629EF" w14:paraId="61D262B9" w14:textId="77777777" w:rsidTr="00350766">
        <w:tc>
          <w:tcPr>
            <w:tcW w:w="2394" w:type="dxa"/>
            <w:tcBorders>
              <w:top w:val="single" w:sz="4" w:space="0" w:color="auto"/>
              <w:left w:val="single" w:sz="4" w:space="0" w:color="auto"/>
              <w:bottom w:val="single" w:sz="4" w:space="0" w:color="auto"/>
              <w:right w:val="single" w:sz="4" w:space="0" w:color="auto"/>
            </w:tcBorders>
          </w:tcPr>
          <w:p w14:paraId="6A5F7C4A" w14:textId="77777777" w:rsidR="007E4663" w:rsidRPr="00D629EF" w:rsidRDefault="007E4663" w:rsidP="00350766">
            <w:pPr>
              <w:keepNext/>
              <w:keepLines/>
              <w:rPr>
                <w:rFonts w:ascii="Arial" w:hAnsi="Arial" w:cs="Arial"/>
                <w:noProof/>
                <w:sz w:val="18"/>
                <w:szCs w:val="18"/>
              </w:rPr>
            </w:pPr>
            <w:r w:rsidRPr="00D629EF">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6C301E36" w14:textId="77777777" w:rsidR="007E4663" w:rsidRPr="00D629EF" w:rsidRDefault="007E4663" w:rsidP="00350766">
            <w:pPr>
              <w:keepNext/>
              <w:keepLines/>
              <w:rPr>
                <w:rFonts w:ascii="Arial" w:eastAsia="宋体" w:hAnsi="Arial" w:cs="Arial"/>
                <w:sz w:val="18"/>
                <w:szCs w:val="18"/>
                <w:lang w:eastAsia="zh-CN"/>
              </w:rPr>
            </w:pPr>
            <w:r w:rsidRPr="00D629EF">
              <w:rPr>
                <w:rFonts w:ascii="Arial" w:eastAsia="宋体"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D03FD13" w14:textId="77777777" w:rsidR="007E4663" w:rsidRPr="00D629EF" w:rsidRDefault="007E4663" w:rsidP="00350766">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D107454" w14:textId="77777777" w:rsidR="007E4663" w:rsidRPr="00D629EF" w:rsidRDefault="007E4663" w:rsidP="00350766">
            <w:pPr>
              <w:keepNext/>
              <w:keepLines/>
              <w:rPr>
                <w:rFonts w:ascii="Arial" w:hAnsi="Arial" w:cs="Arial"/>
                <w:noProof/>
                <w:sz w:val="18"/>
                <w:szCs w:val="18"/>
                <w:lang w:eastAsia="ja-JP"/>
              </w:rPr>
            </w:pPr>
            <w:r w:rsidRPr="00D629EF">
              <w:rPr>
                <w:rFonts w:ascii="Arial" w:hAnsi="Arial" w:cs="Arial"/>
                <w:noProof/>
                <w:sz w:val="18"/>
                <w:szCs w:val="18"/>
                <w:lang w:eastAsia="ja-JP"/>
              </w:rPr>
              <w:t>ENUMERATED (Suspend, Resume, …</w:t>
            </w:r>
            <w:ins w:id="93" w:author="INTEL-Jaemin" w:date="2022-01-24T05:21:00Z">
              <w:r>
                <w:rPr>
                  <w:rFonts w:ascii="Arial" w:hAnsi="Arial" w:cs="Arial"/>
                  <w:noProof/>
                  <w:sz w:val="18"/>
                  <w:szCs w:val="18"/>
                  <w:lang w:eastAsia="ja-JP"/>
                </w:rPr>
                <w:t>, ResumeforSDT</w:t>
              </w:r>
            </w:ins>
            <w:r w:rsidRPr="00D629EF">
              <w:rPr>
                <w:rFonts w:ascii="Arial" w:hAnsi="Arial" w:cs="Arial"/>
                <w:noProof/>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2B4B9DB9" w14:textId="77777777" w:rsidR="007E4663" w:rsidRPr="00D629EF" w:rsidRDefault="007E4663" w:rsidP="00350766">
            <w:pPr>
              <w:keepNext/>
              <w:keepLines/>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14:paraId="0EEE8891" w14:textId="77777777" w:rsidR="007E4663" w:rsidRPr="00D629EF" w:rsidRDefault="007E4663" w:rsidP="00350766">
            <w:pPr>
              <w:keepNext/>
              <w:keepLines/>
              <w:jc w:val="center"/>
              <w:rPr>
                <w:rFonts w:ascii="Arial" w:eastAsia="宋体" w:hAnsi="Arial" w:cs="Arial"/>
                <w:sz w:val="18"/>
                <w:szCs w:val="18"/>
                <w:lang w:eastAsia="zh-CN"/>
              </w:rPr>
            </w:pPr>
            <w:r w:rsidRPr="00D629EF">
              <w:rPr>
                <w:rFonts w:ascii="Arial" w:eastAsia="宋体"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FF9EBA7" w14:textId="77777777" w:rsidR="007E4663" w:rsidRPr="00D629EF" w:rsidRDefault="007E4663" w:rsidP="00350766">
            <w:pPr>
              <w:keepNext/>
              <w:keepLines/>
              <w:jc w:val="center"/>
              <w:rPr>
                <w:rFonts w:ascii="Arial" w:hAnsi="Arial" w:cs="Arial"/>
                <w:sz w:val="18"/>
                <w:szCs w:val="18"/>
                <w:lang w:eastAsia="ja-JP"/>
              </w:rPr>
            </w:pPr>
            <w:r w:rsidRPr="00D629EF">
              <w:rPr>
                <w:rFonts w:ascii="Arial" w:hAnsi="Arial" w:cs="Arial"/>
                <w:sz w:val="18"/>
                <w:szCs w:val="18"/>
                <w:lang w:eastAsia="ja-JP"/>
              </w:rPr>
              <w:t>reject</w:t>
            </w:r>
          </w:p>
        </w:tc>
      </w:tr>
      <w:tr w:rsidR="007E4663" w:rsidRPr="00D629EF" w14:paraId="3748573C" w14:textId="77777777" w:rsidTr="00350766">
        <w:tc>
          <w:tcPr>
            <w:tcW w:w="2394" w:type="dxa"/>
            <w:tcBorders>
              <w:top w:val="single" w:sz="4" w:space="0" w:color="auto"/>
              <w:left w:val="single" w:sz="4" w:space="0" w:color="auto"/>
              <w:bottom w:val="single" w:sz="4" w:space="0" w:color="auto"/>
              <w:right w:val="single" w:sz="4" w:space="0" w:color="auto"/>
            </w:tcBorders>
          </w:tcPr>
          <w:p w14:paraId="5F223330" w14:textId="77777777" w:rsidR="007E4663" w:rsidRPr="00D629EF" w:rsidRDefault="007E4663" w:rsidP="00350766">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3E12AC6D" w14:textId="77777777" w:rsidR="007E4663" w:rsidRPr="00D629EF" w:rsidRDefault="007E4663" w:rsidP="0035076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D6DB254" w14:textId="77777777" w:rsidR="007E4663" w:rsidRPr="00D629EF" w:rsidRDefault="007E4663" w:rsidP="0035076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45F2D77" w14:textId="77777777" w:rsidR="007E4663" w:rsidRPr="00D629EF" w:rsidRDefault="007E4663" w:rsidP="0035076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25FE5E6" w14:textId="77777777" w:rsidR="007E4663" w:rsidRPr="00D629EF" w:rsidRDefault="007E4663" w:rsidP="0035076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03A72E"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318F03"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7E4663" w:rsidRPr="00D629EF" w14:paraId="73F0D3E3" w14:textId="77777777" w:rsidTr="00350766">
        <w:tc>
          <w:tcPr>
            <w:tcW w:w="2394" w:type="dxa"/>
            <w:tcBorders>
              <w:top w:val="single" w:sz="4" w:space="0" w:color="auto"/>
              <w:left w:val="single" w:sz="4" w:space="0" w:color="auto"/>
              <w:bottom w:val="single" w:sz="4" w:space="0" w:color="auto"/>
              <w:right w:val="single" w:sz="4" w:space="0" w:color="auto"/>
            </w:tcBorders>
          </w:tcPr>
          <w:p w14:paraId="6D47570F" w14:textId="77777777" w:rsidR="007E4663" w:rsidRPr="00D629EF" w:rsidRDefault="007E4663" w:rsidP="00350766">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64E3D87A" w14:textId="77777777" w:rsidR="007E4663" w:rsidRPr="00D629EF" w:rsidRDefault="007E4663" w:rsidP="0035076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3F4AE3E" w14:textId="77777777" w:rsidR="007E4663" w:rsidRPr="00D629EF" w:rsidRDefault="007E4663" w:rsidP="0035076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CD45E9" w14:textId="77777777" w:rsidR="007E4663" w:rsidRPr="00D629EF" w:rsidRDefault="007E4663" w:rsidP="0035076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FFB6C3" w14:textId="77777777" w:rsidR="007E4663" w:rsidRPr="00D629EF" w:rsidRDefault="007E4663" w:rsidP="0035076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133CBE" w14:textId="77777777" w:rsidR="007E4663" w:rsidRPr="00D629EF" w:rsidRDefault="007E4663" w:rsidP="0035076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70E200F" w14:textId="77777777" w:rsidR="007E4663" w:rsidRPr="00D629EF" w:rsidRDefault="007E4663" w:rsidP="00350766">
            <w:pPr>
              <w:keepNext/>
              <w:keepLines/>
              <w:spacing w:after="0"/>
              <w:jc w:val="center"/>
              <w:rPr>
                <w:rFonts w:ascii="Arial" w:hAnsi="Arial" w:cs="Arial"/>
                <w:sz w:val="18"/>
                <w:szCs w:val="18"/>
                <w:lang w:eastAsia="ja-JP"/>
              </w:rPr>
            </w:pPr>
          </w:p>
        </w:tc>
      </w:tr>
      <w:tr w:rsidR="007E4663" w:rsidRPr="00D629EF" w14:paraId="51058341" w14:textId="77777777" w:rsidTr="00350766">
        <w:tc>
          <w:tcPr>
            <w:tcW w:w="2394" w:type="dxa"/>
            <w:tcBorders>
              <w:top w:val="single" w:sz="4" w:space="0" w:color="auto"/>
              <w:left w:val="single" w:sz="4" w:space="0" w:color="auto"/>
              <w:bottom w:val="single" w:sz="4" w:space="0" w:color="auto"/>
              <w:right w:val="single" w:sz="4" w:space="0" w:color="auto"/>
            </w:tcBorders>
          </w:tcPr>
          <w:p w14:paraId="78FD8FCA" w14:textId="77777777" w:rsidR="007E4663" w:rsidRPr="00D629EF" w:rsidRDefault="007E4663" w:rsidP="00350766">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328240FA" w14:textId="77777777" w:rsidR="007E4663" w:rsidRPr="00D629EF" w:rsidRDefault="007E4663" w:rsidP="0035076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A0395C1" w14:textId="77777777" w:rsidR="007E4663" w:rsidRPr="00D629EF" w:rsidRDefault="007E4663" w:rsidP="0035076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694EC47" w14:textId="77777777" w:rsidR="007E4663" w:rsidRPr="00D629EF" w:rsidRDefault="007E4663" w:rsidP="0035076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List E-UTRAN </w:t>
            </w:r>
          </w:p>
          <w:p w14:paraId="1A390722" w14:textId="77777777" w:rsidR="007E4663" w:rsidRPr="00D629EF" w:rsidRDefault="007E4663" w:rsidP="0035076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18D364B1" w14:textId="77777777" w:rsidR="007E4663" w:rsidRPr="00D629EF" w:rsidRDefault="007E4663" w:rsidP="0035076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0CA9CC4"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7ECC319"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7E4663" w:rsidRPr="00D629EF" w14:paraId="760E92C4" w14:textId="77777777" w:rsidTr="00350766">
        <w:tc>
          <w:tcPr>
            <w:tcW w:w="2394" w:type="dxa"/>
            <w:tcBorders>
              <w:top w:val="single" w:sz="4" w:space="0" w:color="auto"/>
              <w:left w:val="single" w:sz="4" w:space="0" w:color="auto"/>
              <w:bottom w:val="single" w:sz="4" w:space="0" w:color="auto"/>
              <w:right w:val="single" w:sz="4" w:space="0" w:color="auto"/>
            </w:tcBorders>
          </w:tcPr>
          <w:p w14:paraId="5B892CA7" w14:textId="77777777" w:rsidR="007E4663" w:rsidRPr="00D629EF" w:rsidRDefault="007E4663" w:rsidP="0035076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3882ECEB" w14:textId="77777777" w:rsidR="007E4663" w:rsidRPr="00D629EF" w:rsidRDefault="007E4663" w:rsidP="0035076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1C7BC94" w14:textId="77777777" w:rsidR="007E4663" w:rsidRPr="00D629EF" w:rsidRDefault="007E4663" w:rsidP="0035076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69A3F00" w14:textId="77777777" w:rsidR="007E4663" w:rsidRPr="00D629EF" w:rsidRDefault="007E4663" w:rsidP="0035076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14:paraId="566FB68B" w14:textId="77777777" w:rsidR="007E4663" w:rsidRPr="00D629EF" w:rsidRDefault="007E4663" w:rsidP="0035076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BAE0A5"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A48CDDF"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7E4663" w:rsidRPr="00D629EF" w14:paraId="4A030522" w14:textId="77777777" w:rsidTr="00350766">
        <w:tc>
          <w:tcPr>
            <w:tcW w:w="2394" w:type="dxa"/>
            <w:tcBorders>
              <w:top w:val="single" w:sz="4" w:space="0" w:color="auto"/>
              <w:left w:val="single" w:sz="4" w:space="0" w:color="auto"/>
              <w:bottom w:val="single" w:sz="4" w:space="0" w:color="auto"/>
              <w:right w:val="single" w:sz="4" w:space="0" w:color="auto"/>
            </w:tcBorders>
          </w:tcPr>
          <w:p w14:paraId="2821503B" w14:textId="77777777" w:rsidR="007E4663" w:rsidRPr="006B18CB" w:rsidRDefault="007E4663" w:rsidP="00350766">
            <w:pPr>
              <w:keepNext/>
              <w:keepLines/>
              <w:spacing w:after="0"/>
              <w:ind w:leftChars="100" w:left="200"/>
              <w:rPr>
                <w:rFonts w:ascii="Arial" w:hAnsi="Arial" w:cs="Arial"/>
                <w:noProof/>
                <w:sz w:val="18"/>
                <w:szCs w:val="18"/>
                <w:lang w:eastAsia="ja-JP"/>
              </w:rPr>
            </w:pPr>
            <w:r w:rsidRPr="002D19D2">
              <w:rPr>
                <w:rFonts w:ascii="Arial" w:hAnsi="Arial" w:cs="Arial"/>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14:paraId="210FB7FC" w14:textId="77777777" w:rsidR="007E4663" w:rsidRPr="00FE76CD" w:rsidRDefault="007E4663" w:rsidP="0035076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311FC23" w14:textId="77777777" w:rsidR="007E4663" w:rsidRPr="00FE76CD" w:rsidRDefault="007E4663" w:rsidP="0035076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02B065" w14:textId="77777777" w:rsidR="007E4663" w:rsidRPr="00FE76CD" w:rsidRDefault="007E4663" w:rsidP="00350766">
            <w:pPr>
              <w:keepNext/>
              <w:keepLines/>
              <w:spacing w:after="0"/>
              <w:rPr>
                <w:rFonts w:ascii="Arial" w:hAnsi="Arial" w:cs="Arial"/>
                <w:noProof/>
                <w:sz w:val="18"/>
                <w:szCs w:val="18"/>
                <w:lang w:eastAsia="ja-JP"/>
              </w:rPr>
            </w:pPr>
            <w:r>
              <w:rPr>
                <w:rFonts w:ascii="Arial" w:hAnsi="Arial" w:cs="Arial"/>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14:paraId="4635D8E6" w14:textId="77777777" w:rsidR="007E4663" w:rsidRPr="00FE76CD" w:rsidRDefault="007E4663" w:rsidP="0035076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ACED0F7" w14:textId="77777777" w:rsidR="007E4663" w:rsidRPr="00FE76CD" w:rsidRDefault="007E4663" w:rsidP="0035076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334C4E" w14:textId="77777777" w:rsidR="007E4663" w:rsidRPr="00FE76CD" w:rsidRDefault="007E4663" w:rsidP="00350766">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7E4663" w:rsidRPr="00D629EF" w14:paraId="511F4BC6" w14:textId="77777777" w:rsidTr="00350766">
        <w:tc>
          <w:tcPr>
            <w:tcW w:w="2394" w:type="dxa"/>
            <w:tcBorders>
              <w:top w:val="single" w:sz="4" w:space="0" w:color="auto"/>
              <w:left w:val="single" w:sz="4" w:space="0" w:color="auto"/>
              <w:bottom w:val="single" w:sz="4" w:space="0" w:color="auto"/>
              <w:right w:val="single" w:sz="4" w:space="0" w:color="auto"/>
            </w:tcBorders>
          </w:tcPr>
          <w:p w14:paraId="70E8B70D" w14:textId="77777777" w:rsidR="007E4663" w:rsidRPr="00D629EF" w:rsidRDefault="007E4663" w:rsidP="00350766">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2AC3556D" w14:textId="77777777" w:rsidR="007E4663" w:rsidRPr="00D629EF" w:rsidRDefault="007E4663" w:rsidP="0035076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2B0F910" w14:textId="77777777" w:rsidR="007E4663" w:rsidRPr="00D629EF" w:rsidRDefault="007E4663" w:rsidP="0035076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4F92B5" w14:textId="77777777" w:rsidR="007E4663" w:rsidRPr="00D629EF" w:rsidRDefault="007E4663" w:rsidP="0035076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BC16EC" w14:textId="77777777" w:rsidR="007E4663" w:rsidRPr="00D629EF" w:rsidRDefault="007E4663" w:rsidP="0035076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C84E9A" w14:textId="77777777" w:rsidR="007E4663" w:rsidRPr="00D629EF" w:rsidRDefault="007E4663" w:rsidP="0035076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27C2EE1" w14:textId="77777777" w:rsidR="007E4663" w:rsidRPr="00D629EF" w:rsidRDefault="007E4663" w:rsidP="00350766">
            <w:pPr>
              <w:keepNext/>
              <w:keepLines/>
              <w:spacing w:after="0"/>
              <w:jc w:val="center"/>
              <w:rPr>
                <w:rFonts w:ascii="Arial" w:hAnsi="Arial" w:cs="Arial"/>
                <w:sz w:val="18"/>
                <w:szCs w:val="18"/>
                <w:lang w:eastAsia="ja-JP"/>
              </w:rPr>
            </w:pPr>
          </w:p>
        </w:tc>
      </w:tr>
      <w:tr w:rsidR="007E4663" w:rsidRPr="00D629EF" w14:paraId="7C0955DE" w14:textId="77777777" w:rsidTr="00350766">
        <w:tc>
          <w:tcPr>
            <w:tcW w:w="2394" w:type="dxa"/>
            <w:tcBorders>
              <w:top w:val="single" w:sz="4" w:space="0" w:color="auto"/>
              <w:left w:val="single" w:sz="4" w:space="0" w:color="auto"/>
              <w:bottom w:val="single" w:sz="4" w:space="0" w:color="auto"/>
              <w:right w:val="single" w:sz="4" w:space="0" w:color="auto"/>
            </w:tcBorders>
          </w:tcPr>
          <w:p w14:paraId="38AAC332" w14:textId="77777777" w:rsidR="007E4663" w:rsidRPr="00D629EF" w:rsidRDefault="007E4663" w:rsidP="00350766">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0A0F2DF5" w14:textId="77777777" w:rsidR="007E4663" w:rsidRPr="00D629EF" w:rsidRDefault="007E4663" w:rsidP="0035076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362CCDA" w14:textId="77777777" w:rsidR="007E4663" w:rsidRPr="00D629EF" w:rsidRDefault="007E4663" w:rsidP="0035076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0596732" w14:textId="77777777" w:rsidR="007E4663" w:rsidRPr="00D629EF" w:rsidRDefault="007E4663" w:rsidP="0035076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00D88BC9" w14:textId="77777777" w:rsidR="007E4663" w:rsidRPr="00D629EF" w:rsidRDefault="007E4663" w:rsidP="0035076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774E5A"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059A9E"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7E4663" w:rsidRPr="00D629EF" w14:paraId="02624B87" w14:textId="77777777" w:rsidTr="00350766">
        <w:tc>
          <w:tcPr>
            <w:tcW w:w="2394" w:type="dxa"/>
            <w:tcBorders>
              <w:top w:val="single" w:sz="4" w:space="0" w:color="auto"/>
              <w:left w:val="single" w:sz="4" w:space="0" w:color="auto"/>
              <w:bottom w:val="single" w:sz="4" w:space="0" w:color="auto"/>
              <w:right w:val="single" w:sz="4" w:space="0" w:color="auto"/>
            </w:tcBorders>
          </w:tcPr>
          <w:p w14:paraId="0D3027E1" w14:textId="77777777" w:rsidR="007E4663" w:rsidRPr="00D629EF" w:rsidRDefault="007E4663" w:rsidP="00350766">
            <w:pPr>
              <w:keepNext/>
              <w:keepLines/>
              <w:spacing w:after="0"/>
              <w:rPr>
                <w:rFonts w:ascii="Arial" w:hAnsi="Arial" w:cs="Arial"/>
                <w:sz w:val="18"/>
                <w:szCs w:val="18"/>
              </w:rPr>
            </w:pPr>
            <w:r w:rsidRPr="00D629EF">
              <w:rPr>
                <w:rFonts w:ascii="Arial" w:hAnsi="Arial"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14:paraId="0B768A87" w14:textId="77777777" w:rsidR="007E4663" w:rsidRPr="00D629EF" w:rsidRDefault="007E4663" w:rsidP="00350766">
            <w:pPr>
              <w:keepNext/>
              <w:keepLines/>
              <w:spacing w:after="0"/>
              <w:rPr>
                <w:rFonts w:ascii="Arial" w:eastAsia="宋体" w:hAnsi="Arial" w:cs="Arial"/>
                <w:sz w:val="18"/>
                <w:szCs w:val="18"/>
                <w:lang w:eastAsia="zh-CN"/>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DAD21D3" w14:textId="77777777" w:rsidR="007E4663" w:rsidRPr="00D629EF" w:rsidRDefault="007E4663" w:rsidP="0035076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5F7921D" w14:textId="77777777" w:rsidR="007E4663" w:rsidRPr="00D629EF" w:rsidRDefault="007E4663" w:rsidP="00350766">
            <w:pPr>
              <w:keepNext/>
              <w:keepLines/>
              <w:spacing w:after="0"/>
              <w:rPr>
                <w:rFonts w:ascii="Arial" w:hAnsi="Arial" w:cs="Arial"/>
                <w:sz w:val="18"/>
                <w:lang w:eastAsia="ja-JP"/>
              </w:rPr>
            </w:pPr>
            <w:r w:rsidRPr="00D629EF">
              <w:rPr>
                <w:rFonts w:ascii="Arial"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15AD430C" w14:textId="77777777" w:rsidR="007E4663" w:rsidRPr="00D629EF" w:rsidRDefault="007E4663" w:rsidP="0035076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F1D50A" w14:textId="77777777" w:rsidR="007E4663" w:rsidRPr="00D629EF" w:rsidRDefault="007E4663" w:rsidP="00350766">
            <w:pPr>
              <w:keepNext/>
              <w:keepLines/>
              <w:spacing w:after="0"/>
              <w:jc w:val="center"/>
              <w:rPr>
                <w:rFonts w:ascii="Arial" w:eastAsia="宋体" w:hAnsi="Arial" w:cs="Arial"/>
                <w:sz w:val="18"/>
                <w:szCs w:val="18"/>
                <w:lang w:eastAsia="zh-CN"/>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86A486"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7E4663" w:rsidRPr="00D629EF" w14:paraId="32108436" w14:textId="77777777" w:rsidTr="00350766">
        <w:tc>
          <w:tcPr>
            <w:tcW w:w="2394" w:type="dxa"/>
            <w:tcBorders>
              <w:top w:val="single" w:sz="4" w:space="0" w:color="auto"/>
              <w:left w:val="single" w:sz="4" w:space="0" w:color="auto"/>
              <w:bottom w:val="single" w:sz="4" w:space="0" w:color="auto"/>
              <w:right w:val="single" w:sz="4" w:space="0" w:color="auto"/>
            </w:tcBorders>
          </w:tcPr>
          <w:p w14:paraId="0FF818EB" w14:textId="77777777" w:rsidR="007E4663" w:rsidRPr="00D629EF" w:rsidRDefault="007E4663" w:rsidP="00350766">
            <w:pPr>
              <w:keepNext/>
              <w:keepLines/>
              <w:spacing w:after="0"/>
              <w:rPr>
                <w:rFonts w:ascii="Arial" w:hAnsi="Arial" w:cs="Arial"/>
                <w:sz w:val="18"/>
                <w:szCs w:val="18"/>
              </w:rPr>
            </w:pPr>
            <w:r w:rsidRPr="00D629EF">
              <w:rPr>
                <w:rFonts w:ascii="Arial" w:hAnsi="Arial" w:cs="Arial"/>
                <w:sz w:val="18"/>
                <w:szCs w:val="18"/>
              </w:rPr>
              <w:t>gNB-DU ID</w:t>
            </w:r>
          </w:p>
        </w:tc>
        <w:tc>
          <w:tcPr>
            <w:tcW w:w="1274" w:type="dxa"/>
            <w:tcBorders>
              <w:top w:val="single" w:sz="4" w:space="0" w:color="auto"/>
              <w:left w:val="single" w:sz="4" w:space="0" w:color="auto"/>
              <w:bottom w:val="single" w:sz="4" w:space="0" w:color="auto"/>
              <w:right w:val="single" w:sz="4" w:space="0" w:color="auto"/>
            </w:tcBorders>
          </w:tcPr>
          <w:p w14:paraId="3BE0B38D" w14:textId="77777777" w:rsidR="007E4663" w:rsidRPr="00D629EF" w:rsidRDefault="007E4663" w:rsidP="00350766">
            <w:pPr>
              <w:keepNext/>
              <w:keepLines/>
              <w:spacing w:after="0"/>
              <w:rPr>
                <w:rFonts w:ascii="Arial" w:hAnsi="Arial" w:cs="Arial"/>
                <w:sz w:val="18"/>
                <w:szCs w:val="18"/>
                <w:lang w:eastAsia="ja-JP"/>
              </w:rPr>
            </w:pPr>
            <w:r w:rsidRPr="00D629EF">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65505AE" w14:textId="77777777" w:rsidR="007E4663" w:rsidRPr="00D629EF" w:rsidRDefault="007E4663" w:rsidP="0035076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C7A339" w14:textId="77777777" w:rsidR="007E4663" w:rsidRPr="00D629EF" w:rsidRDefault="007E4663" w:rsidP="0035076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63CDB8B1" w14:textId="77777777" w:rsidR="007E4663" w:rsidRPr="00D629EF" w:rsidRDefault="007E4663" w:rsidP="00350766">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whenever it is known by the gNB-CU-CP </w:t>
            </w:r>
          </w:p>
        </w:tc>
        <w:tc>
          <w:tcPr>
            <w:tcW w:w="1288" w:type="dxa"/>
            <w:tcBorders>
              <w:top w:val="single" w:sz="4" w:space="0" w:color="auto"/>
              <w:left w:val="single" w:sz="4" w:space="0" w:color="auto"/>
              <w:bottom w:val="single" w:sz="4" w:space="0" w:color="auto"/>
              <w:right w:val="single" w:sz="4" w:space="0" w:color="auto"/>
            </w:tcBorders>
          </w:tcPr>
          <w:p w14:paraId="66334939"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8CF143"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7E4663" w:rsidRPr="00D629EF" w14:paraId="610AC327" w14:textId="77777777" w:rsidTr="00350766">
        <w:tc>
          <w:tcPr>
            <w:tcW w:w="2394" w:type="dxa"/>
            <w:tcBorders>
              <w:top w:val="single" w:sz="4" w:space="0" w:color="auto"/>
              <w:left w:val="single" w:sz="4" w:space="0" w:color="auto"/>
              <w:bottom w:val="single" w:sz="4" w:space="0" w:color="auto"/>
              <w:right w:val="single" w:sz="4" w:space="0" w:color="auto"/>
            </w:tcBorders>
          </w:tcPr>
          <w:p w14:paraId="3EACE289" w14:textId="77777777" w:rsidR="007E4663" w:rsidRPr="00D629EF" w:rsidRDefault="007E4663" w:rsidP="00350766">
            <w:pPr>
              <w:keepNext/>
              <w:keepLines/>
              <w:spacing w:after="0"/>
              <w:rPr>
                <w:rFonts w:ascii="Arial" w:hAnsi="Arial" w:cs="Arial"/>
                <w:sz w:val="18"/>
                <w:szCs w:val="18"/>
              </w:rPr>
            </w:pPr>
            <w:r w:rsidRPr="00D629EF">
              <w:rPr>
                <w:rFonts w:ascii="Arial" w:hAnsi="Arial" w:cs="Arial"/>
                <w:bCs/>
                <w:noProof/>
                <w:sz w:val="18"/>
                <w:szCs w:val="18"/>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14:paraId="097B7039" w14:textId="77777777" w:rsidR="007E4663" w:rsidRPr="00D629EF" w:rsidRDefault="007E4663" w:rsidP="00350766">
            <w:pPr>
              <w:keepNext/>
              <w:keepLines/>
              <w:spacing w:after="0"/>
              <w:rPr>
                <w:rFonts w:ascii="Arial" w:eastAsia="宋体" w:hAnsi="Arial" w:cs="Arial"/>
                <w:sz w:val="18"/>
                <w:szCs w:val="18"/>
                <w:lang w:eastAsia="zh-CN"/>
              </w:rPr>
            </w:pPr>
            <w:r w:rsidRPr="00D629EF">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F8CF500" w14:textId="77777777" w:rsidR="007E4663" w:rsidRPr="00D629EF" w:rsidRDefault="007E4663" w:rsidP="0035076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D9FE6FA" w14:textId="77777777" w:rsidR="007E4663" w:rsidRPr="00D629EF" w:rsidRDefault="007E4663" w:rsidP="0035076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3A6CE6D4" w14:textId="77777777" w:rsidR="007E4663" w:rsidRPr="00D629EF" w:rsidRDefault="007E4663" w:rsidP="0035076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E01CF7"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C43AA5" w14:textId="77777777" w:rsidR="007E4663" w:rsidRPr="00D629EF" w:rsidRDefault="007E4663" w:rsidP="0035076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7E4663" w:rsidRPr="00D629EF" w14:paraId="7641DAB0" w14:textId="77777777" w:rsidTr="00350766">
        <w:tc>
          <w:tcPr>
            <w:tcW w:w="2394" w:type="dxa"/>
            <w:tcBorders>
              <w:top w:val="single" w:sz="4" w:space="0" w:color="auto"/>
              <w:left w:val="single" w:sz="4" w:space="0" w:color="auto"/>
              <w:bottom w:val="single" w:sz="4" w:space="0" w:color="auto"/>
              <w:right w:val="single" w:sz="4" w:space="0" w:color="auto"/>
            </w:tcBorders>
          </w:tcPr>
          <w:p w14:paraId="74ED88B4" w14:textId="77777777" w:rsidR="007E4663" w:rsidRPr="00D629EF" w:rsidRDefault="007E4663" w:rsidP="00350766">
            <w:pPr>
              <w:keepNext/>
              <w:keepLines/>
              <w:spacing w:after="0"/>
              <w:rPr>
                <w:rFonts w:ascii="Arial" w:hAnsi="Arial" w:cs="Arial"/>
                <w:bCs/>
                <w:noProof/>
                <w:sz w:val="18"/>
                <w:szCs w:val="18"/>
                <w:lang w:eastAsia="ja-JP"/>
              </w:rPr>
            </w:pPr>
            <w:r>
              <w:rPr>
                <w:rFonts w:ascii="Arial" w:hAnsi="Arial" w:cs="Arial"/>
                <w:bCs/>
                <w:sz w:val="18"/>
                <w:szCs w:val="18"/>
                <w:lang w:eastAsia="ja-JP"/>
              </w:rPr>
              <w:t>NPN Context Information</w:t>
            </w:r>
          </w:p>
        </w:tc>
        <w:tc>
          <w:tcPr>
            <w:tcW w:w="1274" w:type="dxa"/>
            <w:tcBorders>
              <w:top w:val="single" w:sz="4" w:space="0" w:color="auto"/>
              <w:left w:val="single" w:sz="4" w:space="0" w:color="auto"/>
              <w:bottom w:val="single" w:sz="4" w:space="0" w:color="auto"/>
              <w:right w:val="single" w:sz="4" w:space="0" w:color="auto"/>
            </w:tcBorders>
          </w:tcPr>
          <w:p w14:paraId="57A263EA" w14:textId="77777777" w:rsidR="007E4663" w:rsidRPr="00D629EF" w:rsidRDefault="007E4663" w:rsidP="00350766">
            <w:pPr>
              <w:keepNext/>
              <w:keepLines/>
              <w:spacing w:after="0"/>
              <w:rPr>
                <w:rFonts w:ascii="Arial" w:eastAsia="宋体" w:hAnsi="Arial" w:cs="Arial"/>
                <w:sz w:val="18"/>
                <w:szCs w:val="18"/>
                <w:lang w:eastAsia="zh-CN"/>
              </w:rPr>
            </w:pPr>
            <w:r>
              <w:rPr>
                <w:rFonts w:ascii="Arial" w:eastAsia="宋体" w:hAnsi="Arial" w:cs="Arial" w:hint="eastAsia"/>
                <w:sz w:val="18"/>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0BDFF209" w14:textId="77777777" w:rsidR="007E4663" w:rsidRPr="00D629EF" w:rsidRDefault="007E4663" w:rsidP="0035076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954F792" w14:textId="77777777" w:rsidR="007E4663" w:rsidRPr="00D629EF" w:rsidRDefault="007E4663" w:rsidP="00350766">
            <w:pPr>
              <w:keepNext/>
              <w:keepLines/>
              <w:spacing w:after="0"/>
              <w:rPr>
                <w:rFonts w:ascii="Arial" w:hAnsi="Arial" w:cs="Arial"/>
                <w:noProof/>
                <w:sz w:val="18"/>
                <w:szCs w:val="18"/>
                <w:lang w:eastAsia="ja-JP"/>
              </w:rPr>
            </w:pPr>
            <w:r>
              <w:rPr>
                <w:rFonts w:ascii="Arial" w:hAnsi="Arial" w:cs="Arial"/>
                <w:sz w:val="18"/>
                <w:szCs w:val="18"/>
                <w:lang w:eastAsia="ja-JP"/>
              </w:rPr>
              <w:t>9.3.1.84</w:t>
            </w:r>
          </w:p>
        </w:tc>
        <w:tc>
          <w:tcPr>
            <w:tcW w:w="1288" w:type="dxa"/>
            <w:tcBorders>
              <w:top w:val="single" w:sz="4" w:space="0" w:color="auto"/>
              <w:left w:val="single" w:sz="4" w:space="0" w:color="auto"/>
              <w:bottom w:val="single" w:sz="4" w:space="0" w:color="auto"/>
              <w:right w:val="single" w:sz="4" w:space="0" w:color="auto"/>
            </w:tcBorders>
          </w:tcPr>
          <w:p w14:paraId="3BAA6DA3" w14:textId="77777777" w:rsidR="007E4663" w:rsidRPr="00D629EF" w:rsidRDefault="007E4663" w:rsidP="0035076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43CD8A4" w14:textId="77777777" w:rsidR="007E4663" w:rsidRPr="00D629EF" w:rsidRDefault="007E4663" w:rsidP="0035076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D4FB78F" w14:textId="77777777" w:rsidR="007E4663" w:rsidRPr="00D629EF" w:rsidRDefault="007E4663" w:rsidP="0035076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7E4663" w:rsidRPr="00D629EF" w14:paraId="556D9CCB" w14:textId="77777777" w:rsidTr="00350766">
        <w:tc>
          <w:tcPr>
            <w:tcW w:w="2394" w:type="dxa"/>
            <w:tcBorders>
              <w:top w:val="single" w:sz="4" w:space="0" w:color="auto"/>
              <w:left w:val="single" w:sz="4" w:space="0" w:color="auto"/>
              <w:bottom w:val="single" w:sz="4" w:space="0" w:color="auto"/>
              <w:right w:val="single" w:sz="4" w:space="0" w:color="auto"/>
            </w:tcBorders>
          </w:tcPr>
          <w:p w14:paraId="576F87F3" w14:textId="77777777" w:rsidR="007E4663" w:rsidRDefault="007E4663" w:rsidP="00350766">
            <w:pPr>
              <w:keepNext/>
              <w:keepLines/>
              <w:spacing w:after="0"/>
              <w:rPr>
                <w:rFonts w:ascii="Arial" w:hAnsi="Arial" w:cs="Arial"/>
                <w:bCs/>
                <w:sz w:val="18"/>
                <w:szCs w:val="18"/>
                <w:lang w:eastAsia="ja-JP"/>
              </w:rPr>
            </w:pPr>
            <w:r>
              <w:rPr>
                <w:rFonts w:ascii="Arial" w:eastAsia="宋体" w:hAnsi="Arial" w:cs="Arial"/>
                <w:sz w:val="18"/>
                <w:lang w:eastAsia="zh-CN"/>
              </w:rPr>
              <w:t>Management Based MDT PLMN List</w:t>
            </w:r>
          </w:p>
        </w:tc>
        <w:tc>
          <w:tcPr>
            <w:tcW w:w="1274" w:type="dxa"/>
            <w:tcBorders>
              <w:top w:val="single" w:sz="4" w:space="0" w:color="auto"/>
              <w:left w:val="single" w:sz="4" w:space="0" w:color="auto"/>
              <w:bottom w:val="single" w:sz="4" w:space="0" w:color="auto"/>
              <w:right w:val="single" w:sz="4" w:space="0" w:color="auto"/>
            </w:tcBorders>
          </w:tcPr>
          <w:p w14:paraId="6CBF5269" w14:textId="77777777" w:rsidR="007E4663" w:rsidRDefault="007E4663" w:rsidP="00350766">
            <w:pPr>
              <w:keepNext/>
              <w:keepLines/>
              <w:spacing w:after="0"/>
              <w:rPr>
                <w:rFonts w:ascii="Arial" w:eastAsia="宋体" w:hAnsi="Arial" w:cs="Arial"/>
                <w:sz w:val="18"/>
                <w:szCs w:val="18"/>
                <w:lang w:val="en-US" w:eastAsia="zh-CN"/>
              </w:rPr>
            </w:pPr>
            <w:r>
              <w:rPr>
                <w:rFonts w:ascii="Arial" w:hAnsi="Arial"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2C97DE2" w14:textId="77777777" w:rsidR="007E4663" w:rsidRPr="00D629EF" w:rsidRDefault="007E4663" w:rsidP="0035076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6EF04C5" w14:textId="77777777" w:rsidR="007E4663" w:rsidRDefault="007E4663" w:rsidP="00350766">
            <w:pPr>
              <w:pStyle w:val="TAL"/>
              <w:rPr>
                <w:lang w:eastAsia="ja-JP"/>
              </w:rPr>
            </w:pPr>
            <w:r>
              <w:rPr>
                <w:lang w:eastAsia="ja-JP"/>
              </w:rPr>
              <w:t>MDT PLMN List</w:t>
            </w:r>
          </w:p>
          <w:p w14:paraId="1A96BFDB" w14:textId="77777777" w:rsidR="007E4663" w:rsidRDefault="007E4663" w:rsidP="00350766">
            <w:pPr>
              <w:keepNext/>
              <w:keepLines/>
              <w:spacing w:after="0"/>
              <w:rPr>
                <w:rFonts w:ascii="Arial" w:hAnsi="Arial" w:cs="Arial"/>
                <w:sz w:val="18"/>
                <w:szCs w:val="18"/>
                <w:lang w:eastAsia="ja-JP"/>
              </w:rPr>
            </w:pPr>
            <w:r>
              <w:rPr>
                <w:rFonts w:ascii="Arial" w:hAnsi="Arial" w:cs="Arial" w:hint="eastAsia"/>
                <w:sz w:val="18"/>
                <w:szCs w:val="18"/>
                <w:lang w:val="en-US" w:eastAsia="zh-CN"/>
              </w:rPr>
              <w:t>9.3.1.89</w:t>
            </w:r>
          </w:p>
        </w:tc>
        <w:tc>
          <w:tcPr>
            <w:tcW w:w="1288" w:type="dxa"/>
            <w:tcBorders>
              <w:top w:val="single" w:sz="4" w:space="0" w:color="auto"/>
              <w:left w:val="single" w:sz="4" w:space="0" w:color="auto"/>
              <w:bottom w:val="single" w:sz="4" w:space="0" w:color="auto"/>
              <w:right w:val="single" w:sz="4" w:space="0" w:color="auto"/>
            </w:tcBorders>
          </w:tcPr>
          <w:p w14:paraId="244AE734" w14:textId="77777777" w:rsidR="007E4663" w:rsidRPr="00D629EF" w:rsidRDefault="007E4663" w:rsidP="0035076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8947863" w14:textId="77777777" w:rsidR="007E4663" w:rsidRDefault="007E4663" w:rsidP="00350766">
            <w:pPr>
              <w:keepNext/>
              <w:keepLines/>
              <w:spacing w:after="0"/>
              <w:jc w:val="center"/>
              <w:rPr>
                <w:rFonts w:ascii="Arial" w:hAnsi="Arial" w:cs="Arial"/>
                <w:sz w:val="18"/>
                <w:szCs w:val="18"/>
                <w:lang w:eastAsia="ja-JP"/>
              </w:rPr>
            </w:pPr>
            <w:r>
              <w:rPr>
                <w:rFonts w:ascii="Arial" w:hAnsi="Arial" w:cs="Arial" w:hint="eastAsia"/>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2DB62E4" w14:textId="77777777" w:rsidR="007E4663" w:rsidRDefault="007E4663" w:rsidP="00350766">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7E4663" w:rsidRPr="00D629EF" w14:paraId="233C6506" w14:textId="77777777" w:rsidTr="00350766">
        <w:tc>
          <w:tcPr>
            <w:tcW w:w="2394" w:type="dxa"/>
            <w:tcBorders>
              <w:top w:val="single" w:sz="4" w:space="0" w:color="auto"/>
              <w:left w:val="single" w:sz="4" w:space="0" w:color="auto"/>
              <w:bottom w:val="single" w:sz="4" w:space="0" w:color="auto"/>
              <w:right w:val="single" w:sz="4" w:space="0" w:color="auto"/>
            </w:tcBorders>
          </w:tcPr>
          <w:p w14:paraId="6924FB06" w14:textId="77777777" w:rsidR="007E4663" w:rsidRDefault="007E4663" w:rsidP="00350766">
            <w:pPr>
              <w:keepNext/>
              <w:keepLines/>
              <w:spacing w:after="0"/>
              <w:rPr>
                <w:rFonts w:ascii="Arial" w:eastAsia="宋体" w:hAnsi="Arial" w:cs="Arial"/>
                <w:sz w:val="18"/>
                <w:lang w:eastAsia="zh-CN"/>
              </w:rPr>
            </w:pPr>
            <w:r>
              <w:rPr>
                <w:rFonts w:ascii="Arial" w:hAnsi="Arial" w:cs="Arial"/>
                <w:bCs/>
                <w:noProof/>
                <w:sz w:val="18"/>
                <w:szCs w:val="18"/>
                <w:lang w:eastAsia="ja-JP"/>
              </w:rPr>
              <w:t>CHO Initiation</w:t>
            </w:r>
          </w:p>
        </w:tc>
        <w:tc>
          <w:tcPr>
            <w:tcW w:w="1274" w:type="dxa"/>
            <w:tcBorders>
              <w:top w:val="single" w:sz="4" w:space="0" w:color="auto"/>
              <w:left w:val="single" w:sz="4" w:space="0" w:color="auto"/>
              <w:bottom w:val="single" w:sz="4" w:space="0" w:color="auto"/>
              <w:right w:val="single" w:sz="4" w:space="0" w:color="auto"/>
            </w:tcBorders>
          </w:tcPr>
          <w:p w14:paraId="4ABF08DE" w14:textId="77777777" w:rsidR="007E4663" w:rsidRDefault="007E4663" w:rsidP="00350766">
            <w:pPr>
              <w:keepNext/>
              <w:keepLines/>
              <w:spacing w:after="0"/>
              <w:rPr>
                <w:rFonts w:ascii="Arial" w:hAnsi="Arial" w:cs="Arial"/>
                <w:sz w:val="18"/>
                <w:lang w:eastAsia="zh-CN"/>
              </w:rPr>
            </w:pPr>
            <w:r>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DC417E0" w14:textId="77777777" w:rsidR="007E4663" w:rsidRPr="00D629EF" w:rsidRDefault="007E4663" w:rsidP="0035076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6D49D15" w14:textId="77777777" w:rsidR="007E4663" w:rsidRDefault="007E4663" w:rsidP="00350766">
            <w:pPr>
              <w:pStyle w:val="TAL"/>
              <w:rPr>
                <w:lang w:eastAsia="ja-JP"/>
              </w:rPr>
            </w:pPr>
            <w:r>
              <w:rPr>
                <w:rFonts w:cs="Arial"/>
                <w:noProof/>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259AE4A7" w14:textId="77777777" w:rsidR="007E4663" w:rsidRPr="00D629EF" w:rsidRDefault="007E4663" w:rsidP="0035076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42B315" w14:textId="77777777" w:rsidR="007E4663" w:rsidRDefault="007E4663" w:rsidP="00350766">
            <w:pPr>
              <w:keepNext/>
              <w:keepLines/>
              <w:spacing w:after="0"/>
              <w:jc w:val="center"/>
              <w:rPr>
                <w:rFonts w:ascii="Arial" w:hAnsi="Arial" w:cs="Arial"/>
                <w:sz w:val="18"/>
                <w:szCs w:val="18"/>
                <w:lang w:val="en-US" w:eastAsia="zh-CN"/>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DD135C" w14:textId="77777777" w:rsidR="007E4663" w:rsidRDefault="007E4663" w:rsidP="0035076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7E4663" w:rsidRPr="00D629EF" w14:paraId="0DB71F0B" w14:textId="77777777" w:rsidTr="00350766">
        <w:tc>
          <w:tcPr>
            <w:tcW w:w="2394" w:type="dxa"/>
            <w:tcBorders>
              <w:top w:val="single" w:sz="4" w:space="0" w:color="auto"/>
              <w:left w:val="single" w:sz="4" w:space="0" w:color="auto"/>
              <w:bottom w:val="single" w:sz="4" w:space="0" w:color="auto"/>
              <w:right w:val="single" w:sz="4" w:space="0" w:color="auto"/>
            </w:tcBorders>
          </w:tcPr>
          <w:p w14:paraId="5EFC5E49" w14:textId="77777777" w:rsidR="007E4663" w:rsidRDefault="007E4663" w:rsidP="00350766">
            <w:pPr>
              <w:pStyle w:val="TAL"/>
              <w:rPr>
                <w:noProof/>
                <w:lang w:eastAsia="ja-JP"/>
              </w:rPr>
            </w:pPr>
            <w:r>
              <w:rPr>
                <w:noProof/>
                <w:lang w:eastAsia="ja-JP"/>
              </w:rPr>
              <w:lastRenderedPageBreak/>
              <w:t>Additional Handover Information</w:t>
            </w:r>
          </w:p>
        </w:tc>
        <w:tc>
          <w:tcPr>
            <w:tcW w:w="1274" w:type="dxa"/>
            <w:tcBorders>
              <w:top w:val="single" w:sz="4" w:space="0" w:color="auto"/>
              <w:left w:val="single" w:sz="4" w:space="0" w:color="auto"/>
              <w:bottom w:val="single" w:sz="4" w:space="0" w:color="auto"/>
              <w:right w:val="single" w:sz="4" w:space="0" w:color="auto"/>
            </w:tcBorders>
          </w:tcPr>
          <w:p w14:paraId="12B9FED3" w14:textId="77777777" w:rsidR="007E4663" w:rsidRDefault="007E4663" w:rsidP="00350766">
            <w:pPr>
              <w:pStyle w:val="TAL"/>
              <w:rPr>
                <w:rFonts w:eastAsia="宋体"/>
                <w:lang w:eastAsia="zh-CN"/>
              </w:rPr>
            </w:pPr>
            <w:r>
              <w:rPr>
                <w:rFonts w:eastAsia="宋体"/>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4719223" w14:textId="77777777" w:rsidR="007E4663" w:rsidRPr="00D629EF" w:rsidRDefault="007E4663" w:rsidP="00350766">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4000602" w14:textId="77777777" w:rsidR="007E4663" w:rsidRDefault="007E4663" w:rsidP="00350766">
            <w:pPr>
              <w:pStyle w:val="TAL"/>
              <w:rPr>
                <w:noProof/>
                <w:lang w:eastAsia="ja-JP"/>
              </w:rPr>
            </w:pPr>
            <w:r>
              <w:rPr>
                <w:noProof/>
                <w:lang w:eastAsia="ja-JP"/>
              </w:rPr>
              <w:t>ENUMERATED(Discard PDCP SN, …)</w:t>
            </w:r>
          </w:p>
        </w:tc>
        <w:tc>
          <w:tcPr>
            <w:tcW w:w="1288" w:type="dxa"/>
            <w:tcBorders>
              <w:top w:val="single" w:sz="4" w:space="0" w:color="auto"/>
              <w:left w:val="single" w:sz="4" w:space="0" w:color="auto"/>
              <w:bottom w:val="single" w:sz="4" w:space="0" w:color="auto"/>
              <w:right w:val="single" w:sz="4" w:space="0" w:color="auto"/>
            </w:tcBorders>
          </w:tcPr>
          <w:p w14:paraId="5FF34488" w14:textId="77777777" w:rsidR="007E4663" w:rsidRPr="00D629EF" w:rsidRDefault="007E4663" w:rsidP="00350766">
            <w:pPr>
              <w:pStyle w:val="TAL"/>
              <w:rPr>
                <w:lang w:eastAsia="ja-JP"/>
              </w:rPr>
            </w:pPr>
            <w:r>
              <w:rPr>
                <w:lang w:eastAsia="ja-JP"/>
              </w:rPr>
              <w:t>If set to “</w:t>
            </w:r>
            <w:r w:rsidRPr="00311976">
              <w:rPr>
                <w:lang w:eastAsia="ja-JP"/>
              </w:rPr>
              <w:t>Discard PDCP SN</w:t>
            </w:r>
            <w:r>
              <w:rPr>
                <w:lang w:eastAsia="ja-JP"/>
              </w:rPr>
              <w:t xml:space="preserve">”, indicates that the </w:t>
            </w:r>
            <w:r w:rsidRPr="00311976">
              <w:rPr>
                <w:lang w:eastAsia="ja-JP"/>
              </w:rPr>
              <w:t>forwarded PDCP SNs</w:t>
            </w:r>
            <w:r>
              <w:rPr>
                <w:lang w:eastAsia="ja-JP"/>
              </w:rPr>
              <w:t xml:space="preserve"> have to be removed</w:t>
            </w:r>
          </w:p>
        </w:tc>
        <w:tc>
          <w:tcPr>
            <w:tcW w:w="1288" w:type="dxa"/>
            <w:tcBorders>
              <w:top w:val="single" w:sz="4" w:space="0" w:color="auto"/>
              <w:left w:val="single" w:sz="4" w:space="0" w:color="auto"/>
              <w:bottom w:val="single" w:sz="4" w:space="0" w:color="auto"/>
              <w:right w:val="single" w:sz="4" w:space="0" w:color="auto"/>
            </w:tcBorders>
          </w:tcPr>
          <w:p w14:paraId="1298EC07" w14:textId="77777777" w:rsidR="007E4663" w:rsidRDefault="007E4663" w:rsidP="0035076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A37B1F" w14:textId="77777777" w:rsidR="007E4663" w:rsidRDefault="007E4663" w:rsidP="00350766">
            <w:pPr>
              <w:pStyle w:val="TAC"/>
              <w:rPr>
                <w:lang w:eastAsia="ja-JP"/>
              </w:rPr>
            </w:pPr>
            <w:r>
              <w:rPr>
                <w:lang w:eastAsia="ja-JP"/>
              </w:rPr>
              <w:t>ignore</w:t>
            </w:r>
          </w:p>
        </w:tc>
      </w:tr>
      <w:tr w:rsidR="007E4663" w:rsidRPr="00D629EF" w14:paraId="293E456A" w14:textId="77777777" w:rsidTr="00350766">
        <w:tc>
          <w:tcPr>
            <w:tcW w:w="2394" w:type="dxa"/>
            <w:tcBorders>
              <w:top w:val="single" w:sz="4" w:space="0" w:color="auto"/>
              <w:left w:val="single" w:sz="4" w:space="0" w:color="auto"/>
              <w:bottom w:val="single" w:sz="4" w:space="0" w:color="auto"/>
              <w:right w:val="single" w:sz="4" w:space="0" w:color="auto"/>
            </w:tcBorders>
          </w:tcPr>
          <w:p w14:paraId="452EA71D" w14:textId="77777777" w:rsidR="007E4663" w:rsidRDefault="007E4663" w:rsidP="00350766">
            <w:pPr>
              <w:pStyle w:val="TAL"/>
              <w:rPr>
                <w:noProof/>
                <w:lang w:eastAsia="ja-JP"/>
              </w:rPr>
            </w:pPr>
            <w:r w:rsidRPr="00E25443">
              <w:rPr>
                <w:lang w:eastAsia="ja-JP"/>
              </w:rPr>
              <w:t>Direct Forwarding Path Availability</w:t>
            </w:r>
          </w:p>
        </w:tc>
        <w:tc>
          <w:tcPr>
            <w:tcW w:w="1274" w:type="dxa"/>
            <w:tcBorders>
              <w:top w:val="single" w:sz="4" w:space="0" w:color="auto"/>
              <w:left w:val="single" w:sz="4" w:space="0" w:color="auto"/>
              <w:bottom w:val="single" w:sz="4" w:space="0" w:color="auto"/>
              <w:right w:val="single" w:sz="4" w:space="0" w:color="auto"/>
            </w:tcBorders>
          </w:tcPr>
          <w:p w14:paraId="29CDCD44" w14:textId="77777777" w:rsidR="007E4663" w:rsidRDefault="007E4663" w:rsidP="00350766">
            <w:pPr>
              <w:pStyle w:val="TAL"/>
              <w:rPr>
                <w:rFonts w:eastAsia="宋体"/>
                <w:lang w:eastAsia="zh-CN"/>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748795A" w14:textId="77777777" w:rsidR="007E4663" w:rsidRPr="00D629EF" w:rsidRDefault="007E4663" w:rsidP="00350766">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2644EC2" w14:textId="77777777" w:rsidR="007E4663" w:rsidRDefault="007E4663" w:rsidP="00350766">
            <w:pPr>
              <w:pStyle w:val="TAL"/>
              <w:rPr>
                <w:noProof/>
                <w:lang w:eastAsia="ja-JP"/>
              </w:rPr>
            </w:pPr>
            <w:r w:rsidRPr="00A5319C">
              <w:rPr>
                <w:lang w:eastAsia="ja-JP"/>
              </w:rPr>
              <w:t>9.3.1.</w:t>
            </w:r>
            <w:r>
              <w:rPr>
                <w:lang w:eastAsia="ja-JP"/>
              </w:rPr>
              <w:t>98</w:t>
            </w:r>
          </w:p>
        </w:tc>
        <w:tc>
          <w:tcPr>
            <w:tcW w:w="1288" w:type="dxa"/>
            <w:tcBorders>
              <w:top w:val="single" w:sz="4" w:space="0" w:color="auto"/>
              <w:left w:val="single" w:sz="4" w:space="0" w:color="auto"/>
              <w:bottom w:val="single" w:sz="4" w:space="0" w:color="auto"/>
              <w:right w:val="single" w:sz="4" w:space="0" w:color="auto"/>
            </w:tcBorders>
          </w:tcPr>
          <w:p w14:paraId="2D2E32E2" w14:textId="77777777" w:rsidR="007E4663" w:rsidRDefault="007E4663" w:rsidP="0035076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062C9BD" w14:textId="77777777" w:rsidR="007E4663" w:rsidRDefault="007E4663" w:rsidP="00350766">
            <w:pPr>
              <w:pStyle w:val="TAC"/>
              <w:rPr>
                <w:lang w:eastAsia="ja-JP"/>
              </w:rPr>
            </w:pPr>
            <w:r w:rsidRPr="00A5319C">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E235FF" w14:textId="77777777" w:rsidR="007E4663" w:rsidRDefault="007E4663" w:rsidP="00350766">
            <w:pPr>
              <w:pStyle w:val="TAC"/>
              <w:rPr>
                <w:lang w:eastAsia="ja-JP"/>
              </w:rPr>
            </w:pPr>
            <w:r>
              <w:rPr>
                <w:lang w:eastAsia="ja-JP"/>
              </w:rPr>
              <w:t>ignore</w:t>
            </w:r>
          </w:p>
        </w:tc>
      </w:tr>
      <w:tr w:rsidR="007E4663" w:rsidRPr="00D629EF" w14:paraId="39F86CC7" w14:textId="77777777" w:rsidTr="00350766">
        <w:tc>
          <w:tcPr>
            <w:tcW w:w="2394" w:type="dxa"/>
            <w:tcBorders>
              <w:top w:val="single" w:sz="4" w:space="0" w:color="auto"/>
              <w:left w:val="single" w:sz="4" w:space="0" w:color="auto"/>
              <w:bottom w:val="single" w:sz="4" w:space="0" w:color="auto"/>
              <w:right w:val="single" w:sz="4" w:space="0" w:color="auto"/>
            </w:tcBorders>
          </w:tcPr>
          <w:p w14:paraId="54F9BBD0" w14:textId="77777777" w:rsidR="007E4663" w:rsidRPr="00E25443" w:rsidRDefault="007E4663" w:rsidP="00350766">
            <w:pPr>
              <w:pStyle w:val="TAL"/>
              <w:rPr>
                <w:lang w:eastAsia="ja-JP"/>
              </w:rPr>
            </w:pPr>
            <w:r w:rsidRPr="00D629EF">
              <w:rPr>
                <w:rFonts w:cs="Arial"/>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14:paraId="0BA6FF45" w14:textId="77777777" w:rsidR="007E4663" w:rsidRDefault="007E4663" w:rsidP="00350766">
            <w:pPr>
              <w:pStyle w:val="TAL"/>
              <w:rPr>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09BB257" w14:textId="77777777" w:rsidR="007E4663" w:rsidRPr="00D629EF" w:rsidRDefault="007E4663" w:rsidP="00350766">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01576E5" w14:textId="77777777" w:rsidR="007E4663" w:rsidRPr="00A5319C" w:rsidRDefault="007E4663" w:rsidP="00350766">
            <w:pPr>
              <w:pStyle w:val="TAL"/>
              <w:rPr>
                <w:lang w:eastAsia="ja-JP"/>
              </w:rPr>
            </w:pPr>
            <w:r w:rsidRPr="00D629EF">
              <w:rPr>
                <w:rFonts w:cs="Arial"/>
                <w:noProof/>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227EE704" w14:textId="77777777" w:rsidR="007E4663" w:rsidRDefault="007E4663" w:rsidP="0035076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971444A" w14:textId="77777777" w:rsidR="007E4663" w:rsidRPr="00A5319C" w:rsidRDefault="007E4663" w:rsidP="00350766">
            <w:pPr>
              <w:pStyle w:val="TAC"/>
              <w:rPr>
                <w:lang w:eastAsia="ja-JP"/>
              </w:rPr>
            </w:pPr>
            <w:r w:rsidRPr="00D629E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55C1CC" w14:textId="77777777" w:rsidR="007E4663" w:rsidRDefault="007E4663" w:rsidP="00350766">
            <w:pPr>
              <w:pStyle w:val="TAC"/>
              <w:rPr>
                <w:lang w:eastAsia="ja-JP"/>
              </w:rPr>
            </w:pPr>
            <w:r>
              <w:rPr>
                <w:rFonts w:cs="Arial"/>
                <w:szCs w:val="18"/>
                <w:lang w:eastAsia="ja-JP"/>
              </w:rPr>
              <w:t>ignore</w:t>
            </w:r>
          </w:p>
        </w:tc>
      </w:tr>
    </w:tbl>
    <w:p w14:paraId="0A71D494" w14:textId="77777777" w:rsidR="007E4663" w:rsidRPr="00D629EF" w:rsidRDefault="007E4663" w:rsidP="007E4663">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E4663" w:rsidRPr="00D629EF" w14:paraId="16F98F58" w14:textId="77777777" w:rsidTr="00350766">
        <w:trPr>
          <w:jc w:val="center"/>
        </w:trPr>
        <w:tc>
          <w:tcPr>
            <w:tcW w:w="3686" w:type="dxa"/>
          </w:tcPr>
          <w:p w14:paraId="4BF4F3C7" w14:textId="77777777" w:rsidR="007E4663" w:rsidRPr="00D629EF" w:rsidRDefault="007E4663" w:rsidP="00350766">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0F38F41C" w14:textId="77777777" w:rsidR="007E4663" w:rsidRPr="00D629EF" w:rsidRDefault="007E4663" w:rsidP="00350766">
            <w:pPr>
              <w:keepNext/>
              <w:keepLines/>
              <w:spacing w:after="0"/>
              <w:jc w:val="center"/>
              <w:rPr>
                <w:rFonts w:ascii="Arial" w:hAnsi="Arial" w:cs="Arial"/>
                <w:b/>
                <w:sz w:val="18"/>
              </w:rPr>
            </w:pPr>
            <w:r w:rsidRPr="00D629EF">
              <w:rPr>
                <w:rFonts w:ascii="Arial" w:hAnsi="Arial" w:cs="Arial"/>
                <w:b/>
                <w:sz w:val="18"/>
              </w:rPr>
              <w:t>Explanation</w:t>
            </w:r>
          </w:p>
        </w:tc>
      </w:tr>
      <w:tr w:rsidR="007E4663" w:rsidRPr="00D629EF" w14:paraId="73106B53" w14:textId="77777777" w:rsidTr="00350766">
        <w:trPr>
          <w:jc w:val="center"/>
        </w:trPr>
        <w:tc>
          <w:tcPr>
            <w:tcW w:w="3686" w:type="dxa"/>
          </w:tcPr>
          <w:p w14:paraId="7EFCED25" w14:textId="77777777" w:rsidR="007E4663" w:rsidRPr="00D629EF" w:rsidRDefault="007E4663" w:rsidP="00350766">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14:paraId="48229DE6" w14:textId="77777777" w:rsidR="007E4663" w:rsidRPr="00D629EF" w:rsidRDefault="007E4663" w:rsidP="00350766">
            <w:pPr>
              <w:keepNext/>
              <w:keepLines/>
              <w:spacing w:after="0"/>
              <w:rPr>
                <w:rFonts w:ascii="Arial" w:hAnsi="Arial" w:cs="Arial"/>
                <w:sz w:val="18"/>
              </w:rPr>
            </w:pPr>
            <w:r w:rsidRPr="00D629EF">
              <w:rPr>
                <w:rFonts w:ascii="Arial" w:hAnsi="Arial" w:cs="Arial"/>
                <w:sz w:val="18"/>
              </w:rPr>
              <w:t>Maximum no. of DRBs for a UE. Value is 32.</w:t>
            </w:r>
          </w:p>
        </w:tc>
      </w:tr>
      <w:tr w:rsidR="007E4663" w:rsidRPr="00D629EF" w14:paraId="02BBB567" w14:textId="77777777" w:rsidTr="00350766">
        <w:trPr>
          <w:jc w:val="center"/>
        </w:trPr>
        <w:tc>
          <w:tcPr>
            <w:tcW w:w="3686" w:type="dxa"/>
          </w:tcPr>
          <w:p w14:paraId="57F24922" w14:textId="77777777" w:rsidR="007E4663" w:rsidRPr="00D629EF" w:rsidRDefault="007E4663" w:rsidP="00350766">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14:paraId="04EC9278" w14:textId="77777777" w:rsidR="007E4663" w:rsidRPr="00D629EF" w:rsidRDefault="007E4663" w:rsidP="00350766">
            <w:pPr>
              <w:keepNext/>
              <w:keepLines/>
              <w:spacing w:after="0"/>
              <w:rPr>
                <w:rFonts w:ascii="Arial" w:hAnsi="Arial" w:cs="Arial"/>
                <w:sz w:val="18"/>
              </w:rPr>
            </w:pPr>
            <w:r w:rsidRPr="00D629EF">
              <w:rPr>
                <w:rFonts w:ascii="Arial" w:hAnsi="Arial" w:cs="Arial"/>
                <w:sz w:val="18"/>
              </w:rPr>
              <w:t>Maximum no. of PDU Sessions for a UE. Value is 256.</w:t>
            </w:r>
          </w:p>
        </w:tc>
      </w:tr>
    </w:tbl>
    <w:p w14:paraId="762ADF8B" w14:textId="4225688B" w:rsidR="007E4663" w:rsidRDefault="007E4663" w:rsidP="007E4663">
      <w:pPr>
        <w:rPr>
          <w:noProof/>
          <w:lang w:eastAsia="zh-CN"/>
        </w:rPr>
      </w:pPr>
    </w:p>
    <w:p w14:paraId="30286B8C" w14:textId="10805C7D" w:rsidR="007E4663" w:rsidRDefault="00444CE9" w:rsidP="00444CE9">
      <w:pPr>
        <w:rPr>
          <w:noProof/>
          <w:lang w:eastAsia="zh-CN"/>
        </w:rPr>
      </w:pPr>
      <w:ins w:id="94" w:author="China Telecom" w:date="2022-01-25T15:04:00Z">
        <w:r w:rsidRPr="00444CE9">
          <w:rPr>
            <w:noProof/>
            <w:lang w:eastAsia="zh-CN"/>
          </w:rPr>
          <w:t>Editor’s note</w:t>
        </w:r>
      </w:ins>
      <w:ins w:id="95" w:author="China Telecom" w:date="2022-01-25T18:39:00Z">
        <w:r w:rsidR="00CB3B09">
          <w:rPr>
            <w:noProof/>
            <w:lang w:eastAsia="zh-CN"/>
          </w:rPr>
          <w:t xml:space="preserve"> 1</w:t>
        </w:r>
      </w:ins>
      <w:ins w:id="96" w:author="China Telecom" w:date="2022-01-25T15:04:00Z">
        <w:r w:rsidRPr="00444CE9">
          <w:rPr>
            <w:noProof/>
            <w:lang w:eastAsia="zh-CN"/>
          </w:rPr>
          <w:t>: How the gNB-CU UP knows which bearers are SDT bearers is FFS.</w:t>
        </w:r>
      </w:ins>
    </w:p>
    <w:p w14:paraId="34BACBED" w14:textId="7AD05D16" w:rsidR="00CB3B09" w:rsidRPr="00444CE9" w:rsidRDefault="00CB3B09" w:rsidP="00444CE9">
      <w:pPr>
        <w:rPr>
          <w:noProof/>
          <w:lang w:eastAsia="zh-CN"/>
        </w:rPr>
      </w:pPr>
      <w:ins w:id="97" w:author="China Telecom" w:date="2022-01-25T18:39:00Z">
        <w:r>
          <w:rPr>
            <w:color w:val="1F497D"/>
          </w:rPr>
          <w:t>Editor’s note</w:t>
        </w:r>
        <w:r>
          <w:rPr>
            <w:color w:val="1F497D"/>
          </w:rPr>
          <w:t xml:space="preserve"> 2</w:t>
        </w:r>
        <w:bookmarkStart w:id="98" w:name="_GoBack"/>
        <w:bookmarkEnd w:id="98"/>
        <w:r>
          <w:rPr>
            <w:color w:val="1F497D"/>
          </w:rPr>
          <w:t xml:space="preserve">: whether the </w:t>
        </w:r>
        <w:r>
          <w:rPr>
            <w:i/>
            <w:iCs/>
            <w:color w:val="1F497D"/>
          </w:rPr>
          <w:t>Bearer Context Status Change</w:t>
        </w:r>
        <w:r>
          <w:rPr>
            <w:color w:val="1F497D"/>
          </w:rPr>
          <w:t xml:space="preserve"> IE in BEARER CONTEXTE SETUP can be set to "</w:t>
        </w:r>
        <w:proofErr w:type="spellStart"/>
        <w:r>
          <w:rPr>
            <w:color w:val="1F497D"/>
          </w:rPr>
          <w:t>ResumeforSDT</w:t>
        </w:r>
        <w:proofErr w:type="spellEnd"/>
        <w:r>
          <w:rPr>
            <w:color w:val="1F497D"/>
          </w:rPr>
          <w:t>" is FFS</w:t>
        </w:r>
      </w:ins>
    </w:p>
    <w:p w14:paraId="65CEE15D" w14:textId="77777777" w:rsidR="007E4663" w:rsidRDefault="007E4663" w:rsidP="007E4663">
      <w:pPr>
        <w:rPr>
          <w:noProof/>
          <w:lang w:eastAsia="zh-CN"/>
        </w:rPr>
      </w:pPr>
      <w:r w:rsidRPr="009C3DD1">
        <w:rPr>
          <w:noProof/>
          <w:lang w:eastAsia="zh-CN"/>
        </w:rPr>
        <w:t>////////////////////////////////////////////////////////////</w:t>
      </w:r>
      <w:r>
        <w:rPr>
          <w:noProof/>
          <w:lang w:eastAsia="zh-CN"/>
        </w:rPr>
        <w:t>////////////skip unchanged</w:t>
      </w:r>
      <w:r w:rsidRPr="009C3DD1">
        <w:rPr>
          <w:noProof/>
          <w:lang w:eastAsia="zh-CN"/>
        </w:rPr>
        <w:t>////////////////////////////////////////////////////////////////////////</w:t>
      </w:r>
    </w:p>
    <w:p w14:paraId="4CA8A618" w14:textId="77777777" w:rsidR="007E4663" w:rsidRDefault="007E4663" w:rsidP="007E4663">
      <w:pPr>
        <w:rPr>
          <w:noProof/>
          <w:lang w:eastAsia="zh-CN"/>
        </w:rPr>
      </w:pPr>
    </w:p>
    <w:p w14:paraId="39864409" w14:textId="77777777" w:rsidR="003C55A9" w:rsidRPr="0079682A" w:rsidRDefault="003C55A9" w:rsidP="00C52C0A"/>
    <w:p w14:paraId="6EECDF50" w14:textId="77777777" w:rsidR="00C52C0A" w:rsidRPr="00D629EF" w:rsidRDefault="00C52C0A" w:rsidP="00C52C0A">
      <w:pPr>
        <w:pStyle w:val="40"/>
        <w:ind w:left="0" w:firstLine="0"/>
      </w:pPr>
      <w:bookmarkStart w:id="99" w:name="_Toc20955566"/>
      <w:bookmarkStart w:id="100" w:name="_Toc29461001"/>
      <w:bookmarkStart w:id="101" w:name="_Toc29505733"/>
      <w:bookmarkStart w:id="102" w:name="_Toc36556258"/>
      <w:bookmarkStart w:id="103" w:name="_Toc45881716"/>
      <w:bookmarkStart w:id="104" w:name="_Toc51852354"/>
      <w:bookmarkStart w:id="105" w:name="_Toc56620305"/>
      <w:bookmarkStart w:id="106" w:name="_Toc64447945"/>
      <w:bookmarkStart w:id="107" w:name="_Toc74152720"/>
      <w:r w:rsidRPr="00D629EF">
        <w:t>9.2.2.4</w:t>
      </w:r>
      <w:r w:rsidRPr="00D629EF">
        <w:tab/>
        <w:t>BEARER CONTEXT MODIFICATION REQUEST</w:t>
      </w:r>
      <w:bookmarkEnd w:id="99"/>
      <w:bookmarkEnd w:id="100"/>
      <w:bookmarkEnd w:id="101"/>
      <w:bookmarkEnd w:id="102"/>
      <w:bookmarkEnd w:id="103"/>
      <w:bookmarkEnd w:id="104"/>
      <w:bookmarkEnd w:id="105"/>
      <w:bookmarkEnd w:id="106"/>
      <w:bookmarkEnd w:id="107"/>
    </w:p>
    <w:p w14:paraId="103FFC4C" w14:textId="77777777" w:rsidR="00C52C0A" w:rsidRPr="00D629EF" w:rsidRDefault="00C52C0A" w:rsidP="00C52C0A">
      <w:r w:rsidRPr="00D629EF">
        <w:t xml:space="preserve">This message is sent by the gNB-CU-CP to request the gNB-CU-UP to modify a bearer context. </w:t>
      </w:r>
    </w:p>
    <w:p w14:paraId="01BEA962" w14:textId="77777777" w:rsidR="00C52C0A" w:rsidRPr="00D629EF" w:rsidRDefault="00C52C0A" w:rsidP="00C52C0A">
      <w:r w:rsidRPr="00D629EF">
        <w:t xml:space="preserve">Direction: gNB-CU-CP </w:t>
      </w:r>
      <w:r w:rsidRPr="00D629EF">
        <w:sym w:font="Symbol" w:char="F0AE"/>
      </w:r>
      <w:r w:rsidRPr="00D629EF">
        <w:t xml:space="preserve"> gNB-CU-UP</w:t>
      </w:r>
    </w:p>
    <w:p w14:paraId="0A74C9CE" w14:textId="77777777" w:rsidR="00C52C0A" w:rsidRPr="00D629EF" w:rsidRDefault="00C52C0A" w:rsidP="00C52C0A"/>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C52C0A" w:rsidRPr="00D629EF" w14:paraId="083FECDE" w14:textId="77777777" w:rsidTr="003D7F13">
        <w:tc>
          <w:tcPr>
            <w:tcW w:w="2352" w:type="dxa"/>
            <w:tcBorders>
              <w:top w:val="single" w:sz="4" w:space="0" w:color="auto"/>
              <w:left w:val="single" w:sz="4" w:space="0" w:color="auto"/>
              <w:bottom w:val="single" w:sz="4" w:space="0" w:color="auto"/>
              <w:right w:val="single" w:sz="4" w:space="0" w:color="auto"/>
            </w:tcBorders>
            <w:hideMark/>
          </w:tcPr>
          <w:p w14:paraId="3D6E95F7" w14:textId="77777777" w:rsidR="00C52C0A" w:rsidRPr="00D629EF" w:rsidRDefault="00C52C0A" w:rsidP="003D7F13">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67C030E" w14:textId="77777777" w:rsidR="00C52C0A" w:rsidRPr="00D629EF" w:rsidRDefault="00C52C0A" w:rsidP="003D7F13">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6E8E14F0" w14:textId="77777777" w:rsidR="00C52C0A" w:rsidRPr="00D629EF" w:rsidRDefault="00C52C0A" w:rsidP="003D7F13">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5BC627C2" w14:textId="77777777" w:rsidR="00C52C0A" w:rsidRPr="00D629EF" w:rsidRDefault="00C52C0A" w:rsidP="003D7F13">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5BF01EF5" w14:textId="77777777" w:rsidR="00C52C0A" w:rsidRPr="00D629EF" w:rsidRDefault="00C52C0A" w:rsidP="003D7F13">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5E082E9" w14:textId="77777777" w:rsidR="00C52C0A" w:rsidRPr="00D629EF" w:rsidRDefault="00C52C0A" w:rsidP="003D7F13">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10AD952" w14:textId="77777777" w:rsidR="00C52C0A" w:rsidRPr="00D629EF" w:rsidRDefault="00C52C0A" w:rsidP="003D7F13">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C52C0A" w:rsidRPr="00D629EF" w14:paraId="1CAC6BA5" w14:textId="77777777" w:rsidTr="003D7F13">
        <w:tc>
          <w:tcPr>
            <w:tcW w:w="2352" w:type="dxa"/>
            <w:tcBorders>
              <w:top w:val="single" w:sz="4" w:space="0" w:color="auto"/>
              <w:left w:val="single" w:sz="4" w:space="0" w:color="auto"/>
              <w:bottom w:val="single" w:sz="4" w:space="0" w:color="auto"/>
              <w:right w:val="single" w:sz="4" w:space="0" w:color="auto"/>
            </w:tcBorders>
            <w:hideMark/>
          </w:tcPr>
          <w:p w14:paraId="176EBE78"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0E8DAF74"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C90AEE8" w14:textId="77777777"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592FC36"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72E255E4" w14:textId="77777777"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060775"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259089E"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14:paraId="72221B7D" w14:textId="77777777" w:rsidTr="003D7F13">
        <w:tc>
          <w:tcPr>
            <w:tcW w:w="2352" w:type="dxa"/>
            <w:tcBorders>
              <w:top w:val="single" w:sz="4" w:space="0" w:color="auto"/>
              <w:left w:val="single" w:sz="4" w:space="0" w:color="auto"/>
              <w:bottom w:val="single" w:sz="4" w:space="0" w:color="auto"/>
              <w:right w:val="single" w:sz="4" w:space="0" w:color="auto"/>
            </w:tcBorders>
            <w:hideMark/>
          </w:tcPr>
          <w:p w14:paraId="1DAA4F0B"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29A71205"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096B0610" w14:textId="77777777"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9D448C9"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0FF930F9" w14:textId="77777777"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D86DC9"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AF8B41A"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14:paraId="2F15B2AC" w14:textId="77777777" w:rsidTr="003D7F13">
        <w:tc>
          <w:tcPr>
            <w:tcW w:w="2352" w:type="dxa"/>
            <w:tcBorders>
              <w:top w:val="single" w:sz="4" w:space="0" w:color="auto"/>
              <w:left w:val="single" w:sz="4" w:space="0" w:color="auto"/>
              <w:bottom w:val="single" w:sz="4" w:space="0" w:color="auto"/>
              <w:right w:val="single" w:sz="4" w:space="0" w:color="auto"/>
            </w:tcBorders>
            <w:hideMark/>
          </w:tcPr>
          <w:p w14:paraId="218586A5"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1A8B21B7"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6991EAD" w14:textId="77777777"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B3AD1B4"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3A8BADB9" w14:textId="77777777"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94690D"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78EDF35"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14:paraId="55C10592" w14:textId="77777777" w:rsidTr="003D7F13">
        <w:tc>
          <w:tcPr>
            <w:tcW w:w="2352" w:type="dxa"/>
            <w:tcBorders>
              <w:top w:val="single" w:sz="4" w:space="0" w:color="auto"/>
              <w:left w:val="single" w:sz="4" w:space="0" w:color="auto"/>
              <w:bottom w:val="single" w:sz="4" w:space="0" w:color="auto"/>
              <w:right w:val="single" w:sz="4" w:space="0" w:color="auto"/>
            </w:tcBorders>
            <w:hideMark/>
          </w:tcPr>
          <w:p w14:paraId="6E742FB9" w14:textId="77777777" w:rsidR="00C52C0A" w:rsidRPr="00D629EF" w:rsidRDefault="00C52C0A" w:rsidP="003D7F13">
            <w:pPr>
              <w:keepNext/>
              <w:keepLines/>
              <w:spacing w:after="0"/>
              <w:rPr>
                <w:rFonts w:ascii="Arial" w:hAnsi="Arial" w:cs="Arial"/>
                <w:sz w:val="18"/>
                <w:szCs w:val="18"/>
              </w:rPr>
            </w:pPr>
            <w:r w:rsidRPr="00D629E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7A57B1BB"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14A57EF" w14:textId="77777777"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C1C2F2F"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104B033B" w14:textId="77777777"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C7AA4E"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EDD2AD6"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14:paraId="6D03CF17" w14:textId="77777777" w:rsidTr="003D7F13">
        <w:tc>
          <w:tcPr>
            <w:tcW w:w="2352" w:type="dxa"/>
            <w:tcBorders>
              <w:top w:val="single" w:sz="4" w:space="0" w:color="auto"/>
              <w:left w:val="single" w:sz="4" w:space="0" w:color="auto"/>
              <w:bottom w:val="single" w:sz="4" w:space="0" w:color="auto"/>
              <w:right w:val="single" w:sz="4" w:space="0" w:color="auto"/>
            </w:tcBorders>
            <w:hideMark/>
          </w:tcPr>
          <w:p w14:paraId="68FF83DC" w14:textId="77777777" w:rsidR="00C52C0A" w:rsidRPr="00D629EF" w:rsidRDefault="00C52C0A" w:rsidP="003D7F13">
            <w:pPr>
              <w:keepNext/>
              <w:keepLines/>
              <w:spacing w:after="0"/>
              <w:rPr>
                <w:rFonts w:ascii="Arial" w:hAnsi="Arial" w:cs="Arial"/>
                <w:sz w:val="18"/>
                <w:szCs w:val="18"/>
              </w:rPr>
            </w:pPr>
            <w:r w:rsidRPr="00D629E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2D727640"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B2F3B3C" w14:textId="77777777"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E00394C"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69A303E8" w14:textId="77777777"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D9B951"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4A730B2"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14:paraId="0093C32C" w14:textId="77777777" w:rsidTr="003D7F13">
        <w:tc>
          <w:tcPr>
            <w:tcW w:w="2352" w:type="dxa"/>
            <w:tcBorders>
              <w:top w:val="single" w:sz="4" w:space="0" w:color="auto"/>
              <w:left w:val="single" w:sz="4" w:space="0" w:color="auto"/>
              <w:bottom w:val="single" w:sz="4" w:space="0" w:color="auto"/>
              <w:right w:val="single" w:sz="4" w:space="0" w:color="auto"/>
            </w:tcBorders>
          </w:tcPr>
          <w:p w14:paraId="462C888F" w14:textId="77777777" w:rsidR="00C52C0A" w:rsidRPr="00D629EF" w:rsidRDefault="00C52C0A" w:rsidP="003D7F13">
            <w:pPr>
              <w:keepNext/>
              <w:keepLines/>
              <w:spacing w:after="0"/>
              <w:rPr>
                <w:rFonts w:ascii="Arial" w:eastAsia="Batang" w:hAnsi="Arial" w:cs="Arial"/>
                <w:sz w:val="18"/>
                <w:szCs w:val="18"/>
                <w:lang w:eastAsia="ja-JP"/>
              </w:rPr>
            </w:pPr>
            <w:r w:rsidRPr="00D629EF">
              <w:rPr>
                <w:rFonts w:ascii="Arial"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357FC2AC"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15C0978" w14:textId="77777777"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2E3F0EC"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3D9E6DA5"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01E12511"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57B3A6"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14:paraId="71820D50" w14:textId="77777777" w:rsidTr="003D7F13">
        <w:tc>
          <w:tcPr>
            <w:tcW w:w="2352" w:type="dxa"/>
            <w:tcBorders>
              <w:top w:val="single" w:sz="4" w:space="0" w:color="auto"/>
              <w:left w:val="single" w:sz="4" w:space="0" w:color="auto"/>
              <w:bottom w:val="single" w:sz="4" w:space="0" w:color="auto"/>
              <w:right w:val="single" w:sz="4" w:space="0" w:color="auto"/>
            </w:tcBorders>
            <w:hideMark/>
          </w:tcPr>
          <w:p w14:paraId="3FB32DA0" w14:textId="77777777" w:rsidR="00C52C0A" w:rsidRPr="00D629EF" w:rsidRDefault="00C52C0A" w:rsidP="003D7F13">
            <w:pPr>
              <w:keepNext/>
              <w:keepLines/>
              <w:spacing w:after="0"/>
              <w:rPr>
                <w:rFonts w:ascii="Arial" w:hAnsi="Arial" w:cs="Arial"/>
                <w:sz w:val="18"/>
                <w:szCs w:val="18"/>
              </w:rPr>
            </w:pPr>
            <w:r w:rsidRPr="00D629E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57EA2745"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CF166B2" w14:textId="77777777"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3FD9254"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(Suspend, Resume, …</w:t>
            </w:r>
            <w:ins w:id="108" w:author="China Telecom" w:date="2022-01-23T21:19:00Z">
              <w:r w:rsidR="003C55A9">
                <w:rPr>
                  <w:rFonts w:ascii="Arial" w:hAnsi="Arial" w:cs="Arial"/>
                  <w:noProof/>
                  <w:sz w:val="18"/>
                  <w:szCs w:val="18"/>
                  <w:lang w:eastAsia="ja-JP"/>
                </w:rPr>
                <w:t>,</w:t>
              </w:r>
            </w:ins>
            <w:ins w:id="109" w:author="China Telecom" w:date="2022-01-23T21:20:00Z">
              <w:r w:rsidR="003C55A9">
                <w:rPr>
                  <w:rFonts w:ascii="Arial" w:hAnsi="Arial" w:cs="Arial"/>
                  <w:noProof/>
                  <w:sz w:val="18"/>
                  <w:szCs w:val="18"/>
                  <w:lang w:eastAsia="ja-JP"/>
                </w:rPr>
                <w:t>R</w:t>
              </w:r>
            </w:ins>
            <w:ins w:id="110" w:author="China Telecom" w:date="2022-01-23T21:19:00Z">
              <w:r w:rsidR="003C55A9">
                <w:rPr>
                  <w:rFonts w:ascii="Arial" w:hAnsi="Arial" w:cs="Arial"/>
                  <w:noProof/>
                  <w:sz w:val="18"/>
                  <w:szCs w:val="18"/>
                  <w:lang w:eastAsia="ja-JP"/>
                </w:rPr>
                <w:t>es</w:t>
              </w:r>
            </w:ins>
            <w:ins w:id="111" w:author="China Telecom" w:date="2022-01-23T21:20:00Z">
              <w:r w:rsidR="003C55A9">
                <w:rPr>
                  <w:rFonts w:ascii="Arial" w:hAnsi="Arial" w:cs="Arial"/>
                  <w:noProof/>
                  <w:sz w:val="18"/>
                  <w:szCs w:val="18"/>
                  <w:lang w:eastAsia="ja-JP"/>
                </w:rPr>
                <w:t>umefor SDT</w:t>
              </w:r>
            </w:ins>
            <w:r w:rsidRPr="00D629EF">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hideMark/>
          </w:tcPr>
          <w:p w14:paraId="11E38E4A" w14:textId="44095957" w:rsidR="00C52C0A" w:rsidRPr="00D629EF" w:rsidRDefault="00C52C0A" w:rsidP="003D7F13">
            <w:pPr>
              <w:keepNext/>
              <w:keepLines/>
              <w:spacing w:after="0"/>
              <w:rPr>
                <w:rFonts w:ascii="Arial" w:hAnsi="Arial" w:cs="Arial"/>
                <w:sz w:val="18"/>
                <w:szCs w:val="18"/>
                <w:lang w:eastAsia="zh-CN"/>
              </w:rPr>
            </w:pPr>
            <w:r w:rsidRPr="00D629EF">
              <w:rPr>
                <w:rFonts w:ascii="Arial" w:hAnsi="Arial"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14:paraId="61D66454"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8D3D43C"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14:paraId="31BF5AA3" w14:textId="77777777" w:rsidTr="003D7F13">
        <w:tc>
          <w:tcPr>
            <w:tcW w:w="2352" w:type="dxa"/>
            <w:tcBorders>
              <w:top w:val="single" w:sz="4" w:space="0" w:color="auto"/>
              <w:left w:val="single" w:sz="4" w:space="0" w:color="auto"/>
              <w:bottom w:val="single" w:sz="4" w:space="0" w:color="auto"/>
              <w:right w:val="single" w:sz="4" w:space="0" w:color="auto"/>
            </w:tcBorders>
          </w:tcPr>
          <w:p w14:paraId="2545984C" w14:textId="77777777" w:rsidR="00C52C0A" w:rsidRPr="00D629EF" w:rsidRDefault="00C52C0A" w:rsidP="003D7F13">
            <w:pPr>
              <w:keepNext/>
              <w:keepLines/>
              <w:spacing w:after="0"/>
              <w:rPr>
                <w:rFonts w:ascii="Arial" w:hAnsi="Arial" w:cs="Arial"/>
                <w:sz w:val="18"/>
                <w:szCs w:val="18"/>
              </w:rPr>
            </w:pPr>
            <w:r w:rsidRPr="00D629EF">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79F0542D"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3DA47DF" w14:textId="77777777"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80403DD"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0D150490"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7A5CC287"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39FBA6A"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14:paraId="796E6C2C" w14:textId="77777777" w:rsidTr="003D7F13">
        <w:tc>
          <w:tcPr>
            <w:tcW w:w="2352" w:type="dxa"/>
            <w:tcBorders>
              <w:top w:val="single" w:sz="4" w:space="0" w:color="auto"/>
              <w:left w:val="single" w:sz="4" w:space="0" w:color="auto"/>
              <w:bottom w:val="single" w:sz="4" w:space="0" w:color="auto"/>
              <w:right w:val="single" w:sz="4" w:space="0" w:color="auto"/>
            </w:tcBorders>
          </w:tcPr>
          <w:p w14:paraId="1504E8CC" w14:textId="77777777" w:rsidR="00C52C0A" w:rsidRPr="00D629EF" w:rsidRDefault="00C52C0A" w:rsidP="003D7F13">
            <w:pPr>
              <w:keepNext/>
              <w:keepLines/>
              <w:spacing w:after="0"/>
              <w:rPr>
                <w:rFonts w:ascii="Arial" w:hAnsi="Arial" w:cs="Arial"/>
                <w:sz w:val="18"/>
                <w:szCs w:val="18"/>
              </w:rPr>
            </w:pPr>
            <w:r w:rsidRPr="00D629EF">
              <w:rPr>
                <w:rFonts w:ascii="Arial"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78639BD2"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05DAC98" w14:textId="77777777"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4B30CE0"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14:paraId="2401B60F"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70B21844"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7B59D918"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0EA593E"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52C0A" w:rsidRPr="00D629EF" w14:paraId="2D8C13CE" w14:textId="77777777" w:rsidTr="003D7F13">
        <w:tc>
          <w:tcPr>
            <w:tcW w:w="2352" w:type="dxa"/>
            <w:tcBorders>
              <w:top w:val="single" w:sz="4" w:space="0" w:color="auto"/>
              <w:left w:val="single" w:sz="4" w:space="0" w:color="auto"/>
              <w:bottom w:val="single" w:sz="4" w:space="0" w:color="auto"/>
              <w:right w:val="single" w:sz="4" w:space="0" w:color="auto"/>
            </w:tcBorders>
          </w:tcPr>
          <w:p w14:paraId="1C38CD39"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rPr>
              <w:t>Data Discard Required</w:t>
            </w:r>
          </w:p>
        </w:tc>
        <w:tc>
          <w:tcPr>
            <w:tcW w:w="1134" w:type="dxa"/>
            <w:tcBorders>
              <w:top w:val="single" w:sz="4" w:space="0" w:color="auto"/>
              <w:left w:val="single" w:sz="4" w:space="0" w:color="auto"/>
              <w:bottom w:val="single" w:sz="4" w:space="0" w:color="auto"/>
              <w:right w:val="single" w:sz="4" w:space="0" w:color="auto"/>
            </w:tcBorders>
          </w:tcPr>
          <w:p w14:paraId="4A25B349" w14:textId="77777777" w:rsidR="00C52C0A" w:rsidRPr="00D629EF" w:rsidRDefault="00C52C0A" w:rsidP="003D7F13">
            <w:pPr>
              <w:keepNext/>
              <w:keepLines/>
              <w:spacing w:after="0"/>
              <w:rPr>
                <w:rFonts w:ascii="Arial" w:hAnsi="Arial" w:cs="Arial"/>
                <w:sz w:val="18"/>
                <w:szCs w:val="18"/>
                <w:lang w:eastAsia="ja-JP"/>
              </w:rPr>
            </w:pPr>
            <w:r w:rsidRPr="00D629EF">
              <w:rPr>
                <w:rFonts w:ascii="Arial" w:eastAsia="Malgun Gothic" w:hAnsi="Arial" w:cs="Arial" w:hint="eastAsia"/>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235BDE79" w14:textId="77777777"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6729177"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rPr>
              <w:t>ENUMERATED (</w:t>
            </w:r>
            <w:r w:rsidRPr="00D629EF">
              <w:rPr>
                <w:rFonts w:ascii="Arial" w:eastAsia="Malgun Gothic" w:hAnsi="Arial" w:cs="Arial"/>
                <w:noProof/>
                <w:sz w:val="18"/>
                <w:szCs w:val="18"/>
              </w:rPr>
              <w:t>required</w:t>
            </w:r>
            <w:r w:rsidRPr="00D629EF">
              <w:rPr>
                <w:rFonts w:ascii="Arial" w:eastAsia="Malgun Gothic" w:hAnsi="Arial" w:cs="Arial" w:hint="eastAsia"/>
                <w:noProof/>
                <w:sz w:val="18"/>
                <w:szCs w:val="18"/>
              </w:rPr>
              <w:t>,</w:t>
            </w:r>
            <w:r w:rsidRPr="00D629EF">
              <w:rPr>
                <w:rFonts w:ascii="Arial" w:eastAsia="Malgun Gothic" w:hAnsi="Arial" w:cs="Arial"/>
                <w:noProof/>
                <w:sz w:val="18"/>
                <w:szCs w:val="18"/>
              </w:rPr>
              <w:t xml:space="preserve"> </w:t>
            </w:r>
            <w:r w:rsidRPr="00D629EF">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44433CF9" w14:textId="77777777" w:rsidR="00C52C0A" w:rsidRPr="00D629EF" w:rsidRDefault="00C52C0A" w:rsidP="003D7F13">
            <w:pPr>
              <w:keepNext/>
              <w:keepLines/>
              <w:spacing w:after="0"/>
              <w:rPr>
                <w:rFonts w:ascii="Arial" w:hAnsi="Arial" w:cs="Arial"/>
                <w:sz w:val="18"/>
                <w:szCs w:val="18"/>
                <w:lang w:eastAsia="ja-JP"/>
              </w:rPr>
            </w:pPr>
            <w:bookmarkStart w:id="112" w:name="_Hlk2341054"/>
            <w:r w:rsidRPr="00D629EF">
              <w:rPr>
                <w:rFonts w:ascii="Arial" w:eastAsia="Malgun Gothic" w:hAnsi="Arial" w:cs="Arial"/>
                <w:sz w:val="18"/>
                <w:szCs w:val="18"/>
              </w:rPr>
              <w:t>Indicate to discard the DL user data in case of RAN paging failure.</w:t>
            </w:r>
            <w:bookmarkEnd w:id="112"/>
          </w:p>
        </w:tc>
        <w:tc>
          <w:tcPr>
            <w:tcW w:w="1080" w:type="dxa"/>
            <w:tcBorders>
              <w:top w:val="single" w:sz="4" w:space="0" w:color="auto"/>
              <w:left w:val="single" w:sz="4" w:space="0" w:color="auto"/>
              <w:bottom w:val="single" w:sz="4" w:space="0" w:color="auto"/>
              <w:right w:val="single" w:sz="4" w:space="0" w:color="auto"/>
            </w:tcBorders>
          </w:tcPr>
          <w:p w14:paraId="628705E1"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eastAsia="Malgun Gothic" w:hAnsi="Arial" w:cs="Arial" w:hint="eastAsia"/>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70F97861"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eastAsia="Malgun Gothic" w:hAnsi="Arial" w:cs="Arial"/>
                <w:sz w:val="18"/>
                <w:szCs w:val="18"/>
              </w:rPr>
              <w:t>ignore</w:t>
            </w:r>
          </w:p>
        </w:tc>
      </w:tr>
      <w:tr w:rsidR="00C52C0A" w:rsidRPr="00D629EF" w14:paraId="05F6DC1A" w14:textId="77777777" w:rsidTr="003D7F13">
        <w:tc>
          <w:tcPr>
            <w:tcW w:w="2352" w:type="dxa"/>
            <w:tcBorders>
              <w:top w:val="single" w:sz="4" w:space="0" w:color="auto"/>
              <w:left w:val="single" w:sz="4" w:space="0" w:color="auto"/>
              <w:bottom w:val="single" w:sz="4" w:space="0" w:color="auto"/>
              <w:right w:val="single" w:sz="4" w:space="0" w:color="auto"/>
            </w:tcBorders>
            <w:hideMark/>
          </w:tcPr>
          <w:p w14:paraId="71E09555" w14:textId="77777777" w:rsidR="00C52C0A" w:rsidRPr="00D629EF" w:rsidRDefault="00C52C0A" w:rsidP="003D7F13">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4FCDD35E"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6328FCC" w14:textId="77777777"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CC345FE" w14:textId="77777777" w:rsidR="00C52C0A" w:rsidRPr="00D629EF" w:rsidRDefault="00C52C0A" w:rsidP="003D7F13">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A612D03" w14:textId="77777777"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08C327"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4337AB2"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14:paraId="46C6AFA1" w14:textId="77777777" w:rsidTr="003D7F13">
        <w:tc>
          <w:tcPr>
            <w:tcW w:w="2352" w:type="dxa"/>
            <w:tcBorders>
              <w:top w:val="single" w:sz="4" w:space="0" w:color="auto"/>
              <w:left w:val="single" w:sz="4" w:space="0" w:color="auto"/>
              <w:bottom w:val="single" w:sz="4" w:space="0" w:color="auto"/>
              <w:right w:val="single" w:sz="4" w:space="0" w:color="auto"/>
            </w:tcBorders>
            <w:hideMark/>
          </w:tcPr>
          <w:p w14:paraId="6A669853" w14:textId="77777777" w:rsidR="00C52C0A" w:rsidRPr="00D629EF" w:rsidRDefault="00C52C0A" w:rsidP="003D7F13">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7CEEA1E8" w14:textId="77777777" w:rsidR="00C52C0A" w:rsidRPr="00D629EF" w:rsidRDefault="00C52C0A" w:rsidP="003D7F13">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69C647DA" w14:textId="77777777"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6BF58B9" w14:textId="77777777" w:rsidR="00C52C0A" w:rsidRPr="00D629EF" w:rsidRDefault="00C52C0A" w:rsidP="003D7F13">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5BBABF1" w14:textId="77777777"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C00469" w14:textId="77777777" w:rsidR="00C52C0A" w:rsidRPr="00D629EF" w:rsidRDefault="00C52C0A" w:rsidP="003D7F13">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075EB0B" w14:textId="77777777" w:rsidR="00C52C0A" w:rsidRPr="00D629EF" w:rsidRDefault="00C52C0A" w:rsidP="003D7F13">
            <w:pPr>
              <w:keepNext/>
              <w:keepLines/>
              <w:spacing w:after="0"/>
              <w:jc w:val="center"/>
              <w:rPr>
                <w:rFonts w:ascii="Arial" w:hAnsi="Arial" w:cs="Arial"/>
                <w:sz w:val="18"/>
                <w:szCs w:val="18"/>
                <w:lang w:eastAsia="ja-JP"/>
              </w:rPr>
            </w:pPr>
          </w:p>
        </w:tc>
      </w:tr>
      <w:tr w:rsidR="00C52C0A" w:rsidRPr="00D629EF" w14:paraId="48AF58E5" w14:textId="77777777" w:rsidTr="003D7F13">
        <w:tc>
          <w:tcPr>
            <w:tcW w:w="2352" w:type="dxa"/>
            <w:tcBorders>
              <w:top w:val="single" w:sz="4" w:space="0" w:color="auto"/>
              <w:left w:val="single" w:sz="4" w:space="0" w:color="auto"/>
              <w:bottom w:val="single" w:sz="4" w:space="0" w:color="auto"/>
              <w:right w:val="single" w:sz="4" w:space="0" w:color="auto"/>
            </w:tcBorders>
            <w:hideMark/>
          </w:tcPr>
          <w:p w14:paraId="4F4C9AE4" w14:textId="77777777" w:rsidR="00C52C0A" w:rsidRPr="00D629EF" w:rsidRDefault="00C52C0A" w:rsidP="003D7F13">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48DEF53E"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C733240" w14:textId="77777777"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A5B9C36"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Modification List E-UTRAN </w:t>
            </w:r>
          </w:p>
          <w:p w14:paraId="0784B117"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088A814C" w14:textId="77777777"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8EEE17"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A50CC03"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14:paraId="0B0EF327" w14:textId="77777777" w:rsidTr="003D7F13">
        <w:tc>
          <w:tcPr>
            <w:tcW w:w="2352" w:type="dxa"/>
            <w:tcBorders>
              <w:top w:val="single" w:sz="4" w:space="0" w:color="auto"/>
              <w:left w:val="single" w:sz="4" w:space="0" w:color="auto"/>
              <w:bottom w:val="single" w:sz="4" w:space="0" w:color="auto"/>
              <w:right w:val="single" w:sz="4" w:space="0" w:color="auto"/>
            </w:tcBorders>
            <w:hideMark/>
          </w:tcPr>
          <w:p w14:paraId="09F21FD0" w14:textId="77777777" w:rsidR="00C52C0A" w:rsidRPr="00D629EF" w:rsidRDefault="00C52C0A" w:rsidP="003D7F13">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28BB2124"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DF32CDC" w14:textId="77777777"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50CB209"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DRB To Modify List E-UTRAN</w:t>
            </w:r>
          </w:p>
          <w:p w14:paraId="3316F35D"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12830670" w14:textId="77777777"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9AAD63"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3FA795F"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14:paraId="4F3F5210" w14:textId="77777777" w:rsidTr="003D7F13">
        <w:tc>
          <w:tcPr>
            <w:tcW w:w="2352" w:type="dxa"/>
            <w:tcBorders>
              <w:top w:val="single" w:sz="4" w:space="0" w:color="auto"/>
              <w:left w:val="single" w:sz="4" w:space="0" w:color="auto"/>
              <w:bottom w:val="single" w:sz="4" w:space="0" w:color="auto"/>
              <w:right w:val="single" w:sz="4" w:space="0" w:color="auto"/>
            </w:tcBorders>
            <w:hideMark/>
          </w:tcPr>
          <w:p w14:paraId="5792D723" w14:textId="77777777" w:rsidR="00C52C0A" w:rsidRPr="00D629EF" w:rsidRDefault="00C52C0A" w:rsidP="003D7F13">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37544DDB"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383B92DD" w14:textId="77777777"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07E0CFD"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Remove List E-UTRAN </w:t>
            </w:r>
          </w:p>
          <w:p w14:paraId="5EC5248B"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4C17D225" w14:textId="77777777"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E5B3A0"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F28E754"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14:paraId="349BB1BA" w14:textId="77777777" w:rsidTr="003D7F13">
        <w:tc>
          <w:tcPr>
            <w:tcW w:w="2352" w:type="dxa"/>
            <w:tcBorders>
              <w:top w:val="single" w:sz="4" w:space="0" w:color="auto"/>
              <w:left w:val="single" w:sz="4" w:space="0" w:color="auto"/>
              <w:bottom w:val="single" w:sz="4" w:space="0" w:color="auto"/>
              <w:right w:val="single" w:sz="4" w:space="0" w:color="auto"/>
            </w:tcBorders>
          </w:tcPr>
          <w:p w14:paraId="4B3C13C4" w14:textId="77777777" w:rsidR="00C52C0A" w:rsidRPr="00D629EF" w:rsidRDefault="00C52C0A" w:rsidP="003D7F13">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5ACF2BE1"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8D3433C" w14:textId="77777777"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BC72F3C"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14:paraId="636BF3DA" w14:textId="77777777"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76D0FB"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C3BFE68"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52C0A" w:rsidRPr="00D629EF" w14:paraId="5AEAC822" w14:textId="77777777" w:rsidTr="003D7F13">
        <w:tc>
          <w:tcPr>
            <w:tcW w:w="2352" w:type="dxa"/>
            <w:tcBorders>
              <w:top w:val="single" w:sz="4" w:space="0" w:color="auto"/>
              <w:left w:val="single" w:sz="4" w:space="0" w:color="auto"/>
              <w:bottom w:val="single" w:sz="4" w:space="0" w:color="auto"/>
              <w:right w:val="single" w:sz="4" w:space="0" w:color="auto"/>
            </w:tcBorders>
          </w:tcPr>
          <w:p w14:paraId="53FDED28" w14:textId="77777777" w:rsidR="00C52C0A" w:rsidRPr="00D629EF" w:rsidRDefault="00C52C0A" w:rsidP="003D7F13">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4F800766"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DA8B529" w14:textId="77777777" w:rsidR="00C52C0A" w:rsidRPr="00D629EF" w:rsidRDefault="00C52C0A" w:rsidP="003D7F13">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C3ACF51"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14:paraId="07304626" w14:textId="77777777"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FFCC9C"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D596E57"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52C0A" w:rsidRPr="00D629EF" w14:paraId="2D174987" w14:textId="77777777" w:rsidTr="003D7F13">
        <w:tc>
          <w:tcPr>
            <w:tcW w:w="2352" w:type="dxa"/>
            <w:tcBorders>
              <w:top w:val="single" w:sz="4" w:space="0" w:color="auto"/>
              <w:left w:val="single" w:sz="4" w:space="0" w:color="auto"/>
              <w:bottom w:val="single" w:sz="4" w:space="0" w:color="auto"/>
              <w:right w:val="single" w:sz="4" w:space="0" w:color="auto"/>
            </w:tcBorders>
            <w:hideMark/>
          </w:tcPr>
          <w:p w14:paraId="7C0CB9F5" w14:textId="77777777" w:rsidR="00C52C0A" w:rsidRPr="00D629EF" w:rsidRDefault="00C52C0A" w:rsidP="003D7F13">
            <w:pPr>
              <w:keepNext/>
              <w:keepLines/>
              <w:spacing w:after="0"/>
              <w:ind w:leftChars="50" w:left="100"/>
              <w:rPr>
                <w:rFonts w:ascii="Arial" w:hAnsi="Arial" w:cs="Arial"/>
                <w:noProof/>
                <w:sz w:val="18"/>
                <w:szCs w:val="18"/>
                <w:lang w:eastAsia="ja-JP"/>
              </w:rPr>
            </w:pPr>
            <w:r w:rsidRPr="00D629E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0F46E4A4" w14:textId="77777777" w:rsidR="00C52C0A" w:rsidRPr="00D629EF" w:rsidRDefault="00C52C0A" w:rsidP="003D7F13">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2DBE2C24" w14:textId="77777777"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3B01C45" w14:textId="77777777" w:rsidR="00C52C0A" w:rsidRPr="00D629EF" w:rsidRDefault="00C52C0A" w:rsidP="003D7F13">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6396FF0" w14:textId="77777777"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88212E" w14:textId="77777777" w:rsidR="00C52C0A" w:rsidRPr="00D629EF" w:rsidRDefault="00C52C0A" w:rsidP="003D7F13">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56DB722" w14:textId="77777777" w:rsidR="00C52C0A" w:rsidRPr="00D629EF" w:rsidRDefault="00C52C0A" w:rsidP="003D7F13">
            <w:pPr>
              <w:keepNext/>
              <w:keepLines/>
              <w:spacing w:after="0"/>
              <w:jc w:val="center"/>
              <w:rPr>
                <w:rFonts w:ascii="Arial" w:hAnsi="Arial" w:cs="Arial"/>
                <w:sz w:val="18"/>
                <w:szCs w:val="18"/>
                <w:lang w:eastAsia="ja-JP"/>
              </w:rPr>
            </w:pPr>
          </w:p>
        </w:tc>
      </w:tr>
      <w:tr w:rsidR="00C52C0A" w:rsidRPr="00D629EF" w14:paraId="68A34B75" w14:textId="77777777" w:rsidTr="003D7F13">
        <w:tc>
          <w:tcPr>
            <w:tcW w:w="2352" w:type="dxa"/>
            <w:tcBorders>
              <w:top w:val="single" w:sz="4" w:space="0" w:color="auto"/>
              <w:left w:val="single" w:sz="4" w:space="0" w:color="auto"/>
              <w:bottom w:val="single" w:sz="4" w:space="0" w:color="auto"/>
              <w:right w:val="single" w:sz="4" w:space="0" w:color="auto"/>
            </w:tcBorders>
            <w:hideMark/>
          </w:tcPr>
          <w:p w14:paraId="716C8007" w14:textId="77777777" w:rsidR="00C52C0A" w:rsidRPr="00D629EF" w:rsidRDefault="00C52C0A" w:rsidP="003D7F13">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6A789163"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E6E851E" w14:textId="77777777"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0F596EE"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PDU Session Resource To Setup Modification List</w:t>
            </w:r>
          </w:p>
          <w:p w14:paraId="48AC09CB"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0B0088B7" w14:textId="77777777"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899166"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E9BC361"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14:paraId="602D8310" w14:textId="77777777" w:rsidTr="003D7F13">
        <w:tc>
          <w:tcPr>
            <w:tcW w:w="2352" w:type="dxa"/>
            <w:tcBorders>
              <w:top w:val="single" w:sz="4" w:space="0" w:color="auto"/>
              <w:left w:val="single" w:sz="4" w:space="0" w:color="auto"/>
              <w:bottom w:val="single" w:sz="4" w:space="0" w:color="auto"/>
              <w:right w:val="single" w:sz="4" w:space="0" w:color="auto"/>
            </w:tcBorders>
            <w:hideMark/>
          </w:tcPr>
          <w:p w14:paraId="5B92C502" w14:textId="77777777" w:rsidR="00C52C0A" w:rsidRPr="00D629EF" w:rsidRDefault="00C52C0A" w:rsidP="003D7F13">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289CC115"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0A816ED" w14:textId="77777777"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B8442D5"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4C04E32F" w14:textId="77777777"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8C5B03"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D8C733C"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14:paraId="2ECB049C" w14:textId="77777777" w:rsidTr="003D7F13">
        <w:tc>
          <w:tcPr>
            <w:tcW w:w="2352" w:type="dxa"/>
            <w:tcBorders>
              <w:top w:val="single" w:sz="4" w:space="0" w:color="auto"/>
              <w:left w:val="single" w:sz="4" w:space="0" w:color="auto"/>
              <w:bottom w:val="single" w:sz="4" w:space="0" w:color="auto"/>
              <w:right w:val="single" w:sz="4" w:space="0" w:color="auto"/>
            </w:tcBorders>
            <w:hideMark/>
          </w:tcPr>
          <w:p w14:paraId="4D09D47A" w14:textId="77777777" w:rsidR="00C52C0A" w:rsidRPr="00D629EF" w:rsidRDefault="00C52C0A" w:rsidP="003D7F13">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lastRenderedPageBreak/>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0D293A18"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1A6622B" w14:textId="77777777"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710CEFB"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0AE15857" w14:textId="77777777"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06C8CB"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951B649"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52C0A" w:rsidRPr="00D629EF" w14:paraId="604B4F75" w14:textId="77777777" w:rsidTr="003D7F13">
        <w:tc>
          <w:tcPr>
            <w:tcW w:w="2352" w:type="dxa"/>
            <w:tcBorders>
              <w:top w:val="single" w:sz="4" w:space="0" w:color="auto"/>
              <w:left w:val="single" w:sz="4" w:space="0" w:color="auto"/>
              <w:bottom w:val="single" w:sz="4" w:space="0" w:color="auto"/>
              <w:right w:val="single" w:sz="4" w:space="0" w:color="auto"/>
            </w:tcBorders>
          </w:tcPr>
          <w:p w14:paraId="3D7CA957" w14:textId="77777777" w:rsidR="00C52C0A" w:rsidRPr="00D629EF" w:rsidRDefault="00C52C0A" w:rsidP="003D7F13">
            <w:pPr>
              <w:keepNext/>
              <w:keepLines/>
              <w:spacing w:after="0"/>
              <w:rPr>
                <w:rFonts w:ascii="Arial" w:hAnsi="Arial" w:cs="Arial"/>
                <w:sz w:val="18"/>
                <w:szCs w:val="18"/>
              </w:rPr>
            </w:pPr>
            <w:r w:rsidRPr="00D629EF">
              <w:rPr>
                <w:rFonts w:ascii="Arial" w:hAnsi="Arial" w:cs="Arial"/>
                <w:sz w:val="18"/>
                <w:szCs w:val="18"/>
              </w:rPr>
              <w:t>RAN UE ID</w:t>
            </w:r>
          </w:p>
        </w:tc>
        <w:tc>
          <w:tcPr>
            <w:tcW w:w="1134" w:type="dxa"/>
            <w:tcBorders>
              <w:top w:val="single" w:sz="4" w:space="0" w:color="auto"/>
              <w:left w:val="single" w:sz="4" w:space="0" w:color="auto"/>
              <w:bottom w:val="single" w:sz="4" w:space="0" w:color="auto"/>
              <w:right w:val="single" w:sz="4" w:space="0" w:color="auto"/>
            </w:tcBorders>
          </w:tcPr>
          <w:p w14:paraId="7279522F"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352BE46" w14:textId="77777777"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85A5E2C"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0DDB7031" w14:textId="77777777"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6BAFBD"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C41B861"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52C0A" w:rsidRPr="00D629EF" w14:paraId="4FDBF503" w14:textId="77777777" w:rsidTr="003D7F13">
        <w:tc>
          <w:tcPr>
            <w:tcW w:w="2352" w:type="dxa"/>
            <w:tcBorders>
              <w:top w:val="single" w:sz="4" w:space="0" w:color="auto"/>
              <w:left w:val="single" w:sz="4" w:space="0" w:color="auto"/>
              <w:bottom w:val="single" w:sz="4" w:space="0" w:color="auto"/>
              <w:right w:val="single" w:sz="4" w:space="0" w:color="auto"/>
            </w:tcBorders>
          </w:tcPr>
          <w:p w14:paraId="44341CC3" w14:textId="77777777" w:rsidR="00C52C0A" w:rsidRPr="00D629EF" w:rsidRDefault="00C52C0A" w:rsidP="003D7F13">
            <w:pPr>
              <w:keepNext/>
              <w:keepLines/>
              <w:spacing w:after="0"/>
              <w:rPr>
                <w:rFonts w:ascii="Arial" w:hAnsi="Arial" w:cs="Arial"/>
                <w:sz w:val="18"/>
                <w:szCs w:val="18"/>
              </w:rPr>
            </w:pPr>
            <w:r w:rsidRPr="00D629EF">
              <w:rPr>
                <w:rFonts w:ascii="Arial" w:hAnsi="Arial" w:cs="Arial"/>
                <w:sz w:val="18"/>
                <w:szCs w:val="18"/>
              </w:rPr>
              <w:t>gNB-DU ID</w:t>
            </w:r>
          </w:p>
        </w:tc>
        <w:tc>
          <w:tcPr>
            <w:tcW w:w="1134" w:type="dxa"/>
            <w:tcBorders>
              <w:top w:val="single" w:sz="4" w:space="0" w:color="auto"/>
              <w:left w:val="single" w:sz="4" w:space="0" w:color="auto"/>
              <w:bottom w:val="single" w:sz="4" w:space="0" w:color="auto"/>
              <w:right w:val="single" w:sz="4" w:space="0" w:color="auto"/>
            </w:tcBorders>
          </w:tcPr>
          <w:p w14:paraId="1E4035D7" w14:textId="77777777" w:rsidR="00C52C0A" w:rsidRPr="00D629EF" w:rsidRDefault="00C52C0A" w:rsidP="003D7F13">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05E3A25" w14:textId="77777777"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9E96A64"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6AA36D12" w14:textId="77777777" w:rsidR="00C52C0A" w:rsidRPr="00D629EF" w:rsidRDefault="00C52C0A" w:rsidP="003D7F1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9C3737"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FEED21"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52C0A" w:rsidRPr="00D629EF" w14:paraId="438E1F02" w14:textId="77777777" w:rsidTr="003D7F13">
        <w:tc>
          <w:tcPr>
            <w:tcW w:w="2352" w:type="dxa"/>
            <w:tcBorders>
              <w:top w:val="single" w:sz="4" w:space="0" w:color="auto"/>
              <w:left w:val="single" w:sz="4" w:space="0" w:color="auto"/>
              <w:bottom w:val="single" w:sz="4" w:space="0" w:color="auto"/>
              <w:right w:val="single" w:sz="4" w:space="0" w:color="auto"/>
            </w:tcBorders>
            <w:hideMark/>
          </w:tcPr>
          <w:p w14:paraId="44534ED4"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4B03F395" w14:textId="77777777" w:rsidR="00C52C0A" w:rsidRPr="00D629EF" w:rsidRDefault="00C52C0A" w:rsidP="003D7F13">
            <w:pPr>
              <w:keepNext/>
              <w:keepLines/>
              <w:spacing w:after="0"/>
              <w:rPr>
                <w:rFonts w:ascii="Arial" w:eastAsia="MS Mincho" w:hAnsi="Arial" w:cs="Arial"/>
                <w:sz w:val="18"/>
                <w:szCs w:val="18"/>
                <w:lang w:eastAsia="ja-JP"/>
              </w:rPr>
            </w:pPr>
            <w:r w:rsidRPr="00D629EF">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1A4696D" w14:textId="77777777" w:rsidR="00C52C0A" w:rsidRPr="00D629EF" w:rsidRDefault="00C52C0A" w:rsidP="003D7F13">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B6D73AE" w14:textId="77777777" w:rsidR="00C52C0A" w:rsidRPr="00D629EF" w:rsidRDefault="00C52C0A" w:rsidP="003D7F13">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40FBC86E" w14:textId="77777777" w:rsidR="00C52C0A" w:rsidRPr="00D629EF" w:rsidRDefault="00C52C0A" w:rsidP="003D7F13">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450539"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0E60657" w14:textId="77777777" w:rsidR="00C52C0A" w:rsidRPr="00D629EF" w:rsidRDefault="00C52C0A" w:rsidP="003D7F13">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bl>
    <w:p w14:paraId="3E485CAE" w14:textId="77777777" w:rsidR="00C52C0A" w:rsidRPr="00D629EF" w:rsidRDefault="00C52C0A" w:rsidP="00C52C0A">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52C0A" w:rsidRPr="00D629EF" w14:paraId="374DB0A2" w14:textId="77777777" w:rsidTr="003D7F13">
        <w:trPr>
          <w:jc w:val="center"/>
        </w:trPr>
        <w:tc>
          <w:tcPr>
            <w:tcW w:w="3686" w:type="dxa"/>
          </w:tcPr>
          <w:p w14:paraId="79184797" w14:textId="77777777" w:rsidR="00C52C0A" w:rsidRPr="00D629EF" w:rsidRDefault="00C52C0A" w:rsidP="003D7F13">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337F5787" w14:textId="77777777" w:rsidR="00C52C0A" w:rsidRPr="00D629EF" w:rsidRDefault="00C52C0A" w:rsidP="003D7F13">
            <w:pPr>
              <w:keepNext/>
              <w:keepLines/>
              <w:spacing w:after="0"/>
              <w:jc w:val="center"/>
              <w:rPr>
                <w:rFonts w:ascii="Arial" w:hAnsi="Arial" w:cs="Arial"/>
                <w:b/>
                <w:sz w:val="18"/>
              </w:rPr>
            </w:pPr>
            <w:r w:rsidRPr="00D629EF">
              <w:rPr>
                <w:rFonts w:ascii="Arial" w:hAnsi="Arial" w:cs="Arial"/>
                <w:b/>
                <w:sz w:val="18"/>
              </w:rPr>
              <w:t>Explanation</w:t>
            </w:r>
          </w:p>
        </w:tc>
      </w:tr>
      <w:tr w:rsidR="00C52C0A" w:rsidRPr="00D629EF" w14:paraId="4C5B5D0B" w14:textId="77777777" w:rsidTr="003D7F13">
        <w:trPr>
          <w:jc w:val="center"/>
        </w:trPr>
        <w:tc>
          <w:tcPr>
            <w:tcW w:w="3686" w:type="dxa"/>
          </w:tcPr>
          <w:p w14:paraId="3A7E017B" w14:textId="77777777" w:rsidR="00C52C0A" w:rsidRPr="00D629EF" w:rsidRDefault="00C52C0A" w:rsidP="003D7F13">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14:paraId="0F0BA23B" w14:textId="77777777" w:rsidR="00C52C0A" w:rsidRPr="00D629EF" w:rsidRDefault="00C52C0A" w:rsidP="003D7F13">
            <w:pPr>
              <w:keepNext/>
              <w:keepLines/>
              <w:spacing w:after="0"/>
              <w:rPr>
                <w:rFonts w:ascii="Arial" w:hAnsi="Arial" w:cs="Arial"/>
                <w:sz w:val="18"/>
              </w:rPr>
            </w:pPr>
            <w:r w:rsidRPr="00D629EF">
              <w:rPr>
                <w:rFonts w:ascii="Arial" w:hAnsi="Arial" w:cs="Arial"/>
                <w:sz w:val="18"/>
              </w:rPr>
              <w:t>Maximum no. of DRBs for a UE. Value is 32.</w:t>
            </w:r>
          </w:p>
        </w:tc>
      </w:tr>
      <w:tr w:rsidR="00C52C0A" w:rsidRPr="00D629EF" w14:paraId="788A56DB" w14:textId="77777777" w:rsidTr="003D7F13">
        <w:trPr>
          <w:jc w:val="center"/>
        </w:trPr>
        <w:tc>
          <w:tcPr>
            <w:tcW w:w="3686" w:type="dxa"/>
          </w:tcPr>
          <w:p w14:paraId="680D3DE5" w14:textId="77777777" w:rsidR="00C52C0A" w:rsidRPr="00D629EF" w:rsidRDefault="00C52C0A" w:rsidP="003D7F13">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14:paraId="5F0C5E4B" w14:textId="77777777" w:rsidR="00C52C0A" w:rsidRPr="00D629EF" w:rsidRDefault="00C52C0A" w:rsidP="003D7F13">
            <w:pPr>
              <w:keepNext/>
              <w:keepLines/>
              <w:spacing w:after="0"/>
              <w:rPr>
                <w:rFonts w:ascii="Arial" w:hAnsi="Arial" w:cs="Arial"/>
                <w:sz w:val="18"/>
              </w:rPr>
            </w:pPr>
            <w:r w:rsidRPr="00D629EF">
              <w:rPr>
                <w:rFonts w:ascii="Arial" w:hAnsi="Arial" w:cs="Arial"/>
                <w:sz w:val="18"/>
              </w:rPr>
              <w:t>Maximum no. of PDU Sessions for a UE. Value is 256.</w:t>
            </w:r>
          </w:p>
        </w:tc>
      </w:tr>
    </w:tbl>
    <w:p w14:paraId="6E331A2C" w14:textId="77777777" w:rsidR="00C52C0A" w:rsidRPr="00D629EF" w:rsidRDefault="00C52C0A" w:rsidP="00C52C0A">
      <w:pPr>
        <w:ind w:firstLine="567"/>
      </w:pPr>
    </w:p>
    <w:p w14:paraId="39800BB0" w14:textId="19E55AD5" w:rsidR="00A2312A" w:rsidRPr="00444CE9" w:rsidRDefault="00444CE9" w:rsidP="00444CE9">
      <w:pPr>
        <w:rPr>
          <w:noProof/>
          <w:lang w:eastAsia="zh-CN"/>
        </w:rPr>
      </w:pPr>
      <w:ins w:id="113" w:author="China Telecom" w:date="2022-01-25T15:04:00Z">
        <w:r w:rsidRPr="00444CE9">
          <w:rPr>
            <w:noProof/>
            <w:lang w:eastAsia="zh-CN"/>
          </w:rPr>
          <w:t>Editor’s note: How the gNB-CU UP knows which bearers are SDT bearers is FFS.</w:t>
        </w:r>
      </w:ins>
    </w:p>
    <w:p w14:paraId="004D229A" w14:textId="77777777" w:rsidR="00D762ED" w:rsidRDefault="00D762ED" w:rsidP="00D762ED">
      <w:pPr>
        <w:rPr>
          <w:noProof/>
          <w:lang w:eastAsia="zh-CN"/>
        </w:rPr>
      </w:pPr>
      <w:r w:rsidRPr="009C3DD1">
        <w:rPr>
          <w:noProof/>
          <w:lang w:eastAsia="zh-CN"/>
        </w:rPr>
        <w:t>////////////////////////////////////////////////////////////</w:t>
      </w:r>
      <w:r>
        <w:rPr>
          <w:noProof/>
          <w:lang w:eastAsia="zh-CN"/>
        </w:rPr>
        <w:t>////////////skip unchanged</w:t>
      </w:r>
      <w:r w:rsidRPr="009C3DD1">
        <w:rPr>
          <w:noProof/>
          <w:lang w:eastAsia="zh-CN"/>
        </w:rPr>
        <w:t>////////////////////////////////////////////////////////////////////////</w:t>
      </w:r>
    </w:p>
    <w:p w14:paraId="2A35223F" w14:textId="77777777" w:rsidR="00306196" w:rsidRPr="00D629EF" w:rsidRDefault="00306196" w:rsidP="00306196">
      <w:pPr>
        <w:pStyle w:val="3"/>
      </w:pPr>
      <w:bookmarkStart w:id="114" w:name="_Toc20955684"/>
      <w:bookmarkStart w:id="115" w:name="_Toc29461127"/>
      <w:bookmarkStart w:id="116" w:name="_Toc29505859"/>
      <w:bookmarkStart w:id="117" w:name="_Toc36556384"/>
      <w:bookmarkStart w:id="118" w:name="_Toc45881871"/>
      <w:bookmarkStart w:id="119" w:name="_Toc51852512"/>
      <w:bookmarkStart w:id="120" w:name="_Toc56620463"/>
      <w:bookmarkStart w:id="121" w:name="_Toc64448105"/>
      <w:bookmarkStart w:id="122" w:name="_Toc74152881"/>
      <w:bookmarkStart w:id="123" w:name="_Toc88656307"/>
      <w:bookmarkStart w:id="124" w:name="_Toc88657366"/>
      <w:r w:rsidRPr="00D629EF">
        <w:t>9.4.5</w:t>
      </w:r>
      <w:r w:rsidRPr="00D629EF">
        <w:tab/>
        <w:t>Information Element Definitions</w:t>
      </w:r>
      <w:bookmarkEnd w:id="114"/>
      <w:bookmarkEnd w:id="115"/>
      <w:bookmarkEnd w:id="116"/>
      <w:bookmarkEnd w:id="117"/>
      <w:bookmarkEnd w:id="118"/>
      <w:bookmarkEnd w:id="119"/>
      <w:bookmarkEnd w:id="120"/>
      <w:bookmarkEnd w:id="121"/>
      <w:bookmarkEnd w:id="122"/>
      <w:bookmarkEnd w:id="123"/>
      <w:bookmarkEnd w:id="124"/>
    </w:p>
    <w:p w14:paraId="536F9C7C" w14:textId="77777777" w:rsidR="00306196" w:rsidRPr="00D629EF" w:rsidRDefault="00306196" w:rsidP="00306196">
      <w:pPr>
        <w:pStyle w:val="PL"/>
        <w:spacing w:line="0" w:lineRule="atLeast"/>
        <w:rPr>
          <w:noProof w:val="0"/>
          <w:snapToGrid w:val="0"/>
        </w:rPr>
      </w:pPr>
      <w:r w:rsidRPr="00D629EF">
        <w:t>-- ASN1START</w:t>
      </w:r>
    </w:p>
    <w:p w14:paraId="7BD321DA" w14:textId="77777777" w:rsidR="00306196" w:rsidRPr="00D629EF" w:rsidRDefault="00306196" w:rsidP="00306196">
      <w:pPr>
        <w:pStyle w:val="PL"/>
        <w:spacing w:line="0" w:lineRule="atLeast"/>
        <w:rPr>
          <w:noProof w:val="0"/>
          <w:snapToGrid w:val="0"/>
        </w:rPr>
      </w:pPr>
      <w:r w:rsidRPr="00D629EF">
        <w:rPr>
          <w:noProof w:val="0"/>
          <w:snapToGrid w:val="0"/>
        </w:rPr>
        <w:t>-- **************************************************************</w:t>
      </w:r>
    </w:p>
    <w:p w14:paraId="6DC69C1B" w14:textId="77777777" w:rsidR="00306196" w:rsidRPr="00D629EF" w:rsidRDefault="00306196" w:rsidP="00306196">
      <w:pPr>
        <w:pStyle w:val="PL"/>
        <w:spacing w:line="0" w:lineRule="atLeast"/>
        <w:rPr>
          <w:noProof w:val="0"/>
          <w:snapToGrid w:val="0"/>
        </w:rPr>
      </w:pPr>
      <w:r w:rsidRPr="00D629EF">
        <w:rPr>
          <w:noProof w:val="0"/>
          <w:snapToGrid w:val="0"/>
        </w:rPr>
        <w:t>--</w:t>
      </w:r>
    </w:p>
    <w:p w14:paraId="775FB802" w14:textId="77777777" w:rsidR="00306196" w:rsidRPr="00D629EF" w:rsidRDefault="00306196" w:rsidP="00306196">
      <w:pPr>
        <w:pStyle w:val="PL"/>
        <w:spacing w:line="0" w:lineRule="atLeast"/>
        <w:outlineLvl w:val="3"/>
        <w:rPr>
          <w:noProof w:val="0"/>
          <w:snapToGrid w:val="0"/>
        </w:rPr>
      </w:pPr>
      <w:r w:rsidRPr="00D629EF">
        <w:rPr>
          <w:noProof w:val="0"/>
          <w:snapToGrid w:val="0"/>
        </w:rPr>
        <w:t>-- Information Element Definitions</w:t>
      </w:r>
    </w:p>
    <w:p w14:paraId="2E231CD7" w14:textId="77777777" w:rsidR="00306196" w:rsidRPr="00D629EF" w:rsidRDefault="00306196" w:rsidP="00306196">
      <w:pPr>
        <w:pStyle w:val="PL"/>
        <w:spacing w:line="0" w:lineRule="atLeast"/>
        <w:rPr>
          <w:noProof w:val="0"/>
          <w:snapToGrid w:val="0"/>
        </w:rPr>
      </w:pPr>
      <w:r w:rsidRPr="00D629EF">
        <w:rPr>
          <w:noProof w:val="0"/>
          <w:snapToGrid w:val="0"/>
        </w:rPr>
        <w:t>--</w:t>
      </w:r>
    </w:p>
    <w:p w14:paraId="14161E2E" w14:textId="77777777" w:rsidR="00306196" w:rsidRPr="00D629EF" w:rsidRDefault="00306196" w:rsidP="00306196">
      <w:pPr>
        <w:pStyle w:val="PL"/>
        <w:spacing w:line="0" w:lineRule="atLeast"/>
        <w:rPr>
          <w:noProof w:val="0"/>
          <w:snapToGrid w:val="0"/>
        </w:rPr>
      </w:pPr>
      <w:r w:rsidRPr="00D629EF">
        <w:rPr>
          <w:noProof w:val="0"/>
          <w:snapToGrid w:val="0"/>
        </w:rPr>
        <w:t>-- **************************************************************</w:t>
      </w:r>
    </w:p>
    <w:p w14:paraId="2F90756C" w14:textId="77777777" w:rsidR="00306196" w:rsidRPr="00D629EF" w:rsidRDefault="00306196" w:rsidP="00306196">
      <w:pPr>
        <w:pStyle w:val="PL"/>
        <w:spacing w:line="0" w:lineRule="atLeast"/>
        <w:rPr>
          <w:noProof w:val="0"/>
          <w:snapToGrid w:val="0"/>
        </w:rPr>
      </w:pPr>
    </w:p>
    <w:p w14:paraId="53F5783D" w14:textId="77777777" w:rsidR="00306196" w:rsidRDefault="00306196" w:rsidP="00306196">
      <w:pPr>
        <w:rPr>
          <w:noProof/>
          <w:lang w:eastAsia="zh-CN"/>
        </w:rPr>
      </w:pPr>
      <w:r w:rsidRPr="009C3DD1">
        <w:rPr>
          <w:noProof/>
          <w:lang w:eastAsia="zh-CN"/>
        </w:rPr>
        <w:t>////////////////////////////////////////////////////////////</w:t>
      </w:r>
      <w:r>
        <w:rPr>
          <w:noProof/>
          <w:lang w:eastAsia="zh-CN"/>
        </w:rPr>
        <w:t>////////////skip unchanged</w:t>
      </w:r>
      <w:r w:rsidRPr="009C3DD1">
        <w:rPr>
          <w:noProof/>
          <w:lang w:eastAsia="zh-CN"/>
        </w:rPr>
        <w:t>////////////////////////////////////////////////////////////////////////</w:t>
      </w:r>
    </w:p>
    <w:p w14:paraId="0B12AB5B" w14:textId="77777777" w:rsidR="00306196" w:rsidRPr="00D629EF" w:rsidRDefault="00306196" w:rsidP="00306196">
      <w:pPr>
        <w:pStyle w:val="PL"/>
        <w:spacing w:line="0" w:lineRule="atLeast"/>
        <w:outlineLvl w:val="3"/>
        <w:rPr>
          <w:noProof w:val="0"/>
          <w:snapToGrid w:val="0"/>
        </w:rPr>
      </w:pPr>
      <w:r w:rsidRPr="00D629EF">
        <w:rPr>
          <w:noProof w:val="0"/>
          <w:snapToGrid w:val="0"/>
        </w:rPr>
        <w:t>-- B</w:t>
      </w:r>
    </w:p>
    <w:p w14:paraId="66448AD0" w14:textId="77777777" w:rsidR="00306196" w:rsidRPr="00D629EF" w:rsidRDefault="00306196" w:rsidP="00306196">
      <w:pPr>
        <w:pStyle w:val="PL"/>
        <w:spacing w:line="0" w:lineRule="atLeast"/>
        <w:rPr>
          <w:noProof w:val="0"/>
          <w:snapToGrid w:val="0"/>
        </w:rPr>
      </w:pPr>
    </w:p>
    <w:p w14:paraId="6E8E35B6" w14:textId="77777777" w:rsidR="00306196" w:rsidRPr="00D629EF" w:rsidRDefault="00306196" w:rsidP="00306196">
      <w:pPr>
        <w:pStyle w:val="PL"/>
        <w:spacing w:line="0" w:lineRule="atLeast"/>
        <w:rPr>
          <w:noProof w:val="0"/>
          <w:snapToGrid w:val="0"/>
        </w:rPr>
      </w:pPr>
      <w:proofErr w:type="spellStart"/>
      <w:r w:rsidRPr="00D629EF">
        <w:rPr>
          <w:noProof w:val="0"/>
          <w:snapToGrid w:val="0"/>
        </w:rPr>
        <w:t>BearerContextStatusChange</w:t>
      </w:r>
      <w:proofErr w:type="spellEnd"/>
      <w:proofErr w:type="gramStart"/>
      <w:r w:rsidRPr="00D629EF">
        <w:rPr>
          <w:noProof w:val="0"/>
          <w:snapToGrid w:val="0"/>
        </w:rPr>
        <w:tab/>
        <w:t>::</w:t>
      </w:r>
      <w:proofErr w:type="gramEnd"/>
      <w:r w:rsidRPr="00D629EF">
        <w:rPr>
          <w:noProof w:val="0"/>
          <w:snapToGrid w:val="0"/>
        </w:rPr>
        <w:t xml:space="preserve">= </w:t>
      </w:r>
      <w:r w:rsidRPr="00D629EF">
        <w:rPr>
          <w:noProof w:val="0"/>
          <w:snapToGrid w:val="0"/>
        </w:rPr>
        <w:tab/>
        <w:t>ENUMERATED {</w:t>
      </w:r>
    </w:p>
    <w:p w14:paraId="60AF7363" w14:textId="77777777" w:rsidR="00306196" w:rsidRPr="00D629EF" w:rsidRDefault="00306196" w:rsidP="00306196">
      <w:pPr>
        <w:pStyle w:val="PL"/>
        <w:spacing w:line="0" w:lineRule="atLeast"/>
        <w:rPr>
          <w:noProof w:val="0"/>
          <w:snapToGrid w:val="0"/>
        </w:rPr>
      </w:pPr>
      <w:r w:rsidRPr="00D629EF">
        <w:rPr>
          <w:noProof w:val="0"/>
          <w:snapToGrid w:val="0"/>
        </w:rPr>
        <w:tab/>
        <w:t>suspend,</w:t>
      </w:r>
    </w:p>
    <w:p w14:paraId="45EA88F0" w14:textId="77777777" w:rsidR="00306196" w:rsidRPr="00D629EF" w:rsidRDefault="00306196" w:rsidP="00306196">
      <w:pPr>
        <w:pStyle w:val="PL"/>
        <w:spacing w:line="0" w:lineRule="atLeast"/>
        <w:rPr>
          <w:noProof w:val="0"/>
          <w:snapToGrid w:val="0"/>
        </w:rPr>
      </w:pPr>
      <w:r w:rsidRPr="00D629EF">
        <w:rPr>
          <w:noProof w:val="0"/>
          <w:snapToGrid w:val="0"/>
        </w:rPr>
        <w:tab/>
        <w:t>resume,</w:t>
      </w:r>
    </w:p>
    <w:p w14:paraId="51942F36" w14:textId="720E5578" w:rsidR="00306196" w:rsidRDefault="00306196" w:rsidP="00306196">
      <w:pPr>
        <w:pStyle w:val="PL"/>
        <w:spacing w:line="0" w:lineRule="atLeast"/>
        <w:rPr>
          <w:ins w:id="125" w:author="China Telecom" w:date="2022-01-23T21:32:00Z"/>
          <w:noProof w:val="0"/>
          <w:snapToGrid w:val="0"/>
        </w:rPr>
      </w:pPr>
      <w:r w:rsidRPr="00D629EF">
        <w:rPr>
          <w:noProof w:val="0"/>
          <w:snapToGrid w:val="0"/>
        </w:rPr>
        <w:tab/>
        <w:t>...</w:t>
      </w:r>
      <w:ins w:id="126" w:author="Lenovo3" w:date="2022-01-24T13:52:00Z">
        <w:r w:rsidR="007154A7" w:rsidRPr="00444CE9">
          <w:rPr>
            <w:noProof w:val="0"/>
            <w:snapToGrid w:val="0"/>
          </w:rPr>
          <w:t>,</w:t>
        </w:r>
      </w:ins>
    </w:p>
    <w:p w14:paraId="3CE40428" w14:textId="77777777" w:rsidR="00306196" w:rsidRPr="00D629EF" w:rsidRDefault="00306196" w:rsidP="00306196">
      <w:pPr>
        <w:pStyle w:val="PL"/>
        <w:spacing w:line="0" w:lineRule="atLeast"/>
        <w:rPr>
          <w:noProof w:val="0"/>
          <w:snapToGrid w:val="0"/>
        </w:rPr>
      </w:pPr>
      <w:ins w:id="127" w:author="China Telecom" w:date="2022-01-23T21:32:00Z">
        <w:r>
          <w:rPr>
            <w:noProof w:val="0"/>
            <w:snapToGrid w:val="0"/>
          </w:rPr>
          <w:tab/>
        </w:r>
      </w:ins>
      <w:proofErr w:type="spellStart"/>
      <w:ins w:id="128" w:author="China Telecom" w:date="2022-01-23T21:33:00Z">
        <w:r>
          <w:rPr>
            <w:noProof w:val="0"/>
            <w:snapToGrid w:val="0"/>
          </w:rPr>
          <w:t>resumeforSDT</w:t>
        </w:r>
      </w:ins>
      <w:proofErr w:type="spellEnd"/>
    </w:p>
    <w:p w14:paraId="12804EB2" w14:textId="77777777" w:rsidR="00306196" w:rsidRPr="00D629EF" w:rsidRDefault="00306196" w:rsidP="00306196">
      <w:pPr>
        <w:pStyle w:val="PL"/>
        <w:spacing w:line="0" w:lineRule="atLeast"/>
        <w:rPr>
          <w:noProof w:val="0"/>
          <w:snapToGrid w:val="0"/>
        </w:rPr>
      </w:pPr>
      <w:r w:rsidRPr="00D629EF">
        <w:rPr>
          <w:noProof w:val="0"/>
          <w:snapToGrid w:val="0"/>
        </w:rPr>
        <w:t>}</w:t>
      </w:r>
    </w:p>
    <w:p w14:paraId="5F57C62C" w14:textId="77777777" w:rsidR="00306196" w:rsidRPr="00D629EF" w:rsidRDefault="00306196" w:rsidP="00306196">
      <w:pPr>
        <w:pStyle w:val="PL"/>
        <w:spacing w:line="0" w:lineRule="atLeast"/>
        <w:rPr>
          <w:noProof w:val="0"/>
          <w:snapToGrid w:val="0"/>
        </w:rPr>
      </w:pPr>
    </w:p>
    <w:p w14:paraId="455A7913" w14:textId="77777777" w:rsidR="00306196" w:rsidRPr="00D629EF" w:rsidRDefault="00306196" w:rsidP="00306196">
      <w:pPr>
        <w:pStyle w:val="PL"/>
        <w:spacing w:line="0" w:lineRule="atLeast"/>
        <w:rPr>
          <w:noProof w:val="0"/>
          <w:snapToGrid w:val="0"/>
        </w:rPr>
      </w:pPr>
      <w:proofErr w:type="spellStart"/>
      <w:proofErr w:type="gramStart"/>
      <w:r w:rsidRPr="00D629EF">
        <w:rPr>
          <w:noProof w:val="0"/>
          <w:snapToGrid w:val="0"/>
        </w:rPr>
        <w:t>BitRate</w:t>
      </w:r>
      <w:proofErr w:type="spellEnd"/>
      <w:r w:rsidRPr="00D629EF">
        <w:rPr>
          <w:noProof w:val="0"/>
          <w:snapToGrid w:val="0"/>
        </w:rPr>
        <w:t xml:space="preserve"> ::=</w:t>
      </w:r>
      <w:proofErr w:type="gramEnd"/>
      <w:r w:rsidRPr="00D629EF">
        <w:rPr>
          <w:noProof w:val="0"/>
          <w:snapToGrid w:val="0"/>
        </w:rPr>
        <w:t xml:space="preserve"> INTEGER (0..4000000000000,...)</w:t>
      </w:r>
    </w:p>
    <w:p w14:paraId="3AE3A7BE" w14:textId="77777777" w:rsidR="00306196" w:rsidRPr="00D629EF" w:rsidRDefault="00306196" w:rsidP="00306196">
      <w:pPr>
        <w:pStyle w:val="PL"/>
        <w:spacing w:line="0" w:lineRule="atLeast"/>
        <w:rPr>
          <w:noProof w:val="0"/>
          <w:snapToGrid w:val="0"/>
        </w:rPr>
      </w:pPr>
    </w:p>
    <w:p w14:paraId="4AA6F5B2" w14:textId="77777777"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14:paraId="022C870F" w14:textId="77777777" w:rsidR="00930972" w:rsidRDefault="00930972">
      <w:pPr>
        <w:rPr>
          <w:noProof/>
        </w:rPr>
      </w:pPr>
    </w:p>
    <w:sectPr w:rsidR="00930972"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3F158" w14:textId="77777777" w:rsidR="00870EDA" w:rsidRDefault="00870EDA">
      <w:r>
        <w:separator/>
      </w:r>
    </w:p>
  </w:endnote>
  <w:endnote w:type="continuationSeparator" w:id="0">
    <w:p w14:paraId="28E06FB7" w14:textId="77777777" w:rsidR="00870EDA" w:rsidRDefault="0087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A96C3" w14:textId="77777777" w:rsidR="00870EDA" w:rsidRDefault="00870EDA">
      <w:r>
        <w:separator/>
      </w:r>
    </w:p>
  </w:footnote>
  <w:footnote w:type="continuationSeparator" w:id="0">
    <w:p w14:paraId="0A8B562A" w14:textId="77777777" w:rsidR="00870EDA" w:rsidRDefault="00870E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E8FD4" w14:textId="77777777" w:rsidR="00A46A8A" w:rsidRDefault="00A46A8A">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3"/>
  </w:num>
  <w:num w:numId="18">
    <w:abstractNumId w:val="19"/>
  </w:num>
  <w:num w:numId="19">
    <w:abstractNumId w:val="20"/>
  </w:num>
  <w:num w:numId="20">
    <w:abstractNumId w:val="16"/>
  </w:num>
  <w:num w:numId="21">
    <w:abstractNumId w:val="22"/>
  </w:num>
  <w:num w:numId="22">
    <w:abstractNumId w:val="25"/>
  </w:num>
  <w:num w:numId="23">
    <w:abstractNumId w:val="17"/>
  </w:num>
  <w:num w:numId="24">
    <w:abstractNumId w:val="24"/>
  </w:num>
  <w:num w:numId="25">
    <w:abstractNumId w:val="27"/>
  </w:num>
  <w:num w:numId="26">
    <w:abstractNumId w:val="12"/>
  </w:num>
  <w:num w:numId="27">
    <w:abstractNumId w:val="26"/>
  </w:num>
  <w:num w:numId="28">
    <w:abstractNumId w:val="18"/>
  </w:num>
  <w:num w:numId="29">
    <w:abstractNumId w:val="13"/>
  </w:num>
  <w:num w:numId="30">
    <w:abstractNumId w:val="11"/>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INTEL-Jaemin">
    <w15:presenceInfo w15:providerId="None" w15:userId="INTEL-Jaemin"/>
  </w15:person>
  <w15:person w15:author="Lenovo3">
    <w15:presenceInfo w15:providerId="None" w15:userId="Leno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26"/>
    <w:rsid w:val="00011527"/>
    <w:rsid w:val="00012923"/>
    <w:rsid w:val="00015839"/>
    <w:rsid w:val="00022E4A"/>
    <w:rsid w:val="00035903"/>
    <w:rsid w:val="00040AEC"/>
    <w:rsid w:val="00043D73"/>
    <w:rsid w:val="000632ED"/>
    <w:rsid w:val="00064D41"/>
    <w:rsid w:val="0007613C"/>
    <w:rsid w:val="00083B84"/>
    <w:rsid w:val="00083E39"/>
    <w:rsid w:val="000912CE"/>
    <w:rsid w:val="00095C4D"/>
    <w:rsid w:val="000A6394"/>
    <w:rsid w:val="000B14F3"/>
    <w:rsid w:val="000B3BC8"/>
    <w:rsid w:val="000B7FED"/>
    <w:rsid w:val="000C038A"/>
    <w:rsid w:val="000C6598"/>
    <w:rsid w:val="000F6DAD"/>
    <w:rsid w:val="0010052D"/>
    <w:rsid w:val="00102D62"/>
    <w:rsid w:val="001031BF"/>
    <w:rsid w:val="00110404"/>
    <w:rsid w:val="0013630F"/>
    <w:rsid w:val="00145D43"/>
    <w:rsid w:val="001465B4"/>
    <w:rsid w:val="00151B6D"/>
    <w:rsid w:val="00155797"/>
    <w:rsid w:val="00155E3E"/>
    <w:rsid w:val="00163FA0"/>
    <w:rsid w:val="001678DF"/>
    <w:rsid w:val="0017120A"/>
    <w:rsid w:val="00172F5B"/>
    <w:rsid w:val="00180183"/>
    <w:rsid w:val="001833DD"/>
    <w:rsid w:val="001919EB"/>
    <w:rsid w:val="00192C46"/>
    <w:rsid w:val="00197553"/>
    <w:rsid w:val="001A08B3"/>
    <w:rsid w:val="001A252C"/>
    <w:rsid w:val="001A7B60"/>
    <w:rsid w:val="001B52F0"/>
    <w:rsid w:val="001B7A65"/>
    <w:rsid w:val="001C2107"/>
    <w:rsid w:val="001D02CC"/>
    <w:rsid w:val="001E41F3"/>
    <w:rsid w:val="001F00A3"/>
    <w:rsid w:val="00201A5D"/>
    <w:rsid w:val="002133F8"/>
    <w:rsid w:val="00234107"/>
    <w:rsid w:val="0023480E"/>
    <w:rsid w:val="002373AD"/>
    <w:rsid w:val="002442EA"/>
    <w:rsid w:val="002553BD"/>
    <w:rsid w:val="0025773E"/>
    <w:rsid w:val="00257CAB"/>
    <w:rsid w:val="0026004D"/>
    <w:rsid w:val="002640DD"/>
    <w:rsid w:val="00273557"/>
    <w:rsid w:val="00275D12"/>
    <w:rsid w:val="00275F19"/>
    <w:rsid w:val="00276D1D"/>
    <w:rsid w:val="00277906"/>
    <w:rsid w:val="00284FEB"/>
    <w:rsid w:val="002860C4"/>
    <w:rsid w:val="002A02B7"/>
    <w:rsid w:val="002A050F"/>
    <w:rsid w:val="002A252A"/>
    <w:rsid w:val="002B5741"/>
    <w:rsid w:val="002C6EEA"/>
    <w:rsid w:val="002E1DD6"/>
    <w:rsid w:val="002F4610"/>
    <w:rsid w:val="00301487"/>
    <w:rsid w:val="00305409"/>
    <w:rsid w:val="00306196"/>
    <w:rsid w:val="003110AF"/>
    <w:rsid w:val="00311C06"/>
    <w:rsid w:val="003121CB"/>
    <w:rsid w:val="00323029"/>
    <w:rsid w:val="00344631"/>
    <w:rsid w:val="00346F97"/>
    <w:rsid w:val="003609EF"/>
    <w:rsid w:val="0036231A"/>
    <w:rsid w:val="00363022"/>
    <w:rsid w:val="003643CB"/>
    <w:rsid w:val="00364E75"/>
    <w:rsid w:val="00366854"/>
    <w:rsid w:val="00370F60"/>
    <w:rsid w:val="00374DD4"/>
    <w:rsid w:val="003825E0"/>
    <w:rsid w:val="003973CD"/>
    <w:rsid w:val="003A19EA"/>
    <w:rsid w:val="003A2CBD"/>
    <w:rsid w:val="003B0CD7"/>
    <w:rsid w:val="003C0845"/>
    <w:rsid w:val="003C55A9"/>
    <w:rsid w:val="003D1439"/>
    <w:rsid w:val="003D4C69"/>
    <w:rsid w:val="003D4D27"/>
    <w:rsid w:val="003E1A36"/>
    <w:rsid w:val="003F0123"/>
    <w:rsid w:val="00400A1F"/>
    <w:rsid w:val="004035D7"/>
    <w:rsid w:val="00410371"/>
    <w:rsid w:val="004242F1"/>
    <w:rsid w:val="004447AD"/>
    <w:rsid w:val="00444CE9"/>
    <w:rsid w:val="0044573D"/>
    <w:rsid w:val="00447DCA"/>
    <w:rsid w:val="00453BA3"/>
    <w:rsid w:val="004609EA"/>
    <w:rsid w:val="00460D96"/>
    <w:rsid w:val="00464935"/>
    <w:rsid w:val="00466FBD"/>
    <w:rsid w:val="00471D05"/>
    <w:rsid w:val="00475101"/>
    <w:rsid w:val="00482CF3"/>
    <w:rsid w:val="00485F81"/>
    <w:rsid w:val="004937D8"/>
    <w:rsid w:val="00495C04"/>
    <w:rsid w:val="004962CF"/>
    <w:rsid w:val="004A5DBF"/>
    <w:rsid w:val="004B75B7"/>
    <w:rsid w:val="004B7993"/>
    <w:rsid w:val="004B7B20"/>
    <w:rsid w:val="004C010F"/>
    <w:rsid w:val="004C1400"/>
    <w:rsid w:val="004D5769"/>
    <w:rsid w:val="004E724C"/>
    <w:rsid w:val="004F0B8F"/>
    <w:rsid w:val="004F0D4D"/>
    <w:rsid w:val="004F334C"/>
    <w:rsid w:val="0051427F"/>
    <w:rsid w:val="0051580D"/>
    <w:rsid w:val="005163FF"/>
    <w:rsid w:val="00520BBE"/>
    <w:rsid w:val="00531919"/>
    <w:rsid w:val="0053320F"/>
    <w:rsid w:val="0054374F"/>
    <w:rsid w:val="00547111"/>
    <w:rsid w:val="00553825"/>
    <w:rsid w:val="00555684"/>
    <w:rsid w:val="005750AE"/>
    <w:rsid w:val="00580484"/>
    <w:rsid w:val="0058368B"/>
    <w:rsid w:val="00585B77"/>
    <w:rsid w:val="00592D74"/>
    <w:rsid w:val="00594830"/>
    <w:rsid w:val="005A6CB0"/>
    <w:rsid w:val="005C089A"/>
    <w:rsid w:val="005D0EF9"/>
    <w:rsid w:val="005D10C7"/>
    <w:rsid w:val="005E2C44"/>
    <w:rsid w:val="005E6807"/>
    <w:rsid w:val="005E7BCB"/>
    <w:rsid w:val="00621188"/>
    <w:rsid w:val="006257ED"/>
    <w:rsid w:val="006336E9"/>
    <w:rsid w:val="00636731"/>
    <w:rsid w:val="0063716A"/>
    <w:rsid w:val="0064281E"/>
    <w:rsid w:val="00643922"/>
    <w:rsid w:val="00652987"/>
    <w:rsid w:val="00666BD7"/>
    <w:rsid w:val="00666EDD"/>
    <w:rsid w:val="00677F3E"/>
    <w:rsid w:val="00681074"/>
    <w:rsid w:val="006850BA"/>
    <w:rsid w:val="00695808"/>
    <w:rsid w:val="006A2B88"/>
    <w:rsid w:val="006A509C"/>
    <w:rsid w:val="006A6104"/>
    <w:rsid w:val="006A673D"/>
    <w:rsid w:val="006A6A8B"/>
    <w:rsid w:val="006B46FB"/>
    <w:rsid w:val="006D1192"/>
    <w:rsid w:val="006D40A1"/>
    <w:rsid w:val="006E1CD5"/>
    <w:rsid w:val="006E21FB"/>
    <w:rsid w:val="006E3D2F"/>
    <w:rsid w:val="006E41A9"/>
    <w:rsid w:val="006E56F9"/>
    <w:rsid w:val="007042E3"/>
    <w:rsid w:val="00704C8B"/>
    <w:rsid w:val="007154A7"/>
    <w:rsid w:val="0071776F"/>
    <w:rsid w:val="0072437F"/>
    <w:rsid w:val="00726F55"/>
    <w:rsid w:val="00733A7D"/>
    <w:rsid w:val="007360C0"/>
    <w:rsid w:val="00736FE9"/>
    <w:rsid w:val="00742DC6"/>
    <w:rsid w:val="00750337"/>
    <w:rsid w:val="00760544"/>
    <w:rsid w:val="00762082"/>
    <w:rsid w:val="00766B5A"/>
    <w:rsid w:val="00777D01"/>
    <w:rsid w:val="00780BF1"/>
    <w:rsid w:val="00792342"/>
    <w:rsid w:val="0079682A"/>
    <w:rsid w:val="007977A8"/>
    <w:rsid w:val="007B0386"/>
    <w:rsid w:val="007B512A"/>
    <w:rsid w:val="007B66F5"/>
    <w:rsid w:val="007C2097"/>
    <w:rsid w:val="007C59E8"/>
    <w:rsid w:val="007D05F8"/>
    <w:rsid w:val="007D5466"/>
    <w:rsid w:val="007D6A07"/>
    <w:rsid w:val="007E304D"/>
    <w:rsid w:val="007E4663"/>
    <w:rsid w:val="007E72DC"/>
    <w:rsid w:val="007F50DE"/>
    <w:rsid w:val="007F6FD1"/>
    <w:rsid w:val="007F7259"/>
    <w:rsid w:val="008040A8"/>
    <w:rsid w:val="00805C87"/>
    <w:rsid w:val="00825AB7"/>
    <w:rsid w:val="008279FA"/>
    <w:rsid w:val="00853D37"/>
    <w:rsid w:val="00856F37"/>
    <w:rsid w:val="008619C7"/>
    <w:rsid w:val="008626E7"/>
    <w:rsid w:val="00870EDA"/>
    <w:rsid w:val="00870EE7"/>
    <w:rsid w:val="0088228E"/>
    <w:rsid w:val="008833A3"/>
    <w:rsid w:val="008863B9"/>
    <w:rsid w:val="00890635"/>
    <w:rsid w:val="008A1C62"/>
    <w:rsid w:val="008A45A6"/>
    <w:rsid w:val="008B62FC"/>
    <w:rsid w:val="008D0C2E"/>
    <w:rsid w:val="008D1765"/>
    <w:rsid w:val="008F15DC"/>
    <w:rsid w:val="008F686C"/>
    <w:rsid w:val="009033A7"/>
    <w:rsid w:val="00910C32"/>
    <w:rsid w:val="009148DE"/>
    <w:rsid w:val="00926993"/>
    <w:rsid w:val="00930972"/>
    <w:rsid w:val="009310F0"/>
    <w:rsid w:val="009359C8"/>
    <w:rsid w:val="00941E30"/>
    <w:rsid w:val="00946A04"/>
    <w:rsid w:val="00966910"/>
    <w:rsid w:val="00974091"/>
    <w:rsid w:val="00976AB5"/>
    <w:rsid w:val="009777D9"/>
    <w:rsid w:val="0099128E"/>
    <w:rsid w:val="00991B88"/>
    <w:rsid w:val="00992459"/>
    <w:rsid w:val="009A4AB3"/>
    <w:rsid w:val="009A5753"/>
    <w:rsid w:val="009A579D"/>
    <w:rsid w:val="009A7DD7"/>
    <w:rsid w:val="009C464B"/>
    <w:rsid w:val="009D38AD"/>
    <w:rsid w:val="009E3297"/>
    <w:rsid w:val="009E395A"/>
    <w:rsid w:val="009F285B"/>
    <w:rsid w:val="009F5730"/>
    <w:rsid w:val="009F734F"/>
    <w:rsid w:val="00A03FE9"/>
    <w:rsid w:val="00A2312A"/>
    <w:rsid w:val="00A246B6"/>
    <w:rsid w:val="00A26484"/>
    <w:rsid w:val="00A419CD"/>
    <w:rsid w:val="00A46A8A"/>
    <w:rsid w:val="00A47E70"/>
    <w:rsid w:val="00A50CF0"/>
    <w:rsid w:val="00A52180"/>
    <w:rsid w:val="00A55244"/>
    <w:rsid w:val="00A76585"/>
    <w:rsid w:val="00A7671C"/>
    <w:rsid w:val="00A847A5"/>
    <w:rsid w:val="00AA1993"/>
    <w:rsid w:val="00AA2CBC"/>
    <w:rsid w:val="00AC5820"/>
    <w:rsid w:val="00AD1CD8"/>
    <w:rsid w:val="00AE39B7"/>
    <w:rsid w:val="00AE4969"/>
    <w:rsid w:val="00AE7431"/>
    <w:rsid w:val="00B05835"/>
    <w:rsid w:val="00B10882"/>
    <w:rsid w:val="00B157EF"/>
    <w:rsid w:val="00B1653B"/>
    <w:rsid w:val="00B2129E"/>
    <w:rsid w:val="00B23BDF"/>
    <w:rsid w:val="00B258BB"/>
    <w:rsid w:val="00B25FCC"/>
    <w:rsid w:val="00B54315"/>
    <w:rsid w:val="00B5489D"/>
    <w:rsid w:val="00B63436"/>
    <w:rsid w:val="00B67B97"/>
    <w:rsid w:val="00B83A7D"/>
    <w:rsid w:val="00B951EB"/>
    <w:rsid w:val="00B968C8"/>
    <w:rsid w:val="00BA17D5"/>
    <w:rsid w:val="00BA2CAB"/>
    <w:rsid w:val="00BA3EC5"/>
    <w:rsid w:val="00BA51D9"/>
    <w:rsid w:val="00BA6A1A"/>
    <w:rsid w:val="00BB5DFC"/>
    <w:rsid w:val="00BB7EF4"/>
    <w:rsid w:val="00BD279D"/>
    <w:rsid w:val="00BD4004"/>
    <w:rsid w:val="00BD4319"/>
    <w:rsid w:val="00BD6BB8"/>
    <w:rsid w:val="00BE0F61"/>
    <w:rsid w:val="00C10973"/>
    <w:rsid w:val="00C171EB"/>
    <w:rsid w:val="00C17A10"/>
    <w:rsid w:val="00C30E81"/>
    <w:rsid w:val="00C320CB"/>
    <w:rsid w:val="00C32CCC"/>
    <w:rsid w:val="00C40F91"/>
    <w:rsid w:val="00C44989"/>
    <w:rsid w:val="00C4752D"/>
    <w:rsid w:val="00C52C0A"/>
    <w:rsid w:val="00C66BA2"/>
    <w:rsid w:val="00C71766"/>
    <w:rsid w:val="00C95985"/>
    <w:rsid w:val="00CA4AE6"/>
    <w:rsid w:val="00CA6654"/>
    <w:rsid w:val="00CB0AA8"/>
    <w:rsid w:val="00CB3B09"/>
    <w:rsid w:val="00CC5026"/>
    <w:rsid w:val="00CC68D0"/>
    <w:rsid w:val="00CD01FE"/>
    <w:rsid w:val="00CD08F6"/>
    <w:rsid w:val="00CE65D0"/>
    <w:rsid w:val="00CE7AC2"/>
    <w:rsid w:val="00D001A6"/>
    <w:rsid w:val="00D03F9A"/>
    <w:rsid w:val="00D06D51"/>
    <w:rsid w:val="00D24991"/>
    <w:rsid w:val="00D279F0"/>
    <w:rsid w:val="00D304C1"/>
    <w:rsid w:val="00D50255"/>
    <w:rsid w:val="00D546E1"/>
    <w:rsid w:val="00D64DD4"/>
    <w:rsid w:val="00D66520"/>
    <w:rsid w:val="00D75D21"/>
    <w:rsid w:val="00D762ED"/>
    <w:rsid w:val="00D77CF9"/>
    <w:rsid w:val="00D9354C"/>
    <w:rsid w:val="00D94D67"/>
    <w:rsid w:val="00DA5D33"/>
    <w:rsid w:val="00DA6CB7"/>
    <w:rsid w:val="00DB7729"/>
    <w:rsid w:val="00DC447F"/>
    <w:rsid w:val="00DC6343"/>
    <w:rsid w:val="00DD3A88"/>
    <w:rsid w:val="00DE34CF"/>
    <w:rsid w:val="00DE5231"/>
    <w:rsid w:val="00DF6FE1"/>
    <w:rsid w:val="00DF7377"/>
    <w:rsid w:val="00E000E4"/>
    <w:rsid w:val="00E0059C"/>
    <w:rsid w:val="00E046D5"/>
    <w:rsid w:val="00E060AB"/>
    <w:rsid w:val="00E07B75"/>
    <w:rsid w:val="00E11098"/>
    <w:rsid w:val="00E11D16"/>
    <w:rsid w:val="00E13F3D"/>
    <w:rsid w:val="00E143A8"/>
    <w:rsid w:val="00E14888"/>
    <w:rsid w:val="00E15F66"/>
    <w:rsid w:val="00E2440A"/>
    <w:rsid w:val="00E313BD"/>
    <w:rsid w:val="00E34898"/>
    <w:rsid w:val="00E43F05"/>
    <w:rsid w:val="00E45EF0"/>
    <w:rsid w:val="00E50623"/>
    <w:rsid w:val="00E51062"/>
    <w:rsid w:val="00E6197E"/>
    <w:rsid w:val="00E74AAC"/>
    <w:rsid w:val="00E771DD"/>
    <w:rsid w:val="00EB09B7"/>
    <w:rsid w:val="00EC2BCB"/>
    <w:rsid w:val="00EC4DBE"/>
    <w:rsid w:val="00ED5801"/>
    <w:rsid w:val="00EE7D7C"/>
    <w:rsid w:val="00EF1DB1"/>
    <w:rsid w:val="00EF39BB"/>
    <w:rsid w:val="00F20E6A"/>
    <w:rsid w:val="00F25D98"/>
    <w:rsid w:val="00F300FB"/>
    <w:rsid w:val="00F30B81"/>
    <w:rsid w:val="00F4022B"/>
    <w:rsid w:val="00F51BC4"/>
    <w:rsid w:val="00F6746C"/>
    <w:rsid w:val="00F746B7"/>
    <w:rsid w:val="00F74FDE"/>
    <w:rsid w:val="00F7701B"/>
    <w:rsid w:val="00F92F67"/>
    <w:rsid w:val="00F954DB"/>
    <w:rsid w:val="00FB6386"/>
    <w:rsid w:val="00FD124A"/>
    <w:rsid w:val="00FD19A8"/>
    <w:rsid w:val="00FE2556"/>
    <w:rsid w:val="00FE4EDC"/>
    <w:rsid w:val="00FF07E1"/>
    <w:rsid w:val="00FF14C2"/>
    <w:rsid w:val="00FF30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9B8B6"/>
  <w15:docId w15:val="{6D78FF34-8E38-43CB-8FE2-137A748E2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rsid w:val="000B7FED"/>
    <w:pPr>
      <w:ind w:left="1701" w:hanging="1701"/>
    </w:pPr>
  </w:style>
  <w:style w:type="paragraph" w:styleId="42">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5">
    <w:name w:val="批注主题 字符"/>
    <w:link w:val="af4"/>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3">
    <w:name w:val="批注框文本 字符"/>
    <w:link w:val="af2"/>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rsid w:val="00AA1993"/>
    <w:rPr>
      <w:rFonts w:ascii="Arial" w:eastAsia="宋体" w:hAnsi="Arial"/>
      <w:sz w:val="18"/>
      <w:lang w:val="en-GB" w:eastAsia="en-US"/>
    </w:rPr>
  </w:style>
  <w:style w:type="character" w:customStyle="1" w:styleId="af0">
    <w:name w:val="批注文字 字符"/>
    <w:link w:val="af"/>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AA1993"/>
    <w:rPr>
      <w:rFonts w:ascii="Times New Roman" w:eastAsia="Times New Roman" w:hAnsi="Times New Roman"/>
      <w:lang w:val="en-GB" w:eastAsia="en-US"/>
    </w:rPr>
  </w:style>
  <w:style w:type="paragraph" w:styleId="af9">
    <w:name w:val="List Paragraph"/>
    <w:basedOn w:val="a"/>
    <w:link w:val="afa"/>
    <w:uiPriority w:val="34"/>
    <w:qFormat/>
    <w:rsid w:val="00AA1993"/>
    <w:pPr>
      <w:spacing w:after="0"/>
      <w:ind w:left="720"/>
    </w:pPr>
    <w:rPr>
      <w:rFonts w:ascii="Calibri" w:eastAsia="Calibri" w:hAnsi="Calibri"/>
      <w:sz w:val="22"/>
      <w:szCs w:val="22"/>
      <w:lang w:eastAsia="en-GB"/>
    </w:rPr>
  </w:style>
  <w:style w:type="character" w:customStyle="1" w:styleId="afa">
    <w:name w:val="列出段落 字符"/>
    <w:link w:val="af9"/>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b"/>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link w:val="af6"/>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AA1993"/>
    <w:rPr>
      <w:rFonts w:ascii="Arial" w:eastAsia="Times New Roman" w:hAnsi="Arial"/>
      <w:lang w:val="en-GB" w:eastAsia="zh-CN"/>
    </w:rPr>
  </w:style>
  <w:style w:type="character" w:customStyle="1" w:styleId="ac">
    <w:name w:val="页脚 字符"/>
    <w:link w:val="ab"/>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0">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c"/>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1">
    <w:name w:val="插图题注"/>
    <w:basedOn w:val="a"/>
    <w:rsid w:val="00AA1993"/>
    <w:rPr>
      <w:rFonts w:eastAsia="宋体"/>
    </w:rPr>
  </w:style>
  <w:style w:type="paragraph" w:customStyle="1" w:styleId="aff2">
    <w:name w:val="表格题注"/>
    <w:basedOn w:val="a"/>
    <w:rsid w:val="00AA1993"/>
    <w:rPr>
      <w:rFonts w:eastAsia="宋体"/>
    </w:rPr>
  </w:style>
  <w:style w:type="character" w:styleId="aff3">
    <w:name w:val="Strong"/>
    <w:qFormat/>
    <w:rsid w:val="00AA1993"/>
    <w:rPr>
      <w:b/>
    </w:rPr>
  </w:style>
  <w:style w:type="paragraph" w:styleId="aff4">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5">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 w:type="character" w:customStyle="1" w:styleId="aff6">
    <w:name w:val="首标题"/>
    <w:rsid w:val="00B1653B"/>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2CA4B-0E60-417A-A733-C3B4F6DDA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4844</Words>
  <Characters>4990</Characters>
  <Application>Microsoft Office Word</Application>
  <DocSecurity>0</DocSecurity>
  <Lines>216</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2</cp:revision>
  <cp:lastPrinted>1900-12-31T16:00:00Z</cp:lastPrinted>
  <dcterms:created xsi:type="dcterms:W3CDTF">2022-01-25T10:39:00Z</dcterms:created>
  <dcterms:modified xsi:type="dcterms:W3CDTF">2022-01-25T10:39:00Z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