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2A07E244" w:rsidR="00E90E49" w:rsidRPr="00EE41DA" w:rsidRDefault="00E90E49" w:rsidP="00E35559">
      <w:pPr>
        <w:pStyle w:val="3GPPHeader"/>
        <w:spacing w:after="60"/>
        <w:rPr>
          <w:sz w:val="32"/>
          <w:szCs w:val="32"/>
          <w:highlight w:val="yellow"/>
          <w:lang w:val="en-US"/>
        </w:rPr>
      </w:pPr>
      <w:r w:rsidRPr="00EE41DA">
        <w:rPr>
          <w:lang w:val="en-US"/>
        </w:rPr>
        <w:t>3GPP TSG-RAN WG</w:t>
      </w:r>
      <w:r w:rsidR="00D5675D" w:rsidRPr="00EE41DA">
        <w:rPr>
          <w:lang w:val="en-US"/>
        </w:rPr>
        <w:t>3</w:t>
      </w:r>
      <w:r w:rsidRPr="00EE41DA">
        <w:rPr>
          <w:lang w:val="en-US"/>
        </w:rPr>
        <w:t xml:space="preserve"> #</w:t>
      </w:r>
      <w:r w:rsidR="00F20F5C" w:rsidRPr="00EE41DA">
        <w:rPr>
          <w:lang w:val="en-US"/>
        </w:rPr>
        <w:t>1</w:t>
      </w:r>
      <w:r w:rsidR="00C268E6" w:rsidRPr="00EE41DA">
        <w:rPr>
          <w:lang w:val="en-US"/>
        </w:rPr>
        <w:t>1</w:t>
      </w:r>
      <w:r w:rsidR="00AA6E5F">
        <w:rPr>
          <w:lang w:val="en-US"/>
        </w:rPr>
        <w:t>3</w:t>
      </w:r>
      <w:r w:rsidRPr="00EE41DA">
        <w:rPr>
          <w:lang w:val="en-US"/>
        </w:rPr>
        <w:tab/>
      </w:r>
      <w:r w:rsidR="008748CF" w:rsidRPr="00EE41DA">
        <w:rPr>
          <w:sz w:val="32"/>
          <w:szCs w:val="32"/>
          <w:lang w:val="en-US"/>
        </w:rPr>
        <w:t>R</w:t>
      </w:r>
      <w:r w:rsidR="00541EC0" w:rsidRPr="00EE41DA">
        <w:rPr>
          <w:sz w:val="32"/>
          <w:szCs w:val="32"/>
          <w:lang w:val="en-US"/>
        </w:rPr>
        <w:t>3</w:t>
      </w:r>
      <w:r w:rsidR="008748CF" w:rsidRPr="00EE41DA">
        <w:rPr>
          <w:sz w:val="32"/>
          <w:szCs w:val="32"/>
          <w:lang w:val="en-US"/>
        </w:rPr>
        <w:t>-21</w:t>
      </w:r>
      <w:r w:rsidR="00F95554">
        <w:rPr>
          <w:sz w:val="32"/>
          <w:szCs w:val="32"/>
          <w:lang w:val="en-US"/>
        </w:rPr>
        <w:t>3587</w:t>
      </w:r>
    </w:p>
    <w:p w14:paraId="26490652" w14:textId="27D44708" w:rsidR="00E90E49" w:rsidRPr="00EE41DA" w:rsidRDefault="00541EC0" w:rsidP="00311702">
      <w:pPr>
        <w:pStyle w:val="3GPPHeader"/>
        <w:rPr>
          <w:lang w:val="en-US"/>
        </w:rPr>
      </w:pPr>
      <w:r w:rsidRPr="00EE41DA">
        <w:rPr>
          <w:lang w:val="en-US"/>
        </w:rPr>
        <w:t>Online,</w:t>
      </w:r>
      <w:r w:rsidR="00482EE4" w:rsidRPr="00EE41DA">
        <w:rPr>
          <w:lang w:val="en-US"/>
        </w:rPr>
        <w:t xml:space="preserve"> </w:t>
      </w:r>
      <w:r w:rsidR="00AA6E5F">
        <w:t>16</w:t>
      </w:r>
      <w:r w:rsidR="00AA6E5F" w:rsidRPr="00946451">
        <w:rPr>
          <w:vertAlign w:val="superscript"/>
        </w:rPr>
        <w:t>th</w:t>
      </w:r>
      <w:r w:rsidR="00AA6E5F">
        <w:t xml:space="preserve"> – 2</w:t>
      </w:r>
      <w:r w:rsidR="00082D63">
        <w:t>6</w:t>
      </w:r>
      <w:r w:rsidR="00AA6E5F" w:rsidRPr="00946451">
        <w:rPr>
          <w:vertAlign w:val="superscript"/>
        </w:rPr>
        <w:t>th</w:t>
      </w:r>
      <w:r w:rsidR="00AA6E5F">
        <w:t xml:space="preserve"> </w:t>
      </w:r>
      <w:proofErr w:type="gramStart"/>
      <w:r w:rsidR="00AA6E5F">
        <w:t>August,</w:t>
      </w:r>
      <w:proofErr w:type="gramEnd"/>
      <w:r w:rsidR="00AA6E5F">
        <w:t xml:space="preserve"> 2021</w:t>
      </w:r>
    </w:p>
    <w:p w14:paraId="516494EB" w14:textId="77777777" w:rsidR="00902A3A" w:rsidRPr="00EE41DA" w:rsidRDefault="00902A3A" w:rsidP="00311702">
      <w:pPr>
        <w:pStyle w:val="3GPPHeader"/>
        <w:rPr>
          <w:lang w:val="en-US"/>
        </w:rPr>
      </w:pPr>
    </w:p>
    <w:p w14:paraId="214ABE84" w14:textId="1C72B75A" w:rsidR="00E90E49" w:rsidRPr="00EE41DA" w:rsidRDefault="00E90E49" w:rsidP="00311702">
      <w:pPr>
        <w:pStyle w:val="3GPPHeader"/>
        <w:rPr>
          <w:sz w:val="22"/>
          <w:szCs w:val="22"/>
          <w:lang w:val="en-US"/>
        </w:rPr>
      </w:pPr>
      <w:r w:rsidRPr="00EE41DA">
        <w:rPr>
          <w:sz w:val="22"/>
          <w:szCs w:val="22"/>
          <w:lang w:val="en-US"/>
        </w:rPr>
        <w:t>Agenda Item:</w:t>
      </w:r>
      <w:r w:rsidRPr="00EE41DA">
        <w:rPr>
          <w:sz w:val="22"/>
          <w:szCs w:val="22"/>
          <w:lang w:val="en-US"/>
        </w:rPr>
        <w:tab/>
      </w:r>
      <w:r w:rsidR="00E46394" w:rsidRPr="00EE41DA">
        <w:rPr>
          <w:sz w:val="22"/>
          <w:szCs w:val="22"/>
          <w:lang w:val="en-US"/>
        </w:rPr>
        <w:t>16</w:t>
      </w:r>
      <w:r w:rsidR="00311702" w:rsidRPr="00EE41DA">
        <w:rPr>
          <w:sz w:val="22"/>
          <w:szCs w:val="22"/>
          <w:lang w:val="en-US"/>
        </w:rPr>
        <w:t>.</w:t>
      </w:r>
      <w:r w:rsidR="00E46394" w:rsidRPr="00EE41DA">
        <w:rPr>
          <w:sz w:val="22"/>
          <w:szCs w:val="22"/>
          <w:lang w:val="en-US"/>
        </w:rPr>
        <w:t>2</w:t>
      </w:r>
      <w:r w:rsidR="00541EC0" w:rsidRPr="00EE41DA">
        <w:rPr>
          <w:sz w:val="22"/>
          <w:szCs w:val="22"/>
          <w:lang w:val="en-US"/>
        </w:rPr>
        <w:t>.</w:t>
      </w:r>
      <w:r w:rsidR="00482EE4" w:rsidRPr="00EE41DA">
        <w:rPr>
          <w:sz w:val="22"/>
          <w:szCs w:val="22"/>
          <w:lang w:val="en-US"/>
        </w:rPr>
        <w:t>1</w:t>
      </w:r>
    </w:p>
    <w:p w14:paraId="4B7B92BD" w14:textId="77777777" w:rsidR="00E90E49" w:rsidRPr="00EE41DA" w:rsidRDefault="003D3C45" w:rsidP="00F64C2B">
      <w:pPr>
        <w:pStyle w:val="3GPPHeader"/>
        <w:rPr>
          <w:sz w:val="22"/>
          <w:szCs w:val="22"/>
          <w:lang w:val="en-US"/>
        </w:rPr>
      </w:pPr>
      <w:r w:rsidRPr="00EE41DA">
        <w:rPr>
          <w:sz w:val="22"/>
          <w:szCs w:val="22"/>
          <w:lang w:val="en-US"/>
        </w:rPr>
        <w:t>Source:</w:t>
      </w:r>
      <w:r w:rsidR="00E90E49" w:rsidRPr="00EE41DA">
        <w:rPr>
          <w:sz w:val="22"/>
          <w:szCs w:val="22"/>
          <w:lang w:val="en-US"/>
        </w:rPr>
        <w:tab/>
      </w:r>
      <w:r w:rsidR="00F64C2B" w:rsidRPr="00EE41DA">
        <w:rPr>
          <w:sz w:val="22"/>
          <w:szCs w:val="22"/>
          <w:lang w:val="en-US"/>
        </w:rPr>
        <w:t>Ericsson</w:t>
      </w:r>
    </w:p>
    <w:p w14:paraId="5EB92CC2" w14:textId="1D1CAC5C" w:rsidR="00E90E49" w:rsidRPr="00EE41DA" w:rsidRDefault="003D3C45" w:rsidP="00311702">
      <w:pPr>
        <w:pStyle w:val="3GPPHeader"/>
        <w:rPr>
          <w:sz w:val="22"/>
          <w:szCs w:val="22"/>
          <w:lang w:val="en-US"/>
        </w:rPr>
      </w:pPr>
      <w:r w:rsidRPr="00EE41DA">
        <w:rPr>
          <w:sz w:val="22"/>
          <w:szCs w:val="22"/>
          <w:lang w:val="en-US"/>
        </w:rPr>
        <w:t>Title:</w:t>
      </w:r>
      <w:r w:rsidR="00E90E49" w:rsidRPr="00EE41DA">
        <w:rPr>
          <w:sz w:val="22"/>
          <w:szCs w:val="22"/>
          <w:lang w:val="en-US"/>
        </w:rPr>
        <w:tab/>
      </w:r>
      <w:r w:rsidR="00482EE4" w:rsidRPr="00EE41DA">
        <w:rPr>
          <w:sz w:val="22"/>
          <w:szCs w:val="22"/>
          <w:lang w:val="en-US"/>
        </w:rPr>
        <w:t>Cell access control</w:t>
      </w:r>
      <w:r w:rsidR="00930D74">
        <w:rPr>
          <w:sz w:val="22"/>
          <w:szCs w:val="22"/>
          <w:lang w:val="en-US"/>
        </w:rPr>
        <w:t xml:space="preserve"> </w:t>
      </w:r>
      <w:r w:rsidR="00D22A8F">
        <w:rPr>
          <w:sz w:val="22"/>
          <w:szCs w:val="22"/>
          <w:lang w:val="en-US"/>
        </w:rPr>
        <w:t>for SNPN access using external credentials</w:t>
      </w:r>
    </w:p>
    <w:p w14:paraId="5BACC70C" w14:textId="5456C431" w:rsidR="00D0651C" w:rsidRPr="00EE41DA" w:rsidRDefault="00E90E49" w:rsidP="00D0651C">
      <w:pPr>
        <w:pStyle w:val="3GPPHeader"/>
        <w:rPr>
          <w:sz w:val="22"/>
          <w:szCs w:val="22"/>
          <w:lang w:val="en-US"/>
        </w:rPr>
      </w:pPr>
      <w:r w:rsidRPr="00EE41DA">
        <w:rPr>
          <w:sz w:val="22"/>
          <w:szCs w:val="22"/>
          <w:lang w:val="en-US"/>
        </w:rPr>
        <w:t>Document for:</w:t>
      </w:r>
      <w:r w:rsidRPr="00EE41DA">
        <w:rPr>
          <w:sz w:val="22"/>
          <w:szCs w:val="22"/>
          <w:lang w:val="en-US"/>
        </w:rPr>
        <w:tab/>
        <w:t>Discussion</w:t>
      </w:r>
    </w:p>
    <w:p w14:paraId="211E91BE" w14:textId="12FA21B5" w:rsidR="00E90E49" w:rsidRDefault="00230D18" w:rsidP="00CE0424">
      <w:pPr>
        <w:pStyle w:val="Heading1"/>
        <w:rPr>
          <w:lang w:val="en-US"/>
        </w:rPr>
      </w:pPr>
      <w:r w:rsidRPr="00EE41DA">
        <w:rPr>
          <w:lang w:val="en-US"/>
        </w:rPr>
        <w:t>1</w:t>
      </w:r>
      <w:r w:rsidRPr="00EE41DA">
        <w:rPr>
          <w:lang w:val="en-US"/>
        </w:rPr>
        <w:tab/>
      </w:r>
      <w:r w:rsidR="00E90E49" w:rsidRPr="00EE41DA">
        <w:rPr>
          <w:lang w:val="en-US"/>
        </w:rPr>
        <w:t>Introduction</w:t>
      </w:r>
    </w:p>
    <w:p w14:paraId="3BFC1EF6" w14:textId="4AE431EE" w:rsidR="00AA6E5F" w:rsidRDefault="00AA6E5F" w:rsidP="00AA6E5F">
      <w:pPr>
        <w:pStyle w:val="BodyText"/>
        <w:rPr>
          <w:lang w:val="en-US"/>
        </w:rPr>
      </w:pPr>
      <w:r w:rsidRPr="00EE41DA">
        <w:rPr>
          <w:lang w:val="en-US"/>
        </w:rPr>
        <w:t>At RAN3#11</w:t>
      </w:r>
      <w:r>
        <w:rPr>
          <w:lang w:val="en-US"/>
        </w:rPr>
        <w:t>2</w:t>
      </w:r>
      <w:r w:rsidRPr="00EE41DA">
        <w:rPr>
          <w:lang w:val="en-US"/>
        </w:rPr>
        <w:t>e, the following was agreed</w:t>
      </w:r>
      <w:r w:rsidR="00016385">
        <w:rPr>
          <w:lang w:val="en-US"/>
        </w:rPr>
        <w:t xml:space="preserve"> for SNPN access using external credentials</w:t>
      </w:r>
      <w:r w:rsidRPr="00EE41DA">
        <w:rPr>
          <w:lang w:val="en-US"/>
        </w:rPr>
        <w:t>:</w:t>
      </w:r>
    </w:p>
    <w:tbl>
      <w:tblPr>
        <w:tblStyle w:val="TableGrid"/>
        <w:tblW w:w="0" w:type="auto"/>
        <w:tblLook w:val="04A0" w:firstRow="1" w:lastRow="0" w:firstColumn="1" w:lastColumn="0" w:noHBand="0" w:noVBand="1"/>
      </w:tblPr>
      <w:tblGrid>
        <w:gridCol w:w="9629"/>
      </w:tblGrid>
      <w:tr w:rsidR="00AA6E5F" w14:paraId="53BDCF46" w14:textId="77777777" w:rsidTr="00AA6E5F">
        <w:tc>
          <w:tcPr>
            <w:tcW w:w="9629" w:type="dxa"/>
          </w:tcPr>
          <w:p w14:paraId="2D4F3C01" w14:textId="2DECED34" w:rsidR="00AA6E5F" w:rsidRPr="00AA6E5F" w:rsidRDefault="00AA6E5F" w:rsidP="00AA6E5F">
            <w:pPr>
              <w:rPr>
                <w:rFonts w:asciiTheme="minorHAnsi" w:hAnsiTheme="minorHAnsi" w:cstheme="minorHAnsi"/>
                <w:color w:val="00B050"/>
                <w:sz w:val="20"/>
                <w:szCs w:val="20"/>
                <w:lang w:eastAsia="en-US"/>
              </w:rPr>
            </w:pPr>
            <w:r w:rsidRPr="00AA6E5F">
              <w:rPr>
                <w:rFonts w:asciiTheme="minorHAnsi" w:hAnsiTheme="minorHAnsi" w:cstheme="minorHAnsi"/>
                <w:color w:val="00B050"/>
                <w:sz w:val="20"/>
                <w:szCs w:val="20"/>
              </w:rPr>
              <w:t>WA: an NG-RAN node does not need to be informed which AMF supports authentication by Credentials Holders among AMF(s) supporting an S-NPN</w:t>
            </w:r>
          </w:p>
        </w:tc>
      </w:tr>
    </w:tbl>
    <w:p w14:paraId="4FB20088" w14:textId="0705B752" w:rsidR="00AA6E5F" w:rsidRDefault="00AA6E5F" w:rsidP="006003A3">
      <w:pPr>
        <w:pStyle w:val="BodyText"/>
        <w:rPr>
          <w:lang w:val="en-US"/>
        </w:rPr>
      </w:pPr>
    </w:p>
    <w:p w14:paraId="0D1879BC" w14:textId="318ECA85" w:rsidR="00FE11AD" w:rsidRDefault="00FE11AD" w:rsidP="006003A3">
      <w:pPr>
        <w:pStyle w:val="BodyText"/>
        <w:rPr>
          <w:lang w:val="en-US"/>
        </w:rPr>
      </w:pPr>
      <w:r>
        <w:rPr>
          <w:lang w:val="en-US"/>
        </w:rPr>
        <w:t xml:space="preserve">In accordance with the email discussion summary, see </w:t>
      </w:r>
      <w:hyperlink r:id="rId11" w:history="1">
        <w:r w:rsidR="007B18E0" w:rsidRPr="00FE11AD">
          <w:rPr>
            <w:rStyle w:val="Hyperlink"/>
          </w:rPr>
          <w:t>R3-212685</w:t>
        </w:r>
      </w:hyperlink>
      <w:r w:rsidR="007B18E0">
        <w:rPr>
          <w:lang w:val="en-US"/>
        </w:rPr>
        <w:t xml:space="preserve"> </w:t>
      </w:r>
      <w:r w:rsidR="007B18E0">
        <w:rPr>
          <w:lang w:val="en-US"/>
        </w:rPr>
        <w:fldChar w:fldCharType="begin"/>
      </w:r>
      <w:r w:rsidR="007B18E0">
        <w:rPr>
          <w:lang w:val="en-US"/>
        </w:rPr>
        <w:instrText xml:space="preserve"> REF _Ref78809114 \r \h </w:instrText>
      </w:r>
      <w:r w:rsidR="007B18E0">
        <w:rPr>
          <w:lang w:val="en-US"/>
        </w:rPr>
      </w:r>
      <w:r w:rsidR="007B18E0">
        <w:rPr>
          <w:lang w:val="en-US"/>
        </w:rPr>
        <w:fldChar w:fldCharType="separate"/>
      </w:r>
      <w:r w:rsidR="007B18E0">
        <w:rPr>
          <w:lang w:val="en-US"/>
        </w:rPr>
        <w:t>[1]</w:t>
      </w:r>
      <w:r w:rsidR="007B18E0">
        <w:rPr>
          <w:lang w:val="en-US"/>
        </w:rPr>
        <w:fldChar w:fldCharType="end"/>
      </w:r>
      <w:r w:rsidR="007B18E0">
        <w:rPr>
          <w:lang w:val="en-US"/>
        </w:rPr>
        <w:t xml:space="preserve">, the following was </w:t>
      </w:r>
      <w:r w:rsidR="00082D63">
        <w:rPr>
          <w:lang w:val="en-US"/>
        </w:rPr>
        <w:t xml:space="preserve">attempted to be </w:t>
      </w:r>
      <w:r w:rsidR="007B18E0">
        <w:rPr>
          <w:lang w:val="en-US"/>
        </w:rPr>
        <w:t>concluded:</w:t>
      </w:r>
    </w:p>
    <w:tbl>
      <w:tblPr>
        <w:tblStyle w:val="TableGrid"/>
        <w:tblW w:w="0" w:type="auto"/>
        <w:tblLook w:val="04A0" w:firstRow="1" w:lastRow="0" w:firstColumn="1" w:lastColumn="0" w:noHBand="0" w:noVBand="1"/>
      </w:tblPr>
      <w:tblGrid>
        <w:gridCol w:w="9629"/>
      </w:tblGrid>
      <w:tr w:rsidR="007B18E0" w14:paraId="3FF91FB4" w14:textId="77777777" w:rsidTr="007B18E0">
        <w:tc>
          <w:tcPr>
            <w:tcW w:w="9629" w:type="dxa"/>
          </w:tcPr>
          <w:p w14:paraId="61B69FF1" w14:textId="4CB0671A" w:rsidR="007B18E0" w:rsidRPr="007B18E0" w:rsidRDefault="007B18E0" w:rsidP="007B18E0">
            <w:pPr>
              <w:pStyle w:val="BodyText"/>
              <w:rPr>
                <w:rFonts w:ascii="Times New Roman" w:hAnsi="Times New Roman"/>
                <w:lang w:val="en-US"/>
              </w:rPr>
            </w:pPr>
            <w:r w:rsidRPr="007B18E0">
              <w:rPr>
                <w:rFonts w:ascii="Times New Roman" w:hAnsi="Times New Roman"/>
                <w:color w:val="002060"/>
              </w:rPr>
              <w:t>Indicator over NGAP Initial UE Message to signal access using Credentials Holder is not agreed.</w:t>
            </w:r>
            <w:r>
              <w:rPr>
                <w:rFonts w:ascii="Times New Roman" w:hAnsi="Times New Roman"/>
                <w:color w:val="002060"/>
              </w:rPr>
              <w:t xml:space="preserve"> </w:t>
            </w:r>
            <w:r w:rsidR="000171E0">
              <w:rPr>
                <w:rFonts w:ascii="Times New Roman" w:hAnsi="Times New Roman"/>
                <w:color w:val="002060"/>
              </w:rPr>
              <w:br/>
            </w:r>
            <w:r w:rsidRPr="00900AE2">
              <w:rPr>
                <w:rFonts w:ascii="Times New Roman" w:hAnsi="Times New Roman"/>
                <w:color w:val="BFBFBF" w:themeColor="background1" w:themeShade="BF"/>
                <w:sz w:val="20"/>
                <w:szCs w:val="20"/>
                <w:lang w:val="en-GB"/>
              </w:rPr>
              <w:t>[Q5</w:t>
            </w:r>
            <w:r w:rsidR="000171E0" w:rsidRPr="00900AE2">
              <w:rPr>
                <w:rFonts w:ascii="Times New Roman" w:hAnsi="Times New Roman"/>
                <w:color w:val="BFBFBF" w:themeColor="background1" w:themeShade="BF"/>
                <w:sz w:val="20"/>
                <w:szCs w:val="20"/>
                <w:lang w:val="en-GB"/>
              </w:rPr>
              <w:t>: Do we need to add an Indication in NGAP Initial UE Message that access is related to this feature of access with credentials of credential holder?</w:t>
            </w:r>
            <w:r w:rsidRPr="00900AE2">
              <w:rPr>
                <w:rFonts w:ascii="Times New Roman" w:hAnsi="Times New Roman"/>
                <w:color w:val="BFBFBF" w:themeColor="background1" w:themeShade="BF"/>
                <w:sz w:val="20"/>
                <w:szCs w:val="20"/>
                <w:lang w:val="en-GB"/>
              </w:rPr>
              <w:t>]</w:t>
            </w:r>
          </w:p>
          <w:p w14:paraId="5E1E0029" w14:textId="5518B8DD" w:rsidR="007B18E0" w:rsidRPr="007B18E0" w:rsidRDefault="007B18E0" w:rsidP="007B18E0">
            <w:pPr>
              <w:rPr>
                <w:color w:val="0070C0"/>
              </w:rPr>
            </w:pPr>
            <w:r>
              <w:rPr>
                <w:color w:val="002060"/>
              </w:rPr>
              <w:t>New specific cause value not agreed</w:t>
            </w:r>
            <w:r w:rsidRPr="007B18E0">
              <w:t xml:space="preserve"> </w:t>
            </w:r>
            <w:r w:rsidR="000171E0">
              <w:br/>
            </w:r>
            <w:r w:rsidRPr="00900AE2">
              <w:rPr>
                <w:color w:val="BFBFBF" w:themeColor="background1" w:themeShade="BF"/>
                <w:sz w:val="20"/>
                <w:szCs w:val="20"/>
              </w:rPr>
              <w:t>[Q6: When UE registers using this feature, and happens to be rejected, do we need a new NGAP specific cause value or can we reuse existing cause value such as “NPN access denied”]</w:t>
            </w:r>
          </w:p>
        </w:tc>
      </w:tr>
    </w:tbl>
    <w:p w14:paraId="23F52B97" w14:textId="5B9A09F6" w:rsidR="007B18E0" w:rsidRDefault="007B18E0" w:rsidP="00900AE2">
      <w:pPr>
        <w:pStyle w:val="BodyText"/>
        <w:rPr>
          <w:lang w:val="en-US"/>
        </w:rPr>
      </w:pPr>
    </w:p>
    <w:p w14:paraId="2728E623" w14:textId="64B12319" w:rsidR="00900AE2" w:rsidRDefault="00900AE2" w:rsidP="00900AE2">
      <w:pPr>
        <w:pStyle w:val="BodyText"/>
        <w:rPr>
          <w:lang w:val="en-US"/>
        </w:rPr>
      </w:pPr>
      <w:r>
        <w:t xml:space="preserve">Furthermore, </w:t>
      </w:r>
      <w:hyperlink r:id="rId12" w:history="1">
        <w:r w:rsidRPr="00FE11AD">
          <w:rPr>
            <w:rStyle w:val="Hyperlink"/>
          </w:rPr>
          <w:t>R3-212685</w:t>
        </w:r>
      </w:hyperlink>
      <w:r>
        <w:rPr>
          <w:lang w:val="en-US"/>
        </w:rPr>
        <w:t xml:space="preserve"> </w:t>
      </w:r>
      <w:r>
        <w:rPr>
          <w:lang w:val="en-US"/>
        </w:rPr>
        <w:fldChar w:fldCharType="begin"/>
      </w:r>
      <w:r>
        <w:rPr>
          <w:lang w:val="en-US"/>
        </w:rPr>
        <w:instrText xml:space="preserve"> REF _Ref78809114 \r \h  \* MERGEFORMAT </w:instrText>
      </w:r>
      <w:r>
        <w:rPr>
          <w:lang w:val="en-US"/>
        </w:rPr>
      </w:r>
      <w:r>
        <w:rPr>
          <w:lang w:val="en-US"/>
        </w:rPr>
        <w:fldChar w:fldCharType="separate"/>
      </w:r>
      <w:r>
        <w:rPr>
          <w:lang w:val="en-US"/>
        </w:rPr>
        <w:t>[1]</w:t>
      </w:r>
      <w:r>
        <w:rPr>
          <w:lang w:val="en-US"/>
        </w:rPr>
        <w:fldChar w:fldCharType="end"/>
      </w:r>
      <w:r>
        <w:rPr>
          <w:lang w:val="en-US"/>
        </w:rPr>
        <w:t xml:space="preserve"> </w:t>
      </w:r>
      <w:r w:rsidR="00082D63">
        <w:rPr>
          <w:lang w:val="en-US"/>
        </w:rPr>
        <w:t xml:space="preserve">attempted to </w:t>
      </w:r>
      <w:r>
        <w:rPr>
          <w:lang w:val="en-US"/>
        </w:rPr>
        <w:t>conclude the following on the configuration of the broadcast parameters</w:t>
      </w:r>
      <w:r w:rsidR="00BA532D">
        <w:rPr>
          <w:lang w:val="en-US"/>
        </w:rPr>
        <w:t xml:space="preserve"> mainly for RAN nodes</w:t>
      </w:r>
      <w:r>
        <w:rPr>
          <w:lang w:val="en-US"/>
        </w:rPr>
        <w:t>:</w:t>
      </w:r>
    </w:p>
    <w:tbl>
      <w:tblPr>
        <w:tblStyle w:val="TableGrid"/>
        <w:tblW w:w="0" w:type="auto"/>
        <w:tblLook w:val="04A0" w:firstRow="1" w:lastRow="0" w:firstColumn="1" w:lastColumn="0" w:noHBand="0" w:noVBand="1"/>
      </w:tblPr>
      <w:tblGrid>
        <w:gridCol w:w="9629"/>
      </w:tblGrid>
      <w:tr w:rsidR="00900AE2" w14:paraId="4594D6FF" w14:textId="77777777" w:rsidTr="00900AE2">
        <w:tc>
          <w:tcPr>
            <w:tcW w:w="9629" w:type="dxa"/>
          </w:tcPr>
          <w:p w14:paraId="104F1993" w14:textId="7C58E5E4" w:rsidR="00900AE2" w:rsidRPr="00900AE2" w:rsidRDefault="00900AE2" w:rsidP="00900AE2">
            <w:pPr>
              <w:rPr>
                <w:color w:val="0070C0"/>
                <w:sz w:val="20"/>
                <w:szCs w:val="20"/>
              </w:rPr>
            </w:pPr>
            <w:r w:rsidRPr="00900AE2">
              <w:rPr>
                <w:color w:val="0070C0"/>
                <w:sz w:val="20"/>
                <w:szCs w:val="20"/>
              </w:rPr>
              <w:t>Continue the discussion on whether both NG-RAN on one side and CN on the other side should be configured with the 3 parameters (whether SNPN supports the feature, whether access for UEs not configured is allowed, and optionally list of GINs) or only one side with NG Setup procedure used to automatically update the other side.</w:t>
            </w:r>
          </w:p>
        </w:tc>
      </w:tr>
    </w:tbl>
    <w:p w14:paraId="06ED183B" w14:textId="5DF363F0" w:rsidR="00900AE2" w:rsidRDefault="00900AE2" w:rsidP="006003A3">
      <w:pPr>
        <w:pStyle w:val="BodyText"/>
        <w:rPr>
          <w:lang w:val="en-US"/>
        </w:rPr>
      </w:pPr>
    </w:p>
    <w:p w14:paraId="5D4DCBD9" w14:textId="59E7DC73" w:rsidR="00082D63" w:rsidRDefault="00082D63" w:rsidP="006003A3">
      <w:pPr>
        <w:pStyle w:val="BodyText"/>
        <w:rPr>
          <w:lang w:val="en-US"/>
        </w:rPr>
      </w:pPr>
      <w:r>
        <w:rPr>
          <w:lang w:val="en-US"/>
        </w:rPr>
        <w:t>Chair minutes from RAN3#112 do not show the above attempts of conclusions being agreed.</w:t>
      </w:r>
    </w:p>
    <w:p w14:paraId="0D431C93" w14:textId="6D238689" w:rsidR="006003A3" w:rsidRPr="00EE41DA" w:rsidRDefault="006003A3" w:rsidP="006003A3">
      <w:pPr>
        <w:pStyle w:val="BodyText"/>
        <w:rPr>
          <w:lang w:val="en-US"/>
        </w:rPr>
      </w:pPr>
      <w:r w:rsidRPr="00EE41DA">
        <w:rPr>
          <w:lang w:val="en-US"/>
        </w:rPr>
        <w:t xml:space="preserve">In this contribution, we will discuss </w:t>
      </w:r>
      <w:r w:rsidR="00A51CC5" w:rsidRPr="00EE41DA">
        <w:rPr>
          <w:lang w:val="en-US"/>
        </w:rPr>
        <w:t>details on the above open issue</w:t>
      </w:r>
      <w:r w:rsidR="007B18E0">
        <w:rPr>
          <w:lang w:val="en-US"/>
        </w:rPr>
        <w:t xml:space="preserve"> on the 3 options to configure the CN and NG-RAN with the 3 parameters that are broadcast for SNPN access using external credentials</w:t>
      </w:r>
      <w:r w:rsidR="00A51CC5" w:rsidRPr="00EE41DA">
        <w:rPr>
          <w:lang w:val="en-US"/>
        </w:rPr>
        <w:t>.</w:t>
      </w:r>
    </w:p>
    <w:p w14:paraId="200F3201" w14:textId="2C63C74A" w:rsidR="00AA6E5F" w:rsidRDefault="00230D18" w:rsidP="00D22A8F">
      <w:pPr>
        <w:pStyle w:val="Heading1"/>
        <w:rPr>
          <w:lang w:val="en-US"/>
        </w:rPr>
      </w:pPr>
      <w:bookmarkStart w:id="0" w:name="_Ref178064866"/>
      <w:r w:rsidRPr="00EE41DA">
        <w:rPr>
          <w:lang w:val="en-US"/>
        </w:rPr>
        <w:t>2</w:t>
      </w:r>
      <w:r w:rsidRPr="00EE41DA">
        <w:rPr>
          <w:lang w:val="en-US"/>
        </w:rPr>
        <w:tab/>
      </w:r>
      <w:bookmarkEnd w:id="0"/>
      <w:r w:rsidR="00AA6E5F">
        <w:rPr>
          <w:lang w:val="en-US"/>
        </w:rPr>
        <w:tab/>
      </w:r>
      <w:r w:rsidR="007B18E0">
        <w:rPr>
          <w:lang w:val="en-US"/>
        </w:rPr>
        <w:t>Discussion</w:t>
      </w:r>
    </w:p>
    <w:p w14:paraId="232E3EDC" w14:textId="77777777" w:rsidR="00322AE0" w:rsidRDefault="00322AE0" w:rsidP="00322AE0">
      <w:pPr>
        <w:pStyle w:val="BodyText"/>
      </w:pPr>
      <w:r>
        <w:t xml:space="preserve">As explained in </w:t>
      </w:r>
      <w:hyperlink r:id="rId13" w:history="1">
        <w:r w:rsidR="00900AE2" w:rsidRPr="00FE11AD">
          <w:rPr>
            <w:rStyle w:val="Hyperlink"/>
          </w:rPr>
          <w:t>R3-212685</w:t>
        </w:r>
      </w:hyperlink>
      <w:r w:rsidR="00900AE2">
        <w:rPr>
          <w:lang w:val="en-US"/>
        </w:rPr>
        <w:t xml:space="preserve"> </w:t>
      </w:r>
      <w:r w:rsidR="00900AE2">
        <w:rPr>
          <w:lang w:val="en-US"/>
        </w:rPr>
        <w:fldChar w:fldCharType="begin"/>
      </w:r>
      <w:r w:rsidR="00900AE2">
        <w:rPr>
          <w:lang w:val="en-US"/>
        </w:rPr>
        <w:instrText xml:space="preserve"> REF _Ref78809114 \r \h  \* MERGEFORMAT </w:instrText>
      </w:r>
      <w:r w:rsidR="00900AE2">
        <w:rPr>
          <w:lang w:val="en-US"/>
        </w:rPr>
      </w:r>
      <w:r w:rsidR="00900AE2">
        <w:rPr>
          <w:lang w:val="en-US"/>
        </w:rPr>
        <w:fldChar w:fldCharType="separate"/>
      </w:r>
      <w:r w:rsidR="00900AE2">
        <w:rPr>
          <w:lang w:val="en-US"/>
        </w:rPr>
        <w:t>[1]</w:t>
      </w:r>
      <w:r w:rsidR="00900AE2">
        <w:rPr>
          <w:lang w:val="en-US"/>
        </w:rPr>
        <w:fldChar w:fldCharType="end"/>
      </w:r>
      <w:r>
        <w:rPr>
          <w:rFonts w:ascii="Times New Roman" w:hAnsi="Times New Roman"/>
          <w:lang w:eastAsia="ja-JP"/>
        </w:rPr>
        <w:t xml:space="preserve">, </w:t>
      </w:r>
      <w:r w:rsidR="00900AE2">
        <w:t xml:space="preserve">3 parameters are broadcast by </w:t>
      </w:r>
      <w:proofErr w:type="spellStart"/>
      <w:r w:rsidR="00900AE2">
        <w:t>gNBs</w:t>
      </w:r>
      <w:proofErr w:type="spellEnd"/>
      <w:r w:rsidR="00900AE2">
        <w:t xml:space="preserve"> per SNPN</w:t>
      </w:r>
      <w:r>
        <w:t>:</w:t>
      </w:r>
    </w:p>
    <w:p w14:paraId="1937D4DA" w14:textId="47DFF00E" w:rsidR="00322AE0" w:rsidRDefault="00900AE2" w:rsidP="00C85A75">
      <w:pPr>
        <w:pStyle w:val="BodyText"/>
        <w:numPr>
          <w:ilvl w:val="0"/>
          <w:numId w:val="17"/>
        </w:numPr>
      </w:pPr>
      <w:r>
        <w:t xml:space="preserve">whether </w:t>
      </w:r>
      <w:r w:rsidR="00322AE0">
        <w:t xml:space="preserve">the </w:t>
      </w:r>
      <w:r>
        <w:t xml:space="preserve">SNPN supports the feature, </w:t>
      </w:r>
    </w:p>
    <w:p w14:paraId="5F87EF50" w14:textId="77777777" w:rsidR="00322AE0" w:rsidRDefault="00900AE2" w:rsidP="00C85A75">
      <w:pPr>
        <w:pStyle w:val="BodyText"/>
        <w:numPr>
          <w:ilvl w:val="0"/>
          <w:numId w:val="17"/>
        </w:numPr>
      </w:pPr>
      <w:r>
        <w:t xml:space="preserve">whether access for UEs </w:t>
      </w:r>
      <w:r w:rsidR="00322AE0">
        <w:t xml:space="preserve">that are </w:t>
      </w:r>
      <w:r>
        <w:t xml:space="preserve">not </w:t>
      </w:r>
      <w:r w:rsidR="00322AE0">
        <w:t xml:space="preserve">explicitly </w:t>
      </w:r>
      <w:r>
        <w:t xml:space="preserve">configured is allowed, and </w:t>
      </w:r>
    </w:p>
    <w:p w14:paraId="482DDE48" w14:textId="77777777" w:rsidR="00322AE0" w:rsidRDefault="00900AE2" w:rsidP="00C85A75">
      <w:pPr>
        <w:pStyle w:val="BodyText"/>
        <w:numPr>
          <w:ilvl w:val="0"/>
          <w:numId w:val="17"/>
        </w:numPr>
      </w:pPr>
      <w:r>
        <w:t>optionally list of GINs</w:t>
      </w:r>
    </w:p>
    <w:p w14:paraId="0E4BE7E3" w14:textId="77777777" w:rsidR="00BA532D" w:rsidRDefault="00322AE0" w:rsidP="00322AE0">
      <w:pPr>
        <w:pStyle w:val="BodyText"/>
      </w:pPr>
      <w:r>
        <w:t>O</w:t>
      </w:r>
      <w:r w:rsidR="00900AE2">
        <w:t>perators would therefore have to configure both CN and NG-RAN nodes about this support on a per SNPN basis.</w:t>
      </w:r>
      <w:r>
        <w:t xml:space="preserve"> </w:t>
      </w:r>
    </w:p>
    <w:p w14:paraId="1E757A61" w14:textId="2F524EBD" w:rsidR="00900AE2" w:rsidRDefault="00322AE0" w:rsidP="00322AE0">
      <w:pPr>
        <w:pStyle w:val="BodyText"/>
      </w:pPr>
      <w:r w:rsidRPr="00322AE0">
        <w:lastRenderedPageBreak/>
        <w:t>R3-212685 [1]</w:t>
      </w:r>
      <w:r>
        <w:t xml:space="preserve"> </w:t>
      </w:r>
      <w:r w:rsidR="008B50CF">
        <w:t>assumes that the above broadcast parameters</w:t>
      </w:r>
      <w:r w:rsidR="00A00E19">
        <w:t xml:space="preserve"> a, b, and c,</w:t>
      </w:r>
      <w:r w:rsidR="008B50CF">
        <w:t xml:space="preserve"> are configured in the CN nodes and it remains FFS how to proceed with the NG-RAN nodes:</w:t>
      </w:r>
    </w:p>
    <w:tbl>
      <w:tblPr>
        <w:tblStyle w:val="TableGrid"/>
        <w:tblW w:w="0" w:type="auto"/>
        <w:tblLook w:val="04A0" w:firstRow="1" w:lastRow="0" w:firstColumn="1" w:lastColumn="0" w:noHBand="0" w:noVBand="1"/>
      </w:tblPr>
      <w:tblGrid>
        <w:gridCol w:w="9629"/>
      </w:tblGrid>
      <w:tr w:rsidR="00322AE0" w14:paraId="16F557B7" w14:textId="77777777" w:rsidTr="00322AE0">
        <w:tc>
          <w:tcPr>
            <w:tcW w:w="9629" w:type="dxa"/>
          </w:tcPr>
          <w:p w14:paraId="50C5EDC2" w14:textId="77777777" w:rsidR="00322AE0" w:rsidRPr="00322AE0" w:rsidRDefault="00322AE0" w:rsidP="00322AE0">
            <w:pPr>
              <w:numPr>
                <w:ilvl w:val="0"/>
                <w:numId w:val="15"/>
              </w:numPr>
              <w:overflowPunct/>
              <w:autoSpaceDE/>
              <w:autoSpaceDN/>
              <w:adjustRightInd/>
              <w:spacing w:after="120"/>
              <w:textAlignment w:val="auto"/>
              <w:rPr>
                <w:sz w:val="20"/>
                <w:szCs w:val="20"/>
              </w:rPr>
            </w:pPr>
            <w:r w:rsidRPr="00322AE0">
              <w:rPr>
                <w:sz w:val="20"/>
                <w:szCs w:val="20"/>
              </w:rPr>
              <w:t>Option 1: configure the 3 parameters in RAN nodes by RAN O&amp;M.</w:t>
            </w:r>
          </w:p>
          <w:p w14:paraId="543EF9DA" w14:textId="77777777" w:rsidR="00322AE0" w:rsidRPr="00322AE0" w:rsidRDefault="00322AE0" w:rsidP="00322AE0">
            <w:pPr>
              <w:numPr>
                <w:ilvl w:val="0"/>
                <w:numId w:val="15"/>
              </w:numPr>
              <w:overflowPunct/>
              <w:autoSpaceDE/>
              <w:autoSpaceDN/>
              <w:adjustRightInd/>
              <w:spacing w:after="120"/>
              <w:textAlignment w:val="auto"/>
              <w:rPr>
                <w:sz w:val="20"/>
                <w:szCs w:val="20"/>
              </w:rPr>
            </w:pPr>
            <w:r w:rsidRPr="00322AE0">
              <w:rPr>
                <w:sz w:val="20"/>
                <w:szCs w:val="20"/>
              </w:rPr>
              <w:t>Option 2: no need to configure the 3 parameters in RAN nodes by RAN O&amp;M because automatically received in the NG Setup Response/AMF Configuration update (after configuration in CN).</w:t>
            </w:r>
          </w:p>
          <w:p w14:paraId="41D4ACC8" w14:textId="73AA1A5C" w:rsidR="00322AE0" w:rsidRPr="00322AE0" w:rsidRDefault="00322AE0" w:rsidP="00322AE0">
            <w:pPr>
              <w:numPr>
                <w:ilvl w:val="0"/>
                <w:numId w:val="15"/>
              </w:numPr>
              <w:overflowPunct/>
              <w:autoSpaceDE/>
              <w:autoSpaceDN/>
              <w:adjustRightInd/>
              <w:spacing w:after="120"/>
              <w:textAlignment w:val="auto"/>
            </w:pPr>
            <w:r w:rsidRPr="00322AE0">
              <w:rPr>
                <w:sz w:val="20"/>
                <w:szCs w:val="20"/>
              </w:rPr>
              <w:t>Option 3: any mix of option 1/option2 i.e. in this case please indicate which parameters by RAN O&amp;M and which parameters by NG Setup Response/AMF Configuration update.</w:t>
            </w:r>
          </w:p>
        </w:tc>
      </w:tr>
    </w:tbl>
    <w:p w14:paraId="3C9266FA" w14:textId="77777777" w:rsidR="00322AE0" w:rsidRDefault="00322AE0" w:rsidP="00322AE0">
      <w:pPr>
        <w:pStyle w:val="BodyText"/>
        <w:rPr>
          <w:lang w:eastAsia="ja-JP"/>
        </w:rPr>
      </w:pPr>
    </w:p>
    <w:p w14:paraId="14183226" w14:textId="170888B3" w:rsidR="008B50CF" w:rsidRDefault="008B50CF" w:rsidP="008B50CF">
      <w:pPr>
        <w:pStyle w:val="BodyText"/>
        <w:rPr>
          <w:lang w:val="en-US"/>
        </w:rPr>
      </w:pPr>
      <w:r>
        <w:rPr>
          <w:lang w:val="en-US"/>
        </w:rPr>
        <w:t xml:space="preserve">Proponents of option 2 think </w:t>
      </w:r>
      <w:r w:rsidR="007972C2">
        <w:rPr>
          <w:lang w:val="en-US"/>
        </w:rPr>
        <w:t xml:space="preserve">that it would be easier and faster to configure the nodes only in one place. Another argument brought up by proponents of option 2 is the similarity with tracking area updates. </w:t>
      </w:r>
      <w:r>
        <w:rPr>
          <w:lang w:val="en-US"/>
        </w:rPr>
        <w:t>However, we do not agree with the similarity with TAC updates</w:t>
      </w:r>
      <w:r w:rsidR="00082D63">
        <w:rPr>
          <w:lang w:val="en-US"/>
        </w:rPr>
        <w:t>, as it is the RAN O&amp;M that configures TACs (</w:t>
      </w:r>
      <w:proofErr w:type="gramStart"/>
      <w:r w:rsidR="00082D63">
        <w:rPr>
          <w:lang w:val="en-US"/>
        </w:rPr>
        <w:t>i.e.</w:t>
      </w:r>
      <w:proofErr w:type="gramEnd"/>
      <w:r w:rsidR="00082D63">
        <w:rPr>
          <w:lang w:val="en-US"/>
        </w:rPr>
        <w:t xml:space="preserve"> basic broadcast parameters) and AMFs “learn” from NG-RAN nodes </w:t>
      </w:r>
      <w:r w:rsidR="00A97E61">
        <w:t xml:space="preserve">via the NG Setup Request </w:t>
      </w:r>
      <w:r w:rsidR="00082D63">
        <w:rPr>
          <w:lang w:val="en-US"/>
        </w:rPr>
        <w:t xml:space="preserve">which TACs are supported by the connected </w:t>
      </w:r>
      <w:proofErr w:type="spellStart"/>
      <w:r w:rsidR="00082D63">
        <w:rPr>
          <w:lang w:val="en-US"/>
        </w:rPr>
        <w:t>gNBs</w:t>
      </w:r>
      <w:proofErr w:type="spellEnd"/>
      <w:r w:rsidR="006543C4">
        <w:rPr>
          <w:lang/>
        </w:rPr>
        <w:t>, whereas option 2 proposes configuring the CN nodes via O&amp;M and update the RAN nodes via NGAP messages</w:t>
      </w:r>
      <w:r>
        <w:rPr>
          <w:lang w:val="en-US"/>
        </w:rPr>
        <w:t>.</w:t>
      </w:r>
    </w:p>
    <w:p w14:paraId="5300DC98" w14:textId="09597F8D" w:rsidR="00082D63" w:rsidRDefault="00082D63" w:rsidP="00DE6ECF">
      <w:pPr>
        <w:pStyle w:val="BodyText"/>
        <w:rPr>
          <w:lang w:val="en-US"/>
        </w:rPr>
      </w:pPr>
      <w:r>
        <w:rPr>
          <w:lang w:val="en-US"/>
        </w:rPr>
        <w:t xml:space="preserve">The first question that should be answered is: which node would “own” the 3 parameters, NG-RAN or 5GC? in our view it would be a valid option that </w:t>
      </w:r>
      <w:proofErr w:type="gramStart"/>
      <w:r>
        <w:rPr>
          <w:lang w:val="en-US"/>
        </w:rPr>
        <w:t>e.g.</w:t>
      </w:r>
      <w:proofErr w:type="gramEnd"/>
      <w:r>
        <w:rPr>
          <w:lang w:val="en-US"/>
        </w:rPr>
        <w:t xml:space="preserve"> parameter b</w:t>
      </w:r>
      <w:r w:rsidR="00D158CD">
        <w:rPr>
          <w:lang w:val="en-US"/>
        </w:rPr>
        <w:t>)</w:t>
      </w:r>
      <w:r>
        <w:rPr>
          <w:lang w:val="en-US"/>
        </w:rPr>
        <w:t xml:space="preserve"> may be also controlled by NG-RAN </w:t>
      </w:r>
      <w:r w:rsidRPr="00C85A75">
        <w:rPr>
          <w:i/>
          <w:iCs/>
          <w:lang w:val="en-US"/>
        </w:rPr>
        <w:t>and</w:t>
      </w:r>
      <w:r>
        <w:rPr>
          <w:lang w:val="en-US"/>
        </w:rPr>
        <w:t xml:space="preserve"> 5GC. </w:t>
      </w:r>
    </w:p>
    <w:p w14:paraId="2E6B4C33" w14:textId="1F80BC32" w:rsidR="00082D63" w:rsidRDefault="00082D63" w:rsidP="00DE6ECF">
      <w:pPr>
        <w:pStyle w:val="BodyText"/>
        <w:rPr>
          <w:lang w:val="en-US"/>
        </w:rPr>
      </w:pPr>
      <w:r>
        <w:rPr>
          <w:lang w:val="en-US"/>
        </w:rPr>
        <w:t>Further, all 3 parameters are not used in any other NG-RAN interface function, apart from the disputed use in NG Setup. This is especially valid for parameter c</w:t>
      </w:r>
      <w:r w:rsidR="00A00E19">
        <w:rPr>
          <w:lang w:val="en-US"/>
        </w:rPr>
        <w:t xml:space="preserve"> (GINs)</w:t>
      </w:r>
      <w:r>
        <w:rPr>
          <w:lang w:val="en-US"/>
        </w:rPr>
        <w:t>.</w:t>
      </w:r>
    </w:p>
    <w:p w14:paraId="6282C86C" w14:textId="21B4BF8A" w:rsidR="00082D63" w:rsidRDefault="00082D63" w:rsidP="00DE6ECF">
      <w:pPr>
        <w:pStyle w:val="BodyText"/>
        <w:rPr>
          <w:lang w:val="en-US"/>
        </w:rPr>
      </w:pPr>
      <w:r>
        <w:rPr>
          <w:lang w:val="en-US"/>
        </w:rPr>
        <w:t xml:space="preserve">Then, it is not at all clear how a </w:t>
      </w:r>
      <w:proofErr w:type="spellStart"/>
      <w:r>
        <w:rPr>
          <w:lang w:val="en-US"/>
        </w:rPr>
        <w:t>gNB</w:t>
      </w:r>
      <w:proofErr w:type="spellEnd"/>
      <w:r>
        <w:rPr>
          <w:lang w:val="en-US"/>
        </w:rPr>
        <w:t xml:space="preserve"> should react if inconsistencies come from different AMFs (parameter a is supposed to be consistent among the whole SNPN, </w:t>
      </w:r>
      <w:proofErr w:type="gramStart"/>
      <w:r>
        <w:rPr>
          <w:lang w:val="en-US"/>
        </w:rPr>
        <w:t>i.e.</w:t>
      </w:r>
      <w:proofErr w:type="gramEnd"/>
      <w:r>
        <w:rPr>
          <w:lang w:val="en-US"/>
        </w:rPr>
        <w:t xml:space="preserve"> all AMFs supporting the SNPN).</w:t>
      </w:r>
    </w:p>
    <w:p w14:paraId="34E7C31A" w14:textId="0CB49D3E" w:rsidR="007B18E0" w:rsidRDefault="00A00E19" w:rsidP="00DE6ECF">
      <w:pPr>
        <w:pStyle w:val="BodyText"/>
        <w:rPr>
          <w:color w:val="FF0000"/>
          <w:lang w:val="en-US"/>
        </w:rPr>
      </w:pPr>
      <w:r>
        <w:rPr>
          <w:lang w:val="en-US"/>
        </w:rPr>
        <w:t>P</w:t>
      </w:r>
      <w:r w:rsidR="00082D63">
        <w:rPr>
          <w:lang w:val="en-US"/>
        </w:rPr>
        <w:t>arameter c</w:t>
      </w:r>
      <w:r w:rsidR="00D158CD">
        <w:rPr>
          <w:lang w:val="en-US"/>
        </w:rPr>
        <w:t>)</w:t>
      </w:r>
      <w:r w:rsidR="00082D63">
        <w:rPr>
          <w:lang w:val="en-US"/>
        </w:rPr>
        <w:t xml:space="preserve"> (GINs) is </w:t>
      </w:r>
      <w:r w:rsidR="00B03CF4">
        <w:rPr>
          <w:lang w:val="en-US"/>
        </w:rPr>
        <w:t>rather an</w:t>
      </w:r>
      <w:r w:rsidR="00082D63">
        <w:rPr>
          <w:lang w:val="en-US"/>
        </w:rPr>
        <w:t xml:space="preserve"> </w:t>
      </w:r>
      <w:proofErr w:type="spellStart"/>
      <w:r w:rsidR="00082D63">
        <w:rPr>
          <w:lang w:val="en-US"/>
        </w:rPr>
        <w:t>analogon</w:t>
      </w:r>
      <w:proofErr w:type="spellEnd"/>
      <w:r w:rsidR="00082D63">
        <w:rPr>
          <w:lang w:val="en-US"/>
        </w:rPr>
        <w:t xml:space="preserve"> to access control</w:t>
      </w:r>
      <w:r w:rsidR="00B03CF4">
        <w:rPr>
          <w:lang w:val="en-US"/>
        </w:rPr>
        <w:t>;</w:t>
      </w:r>
      <w:r w:rsidR="00082D63">
        <w:rPr>
          <w:lang w:val="en-US"/>
        </w:rPr>
        <w:t xml:space="preserve"> access control information is not passed on RAN interfaces, but configured in RAN, </w:t>
      </w:r>
      <w:proofErr w:type="gramStart"/>
      <w:r w:rsidR="00082D63">
        <w:rPr>
          <w:lang w:val="en-US"/>
        </w:rPr>
        <w:t>UE</w:t>
      </w:r>
      <w:proofErr w:type="gramEnd"/>
      <w:r w:rsidR="00082D63">
        <w:rPr>
          <w:lang w:val="en-US"/>
        </w:rPr>
        <w:t xml:space="preserve"> and CN.</w:t>
      </w:r>
    </w:p>
    <w:p w14:paraId="402D8675" w14:textId="245A7FF1" w:rsidR="00D36071" w:rsidRPr="00D158CD" w:rsidRDefault="00AA6E5F" w:rsidP="00C85A75">
      <w:pPr>
        <w:pStyle w:val="Proposal"/>
        <w:rPr>
          <w:lang w:val="en-US"/>
        </w:rPr>
      </w:pPr>
      <w:bookmarkStart w:id="1" w:name="_Toc79065943"/>
      <w:r>
        <w:rPr>
          <w:lang w:val="en-US"/>
        </w:rPr>
        <w:t xml:space="preserve">For SNPN access using external credentials, the </w:t>
      </w:r>
      <w:r w:rsidR="00B74973">
        <w:rPr>
          <w:lang w:val="en-US"/>
        </w:rPr>
        <w:t xml:space="preserve">3 new broadcast parameters </w:t>
      </w:r>
      <w:r w:rsidR="00D36071">
        <w:rPr>
          <w:lang w:val="en-US"/>
        </w:rPr>
        <w:t>(</w:t>
      </w:r>
      <w:proofErr w:type="gramStart"/>
      <w:r w:rsidR="00D36071">
        <w:rPr>
          <w:lang w:val="en-US"/>
        </w:rPr>
        <w:t>i.e.</w:t>
      </w:r>
      <w:proofErr w:type="gramEnd"/>
      <w:r w:rsidR="00D36071">
        <w:rPr>
          <w:lang w:val="en-US"/>
        </w:rPr>
        <w:t xml:space="preserve"> whether the SNPN supports the feature, </w:t>
      </w:r>
      <w:r w:rsidR="00D36071">
        <w:t xml:space="preserve">whether access for UEs that are not explicitly configured is allowed, optional list of GINs) </w:t>
      </w:r>
      <w:r w:rsidR="00B74973">
        <w:rPr>
          <w:lang w:val="en-US"/>
        </w:rPr>
        <w:t>are configured via O&amp;M for both the CN and NG-RAN</w:t>
      </w:r>
      <w:bookmarkEnd w:id="1"/>
    </w:p>
    <w:p w14:paraId="07617104" w14:textId="0AE6A485" w:rsidR="00F837DB" w:rsidRPr="00EE41DA" w:rsidRDefault="005A6A86" w:rsidP="00F837DB">
      <w:pPr>
        <w:pStyle w:val="Heading1"/>
        <w:rPr>
          <w:lang w:val="en-US"/>
        </w:rPr>
      </w:pPr>
      <w:bookmarkStart w:id="2" w:name="_Ref189046994"/>
      <w:r w:rsidRPr="00EE41DA">
        <w:rPr>
          <w:lang w:val="en-US"/>
        </w:rPr>
        <w:t>3</w:t>
      </w:r>
      <w:r w:rsidRPr="00EE41DA">
        <w:rPr>
          <w:lang w:val="en-US"/>
        </w:rPr>
        <w:tab/>
      </w:r>
      <w:r w:rsidR="00F837DB" w:rsidRPr="00EE41DA">
        <w:rPr>
          <w:lang w:val="en-US"/>
        </w:rPr>
        <w:t>Conclusion</w:t>
      </w:r>
    </w:p>
    <w:p w14:paraId="016073C8" w14:textId="77777777" w:rsidR="00F837DB" w:rsidRPr="00EE41DA" w:rsidRDefault="00F837DB" w:rsidP="00521ECB">
      <w:pPr>
        <w:pStyle w:val="BodyText"/>
        <w:keepNext/>
        <w:rPr>
          <w:lang w:val="en-US"/>
        </w:rPr>
      </w:pPr>
      <w:r w:rsidRPr="00EE41DA">
        <w:rPr>
          <w:lang w:val="en-US"/>
        </w:rPr>
        <w:t>Based on the discussion in the previous sections we propose the following:</w:t>
      </w:r>
    </w:p>
    <w:p w14:paraId="47F2910B" w14:textId="77777777" w:rsidR="00D36071" w:rsidRDefault="00F837DB">
      <w:pPr>
        <w:pStyle w:val="TableofFigures"/>
        <w:tabs>
          <w:tab w:val="right" w:leader="dot" w:pos="9629"/>
        </w:tabs>
        <w:rPr>
          <w:rFonts w:asciiTheme="minorHAnsi" w:eastAsiaTheme="minorEastAsia" w:hAnsiTheme="minorHAnsi" w:cstheme="minorBidi"/>
          <w:b w:val="0"/>
          <w:noProof/>
          <w:sz w:val="22"/>
          <w:szCs w:val="22"/>
          <w:lang w:eastAsia="en-GB"/>
        </w:rPr>
      </w:pPr>
      <w:r w:rsidRPr="00EE41DA">
        <w:rPr>
          <w:b w:val="0"/>
          <w:bCs/>
          <w:lang w:val="en-US"/>
        </w:rPr>
        <w:fldChar w:fldCharType="begin"/>
      </w:r>
      <w:r w:rsidRPr="00EE41DA">
        <w:rPr>
          <w:bCs/>
          <w:lang w:val="en-US"/>
        </w:rPr>
        <w:instrText xml:space="preserve"> TOC \n \h \z \t "Proposal" \c </w:instrText>
      </w:r>
      <w:r w:rsidRPr="00EE41DA">
        <w:rPr>
          <w:b w:val="0"/>
          <w:bCs/>
          <w:lang w:val="en-US"/>
        </w:rPr>
        <w:fldChar w:fldCharType="separate"/>
      </w:r>
      <w:hyperlink w:anchor="_Toc79065943" w:history="1">
        <w:r w:rsidR="00D36071" w:rsidRPr="00CB0C91">
          <w:rPr>
            <w:rStyle w:val="Hyperlink"/>
            <w:noProof/>
            <w:lang w:val="en-US"/>
            <w14:scene3d>
              <w14:camera w14:prst="orthographicFront"/>
              <w14:lightRig w14:rig="threePt" w14:dir="t">
                <w14:rot w14:lat="0" w14:lon="0" w14:rev="0"/>
              </w14:lightRig>
            </w14:scene3d>
          </w:rPr>
          <w:t>Proposal 1</w:t>
        </w:r>
        <w:r w:rsidR="00D36071">
          <w:rPr>
            <w:rFonts w:asciiTheme="minorHAnsi" w:eastAsiaTheme="minorEastAsia" w:hAnsiTheme="minorHAnsi" w:cstheme="minorBidi"/>
            <w:b w:val="0"/>
            <w:noProof/>
            <w:sz w:val="22"/>
            <w:szCs w:val="22"/>
            <w:lang w:eastAsia="en-GB"/>
          </w:rPr>
          <w:tab/>
        </w:r>
        <w:r w:rsidR="00D36071" w:rsidRPr="00CB0C91">
          <w:rPr>
            <w:rStyle w:val="Hyperlink"/>
            <w:noProof/>
            <w:lang w:val="en-US"/>
          </w:rPr>
          <w:t xml:space="preserve">For SNPN access using external credentials, the 3 new broadcast parameters (i.e. whether the SNPN supports the feature, </w:t>
        </w:r>
        <w:r w:rsidR="00D36071" w:rsidRPr="00CB0C91">
          <w:rPr>
            <w:rStyle w:val="Hyperlink"/>
            <w:noProof/>
          </w:rPr>
          <w:t xml:space="preserve">whether access for UEs that are not explicitly configured is allowed, optional list of GINs) </w:t>
        </w:r>
        <w:r w:rsidR="00D36071" w:rsidRPr="00CB0C91">
          <w:rPr>
            <w:rStyle w:val="Hyperlink"/>
            <w:noProof/>
            <w:lang w:val="en-US"/>
          </w:rPr>
          <w:t>are configured via O&amp;M for both the CN and NG-RAN</w:t>
        </w:r>
      </w:hyperlink>
    </w:p>
    <w:p w14:paraId="661D6CA0" w14:textId="4F4819EA" w:rsidR="00F837DB" w:rsidRPr="00EE41DA" w:rsidRDefault="00F837DB" w:rsidP="00F837DB">
      <w:pPr>
        <w:pStyle w:val="BodyText"/>
        <w:rPr>
          <w:b/>
          <w:bCs/>
          <w:lang w:val="en-US"/>
        </w:rPr>
      </w:pPr>
      <w:r w:rsidRPr="00EE41DA">
        <w:rPr>
          <w:b/>
          <w:bCs/>
          <w:lang w:val="en-US"/>
        </w:rPr>
        <w:fldChar w:fldCharType="end"/>
      </w:r>
    </w:p>
    <w:p w14:paraId="74432980" w14:textId="2427976C" w:rsidR="00F837DB" w:rsidRPr="00EE41DA" w:rsidRDefault="00DC4595" w:rsidP="00F837DB">
      <w:pPr>
        <w:pStyle w:val="Heading1"/>
        <w:rPr>
          <w:lang w:val="en-US"/>
        </w:rPr>
      </w:pPr>
      <w:r w:rsidRPr="00EE41DA">
        <w:rPr>
          <w:lang w:val="en-US"/>
        </w:rPr>
        <w:t>4</w:t>
      </w:r>
      <w:r w:rsidRPr="00EE41DA">
        <w:rPr>
          <w:lang w:val="en-US"/>
        </w:rPr>
        <w:tab/>
      </w:r>
      <w:r w:rsidR="00F837DB" w:rsidRPr="00EE41DA">
        <w:rPr>
          <w:lang w:val="en-US"/>
        </w:rPr>
        <w:t>References</w:t>
      </w:r>
    </w:p>
    <w:bookmarkStart w:id="3" w:name="_Ref68005697"/>
    <w:bookmarkStart w:id="4" w:name="_Ref78809114"/>
    <w:p w14:paraId="39039939" w14:textId="012B0615" w:rsidR="009D06FE" w:rsidRDefault="00FE11AD" w:rsidP="009D06FE">
      <w:pPr>
        <w:pStyle w:val="Reference"/>
        <w:numPr>
          <w:ilvl w:val="0"/>
          <w:numId w:val="13"/>
        </w:numPr>
        <w:textAlignment w:val="auto"/>
        <w:rPr>
          <w:lang w:val="en-US"/>
        </w:rPr>
      </w:pPr>
      <w:r w:rsidRPr="00FE11AD">
        <w:fldChar w:fldCharType="begin"/>
      </w:r>
      <w:r w:rsidRPr="00FE11AD">
        <w:instrText xml:space="preserve"> HYPERLINK "https://www.3gpp.org/ftp/tsg_ran/WG3_Iu/TSGR3_112-e/Inbox/R3-212685.zip" </w:instrText>
      </w:r>
      <w:r w:rsidRPr="00FE11AD">
        <w:fldChar w:fldCharType="separate"/>
      </w:r>
      <w:r w:rsidRPr="00FE11AD">
        <w:rPr>
          <w:rStyle w:val="Hyperlink"/>
        </w:rPr>
        <w:t>R3-212685</w:t>
      </w:r>
      <w:r w:rsidRPr="00FE11AD">
        <w:rPr>
          <w:lang w:val="en-US"/>
        </w:rPr>
        <w:fldChar w:fldCharType="end"/>
      </w:r>
      <w:r w:rsidR="009D06FE" w:rsidRPr="00EE41DA">
        <w:rPr>
          <w:lang w:val="en-US"/>
        </w:rPr>
        <w:t xml:space="preserve">, </w:t>
      </w:r>
      <w:bookmarkEnd w:id="3"/>
      <w:r>
        <w:rPr>
          <w:lang w:val="en-US"/>
        </w:rPr>
        <w:t>“</w:t>
      </w:r>
      <w:r>
        <w:rPr>
          <w:lang w:val="it-IT"/>
        </w:rPr>
        <w:t>Summary of Offline Discussion on Onbaording- Cell Access”, Nokia</w:t>
      </w:r>
      <w:proofErr w:type="gramStart"/>
      <w:r>
        <w:rPr>
          <w:lang w:val="it-IT"/>
        </w:rPr>
        <w:t xml:space="preserve">, </w:t>
      </w:r>
      <w:r>
        <w:t>,</w:t>
      </w:r>
      <w:proofErr w:type="gramEnd"/>
      <w:r>
        <w:t xml:space="preserve"> Nokia Shanghai Bell – Moderator, RAN3#112e, 2021-05</w:t>
      </w:r>
      <w:bookmarkEnd w:id="4"/>
    </w:p>
    <w:p w14:paraId="0BED511C" w14:textId="06E50191" w:rsidR="00FE11AD" w:rsidRDefault="00FE11AD" w:rsidP="00FE11AD">
      <w:pPr>
        <w:pStyle w:val="Reference"/>
        <w:numPr>
          <w:ilvl w:val="0"/>
          <w:numId w:val="0"/>
        </w:numPr>
        <w:ind w:left="567" w:hanging="567"/>
        <w:textAlignment w:val="auto"/>
        <w:rPr>
          <w:lang w:val="en-US"/>
        </w:rPr>
      </w:pPr>
    </w:p>
    <w:p w14:paraId="1A79BF17" w14:textId="336B3AB8" w:rsidR="00FE11AD" w:rsidRDefault="00FE11AD" w:rsidP="00FE11AD">
      <w:pPr>
        <w:pStyle w:val="Reference"/>
        <w:numPr>
          <w:ilvl w:val="0"/>
          <w:numId w:val="0"/>
        </w:numPr>
        <w:ind w:left="567" w:hanging="567"/>
        <w:textAlignment w:val="auto"/>
        <w:rPr>
          <w:lang w:val="en-US"/>
        </w:rPr>
      </w:pPr>
    </w:p>
    <w:bookmarkEnd w:id="2"/>
    <w:sectPr w:rsidR="00FE11AD" w:rsidSect="003F511E">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20493" w14:textId="77777777" w:rsidR="00D36071" w:rsidRDefault="00D36071">
      <w:r>
        <w:separator/>
      </w:r>
    </w:p>
  </w:endnote>
  <w:endnote w:type="continuationSeparator" w:id="0">
    <w:p w14:paraId="7466D7E4" w14:textId="77777777" w:rsidR="00D36071" w:rsidRDefault="00D36071">
      <w:r>
        <w:continuationSeparator/>
      </w:r>
    </w:p>
  </w:endnote>
  <w:endnote w:type="continuationNotice" w:id="1">
    <w:p w14:paraId="33A82E47" w14:textId="77777777" w:rsidR="00D36071" w:rsidRDefault="00D3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D36071" w:rsidRDefault="00D360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09163" w14:textId="77777777" w:rsidR="00D36071" w:rsidRDefault="00D36071">
      <w:r>
        <w:separator/>
      </w:r>
    </w:p>
  </w:footnote>
  <w:footnote w:type="continuationSeparator" w:id="0">
    <w:p w14:paraId="391E26B7" w14:textId="77777777" w:rsidR="00D36071" w:rsidRDefault="00D36071">
      <w:r>
        <w:continuationSeparator/>
      </w:r>
    </w:p>
  </w:footnote>
  <w:footnote w:type="continuationNotice" w:id="1">
    <w:p w14:paraId="647CE621" w14:textId="77777777" w:rsidR="00D36071" w:rsidRDefault="00D3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D36071" w:rsidRDefault="00D360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E16E6E"/>
    <w:multiLevelType w:val="hybridMultilevel"/>
    <w:tmpl w:val="4B72B402"/>
    <w:lvl w:ilvl="0" w:tplc="15DC12B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8317B3"/>
    <w:multiLevelType w:val="hybridMultilevel"/>
    <w:tmpl w:val="B4F6EEEE"/>
    <w:lvl w:ilvl="0" w:tplc="08090017">
      <w:start w:val="1"/>
      <w:numFmt w:val="lowerLetter"/>
      <w:lvlText w:val="%1)"/>
      <w:lvlJc w:val="left"/>
      <w:pPr>
        <w:ind w:left="36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4706D2"/>
    <w:multiLevelType w:val="hybridMultilevel"/>
    <w:tmpl w:val="0BD0AA60"/>
    <w:lvl w:ilvl="0" w:tplc="FDF64A1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8719FD"/>
    <w:multiLevelType w:val="hybridMultilevel"/>
    <w:tmpl w:val="E0DACAE6"/>
    <w:lvl w:ilvl="0" w:tplc="7EDE97D8">
      <w:start w:val="17"/>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5"/>
  </w:num>
  <w:num w:numId="9">
    <w:abstractNumId w:val="1"/>
  </w:num>
  <w:num w:numId="10">
    <w:abstractNumId w:val="15"/>
  </w:num>
  <w:num w:numId="11">
    <w:abstractNumId w:val="7"/>
  </w:num>
  <w:num w:numId="12">
    <w:abstractNumId w:val="1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6"/>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385"/>
    <w:rsid w:val="0001695B"/>
    <w:rsid w:val="000171E0"/>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74E"/>
    <w:rsid w:val="00077E5F"/>
    <w:rsid w:val="0008036A"/>
    <w:rsid w:val="00081212"/>
    <w:rsid w:val="00081720"/>
    <w:rsid w:val="00081AE6"/>
    <w:rsid w:val="00081BB5"/>
    <w:rsid w:val="00082D63"/>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05A3"/>
    <w:rsid w:val="00252843"/>
    <w:rsid w:val="00252CD0"/>
    <w:rsid w:val="002530FC"/>
    <w:rsid w:val="00254367"/>
    <w:rsid w:val="00254610"/>
    <w:rsid w:val="00255525"/>
    <w:rsid w:val="00256D4D"/>
    <w:rsid w:val="00256E39"/>
    <w:rsid w:val="00257543"/>
    <w:rsid w:val="00260705"/>
    <w:rsid w:val="00260999"/>
    <w:rsid w:val="0026173B"/>
    <w:rsid w:val="002617E7"/>
    <w:rsid w:val="00262E2E"/>
    <w:rsid w:val="002631E4"/>
    <w:rsid w:val="002639FA"/>
    <w:rsid w:val="00264228"/>
    <w:rsid w:val="00264334"/>
    <w:rsid w:val="0026473E"/>
    <w:rsid w:val="00265483"/>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AE0"/>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2EE4"/>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001"/>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17FF9"/>
    <w:rsid w:val="005204BD"/>
    <w:rsid w:val="005219CF"/>
    <w:rsid w:val="00521ECB"/>
    <w:rsid w:val="005234D5"/>
    <w:rsid w:val="00523C24"/>
    <w:rsid w:val="00523D2D"/>
    <w:rsid w:val="00524136"/>
    <w:rsid w:val="005305C7"/>
    <w:rsid w:val="00531A0A"/>
    <w:rsid w:val="00531A1B"/>
    <w:rsid w:val="00533361"/>
    <w:rsid w:val="00534B59"/>
    <w:rsid w:val="0053580E"/>
    <w:rsid w:val="00536759"/>
    <w:rsid w:val="005375BF"/>
    <w:rsid w:val="00537C62"/>
    <w:rsid w:val="00540912"/>
    <w:rsid w:val="00540F06"/>
    <w:rsid w:val="00541A27"/>
    <w:rsid w:val="00541EC0"/>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6A86"/>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3A3"/>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43C4"/>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33CA"/>
    <w:rsid w:val="00744012"/>
    <w:rsid w:val="007445A0"/>
    <w:rsid w:val="0074496C"/>
    <w:rsid w:val="00744EAB"/>
    <w:rsid w:val="007450C8"/>
    <w:rsid w:val="0074524B"/>
    <w:rsid w:val="00745CF7"/>
    <w:rsid w:val="00747D8B"/>
    <w:rsid w:val="007504DC"/>
    <w:rsid w:val="00751228"/>
    <w:rsid w:val="00751233"/>
    <w:rsid w:val="00751752"/>
    <w:rsid w:val="00751A57"/>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972C2"/>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8E0"/>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7F6"/>
    <w:rsid w:val="00870F8A"/>
    <w:rsid w:val="00871162"/>
    <w:rsid w:val="00871239"/>
    <w:rsid w:val="00871667"/>
    <w:rsid w:val="008719A4"/>
    <w:rsid w:val="00871D23"/>
    <w:rsid w:val="00872FEA"/>
    <w:rsid w:val="00873C5F"/>
    <w:rsid w:val="00873D97"/>
    <w:rsid w:val="008741A7"/>
    <w:rsid w:val="00874312"/>
    <w:rsid w:val="0087437C"/>
    <w:rsid w:val="008744C5"/>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0CF"/>
    <w:rsid w:val="008B51A0"/>
    <w:rsid w:val="008B592A"/>
    <w:rsid w:val="008B5CB7"/>
    <w:rsid w:val="008B5E3B"/>
    <w:rsid w:val="008B6C7F"/>
    <w:rsid w:val="008B6EB9"/>
    <w:rsid w:val="008B7B5C"/>
    <w:rsid w:val="008B7C4F"/>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0AE2"/>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0D74"/>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A39"/>
    <w:rsid w:val="00985253"/>
    <w:rsid w:val="009853B3"/>
    <w:rsid w:val="00985BC1"/>
    <w:rsid w:val="00985D07"/>
    <w:rsid w:val="00986840"/>
    <w:rsid w:val="00987587"/>
    <w:rsid w:val="009902A6"/>
    <w:rsid w:val="00990630"/>
    <w:rsid w:val="0099076B"/>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6FE"/>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8F3"/>
    <w:rsid w:val="009F29AC"/>
    <w:rsid w:val="009F344F"/>
    <w:rsid w:val="009F4D81"/>
    <w:rsid w:val="009F683E"/>
    <w:rsid w:val="00A008EF"/>
    <w:rsid w:val="00A00E19"/>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1CC5"/>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97E61"/>
    <w:rsid w:val="00AA016F"/>
    <w:rsid w:val="00AA1463"/>
    <w:rsid w:val="00AA1BD9"/>
    <w:rsid w:val="00AA1ED6"/>
    <w:rsid w:val="00AA21D4"/>
    <w:rsid w:val="00AA27C7"/>
    <w:rsid w:val="00AA2F8B"/>
    <w:rsid w:val="00AA42CB"/>
    <w:rsid w:val="00AA48CB"/>
    <w:rsid w:val="00AA51D6"/>
    <w:rsid w:val="00AA567D"/>
    <w:rsid w:val="00AA5ABC"/>
    <w:rsid w:val="00AA6A39"/>
    <w:rsid w:val="00AA6E5F"/>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3CF4"/>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4973"/>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DB"/>
    <w:rsid w:val="00B965D0"/>
    <w:rsid w:val="00B96DA1"/>
    <w:rsid w:val="00BA0052"/>
    <w:rsid w:val="00BA164B"/>
    <w:rsid w:val="00BA1C2E"/>
    <w:rsid w:val="00BA226F"/>
    <w:rsid w:val="00BA2280"/>
    <w:rsid w:val="00BA2A08"/>
    <w:rsid w:val="00BA36C8"/>
    <w:rsid w:val="00BA4E2C"/>
    <w:rsid w:val="00BA532D"/>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5A75"/>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005"/>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3135"/>
    <w:rsid w:val="00D13E4E"/>
    <w:rsid w:val="00D15108"/>
    <w:rsid w:val="00D1545C"/>
    <w:rsid w:val="00D158CD"/>
    <w:rsid w:val="00D211FE"/>
    <w:rsid w:val="00D22A8F"/>
    <w:rsid w:val="00D239A7"/>
    <w:rsid w:val="00D23F47"/>
    <w:rsid w:val="00D24F9D"/>
    <w:rsid w:val="00D30931"/>
    <w:rsid w:val="00D30954"/>
    <w:rsid w:val="00D312AA"/>
    <w:rsid w:val="00D323CF"/>
    <w:rsid w:val="00D32F62"/>
    <w:rsid w:val="00D33FC3"/>
    <w:rsid w:val="00D35301"/>
    <w:rsid w:val="00D3607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1741"/>
    <w:rsid w:val="00DC1C4E"/>
    <w:rsid w:val="00DC1E6D"/>
    <w:rsid w:val="00DC2135"/>
    <w:rsid w:val="00DC2D36"/>
    <w:rsid w:val="00DC3611"/>
    <w:rsid w:val="00DC3E17"/>
    <w:rsid w:val="00DC4595"/>
    <w:rsid w:val="00DC53EF"/>
    <w:rsid w:val="00DC778B"/>
    <w:rsid w:val="00DD0A5A"/>
    <w:rsid w:val="00DD1456"/>
    <w:rsid w:val="00DD172F"/>
    <w:rsid w:val="00DD2A49"/>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6ECF"/>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39D4"/>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63B8"/>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1DA"/>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9B6"/>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5554"/>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1AD"/>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qFormat/>
    <w:rsid w:val="008707F6"/>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8707F6"/>
    <w:pPr>
      <w:numPr>
        <w:numId w:val="4"/>
      </w:numPr>
      <w:ind w:left="1134" w:hanging="113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styleId="Revision">
    <w:name w:val="Revision"/>
    <w:hidden/>
    <w:uiPriority w:val="99"/>
    <w:semiHidden/>
    <w:rsid w:val="00DD2A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7030074">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490800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654697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2-e/Inbox/R3-21268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2-e/Inbox/R3-21268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2-e/Inbox/R3-212685.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E13C1BC-987A-4F92-AB21-CF681D85F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DB987-E87B-4240-B96B-0085BA2B94F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schemas.microsoft.com/sharepoint/v3"/>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TotalTime>
  <Pages>2</Pages>
  <Words>795</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5267</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 User</cp:lastModifiedBy>
  <cp:revision>4</cp:revision>
  <cp:lastPrinted>2008-01-31T16:09:00Z</cp:lastPrinted>
  <dcterms:created xsi:type="dcterms:W3CDTF">2021-08-05T12:34:00Z</dcterms:created>
  <dcterms:modified xsi:type="dcterms:W3CDTF">2021-08-05T13:53:00Z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