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580C5" w14:textId="7DE0EFCC" w:rsidR="00B25188" w:rsidRPr="00D1615C" w:rsidRDefault="00B25188" w:rsidP="00B2518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12-e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="00BA6464">
        <w:rPr>
          <w:rFonts w:ascii="Arial" w:eastAsia="MS Mincho" w:hAnsi="Arial"/>
          <w:b/>
          <w:bCs/>
          <w:sz w:val="24"/>
          <w:szCs w:val="24"/>
        </w:rPr>
        <w:t>2408</w:t>
      </w:r>
    </w:p>
    <w:p w14:paraId="3809C748" w14:textId="77777777" w:rsidR="00B25188" w:rsidRDefault="00B25188" w:rsidP="00B2518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May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</w:p>
    <w:p w14:paraId="1C415D7B" w14:textId="667D9729" w:rsidR="007F656C" w:rsidRPr="00B25188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41DA1" w14:textId="3C35D369" w:rsidR="00B25188" w:rsidRDefault="00B25188" w:rsidP="00B25188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zh-CN"/>
        </w:rPr>
        <w:t>19.1</w:t>
      </w:r>
      <w:r>
        <w:rPr>
          <w:rFonts w:ascii="Arial" w:hAnsi="Arial" w:hint="eastAsia"/>
          <w:sz w:val="24"/>
          <w:lang w:val="en-US" w:eastAsia="zh-CN"/>
        </w:rPr>
        <w:t xml:space="preserve">  </w:t>
      </w:r>
    </w:p>
    <w:p w14:paraId="60916BA6" w14:textId="6EF708B3" w:rsidR="00B25188" w:rsidRDefault="00B25188" w:rsidP="00B25188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B25188">
        <w:rPr>
          <w:rFonts w:ascii="Arial" w:hAnsi="Arial" w:cs="Arial"/>
          <w:bCs/>
          <w:sz w:val="24"/>
          <w:lang w:val="en-US"/>
        </w:rPr>
        <w:t>Intel Corporation, CATT, Ericsson</w:t>
      </w:r>
    </w:p>
    <w:p w14:paraId="45DBA80E" w14:textId="0F7B2E72" w:rsidR="00B25188" w:rsidRDefault="00B25188" w:rsidP="00B25188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B25188">
        <w:rPr>
          <w:rFonts w:ascii="Arial" w:hAnsi="Arial"/>
          <w:sz w:val="24"/>
          <w:lang w:val="en-US"/>
        </w:rPr>
        <w:t>Work Plan for NR Positioning Enhancements Work Item</w:t>
      </w:r>
    </w:p>
    <w:p w14:paraId="16CAF861" w14:textId="77777777" w:rsidR="00B25188" w:rsidRDefault="00B25188" w:rsidP="00B25188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Discussion</w:t>
      </w:r>
      <w:r>
        <w:rPr>
          <w:rFonts w:ascii="Arial" w:hAnsi="Arial"/>
          <w:sz w:val="24"/>
          <w:lang w:val="en-US" w:eastAsia="zh-CN"/>
        </w:rPr>
        <w:t xml:space="preserve"> and Decision</w:t>
      </w:r>
    </w:p>
    <w:p w14:paraId="541D859D" w14:textId="77777777" w:rsidR="00702009" w:rsidRPr="00D0020C" w:rsidRDefault="00E71EC1" w:rsidP="00702009">
      <w:pPr>
        <w:pStyle w:val="3GPPH1"/>
        <w:tabs>
          <w:tab w:val="clear" w:pos="425"/>
          <w:tab w:val="num" w:pos="426"/>
        </w:tabs>
      </w:pPr>
      <w:r w:rsidRPr="00D0020C">
        <w:t>Introduction</w:t>
      </w:r>
    </w:p>
    <w:p w14:paraId="74610075" w14:textId="68D475B9" w:rsidR="00D57A4D" w:rsidRPr="00D0020C" w:rsidRDefault="00E71EC1" w:rsidP="0017661D">
      <w:pPr>
        <w:pStyle w:val="3GPPText"/>
      </w:pPr>
      <w:r w:rsidRPr="00D0020C">
        <w:t xml:space="preserve">At the </w:t>
      </w:r>
      <w:r w:rsidR="00543352" w:rsidRPr="00D0020C">
        <w:t>RAN#</w:t>
      </w:r>
      <w:r w:rsidR="002A7731" w:rsidRPr="00D0020C">
        <w:t>90</w:t>
      </w:r>
      <w:r w:rsidR="00543352" w:rsidRPr="00D0020C">
        <w:t xml:space="preserve"> </w:t>
      </w:r>
      <w:r w:rsidRPr="00D0020C">
        <w:t>meeting</w:t>
      </w:r>
      <w:r w:rsidR="007F656C" w:rsidRPr="00D0020C">
        <w:t xml:space="preserve">, </w:t>
      </w:r>
      <w:r w:rsidR="002A7731" w:rsidRPr="00D0020C">
        <w:t>RAN1 completed the work on</w:t>
      </w:r>
      <w:r w:rsidR="00441B11" w:rsidRPr="00D0020C">
        <w:t xml:space="preserve"> “Study Item on </w:t>
      </w:r>
      <w:r w:rsidR="002A7731" w:rsidRPr="00D0020C">
        <w:t>NR Positioning Enhancements</w:t>
      </w:r>
      <w:r w:rsidR="00441B11" w:rsidRPr="00D0020C">
        <w:t xml:space="preserve">” </w:t>
      </w:r>
      <w:r w:rsidR="00441B11" w:rsidRPr="00D0020C">
        <w:fldChar w:fldCharType="begin"/>
      </w:r>
      <w:r w:rsidR="00441B11" w:rsidRPr="00D0020C">
        <w:instrText xml:space="preserve"> REF _Ref4422853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[1]</w:t>
      </w:r>
      <w:r w:rsidR="00441B11" w:rsidRPr="00D0020C">
        <w:fldChar w:fldCharType="end"/>
      </w:r>
      <w:r w:rsidR="00441B11" w:rsidRPr="00D0020C">
        <w:t>, the corresponding work item</w:t>
      </w:r>
      <w:r w:rsidR="002A7731" w:rsidRPr="00D0020C">
        <w:t xml:space="preserve"> contained RAN1 related objectives</w:t>
      </w:r>
      <w:r w:rsidR="00441B11" w:rsidRPr="00D0020C">
        <w:t xml:space="preserve"> </w:t>
      </w:r>
      <w:r w:rsidR="00543352" w:rsidRPr="00D0020C">
        <w:t>was approved</w:t>
      </w:r>
      <w:r w:rsidR="002A7731" w:rsidRPr="00D0020C">
        <w:t xml:space="preserve"> in</w:t>
      </w:r>
      <w:r w:rsidR="00F63703" w:rsidRPr="00D0020C">
        <w:t xml:space="preserve"> </w:t>
      </w:r>
      <w:r w:rsidR="00441B11" w:rsidRPr="00D0020C">
        <w:fldChar w:fldCharType="begin"/>
      </w:r>
      <w:r w:rsidR="00441B11" w:rsidRPr="00D0020C">
        <w:instrText xml:space="preserve"> REF _Ref4422863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[2]</w:t>
      </w:r>
      <w:r w:rsidR="00441B11" w:rsidRPr="00D0020C">
        <w:fldChar w:fldCharType="end"/>
      </w:r>
      <w:r w:rsidR="00543352" w:rsidRPr="00D0020C">
        <w:t>.</w:t>
      </w:r>
      <w:r w:rsidR="002A7731" w:rsidRPr="00D0020C">
        <w:t xml:space="preserve"> At the RAN#91, RAN2 completed the work on “Study Item on NR Positioning Enhancements” </w:t>
      </w:r>
      <w:r w:rsidR="002A7731" w:rsidRPr="00D0020C">
        <w:fldChar w:fldCharType="begin"/>
      </w:r>
      <w:r w:rsidR="002A7731" w:rsidRPr="00D0020C">
        <w:instrText xml:space="preserve"> REF _Ref4422853 \n \h </w:instrText>
      </w:r>
      <w:r w:rsidR="00D0020C">
        <w:instrText xml:space="preserve"> \* MERGEFORMAT </w:instrText>
      </w:r>
      <w:r w:rsidR="002A7731" w:rsidRPr="00D0020C">
        <w:fldChar w:fldCharType="separate"/>
      </w:r>
      <w:r w:rsidR="002A7731" w:rsidRPr="00D0020C">
        <w:t>[1]</w:t>
      </w:r>
      <w:r w:rsidR="002A7731" w:rsidRPr="00D0020C">
        <w:fldChar w:fldCharType="end"/>
      </w:r>
      <w:r w:rsidR="002A7731" w:rsidRPr="00D0020C">
        <w:t>, and the WID [</w:t>
      </w:r>
      <w:r w:rsidR="00D57A4D" w:rsidRPr="00D0020C">
        <w:t>2</w:t>
      </w:r>
      <w:r w:rsidR="002A7731" w:rsidRPr="00D0020C">
        <w:t xml:space="preserve">] was </w:t>
      </w:r>
      <w:r w:rsidR="00D57A4D" w:rsidRPr="00D0020C">
        <w:t>revised in [3]</w:t>
      </w:r>
      <w:r w:rsidR="002A7731" w:rsidRPr="00D0020C">
        <w:t xml:space="preserve"> </w:t>
      </w:r>
      <w:r w:rsidR="00D57A4D" w:rsidRPr="00D0020C">
        <w:t>with following objectives:</w:t>
      </w:r>
    </w:p>
    <w:p w14:paraId="22AD0CDE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2" w:name="_Hlk67813685"/>
      <w:r w:rsidRPr="00D0020C">
        <w:t>Specify methods, measurements, signalling, and procedures for improving positioning accuracy of the Rel-16 NR positioning methods</w:t>
      </w:r>
      <w:r w:rsidRPr="00D0020C">
        <w:rPr>
          <w:u w:val="single"/>
        </w:rPr>
        <w:t xml:space="preserve"> </w:t>
      </w:r>
      <w:r w:rsidRPr="00D0020C">
        <w:t>by mitigating UE Rx/Tx and/or gNB Rx/Tx timing delays, including</w:t>
      </w:r>
      <w:r w:rsidRPr="00D0020C">
        <w:rPr>
          <w:rFonts w:eastAsia="MS Mincho"/>
        </w:rPr>
        <w:t xml:space="preserve"> [RAN1, RAN2, RAN3, RAN4]</w:t>
      </w:r>
    </w:p>
    <w:p w14:paraId="63D374CB" w14:textId="77777777" w:rsidR="00D57A4D" w:rsidRPr="00D0020C" w:rsidRDefault="00D57A4D" w:rsidP="00D57A4D">
      <w:pPr>
        <w:numPr>
          <w:ilvl w:val="1"/>
          <w:numId w:val="11"/>
        </w:numPr>
        <w:overflowPunct/>
        <w:autoSpaceDE/>
        <w:autoSpaceDN/>
        <w:adjustRightInd/>
        <w:spacing w:after="0" w:line="276" w:lineRule="auto"/>
        <w:textAlignment w:val="auto"/>
        <w:rPr>
          <w:rFonts w:eastAsia="MS Mincho"/>
        </w:rPr>
      </w:pPr>
      <w:r w:rsidRPr="00D0020C">
        <w:rPr>
          <w:rFonts w:hint="eastAsia"/>
        </w:rPr>
        <w:t xml:space="preserve">DL, </w:t>
      </w:r>
      <w:proofErr w:type="gramStart"/>
      <w:r w:rsidRPr="00D0020C">
        <w:rPr>
          <w:rFonts w:hint="eastAsia"/>
        </w:rPr>
        <w:t>UL</w:t>
      </w:r>
      <w:proofErr w:type="gramEnd"/>
      <w:r w:rsidRPr="00D0020C">
        <w:rPr>
          <w:rFonts w:hint="eastAsia"/>
        </w:rPr>
        <w:t xml:space="preserve"> and DL+UL positioning methods</w:t>
      </w:r>
    </w:p>
    <w:p w14:paraId="423468E9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hint="eastAsia"/>
        </w:rPr>
        <w:t>UE-based and UE-assisted positioning solutions</w:t>
      </w:r>
    </w:p>
    <w:p w14:paraId="575F78A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  <w:rPr>
          <w:rFonts w:eastAsia="MS Mincho"/>
        </w:rPr>
      </w:pPr>
      <w:r w:rsidRPr="00D0020C">
        <w:rPr>
          <w:rFonts w:eastAsia="MS Mincho"/>
        </w:rPr>
        <w:t xml:space="preserve">Specify </w:t>
      </w:r>
      <w:r w:rsidRPr="00D0020C">
        <w:t>the</w:t>
      </w:r>
      <w:r w:rsidRPr="00D0020C">
        <w:rPr>
          <w:rFonts w:eastAsia="MS Mincho"/>
        </w:rPr>
        <w:t xml:space="preserve"> </w:t>
      </w:r>
      <w:r w:rsidRPr="00D0020C">
        <w:rPr>
          <w:rFonts w:eastAsia="MS Mincho" w:hint="eastAsia"/>
        </w:rPr>
        <w:t xml:space="preserve">procedure, measurements, reporting, and signalling </w:t>
      </w:r>
      <w:r w:rsidRPr="00D0020C">
        <w:rPr>
          <w:rFonts w:eastAsia="MS Mincho"/>
        </w:rPr>
        <w:t>for improving the accuracy of [RAN1, RAN2, RAN3]</w:t>
      </w:r>
    </w:p>
    <w:p w14:paraId="04A3A9B5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 xml:space="preserve">UL </w:t>
      </w:r>
      <w:proofErr w:type="spellStart"/>
      <w:r w:rsidRPr="00D0020C">
        <w:rPr>
          <w:rFonts w:eastAsia="MS Mincho" w:hint="eastAsia"/>
        </w:rPr>
        <w:t>AoA</w:t>
      </w:r>
      <w:proofErr w:type="spellEnd"/>
      <w:r w:rsidRPr="00D0020C">
        <w:rPr>
          <w:rFonts w:eastAsia="MS Mincho" w:hint="eastAsia"/>
        </w:rPr>
        <w:t xml:space="preserve"> for network-based positioning solutions.</w:t>
      </w:r>
    </w:p>
    <w:p w14:paraId="15B249D7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>DL-</w:t>
      </w:r>
      <w:proofErr w:type="spellStart"/>
      <w:r w:rsidRPr="00D0020C">
        <w:rPr>
          <w:rFonts w:eastAsia="MS Mincho" w:hint="eastAsia"/>
        </w:rPr>
        <w:t>AoD</w:t>
      </w:r>
      <w:proofErr w:type="spellEnd"/>
      <w:r w:rsidRPr="00D0020C">
        <w:rPr>
          <w:rFonts w:eastAsia="MS Mincho" w:hint="eastAsia"/>
        </w:rPr>
        <w:t xml:space="preserve"> for UE-based and network-based (including UE-assisted) positioning solutions.</w:t>
      </w:r>
    </w:p>
    <w:p w14:paraId="47EE768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r w:rsidRPr="00D0020C">
        <w:t>Specify the enhancements of signalling, and procedures for improving positioning latency of the Rel-16 NR positioning methods, for DL and DL+UL positioning methods, including:</w:t>
      </w:r>
    </w:p>
    <w:p w14:paraId="22450C68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bookmarkStart w:id="3" w:name="_Hlk67643864"/>
      <w:r w:rsidRPr="00D0020C">
        <w:rPr>
          <w:rFonts w:eastAsia="MS Mincho"/>
        </w:rPr>
        <w:t>Latency reduction related to the request and response of location</w:t>
      </w:r>
      <w:r w:rsidRPr="00D0020C">
        <w:t xml:space="preserve"> </w:t>
      </w:r>
      <w:r w:rsidRPr="00D0020C">
        <w:rPr>
          <w:rFonts w:eastAsia="MS Mincho"/>
        </w:rPr>
        <w:t>measurements or location estimate and positioning assistance data; [RAN2, RAN3, RAN1]</w:t>
      </w:r>
    </w:p>
    <w:bookmarkEnd w:id="3"/>
    <w:p w14:paraId="4DF9A794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time needed to perform UE measurements; [RAN1, RAN4]</w:t>
      </w:r>
    </w:p>
    <w:p w14:paraId="7D9EC2A3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measurement gap; [RAN1, RAN4, RAN2]</w:t>
      </w:r>
    </w:p>
    <w:p w14:paraId="18CCBC2D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4" w:name="_Hlk67643273"/>
      <w:r w:rsidRPr="00D0020C">
        <w:rPr>
          <w:rFonts w:hint="eastAsia"/>
        </w:rPr>
        <w:t xml:space="preserve">Specify </w:t>
      </w:r>
      <w:r w:rsidRPr="00D0020C">
        <w:t xml:space="preserve">methods, measurements, signalling and procedures to support positioning for UEs </w:t>
      </w:r>
      <w:r w:rsidRPr="00D0020C">
        <w:rPr>
          <w:rFonts w:hint="eastAsia"/>
        </w:rPr>
        <w:t>in RRC_</w:t>
      </w:r>
      <w:r w:rsidRPr="00D0020C">
        <w:t xml:space="preserve"> INACTIVE</w:t>
      </w:r>
      <w:r w:rsidRPr="00D0020C">
        <w:rPr>
          <w:rFonts w:hint="eastAsia"/>
        </w:rPr>
        <w:t xml:space="preserve"> state</w:t>
      </w:r>
      <w:r w:rsidRPr="00D0020C">
        <w:t>, for UE-based and UE-assisted positioning solutions, including [RAN2, RAN1, RAN</w:t>
      </w:r>
      <w:proofErr w:type="gramStart"/>
      <w:r w:rsidRPr="00D0020C">
        <w:t>3,RAN</w:t>
      </w:r>
      <w:proofErr w:type="gramEnd"/>
      <w:r w:rsidRPr="00D0020C">
        <w:t>4]:</w:t>
      </w:r>
    </w:p>
    <w:p w14:paraId="015BDC06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DL NR positioning methods and RAT-independent positioning methods </w:t>
      </w:r>
    </w:p>
    <w:p w14:paraId="3C148535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UE positioning measurements for UEs in RRC_INACTIVE state</w:t>
      </w:r>
    </w:p>
    <w:p w14:paraId="7A47107A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Reporting of positioning measurement or location estimate performed in RRC_INACTIVE when the UE is in RRC_INACTIVE state</w:t>
      </w:r>
    </w:p>
    <w:p w14:paraId="135015E7" w14:textId="77777777" w:rsidR="00D57A4D" w:rsidRPr="00D0020C" w:rsidRDefault="00D57A4D" w:rsidP="00D57A4D">
      <w:pPr>
        <w:pStyle w:val="ListParagraph"/>
        <w:ind w:left="1080" w:firstLine="720"/>
      </w:pPr>
      <w:r w:rsidRPr="00D0020C">
        <w:rPr>
          <w:rFonts w:eastAsia="MS Mincho"/>
          <w:lang w:eastAsia="en-GB"/>
        </w:rPr>
        <w:t xml:space="preserve">Note: this work will be coordinated with the SDT WI. </w:t>
      </w:r>
    </w:p>
    <w:p w14:paraId="026502E2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As 2</w:t>
      </w:r>
      <w:r w:rsidRPr="00D0020C">
        <w:rPr>
          <w:rFonts w:eastAsia="MS Mincho"/>
          <w:vertAlign w:val="superscript"/>
        </w:rPr>
        <w:t>nd</w:t>
      </w:r>
      <w:r w:rsidRPr="00D0020C">
        <w:rPr>
          <w:rFonts w:eastAsia="MS Mincho"/>
        </w:rPr>
        <w:t xml:space="preserve"> priority:</w:t>
      </w:r>
    </w:p>
    <w:p w14:paraId="782C41E9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UL and DL+UL NR positioning methods</w:t>
      </w:r>
    </w:p>
    <w:p w14:paraId="54E96F1F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gNB positioning measurements for UEs in RRC_INACTIVE state</w:t>
      </w:r>
    </w:p>
    <w:bookmarkEnd w:id="4"/>
    <w:p w14:paraId="1A58E330" w14:textId="77777777" w:rsidR="00D57A4D" w:rsidRPr="00D0020C" w:rsidRDefault="00D57A4D" w:rsidP="00D57A4D">
      <w:pPr>
        <w:numPr>
          <w:ilvl w:val="0"/>
          <w:numId w:val="10"/>
        </w:numPr>
        <w:spacing w:after="180"/>
      </w:pPr>
      <w:r w:rsidRPr="00D0020C">
        <w:t xml:space="preserve">Specify on-demand transmission and reception of DL PRS for </w:t>
      </w:r>
      <w:r w:rsidRPr="00D0020C">
        <w:rPr>
          <w:rFonts w:hint="eastAsia"/>
        </w:rPr>
        <w:t>DL and DL+UL positioning</w:t>
      </w:r>
      <w:r w:rsidRPr="00D0020C">
        <w:t xml:space="preserve"> for </w:t>
      </w:r>
      <w:r w:rsidRPr="00D0020C">
        <w:rPr>
          <w:rFonts w:hint="eastAsia"/>
        </w:rPr>
        <w:t>UE-based and UE-assisted positioning solutions</w:t>
      </w:r>
      <w:r w:rsidRPr="00D0020C">
        <w:t>, including: [RAN2, RAN1, RAN3]</w:t>
      </w:r>
    </w:p>
    <w:p w14:paraId="5F1063A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lastRenderedPageBreak/>
        <w:t xml:space="preserve">UE-initiated request of on-demand DL PRS </w:t>
      </w:r>
      <w:proofErr w:type="gramStart"/>
      <w:r w:rsidRPr="00D0020C">
        <w:rPr>
          <w:rFonts w:eastAsia="MS Mincho" w:hint="eastAsia"/>
        </w:rPr>
        <w:t>transmission</w:t>
      </w:r>
      <w:r w:rsidRPr="00D0020C">
        <w:rPr>
          <w:rFonts w:eastAsia="MS Mincho"/>
        </w:rPr>
        <w:t>;</w:t>
      </w:r>
      <w:proofErr w:type="gramEnd"/>
      <w:r w:rsidRPr="00D0020C">
        <w:rPr>
          <w:rFonts w:eastAsia="MS Mincho"/>
        </w:rPr>
        <w:t xml:space="preserve"> </w:t>
      </w:r>
    </w:p>
    <w:p w14:paraId="12CB045D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 xml:space="preserve">LMF (network)-initiated request of on-demand DL PRS </w:t>
      </w:r>
      <w:proofErr w:type="gramStart"/>
      <w:r w:rsidRPr="00D0020C">
        <w:rPr>
          <w:rFonts w:eastAsia="MS Mincho" w:hint="eastAsia"/>
        </w:rPr>
        <w:t>transmission</w:t>
      </w:r>
      <w:r w:rsidRPr="00D0020C">
        <w:rPr>
          <w:rFonts w:eastAsia="MS Mincho"/>
        </w:rPr>
        <w:t>;</w:t>
      </w:r>
      <w:proofErr w:type="gramEnd"/>
      <w:r w:rsidRPr="00D0020C">
        <w:rPr>
          <w:rFonts w:eastAsia="MS Mincho"/>
        </w:rPr>
        <w:t xml:space="preserve"> </w:t>
      </w:r>
    </w:p>
    <w:p w14:paraId="06E01C0F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r w:rsidRPr="00D0020C">
        <w:t>Specify the signalling, and procedures to support GNSS positioning integrity determination, including [RAN2, RAN3]:</w:t>
      </w:r>
    </w:p>
    <w:p w14:paraId="5EA125BE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assistance information that will be used to support integrity determination</w:t>
      </w:r>
    </w:p>
    <w:p w14:paraId="6731D000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information that will be used to provide the positioning integrity KPIs and integrity results</w:t>
      </w:r>
    </w:p>
    <w:p w14:paraId="7D05720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integrity for UE-based and UE-assisted A-GNSS positioning.</w:t>
      </w:r>
    </w:p>
    <w:p w14:paraId="54F380AE" w14:textId="77777777" w:rsidR="00D57A4D" w:rsidRPr="00D0020C" w:rsidRDefault="00D57A4D" w:rsidP="00D57A4D">
      <w:pPr>
        <w:ind w:left="720"/>
        <w:rPr>
          <w:rFonts w:eastAsia="MS Mincho"/>
        </w:rPr>
      </w:pPr>
      <w:bookmarkStart w:id="5" w:name="_Hlk67595233"/>
      <w:r w:rsidRPr="00D0020C">
        <w:rPr>
          <w:rFonts w:eastAsia="MS Mincho"/>
        </w:rPr>
        <w:t>Note: This objective is applicable to NR and E-UTRA.</w:t>
      </w:r>
    </w:p>
    <w:bookmarkEnd w:id="5"/>
    <w:p w14:paraId="39AE4AC6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Support the following enhancements </w:t>
      </w:r>
      <w:r w:rsidRPr="00D0020C">
        <w:rPr>
          <w:lang w:eastAsia="zh-CN"/>
        </w:rPr>
        <w:t>of</w:t>
      </w:r>
      <w:r w:rsidRPr="00D0020C">
        <w:rPr>
          <w:lang w:eastAsia="x-none"/>
        </w:rPr>
        <w:t xml:space="preserve"> A-GNSS </w:t>
      </w:r>
      <w:proofErr w:type="gramStart"/>
      <w:r w:rsidRPr="00D0020C">
        <w:rPr>
          <w:lang w:eastAsia="x-none"/>
        </w:rPr>
        <w:t>positioning  [</w:t>
      </w:r>
      <w:proofErr w:type="gramEnd"/>
      <w:r w:rsidRPr="00D0020C">
        <w:rPr>
          <w:lang w:eastAsia="x-none"/>
        </w:rPr>
        <w:t>RAN2, RAN3, RAN4]</w:t>
      </w:r>
    </w:p>
    <w:p w14:paraId="6E775555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B2a signal</w:t>
      </w:r>
    </w:p>
    <w:p w14:paraId="7311A20D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</w:t>
      </w:r>
      <w:r w:rsidRPr="00D0020C">
        <w:rPr>
          <w:rFonts w:hint="eastAsia"/>
          <w:lang w:eastAsia="zh-CN"/>
        </w:rPr>
        <w:t>3I</w:t>
      </w:r>
      <w:r w:rsidRPr="00D0020C">
        <w:rPr>
          <w:lang w:eastAsia="x-none"/>
        </w:rPr>
        <w:t xml:space="preserve"> signal</w:t>
      </w:r>
    </w:p>
    <w:p w14:paraId="0682B673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Specify support for </w:t>
      </w:r>
      <w:proofErr w:type="spellStart"/>
      <w:r w:rsidRPr="00D0020C">
        <w:rPr>
          <w:lang w:eastAsia="x-none"/>
        </w:rPr>
        <w:t>NavIC</w:t>
      </w:r>
      <w:proofErr w:type="spellEnd"/>
      <w:r w:rsidRPr="00D0020C">
        <w:rPr>
          <w:lang w:eastAsia="x-none"/>
        </w:rPr>
        <w:t xml:space="preserve"> to NR</w:t>
      </w:r>
    </w:p>
    <w:p w14:paraId="5F9E18A4" w14:textId="77777777" w:rsidR="00D57A4D" w:rsidRPr="00D0020C" w:rsidRDefault="00D57A4D" w:rsidP="00D57A4D">
      <w:pPr>
        <w:pStyle w:val="ListParagraph"/>
        <w:rPr>
          <w:rFonts w:eastAsia="MS Mincho"/>
          <w:lang w:eastAsia="en-GB"/>
        </w:rPr>
      </w:pPr>
      <w:r w:rsidRPr="00D0020C">
        <w:rPr>
          <w:rFonts w:eastAsia="MS Mincho"/>
        </w:rPr>
        <w:t>Note: This objective is applicable to NR and E-UTRA.</w:t>
      </w:r>
    </w:p>
    <w:p w14:paraId="3B03D14A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Study and specify, if agreed, the enhancements of information reporting from UE and gNB for multipath/NLOS mitigation [RAN1, RAN2, RAN3]</w:t>
      </w:r>
    </w:p>
    <w:bookmarkEnd w:id="2"/>
    <w:p w14:paraId="17D227DB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Discuss and specify new as well as the impact on the existing RAN4 requirements for positioning and other RRM measurements and corresponding procedures [RAN4]</w:t>
      </w:r>
    </w:p>
    <w:p w14:paraId="301E3B12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Define extensions of signalling, </w:t>
      </w:r>
      <w:proofErr w:type="gramStart"/>
      <w:r w:rsidRPr="00D0020C">
        <w:rPr>
          <w:rFonts w:eastAsia="MS Mincho"/>
        </w:rPr>
        <w:t>protocol</w:t>
      </w:r>
      <w:proofErr w:type="gramEnd"/>
      <w:r w:rsidRPr="00D0020C">
        <w:rPr>
          <w:rFonts w:eastAsia="MS Mincho"/>
        </w:rPr>
        <w:t xml:space="preserve"> and procedure for NR positioning enhancement, as needed [RAN3] </w:t>
      </w:r>
    </w:p>
    <w:p w14:paraId="6A7C3791" w14:textId="77777777" w:rsidR="00D57A4D" w:rsidRPr="00D0020C" w:rsidRDefault="00D57A4D" w:rsidP="00D57A4D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 w:rsidRPr="00D0020C">
        <w:rPr>
          <w:lang w:val="en-US" w:eastAsia="ko-KR"/>
        </w:rPr>
        <w:t xml:space="preserve">Notes: </w:t>
      </w:r>
    </w:p>
    <w:p w14:paraId="3A6C96A2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>Solutions for RAT-dependent positioning enhancements are designed to operate in both frequency ranges (i.e. FR1 &amp; FR2)</w:t>
      </w:r>
    </w:p>
    <w:p w14:paraId="72DBA056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 xml:space="preserve">RAN working groups will </w:t>
      </w:r>
      <w:proofErr w:type="gramStart"/>
      <w:r w:rsidRPr="00D0020C">
        <w:rPr>
          <w:sz w:val="20"/>
        </w:rPr>
        <w:t>take into account</w:t>
      </w:r>
      <w:proofErr w:type="gramEnd"/>
      <w:r w:rsidRPr="00D0020C">
        <w:rPr>
          <w:sz w:val="20"/>
        </w:rPr>
        <w:t xml:space="preserve"> the work from other working group SA/CT which involves same objectives.</w:t>
      </w:r>
    </w:p>
    <w:p w14:paraId="77EC3847" w14:textId="77777777" w:rsidR="00D57A4D" w:rsidRPr="00D0020C" w:rsidRDefault="00D57A4D" w:rsidP="0017661D">
      <w:pPr>
        <w:pStyle w:val="3GPPText"/>
      </w:pPr>
    </w:p>
    <w:p w14:paraId="0B9BCB81" w14:textId="07AE5649" w:rsidR="00543352" w:rsidRPr="00D0020C" w:rsidRDefault="00E71EC1" w:rsidP="0017661D">
      <w:pPr>
        <w:pStyle w:val="3GPPText"/>
      </w:pPr>
      <w:r w:rsidRPr="00D0020C">
        <w:t xml:space="preserve">In this contribution, we </w:t>
      </w:r>
      <w:r w:rsidR="00543352" w:rsidRPr="00D0020C">
        <w:t xml:space="preserve">provide </w:t>
      </w:r>
      <w:r w:rsidR="00F63703" w:rsidRPr="00D0020C">
        <w:t xml:space="preserve">tentative </w:t>
      </w:r>
      <w:r w:rsidR="00543352" w:rsidRPr="00D0020C">
        <w:t xml:space="preserve">work plan </w:t>
      </w:r>
      <w:r w:rsidR="0049279E" w:rsidRPr="00D0020C">
        <w:t xml:space="preserve">on </w:t>
      </w:r>
      <w:r w:rsidR="00543352" w:rsidRPr="00D0020C">
        <w:t>NR Positioning</w:t>
      </w:r>
      <w:r w:rsidR="00D57A4D" w:rsidRPr="00D0020C">
        <w:t xml:space="preserve"> enhancements</w:t>
      </w:r>
      <w:r w:rsidR="00543352" w:rsidRPr="00D0020C">
        <w:t xml:space="preserve"> </w:t>
      </w:r>
      <w:r w:rsidR="00441B11" w:rsidRPr="00D0020C">
        <w:t>work</w:t>
      </w:r>
      <w:r w:rsidR="00543352" w:rsidRPr="00D0020C">
        <w:t xml:space="preserve"> item.</w:t>
      </w:r>
      <w:r w:rsidR="00441B11" w:rsidRPr="00D0020C">
        <w:t xml:space="preserve"> Note that it is provided for information purpose only.</w:t>
      </w:r>
    </w:p>
    <w:p w14:paraId="4630F0C2" w14:textId="5E910BD4" w:rsidR="009F4D14" w:rsidRPr="00D0020C" w:rsidRDefault="009F4D14" w:rsidP="0017661D">
      <w:pPr>
        <w:pStyle w:val="3GPPText"/>
        <w:rPr>
          <w:lang w:val="en-GB"/>
        </w:rPr>
      </w:pPr>
    </w:p>
    <w:p w14:paraId="7D7FBD8C" w14:textId="77777777" w:rsidR="009F4D14" w:rsidRPr="00D0020C" w:rsidRDefault="009F4D14" w:rsidP="0017661D">
      <w:pPr>
        <w:pStyle w:val="3GPPText"/>
      </w:pPr>
    </w:p>
    <w:p w14:paraId="72DAC3D1" w14:textId="13DB1E32" w:rsidR="0017661D" w:rsidRPr="00D0020C" w:rsidRDefault="00543352" w:rsidP="0017661D">
      <w:pPr>
        <w:pStyle w:val="3GPPH1"/>
        <w:tabs>
          <w:tab w:val="clear" w:pos="425"/>
          <w:tab w:val="num" w:pos="426"/>
        </w:tabs>
      </w:pPr>
      <w:r w:rsidRPr="00D0020C">
        <w:t xml:space="preserve">Work Plan for NR Positioning </w:t>
      </w:r>
      <w:r w:rsidR="009F4D14" w:rsidRPr="00D0020C">
        <w:t>enhancements work</w:t>
      </w:r>
      <w:r w:rsidRPr="00D0020C">
        <w:t xml:space="preserve"> Item</w:t>
      </w:r>
    </w:p>
    <w:p w14:paraId="58221218" w14:textId="3392A649" w:rsidR="009F4D14" w:rsidRPr="00D0020C" w:rsidRDefault="009F4D14" w:rsidP="009F4D14">
      <w:pPr>
        <w:pStyle w:val="3GPPText"/>
        <w:rPr>
          <w:lang w:val="en-GB"/>
        </w:rPr>
      </w:pPr>
      <w:r w:rsidRPr="00D0020C">
        <w:rPr>
          <w:lang w:val="en-GB"/>
        </w:rPr>
        <w:t>The work plan on RAN1, 2, 3 and 4 is provided in Table 1:</w:t>
      </w:r>
    </w:p>
    <w:p w14:paraId="14373815" w14:textId="560457A2" w:rsidR="009F4D14" w:rsidRPr="00D0020C" w:rsidRDefault="009F4D14" w:rsidP="009F4D14">
      <w:pPr>
        <w:jc w:val="center"/>
        <w:rPr>
          <w:b/>
        </w:rPr>
      </w:pPr>
      <w:r w:rsidRPr="00D0020C">
        <w:rPr>
          <w:b/>
        </w:rPr>
        <w:t xml:space="preserve">Table 1: RAN1, 2, 3 and 4 work </w:t>
      </w:r>
      <w:proofErr w:type="gramStart"/>
      <w:r w:rsidRPr="00D0020C">
        <w:rPr>
          <w:b/>
        </w:rPr>
        <w:t>plan</w:t>
      </w:r>
      <w:proofErr w:type="gramEnd"/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630"/>
        <w:gridCol w:w="7020"/>
      </w:tblGrid>
      <w:tr w:rsidR="00780CC6" w:rsidRPr="00D0020C" w14:paraId="5A1D60F2" w14:textId="77777777" w:rsidTr="005F55FD">
        <w:trPr>
          <w:trHeight w:val="500"/>
        </w:trPr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256F4C61" w14:textId="0B75B5B1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Quarter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1FB68" w14:textId="23182F2E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Meeting #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7952EF" w14:textId="77777777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TU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14:paraId="126F7D0F" w14:textId="73C625AF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Work plan</w:t>
            </w:r>
          </w:p>
        </w:tc>
      </w:tr>
      <w:tr w:rsidR="00F87659" w:rsidRPr="00D0020C" w14:paraId="62404057" w14:textId="77777777" w:rsidTr="005F55FD">
        <w:tc>
          <w:tcPr>
            <w:tcW w:w="1255" w:type="dxa"/>
            <w:vMerge w:val="restart"/>
            <w:shd w:val="clear" w:color="auto" w:fill="92D050"/>
          </w:tcPr>
          <w:p w14:paraId="462A9D93" w14:textId="5E7A68F0" w:rsidR="00F87659" w:rsidRPr="00D0020C" w:rsidRDefault="00F87659" w:rsidP="00F87659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AN#92e (June 2021)</w:t>
            </w:r>
          </w:p>
        </w:tc>
        <w:tc>
          <w:tcPr>
            <w:tcW w:w="1260" w:type="dxa"/>
            <w:shd w:val="clear" w:color="auto" w:fill="FF99FF"/>
          </w:tcPr>
          <w:p w14:paraId="564C49C3" w14:textId="55859159" w:rsidR="00F87659" w:rsidRPr="00D0020C" w:rsidRDefault="00F87659" w:rsidP="00F87659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104b</w:t>
            </w:r>
          </w:p>
        </w:tc>
        <w:tc>
          <w:tcPr>
            <w:tcW w:w="630" w:type="dxa"/>
            <w:shd w:val="clear" w:color="auto" w:fill="FF99FF"/>
          </w:tcPr>
          <w:p w14:paraId="42FCBED9" w14:textId="12BE2850" w:rsidR="00F87659" w:rsidRPr="00D0020C" w:rsidRDefault="00F87659" w:rsidP="00F87659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99FF"/>
          </w:tcPr>
          <w:p w14:paraId="6DD8ED9D" w14:textId="77777777" w:rsidR="008E222B" w:rsidRPr="00D0020C" w:rsidRDefault="008E222B" w:rsidP="008E222B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the </w:t>
            </w: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methods, measurements, signalling, and procedures for improving positioning accuracy of the Rel-16 NR positioning methods by mitigating UE Rx/Tx and/or gNB Rx/Tx timing delays</w:t>
            </w:r>
          </w:p>
          <w:p w14:paraId="3620941A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</w:t>
            </w:r>
          </w:p>
          <w:p w14:paraId="1ADE6ADC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</w:p>
          <w:p w14:paraId="7533E0B4" w14:textId="61B6435A" w:rsidR="00590595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t xml:space="preserve">Identify dependency with other WGs and send LS when necessary (e.g., the feasibility of the mitigation/calibration of UE Rx/Tx and/or gNB Rx/Tx timing </w:t>
            </w:r>
            <w:r w:rsidRPr="00D0020C">
              <w:rPr>
                <w:rFonts w:eastAsiaTheme="minorEastAsia"/>
                <w:lang w:eastAsia="zh-CN"/>
              </w:rPr>
              <w:lastRenderedPageBreak/>
              <w:t>delays)</w:t>
            </w:r>
          </w:p>
        </w:tc>
      </w:tr>
      <w:tr w:rsidR="00F87659" w:rsidRPr="00D0020C" w14:paraId="0110B373" w14:textId="77777777" w:rsidTr="005F55FD">
        <w:tc>
          <w:tcPr>
            <w:tcW w:w="1255" w:type="dxa"/>
            <w:vMerge/>
            <w:shd w:val="clear" w:color="auto" w:fill="92D050"/>
          </w:tcPr>
          <w:p w14:paraId="55F1399F" w14:textId="5A2949B3" w:rsidR="00F87659" w:rsidRPr="00D0020C" w:rsidRDefault="00F87659" w:rsidP="00F87659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04CCFB06" w14:textId="0025D3A9" w:rsidR="00F87659" w:rsidRPr="00D0020C" w:rsidRDefault="00F87659" w:rsidP="00F87659">
            <w:pPr>
              <w:spacing w:before="60" w:after="60"/>
            </w:pPr>
            <w:r w:rsidRPr="00D0020C">
              <w:t>RAN2#113b</w:t>
            </w:r>
          </w:p>
        </w:tc>
        <w:tc>
          <w:tcPr>
            <w:tcW w:w="630" w:type="dxa"/>
            <w:shd w:val="clear" w:color="auto" w:fill="CCFFFF"/>
          </w:tcPr>
          <w:p w14:paraId="50AE21FD" w14:textId="77777777" w:rsidR="00F87659" w:rsidRPr="00D0020C" w:rsidRDefault="00F87659" w:rsidP="00F87659">
            <w:pPr>
              <w:spacing w:before="60" w:after="60"/>
              <w:jc w:val="center"/>
            </w:pPr>
            <w:r w:rsidRPr="00D0020C">
              <w:t>1.5</w:t>
            </w:r>
          </w:p>
        </w:tc>
        <w:tc>
          <w:tcPr>
            <w:tcW w:w="7020" w:type="dxa"/>
            <w:shd w:val="clear" w:color="auto" w:fill="CCFFFF"/>
          </w:tcPr>
          <w:p w14:paraId="0D3B6DBD" w14:textId="43BBEC57" w:rsidR="00091728" w:rsidRPr="00D0020C" w:rsidRDefault="0007407F" w:rsidP="00091728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 Start stage-2 discussion on the specification impacts and solutions.</w:t>
            </w:r>
            <w:r w:rsidR="00091728" w:rsidRPr="00D0020C">
              <w:t>:</w:t>
            </w:r>
          </w:p>
          <w:p w14:paraId="3BED97B8" w14:textId="3173E2F1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atency reduction related to the request and response of location measurements or location estimate and positioning assistance </w:t>
            </w:r>
            <w:proofErr w:type="gramStart"/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data;</w:t>
            </w:r>
            <w:proofErr w:type="gramEnd"/>
          </w:p>
          <w:p w14:paraId="1A69F198" w14:textId="0CC9FFFC" w:rsidR="0045465D" w:rsidRPr="00D0020C" w:rsidRDefault="009F49FA" w:rsidP="006B4927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solution directions, 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collaboration with SA2,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cover MO-LR, MT-LR, NI-LR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t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he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24E24031" w14:textId="50D57BCD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upport positioning for UEs in RRC_ INACTIVE state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(as per the priority mentioned in the WID)</w:t>
            </w:r>
            <w:r w:rsidR="00137D8B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:</w:t>
            </w:r>
          </w:p>
          <w:p w14:paraId="758B2F14" w14:textId="4C52A6CE" w:rsidR="0045465D" w:rsidRPr="00D0020C" w:rsidRDefault="0045465D" w:rsidP="000D30E3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open issues 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raised in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RAN2#113, allowed messages, procedure, framework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proofErr w:type="gramStart"/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16C5632E" w14:textId="1DA7AE68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n-demand transmission and reception of DL PRS</w:t>
            </w:r>
          </w:p>
          <w:p w14:paraId="0990108E" w14:textId="320A761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procedure, framework,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59637FFB" w14:textId="566D1EC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parameters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necessary measurement and/or assistance information for LMF/UE initiated on demand DL-PRS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from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perspective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2D7AAB36" w14:textId="77777777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GNSS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integrity;</w:t>
            </w:r>
            <w:proofErr w:type="gramEnd"/>
          </w:p>
          <w:p w14:paraId="560705BE" w14:textId="53539EFA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7E104945" w14:textId="34B79226" w:rsidR="0045465D" w:rsidRPr="00D0020C" w:rsidRDefault="0007407F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Not need for the online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discussion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3B608665" w14:textId="1763E78F" w:rsidR="00F87659" w:rsidRPr="00D0020C" w:rsidRDefault="00F87659" w:rsidP="00D74BAC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</w:tc>
      </w:tr>
      <w:tr w:rsidR="009F0DC1" w:rsidRPr="00D0020C" w14:paraId="0DCAFB23" w14:textId="77777777" w:rsidTr="005F55FD">
        <w:tc>
          <w:tcPr>
            <w:tcW w:w="1255" w:type="dxa"/>
            <w:vMerge/>
            <w:shd w:val="clear" w:color="auto" w:fill="92D050"/>
          </w:tcPr>
          <w:p w14:paraId="4B63D590" w14:textId="1792A904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99FF"/>
          </w:tcPr>
          <w:p w14:paraId="65AB3B66" w14:textId="6EF15FA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105</w:t>
            </w:r>
          </w:p>
        </w:tc>
        <w:tc>
          <w:tcPr>
            <w:tcW w:w="630" w:type="dxa"/>
            <w:shd w:val="clear" w:color="auto" w:fill="FF99FF"/>
          </w:tcPr>
          <w:p w14:paraId="6708F21E" w14:textId="55A15901" w:rsidR="009F0DC1" w:rsidRPr="00D0020C" w:rsidRDefault="009F0DC1" w:rsidP="009F0DC1">
            <w:pPr>
              <w:spacing w:before="60" w:after="60"/>
              <w:jc w:val="center"/>
            </w:pPr>
            <w:r w:rsidRPr="00D0020C">
              <w:t>3</w:t>
            </w:r>
          </w:p>
        </w:tc>
        <w:tc>
          <w:tcPr>
            <w:tcW w:w="7020" w:type="dxa"/>
            <w:shd w:val="clear" w:color="auto" w:fill="FF99FF"/>
          </w:tcPr>
          <w:p w14:paraId="5931DAF4" w14:textId="77777777" w:rsidR="009F0DC1" w:rsidRPr="00D0020C" w:rsidRDefault="009F0DC1" w:rsidP="009F0DC1">
            <w:pPr>
              <w:pStyle w:val="ListParagraph"/>
              <w:widowControl w:val="0"/>
              <w:numPr>
                <w:ilvl w:val="0"/>
                <w:numId w:val="20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methods, measurements, signalling, and procedures for improving positioning accuracy of the Rel-16 NR positioning methods by mitigating UE Rx/Tx and/or gNB Rx/Tx timing delays</w:t>
            </w:r>
          </w:p>
          <w:p w14:paraId="68A9B56E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</w:p>
          <w:p w14:paraId="51A2384B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</w:p>
          <w:p w14:paraId="57566E56" w14:textId="77777777" w:rsidR="009F0DC1" w:rsidRPr="00D0020C" w:rsidRDefault="009F0DC1" w:rsidP="009F0DC1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Start the discussion of </w:t>
            </w:r>
            <w:r w:rsidRPr="00D0020C">
              <w:rPr>
                <w:rFonts w:eastAsiaTheme="minorEastAsia"/>
                <w:lang w:eastAsia="zh-CN"/>
              </w:rPr>
              <w:t>the enhancements of information reporting from UE and gNB for multipath/NLOS mitigation</w:t>
            </w:r>
          </w:p>
          <w:p w14:paraId="29D3B1F5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</w:rPr>
              <w:t xml:space="preserve">Start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395EE03E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measurements;</w:t>
            </w:r>
            <w:proofErr w:type="gram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07CD7502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3D374E7E" w14:textId="700E6FF7" w:rsidR="009F0DC1" w:rsidRPr="00D0020C" w:rsidRDefault="009F0DC1" w:rsidP="009F0DC1">
            <w:pPr>
              <w:pStyle w:val="ListParagraph"/>
              <w:numPr>
                <w:ilvl w:val="0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when necessary (e.g., the conclusions of RAN1 on the enhancements)</w:t>
            </w:r>
          </w:p>
        </w:tc>
      </w:tr>
      <w:tr w:rsidR="009F0DC1" w:rsidRPr="00D0020C" w14:paraId="311AE957" w14:textId="77777777" w:rsidTr="005F55FD">
        <w:tc>
          <w:tcPr>
            <w:tcW w:w="1255" w:type="dxa"/>
            <w:vMerge/>
            <w:shd w:val="clear" w:color="auto" w:fill="92D050"/>
          </w:tcPr>
          <w:p w14:paraId="3F112C81" w14:textId="6270A85B" w:rsidR="009F0DC1" w:rsidRPr="00D0020C" w:rsidRDefault="009F0DC1" w:rsidP="009F0DC1">
            <w:pPr>
              <w:spacing w:before="60" w:after="60"/>
            </w:pPr>
            <w:bookmarkStart w:id="6" w:name="_Hlk20474188"/>
          </w:p>
        </w:tc>
        <w:tc>
          <w:tcPr>
            <w:tcW w:w="1260" w:type="dxa"/>
            <w:shd w:val="clear" w:color="auto" w:fill="CCFFFF"/>
          </w:tcPr>
          <w:p w14:paraId="43E03ED6" w14:textId="2C7CEFC1" w:rsidR="009F0DC1" w:rsidRPr="00D0020C" w:rsidRDefault="009F0DC1" w:rsidP="009F0DC1">
            <w:pPr>
              <w:spacing w:before="60" w:after="60"/>
            </w:pPr>
            <w:r w:rsidRPr="00D0020C">
              <w:t>RAN2#114</w:t>
            </w:r>
          </w:p>
        </w:tc>
        <w:tc>
          <w:tcPr>
            <w:tcW w:w="630" w:type="dxa"/>
            <w:shd w:val="clear" w:color="auto" w:fill="CCFFFF"/>
          </w:tcPr>
          <w:p w14:paraId="0937223E" w14:textId="24A5C2AA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702FEFE0" w14:textId="016E81A4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stage-2 discussion on the solutions details on:</w:t>
            </w:r>
          </w:p>
          <w:p w14:paraId="7A1264B9" w14:textId="6145ADF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request and response of location measurements or location estimate and positioning assistance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data;</w:t>
            </w:r>
            <w:proofErr w:type="gramEnd"/>
          </w:p>
          <w:p w14:paraId="78445CBC" w14:textId="3839D0B3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Try to conclude e.g. solution directions and in collaboration with SA2, cover MO-LR, MT-LR, NI-LR, the impact on other groups,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2EAF1341" w14:textId="2F22D91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 (as per the priority mentioned in the WID):</w:t>
            </w:r>
          </w:p>
          <w:p w14:paraId="751A5614" w14:textId="60EA7A24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Try to conclude e.g.  allowed messages, general procedure, framework, impact on other groups,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0D827CCF" w14:textId="3BBBD18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3838B43C" w14:textId="5C84EA59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Try to conclude, e.g. general procedure, framework, impact on other groups,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etc;</w:t>
            </w:r>
            <w:proofErr w:type="gramEnd"/>
          </w:p>
          <w:p w14:paraId="07A44137" w14:textId="5F41A2F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Check RAN1 opinion on RAN2 concluded parameters, necessary measurement and/or assistance information for LMF/UE initiated on demand DL-PRS from RAN2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perspective;</w:t>
            </w:r>
            <w:proofErr w:type="gramEnd"/>
          </w:p>
          <w:p w14:paraId="61FABCA8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GNSS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integrity;</w:t>
            </w:r>
            <w:proofErr w:type="gramEnd"/>
          </w:p>
          <w:p w14:paraId="6B24605B" w14:textId="75576AA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lastRenderedPageBreak/>
              <w:t xml:space="preserve">Support of BDS and </w:t>
            </w:r>
            <w:proofErr w:type="spellStart"/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45633DA7" w14:textId="441AB760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Assume proponent will provide the require changes on stage 2 and stage 3; May only treat them based on email discussion instead of online discussion, </w:t>
            </w:r>
          </w:p>
          <w:p w14:paraId="35A2E621" w14:textId="77777777" w:rsidR="009F0DC1" w:rsidRPr="00D0020C" w:rsidRDefault="009F0DC1" w:rsidP="009F0DC1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474E29B4" w14:textId="40881FAA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stage 2 running </w:t>
            </w:r>
            <w:proofErr w:type="gramStart"/>
            <w:r w:rsidRPr="00D0020C">
              <w:t>CR;</w:t>
            </w:r>
            <w:proofErr w:type="gramEnd"/>
            <w:r w:rsidRPr="00D0020C">
              <w:t xml:space="preserve"> </w:t>
            </w:r>
          </w:p>
          <w:p w14:paraId="588CEADC" w14:textId="5D973F99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bookmarkEnd w:id="6"/>
      <w:tr w:rsidR="009F0DC1" w:rsidRPr="00D0020C" w14:paraId="0B4510C0" w14:textId="77777777" w:rsidTr="005F55FD">
        <w:tc>
          <w:tcPr>
            <w:tcW w:w="1255" w:type="dxa"/>
            <w:vMerge/>
            <w:shd w:val="clear" w:color="auto" w:fill="92D050"/>
          </w:tcPr>
          <w:p w14:paraId="70768C43" w14:textId="2F421F30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24B6F0E2" w14:textId="5D57573F" w:rsidR="009F0DC1" w:rsidRPr="00D0020C" w:rsidRDefault="009F0DC1" w:rsidP="009F0DC1">
            <w:pPr>
              <w:spacing w:before="60" w:after="60"/>
            </w:pPr>
            <w:r w:rsidRPr="00D0020C">
              <w:t>RAN3#112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5990E37A" w14:textId="77777777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29CC4BA3" w14:textId="77777777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the specifications impacts and solutions taking RAN2 progress into account:</w:t>
            </w:r>
          </w:p>
          <w:p w14:paraId="1D7E7FB0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protocols and the procedures that will require modifications to support:</w:t>
            </w:r>
          </w:p>
          <w:p w14:paraId="18F543C1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Improving the positioning accuracy of the Rel-16 NR positioning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methods;</w:t>
            </w:r>
            <w:proofErr w:type="gramEnd"/>
          </w:p>
          <w:p w14:paraId="1434FB2A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improving the positioning latency of the Rel-16 NR positioning listed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methods;</w:t>
            </w:r>
            <w:proofErr w:type="gramEnd"/>
          </w:p>
          <w:p w14:paraId="4F9428A3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supporting the reporting of measurements of UE in RRC_INACTIVE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state;</w:t>
            </w:r>
            <w:proofErr w:type="gramEnd"/>
          </w:p>
          <w:p w14:paraId="01E7DFC4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multipath/NLOS mitigation (input from RAN1 may be needed to identify the required changes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);</w:t>
            </w:r>
            <w:proofErr w:type="gramEnd"/>
          </w:p>
          <w:p w14:paraId="378020EB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on-demand transmission and reception of DL-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PRS;</w:t>
            </w:r>
            <w:proofErr w:type="gramEnd"/>
          </w:p>
          <w:p w14:paraId="497BB27C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impacts to support the enhancement for broadcast assistance data delivery:</w:t>
            </w:r>
          </w:p>
          <w:p w14:paraId="297B2B18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for GNSS integrity determination in NR and E-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UTRA;</w:t>
            </w:r>
            <w:proofErr w:type="gramEnd"/>
          </w:p>
          <w:p w14:paraId="66600D30" w14:textId="14676D8C" w:rsidR="009F0DC1" w:rsidRPr="00D0020C" w:rsidRDefault="009F0DC1" w:rsidP="00082D20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for A-GNSS enhancements in NR and E-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UTRA;</w:t>
            </w:r>
            <w:proofErr w:type="gramEnd"/>
          </w:p>
          <w:p w14:paraId="31AE6AD4" w14:textId="1301E1EC" w:rsidR="009F0DC1" w:rsidRPr="00D0020C" w:rsidRDefault="009F0DC1" w:rsidP="009F0DC1">
            <w:pPr>
              <w:spacing w:before="60" w:after="60" w:line="276" w:lineRule="auto"/>
              <w:contextualSpacing/>
            </w:pPr>
            <w:r w:rsidRPr="00D0020C">
              <w:t>NOTE: some points may be too early to discuss in the first meeting, RAN3 to focus on the available RAN2 and RAN1 agreements.</w:t>
            </w:r>
          </w:p>
        </w:tc>
      </w:tr>
      <w:tr w:rsidR="009F0DC1" w:rsidRPr="00D0020C" w14:paraId="1221A07E" w14:textId="77777777" w:rsidTr="005F55FD">
        <w:tc>
          <w:tcPr>
            <w:tcW w:w="1255" w:type="dxa"/>
            <w:vMerge/>
            <w:shd w:val="clear" w:color="auto" w:fill="92D050"/>
          </w:tcPr>
          <w:p w14:paraId="3916FED7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423B3F38" w14:textId="7E6CB7C9" w:rsidR="009F0DC1" w:rsidRPr="00D0020C" w:rsidRDefault="009F0DC1" w:rsidP="009F0DC1">
            <w:pPr>
              <w:spacing w:before="60" w:after="60"/>
            </w:pPr>
            <w:r w:rsidRPr="00D0020C">
              <w:t>RAN4#99</w:t>
            </w:r>
          </w:p>
        </w:tc>
        <w:tc>
          <w:tcPr>
            <w:tcW w:w="630" w:type="dxa"/>
            <w:shd w:val="clear" w:color="auto" w:fill="FFFFFF" w:themeFill="background1"/>
          </w:tcPr>
          <w:p w14:paraId="75F51B43" w14:textId="0D887B7E" w:rsidR="009F0DC1" w:rsidRPr="00D0020C" w:rsidRDefault="009F0DC1" w:rsidP="009F0DC1">
            <w:pPr>
              <w:spacing w:before="60" w:after="60"/>
              <w:jc w:val="center"/>
            </w:pPr>
            <w:r w:rsidRPr="00D0020C">
              <w:t>0.25</w:t>
            </w:r>
          </w:p>
        </w:tc>
        <w:tc>
          <w:tcPr>
            <w:tcW w:w="7020" w:type="dxa"/>
            <w:shd w:val="clear" w:color="auto" w:fill="FFFFFF" w:themeFill="background1"/>
          </w:tcPr>
          <w:p w14:paraId="24631DE9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impact of positioning measurements on RRM measurements and vice versa.</w:t>
            </w:r>
          </w:p>
          <w:p w14:paraId="097F35A9" w14:textId="77777777" w:rsidR="00082D20" w:rsidRPr="00D0020C" w:rsidRDefault="00082D20" w:rsidP="00082D20">
            <w:pPr>
              <w:pStyle w:val="ListParagraph"/>
              <w:widowControl w:val="0"/>
              <w:numPr>
                <w:ilvl w:val="1"/>
                <w:numId w:val="12"/>
              </w:numPr>
              <w:jc w:val="both"/>
              <w:rPr>
                <w:rFonts w:ascii="Times New Roman" w:hAnsi="Times New Roman"/>
                <w:sz w:val="20"/>
              </w:rPr>
            </w:pPr>
            <w:r w:rsidRPr="00D0020C">
              <w:rPr>
                <w:rFonts w:ascii="Times New Roman" w:hAnsi="Times New Roman"/>
                <w:sz w:val="20"/>
              </w:rPr>
              <w:t>Identify the impacted positioning and RRM measurement requirements</w:t>
            </w:r>
          </w:p>
          <w:p w14:paraId="703A48D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measurement accuracy improvement for Rel-16 positioning measurements:</w:t>
            </w:r>
          </w:p>
          <w:p w14:paraId="07096602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Identify requirements which can be enhanced based on RAN1 and RAN2 agreements.</w:t>
            </w:r>
          </w:p>
          <w:p w14:paraId="23341D05" w14:textId="0E9AFE9F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the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5723C3F6" w14:textId="51B1DB12" w:rsidR="009F0DC1" w:rsidRPr="00D0020C" w:rsidRDefault="009F0DC1" w:rsidP="009F0DC1">
            <w:pPr>
              <w:spacing w:before="60" w:after="60" w:line="276" w:lineRule="auto"/>
              <w:contextualSpacing/>
            </w:pPr>
          </w:p>
        </w:tc>
      </w:tr>
      <w:tr w:rsidR="009F0DC1" w:rsidRPr="00D0020C" w14:paraId="19FDB027" w14:textId="77777777" w:rsidTr="005F55FD">
        <w:tc>
          <w:tcPr>
            <w:tcW w:w="1255" w:type="dxa"/>
            <w:vMerge w:val="restart"/>
            <w:shd w:val="clear" w:color="auto" w:fill="92D050"/>
          </w:tcPr>
          <w:p w14:paraId="1215201D" w14:textId="09630DD9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AN#93e (Sept. 2021)</w:t>
            </w:r>
          </w:p>
        </w:tc>
        <w:tc>
          <w:tcPr>
            <w:tcW w:w="1260" w:type="dxa"/>
            <w:shd w:val="clear" w:color="auto" w:fill="FF99FF"/>
          </w:tcPr>
          <w:p w14:paraId="4F7DB620" w14:textId="45909828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</w:t>
            </w:r>
          </w:p>
        </w:tc>
        <w:tc>
          <w:tcPr>
            <w:tcW w:w="630" w:type="dxa"/>
            <w:shd w:val="clear" w:color="auto" w:fill="FF99FF"/>
          </w:tcPr>
          <w:p w14:paraId="24C0CF4E" w14:textId="3E3F4497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1E55E6C1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methods, measurements, signalling, and procedures for improving positioning accuracy of the Rel-16 NR positioning methods by mitigating UE Rx/Tx and/or gNB Rx/Tx timing delays (if not completed in RAN1#105)</w:t>
            </w:r>
          </w:p>
          <w:p w14:paraId="60823F6C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7FC7ECBF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33D24569" w14:textId="77777777" w:rsidR="00665F7C" w:rsidRPr="00D0020C" w:rsidRDefault="00665F7C" w:rsidP="00665F7C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Complete the study of t</w:t>
            </w:r>
            <w:r w:rsidRPr="00D0020C">
              <w:rPr>
                <w:rFonts w:eastAsiaTheme="minorEastAsia"/>
                <w:lang w:eastAsia="zh-CN"/>
              </w:rPr>
              <w:t>he enhancements of information reporting from UE and gNB for multipath/NLOS mitigation and decide whether to specify the enhancements in Rel-17</w:t>
            </w:r>
          </w:p>
          <w:p w14:paraId="24BDA7E2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ADE61A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measurements;</w:t>
            </w:r>
            <w:proofErr w:type="gram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6055AB6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19E20F4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lastRenderedPageBreak/>
              <w:t xml:space="preserve">Start the discussion of the non-RAN1 lead objectives, including </w:t>
            </w:r>
          </w:p>
          <w:p w14:paraId="3A631EDC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07A3BF2F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sz w:val="20"/>
                <w:szCs w:val="20"/>
              </w:rPr>
              <w:t>signalling</w:t>
            </w:r>
            <w:proofErr w:type="spellEnd"/>
            <w:r w:rsidRPr="00D0020C">
              <w:rPr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2FEA18B6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</w:pPr>
            <w:r w:rsidRPr="00D0020C">
              <w:rPr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42C2BF28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Handle the LS from other WGs if any </w:t>
            </w:r>
          </w:p>
          <w:p w14:paraId="5ED484F6" w14:textId="442C2E7C" w:rsidR="009F0DC1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to other WGs (RAN1’s conclusions on measurement time and measurement gap, etc.)</w:t>
            </w:r>
          </w:p>
        </w:tc>
      </w:tr>
      <w:tr w:rsidR="009F0DC1" w:rsidRPr="00D0020C" w14:paraId="288AA914" w14:textId="77777777" w:rsidTr="005F55FD">
        <w:tc>
          <w:tcPr>
            <w:tcW w:w="1255" w:type="dxa"/>
            <w:vMerge/>
            <w:shd w:val="clear" w:color="auto" w:fill="92D050"/>
          </w:tcPr>
          <w:p w14:paraId="345B9964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9186746" w14:textId="010E1D5B" w:rsidR="009F0DC1" w:rsidRPr="00D0020C" w:rsidRDefault="009F0DC1" w:rsidP="009F0DC1">
            <w:pPr>
              <w:spacing w:before="60" w:after="60"/>
            </w:pPr>
            <w:r w:rsidRPr="00D0020C">
              <w:t>RAN2#115</w:t>
            </w:r>
          </w:p>
        </w:tc>
        <w:tc>
          <w:tcPr>
            <w:tcW w:w="630" w:type="dxa"/>
            <w:shd w:val="clear" w:color="auto" w:fill="CCFFFF"/>
          </w:tcPr>
          <w:p w14:paraId="783EA904" w14:textId="0C59209E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D8B6E4F" w14:textId="448C606F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the stage 3 details for:</w:t>
            </w:r>
          </w:p>
          <w:p w14:paraId="09138546" w14:textId="1181086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request and response of location measurements or location estimate and positioning assistance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data;</w:t>
            </w:r>
            <w:proofErr w:type="gramEnd"/>
          </w:p>
          <w:p w14:paraId="4CEC873A" w14:textId="2B742386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positioning for UEs in RRC_ INACTIVE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state;</w:t>
            </w:r>
            <w:proofErr w:type="gramEnd"/>
          </w:p>
          <w:p w14:paraId="290C89C6" w14:textId="4EF3B935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4676EFB6" w14:textId="33E3F97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Expect RAN1 inputs on parameters, necessary measurement and/or assistance information for LMF/UE initiated on demand DL-PRS from RAN1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perspective;</w:t>
            </w:r>
            <w:proofErr w:type="gramEnd"/>
          </w:p>
          <w:p w14:paraId="627D51FD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GNSS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integrity;</w:t>
            </w:r>
            <w:proofErr w:type="gramEnd"/>
          </w:p>
          <w:p w14:paraId="0BC3274C" w14:textId="1B27D75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37BE2629" w14:textId="58F17881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Identify the further discussion point based on previous email discussion and continue the checking on stage 2 and stage 3 details based on email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discussion;</w:t>
            </w:r>
            <w:proofErr w:type="gram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58C7429C" w14:textId="77777777" w:rsidR="009F0DC1" w:rsidRPr="00D0020C" w:rsidRDefault="009F0DC1" w:rsidP="009F0DC1">
            <w:pPr>
              <w:pStyle w:val="ListParagraph"/>
              <w:rPr>
                <w:rFonts w:ascii="Times New Roman" w:hAnsi="Times New Roman"/>
                <w:lang w:val="en-GB"/>
              </w:rPr>
            </w:pPr>
          </w:p>
          <w:p w14:paraId="441336C5" w14:textId="5EF0EF54" w:rsidR="00EE4CEE" w:rsidRPr="00D0020C" w:rsidRDefault="00EE4CEE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the discussion on RAN1/RAN4 led items </w:t>
            </w:r>
            <w:proofErr w:type="gramStart"/>
            <w:r w:rsidRPr="00D0020C">
              <w:t>accuracy,</w:t>
            </w:r>
            <w:r w:rsidR="003415ED" w:rsidRPr="00D0020C" w:rsidDel="003415ED">
              <w:t xml:space="preserve"> </w:t>
            </w:r>
            <w:r w:rsidRPr="00D0020C">
              <w:t xml:space="preserve"> multipath</w:t>
            </w:r>
            <w:proofErr w:type="gramEnd"/>
            <w:r w:rsidRPr="00D0020C">
              <w:t xml:space="preserve">/NLOS mitigation, latency reduction (measurements and measurement gap), etc, if </w:t>
            </w:r>
            <w:r w:rsidR="00D8768B" w:rsidRPr="00D0020C">
              <w:t xml:space="preserve">corresponding RAN1/RAN4 progress is mature enough. </w:t>
            </w:r>
          </w:p>
          <w:p w14:paraId="6F5336C2" w14:textId="7DEB39BE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Maintain the running stage 2, stage 3 CRs on above </w:t>
            </w:r>
            <w:proofErr w:type="gramStart"/>
            <w:r w:rsidRPr="00D0020C">
              <w:t>objectives;</w:t>
            </w:r>
            <w:proofErr w:type="gramEnd"/>
          </w:p>
          <w:p w14:paraId="36FF40FD" w14:textId="019F9541" w:rsidR="009F0DC1" w:rsidRPr="00D0020C" w:rsidRDefault="009F0DC1" w:rsidP="009F0DC1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</w:t>
            </w:r>
            <w:proofErr w:type="gramStart"/>
            <w:r w:rsidRPr="00D0020C">
              <w:t>separately;</w:t>
            </w:r>
            <w:proofErr w:type="gramEnd"/>
          </w:p>
          <w:p w14:paraId="4F34681B" w14:textId="3EA8378A" w:rsidR="009F0DC1" w:rsidRPr="00D0020C" w:rsidRDefault="009F0DC1" w:rsidP="009F0DC1">
            <w:pPr>
              <w:spacing w:after="180"/>
              <w:contextualSpacing/>
            </w:pPr>
          </w:p>
        </w:tc>
      </w:tr>
      <w:tr w:rsidR="009F0DC1" w:rsidRPr="00D0020C" w14:paraId="79C11408" w14:textId="77777777" w:rsidTr="005F55FD">
        <w:tc>
          <w:tcPr>
            <w:tcW w:w="1255" w:type="dxa"/>
            <w:vMerge/>
            <w:shd w:val="clear" w:color="auto" w:fill="92D050"/>
          </w:tcPr>
          <w:p w14:paraId="6A8532DD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72F337A" w14:textId="4524A460" w:rsidR="009F0DC1" w:rsidRPr="00D0020C" w:rsidRDefault="009F0DC1" w:rsidP="009F0DC1">
            <w:pPr>
              <w:spacing w:before="60" w:after="60"/>
            </w:pPr>
            <w:r w:rsidRPr="00D0020C">
              <w:t>RAN3#113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08D68BB7" w14:textId="31F3437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14C50045" w14:textId="6665A3D6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discussions on positioning enhancements for signalling and procedures to support the objectives listed in the WID, taking other WGs progress into account.</w:t>
            </w:r>
          </w:p>
          <w:p w14:paraId="64A825E4" w14:textId="75E32FE1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Continue the discussions on NRPPa and F1-AP impacts and capture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agreements;</w:t>
            </w:r>
            <w:proofErr w:type="gramEnd"/>
          </w:p>
          <w:p w14:paraId="601043DC" w14:textId="3980529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Attempt producing first drafts of stage-2 and stage-3 CRs.</w:t>
            </w:r>
          </w:p>
          <w:p w14:paraId="29BAAE65" w14:textId="78D620B6" w:rsidR="009F0DC1" w:rsidRPr="00D0020C" w:rsidRDefault="009F0DC1" w:rsidP="009F0DC1">
            <w:pPr>
              <w:spacing w:before="60" w:after="60" w:line="276" w:lineRule="auto"/>
              <w:contextualSpacing/>
              <w:rPr>
                <w:rFonts w:eastAsia="Times New Roman"/>
              </w:rPr>
            </w:pPr>
            <w:r w:rsidRPr="00D0020C">
              <w:rPr>
                <w:rFonts w:eastAsia="Times New Roman"/>
              </w:rPr>
              <w:t>NOTE: progress may also depend on other groups.</w:t>
            </w:r>
          </w:p>
        </w:tc>
      </w:tr>
      <w:tr w:rsidR="009F0DC1" w:rsidRPr="00D0020C" w14:paraId="2DC1F83C" w14:textId="77777777" w:rsidTr="005F55FD">
        <w:tc>
          <w:tcPr>
            <w:tcW w:w="1255" w:type="dxa"/>
            <w:vMerge/>
            <w:shd w:val="clear" w:color="auto" w:fill="92D050"/>
          </w:tcPr>
          <w:p w14:paraId="7F2A71B6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A59483C" w14:textId="1D32A1F8" w:rsidR="009F0DC1" w:rsidRPr="00D0020C" w:rsidRDefault="009F0DC1" w:rsidP="009F0DC1">
            <w:pPr>
              <w:spacing w:before="60" w:after="60"/>
            </w:pPr>
            <w:r w:rsidRPr="00D0020C">
              <w:t>RAN4#100</w:t>
            </w:r>
          </w:p>
        </w:tc>
        <w:tc>
          <w:tcPr>
            <w:tcW w:w="630" w:type="dxa"/>
            <w:shd w:val="clear" w:color="auto" w:fill="FFFFFF" w:themeFill="background1"/>
          </w:tcPr>
          <w:p w14:paraId="6E34D5AC" w14:textId="3A7C60C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FBA43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77BEB8D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impacted positioning and RRM measurement requirements</w:t>
            </w:r>
          </w:p>
          <w:p w14:paraId="6AC6D00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68284D93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Send LS to RAN2 if need for any new </w:t>
            </w:r>
            <w:proofErr w:type="spellStart"/>
            <w:r w:rsidRPr="00D0020C">
              <w:t>signaling</w:t>
            </w:r>
            <w:proofErr w:type="spellEnd"/>
            <w:r w:rsidRPr="00D0020C">
              <w:t xml:space="preserve"> is identified. </w:t>
            </w:r>
          </w:p>
          <w:p w14:paraId="6D34EBEC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224BAFAD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requirements which can be enhanced based on RAN1 and RAN2 agreements.</w:t>
            </w:r>
          </w:p>
          <w:p w14:paraId="4C9F4BE6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162F9E6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3BDCCC2E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positioning measurement requirements</w:t>
            </w:r>
          </w:p>
          <w:p w14:paraId="2091D6BB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3E65C39C" w14:textId="15E78B7E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lastRenderedPageBreak/>
              <w:t xml:space="preserve">Start discussion on requirements for enhancements of A-GNSS positioning  </w:t>
            </w:r>
          </w:p>
          <w:p w14:paraId="7BF62A4E" w14:textId="77777777" w:rsidR="009F0DC1" w:rsidRPr="00D0020C" w:rsidRDefault="009F0DC1" w:rsidP="00082D20">
            <w:pPr>
              <w:pStyle w:val="ListParagraph"/>
              <w:spacing w:before="60" w:after="60" w:line="276" w:lineRule="auto"/>
              <w:ind w:left="420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9F0DC1" w:rsidRPr="00D0020C" w14:paraId="3015852E" w14:textId="77777777" w:rsidTr="005F55FD">
        <w:tc>
          <w:tcPr>
            <w:tcW w:w="1255" w:type="dxa"/>
            <w:vMerge w:val="restart"/>
            <w:shd w:val="clear" w:color="auto" w:fill="92D050"/>
          </w:tcPr>
          <w:p w14:paraId="277EB3FE" w14:textId="417898DD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lastRenderedPageBreak/>
              <w:t>R</w:t>
            </w:r>
            <w:r w:rsidRPr="00D0020C">
              <w:rPr>
                <w:lang w:eastAsia="zh-CN"/>
              </w:rPr>
              <w:t>AN#94e (Dec. 2021) Rel-17 completion for RAN1</w:t>
            </w:r>
          </w:p>
        </w:tc>
        <w:tc>
          <w:tcPr>
            <w:tcW w:w="1260" w:type="dxa"/>
            <w:shd w:val="clear" w:color="auto" w:fill="FF99FF"/>
          </w:tcPr>
          <w:p w14:paraId="42CBDDA2" w14:textId="3578DCE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106b</w:t>
            </w:r>
          </w:p>
        </w:tc>
        <w:tc>
          <w:tcPr>
            <w:tcW w:w="630" w:type="dxa"/>
            <w:shd w:val="clear" w:color="auto" w:fill="FF99FF"/>
          </w:tcPr>
          <w:p w14:paraId="220258D5" w14:textId="55AE3D72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472E1A9" w14:textId="77777777" w:rsidR="009D73DC" w:rsidRPr="00D0020C" w:rsidRDefault="009D73DC" w:rsidP="009D73DC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Further discussion of t</w:t>
            </w:r>
            <w:r w:rsidRPr="00D0020C">
              <w:rPr>
                <w:rFonts w:eastAsiaTheme="minorEastAsia"/>
                <w:lang w:eastAsia="zh-CN"/>
              </w:rPr>
              <w:t>he enhancements of information reporting from UE and gNB for multipath/NLOS mitigation if it is decided to specify the enhancements in Rel-17</w:t>
            </w:r>
          </w:p>
          <w:p w14:paraId="0647EDFC" w14:textId="77777777" w:rsidR="009D73DC" w:rsidRPr="00D0020C" w:rsidRDefault="009D73DC" w:rsidP="009D73DC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Attempt to complete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08198DE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measurements;</w:t>
            </w:r>
            <w:proofErr w:type="gram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56D23897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9D1DEAF" w14:textId="77777777" w:rsidR="009D73DC" w:rsidRPr="00D0020C" w:rsidRDefault="009D73DC" w:rsidP="009D73DC">
            <w:pPr>
              <w:pStyle w:val="ListParagraph"/>
              <w:numPr>
                <w:ilvl w:val="0"/>
                <w:numId w:val="1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Further discussion of the non-RAN1 lead objectives, including</w:t>
            </w:r>
          </w:p>
          <w:p w14:paraId="6358B3A4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5CF09323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D0020C">
              <w:rPr>
                <w:rFonts w:ascii="Times New Roman" w:hAnsi="Times New Roman"/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14498986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642D8B0E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Handle the LS from other WGs</w:t>
            </w:r>
          </w:p>
          <w:p w14:paraId="423C8CD3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Identify dependency with other WGs and send LS to other WGs on the RAN1 agreements</w:t>
            </w:r>
          </w:p>
          <w:p w14:paraId="27F35458" w14:textId="5640D3AA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higher layer parameters for NR positioning and send LS to RAN2/RAN3</w:t>
            </w:r>
          </w:p>
          <w:p w14:paraId="659C166F" w14:textId="5FAC41C0" w:rsidR="009F0DC1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RAN1 agreements and provide it to specification editors</w:t>
            </w:r>
          </w:p>
        </w:tc>
      </w:tr>
      <w:tr w:rsidR="001B2841" w:rsidRPr="00D0020C" w14:paraId="579CEDAE" w14:textId="77777777" w:rsidTr="005F55FD">
        <w:tc>
          <w:tcPr>
            <w:tcW w:w="1255" w:type="dxa"/>
            <w:vMerge/>
            <w:shd w:val="clear" w:color="auto" w:fill="92D050"/>
          </w:tcPr>
          <w:p w14:paraId="1A81D175" w14:textId="77777777" w:rsidR="001B2841" w:rsidRPr="00D0020C" w:rsidRDefault="001B2841" w:rsidP="001B2841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1260" w:type="dxa"/>
            <w:shd w:val="clear" w:color="auto" w:fill="FF99FF"/>
          </w:tcPr>
          <w:p w14:paraId="014D3B57" w14:textId="481A2E0E" w:rsidR="001B2841" w:rsidRPr="00D0020C" w:rsidRDefault="001B2841" w:rsidP="001B2841">
            <w:pPr>
              <w:spacing w:before="60" w:after="60"/>
            </w:pPr>
            <w:r w:rsidRPr="00D0020C">
              <w:t>RAN1#107</w:t>
            </w:r>
          </w:p>
        </w:tc>
        <w:tc>
          <w:tcPr>
            <w:tcW w:w="630" w:type="dxa"/>
            <w:shd w:val="clear" w:color="auto" w:fill="FF99FF"/>
          </w:tcPr>
          <w:p w14:paraId="0AEA372D" w14:textId="3A571A35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2DD64AE" w14:textId="7FD6E479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Complete any remaining </w:t>
            </w:r>
            <w:r w:rsidR="0029270D" w:rsidRPr="00D0020C">
              <w:t>o</w:t>
            </w:r>
            <w:r w:rsidRPr="00D0020C">
              <w:t>pen</w:t>
            </w:r>
            <w:r w:rsidR="00895D9B" w:rsidRPr="00D0020C">
              <w:t xml:space="preserve"> issue</w:t>
            </w:r>
            <w:r w:rsidRPr="00D0020C">
              <w:t xml:space="preserve">s </w:t>
            </w:r>
            <w:r w:rsidR="004263AD" w:rsidRPr="00D0020C">
              <w:t xml:space="preserve">from </w:t>
            </w:r>
            <w:r w:rsidRPr="00D0020C">
              <w:t>physical layer aspects</w:t>
            </w:r>
          </w:p>
          <w:p w14:paraId="426C495E" w14:textId="77777777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list of higher layer parameters (if necessary) and send it to RAN2/RAN3</w:t>
            </w:r>
          </w:p>
          <w:p w14:paraId="4F47730A" w14:textId="7E2AAF31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Discuss UE capabilities and provide initial input on UE capabilities for supporting Rel-17 NR positioning features from RAN1 perspective</w:t>
            </w:r>
          </w:p>
          <w:p w14:paraId="56536029" w14:textId="031522F3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the list of RAN1 WG agreements and provide it to specification editors</w:t>
            </w:r>
          </w:p>
        </w:tc>
      </w:tr>
      <w:tr w:rsidR="001B2841" w:rsidRPr="00D0020C" w14:paraId="4E22D7F9" w14:textId="77777777" w:rsidTr="005F55FD">
        <w:tc>
          <w:tcPr>
            <w:tcW w:w="1255" w:type="dxa"/>
            <w:vMerge/>
            <w:shd w:val="clear" w:color="auto" w:fill="92D050"/>
          </w:tcPr>
          <w:p w14:paraId="44A2FBEB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BA747C7" w14:textId="53CE35B2" w:rsidR="001B2841" w:rsidRPr="00D0020C" w:rsidRDefault="001B2841" w:rsidP="001B2841">
            <w:pPr>
              <w:spacing w:before="60" w:after="60"/>
            </w:pPr>
            <w:r w:rsidRPr="00D0020C">
              <w:t>RAN2#116</w:t>
            </w:r>
          </w:p>
        </w:tc>
        <w:tc>
          <w:tcPr>
            <w:tcW w:w="630" w:type="dxa"/>
            <w:shd w:val="clear" w:color="auto" w:fill="CCFFFF"/>
          </w:tcPr>
          <w:p w14:paraId="1B797C3B" w14:textId="28EED60A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3D13038E" w14:textId="6627C05E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 3 discussion on:</w:t>
            </w:r>
          </w:p>
          <w:p w14:paraId="1065620C" w14:textId="7DF8F022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request and response of location measurements or location estimate and positioning assistance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data;</w:t>
            </w:r>
            <w:proofErr w:type="gramEnd"/>
          </w:p>
          <w:p w14:paraId="1C6F2AEC" w14:textId="62F7752D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positioning for UEs in RRC_ INACTIVE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state;</w:t>
            </w:r>
            <w:proofErr w:type="gramEnd"/>
          </w:p>
          <w:p w14:paraId="6FCE5AED" w14:textId="0AD87354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1D7C235F" w14:textId="621A2A33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GNSS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integrity;</w:t>
            </w:r>
            <w:proofErr w:type="gramEnd"/>
          </w:p>
          <w:p w14:paraId="45B7FF85" w14:textId="5C1A63B9" w:rsidR="00EE4CEE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</w:t>
            </w:r>
            <w:r w:rsidR="001B2841" w:rsidRPr="00D0020C">
              <w:t>discussion on RAN1/RAN4 led items</w:t>
            </w:r>
            <w:r w:rsidRPr="00D0020C">
              <w:t xml:space="preserve"> accuracy, multipath/NLOS mitigation, latency reduction (measurements and measurement gap), </w:t>
            </w:r>
            <w:proofErr w:type="gramStart"/>
            <w:r w:rsidRPr="00D0020C">
              <w:t>etc,  if</w:t>
            </w:r>
            <w:proofErr w:type="gramEnd"/>
            <w:r w:rsidRPr="00D0020C">
              <w:t xml:space="preserve"> any</w:t>
            </w:r>
            <w:r w:rsidR="001B2841" w:rsidRPr="00D0020C">
              <w:t xml:space="preserve">, </w:t>
            </w:r>
          </w:p>
          <w:p w14:paraId="7F2A5AD1" w14:textId="28E54F17" w:rsidR="001B2841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</w:t>
            </w:r>
            <w:r w:rsidR="001B2841" w:rsidRPr="00D0020C">
              <w:t xml:space="preserve">tart to capture RAN1 and RAN4 parameters and capabilities on e.g. accuracy, multipath/NLOS mitigation, latency reduction (measurements and measurement gap), </w:t>
            </w:r>
            <w:proofErr w:type="gramStart"/>
            <w:r w:rsidR="001B2841" w:rsidRPr="00D0020C">
              <w:t>etc,  if</w:t>
            </w:r>
            <w:proofErr w:type="gramEnd"/>
            <w:r w:rsidR="001B2841" w:rsidRPr="00D0020C">
              <w:t xml:space="preserve"> any;</w:t>
            </w:r>
          </w:p>
          <w:p w14:paraId="07A77A5E" w14:textId="77777777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024ED9C6" w14:textId="55D316D2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Attempt to finalize Stage 3 work for support of BDS and </w:t>
            </w:r>
            <w:proofErr w:type="spellStart"/>
            <w:proofErr w:type="gramStart"/>
            <w:r w:rsidRPr="00D0020C">
              <w:t>NavIC</w:t>
            </w:r>
            <w:proofErr w:type="spellEnd"/>
            <w:r w:rsidRPr="00D0020C">
              <w:t>;</w:t>
            </w:r>
            <w:proofErr w:type="gramEnd"/>
          </w:p>
          <w:p w14:paraId="12A0EE21" w14:textId="77777777" w:rsidR="001B2841" w:rsidRPr="00D0020C" w:rsidRDefault="001B2841" w:rsidP="001B2841">
            <w:pPr>
              <w:pStyle w:val="ListParagraph"/>
              <w:rPr>
                <w:rFonts w:ascii="Times New Roman" w:hAnsi="Times New Roman"/>
              </w:rPr>
            </w:pPr>
          </w:p>
          <w:p w14:paraId="36BEBB43" w14:textId="31E2C648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tr w:rsidR="001B2841" w:rsidRPr="00D0020C" w14:paraId="3CE511A0" w14:textId="77777777" w:rsidTr="005F55FD">
        <w:tc>
          <w:tcPr>
            <w:tcW w:w="1255" w:type="dxa"/>
            <w:vMerge/>
            <w:shd w:val="clear" w:color="auto" w:fill="92D050"/>
          </w:tcPr>
          <w:p w14:paraId="29C4551C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BD5587A" w14:textId="6D961872" w:rsidR="001B2841" w:rsidRPr="00D0020C" w:rsidRDefault="001B2841" w:rsidP="001B2841">
            <w:pPr>
              <w:spacing w:before="60" w:after="60"/>
            </w:pPr>
            <w:r w:rsidRPr="00D0020C">
              <w:t>RAN3#114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62B010DE" w14:textId="3234ACF3" w:rsidR="001B2841" w:rsidRPr="00D0020C" w:rsidRDefault="001B2841" w:rsidP="001B284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183076F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Continue discussing stage-2 and stage-3 CRs.</w:t>
            </w:r>
          </w:p>
          <w:p w14:paraId="6EE760D4" w14:textId="603EFE26" w:rsidR="001B2841" w:rsidRPr="00D0020C" w:rsidRDefault="001B2841" w:rsidP="001B2841">
            <w:pPr>
              <w:pStyle w:val="3GPPAgreements"/>
              <w:numPr>
                <w:ilvl w:val="0"/>
                <w:numId w:val="12"/>
              </w:numPr>
              <w:textAlignment w:val="auto"/>
              <w:rPr>
                <w:sz w:val="20"/>
                <w:lang w:val="en-GB"/>
              </w:rPr>
            </w:pPr>
            <w:r w:rsidRPr="00D0020C">
              <w:rPr>
                <w:sz w:val="20"/>
                <w:lang w:val="en-GB"/>
              </w:rPr>
              <w:t>Attempt to capture in stage-3 the information needed for the WID enhancements agreed in RAN1 and RAN2.</w:t>
            </w:r>
          </w:p>
          <w:p w14:paraId="44764AC8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Inputs from RAN1 and RAN2 (either via LS or by the rapporteur) may be beneficial at this stage. </w:t>
            </w:r>
          </w:p>
          <w:p w14:paraId="1783F89B" w14:textId="77777777" w:rsidR="001B2841" w:rsidRPr="00D0020C" w:rsidRDefault="001B2841" w:rsidP="001B2841">
            <w:pPr>
              <w:spacing w:after="180"/>
              <w:contextualSpacing/>
              <w:rPr>
                <w:rFonts w:eastAsia="Times New Roman"/>
              </w:rPr>
            </w:pPr>
          </w:p>
        </w:tc>
      </w:tr>
      <w:tr w:rsidR="00082D20" w:rsidRPr="00D0020C" w14:paraId="145D374F" w14:textId="77777777" w:rsidTr="005F55FD">
        <w:tc>
          <w:tcPr>
            <w:tcW w:w="1255" w:type="dxa"/>
            <w:vMerge/>
            <w:shd w:val="clear" w:color="auto" w:fill="92D050"/>
          </w:tcPr>
          <w:p w14:paraId="3AE1ED42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0857D76B" w14:textId="29DBB088" w:rsidR="00082D20" w:rsidRPr="00D0020C" w:rsidRDefault="00082D20" w:rsidP="00082D20">
            <w:pPr>
              <w:spacing w:before="60" w:after="60"/>
            </w:pPr>
            <w:r w:rsidRPr="00D0020C">
              <w:t>RAN4#101</w:t>
            </w:r>
          </w:p>
        </w:tc>
        <w:tc>
          <w:tcPr>
            <w:tcW w:w="630" w:type="dxa"/>
            <w:shd w:val="clear" w:color="auto" w:fill="FFFFFF" w:themeFill="background1"/>
          </w:tcPr>
          <w:p w14:paraId="2CEFE091" w14:textId="6C102B78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3A90E66A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63E43344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analysis on the impacted positioning and RRM measurement requirements</w:t>
            </w:r>
          </w:p>
          <w:p w14:paraId="448FB1D6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57A63B6D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F42B8E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5DBBB2B5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which can be enhanced based on RAN1 and RAN2 agreements.</w:t>
            </w:r>
          </w:p>
          <w:p w14:paraId="04C3A638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60CC6B5D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D3FB165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2F8524AB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in RRC_INACTIVE</w:t>
            </w:r>
          </w:p>
          <w:p w14:paraId="21DC77B5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21E92E73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09A7C780" w14:textId="77777777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Further discussion on requirements for enhancements of A-GNSS positioning  </w:t>
            </w:r>
          </w:p>
          <w:p w14:paraId="0986D31A" w14:textId="049D2530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spacing w:before="60" w:after="60" w:line="276" w:lineRule="auto"/>
              <w:contextualSpacing/>
              <w:rPr>
                <w:rFonts w:ascii="Times New Roman" w:eastAsia="Times New Roman" w:hAnsi="Times New Roman"/>
              </w:rPr>
            </w:pPr>
            <w:r w:rsidRPr="00D0020C">
              <w:rPr>
                <w:rFonts w:ascii="Times New Roman" w:hAnsi="Times New Roman"/>
                <w:sz w:val="20"/>
              </w:rPr>
              <w:t>Agree requirement framework</w:t>
            </w:r>
          </w:p>
        </w:tc>
      </w:tr>
      <w:tr w:rsidR="00082D20" w:rsidRPr="00D0020C" w14:paraId="051EA24D" w14:textId="77777777" w:rsidTr="005F55FD">
        <w:tc>
          <w:tcPr>
            <w:tcW w:w="1255" w:type="dxa"/>
            <w:vMerge w:val="restart"/>
            <w:shd w:val="clear" w:color="auto" w:fill="92D050"/>
          </w:tcPr>
          <w:p w14:paraId="1680ED0F" w14:textId="77777777" w:rsidR="00082D20" w:rsidRPr="00D0020C" w:rsidRDefault="00082D20" w:rsidP="00082D20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AN#95e (Mar. 2022)</w:t>
            </w:r>
            <w:r w:rsidRPr="00D0020C">
              <w:t xml:space="preserve"> </w:t>
            </w:r>
            <w:r w:rsidRPr="00D0020C">
              <w:rPr>
                <w:lang w:eastAsia="zh-CN"/>
              </w:rPr>
              <w:t>Rel-17 completion for RAN2, 3, 4 (core part)</w:t>
            </w:r>
          </w:p>
          <w:p w14:paraId="06E48967" w14:textId="1B1302EF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0877F130" w14:textId="4360812C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107b</w:t>
            </w:r>
          </w:p>
        </w:tc>
        <w:tc>
          <w:tcPr>
            <w:tcW w:w="630" w:type="dxa"/>
            <w:shd w:val="clear" w:color="auto" w:fill="FF99FF"/>
          </w:tcPr>
          <w:p w14:paraId="7C6C7DD3" w14:textId="7701C368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0F547" w14:textId="3B76FB02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180"/>
              <w:contextualSpacing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Handle opening issues (e.g., the LSs from other WGs)</w:t>
            </w:r>
          </w:p>
        </w:tc>
      </w:tr>
      <w:tr w:rsidR="00082D20" w:rsidRPr="00D0020C" w14:paraId="3AF362C5" w14:textId="77777777" w:rsidTr="005F55FD">
        <w:tc>
          <w:tcPr>
            <w:tcW w:w="1255" w:type="dxa"/>
            <w:vMerge/>
            <w:shd w:val="clear" w:color="auto" w:fill="92D050"/>
          </w:tcPr>
          <w:p w14:paraId="034520F8" w14:textId="19F992C9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CCFFFF"/>
          </w:tcPr>
          <w:p w14:paraId="0E0E7807" w14:textId="371C1C4F" w:rsidR="00082D20" w:rsidRPr="00D0020C" w:rsidRDefault="00082D20" w:rsidP="00082D20">
            <w:pPr>
              <w:spacing w:before="60" w:after="60"/>
            </w:pPr>
            <w:r w:rsidRPr="00D0020C">
              <w:t>RAN2#116b</w:t>
            </w:r>
          </w:p>
        </w:tc>
        <w:tc>
          <w:tcPr>
            <w:tcW w:w="630" w:type="dxa"/>
            <w:shd w:val="clear" w:color="auto" w:fill="CCFFFF"/>
          </w:tcPr>
          <w:p w14:paraId="5C1F6548" w14:textId="65A97352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615DB1B1" w14:textId="77777777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6276C48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Finalize Stage 3 work for:</w:t>
            </w:r>
          </w:p>
          <w:p w14:paraId="015DE76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GNSS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integrity;</w:t>
            </w:r>
            <w:proofErr w:type="gramEnd"/>
          </w:p>
          <w:p w14:paraId="0A83200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  <w:proofErr w:type="gramEnd"/>
          </w:p>
          <w:p w14:paraId="63707C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 3 work for:</w:t>
            </w:r>
          </w:p>
          <w:p w14:paraId="6D67ABB7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</w:t>
            </w:r>
          </w:p>
          <w:p w14:paraId="3D337654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positioning for UEs in RRC_ INACTIVE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state;</w:t>
            </w:r>
            <w:proofErr w:type="gramEnd"/>
          </w:p>
          <w:p w14:paraId="7A4F4F40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On-demand transmission and reception of DL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PRS;</w:t>
            </w:r>
            <w:proofErr w:type="gramEnd"/>
          </w:p>
          <w:p w14:paraId="4FA0492E" w14:textId="23535766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RAN1/RAN4 led items, e.g. accuracy, multipath/NLOS mitigation, latency reduction (measurements and measurement gap), etc, and corresponding RAN1/RAN4 parameters and </w:t>
            </w:r>
            <w:proofErr w:type="gram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capabilities;</w:t>
            </w:r>
            <w:proofErr w:type="gramEnd"/>
          </w:p>
          <w:p w14:paraId="53243829" w14:textId="77777777" w:rsidR="00082D20" w:rsidRPr="00D0020C" w:rsidRDefault="00082D20" w:rsidP="00082D20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2F8B5D8E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should be merged into Rapporteur’s stage 2 and stage 3 </w:t>
            </w:r>
            <w:proofErr w:type="gramStart"/>
            <w:r w:rsidRPr="00D0020C">
              <w:t>CRs;</w:t>
            </w:r>
            <w:proofErr w:type="gramEnd"/>
          </w:p>
          <w:p w14:paraId="525C5345" w14:textId="4C76E621" w:rsidR="00082D20" w:rsidRPr="00D0020C" w:rsidRDefault="00082D20" w:rsidP="00082D20">
            <w:pPr>
              <w:spacing w:after="180"/>
              <w:contextualSpacing/>
            </w:pPr>
          </w:p>
        </w:tc>
      </w:tr>
      <w:tr w:rsidR="00082D20" w:rsidRPr="00D0020C" w14:paraId="674BF44C" w14:textId="77777777" w:rsidTr="005F55FD">
        <w:tc>
          <w:tcPr>
            <w:tcW w:w="1255" w:type="dxa"/>
            <w:vMerge/>
            <w:shd w:val="clear" w:color="auto" w:fill="92D050"/>
          </w:tcPr>
          <w:p w14:paraId="2620FE34" w14:textId="08394E68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4C0CA088" w14:textId="08675B41" w:rsidR="00082D20" w:rsidRPr="00D0020C" w:rsidRDefault="00082D20" w:rsidP="00082D20">
            <w:pPr>
              <w:spacing w:before="60" w:after="60"/>
            </w:pPr>
            <w:r w:rsidRPr="00D0020C">
              <w:t>RAN3#114b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1B77679C" w14:textId="30BA0C7F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361552C4" w14:textId="17E2F9ED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stage-2 and stage-3 CRs.</w:t>
            </w:r>
          </w:p>
          <w:p w14:paraId="799ABC15" w14:textId="150FE186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Capture RAN1 and RAN2 parameters in </w:t>
            </w:r>
            <w:proofErr w:type="spellStart"/>
            <w:r w:rsidRPr="00D0020C">
              <w:t>NRRPa</w:t>
            </w:r>
            <w:proofErr w:type="spellEnd"/>
            <w:r w:rsidRPr="00D0020C">
              <w:t xml:space="preserve"> and F1AP.</w:t>
            </w:r>
          </w:p>
          <w:p w14:paraId="4ECE9C38" w14:textId="0024893C" w:rsidR="00082D20" w:rsidRPr="00D0020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</w:rPr>
            </w:pPr>
          </w:p>
        </w:tc>
      </w:tr>
      <w:tr w:rsidR="00082D20" w:rsidRPr="00D0020C" w14:paraId="077D8EE4" w14:textId="77777777" w:rsidTr="005F55FD">
        <w:tc>
          <w:tcPr>
            <w:tcW w:w="1255" w:type="dxa"/>
            <w:vMerge/>
            <w:shd w:val="clear" w:color="auto" w:fill="92D050"/>
          </w:tcPr>
          <w:p w14:paraId="67E7ED49" w14:textId="65EBC7E2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FFFF" w:themeFill="background1"/>
          </w:tcPr>
          <w:p w14:paraId="4786F604" w14:textId="14B17441" w:rsidR="00082D20" w:rsidRPr="00D0020C" w:rsidRDefault="00082D20" w:rsidP="00082D20">
            <w:pPr>
              <w:spacing w:before="60" w:after="60"/>
            </w:pPr>
            <w:r w:rsidRPr="00D0020C">
              <w:t>RAN4#101b</w:t>
            </w:r>
          </w:p>
        </w:tc>
        <w:tc>
          <w:tcPr>
            <w:tcW w:w="630" w:type="dxa"/>
            <w:shd w:val="clear" w:color="auto" w:fill="FFFFFF" w:themeFill="background1"/>
          </w:tcPr>
          <w:p w14:paraId="1F98D1E5" w14:textId="6C7E39B4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2A038E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the core requirements:</w:t>
            </w:r>
          </w:p>
          <w:p w14:paraId="57B3D9B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enhancing the impacted positioning and RRM measurement requirements</w:t>
            </w:r>
          </w:p>
          <w:p w14:paraId="29B465F4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requirements for improvement for Rel-16 positioning measurements:</w:t>
            </w:r>
          </w:p>
          <w:p w14:paraId="08B800A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Agree on the CR for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15FDFDA8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</w:t>
            </w:r>
            <w:r w:rsidRPr="00D0020C">
              <w:rPr>
                <w:rFonts w:eastAsiaTheme="minorEastAsia"/>
                <w:lang w:eastAsia="zh-CN"/>
              </w:rPr>
              <w:t xml:space="preserve"> on requirements for enhancements of A-GNSS positioning  </w:t>
            </w:r>
          </w:p>
          <w:p w14:paraId="4BF8DA9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performance requirements:</w:t>
            </w:r>
          </w:p>
          <w:p w14:paraId="24E6B46A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positioning measurement accuracy requirements</w:t>
            </w:r>
          </w:p>
          <w:p w14:paraId="41A40D04" w14:textId="77777777" w:rsidR="00082D20" w:rsidRPr="00D0020C" w:rsidRDefault="00082D20" w:rsidP="00082D20">
            <w:pPr>
              <w:widowControl w:val="0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Simulation assumptions if needed</w:t>
            </w:r>
          </w:p>
          <w:p w14:paraId="68B4C6D4" w14:textId="4D94295F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Scope of positioning measurement test cases</w:t>
            </w:r>
          </w:p>
          <w:p w14:paraId="44B8FAE2" w14:textId="4ED7F4CA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457DDF6C" w14:textId="77777777" w:rsidTr="00D94DB8">
        <w:tc>
          <w:tcPr>
            <w:tcW w:w="1255" w:type="dxa"/>
            <w:vMerge/>
            <w:shd w:val="clear" w:color="auto" w:fill="92D050"/>
          </w:tcPr>
          <w:p w14:paraId="4776E5E0" w14:textId="3756AEC6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375D8FED" w14:textId="77777777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108</w:t>
            </w:r>
          </w:p>
        </w:tc>
        <w:tc>
          <w:tcPr>
            <w:tcW w:w="630" w:type="dxa"/>
            <w:shd w:val="clear" w:color="auto" w:fill="FF99FF"/>
          </w:tcPr>
          <w:p w14:paraId="1B6750DD" w14:textId="77777777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5F8FD" w14:textId="1D78C9F9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Handle opening issues (e.g., the LSs from other WGs)</w:t>
            </w:r>
          </w:p>
        </w:tc>
      </w:tr>
      <w:tr w:rsidR="00082D20" w:rsidRPr="00D0020C" w14:paraId="1854342C" w14:textId="77777777" w:rsidTr="00D94DB8">
        <w:tc>
          <w:tcPr>
            <w:tcW w:w="1255" w:type="dxa"/>
            <w:vMerge/>
            <w:shd w:val="clear" w:color="auto" w:fill="92D050"/>
          </w:tcPr>
          <w:p w14:paraId="08F10017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209D1B45" w14:textId="77777777" w:rsidR="00082D20" w:rsidRPr="00D0020C" w:rsidRDefault="00082D20" w:rsidP="00082D20">
            <w:pPr>
              <w:spacing w:before="60" w:after="60"/>
            </w:pPr>
            <w:r w:rsidRPr="00D0020C">
              <w:t>RAN2#117</w:t>
            </w:r>
          </w:p>
        </w:tc>
        <w:tc>
          <w:tcPr>
            <w:tcW w:w="630" w:type="dxa"/>
            <w:shd w:val="clear" w:color="auto" w:fill="CCFFFF"/>
          </w:tcPr>
          <w:p w14:paraId="462BE049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C482F88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>Finalization of Stage 3 work, approve corresponding CRs</w:t>
            </w:r>
          </w:p>
        </w:tc>
      </w:tr>
      <w:tr w:rsidR="00082D20" w:rsidRPr="00D0020C" w14:paraId="7DF41FC6" w14:textId="77777777" w:rsidTr="00D94DB8">
        <w:tc>
          <w:tcPr>
            <w:tcW w:w="1255" w:type="dxa"/>
            <w:vMerge/>
            <w:shd w:val="clear" w:color="auto" w:fill="92D050"/>
          </w:tcPr>
          <w:p w14:paraId="71624590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62138D63" w14:textId="77777777" w:rsidR="00082D20" w:rsidRPr="00D0020C" w:rsidRDefault="00082D20" w:rsidP="00082D20">
            <w:pPr>
              <w:spacing w:before="60" w:after="60"/>
            </w:pPr>
            <w:r w:rsidRPr="00D0020C">
              <w:t>RAN3#115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2323F458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927A9D6" w14:textId="5BE68A7E" w:rsidR="00082D20" w:rsidRPr="00D74BA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Stage-2 and Stage-3 CRs.</w:t>
            </w:r>
          </w:p>
          <w:p w14:paraId="3561A498" w14:textId="495822D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63C07EDE" w14:textId="77777777" w:rsidTr="00D94DB8">
        <w:tc>
          <w:tcPr>
            <w:tcW w:w="1255" w:type="dxa"/>
            <w:vMerge/>
            <w:shd w:val="clear" w:color="auto" w:fill="92D050"/>
          </w:tcPr>
          <w:p w14:paraId="1973F6DA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0D1CFDB" w14:textId="77777777" w:rsidR="00082D20" w:rsidRPr="00D0020C" w:rsidRDefault="00082D20" w:rsidP="00082D20">
            <w:pPr>
              <w:spacing w:before="60" w:after="60"/>
            </w:pPr>
            <w:r w:rsidRPr="00D0020C">
              <w:t>RAN4#102</w:t>
            </w:r>
          </w:p>
        </w:tc>
        <w:tc>
          <w:tcPr>
            <w:tcW w:w="630" w:type="dxa"/>
            <w:shd w:val="clear" w:color="auto" w:fill="FFFFFF" w:themeFill="background1"/>
          </w:tcPr>
          <w:p w14:paraId="5C1FC30C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472A265D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performance requirements:</w:t>
            </w:r>
          </w:p>
          <w:p w14:paraId="370E9680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positioning measurement accuracy requirements</w:t>
            </w:r>
          </w:p>
          <w:p w14:paraId="45B088BD" w14:textId="77777777" w:rsidR="00082D20" w:rsidRPr="00D0020C" w:rsidRDefault="00082D20" w:rsidP="00082D20">
            <w:pPr>
              <w:widowControl w:val="0"/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</w:t>
            </w:r>
          </w:p>
          <w:p w14:paraId="01AB7706" w14:textId="207A8524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positioning measurement test cases and </w:t>
            </w:r>
            <w:proofErr w:type="spellStart"/>
            <w:r w:rsidRPr="00D0020C">
              <w:t>worksplit</w:t>
            </w:r>
            <w:proofErr w:type="spellEnd"/>
          </w:p>
          <w:p w14:paraId="498A8FEE" w14:textId="553CEB2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</w:tbl>
    <w:p w14:paraId="7EC78644" w14:textId="27773616" w:rsidR="0007407F" w:rsidRPr="00D0020C" w:rsidRDefault="00DF1246" w:rsidP="009F4D14">
      <w:pPr>
        <w:pStyle w:val="3GPPText"/>
        <w:rPr>
          <w:lang w:val="en-GB"/>
        </w:rPr>
      </w:pPr>
      <w:r w:rsidRPr="0006163E">
        <w:rPr>
          <w:b/>
          <w:bCs/>
          <w:lang w:val="en-GB"/>
        </w:rPr>
        <w:t xml:space="preserve">Note: the coordination between RAN1, 2 ,3, 4 and SA2 is expected during the WG discussion, e.g. potential LS exchange, </w:t>
      </w:r>
      <w:proofErr w:type="gramStart"/>
      <w:r w:rsidRPr="0006163E">
        <w:rPr>
          <w:b/>
          <w:bCs/>
          <w:lang w:val="en-GB"/>
        </w:rPr>
        <w:t>take into account</w:t>
      </w:r>
      <w:proofErr w:type="gramEnd"/>
      <w:r w:rsidRPr="0006163E">
        <w:rPr>
          <w:b/>
          <w:bCs/>
          <w:lang w:val="en-GB"/>
        </w:rPr>
        <w:t xml:space="preserve"> the progress in other WGs, etc</w:t>
      </w:r>
      <w:r w:rsidRPr="00D0020C">
        <w:rPr>
          <w:lang w:val="en-GB"/>
        </w:rPr>
        <w:t xml:space="preserve">. </w:t>
      </w:r>
    </w:p>
    <w:p w14:paraId="2BCDC086" w14:textId="77777777" w:rsidR="00876DC7" w:rsidRPr="00D0020C" w:rsidRDefault="00876DC7" w:rsidP="00876DC7">
      <w:pPr>
        <w:pStyle w:val="3GPPH1"/>
      </w:pPr>
      <w:r w:rsidRPr="00D0020C">
        <w:t>Conclusions</w:t>
      </w:r>
    </w:p>
    <w:p w14:paraId="0F5FB1D2" w14:textId="77777777" w:rsidR="00543352" w:rsidRPr="00D0020C" w:rsidRDefault="00543352" w:rsidP="00543352">
      <w:pPr>
        <w:pStyle w:val="3GPPText"/>
        <w:rPr>
          <w:lang w:val="en-GB"/>
        </w:rPr>
      </w:pPr>
      <w:r w:rsidRPr="00D0020C">
        <w:rPr>
          <w:lang w:val="en-GB"/>
        </w:rPr>
        <w:t xml:space="preserve">In this contribution, we have provided tentative work plan on NR positioning </w:t>
      </w:r>
      <w:r w:rsidR="006B095F" w:rsidRPr="00D0020C">
        <w:rPr>
          <w:lang w:val="en-GB"/>
        </w:rPr>
        <w:t xml:space="preserve">work </w:t>
      </w:r>
      <w:r w:rsidRPr="00D0020C">
        <w:rPr>
          <w:lang w:val="en-GB"/>
        </w:rPr>
        <w:t xml:space="preserve">item </w:t>
      </w:r>
      <w:r w:rsidR="00E32CCC" w:rsidRPr="00D0020C">
        <w:rPr>
          <w:lang w:val="en-GB"/>
        </w:rPr>
        <w:t xml:space="preserve">for information purpose only </w:t>
      </w:r>
      <w:r w:rsidRPr="00D0020C">
        <w:rPr>
          <w:lang w:val="en-GB"/>
        </w:rPr>
        <w:t>and hope it can help to facilitate preparation of contribution</w:t>
      </w:r>
      <w:r w:rsidR="00F63703" w:rsidRPr="00D0020C">
        <w:rPr>
          <w:lang w:val="en-GB"/>
        </w:rPr>
        <w:t>s</w:t>
      </w:r>
      <w:r w:rsidRPr="00D0020C">
        <w:rPr>
          <w:lang w:val="en-GB"/>
        </w:rPr>
        <w:t xml:space="preserve"> and work planning on </w:t>
      </w:r>
      <w:r w:rsidR="00F63703" w:rsidRPr="00D0020C">
        <w:rPr>
          <w:lang w:val="en-GB"/>
        </w:rPr>
        <w:t>NR positioning</w:t>
      </w:r>
      <w:r w:rsidR="00E32CCC" w:rsidRPr="00D0020C">
        <w:rPr>
          <w:lang w:val="en-GB"/>
        </w:rPr>
        <w:t>.</w:t>
      </w:r>
    </w:p>
    <w:p w14:paraId="6535704C" w14:textId="77777777" w:rsidR="009E6532" w:rsidRPr="00D0020C" w:rsidRDefault="009E6532" w:rsidP="00543352">
      <w:pPr>
        <w:pStyle w:val="3GPPText"/>
        <w:rPr>
          <w:lang w:val="en-GB"/>
        </w:rPr>
      </w:pPr>
    </w:p>
    <w:p w14:paraId="4E21F77D" w14:textId="77777777" w:rsidR="009401A4" w:rsidRPr="00D0020C" w:rsidRDefault="009401A4" w:rsidP="00E673D8">
      <w:pPr>
        <w:pStyle w:val="3GPPH1"/>
        <w:rPr>
          <w:lang w:val="en-US"/>
        </w:rPr>
      </w:pPr>
      <w:r w:rsidRPr="00D0020C">
        <w:rPr>
          <w:lang w:val="en-US"/>
        </w:rPr>
        <w:t>References</w:t>
      </w:r>
    </w:p>
    <w:p w14:paraId="36005BAE" w14:textId="3B57CFA6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7" w:name="_Ref524868549"/>
      <w:bookmarkStart w:id="8" w:name="_Ref505694604"/>
      <w:bookmarkStart w:id="9" w:name="_Ref471775016"/>
      <w:r w:rsidRPr="00D0020C">
        <w:rPr>
          <w:rFonts w:ascii="Times New Roman" w:eastAsia="SimSun" w:hAnsi="Times New Roman"/>
          <w:sz w:val="20"/>
          <w:szCs w:val="20"/>
        </w:rPr>
        <w:t>RP-202094 “Revised SID: Study on NR Positioning Enhancements”, CATT, Intel Corporation</w:t>
      </w:r>
    </w:p>
    <w:p w14:paraId="32C5EE0B" w14:textId="242AF70D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RP-202900 “New WID on </w:t>
      </w:r>
      <w:bookmarkStart w:id="10" w:name="_Hlk67766043"/>
      <w:r w:rsidRPr="00D0020C">
        <w:rPr>
          <w:rFonts w:ascii="Times New Roman" w:eastAsia="SimSun" w:hAnsi="Times New Roman"/>
          <w:sz w:val="20"/>
          <w:szCs w:val="20"/>
        </w:rPr>
        <w:t>NR Positioning Enhancements</w:t>
      </w:r>
      <w:bookmarkEnd w:id="10"/>
      <w:r w:rsidRPr="00D0020C">
        <w:rPr>
          <w:rFonts w:ascii="Times New Roman" w:eastAsia="SimSun" w:hAnsi="Times New Roman"/>
          <w:sz w:val="20"/>
          <w:szCs w:val="20"/>
        </w:rPr>
        <w:t>” CATT, Intel Corporation, Ericsson</w:t>
      </w:r>
    </w:p>
    <w:bookmarkEnd w:id="7"/>
    <w:bookmarkEnd w:id="8"/>
    <w:bookmarkEnd w:id="9"/>
    <w:p w14:paraId="5B6E5084" w14:textId="2AA2CD99" w:rsidR="00F63703" w:rsidRPr="00D0020C" w:rsidRDefault="00473664" w:rsidP="0047366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RP-210903 “Revised WID on NR Positioning Enhancements” Intel Corporation, CATT </w:t>
      </w:r>
    </w:p>
    <w:sectPr w:rsidR="00F63703" w:rsidRPr="00D0020C" w:rsidSect="00CA28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5C4C4" w14:textId="77777777" w:rsidR="00152EB6" w:rsidRDefault="00152EB6">
      <w:r>
        <w:separator/>
      </w:r>
    </w:p>
  </w:endnote>
  <w:endnote w:type="continuationSeparator" w:id="0">
    <w:p w14:paraId="6FF74FE4" w14:textId="77777777" w:rsidR="00152EB6" w:rsidRDefault="0015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07751" w14:textId="77777777" w:rsidR="009F4D14" w:rsidRDefault="009F4D1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9F4D14" w:rsidRDefault="009F4D14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0E885" w14:textId="77777777" w:rsidR="009F4D14" w:rsidRPr="00270202" w:rsidRDefault="009F4D1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866B7" w14:textId="77777777" w:rsidR="00D8768B" w:rsidRDefault="00D87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6B70B" w14:textId="77777777" w:rsidR="00152EB6" w:rsidRDefault="00152EB6">
      <w:r>
        <w:separator/>
      </w:r>
    </w:p>
  </w:footnote>
  <w:footnote w:type="continuationSeparator" w:id="0">
    <w:p w14:paraId="075D9221" w14:textId="77777777" w:rsidR="00152EB6" w:rsidRDefault="0015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DD0" w14:textId="77777777" w:rsidR="009F4D14" w:rsidRDefault="009F4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C9F89" w14:textId="77777777" w:rsidR="00D8768B" w:rsidRDefault="00D87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C2B85" w14:textId="77777777" w:rsidR="00D8768B" w:rsidRDefault="00D87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2636DC"/>
    <w:multiLevelType w:val="hybridMultilevel"/>
    <w:tmpl w:val="A0160A86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DD7434"/>
    <w:multiLevelType w:val="hybridMultilevel"/>
    <w:tmpl w:val="9E62B9D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5241B0"/>
    <w:multiLevelType w:val="hybridMultilevel"/>
    <w:tmpl w:val="9294CB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668A4"/>
    <w:multiLevelType w:val="hybridMultilevel"/>
    <w:tmpl w:val="5928EE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EE3ECC"/>
    <w:multiLevelType w:val="hybridMultilevel"/>
    <w:tmpl w:val="D56290B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193267"/>
    <w:multiLevelType w:val="hybridMultilevel"/>
    <w:tmpl w:val="C16C04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D61412D"/>
    <w:multiLevelType w:val="hybridMultilevel"/>
    <w:tmpl w:val="238647C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13093B"/>
    <w:multiLevelType w:val="hybridMultilevel"/>
    <w:tmpl w:val="B75E131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EF0764"/>
    <w:multiLevelType w:val="multilevel"/>
    <w:tmpl w:val="4C7227A0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DF473B9"/>
    <w:multiLevelType w:val="hybridMultilevel"/>
    <w:tmpl w:val="8F16DF7E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341383"/>
    <w:multiLevelType w:val="hybridMultilevel"/>
    <w:tmpl w:val="60F29F24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270FA"/>
    <w:multiLevelType w:val="hybridMultilevel"/>
    <w:tmpl w:val="FC60B60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B1A6B6D0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D4184"/>
    <w:multiLevelType w:val="hybridMultilevel"/>
    <w:tmpl w:val="323C701A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F10FD"/>
    <w:multiLevelType w:val="multilevel"/>
    <w:tmpl w:val="0409001D"/>
    <w:numStyleLink w:val="3GPPList"/>
  </w:abstractNum>
  <w:abstractNum w:abstractNumId="28" w15:restartNumberingAfterBreak="0">
    <w:nsid w:val="7EAD1461"/>
    <w:multiLevelType w:val="hybridMultilevel"/>
    <w:tmpl w:val="A5DA1EB6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98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7F000968"/>
    <w:multiLevelType w:val="hybridMultilevel"/>
    <w:tmpl w:val="3D02D0D2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3"/>
  </w:num>
  <w:num w:numId="5">
    <w:abstractNumId w:val="14"/>
  </w:num>
  <w:num w:numId="6">
    <w:abstractNumId w:val="7"/>
  </w:num>
  <w:num w:numId="7">
    <w:abstractNumId w:val="3"/>
  </w:num>
  <w:num w:numId="8">
    <w:abstractNumId w:val="15"/>
  </w:num>
  <w:num w:numId="9">
    <w:abstractNumId w:val="16"/>
  </w:num>
  <w:num w:numId="10">
    <w:abstractNumId w:val="1"/>
  </w:num>
  <w:num w:numId="11">
    <w:abstractNumId w:val="25"/>
  </w:num>
  <w:num w:numId="12">
    <w:abstractNumId w:val="24"/>
  </w:num>
  <w:num w:numId="13">
    <w:abstractNumId w:val="28"/>
  </w:num>
  <w:num w:numId="14">
    <w:abstractNumId w:val="17"/>
  </w:num>
  <w:num w:numId="15">
    <w:abstractNumId w:val="1"/>
  </w:num>
  <w:num w:numId="16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7"/>
  </w:num>
  <w:num w:numId="19">
    <w:abstractNumId w:val="20"/>
  </w:num>
  <w:num w:numId="20">
    <w:abstractNumId w:val="23"/>
  </w:num>
  <w:num w:numId="21">
    <w:abstractNumId w:val="18"/>
  </w:num>
  <w:num w:numId="22">
    <w:abstractNumId w:val="22"/>
  </w:num>
  <w:num w:numId="23">
    <w:abstractNumId w:val="6"/>
  </w:num>
  <w:num w:numId="24">
    <w:abstractNumId w:val="8"/>
  </w:num>
  <w:num w:numId="25">
    <w:abstractNumId w:val="9"/>
  </w:num>
  <w:num w:numId="26">
    <w:abstractNumId w:val="26"/>
  </w:num>
  <w:num w:numId="27">
    <w:abstractNumId w:val="29"/>
  </w:num>
  <w:num w:numId="28">
    <w:abstractNumId w:val="5"/>
  </w:num>
  <w:num w:numId="29">
    <w:abstractNumId w:val="4"/>
  </w:num>
  <w:num w:numId="30">
    <w:abstractNumId w:val="19"/>
  </w:num>
  <w:num w:numId="3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MLUwNzYzNzQ2NbBU0lEKTi0uzszPAykwrgUAPhp18S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5B4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0E1"/>
    <w:rsid w:val="00046119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1D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63E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2F6C"/>
    <w:rsid w:val="00073202"/>
    <w:rsid w:val="00073785"/>
    <w:rsid w:val="0007390D"/>
    <w:rsid w:val="00073CF3"/>
    <w:rsid w:val="0007407F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D20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728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9BC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92C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D8B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A4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2EB6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D22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6A3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4FD3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841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CA7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CB0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962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70D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731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1AC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69A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ED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EC8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686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A05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A0C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11E"/>
    <w:rsid w:val="003F2244"/>
    <w:rsid w:val="003F23A7"/>
    <w:rsid w:val="003F2564"/>
    <w:rsid w:val="003F2624"/>
    <w:rsid w:val="003F26E3"/>
    <w:rsid w:val="003F2711"/>
    <w:rsid w:val="003F2A56"/>
    <w:rsid w:val="003F2CB0"/>
    <w:rsid w:val="003F30F3"/>
    <w:rsid w:val="003F3865"/>
    <w:rsid w:val="003F3A77"/>
    <w:rsid w:val="003F3FEB"/>
    <w:rsid w:val="003F477D"/>
    <w:rsid w:val="003F4933"/>
    <w:rsid w:val="003F4977"/>
    <w:rsid w:val="003F4E1C"/>
    <w:rsid w:val="003F4E39"/>
    <w:rsid w:val="003F516E"/>
    <w:rsid w:val="003F536B"/>
    <w:rsid w:val="003F580F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4E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3AD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025"/>
    <w:rsid w:val="004402A7"/>
    <w:rsid w:val="0044035D"/>
    <w:rsid w:val="0044037A"/>
    <w:rsid w:val="00440565"/>
    <w:rsid w:val="004407A9"/>
    <w:rsid w:val="00440BE2"/>
    <w:rsid w:val="00440EA5"/>
    <w:rsid w:val="00440EE6"/>
    <w:rsid w:val="0044131C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12C"/>
    <w:rsid w:val="004436AE"/>
    <w:rsid w:val="004437EC"/>
    <w:rsid w:val="0044389A"/>
    <w:rsid w:val="00443F9A"/>
    <w:rsid w:val="004442A7"/>
    <w:rsid w:val="004443B8"/>
    <w:rsid w:val="00444471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65D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43C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664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5F2E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F2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99B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C70"/>
    <w:rsid w:val="004C0F99"/>
    <w:rsid w:val="004C0FA3"/>
    <w:rsid w:val="004C102A"/>
    <w:rsid w:val="004C130D"/>
    <w:rsid w:val="004C1355"/>
    <w:rsid w:val="004C1430"/>
    <w:rsid w:val="004C1624"/>
    <w:rsid w:val="004C1991"/>
    <w:rsid w:val="004C19C4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6CFB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336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A0A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595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3F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487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4AE"/>
    <w:rsid w:val="005E66F1"/>
    <w:rsid w:val="005E6888"/>
    <w:rsid w:val="005E68AA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5FD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6DC8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2F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4E53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7C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8B5"/>
    <w:rsid w:val="006969D6"/>
    <w:rsid w:val="00696A1A"/>
    <w:rsid w:val="0069755C"/>
    <w:rsid w:val="00697812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95F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251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1FAE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CC6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3F7F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6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B71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81C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2EA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3F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732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4D37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36B"/>
    <w:rsid w:val="008615D2"/>
    <w:rsid w:val="00861641"/>
    <w:rsid w:val="008616E0"/>
    <w:rsid w:val="00861921"/>
    <w:rsid w:val="00861B41"/>
    <w:rsid w:val="00861D65"/>
    <w:rsid w:val="00861DA1"/>
    <w:rsid w:val="00861E7B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5FA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5D9B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4DDC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46A"/>
    <w:rsid w:val="008E16F9"/>
    <w:rsid w:val="008E1765"/>
    <w:rsid w:val="008E18A3"/>
    <w:rsid w:val="008E1FDF"/>
    <w:rsid w:val="008E2051"/>
    <w:rsid w:val="008E20EC"/>
    <w:rsid w:val="008E222B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0C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E51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6F11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30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52"/>
    <w:rsid w:val="009D62E7"/>
    <w:rsid w:val="009D69DA"/>
    <w:rsid w:val="009D6D32"/>
    <w:rsid w:val="009D73DC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53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0DC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9FA"/>
    <w:rsid w:val="009F4D14"/>
    <w:rsid w:val="009F4F05"/>
    <w:rsid w:val="009F548A"/>
    <w:rsid w:val="009F5606"/>
    <w:rsid w:val="009F59E4"/>
    <w:rsid w:val="009F5B8F"/>
    <w:rsid w:val="009F5CA4"/>
    <w:rsid w:val="009F5CB6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421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5D0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1EB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3F3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100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9FC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2F16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EA6"/>
    <w:rsid w:val="00B03FB1"/>
    <w:rsid w:val="00B0499D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AC5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60C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88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4DE3"/>
    <w:rsid w:val="00B54F26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66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C85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91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464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4ED6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06A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A2D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C6F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D52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C5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B9B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C6F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0B2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BDD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0EA9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7BF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0C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30B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303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7DB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4FC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0B3"/>
    <w:rsid w:val="00D572B2"/>
    <w:rsid w:val="00D57452"/>
    <w:rsid w:val="00D575A2"/>
    <w:rsid w:val="00D578C5"/>
    <w:rsid w:val="00D57A4D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BAC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68B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D5C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246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B1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794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371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366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14E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46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77E2F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6B5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A81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38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71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3B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99A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158"/>
    <w:rsid w:val="00EE3203"/>
    <w:rsid w:val="00EE33A6"/>
    <w:rsid w:val="00EE3DCB"/>
    <w:rsid w:val="00EE3FE2"/>
    <w:rsid w:val="00EE43F9"/>
    <w:rsid w:val="00EE44A5"/>
    <w:rsid w:val="00EE4708"/>
    <w:rsid w:val="00EE4CEE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581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C2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713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3E7E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47C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659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5D5D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1E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D90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F0898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0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바탕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ED4254-77DF-4C57-ADAA-743282749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B647E-520B-4DB8-B133-190E8EFE2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2D6068-C1C8-4C0A-9E93-05B752EA20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5DE7376-40EB-44D5-95FB-AB9C9E9C63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19207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</cp:lastModifiedBy>
  <cp:revision>16</cp:revision>
  <cp:lastPrinted>2016-05-08T07:33:00Z</cp:lastPrinted>
  <dcterms:created xsi:type="dcterms:W3CDTF">2021-03-31T15:12:00Z</dcterms:created>
  <dcterms:modified xsi:type="dcterms:W3CDTF">2021-05-07T01:06:00Z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2019-03-25 18:05:09Z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0x0101001A6C2134160B1A4083A3FDA85C8A909E</vt:lpwstr>
  </property>
</Properties>
</file>