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E20B6" w14:textId="7CAB73D2" w:rsidR="00F06DD5" w:rsidRPr="007273ED" w:rsidRDefault="00F06DD5" w:rsidP="003E6219">
      <w:pPr>
        <w:pStyle w:val="NoSpacing"/>
        <w:rPr>
          <w:rFonts w:ascii="Arial" w:hAnsi="Arial" w:cs="Arial"/>
          <w:b/>
          <w:bCs/>
        </w:rPr>
      </w:pPr>
      <w:r w:rsidRPr="007273ED">
        <w:rPr>
          <w:rFonts w:ascii="Arial" w:hAnsi="Arial" w:cs="Arial"/>
          <w:b/>
          <w:bCs/>
          <w:sz w:val="24"/>
          <w:szCs w:val="24"/>
          <w:lang w:val="en-US"/>
        </w:rPr>
        <w:t>3GPP TSG-RAN WG3 #111-e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571601">
        <w:rPr>
          <w:rFonts w:ascii="Arial" w:hAnsi="Arial" w:cs="Arial"/>
          <w:b/>
          <w:bCs/>
          <w:iCs/>
          <w:sz w:val="24"/>
          <w:szCs w:val="24"/>
          <w:lang w:val="en-US"/>
        </w:rPr>
        <w:t>0949</w:t>
      </w:r>
    </w:p>
    <w:p w14:paraId="23E99BEB" w14:textId="77777777" w:rsidR="00F06DD5" w:rsidRPr="007273ED" w:rsidRDefault="00F06DD5" w:rsidP="00F06DD5">
      <w:pPr>
        <w:jc w:val="both"/>
        <w:rPr>
          <w:rFonts w:ascii="Arial" w:eastAsia="Batang" w:hAnsi="Arial" w:cs="Arial"/>
          <w:b/>
          <w:bCs/>
          <w:color w:val="000000"/>
          <w:sz w:val="24"/>
          <w:szCs w:val="24"/>
        </w:rPr>
      </w:pPr>
      <w:r w:rsidRPr="007273ED">
        <w:rPr>
          <w:rFonts w:ascii="Arial" w:eastAsia="Batang" w:hAnsi="Arial" w:cs="Arial"/>
          <w:b/>
          <w:bCs/>
          <w:color w:val="000000"/>
          <w:sz w:val="24"/>
          <w:szCs w:val="24"/>
        </w:rPr>
        <w:t>25 January – 4 February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226E8881" w:rsidR="008615B4" w:rsidRDefault="006C1C5C">
            <w:pPr>
              <w:pStyle w:val="CRCoverPage"/>
              <w:spacing w:after="0"/>
              <w:ind w:right="548"/>
              <w:rPr>
                <w:b/>
                <w:sz w:val="28"/>
              </w:rPr>
            </w:pPr>
            <w:r>
              <w:rPr>
                <w:b/>
                <w:sz w:val="28"/>
              </w:rPr>
              <w:t>3</w:t>
            </w:r>
            <w:r w:rsidR="006230BD">
              <w:rPr>
                <w:b/>
                <w:sz w:val="28"/>
              </w:rPr>
              <w:t>8</w:t>
            </w:r>
            <w:r>
              <w:rPr>
                <w:b/>
                <w:sz w:val="28"/>
              </w:rPr>
              <w:t>.423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0A73FD18" w:rsidR="008615B4" w:rsidRPr="00095960" w:rsidRDefault="00571601" w:rsidP="00E00B60">
            <w:pPr>
              <w:pStyle w:val="CRCoverPage"/>
              <w:spacing w:after="0"/>
              <w:jc w:val="center"/>
              <w:rPr>
                <w:b/>
                <w:sz w:val="28"/>
              </w:rPr>
            </w:pPr>
            <w:r>
              <w:rPr>
                <w:b/>
                <w:sz w:val="28"/>
              </w:rPr>
              <w:t>0578</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29DE5335"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714F40">
              <w:rPr>
                <w:b/>
                <w:sz w:val="28"/>
                <w:lang w:eastAsia="zh-CN"/>
              </w:rPr>
              <w:t>4</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A93D0D" w14:paraId="26709FE1" w14:textId="77777777">
        <w:tc>
          <w:tcPr>
            <w:tcW w:w="1843" w:type="dxa"/>
            <w:tcBorders>
              <w:top w:val="single" w:sz="4" w:space="0" w:color="auto"/>
              <w:left w:val="single" w:sz="4" w:space="0" w:color="auto"/>
            </w:tcBorders>
          </w:tcPr>
          <w:p w14:paraId="3771C45C" w14:textId="77777777" w:rsidR="00A93D0D" w:rsidRDefault="00A93D0D" w:rsidP="00A93D0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7D60B98A" w:rsidR="00A93D0D" w:rsidRDefault="00A93D0D" w:rsidP="00A93D0D">
            <w:pPr>
              <w:pStyle w:val="CRCoverPage"/>
              <w:spacing w:after="0"/>
              <w:ind w:left="100"/>
              <w:rPr>
                <w:lang w:eastAsia="zh-CN"/>
              </w:rPr>
            </w:pPr>
            <w:r>
              <w:t xml:space="preserve">Introduction of </w:t>
            </w:r>
            <w:r w:rsidRPr="00B53960">
              <w:t>Unmanned Aerial Vehicle</w:t>
            </w:r>
            <w:r>
              <w:t xml:space="preserve"> UE authorization</w:t>
            </w:r>
            <w:r w:rsidR="00BB6362">
              <w:t xml:space="preserve"> information</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1B9B79CD" w:rsidR="008615B4" w:rsidRDefault="00B65CEB">
            <w:pPr>
              <w:pStyle w:val="CRCoverPage"/>
              <w:spacing w:after="0"/>
              <w:ind w:left="100"/>
              <w:rPr>
                <w:lang w:eastAsia="zh-CN"/>
              </w:rPr>
            </w:pPr>
            <w:r>
              <w:rPr>
                <w:lang w:eastAsia="zh-CN"/>
              </w:rPr>
              <w:t>Ericsson</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8951E6">
            <w:pPr>
              <w:pStyle w:val="CRCoverPage"/>
              <w:spacing w:after="0"/>
              <w:ind w:left="100"/>
            </w:pPr>
            <w:r>
              <w:fldChar w:fldCharType="begin"/>
            </w:r>
            <w:r>
              <w:instrText xml:space="preserve"> DOCPROPERTY  SourceIfTsg  \* MERGEFORMAT </w:instrText>
            </w:r>
            <w:r>
              <w:fldChar w:fldCharType="separate"/>
            </w:r>
            <w:r w:rsidR="00191EFC">
              <w:t>R3</w:t>
            </w:r>
            <w:r>
              <w:fldChar w:fldCharType="end"/>
            </w:r>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2ED668C2" w:rsidR="008615B4" w:rsidRDefault="00F56438">
            <w:pPr>
              <w:pStyle w:val="CRCoverPage"/>
              <w:spacing w:after="0"/>
              <w:ind w:left="100"/>
              <w:rPr>
                <w:lang w:eastAsia="zh-CN"/>
              </w:rPr>
            </w:pPr>
            <w:r>
              <w:rPr>
                <w:lang w:eastAsia="zh-CN"/>
              </w:rPr>
              <w:t>TEI17</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5C914729" w:rsidR="008615B4" w:rsidRDefault="00191EFC" w:rsidP="00EE4CF9">
            <w:pPr>
              <w:pStyle w:val="CRCoverPage"/>
              <w:spacing w:after="0"/>
              <w:rPr>
                <w:lang w:eastAsia="zh-CN"/>
              </w:rPr>
            </w:pPr>
            <w:r>
              <w:t xml:space="preserve">  20</w:t>
            </w:r>
            <w:r w:rsidR="00FA646C">
              <w:rPr>
                <w:rFonts w:hint="eastAsia"/>
                <w:lang w:eastAsia="zh-CN"/>
              </w:rPr>
              <w:t>2</w:t>
            </w:r>
            <w:r w:rsidR="00847900">
              <w:rPr>
                <w:lang w:eastAsia="zh-CN"/>
              </w:rPr>
              <w:t>1</w:t>
            </w:r>
            <w:r>
              <w:t>-</w:t>
            </w:r>
            <w:r w:rsidR="00847900">
              <w:rPr>
                <w:lang w:eastAsia="zh-CN"/>
              </w:rPr>
              <w:t>01-</w:t>
            </w:r>
            <w:r w:rsidR="005573EE">
              <w:rPr>
                <w:lang w:eastAsia="zh-CN"/>
              </w:rPr>
              <w:t>14</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3A67BC07" w:rsidR="008615B4" w:rsidRDefault="008B32AD">
            <w:pPr>
              <w:pStyle w:val="CRCoverPage"/>
              <w:spacing w:after="0"/>
              <w:ind w:left="100" w:right="-609"/>
              <w:rPr>
                <w:b/>
              </w:rPr>
            </w:pPr>
            <w:r>
              <w:t>B</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4096AC8E" w:rsidR="008615B4" w:rsidRDefault="008951E6">
            <w:pPr>
              <w:pStyle w:val="CRCoverPage"/>
              <w:spacing w:after="0"/>
              <w:ind w:left="100"/>
            </w:pPr>
            <w:r>
              <w:fldChar w:fldCharType="begin"/>
            </w:r>
            <w:r>
              <w:instrText xml:space="preserve"> DOCPROPERTY  Release  \* MERGEFORMAT </w:instrText>
            </w:r>
            <w:r>
              <w:fldChar w:fldCharType="separate"/>
            </w:r>
            <w:r w:rsidR="00191EFC">
              <w:t>Rel-</w:t>
            </w:r>
            <w:r w:rsidR="00BC75D8">
              <w:t>17</w:t>
            </w:r>
            <w:r>
              <w:fldChar w:fldCharType="end"/>
            </w:r>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2579EE" w14:paraId="119DDAC3" w14:textId="77777777">
        <w:tc>
          <w:tcPr>
            <w:tcW w:w="2694" w:type="dxa"/>
            <w:gridSpan w:val="2"/>
            <w:tcBorders>
              <w:top w:val="single" w:sz="4" w:space="0" w:color="auto"/>
              <w:left w:val="single" w:sz="4" w:space="0" w:color="auto"/>
            </w:tcBorders>
          </w:tcPr>
          <w:p w14:paraId="1F574DBC" w14:textId="77777777" w:rsidR="002579EE" w:rsidRDefault="002579EE" w:rsidP="002579E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6F7F1C00" w:rsidR="002579EE" w:rsidRPr="00F90E0D" w:rsidRDefault="002579EE" w:rsidP="002579EE">
            <w:pPr>
              <w:pStyle w:val="CRCoverPage"/>
              <w:spacing w:after="0"/>
              <w:rPr>
                <w:lang w:eastAsia="zh-CN"/>
              </w:rPr>
            </w:pPr>
            <w:r>
              <w:rPr>
                <w:lang w:eastAsia="zh-CN"/>
              </w:rPr>
              <w:t xml:space="preserve">SA2 sent an LS to RAN groups to trigger the work on Unmanned Aerial Vehicles. The authorization information needs to </w:t>
            </w:r>
            <w:r w:rsidR="009023A7">
              <w:rPr>
                <w:lang w:eastAsia="zh-CN"/>
              </w:rPr>
              <w:t>transferred between the NG-RAN node</w:t>
            </w:r>
            <w:r w:rsidR="005A623C">
              <w:rPr>
                <w:lang w:eastAsia="zh-CN"/>
              </w:rPr>
              <w:t>s</w:t>
            </w:r>
            <w:r>
              <w:rPr>
                <w:lang w:eastAsia="zh-CN"/>
              </w:rPr>
              <w:t>.</w:t>
            </w:r>
          </w:p>
        </w:tc>
      </w:tr>
      <w:tr w:rsidR="002579EE" w14:paraId="56FF2521" w14:textId="77777777">
        <w:tc>
          <w:tcPr>
            <w:tcW w:w="2694" w:type="dxa"/>
            <w:gridSpan w:val="2"/>
            <w:tcBorders>
              <w:left w:val="single" w:sz="4" w:space="0" w:color="auto"/>
            </w:tcBorders>
          </w:tcPr>
          <w:p w14:paraId="6FDE22A9" w14:textId="77777777" w:rsidR="002579EE" w:rsidRDefault="002579EE" w:rsidP="002579EE">
            <w:pPr>
              <w:pStyle w:val="CRCoverPage"/>
              <w:spacing w:after="0"/>
              <w:rPr>
                <w:b/>
                <w:i/>
                <w:sz w:val="8"/>
                <w:szCs w:val="8"/>
              </w:rPr>
            </w:pPr>
          </w:p>
        </w:tc>
        <w:tc>
          <w:tcPr>
            <w:tcW w:w="6946" w:type="dxa"/>
            <w:gridSpan w:val="9"/>
            <w:tcBorders>
              <w:right w:val="single" w:sz="4" w:space="0" w:color="auto"/>
            </w:tcBorders>
          </w:tcPr>
          <w:p w14:paraId="37E49399" w14:textId="77777777" w:rsidR="002579EE" w:rsidRDefault="002579EE" w:rsidP="002579EE">
            <w:pPr>
              <w:pStyle w:val="CRCoverPage"/>
              <w:spacing w:after="0"/>
              <w:rPr>
                <w:sz w:val="8"/>
                <w:szCs w:val="8"/>
              </w:rPr>
            </w:pPr>
          </w:p>
        </w:tc>
      </w:tr>
      <w:tr w:rsidR="002579EE" w14:paraId="29751476" w14:textId="77777777">
        <w:tc>
          <w:tcPr>
            <w:tcW w:w="2694" w:type="dxa"/>
            <w:gridSpan w:val="2"/>
            <w:tcBorders>
              <w:left w:val="single" w:sz="4" w:space="0" w:color="auto"/>
            </w:tcBorders>
          </w:tcPr>
          <w:p w14:paraId="154046F2" w14:textId="77777777" w:rsidR="002579EE" w:rsidRDefault="002579EE" w:rsidP="002579E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0169D4" w14:textId="77777777" w:rsidR="002579EE" w:rsidRDefault="002579EE" w:rsidP="002579EE">
            <w:pPr>
              <w:pStyle w:val="CRCoverPage"/>
              <w:spacing w:after="0"/>
              <w:rPr>
                <w:noProof/>
              </w:rPr>
            </w:pPr>
            <w:r>
              <w:rPr>
                <w:noProof/>
              </w:rPr>
              <w:t>Introduce a new IE for UAV authorization in the following messages:</w:t>
            </w:r>
          </w:p>
          <w:p w14:paraId="659D8592" w14:textId="7A621EF0" w:rsidR="002579EE" w:rsidRDefault="002579EE" w:rsidP="002579EE">
            <w:pPr>
              <w:pStyle w:val="CRCoverPage"/>
              <w:numPr>
                <w:ilvl w:val="0"/>
                <w:numId w:val="21"/>
              </w:numPr>
              <w:spacing w:after="0"/>
              <w:rPr>
                <w:noProof/>
              </w:rPr>
            </w:pPr>
            <w:r w:rsidRPr="008711EA">
              <w:t>HANDOVER REQUEST</w:t>
            </w:r>
          </w:p>
          <w:p w14:paraId="5E3EC76A" w14:textId="36A78DBE" w:rsidR="002579EE" w:rsidRPr="00AD0CDB" w:rsidRDefault="005A623C" w:rsidP="002579EE">
            <w:pPr>
              <w:pStyle w:val="CRCoverPage"/>
              <w:numPr>
                <w:ilvl w:val="0"/>
                <w:numId w:val="21"/>
              </w:numPr>
              <w:spacing w:after="0"/>
              <w:rPr>
                <w:noProof/>
              </w:rPr>
            </w:pPr>
            <w:r>
              <w:t>RETRIEVE UE CONTEXT RESPONSE</w:t>
            </w:r>
          </w:p>
        </w:tc>
      </w:tr>
      <w:tr w:rsidR="002579EE" w14:paraId="0EB9BBD3" w14:textId="77777777">
        <w:tc>
          <w:tcPr>
            <w:tcW w:w="2694" w:type="dxa"/>
            <w:gridSpan w:val="2"/>
            <w:tcBorders>
              <w:left w:val="single" w:sz="4" w:space="0" w:color="auto"/>
            </w:tcBorders>
          </w:tcPr>
          <w:p w14:paraId="0B9EBC60" w14:textId="77777777" w:rsidR="002579EE" w:rsidRDefault="002579EE" w:rsidP="002579EE">
            <w:pPr>
              <w:pStyle w:val="CRCoverPage"/>
              <w:spacing w:after="0"/>
              <w:rPr>
                <w:b/>
                <w:i/>
                <w:sz w:val="8"/>
                <w:szCs w:val="8"/>
              </w:rPr>
            </w:pPr>
          </w:p>
        </w:tc>
        <w:tc>
          <w:tcPr>
            <w:tcW w:w="6946" w:type="dxa"/>
            <w:gridSpan w:val="9"/>
            <w:tcBorders>
              <w:right w:val="single" w:sz="4" w:space="0" w:color="auto"/>
            </w:tcBorders>
          </w:tcPr>
          <w:p w14:paraId="63AD699E" w14:textId="77777777" w:rsidR="002579EE" w:rsidRDefault="002579EE" w:rsidP="002579EE">
            <w:pPr>
              <w:pStyle w:val="CRCoverPage"/>
              <w:spacing w:after="0"/>
              <w:rPr>
                <w:sz w:val="8"/>
                <w:szCs w:val="8"/>
              </w:rPr>
            </w:pPr>
          </w:p>
        </w:tc>
      </w:tr>
      <w:tr w:rsidR="002579EE" w14:paraId="1B057441" w14:textId="77777777">
        <w:tc>
          <w:tcPr>
            <w:tcW w:w="2694" w:type="dxa"/>
            <w:gridSpan w:val="2"/>
            <w:tcBorders>
              <w:left w:val="single" w:sz="4" w:space="0" w:color="auto"/>
              <w:bottom w:val="single" w:sz="4" w:space="0" w:color="auto"/>
            </w:tcBorders>
          </w:tcPr>
          <w:p w14:paraId="066756F0" w14:textId="77777777" w:rsidR="002579EE" w:rsidRDefault="002579EE" w:rsidP="002579E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45314EE5" w:rsidR="002579EE" w:rsidRPr="00231825" w:rsidRDefault="002579EE" w:rsidP="002579EE">
            <w:pPr>
              <w:pStyle w:val="CRCoverPage"/>
              <w:spacing w:after="0"/>
            </w:pPr>
            <w:r>
              <w:t>UAV is not supported.</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0AC5AFF4" w:rsidR="008615B4" w:rsidRDefault="008615B4" w:rsidP="0070278D">
            <w:pPr>
              <w:pStyle w:val="CRCoverPage"/>
              <w:spacing w:after="0"/>
              <w:rPr>
                <w:lang w:eastAsia="zh-CN"/>
              </w:rPr>
            </w:pP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3E7E1704" w:rsidR="008615B4" w:rsidRDefault="0061509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AA246AB" w:rsidR="008615B4" w:rsidRDefault="008615B4">
            <w:pPr>
              <w:pStyle w:val="CRCoverPage"/>
              <w:spacing w:after="0"/>
              <w:jc w:val="center"/>
              <w:rPr>
                <w:b/>
                <w:caps/>
              </w:rPr>
            </w:pP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6AC4CB0D" w:rsidR="008615B4" w:rsidRDefault="00191EFC">
            <w:pPr>
              <w:pStyle w:val="CRCoverPage"/>
              <w:spacing w:after="0"/>
              <w:ind w:left="99"/>
            </w:pPr>
            <w:r>
              <w:t xml:space="preserve">TS/TR </w:t>
            </w:r>
            <w:r w:rsidR="00B00BC8">
              <w:t>3</w:t>
            </w:r>
            <w:r w:rsidR="00110C71">
              <w:t>8.413</w:t>
            </w:r>
            <w:r>
              <w:t xml:space="preserve"> CR </w:t>
            </w:r>
            <w:r w:rsidR="00571601">
              <w:t>0565</w:t>
            </w:r>
            <w:bookmarkStart w:id="1" w:name="_GoBack"/>
            <w:bookmarkEnd w:id="1"/>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090AB03C" w:rsidR="002C3B56" w:rsidRDefault="002C3B56" w:rsidP="008C044F">
      <w:pPr>
        <w:jc w:val="center"/>
        <w:rPr>
          <w:b/>
          <w:color w:val="0070C0"/>
          <w:sz w:val="22"/>
          <w:szCs w:val="22"/>
        </w:rPr>
      </w:pPr>
      <w:r>
        <w:rPr>
          <w:b/>
          <w:color w:val="0070C0"/>
          <w:sz w:val="22"/>
          <w:szCs w:val="22"/>
        </w:rPr>
        <w:lastRenderedPageBreak/>
        <w:t>--------------------------------------------------Start of the change---------------------------------------------------</w:t>
      </w:r>
    </w:p>
    <w:p w14:paraId="167762EA" w14:textId="77777777" w:rsidR="004602FD" w:rsidRDefault="004602FD" w:rsidP="004602FD">
      <w:pPr>
        <w:pStyle w:val="Heading3"/>
        <w:rPr>
          <w:lang w:eastAsia="en-GB"/>
        </w:rPr>
      </w:pPr>
      <w:bookmarkStart w:id="2" w:name="_Toc58483945"/>
      <w:bookmarkStart w:id="3" w:name="_Toc56693388"/>
      <w:bookmarkStart w:id="4" w:name="_Toc51850385"/>
      <w:bookmarkStart w:id="5" w:name="_Toc45901306"/>
      <w:bookmarkStart w:id="6" w:name="_Toc45107686"/>
      <w:bookmarkStart w:id="7" w:name="_Toc44497298"/>
      <w:bookmarkStart w:id="8" w:name="_Toc36555635"/>
      <w:bookmarkStart w:id="9" w:name="_Toc29991235"/>
      <w:bookmarkStart w:id="10" w:name="_Toc20955048"/>
      <w:r>
        <w:t>8.2.1</w:t>
      </w:r>
      <w:r>
        <w:tab/>
        <w:t>Handover Preparation</w:t>
      </w:r>
      <w:bookmarkEnd w:id="2"/>
      <w:bookmarkEnd w:id="3"/>
      <w:bookmarkEnd w:id="4"/>
      <w:bookmarkEnd w:id="5"/>
      <w:bookmarkEnd w:id="6"/>
      <w:bookmarkEnd w:id="7"/>
      <w:bookmarkEnd w:id="8"/>
      <w:bookmarkEnd w:id="9"/>
      <w:bookmarkEnd w:id="10"/>
    </w:p>
    <w:p w14:paraId="7D1A74F5" w14:textId="77777777" w:rsidR="004602FD" w:rsidRDefault="004602FD" w:rsidP="004602FD">
      <w:pPr>
        <w:pStyle w:val="Heading4"/>
      </w:pPr>
      <w:bookmarkStart w:id="11" w:name="_Toc58483946"/>
      <w:bookmarkStart w:id="12" w:name="_Toc56693389"/>
      <w:bookmarkStart w:id="13" w:name="_Toc51850386"/>
      <w:bookmarkStart w:id="14" w:name="_Toc45901307"/>
      <w:bookmarkStart w:id="15" w:name="_Toc45107687"/>
      <w:bookmarkStart w:id="16" w:name="_Toc44497299"/>
      <w:bookmarkStart w:id="17" w:name="_Toc36555636"/>
      <w:bookmarkStart w:id="18" w:name="_Toc29991236"/>
      <w:bookmarkStart w:id="19" w:name="_Toc20955049"/>
      <w:r>
        <w:t>8.2.1.1</w:t>
      </w:r>
      <w:r>
        <w:tab/>
        <w:t>General</w:t>
      </w:r>
      <w:bookmarkEnd w:id="11"/>
      <w:bookmarkEnd w:id="12"/>
      <w:bookmarkEnd w:id="13"/>
      <w:bookmarkEnd w:id="14"/>
      <w:bookmarkEnd w:id="15"/>
      <w:bookmarkEnd w:id="16"/>
      <w:bookmarkEnd w:id="17"/>
      <w:bookmarkEnd w:id="18"/>
      <w:bookmarkEnd w:id="19"/>
    </w:p>
    <w:p w14:paraId="7B05E5EB" w14:textId="77777777" w:rsidR="004602FD" w:rsidRDefault="004602FD" w:rsidP="004602FD">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2C525F95" w14:textId="77777777" w:rsidR="004602FD" w:rsidRDefault="004602FD" w:rsidP="004602FD">
      <w:r>
        <w:t xml:space="preserve">The procedure uses </w:t>
      </w:r>
      <w:r>
        <w:rPr>
          <w:lang w:eastAsia="zh-CN"/>
        </w:rPr>
        <w:t>UE-associated signalling</w:t>
      </w:r>
      <w:r>
        <w:t>.</w:t>
      </w:r>
    </w:p>
    <w:p w14:paraId="6F29B0AA" w14:textId="77777777" w:rsidR="004602FD" w:rsidRDefault="004602FD" w:rsidP="004602FD">
      <w:pPr>
        <w:pStyle w:val="Heading4"/>
      </w:pPr>
      <w:bookmarkStart w:id="20" w:name="_Toc58483947"/>
      <w:bookmarkStart w:id="21" w:name="_Toc56693390"/>
      <w:bookmarkStart w:id="22" w:name="_Toc51850387"/>
      <w:bookmarkStart w:id="23" w:name="_Toc45901308"/>
      <w:bookmarkStart w:id="24" w:name="_Toc45107688"/>
      <w:bookmarkStart w:id="25" w:name="_Toc44497300"/>
      <w:bookmarkStart w:id="26" w:name="_Toc36555637"/>
      <w:bookmarkStart w:id="27" w:name="_Toc29991237"/>
      <w:bookmarkStart w:id="28" w:name="_Toc20955050"/>
      <w:r>
        <w:t>8.2.1.2</w:t>
      </w:r>
      <w:r>
        <w:tab/>
        <w:t>Successful Operation</w:t>
      </w:r>
      <w:bookmarkEnd w:id="20"/>
      <w:bookmarkEnd w:id="21"/>
      <w:bookmarkEnd w:id="22"/>
      <w:bookmarkEnd w:id="23"/>
      <w:bookmarkEnd w:id="24"/>
      <w:bookmarkEnd w:id="25"/>
      <w:bookmarkEnd w:id="26"/>
      <w:bookmarkEnd w:id="27"/>
      <w:bookmarkEnd w:id="28"/>
    </w:p>
    <w:p w14:paraId="2D6B6C49" w14:textId="77777777" w:rsidR="004602FD" w:rsidRDefault="004602FD" w:rsidP="004602FD">
      <w:pPr>
        <w:pStyle w:val="TH"/>
      </w:pPr>
      <w:r>
        <w:rPr>
          <w:rFonts w:eastAsia="Times New Roman"/>
          <w:lang w:eastAsia="en-GB"/>
        </w:rPr>
        <w:object w:dxaOrig="6840" w:dyaOrig="2520" w14:anchorId="6EF3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20" o:title=""/>
          </v:shape>
          <o:OLEObject Type="Embed" ProgID="Visio.Drawing.15" ShapeID="_x0000_i1025" DrawAspect="Content" ObjectID="_1672205110" r:id="rId21"/>
        </w:object>
      </w:r>
    </w:p>
    <w:p w14:paraId="0D25F02F" w14:textId="77777777" w:rsidR="004602FD" w:rsidRDefault="004602FD" w:rsidP="004602FD">
      <w:pPr>
        <w:pStyle w:val="TF"/>
        <w:rPr>
          <w:rFonts w:eastAsia="Times New Roman"/>
        </w:rPr>
      </w:pPr>
      <w:r>
        <w:t>Figure 8.2.1.2-1: Handover Preparation, successful operation</w:t>
      </w:r>
    </w:p>
    <w:p w14:paraId="037BEF61" w14:textId="77777777" w:rsidR="004602FD" w:rsidRDefault="004602FD" w:rsidP="004602FD">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449B0779" w14:textId="77777777" w:rsidR="004602FD" w:rsidRDefault="004602FD" w:rsidP="004602FD">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0A7A7F62" w14:textId="77777777" w:rsidR="004602FD" w:rsidRDefault="004602FD" w:rsidP="004602FD">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w:t>
      </w:r>
      <w:bookmarkStart w:id="29" w:name="_Hlk25189334"/>
      <w:r>
        <w:t xml:space="preserve">shall remove the existing prepared conditional HO identified by </w:t>
      </w:r>
      <w:bookmarkEnd w:id="29"/>
      <w:r>
        <w:t xml:space="preserve">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18757E96" w14:textId="77777777" w:rsidR="004602FD" w:rsidRDefault="004602FD" w:rsidP="004602FD">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6E860BDE" w14:textId="77777777" w:rsidR="004602FD" w:rsidRDefault="004602FD" w:rsidP="004602FD">
      <w:pPr>
        <w:rPr>
          <w:lang w:eastAsia="zh-CN"/>
        </w:rPr>
      </w:pPr>
      <w:r>
        <w:rPr>
          <w:lang w:eastAsia="zh-CN"/>
        </w:rPr>
        <w:t>For each</w:t>
      </w:r>
      <w:r>
        <w:t xml:space="preserve"> </w:t>
      </w:r>
      <w:r>
        <w:rPr>
          <w:i/>
          <w:lang w:eastAsia="zh-CN"/>
        </w:rPr>
        <w:t>E-RAB ID</w:t>
      </w:r>
      <w:r>
        <w:rPr>
          <w:rFonts w:eastAsia="Batang"/>
        </w:rPr>
        <w:t xml:space="preserve"> </w:t>
      </w:r>
      <w:r>
        <w:rPr>
          <w:lang w:eastAsia="zh-CN"/>
        </w:rPr>
        <w:t xml:space="preserve">IE </w:t>
      </w:r>
      <w:r>
        <w:rPr>
          <w:rFonts w:eastAsia="Batang"/>
        </w:rPr>
        <w:t xml:space="preserve">included </w:t>
      </w:r>
      <w:r>
        <w:rPr>
          <w:lang w:eastAsia="zh-CN"/>
        </w:rPr>
        <w:t xml:space="preserve">in the </w:t>
      </w:r>
      <w:r>
        <w:rPr>
          <w:i/>
          <w:lang w:eastAsia="zh-CN"/>
        </w:rPr>
        <w:t>QoS Flow To Be Setup List</w:t>
      </w:r>
      <w:r>
        <w:rPr>
          <w:rFonts w:eastAsia="Batang"/>
        </w:rPr>
        <w:t xml:space="preserve"> </w:t>
      </w:r>
      <w:r>
        <w:rPr>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 if supported,</w:t>
      </w:r>
      <w:r>
        <w:t xml:space="preserve"> store the content of the IE in the UE context and use it </w:t>
      </w:r>
      <w:r>
        <w:rPr>
          <w:lang w:eastAsia="zh-CN"/>
        </w:rPr>
        <w:t>for subsequent inter-system handover</w:t>
      </w:r>
      <w:r>
        <w:t>.</w:t>
      </w:r>
    </w:p>
    <w:p w14:paraId="27823983" w14:textId="77777777" w:rsidR="004602FD" w:rsidRDefault="004602FD" w:rsidP="004602FD">
      <w:pPr>
        <w:rPr>
          <w:rFonts w:eastAsia="Times New Roman"/>
          <w:lang w:eastAsia="en-GB"/>
        </w:rPr>
      </w:pPr>
      <w:r>
        <w:t xml:space="preserve">If the </w:t>
      </w:r>
      <w:r>
        <w:rPr>
          <w:i/>
        </w:rPr>
        <w:t>Masked IMEISV</w:t>
      </w:r>
      <w:r>
        <w:t xml:space="preserve"> IE is contained in the HANDOVER REQUEST message the target NG-RAN node shall, if supported, use it to determine the characteristics of the UE for subsequent handling.</w:t>
      </w:r>
    </w:p>
    <w:p w14:paraId="49E525CA" w14:textId="77777777" w:rsidR="004602FD" w:rsidRDefault="004602FD" w:rsidP="004602FD">
      <w:bookmarkStart w:id="30" w:name="_Hlk513290830"/>
      <w:r>
        <w:lastRenderedPageBreak/>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76E78FFE" w14:textId="77777777" w:rsidR="004602FD" w:rsidRDefault="004602FD" w:rsidP="004602FD">
      <w:r>
        <w:t xml:space="preserve">Upon reception of the </w:t>
      </w:r>
      <w:r>
        <w:rPr>
          <w:i/>
          <w:iCs/>
          <w:lang w:eastAsia="zh-CN"/>
        </w:rPr>
        <w:t xml:space="preserve">PDU Session Resource Setup List </w:t>
      </w:r>
      <w:r>
        <w:t xml:space="preserve">IE, contained in the HANDOVER REQUEST message, </w:t>
      </w:r>
      <w:bookmarkStart w:id="31" w:name="_Hlk513291162"/>
      <w:r>
        <w:t>the target NG-RAN node shall behave the same as specified in TS 38.413 [5] for the PDU Session Resource Setup procedure</w:t>
      </w:r>
      <w:bookmarkEnd w:id="31"/>
      <w:r>
        <w:t xml:space="preserve">. </w:t>
      </w:r>
      <w:bookmarkEnd w:id="30"/>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2C8C0CC5" w14:textId="77777777" w:rsidR="004602FD" w:rsidRDefault="004602FD" w:rsidP="004602FD">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32" w:name="_Hlk521508401"/>
      <w:r>
        <w:rPr>
          <w:lang w:eastAsia="ja-JP"/>
        </w:rPr>
        <w:t xml:space="preserve">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lang w:eastAsia="zh-CN"/>
        </w:rPr>
        <w:t>for the concerned</w:t>
      </w:r>
      <w:r>
        <w:rPr>
          <w:lang w:eastAsia="ja-JP"/>
        </w:rPr>
        <w:t xml:space="preserve"> </w:t>
      </w:r>
      <w:r>
        <w:rPr>
          <w:lang w:eastAsia="zh-CN"/>
        </w:rPr>
        <w:t>UE as specified in TS 23.501 [7].</w:t>
      </w:r>
      <w:bookmarkEnd w:id="32"/>
    </w:p>
    <w:p w14:paraId="13D2A109" w14:textId="77777777" w:rsidR="004602FD" w:rsidRDefault="004602FD" w:rsidP="004602FD">
      <w:pPr>
        <w:rPr>
          <w:lang w:eastAsia="en-GB"/>
        </w:rPr>
      </w:pPr>
      <w:r>
        <w:t>For each QoS flow</w:t>
      </w:r>
      <w:r>
        <w:rPr>
          <w:lang w:eastAsia="zh-CN"/>
        </w:rPr>
        <w:t xml:space="preserve"> </w:t>
      </w:r>
      <w:r>
        <w:t xml:space="preserve">for which the source </w:t>
      </w:r>
      <w:r>
        <w:rPr>
          <w:lang w:eastAsia="zh-CN"/>
        </w:rPr>
        <w:t>NG-RAN node</w:t>
      </w:r>
      <w:r>
        <w:t xml:space="preserve"> proposes to perform forwarding of downlink data, the source </w:t>
      </w:r>
      <w:r>
        <w:rPr>
          <w:lang w:eastAsia="zh-CN"/>
        </w:rPr>
        <w:t>NG-RAN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lang w:eastAsia="zh-CN"/>
        </w:rPr>
        <w:t>in the</w:t>
      </w:r>
      <w:r>
        <w:rPr>
          <w:i/>
          <w:lang w:eastAsia="zh-CN"/>
        </w:rPr>
        <w:t xml:space="preserve"> </w:t>
      </w:r>
      <w:r>
        <w:rPr>
          <w:i/>
        </w:rPr>
        <w:t>PDU Session Resources To Be Setup List</w:t>
      </w:r>
      <w:r>
        <w:t xml:space="preserve"> </w:t>
      </w:r>
      <w:r>
        <w:rPr>
          <w:lang w:eastAsia="zh-CN"/>
        </w:rPr>
        <w:t>IE in</w:t>
      </w:r>
      <w:r>
        <w:t xml:space="preserve"> the HANDOVER REQUEST message. The source NG-RAN node shall include the </w:t>
      </w:r>
      <w:r>
        <w:rPr>
          <w:i/>
          <w:iCs/>
        </w:rPr>
        <w:t xml:space="preserve">DL Forwarding </w:t>
      </w:r>
      <w:r>
        <w:t xml:space="preserve">IE set to "DL forwarding proposed" for all the QoS flows mapped to a DRB, if it requests a DAPS handover for that DRB. For each </w:t>
      </w:r>
      <w:r>
        <w:rPr>
          <w:lang w:eastAsia="zh-CN"/>
        </w:rPr>
        <w:t>PDU session</w:t>
      </w:r>
      <w:r>
        <w:t xml:space="preserve"> that </w:t>
      </w:r>
      <w:r>
        <w:rPr>
          <w:lang w:eastAsia="zh-CN"/>
        </w:rPr>
        <w:t xml:space="preserve">the target NG-RAN node </w:t>
      </w:r>
      <w:r>
        <w:t>decide</w:t>
      </w:r>
      <w:r>
        <w:rPr>
          <w:lang w:eastAsia="zh-CN"/>
        </w:rPr>
        <w:t>s</w:t>
      </w:r>
      <w:r>
        <w:t xml:space="preserve"> to admit</w:t>
      </w:r>
      <w:r>
        <w:rPr>
          <w:lang w:eastAsia="zh-CN"/>
        </w:rPr>
        <w:t xml:space="preserve"> the data forwarding for at least one QoS flow</w:t>
      </w:r>
      <w:r>
        <w:t xml:space="preserve">, the target </w:t>
      </w:r>
      <w:r>
        <w:rPr>
          <w:lang w:eastAsia="zh-CN"/>
        </w:rPr>
        <w:t>NG-RAN node</w:t>
      </w:r>
      <w:r>
        <w:t xml:space="preserve"> include</w:t>
      </w:r>
      <w:r>
        <w:rPr>
          <w:lang w:eastAsia="zh-CN"/>
        </w:rPr>
        <w:t>s</w:t>
      </w:r>
      <w:r>
        <w:t xml:space="preserve"> the </w:t>
      </w:r>
      <w:r>
        <w:rPr>
          <w:i/>
        </w:rPr>
        <w:t>PDU Session level DL data forwarding GTP-U Tunnel Endpoint</w:t>
      </w:r>
      <w:r>
        <w:t xml:space="preserve"> IE within the</w:t>
      </w:r>
      <w:r>
        <w:rPr>
          <w:lang w:eastAsia="zh-CN"/>
        </w:rPr>
        <w:t xml:space="preserve"> </w:t>
      </w:r>
      <w:r>
        <w:rPr>
          <w:rFonts w:eastAsia="Batang"/>
          <w:i/>
          <w:lang w:eastAsia="ja-JP"/>
        </w:rPr>
        <w:t xml:space="preserve">Data Forwarding Info from target NG-RAN node </w:t>
      </w:r>
      <w:r>
        <w:t xml:space="preserve">IE </w:t>
      </w:r>
      <w:r>
        <w:rPr>
          <w:lang w:eastAsia="zh-CN"/>
        </w:rPr>
        <w:t xml:space="preserve">in the </w:t>
      </w:r>
      <w:r>
        <w:rPr>
          <w:i/>
          <w:lang w:eastAsia="zh-CN"/>
        </w:rPr>
        <w:t>PDU Session Resource Admitted Info</w:t>
      </w:r>
      <w:r>
        <w:rPr>
          <w:lang w:eastAsia="zh-CN"/>
        </w:rPr>
        <w:t xml:space="preserve"> IE contained in the </w:t>
      </w:r>
      <w:r>
        <w:rPr>
          <w:i/>
          <w:lang w:eastAsia="zh-CN"/>
        </w:rPr>
        <w:t>PDU Session Resources Admitted List</w:t>
      </w:r>
      <w:r>
        <w:rPr>
          <w:lang w:eastAsia="zh-CN"/>
        </w:rPr>
        <w:t xml:space="preserve"> IE in</w:t>
      </w:r>
      <w:r>
        <w:t xml:space="preserve"> the HANDOVER REQUEST ACKNOWLEDGE message.</w:t>
      </w:r>
    </w:p>
    <w:p w14:paraId="127883FB" w14:textId="77777777" w:rsidR="004602FD" w:rsidRDefault="004602FD" w:rsidP="004602FD">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346BE005" w14:textId="77777777" w:rsidR="004602FD" w:rsidRDefault="004602FD" w:rsidP="004602FD">
      <w:pPr>
        <w:rPr>
          <w:lang w:eastAsia="zh-CN"/>
        </w:rPr>
      </w:pPr>
      <w:r>
        <w:rPr>
          <w:snapToGrid w:val="0"/>
        </w:rPr>
        <w:t xml:space="preserve">For each PDU session resource successfully setup at the </w:t>
      </w:r>
      <w:r>
        <w:rPr>
          <w:snapToGrid w:val="0"/>
          <w:lang w:eastAsia="zh-CN"/>
        </w:rPr>
        <w:t xml:space="preserve">target </w:t>
      </w:r>
      <w:r>
        <w:rPr>
          <w:snapToGrid w:val="0"/>
        </w:rPr>
        <w:t xml:space="preserve">NG-RAN, the </w:t>
      </w:r>
      <w:r>
        <w:rPr>
          <w:snapToGrid w:val="0"/>
          <w:lang w:eastAsia="zh-CN"/>
        </w:rPr>
        <w:t xml:space="preserve">target </w:t>
      </w:r>
      <w:r>
        <w:rPr>
          <w:snapToGrid w:val="0"/>
        </w:rPr>
        <w:t xml:space="preserve">NG-RAN node may allocate resources for additional </w:t>
      </w:r>
      <w:r>
        <w:rPr>
          <w:snapToGrid w:val="0"/>
          <w:lang w:eastAsia="zh-CN"/>
        </w:rPr>
        <w:t>Xn</w:t>
      </w:r>
      <w:r>
        <w:rPr>
          <w:snapToGrid w:val="0"/>
        </w:rPr>
        <w:t>-U PDU session resource GTP-U tunnel</w:t>
      </w:r>
      <w:r>
        <w:rPr>
          <w:snapToGrid w:val="0"/>
          <w:lang w:eastAsia="zh-CN"/>
        </w:rPr>
        <w:t>s</w:t>
      </w:r>
      <w:r>
        <w:rPr>
          <w:snapToGrid w:val="0"/>
        </w:rPr>
        <w:t>, indicated in the</w:t>
      </w:r>
      <w:r>
        <w:rPr>
          <w:lang w:eastAsia="zh-CN"/>
        </w:rPr>
        <w:t xml:space="preserve"> </w:t>
      </w:r>
      <w:r>
        <w:rPr>
          <w:i/>
          <w:lang w:eastAsia="zh-CN"/>
        </w:rPr>
        <w:t>Secondary Data Forwarding Info from target NG-RAN node</w:t>
      </w:r>
      <w:r>
        <w:rPr>
          <w:i/>
          <w:snapToGrid w:val="0"/>
        </w:rPr>
        <w:t xml:space="preserve"> </w:t>
      </w:r>
      <w:r>
        <w:rPr>
          <w:i/>
          <w:snapToGrid w:val="0"/>
          <w:lang w:eastAsia="zh-CN"/>
        </w:rPr>
        <w:t xml:space="preserve">List </w:t>
      </w:r>
      <w:r>
        <w:rPr>
          <w:snapToGrid w:val="0"/>
        </w:rPr>
        <w:t>IE</w:t>
      </w:r>
      <w:r>
        <w:rPr>
          <w:lang w:eastAsia="ja-JP"/>
        </w:rPr>
        <w:t>.</w:t>
      </w:r>
    </w:p>
    <w:p w14:paraId="297DDD42" w14:textId="77777777" w:rsidR="004602FD" w:rsidRDefault="004602FD" w:rsidP="004602FD">
      <w:pPr>
        <w:rPr>
          <w:rFonts w:eastAsia="Times New Roman"/>
          <w:lang w:eastAsia="en-GB"/>
        </w:rPr>
      </w:pPr>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p>
    <w:p w14:paraId="5C9E04B7" w14:textId="77777777" w:rsidR="004602FD" w:rsidRDefault="004602FD" w:rsidP="004602FD">
      <w:pPr>
        <w:rPr>
          <w:lang w:eastAsia="zh-CN"/>
        </w:rPr>
      </w:pPr>
      <w:r>
        <w:lastRenderedPageBreak/>
        <w:t xml:space="preserve">For each </w:t>
      </w:r>
      <w:r>
        <w:rPr>
          <w:lang w:eastAsia="zh-CN"/>
        </w:rPr>
        <w:t xml:space="preserve">DRB </w:t>
      </w:r>
      <w:r>
        <w:t xml:space="preserve">for which the source </w:t>
      </w:r>
      <w:r>
        <w:rPr>
          <w:lang w:eastAsia="zh-CN"/>
        </w:rPr>
        <w:t>NG-RAN node</w:t>
      </w:r>
      <w:r>
        <w:t xml:space="preserve"> proposes to perform forwarding of downlink data, the source </w:t>
      </w:r>
      <w:r>
        <w:rPr>
          <w:lang w:eastAsia="zh-CN"/>
        </w:rPr>
        <w:t>NG-RAN node</w:t>
      </w:r>
      <w:r>
        <w:t xml:space="preserve"> shall include the </w:t>
      </w:r>
      <w:r>
        <w:rPr>
          <w:rFonts w:eastAsia="Batang"/>
          <w:i/>
          <w:lang w:eastAsia="ja-JP"/>
        </w:rPr>
        <w:t>DRB ID</w:t>
      </w:r>
      <w:r>
        <w:t xml:space="preserve"> IE </w:t>
      </w:r>
      <w:r>
        <w:rPr>
          <w:lang w:eastAsia="zh-CN"/>
        </w:rPr>
        <w:t xml:space="preserve">and the mapped </w:t>
      </w:r>
      <w:r>
        <w:rPr>
          <w:i/>
          <w:lang w:eastAsia="zh-CN"/>
        </w:rPr>
        <w:t>QoS Flows List</w:t>
      </w:r>
      <w:r>
        <w:rPr>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lang w:eastAsia="zh-CN"/>
        </w:rPr>
        <w:t xml:space="preserve">contained in the </w:t>
      </w:r>
      <w:r>
        <w:rPr>
          <w:i/>
          <w:lang w:eastAsia="zh-CN"/>
        </w:rPr>
        <w:t>PDU Session Resources To Be Setup List</w:t>
      </w:r>
      <w:r>
        <w:rPr>
          <w:lang w:eastAsia="zh-CN"/>
        </w:rPr>
        <w:t xml:space="preserve"> 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lang w:eastAsia="zh-CN"/>
        </w:rPr>
        <w:t>If the target NG-RAN node decides to use the same DRB configuration and to map the same QoS flows as the source NG-RAN node, t</w:t>
      </w:r>
      <w:r>
        <w:t xml:space="preserve">he target </w:t>
      </w:r>
      <w:r>
        <w:rPr>
          <w:lang w:eastAsia="zh-CN"/>
        </w:rPr>
        <w:t>NG-RAN node</w:t>
      </w:r>
      <w:r>
        <w:t xml:space="preserve"> include</w:t>
      </w:r>
      <w:r>
        <w:rPr>
          <w:lang w:eastAsia="zh-CN"/>
        </w:rPr>
        <w:t>s</w:t>
      </w:r>
      <w:r>
        <w:t xml:space="preserve"> the </w:t>
      </w:r>
      <w:r>
        <w:rPr>
          <w:i/>
        </w:rPr>
        <w:t>DL Forwarding GTP Tunnel Endpoint</w:t>
      </w:r>
      <w:r>
        <w:t xml:space="preserve"> IE within the</w:t>
      </w:r>
      <w:r>
        <w:rPr>
          <w:lang w:eastAsia="zh-CN"/>
        </w:rPr>
        <w:t xml:space="preserve"> </w:t>
      </w:r>
      <w:r>
        <w:rPr>
          <w:i/>
          <w:lang w:eastAsia="zh-CN"/>
        </w:rPr>
        <w:t>Data Forwarding Response DRB List</w:t>
      </w:r>
      <w:r>
        <w:rPr>
          <w:rFonts w:eastAsia="Batang"/>
          <w:i/>
          <w:lang w:eastAsia="ja-JP"/>
        </w:rPr>
        <w:t xml:space="preserve"> </w:t>
      </w:r>
      <w:r>
        <w:t xml:space="preserve">IE </w:t>
      </w:r>
      <w:r>
        <w:rPr>
          <w:lang w:eastAsia="zh-CN"/>
        </w:rPr>
        <w:t>in</w:t>
      </w:r>
      <w:r>
        <w:t xml:space="preserve"> the HANDOVER REQUEST ACKNOWLEDGE message to indicate that it accepts the proposed forwarding of downlink data for this </w:t>
      </w:r>
      <w:r>
        <w:rPr>
          <w:lang w:eastAsia="zh-CN"/>
        </w:rPr>
        <w:t>DRB</w:t>
      </w:r>
      <w:r>
        <w:t>.</w:t>
      </w:r>
    </w:p>
    <w:p w14:paraId="3527D538" w14:textId="77777777" w:rsidR="004602FD" w:rsidRDefault="004602FD" w:rsidP="004602FD">
      <w:pPr>
        <w:rPr>
          <w:lang w:eastAsia="zh-CN"/>
        </w:rPr>
      </w:pPr>
      <w:r>
        <w:rPr>
          <w:rFonts w:eastAsia="DengXian"/>
        </w:rPr>
        <w:t xml:space="preserve">The target NG-RAN node may additionally include the </w:t>
      </w:r>
      <w:r>
        <w:rPr>
          <w:rFonts w:eastAsia="DengXian"/>
          <w:i/>
        </w:rPr>
        <w:t>Redundant DL Forwarding UP TNL Information</w:t>
      </w:r>
      <w:r>
        <w:rPr>
          <w:rFonts w:eastAsia="DengXian"/>
        </w:rPr>
        <w:t xml:space="preserve"> IE if at least one of the QoS flow mapped to the DRB is eligible to the redundant transmission feature as indicated in the </w:t>
      </w:r>
      <w:r>
        <w:rPr>
          <w:rFonts w:eastAsia="DengXian"/>
          <w:i/>
        </w:rPr>
        <w:t>Redundant QoS Flow Indicator</w:t>
      </w:r>
      <w:r>
        <w:rPr>
          <w:rFonts w:eastAsia="DengXian"/>
        </w:rPr>
        <w:t xml:space="preserve"> IE within </w:t>
      </w:r>
      <w:r>
        <w:rPr>
          <w:rFonts w:eastAsia="DengXian"/>
          <w:lang w:eastAsia="zh-CN"/>
        </w:rPr>
        <w:t xml:space="preserve">the </w:t>
      </w:r>
      <w:r>
        <w:rPr>
          <w:i/>
        </w:rPr>
        <w:t>PDU Session Resource To Be Setup List</w:t>
      </w:r>
      <w:r>
        <w:t xml:space="preserve"> IE</w:t>
      </w:r>
      <w:r>
        <w:rPr>
          <w:rFonts w:eastAsia="DengXian"/>
        </w:rPr>
        <w:t xml:space="preserve"> received in the HANDOVER REQUEST message for the QoS flow.</w:t>
      </w:r>
    </w:p>
    <w:p w14:paraId="542B9F08" w14:textId="77777777" w:rsidR="004602FD" w:rsidRDefault="004602FD" w:rsidP="004602FD">
      <w:pPr>
        <w:rPr>
          <w:rFonts w:eastAsia="Times New Roman"/>
          <w:lang w:eastAsia="en-GB"/>
        </w:rPr>
      </w:pPr>
      <w:r>
        <w:t xml:space="preserve">If the HANDOVER REQUEST ACKNOWLEDGE message contains the </w:t>
      </w:r>
      <w:r>
        <w:rPr>
          <w:i/>
          <w:iCs/>
        </w:rPr>
        <w:t>UL Forwarding GTP Tunnel Endpoint</w:t>
      </w:r>
      <w:r>
        <w:t xml:space="preserve"> IE for a given </w:t>
      </w:r>
      <w:r>
        <w:rPr>
          <w:lang w:eastAsia="zh-CN"/>
        </w:rPr>
        <w:t>DRB</w:t>
      </w:r>
      <w:r>
        <w:t xml:space="preserve"> in the </w:t>
      </w:r>
      <w:r>
        <w:rPr>
          <w:i/>
        </w:rPr>
        <w:t xml:space="preserve">Data Forwarding Response DRB List </w:t>
      </w:r>
      <w:r>
        <w:rPr>
          <w:iCs/>
        </w:rPr>
        <w:t>IE</w:t>
      </w:r>
      <w:r>
        <w:rPr>
          <w:iCs/>
          <w:lang w:eastAsia="zh-CN"/>
        </w:rPr>
        <w:t xml:space="preserve"> within</w:t>
      </w:r>
      <w:r>
        <w:rPr>
          <w:i/>
        </w:rPr>
        <w:t xml:space="preserve"> </w:t>
      </w:r>
      <w:r>
        <w:rPr>
          <w:rFonts w:eastAsia="Batang"/>
          <w:i/>
          <w:lang w:eastAsia="ja-JP"/>
        </w:rPr>
        <w:t>Data Forwarding Info from target NG-RAN node</w:t>
      </w:r>
      <w:r>
        <w:t xml:space="preserve"> IE</w:t>
      </w:r>
      <w:r>
        <w:rPr>
          <w:lang w:eastAsia="zh-CN"/>
        </w:rPr>
        <w:t xml:space="preserve"> in the </w:t>
      </w:r>
      <w:r>
        <w:rPr>
          <w:i/>
          <w:lang w:eastAsia="zh-CN"/>
        </w:rPr>
        <w:t>PDU Session Resources Admitted List</w:t>
      </w:r>
      <w:r>
        <w:rPr>
          <w:lang w:eastAsia="zh-CN"/>
        </w:rPr>
        <w:t xml:space="preserve"> IE and the source NG-RAN node accepts the data forwarding proposed by the target NG-RAN node</w:t>
      </w:r>
      <w:r>
        <w:rPr>
          <w:iCs/>
        </w:rPr>
        <w:t xml:space="preserve">, </w:t>
      </w:r>
      <w:r>
        <w:t xml:space="preserve">the source </w:t>
      </w:r>
      <w:r>
        <w:rPr>
          <w:lang w:eastAsia="zh-CN"/>
        </w:rPr>
        <w:t>NG-RAN node</w:t>
      </w:r>
      <w:r>
        <w:t xml:space="preserve"> shall perform forwarding of uplink data for th</w:t>
      </w:r>
      <w:r>
        <w:rPr>
          <w:lang w:eastAsia="zh-CN"/>
        </w:rPr>
        <w:t>e</w:t>
      </w:r>
      <w:r>
        <w:t xml:space="preserve"> </w:t>
      </w:r>
      <w:r>
        <w:rPr>
          <w:lang w:eastAsia="zh-CN"/>
        </w:rPr>
        <w:t>DRB</w:t>
      </w:r>
      <w:r>
        <w:t>.</w:t>
      </w:r>
    </w:p>
    <w:p w14:paraId="2880E002" w14:textId="77777777" w:rsidR="004602FD" w:rsidRDefault="004602FD" w:rsidP="004602FD">
      <w:r>
        <w:t xml:space="preserve">If the HANDOVER REQUEST includes PDU session resources for PDU sessions associated to S-NSSAIs not supported by target NG-RAN, the target NG-RAN shall reject such PDU session resources. In this case, and if at least one </w:t>
      </w:r>
      <w:r>
        <w:rPr>
          <w:i/>
          <w:lang w:eastAsia="ja-JP"/>
        </w:rPr>
        <w:t>PDU Session Resource To Be Setup</w:t>
      </w:r>
      <w:r>
        <w:rPr>
          <w:rFonts w:eastAsia="MS Mincho"/>
          <w:i/>
          <w:lang w:eastAsia="ja-JP"/>
        </w:rPr>
        <w:t xml:space="preserve"> Item</w:t>
      </w:r>
      <w:r>
        <w:t xml:space="preserve"> IE is admitted, the target NG-RAN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731E67FE" w14:textId="77777777" w:rsidR="004602FD" w:rsidRDefault="004602FD" w:rsidP="004602FD">
      <w:pPr>
        <w:rPr>
          <w:lang w:eastAsia="ja-JP"/>
        </w:rPr>
      </w:pPr>
      <w:r>
        <w:t xml:space="preserve">If the </w:t>
      </w:r>
      <w:r>
        <w:rPr>
          <w:i/>
          <w:iCs/>
          <w:lang w:eastAsia="zh-CN"/>
        </w:rPr>
        <w:t>Mobility Restriction List</w:t>
      </w:r>
      <w:r>
        <w:t xml:space="preserve"> IE is</w:t>
      </w:r>
    </w:p>
    <w:p w14:paraId="70886F1C" w14:textId="77777777" w:rsidR="004602FD" w:rsidRDefault="004602FD" w:rsidP="004602FD">
      <w:pPr>
        <w:pStyle w:val="B1"/>
        <w:rPr>
          <w:lang w:eastAsia="en-GB"/>
        </w:rPr>
      </w:pPr>
      <w:r>
        <w:t>-</w:t>
      </w:r>
      <w:r>
        <w:tab/>
        <w:t>contained in the HANDOVER REQUEST message, the target NG-RAN node shall</w:t>
      </w:r>
    </w:p>
    <w:p w14:paraId="3D1B7E7B" w14:textId="77777777" w:rsidR="004602FD" w:rsidRDefault="004602FD" w:rsidP="004602FD">
      <w:pPr>
        <w:pStyle w:val="B2"/>
      </w:pPr>
      <w:r>
        <w:t>-</w:t>
      </w:r>
      <w:r>
        <w:tab/>
        <w:t xml:space="preserve">store the information received in the </w:t>
      </w:r>
      <w:r>
        <w:rPr>
          <w:i/>
          <w:iCs/>
          <w:lang w:eastAsia="zh-CN"/>
        </w:rPr>
        <w:t>Mobility Restriction List</w:t>
      </w:r>
      <w:r>
        <w:t xml:space="preserve"> IE in the UE context;</w:t>
      </w:r>
    </w:p>
    <w:p w14:paraId="62D01185" w14:textId="77777777" w:rsidR="004602FD" w:rsidRDefault="004602FD" w:rsidP="004602FD">
      <w:pPr>
        <w:pStyle w:val="B2"/>
      </w:pPr>
      <w:r>
        <w:t>-</w:t>
      </w:r>
      <w:r>
        <w:tab/>
        <w:t xml:space="preserve">use this information to determine a target for the UE during subsequent </w:t>
      </w:r>
      <w:r>
        <w:rPr>
          <w:noProof/>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633CF72D" w14:textId="77777777" w:rsidR="004602FD" w:rsidRDefault="004602FD" w:rsidP="004602FD">
      <w:pPr>
        <w:pStyle w:val="B2"/>
      </w:pPr>
      <w:r>
        <w:t>-</w:t>
      </w:r>
      <w:r>
        <w:tab/>
        <w:t>use this information to select a proper SCG during dual connectivity operation.</w:t>
      </w:r>
    </w:p>
    <w:p w14:paraId="34E36DB6" w14:textId="77777777" w:rsidR="004602FD" w:rsidRDefault="004602FD" w:rsidP="004602FD">
      <w:pPr>
        <w:pStyle w:val="B2"/>
      </w:pPr>
      <w:r>
        <w:t>-</w:t>
      </w:r>
      <w:r>
        <w:tab/>
        <w:t xml:space="preserve">use this information to select </w:t>
      </w:r>
      <w:r>
        <w:rPr>
          <w:rStyle w:val="B1Char"/>
        </w:rPr>
        <w:t>proper</w:t>
      </w:r>
      <w:r>
        <w:t xml:space="preserve"> RNA(s) for the UE when moving the UE to RRC_INACTIVE.</w:t>
      </w:r>
    </w:p>
    <w:p w14:paraId="13F4BC55" w14:textId="77777777" w:rsidR="004602FD" w:rsidRDefault="004602FD" w:rsidP="004602FD">
      <w:pPr>
        <w:pStyle w:val="B1"/>
      </w:pPr>
      <w:r>
        <w:t>-</w:t>
      </w:r>
      <w:r>
        <w:tab/>
        <w:t>not contained in the HANDOVER REQUEST message, the target NG-RAN node shall</w:t>
      </w:r>
    </w:p>
    <w:p w14:paraId="2EE9BADC" w14:textId="77777777" w:rsidR="004602FD" w:rsidRDefault="004602FD" w:rsidP="004602FD">
      <w:pPr>
        <w:pStyle w:val="B2"/>
      </w:pPr>
      <w:r>
        <w:t>-</w:t>
      </w:r>
      <w:r>
        <w:tab/>
        <w:t>consider that no roaming and no access restriction apply to the UE.</w:t>
      </w:r>
    </w:p>
    <w:p w14:paraId="57B24351" w14:textId="77777777" w:rsidR="004602FD" w:rsidRDefault="004602FD" w:rsidP="004602FD">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6CCD5982" w14:textId="77777777" w:rsidR="004602FD" w:rsidRDefault="004602FD" w:rsidP="004602FD">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lang w:eastAsia="zh-CN"/>
        </w:rPr>
        <w:t>it</w:t>
      </w:r>
      <w:r>
        <w:t xml:space="preserve"> </w:t>
      </w:r>
      <w:r>
        <w:rPr>
          <w:lang w:eastAsia="zh-CN"/>
        </w:rPr>
        <w:t>as defined in TS 23.501 [7]</w:t>
      </w:r>
      <w:r>
        <w:t>.</w:t>
      </w:r>
    </w:p>
    <w:p w14:paraId="1CEFBD53" w14:textId="77777777" w:rsidR="004602FD" w:rsidRDefault="004602FD" w:rsidP="004602FD">
      <w:pPr>
        <w:rPr>
          <w:lang w:eastAsia="en-GB"/>
        </w:rPr>
      </w:pPr>
      <w:r>
        <w:lastRenderedPageBreak/>
        <w:t xml:space="preserve">If the </w:t>
      </w:r>
      <w:r>
        <w:rPr>
          <w:i/>
        </w:rPr>
        <w:t>UE Context Reference at the S-NG-RAN</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343EDE9D" w14:textId="77777777" w:rsidR="004602FD" w:rsidRDefault="004602FD" w:rsidP="004602FD">
      <w:r>
        <w:t xml:space="preserve">For each PDU session, if the </w:t>
      </w:r>
      <w:r>
        <w:rPr>
          <w:i/>
        </w:rPr>
        <w:t>Network Instance</w:t>
      </w:r>
      <w:r>
        <w:t xml:space="preserve"> IE is included in the </w:t>
      </w:r>
      <w:r>
        <w:rPr>
          <w:i/>
        </w:rPr>
        <w:t>PDU Session Resource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6AEEEF1F" w14:textId="77777777" w:rsidR="004602FD" w:rsidRDefault="004602FD" w:rsidP="004602FD">
      <w:pPr>
        <w:rPr>
          <w:rFonts w:eastAsia="DengXian"/>
        </w:rPr>
      </w:pPr>
      <w:r>
        <w:rPr>
          <w:rFonts w:eastAsia="DengXian"/>
        </w:rPr>
        <w:t>Redundant transmission:</w:t>
      </w:r>
    </w:p>
    <w:p w14:paraId="6B585A0A" w14:textId="77777777" w:rsidR="004602FD" w:rsidRDefault="004602FD" w:rsidP="004602FD">
      <w:pPr>
        <w:pStyle w:val="B1"/>
      </w:pPr>
      <w:r>
        <w:t>-</w:t>
      </w:r>
      <w:r>
        <w:tab/>
        <w:t xml:space="preserve">For each PDU session, if the </w:t>
      </w:r>
      <w:r>
        <w:rPr>
          <w:i/>
        </w:rPr>
        <w:t xml:space="preserve">Redundant UL NG-U UP TNL Information at UPF </w:t>
      </w:r>
      <w:r>
        <w:t xml:space="preserve">IE is included in the </w:t>
      </w:r>
      <w:r>
        <w:rPr>
          <w:i/>
        </w:rPr>
        <w:t xml:space="preserve">PDU Session Resource To Be Setup List </w:t>
      </w:r>
      <w:r>
        <w:t xml:space="preserve">IE, the </w:t>
      </w:r>
      <w:r>
        <w:rPr>
          <w:lang w:eastAsia="zh-CN"/>
        </w:rPr>
        <w:t xml:space="preserve">target </w:t>
      </w:r>
      <w:r>
        <w:t xml:space="preserve">NG-RAN node shall, if supported, use it as </w:t>
      </w:r>
      <w:r>
        <w:rPr>
          <w:lang w:eastAsia="zh-CN"/>
        </w:rPr>
        <w:t xml:space="preserve">the uplink </w:t>
      </w:r>
      <w:r>
        <w:t>termination point for the user plane data for the redundant transmission for the concerned PDU session.</w:t>
      </w:r>
    </w:p>
    <w:p w14:paraId="3783337C" w14:textId="77777777" w:rsidR="004602FD" w:rsidRDefault="004602FD" w:rsidP="004602FD">
      <w:pPr>
        <w:pStyle w:val="B1"/>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 To Be Setup List </w:t>
      </w:r>
      <w:r>
        <w:t xml:space="preserve">IE, the </w:t>
      </w:r>
      <w:r>
        <w:rPr>
          <w:lang w:eastAsia="zh-CN"/>
        </w:rPr>
        <w:t xml:space="preserve">target </w:t>
      </w:r>
      <w:r>
        <w:t xml:space="preserve">NG-RAN node shall, if supported, use them as </w:t>
      </w:r>
      <w:r>
        <w:rPr>
          <w:lang w:eastAsia="zh-CN"/>
        </w:rPr>
        <w:t xml:space="preserve">the uplink </w:t>
      </w:r>
      <w:r>
        <w:t>termination points for the user plane data for the redundant transmission for the concerned PDU session.</w:t>
      </w:r>
    </w:p>
    <w:p w14:paraId="3F5AEDA5" w14:textId="77777777" w:rsidR="004602FD" w:rsidRDefault="004602FD" w:rsidP="004602FD">
      <w:pPr>
        <w:pStyle w:val="B1"/>
      </w:pPr>
      <w:r>
        <w:t>-</w:t>
      </w:r>
      <w:r>
        <w:tab/>
        <w:t xml:space="preserve">For each PDU session, if the </w:t>
      </w:r>
      <w:r>
        <w:rPr>
          <w:i/>
        </w:rPr>
        <w:t>Redundant Common Network Instance</w:t>
      </w:r>
      <w:r>
        <w:t xml:space="preserve"> IE is included in the </w:t>
      </w:r>
      <w:r>
        <w:rPr>
          <w:i/>
        </w:rPr>
        <w:t>PDU Session Resource To Be Setup List</w:t>
      </w:r>
      <w:r>
        <w:t xml:space="preserve"> IE, the target NG-RAN node shall, if supported, use it when selecting transport network resource for the redundant transmission as specified in TS 23.501 [7].</w:t>
      </w:r>
    </w:p>
    <w:p w14:paraId="1E5BA55D" w14:textId="77777777" w:rsidR="004602FD" w:rsidRDefault="004602FD" w:rsidP="004602FD">
      <w:pPr>
        <w:pStyle w:val="B1"/>
        <w:rPr>
          <w:rFonts w:eastAsia="Times New Roman"/>
        </w:rPr>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 To Be Setup </w:t>
      </w:r>
      <w:r>
        <w:rPr>
          <w:i/>
          <w:iCs/>
          <w:lang w:val="en-US" w:eastAsia="zh-CN"/>
        </w:rPr>
        <w:t>List</w:t>
      </w:r>
      <w:r>
        <w:rPr>
          <w:i/>
          <w:lang w:val="en-US"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w:t>
      </w:r>
    </w:p>
    <w:p w14:paraId="3CE3B322" w14:textId="77777777" w:rsidR="004602FD" w:rsidRDefault="004602FD" w:rsidP="004602FD">
      <w:r>
        <w:t xml:space="preserve">If the </w:t>
      </w:r>
      <w:r>
        <w:rPr>
          <w:i/>
        </w:rPr>
        <w:t>TSC Traffic Characteristics</w:t>
      </w:r>
      <w:r>
        <w:t xml:space="preserve"> IE is included in the </w:t>
      </w:r>
      <w:r>
        <w:rPr>
          <w:i/>
        </w:rPr>
        <w:t>QoS Flows To Be Setup</w:t>
      </w:r>
      <w:r>
        <w:t xml:space="preserve"> List in the </w:t>
      </w:r>
      <w:r>
        <w:rPr>
          <w:i/>
        </w:rPr>
        <w:t>PDU Session Resource To Be Setup List</w:t>
      </w:r>
      <w:r>
        <w:t xml:space="preserve"> IE, the target NG-RAN node shall, if supported, use it as specified in TS 23.501 [7].</w:t>
      </w:r>
    </w:p>
    <w:p w14:paraId="065BEABC" w14:textId="77777777" w:rsidR="004602FD" w:rsidRDefault="004602FD" w:rsidP="004602FD">
      <w:r>
        <w:t xml:space="preserve">For each PDU session, if the </w:t>
      </w:r>
      <w:r>
        <w:rPr>
          <w:i/>
        </w:rPr>
        <w:t>Common</w:t>
      </w:r>
      <w:r>
        <w:t xml:space="preserve"> </w:t>
      </w:r>
      <w:r>
        <w:rPr>
          <w:i/>
        </w:rPr>
        <w:t>Network Instance</w:t>
      </w:r>
      <w:r>
        <w:t xml:space="preserve"> IE is included in the </w:t>
      </w:r>
      <w:r>
        <w:rPr>
          <w:i/>
        </w:rPr>
        <w:t>PDU Session Resource To Be Setup List</w:t>
      </w:r>
      <w:r>
        <w:t xml:space="preserve"> IE, the target NG-RAN node shall, if supported, use it when selecting transport network resource as specified in TS 23.501 [7].</w:t>
      </w:r>
    </w:p>
    <w:p w14:paraId="0F48D770" w14:textId="77777777" w:rsidR="004602FD" w:rsidRDefault="004602FD" w:rsidP="004602FD">
      <w:r>
        <w:rPr>
          <w:lang w:eastAsia="zh-CN"/>
        </w:rPr>
        <w:t xml:space="preserve">For each PDU session for which the </w:t>
      </w:r>
      <w:bookmarkStart w:id="33" w:name="OLE_LINK150"/>
      <w:bookmarkStart w:id="34" w:name="OLE_LINK149"/>
      <w:bookmarkStart w:id="35" w:name="OLE_LINK148"/>
      <w:r>
        <w:rPr>
          <w:i/>
          <w:lang w:eastAsia="zh-CN"/>
        </w:rPr>
        <w:t>Security Indication</w:t>
      </w:r>
      <w:r>
        <w:rPr>
          <w:lang w:eastAsia="zh-CN"/>
        </w:rPr>
        <w:t xml:space="preserve"> </w:t>
      </w:r>
      <w:bookmarkEnd w:id="33"/>
      <w:bookmarkEnd w:id="34"/>
      <w:bookmarkEnd w:id="35"/>
      <w:r>
        <w:rPr>
          <w:lang w:eastAsia="zh-CN"/>
        </w:rPr>
        <w:t xml:space="preserve">IE is included in the </w:t>
      </w:r>
      <w:r>
        <w:rPr>
          <w:i/>
        </w:rPr>
        <w:t>PDU Session Resource To Be Setup List</w:t>
      </w:r>
      <w:r>
        <w:t xml:space="preserve"> IE </w:t>
      </w:r>
      <w:r>
        <w:rPr>
          <w:lang w:eastAsia="zh-CN"/>
        </w:rPr>
        <w:t xml:space="preserve">and the </w:t>
      </w:r>
      <w:bookmarkStart w:id="36" w:name="OLE_LINK152"/>
      <w:bookmarkStart w:id="37" w:name="OLE_LINK151"/>
      <w:r>
        <w:rPr>
          <w:i/>
          <w:lang w:eastAsia="zh-CN"/>
        </w:rPr>
        <w:t>Integrity Protection Indication</w:t>
      </w:r>
      <w:r>
        <w:rPr>
          <w:lang w:eastAsia="zh-CN"/>
        </w:rPr>
        <w:t xml:space="preserve"> </w:t>
      </w:r>
      <w:bookmarkEnd w:id="36"/>
      <w:bookmarkEnd w:id="37"/>
      <w:r>
        <w:rPr>
          <w:lang w:eastAsia="zh-CN"/>
        </w:rPr>
        <w:t xml:space="preserve">IE or </w:t>
      </w:r>
      <w:r>
        <w:rPr>
          <w:i/>
          <w:lang w:eastAsia="zh-CN"/>
        </w:rPr>
        <w:t>Confidentiality Protection Indication</w:t>
      </w:r>
      <w:r>
        <w:rPr>
          <w:lang w:eastAsia="zh-CN"/>
        </w:rPr>
        <w:t xml:space="preserve"> IE is set to </w:t>
      </w:r>
      <w:r>
        <w:t>"</w:t>
      </w:r>
      <w:r>
        <w:rPr>
          <w:lang w:eastAsia="zh-CN"/>
        </w:rPr>
        <w:t>required</w:t>
      </w:r>
      <w:r>
        <w:t>"</w:t>
      </w:r>
      <w:r>
        <w:rPr>
          <w:lang w:eastAsia="zh-CN"/>
        </w:rPr>
        <w:t xml:space="preserve">, </w:t>
      </w:r>
      <w:r>
        <w:t xml:space="preserve">the target NG-RAN node shall </w:t>
      </w:r>
      <w:r>
        <w:rPr>
          <w:lang w:eastAsia="zh-CN"/>
        </w:rPr>
        <w:t xml:space="preserve">perform user plane integrity protection or ciphering, respectively. </w:t>
      </w:r>
      <w:bookmarkStart w:id="38" w:name="_Hlk509588533"/>
      <w:r>
        <w:rPr>
          <w:lang w:eastAsia="zh-CN"/>
        </w:rPr>
        <w:t>If the NG-RAN node is not able to perform the user plane integrity protection or ciphering, it shall reject the setup of the PDU Session Resources with an appropriate cause value</w:t>
      </w:r>
      <w:bookmarkEnd w:id="38"/>
      <w:r>
        <w:t>.</w:t>
      </w:r>
    </w:p>
    <w:p w14:paraId="787D8C72" w14:textId="77777777" w:rsidR="004602FD" w:rsidRDefault="004602FD" w:rsidP="004602FD">
      <w:bookmarkStart w:id="39" w:name="_Hlk515110149"/>
      <w:r>
        <w:t xml:space="preserve">If the NG-RAN node is an ng-eNB, it shall reject all PDU sessions for which the </w:t>
      </w:r>
      <w:r>
        <w:rPr>
          <w:i/>
          <w:lang w:eastAsia="zh-CN"/>
        </w:rPr>
        <w:t>Integrity Protection Indication</w:t>
      </w:r>
      <w:r>
        <w:rPr>
          <w:lang w:eastAsia="zh-CN"/>
        </w:rPr>
        <w:t xml:space="preserve"> IE </w:t>
      </w:r>
      <w:r>
        <w:t>is set to "required".</w:t>
      </w:r>
      <w:bookmarkEnd w:id="39"/>
    </w:p>
    <w:p w14:paraId="0381EA6D" w14:textId="77777777" w:rsidR="004602FD" w:rsidRDefault="004602FD" w:rsidP="004602FD">
      <w:r>
        <w:rPr>
          <w:lang w:eastAsia="zh-CN"/>
        </w:rPr>
        <w:t xml:space="preserve">For each PDU session for which the </w:t>
      </w:r>
      <w:r>
        <w:rPr>
          <w:i/>
          <w:lang w:eastAsia="zh-CN"/>
        </w:rPr>
        <w:t>Security Indication</w:t>
      </w:r>
      <w:r>
        <w:rPr>
          <w:lang w:eastAsia="zh-CN"/>
        </w:rPr>
        <w:t xml:space="preserve"> IE is included in the </w:t>
      </w:r>
      <w:r>
        <w:rPr>
          <w:i/>
        </w:rPr>
        <w:t>PDU Session Resource To Be Setup List</w:t>
      </w:r>
      <w:r>
        <w:t xml:space="preserve"> IE and </w:t>
      </w:r>
      <w:r>
        <w:rPr>
          <w:lang w:eastAsia="zh-CN"/>
        </w:rPr>
        <w:t xml:space="preserve">the </w:t>
      </w:r>
      <w:r>
        <w:rPr>
          <w:i/>
          <w:lang w:eastAsia="zh-CN"/>
        </w:rPr>
        <w:t>Integrity Protection Indication</w:t>
      </w:r>
      <w:r>
        <w:rPr>
          <w:lang w:eastAsia="zh-CN"/>
        </w:rPr>
        <w:t xml:space="preserve"> IE or the </w:t>
      </w:r>
      <w:r>
        <w:rPr>
          <w:i/>
          <w:lang w:eastAsia="zh-CN"/>
        </w:rPr>
        <w:t>Confidentiality Protection Indication</w:t>
      </w:r>
      <w:r>
        <w:rPr>
          <w:lang w:eastAsia="zh-CN"/>
        </w:rPr>
        <w:t xml:space="preserve"> IE is set to </w:t>
      </w:r>
      <w:r>
        <w:t>"</w:t>
      </w:r>
      <w:r>
        <w:rPr>
          <w:lang w:eastAsia="zh-CN"/>
        </w:rPr>
        <w:t>preferred</w:t>
      </w:r>
      <w:r>
        <w:t>"</w:t>
      </w:r>
      <w:r>
        <w:rPr>
          <w:lang w:eastAsia="zh-CN"/>
        </w:rPr>
        <w:t xml:space="preserve">, </w:t>
      </w:r>
      <w:r>
        <w:t xml:space="preserve">the target NG-RAN node should, if supported, </w:t>
      </w:r>
      <w:r>
        <w:rPr>
          <w:lang w:eastAsia="zh-CN"/>
        </w:rPr>
        <w:t>perform user plane integrity protection or ciphering, respectively and shall notify the SMF whether it succeeded the user plane integrity protection or ciphering or not for the concerned security policy</w:t>
      </w:r>
      <w:r>
        <w:t>.</w:t>
      </w:r>
    </w:p>
    <w:p w14:paraId="2A0B1890" w14:textId="77777777" w:rsidR="004602FD" w:rsidRDefault="004602FD" w:rsidP="004602FD">
      <w:pPr>
        <w:rPr>
          <w:rFonts w:eastAsia="Malgun Gothic"/>
          <w:lang w:eastAsia="ja-JP"/>
        </w:rPr>
      </w:pPr>
      <w:bookmarkStart w:id="40" w:name="_Hlk528050941"/>
      <w:bookmarkStart w:id="41" w:name="_Hlk527985448"/>
      <w:r>
        <w:rPr>
          <w:lang w:eastAsia="zh-CN"/>
        </w:rPr>
        <w:t xml:space="preserve">For each PDU session for which the </w:t>
      </w:r>
      <w:bookmarkStart w:id="42" w:name="_Hlk521361544"/>
      <w:r>
        <w:rPr>
          <w:i/>
          <w:lang w:eastAsia="zh-CN"/>
        </w:rPr>
        <w:t>Maximum Integrity Protected Data Rate</w:t>
      </w:r>
      <w:r>
        <w:rPr>
          <w:lang w:eastAsia="zh-CN"/>
        </w:rPr>
        <w:t xml:space="preserve"> IE </w:t>
      </w:r>
      <w:bookmarkEnd w:id="42"/>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w:t>
      </w:r>
      <w:r>
        <w:rPr>
          <w:lang w:eastAsia="zh-CN"/>
        </w:rPr>
        <w:lastRenderedPageBreak/>
        <w:t xml:space="preserve">integrity protection is to be performed for the PDU session, </w:t>
      </w:r>
      <w:r>
        <w:t xml:space="preserve">it </w:t>
      </w:r>
      <w:bookmarkStart w:id="43" w:name="_Hlk528069290"/>
      <w:r>
        <w:t xml:space="preserve">shall </w:t>
      </w:r>
      <w:r>
        <w:rPr>
          <w:lang w:eastAsia="ja-JP"/>
        </w:rPr>
        <w:t xml:space="preserve">enforce the traffic corresponding to the received </w:t>
      </w:r>
      <w:bookmarkStart w:id="44" w:name="_Hlk522727533"/>
      <w:r>
        <w:rPr>
          <w:i/>
          <w:lang w:eastAsia="zh-CN"/>
        </w:rPr>
        <w:t>Maximum Integrity Protected Data Rate</w:t>
      </w:r>
      <w:r>
        <w:rPr>
          <w:lang w:eastAsia="zh-CN"/>
        </w:rPr>
        <w:t xml:space="preserve"> </w:t>
      </w:r>
      <w:r>
        <w:rPr>
          <w:lang w:eastAsia="ja-JP"/>
        </w:rPr>
        <w:t>IE</w:t>
      </w:r>
      <w:bookmarkEnd w:id="44"/>
      <w:r>
        <w:rPr>
          <w:lang w:eastAsia="ja-JP"/>
        </w:rPr>
        <w:t xml:space="preserve">, </w:t>
      </w:r>
      <w:bookmarkStart w:id="45" w:name="_Hlk522727582"/>
      <w:r>
        <w:rPr>
          <w:lang w:eastAsia="ja-JP"/>
        </w:rPr>
        <w:t>for the concerned PDU session and concerned UE</w:t>
      </w:r>
      <w:bookmarkEnd w:id="43"/>
      <w:bookmarkEnd w:id="45"/>
      <w:r>
        <w:rPr>
          <w:lang w:eastAsia="ja-JP"/>
        </w:rPr>
        <w:t xml:space="preserve">, as specified in </w:t>
      </w:r>
      <w:r>
        <w:rPr>
          <w:lang w:eastAsia="zh-CN"/>
        </w:rPr>
        <w:t>TS 23.501 [7]</w:t>
      </w:r>
      <w:r>
        <w:rPr>
          <w:lang w:eastAsia="ja-JP"/>
        </w:rPr>
        <w:t>.</w:t>
      </w:r>
      <w:bookmarkEnd w:id="40"/>
      <w:bookmarkEnd w:id="41"/>
    </w:p>
    <w:p w14:paraId="06BA124D" w14:textId="77777777" w:rsidR="004602FD" w:rsidRDefault="004602FD" w:rsidP="004602FD">
      <w:pPr>
        <w:rPr>
          <w:rFonts w:eastAsia="Times New Roman"/>
          <w:lang w:eastAsia="zh-CN"/>
        </w:rPr>
      </w:pPr>
      <w:r>
        <w:rPr>
          <w:lang w:eastAsia="zh-CN"/>
        </w:rPr>
        <w:t xml:space="preserve">For each PDU session for which the </w:t>
      </w:r>
      <w:r>
        <w:rPr>
          <w:i/>
          <w:lang w:eastAsia="zh-CN"/>
        </w:rPr>
        <w:t>Security Indication</w:t>
      </w:r>
      <w:r>
        <w:rPr>
          <w:lang w:eastAsia="zh-CN"/>
        </w:rPr>
        <w:t xml:space="preserve"> IE is included in the </w:t>
      </w:r>
      <w:r>
        <w:rPr>
          <w:i/>
        </w:rPr>
        <w:t>PDU Session Resource To Be Setup List</w:t>
      </w:r>
      <w:r>
        <w:t xml:space="preserve"> IE </w:t>
      </w:r>
      <w:r>
        <w:rPr>
          <w:lang w:eastAsia="zh-CN"/>
        </w:rPr>
        <w:t xml:space="preserve">and the </w:t>
      </w:r>
      <w:r>
        <w:rPr>
          <w:i/>
          <w:lang w:eastAsia="zh-CN"/>
        </w:rPr>
        <w:t>Integrity Protection Indication</w:t>
      </w:r>
      <w:r>
        <w:rPr>
          <w:lang w:eastAsia="zh-CN"/>
        </w:rPr>
        <w:t xml:space="preserve"> IE or </w:t>
      </w:r>
      <w:r>
        <w:rPr>
          <w:i/>
          <w:lang w:eastAsia="zh-CN"/>
        </w:rPr>
        <w:t>Confidentiality Protection Indication</w:t>
      </w:r>
      <w:r>
        <w:rPr>
          <w:lang w:eastAsia="zh-CN"/>
        </w:rPr>
        <w:t xml:space="preserve"> IE is set to </w:t>
      </w:r>
      <w:r>
        <w:t>"</w:t>
      </w:r>
      <w:r>
        <w:rPr>
          <w:lang w:eastAsia="zh-CN"/>
        </w:rPr>
        <w:t>not needed</w:t>
      </w:r>
      <w:r>
        <w:t>"</w:t>
      </w:r>
      <w:r>
        <w:rPr>
          <w:lang w:eastAsia="zh-CN"/>
        </w:rPr>
        <w:t xml:space="preserve">, </w:t>
      </w:r>
      <w:r>
        <w:t xml:space="preserve">the target NG-RAN node shall not </w:t>
      </w:r>
      <w:r>
        <w:rPr>
          <w:lang w:eastAsia="zh-CN"/>
        </w:rPr>
        <w:t xml:space="preserve">perform user plane integrity protection or ciphering, respectively, for the </w:t>
      </w:r>
      <w:r>
        <w:t>concerned PDU session</w:t>
      </w:r>
      <w:r>
        <w:rPr>
          <w:lang w:eastAsia="zh-CN"/>
        </w:rPr>
        <w:t>.</w:t>
      </w:r>
    </w:p>
    <w:p w14:paraId="2B5CBA1D" w14:textId="77777777" w:rsidR="004602FD" w:rsidRDefault="004602FD" w:rsidP="004602FD">
      <w:pPr>
        <w:rPr>
          <w:lang w:eastAsia="en-GB"/>
        </w:rPr>
      </w:pPr>
      <w:r>
        <w:rPr>
          <w:lang w:eastAsia="ja-JP"/>
        </w:rPr>
        <w:t xml:space="preserve">For each PDU session, if the </w:t>
      </w:r>
      <w:r>
        <w:rPr>
          <w:i/>
          <w:lang w:eastAsia="ja-JP"/>
        </w:rPr>
        <w:t>Additional UL NG-U UP TNL Information List</w:t>
      </w:r>
      <w:r>
        <w:rPr>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lang w:eastAsia="zh-CN"/>
        </w:rPr>
        <w:t xml:space="preserve">target </w:t>
      </w:r>
      <w:r>
        <w:rPr>
          <w:lang w:eastAsia="ja-JP"/>
        </w:rPr>
        <w:t xml:space="preserve">NG-RAN node may forward the UP transport layer information to the </w:t>
      </w:r>
      <w:r>
        <w:rPr>
          <w:lang w:eastAsia="zh-CN"/>
        </w:rPr>
        <w:t xml:space="preserve">target </w:t>
      </w:r>
      <w:r>
        <w:rPr>
          <w:lang w:eastAsia="ja-JP"/>
        </w:rPr>
        <w:t xml:space="preserve">S-NG-RAN node as </w:t>
      </w:r>
      <w:r>
        <w:rPr>
          <w:lang w:eastAsia="zh-CN"/>
        </w:rPr>
        <w:t xml:space="preserve">the uplink </w:t>
      </w:r>
      <w:r>
        <w:rPr>
          <w:lang w:eastAsia="ja-JP"/>
        </w:rPr>
        <w:t>termination point for the user plane data for this PDU session split in different tunnel.</w:t>
      </w:r>
    </w:p>
    <w:p w14:paraId="1F5CAF79" w14:textId="77777777" w:rsidR="004602FD" w:rsidRDefault="004602FD" w:rsidP="004602FD">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41C46CA1" w14:textId="77777777" w:rsidR="004602FD" w:rsidRDefault="004602FD" w:rsidP="004602FD">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278834C1" w14:textId="77777777" w:rsidR="004602FD" w:rsidRDefault="004602FD" w:rsidP="004602FD">
      <w:bookmarkStart w:id="46" w:name="_Hlk43278967"/>
      <w:r>
        <w:t xml:space="preserve">If the </w:t>
      </w:r>
      <w:r>
        <w:rPr>
          <w:i/>
        </w:rPr>
        <w:t>Trace Activation</w:t>
      </w:r>
      <w:r>
        <w:t xml:space="preserve"> IE is included in the HANDOVER REQUEST message which includes </w:t>
      </w:r>
    </w:p>
    <w:p w14:paraId="2F5CA8E8" w14:textId="77777777" w:rsidR="004602FD" w:rsidRDefault="004602FD" w:rsidP="004602FD">
      <w:pPr>
        <w:pStyle w:val="B1"/>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10C88920" w14:textId="77777777" w:rsidR="004602FD" w:rsidRDefault="004602FD" w:rsidP="004602FD">
      <w:pPr>
        <w:pStyle w:val="B1"/>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784156FB" w14:textId="77777777" w:rsidR="004602FD" w:rsidRDefault="004602FD" w:rsidP="004602FD">
      <w:pPr>
        <w:pStyle w:val="B1"/>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7DB2CA86" w14:textId="77777777" w:rsidR="004602FD" w:rsidRDefault="004602FD" w:rsidP="004602FD">
      <w:pPr>
        <w:pStyle w:val="B1"/>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4F1073E2" w14:textId="77777777" w:rsidR="004602FD" w:rsidRDefault="004602FD" w:rsidP="004602FD">
      <w:pPr>
        <w:pStyle w:val="B1"/>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w:t>
      </w:r>
      <w:r>
        <w:t>43</w:t>
      </w:r>
      <w:r>
        <w:rPr>
          <w:color w:val="000000"/>
        </w:rPr>
        <w:t>]</w:t>
      </w:r>
      <w:r>
        <w:rPr>
          <w:lang w:eastAsia="zh-CN"/>
        </w:rPr>
        <w:t>.</w:t>
      </w:r>
    </w:p>
    <w:p w14:paraId="453A9305" w14:textId="77777777" w:rsidR="004602FD" w:rsidRDefault="004602FD" w:rsidP="004602FD">
      <w:pPr>
        <w:pStyle w:val="B1"/>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w:t>
      </w:r>
      <w:r>
        <w:t>43</w:t>
      </w:r>
      <w:r>
        <w:rPr>
          <w:color w:val="000000"/>
        </w:rPr>
        <w:t>]</w:t>
      </w:r>
      <w:r>
        <w:rPr>
          <w:lang w:eastAsia="zh-CN"/>
        </w:rPr>
        <w:t>.</w:t>
      </w:r>
    </w:p>
    <w:p w14:paraId="7327128F" w14:textId="77777777" w:rsidR="004602FD" w:rsidRDefault="004602FD" w:rsidP="004602FD">
      <w:pPr>
        <w:pStyle w:val="B1"/>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3CFFFFCB" w14:textId="77777777" w:rsidR="004602FD" w:rsidRDefault="004602FD" w:rsidP="004602FD">
      <w:pPr>
        <w:pStyle w:val="B1"/>
        <w:rPr>
          <w:rFonts w:eastAsia="Times New Roman"/>
          <w:lang w:eastAsia="en-GB"/>
        </w:rPr>
      </w:pPr>
      <w:r>
        <w:t>-</w:t>
      </w:r>
      <w:r>
        <w:tab/>
        <w:t xml:space="preserve">the </w:t>
      </w:r>
      <w:r>
        <w:rPr>
          <w:i/>
        </w:rPr>
        <w:t>MDT Configuration</w:t>
      </w:r>
      <w:r>
        <w:t xml:space="preserve"> IE and if the target NG-RAN node is a gNB at least </w:t>
      </w:r>
      <w:r>
        <w:rPr>
          <w:i/>
        </w:rPr>
        <w:t>the MDT Configuration-NR</w:t>
      </w:r>
      <w:r>
        <w:rPr>
          <w:rFonts w:ascii="Arial" w:hAnsi="Arial"/>
          <w:i/>
          <w:sz w:val="18"/>
          <w:lang w:eastAsia="ja-JP"/>
        </w:rPr>
        <w:t xml:space="preserve"> </w:t>
      </w:r>
      <w:r>
        <w:t xml:space="preserve">IE shall be present, while if the target NG-RAN node is an ng-eNB at least the </w:t>
      </w:r>
      <w:r>
        <w:rPr>
          <w:i/>
        </w:rPr>
        <w:t>MDT Configuration-EUTRA</w:t>
      </w:r>
      <w:r>
        <w:t xml:space="preserve"> IE shall be present. If the target NG-RAN node is a gNB</w:t>
      </w:r>
      <w:r>
        <w:rPr>
          <w:lang w:eastAsia="zh-CN"/>
        </w:rPr>
        <w:t xml:space="preserve"> receiving a </w:t>
      </w:r>
      <w:r>
        <w:rPr>
          <w:i/>
        </w:rPr>
        <w:t>MDT Configuration-EUTRA</w:t>
      </w:r>
      <w:r>
        <w:t xml:space="preserve"> IE, or the target NG-RAN </w:t>
      </w:r>
      <w:r>
        <w:lastRenderedPageBreak/>
        <w:t>node is a ng-eNB</w:t>
      </w:r>
      <w:r>
        <w:rPr>
          <w:lang w:eastAsia="zh-CN"/>
        </w:rPr>
        <w:t xml:space="preserve"> receiving a </w:t>
      </w:r>
      <w:r>
        <w:rPr>
          <w:i/>
        </w:rPr>
        <w:t>MDT Configuration-NR</w:t>
      </w:r>
      <w:r>
        <w:t xml:space="preserve"> IE, the target NG-RAN node shall store it as part of the UE context, and propagate it at the next Xn handov</w:t>
      </w:r>
      <w:r>
        <w:rPr>
          <w:lang w:eastAsia="zh-CN"/>
        </w:rPr>
        <w:t>er as described in TS 37.320 [43].</w:t>
      </w:r>
    </w:p>
    <w:p w14:paraId="4404F4B9" w14:textId="77777777" w:rsidR="004602FD" w:rsidRDefault="004602FD" w:rsidP="004602FD">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D2D3F37" w14:textId="77777777" w:rsidR="004602FD" w:rsidRDefault="004602FD" w:rsidP="004602FD">
      <w:r>
        <w:t xml:space="preserve">If the HANDOVER REQUEST message includes the </w:t>
      </w:r>
      <w:r>
        <w:rPr>
          <w:i/>
        </w:rPr>
        <w:t>Management Based MDT PLMN List</w:t>
      </w:r>
      <w:r>
        <w:t xml:space="preserve"> IE, the target NG-RAN node shall take it into account if it includes information regarding the PLMN serving the UE in the target NG-RAN node. </w:t>
      </w:r>
    </w:p>
    <w:p w14:paraId="1BDEEAF0" w14:textId="77777777" w:rsidR="004602FD" w:rsidRDefault="004602FD" w:rsidP="004602FD">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51E7B761" w14:textId="77777777" w:rsidR="004602FD" w:rsidRDefault="004602FD" w:rsidP="004602FD">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lang w:eastAsia="zh-CN"/>
        </w:rPr>
        <w:t>NG-RAN node</w:t>
      </w:r>
      <w:r>
        <w:rPr>
          <w:rFonts w:cs="Arial"/>
        </w:rPr>
        <w:t xml:space="preserve"> shall, if supported, store the collected information and use it for future handover preparations.</w:t>
      </w:r>
    </w:p>
    <w:bookmarkEnd w:id="46"/>
    <w:p w14:paraId="4172D4F0" w14:textId="77777777" w:rsidR="004602FD" w:rsidRDefault="004602FD" w:rsidP="004602FD">
      <w:pPr>
        <w:rPr>
          <w:lang w:eastAsia="en-GB"/>
        </w:rPr>
      </w:pPr>
      <w:r>
        <w:rPr>
          <w:lang w:eastAsia="ja-JP"/>
        </w:rPr>
        <w:t xml:space="preserve">For each QoS flow which has been successfully established in the target NG-RAN node, </w:t>
      </w:r>
      <w:r>
        <w:rPr>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6D5FC6B6" w14:textId="77777777" w:rsidR="004602FD" w:rsidRDefault="004602FD" w:rsidP="004602FD">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0E5737EB" w14:textId="77777777" w:rsidR="004602FD" w:rsidRDefault="004602FD" w:rsidP="004602FD">
      <w:r>
        <w:t>V2X:</w:t>
      </w:r>
    </w:p>
    <w:p w14:paraId="4308F954" w14:textId="77777777" w:rsidR="004602FD" w:rsidRDefault="004602FD" w:rsidP="004602FD">
      <w:pPr>
        <w:pStyle w:val="B1"/>
      </w:pPr>
      <w:r>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4A51E5E1" w14:textId="77777777" w:rsidR="004602FD" w:rsidRDefault="004602FD" w:rsidP="004602FD">
      <w:pPr>
        <w:pStyle w:val="B1"/>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42ECC4D3" w14:textId="77777777" w:rsidR="004602FD" w:rsidRDefault="004602FD" w:rsidP="004602FD">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1047B590" w14:textId="77777777" w:rsidR="004602FD" w:rsidRDefault="004602FD" w:rsidP="004602FD">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2A0CFFCC" w14:textId="77777777" w:rsidR="004602FD" w:rsidRDefault="004602FD" w:rsidP="004602FD">
      <w:pPr>
        <w:rPr>
          <w:kern w:val="28"/>
          <w:lang w:eastAsia="zh-CN"/>
        </w:rPr>
      </w:pPr>
      <w:r>
        <w:t xml:space="preserve">If </w:t>
      </w:r>
      <w:r>
        <w:rPr>
          <w:lang w:eastAsia="zh-CN"/>
        </w:rPr>
        <w:t xml:space="preserve">the </w:t>
      </w:r>
      <w:r>
        <w:rPr>
          <w:rFonts w:cs="Arial"/>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snapToGrid w:val="0"/>
          <w:lang w:eastAsia="zh-CN"/>
        </w:rPr>
        <w:t>NG-RAN node</w:t>
      </w:r>
      <w:r>
        <w:rPr>
          <w:snapToGrid w:val="0"/>
        </w:rPr>
        <w:t xml:space="preserve"> shall, if supported,</w:t>
      </w:r>
      <w:r>
        <w:rPr>
          <w:snapToGrid w:val="0"/>
          <w:lang w:eastAsia="zh-CN"/>
        </w:rPr>
        <w:t xml:space="preserve"> </w:t>
      </w:r>
      <w:r>
        <w:rPr>
          <w:lang w:eastAsia="zh-CN"/>
        </w:rPr>
        <w:t xml:space="preserve">use it </w:t>
      </w:r>
      <w:r>
        <w:t>as defined in TS 23.</w:t>
      </w:r>
      <w:r>
        <w:rPr>
          <w:lang w:eastAsia="zh-CN"/>
        </w:rPr>
        <w:t>287 [38]</w:t>
      </w:r>
      <w:r>
        <w:t>.</w:t>
      </w:r>
    </w:p>
    <w:p w14:paraId="4FBE0E93" w14:textId="77777777" w:rsidR="004602FD" w:rsidRDefault="004602FD" w:rsidP="004602FD">
      <w:pPr>
        <w:rPr>
          <w:lang w:eastAsia="en-GB"/>
        </w:rPr>
      </w:pPr>
      <w:r>
        <w:t xml:space="preserve">If the </w:t>
      </w:r>
      <w:r>
        <w:rPr>
          <w:i/>
          <w:iCs/>
        </w:rPr>
        <w:t>DAPS Request Information</w:t>
      </w:r>
      <w:r>
        <w:t xml:space="preserve"> IE is included for a given DRB in the HANDOVER REQUEST message, the target NG-RAN node shall consider that the request concerns a DAPS handover for that DRB, as described in TS 38.300 [9]. </w:t>
      </w:r>
      <w:r>
        <w:lastRenderedPageBreak/>
        <w:t xml:space="preserve">Accordingly, the target NG-RAN node shall include the </w:t>
      </w:r>
      <w:r>
        <w:rPr>
          <w:i/>
          <w:iCs/>
        </w:rPr>
        <w:t>DAPS Response Information</w:t>
      </w:r>
      <w:r>
        <w:t xml:space="preserve"> IE in the HANDOVER REQUEST ACKNOWLEDGE message.</w:t>
      </w:r>
    </w:p>
    <w:p w14:paraId="4941F298" w14:textId="77777777" w:rsidR="004602FD" w:rsidRDefault="004602FD" w:rsidP="004602FD">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initiate more Handover Preparation procedures for a CHO for the same UE towards the target NG-RAN node than the number indicated in the IE.</w:t>
      </w:r>
    </w:p>
    <w:p w14:paraId="02049F38" w14:textId="77777777" w:rsidR="004602FD" w:rsidRDefault="004602FD" w:rsidP="004602FD">
      <w:bookmarkStart w:id="47" w:name="_Hlk36823579"/>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47"/>
    <w:p w14:paraId="065CCD56" w14:textId="77777777" w:rsidR="004602FD" w:rsidRDefault="004602FD" w:rsidP="004602FD">
      <w:pPr>
        <w:rPr>
          <w:snapToGrid w:val="0"/>
          <w:lang w:eastAsia="zh-CN"/>
        </w:rPr>
      </w:pPr>
      <w:r>
        <w:rPr>
          <w:snapToGrid w:val="0"/>
          <w:lang w:eastAsia="zh-CN"/>
        </w:rPr>
        <w:t>If the</w:t>
      </w:r>
      <w:r>
        <w:rPr>
          <w:i/>
          <w:lang w:eastAsia="zh-CN"/>
        </w:rPr>
        <w:t xml:space="preserve"> IAB Node Indication </w:t>
      </w:r>
      <w:r>
        <w:rPr>
          <w:snapToGrid w:val="0"/>
          <w:lang w:eastAsia="zh-CN"/>
        </w:rPr>
        <w:t>IE is contained in the HANDOVER REQUEST message, the target NG-RAN node shall, if supported, consider that the handover is for an IAB node.</w:t>
      </w:r>
    </w:p>
    <w:p w14:paraId="313E133E" w14:textId="40BDDB6E" w:rsidR="004602FD" w:rsidRDefault="004602FD" w:rsidP="004602FD">
      <w:pPr>
        <w:rPr>
          <w:ins w:id="48" w:author="Ericsson" w:date="2021-01-14T18:18:00Z"/>
          <w:lang w:eastAsia="zh-CN"/>
        </w:rPr>
      </w:pPr>
      <w:r>
        <w:t xml:space="preserve">If the </w:t>
      </w:r>
      <w:r>
        <w:rPr>
          <w:rFonts w:cs="Arial"/>
          <w:i/>
        </w:rPr>
        <w:t xml:space="preserve">UE </w:t>
      </w:r>
      <w:r>
        <w:rPr>
          <w:rFonts w:cs="Arial"/>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lang w:eastAsia="zh-CN"/>
        </w:rPr>
        <w:t>, if supported,</w:t>
      </w:r>
      <w:r>
        <w:t xml:space="preserve"> store this information</w:t>
      </w:r>
      <w:r>
        <w:rPr>
          <w:lang w:eastAsia="zh-CN"/>
        </w:rPr>
        <w:t xml:space="preserve"> in the UE context </w:t>
      </w:r>
      <w:r>
        <w:t xml:space="preserve">and use </w:t>
      </w:r>
      <w:r>
        <w:rPr>
          <w:lang w:eastAsia="zh-CN"/>
        </w:rPr>
        <w:t>it</w:t>
      </w:r>
      <w:r>
        <w:t xml:space="preserve"> </w:t>
      </w:r>
      <w:r>
        <w:rPr>
          <w:lang w:eastAsia="zh-CN"/>
        </w:rPr>
        <w:t>as defined in TS 23.501 [7]</w:t>
      </w:r>
      <w:r>
        <w:rPr>
          <w:lang w:val="en-US" w:eastAsia="zh-CN"/>
        </w:rPr>
        <w:t xml:space="preserve"> </w:t>
      </w:r>
      <w:bookmarkStart w:id="49" w:name="OLE_LINK5"/>
      <w:r>
        <w:rPr>
          <w:lang w:val="en-US" w:eastAsia="zh-CN"/>
        </w:rPr>
        <w:t>and TS 23.502 [13]</w:t>
      </w:r>
      <w:bookmarkEnd w:id="49"/>
      <w:r>
        <w:rPr>
          <w:lang w:eastAsia="zh-CN"/>
        </w:rPr>
        <w:t>.</w:t>
      </w:r>
    </w:p>
    <w:p w14:paraId="33DB2206" w14:textId="55FAD2D0" w:rsidR="00BA0DFA" w:rsidRPr="00C37D2B" w:rsidRDefault="00BA0DFA" w:rsidP="00BA0DFA">
      <w:pPr>
        <w:rPr>
          <w:ins w:id="50" w:author="Ericsson" w:date="2021-01-14T18:18:00Z"/>
        </w:rPr>
      </w:pPr>
      <w:ins w:id="51" w:author="Ericsson" w:date="2021-01-14T18:18:00Z">
        <w:r w:rsidRPr="00C37D2B">
          <w:t xml:space="preserve">If the </w:t>
        </w:r>
      </w:ins>
      <w:ins w:id="52" w:author="Ericsson" w:date="2021-01-14T18:19:00Z">
        <w:r>
          <w:rPr>
            <w:rFonts w:eastAsia="Batang"/>
            <w:i/>
          </w:rPr>
          <w:t>UAV</w:t>
        </w:r>
        <w:r w:rsidRPr="008711EA">
          <w:rPr>
            <w:rFonts w:eastAsia="Batang"/>
            <w:i/>
          </w:rPr>
          <w:t xml:space="preserve"> UE subscription information </w:t>
        </w:r>
      </w:ins>
      <w:ins w:id="53" w:author="Ericsson" w:date="2021-01-14T18:18:00Z">
        <w:r w:rsidRPr="00C37D2B">
          <w:t xml:space="preserve">IE is included in the HANDOVER REQUEST message, the target </w:t>
        </w:r>
      </w:ins>
      <w:ins w:id="54" w:author="Ericsson" w:date="2021-01-14T18:19:00Z">
        <w:r w:rsidR="00190820">
          <w:t>NG-RAN node</w:t>
        </w:r>
      </w:ins>
      <w:ins w:id="55" w:author="Ericsson" w:date="2021-01-14T18:18:00Z">
        <w:r w:rsidRPr="00C37D2B">
          <w:t xml:space="preserve"> shall, if supported, store this information in the UE context and use it as defined in TS </w:t>
        </w:r>
        <w:r>
          <w:t>23.501</w:t>
        </w:r>
        <w:r w:rsidRPr="00C37D2B">
          <w:t xml:space="preserve"> [</w:t>
        </w:r>
        <w:r>
          <w:t>7</w:t>
        </w:r>
        <w:r w:rsidRPr="00C37D2B">
          <w:t>].</w:t>
        </w:r>
      </w:ins>
    </w:p>
    <w:p w14:paraId="4E97E28D" w14:textId="77777777" w:rsidR="00BA0DFA" w:rsidRDefault="00BA0DFA" w:rsidP="004602FD">
      <w:pPr>
        <w:rPr>
          <w:rFonts w:eastAsia="Times New Roman"/>
          <w:lang w:eastAsia="zh-CN"/>
        </w:rPr>
      </w:pPr>
    </w:p>
    <w:p w14:paraId="3575086F" w14:textId="77777777" w:rsidR="004602FD" w:rsidRDefault="004602FD" w:rsidP="004602FD">
      <w:pPr>
        <w:rPr>
          <w:b/>
          <w:lang w:eastAsia="en-GB"/>
        </w:rPr>
      </w:pPr>
      <w:r>
        <w:rPr>
          <w:b/>
        </w:rPr>
        <w:t>Interaction with SN Status Transfer procedure:</w:t>
      </w:r>
    </w:p>
    <w:p w14:paraId="65D14986" w14:textId="77777777" w:rsidR="004602FD" w:rsidRDefault="004602FD" w:rsidP="004602FD">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14:paraId="317E9E99" w14:textId="77777777" w:rsidR="00A64751" w:rsidRDefault="00A64751" w:rsidP="00A64751">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7B25967" w14:textId="77777777" w:rsidR="00B55EE4" w:rsidRDefault="00B55EE4" w:rsidP="00B55EE4">
      <w:pPr>
        <w:pStyle w:val="Heading3"/>
        <w:rPr>
          <w:lang w:eastAsia="en-GB"/>
        </w:rPr>
      </w:pPr>
      <w:bookmarkStart w:id="56" w:name="_Toc58483960"/>
      <w:bookmarkStart w:id="57" w:name="_Toc56693403"/>
      <w:bookmarkStart w:id="58" w:name="_Toc51850400"/>
      <w:bookmarkStart w:id="59" w:name="_Toc45901321"/>
      <w:bookmarkStart w:id="60" w:name="_Toc45107701"/>
      <w:bookmarkStart w:id="61" w:name="_Toc44497313"/>
      <w:r>
        <w:t>8.2.4</w:t>
      </w:r>
      <w:r>
        <w:tab/>
        <w:t>Retrieve UE Context</w:t>
      </w:r>
      <w:bookmarkEnd w:id="56"/>
      <w:bookmarkEnd w:id="57"/>
      <w:bookmarkEnd w:id="58"/>
      <w:bookmarkEnd w:id="59"/>
      <w:bookmarkEnd w:id="60"/>
      <w:bookmarkEnd w:id="61"/>
    </w:p>
    <w:p w14:paraId="501CA8F9" w14:textId="77777777" w:rsidR="00B55EE4" w:rsidRDefault="00B55EE4" w:rsidP="00B55EE4">
      <w:pPr>
        <w:pStyle w:val="Heading4"/>
      </w:pPr>
      <w:bookmarkStart w:id="62" w:name="_Toc58483961"/>
      <w:bookmarkStart w:id="63" w:name="_Toc56693404"/>
      <w:bookmarkStart w:id="64" w:name="_Toc51850401"/>
      <w:bookmarkStart w:id="65" w:name="_Toc45901322"/>
      <w:bookmarkStart w:id="66" w:name="_Toc45107702"/>
      <w:bookmarkStart w:id="67" w:name="_Toc44497314"/>
      <w:bookmarkStart w:id="68" w:name="_Toc36555651"/>
      <w:bookmarkStart w:id="69" w:name="_Toc29991251"/>
      <w:bookmarkStart w:id="70" w:name="_Toc20955064"/>
      <w:r>
        <w:t>8.2.4.1</w:t>
      </w:r>
      <w:r>
        <w:tab/>
        <w:t>General</w:t>
      </w:r>
      <w:bookmarkEnd w:id="62"/>
      <w:bookmarkEnd w:id="63"/>
      <w:bookmarkEnd w:id="64"/>
      <w:bookmarkEnd w:id="65"/>
      <w:bookmarkEnd w:id="66"/>
      <w:bookmarkEnd w:id="67"/>
      <w:bookmarkEnd w:id="68"/>
      <w:bookmarkEnd w:id="69"/>
      <w:bookmarkEnd w:id="70"/>
    </w:p>
    <w:p w14:paraId="768B2927" w14:textId="77777777" w:rsidR="00B55EE4" w:rsidRDefault="00B55EE4" w:rsidP="00B55EE4">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53B6AF0F" w14:textId="77777777" w:rsidR="00B55EE4" w:rsidRDefault="00B55EE4" w:rsidP="00B55EE4">
      <w:r>
        <w:t xml:space="preserve">The procedure uses </w:t>
      </w:r>
      <w:r>
        <w:rPr>
          <w:lang w:eastAsia="zh-CN"/>
        </w:rPr>
        <w:t>UE-associated signalling</w:t>
      </w:r>
      <w:r>
        <w:t>.</w:t>
      </w:r>
    </w:p>
    <w:p w14:paraId="2266AFE3" w14:textId="77777777" w:rsidR="00B55EE4" w:rsidRDefault="00B55EE4" w:rsidP="00B55EE4">
      <w:pPr>
        <w:pStyle w:val="Heading4"/>
      </w:pPr>
      <w:bookmarkStart w:id="71" w:name="_Toc58483962"/>
      <w:bookmarkStart w:id="72" w:name="_Toc56693405"/>
      <w:bookmarkStart w:id="73" w:name="_Toc51850402"/>
      <w:bookmarkStart w:id="74" w:name="_Toc45901323"/>
      <w:bookmarkStart w:id="75" w:name="_Toc45107703"/>
      <w:bookmarkStart w:id="76" w:name="_Toc44497315"/>
      <w:bookmarkStart w:id="77" w:name="_Toc36555652"/>
      <w:bookmarkStart w:id="78" w:name="_Toc29991252"/>
      <w:bookmarkStart w:id="79" w:name="_Toc20955065"/>
      <w:r>
        <w:lastRenderedPageBreak/>
        <w:t>8.2.4.2</w:t>
      </w:r>
      <w:r>
        <w:tab/>
        <w:t>Successful Operation</w:t>
      </w:r>
      <w:bookmarkEnd w:id="71"/>
      <w:bookmarkEnd w:id="72"/>
      <w:bookmarkEnd w:id="73"/>
      <w:bookmarkEnd w:id="74"/>
      <w:bookmarkEnd w:id="75"/>
      <w:bookmarkEnd w:id="76"/>
      <w:bookmarkEnd w:id="77"/>
      <w:bookmarkEnd w:id="78"/>
      <w:bookmarkEnd w:id="79"/>
    </w:p>
    <w:p w14:paraId="58765E59" w14:textId="77777777" w:rsidR="00B55EE4" w:rsidRDefault="00B55EE4" w:rsidP="00B55EE4">
      <w:pPr>
        <w:pStyle w:val="TH"/>
      </w:pPr>
      <w:r>
        <w:rPr>
          <w:rFonts w:eastAsia="Times New Roman"/>
          <w:lang w:eastAsia="en-GB"/>
        </w:rPr>
        <w:object w:dxaOrig="6830" w:dyaOrig="2520" w14:anchorId="345B900F">
          <v:shape id="_x0000_i1026" type="#_x0000_t75" style="width:342pt;height:126pt" o:ole="">
            <v:imagedata r:id="rId22" o:title=""/>
          </v:shape>
          <o:OLEObject Type="Embed" ProgID="Visio.Drawing.15" ShapeID="_x0000_i1026" DrawAspect="Content" ObjectID="_1672205111" r:id="rId23"/>
        </w:object>
      </w:r>
    </w:p>
    <w:p w14:paraId="500E4FBA" w14:textId="77777777" w:rsidR="00B55EE4" w:rsidRDefault="00B55EE4" w:rsidP="00B55EE4">
      <w:pPr>
        <w:pStyle w:val="TF"/>
      </w:pPr>
      <w:r>
        <w:t>Figure 8.2.4.2-1: Retrieve UE Context, successful operation</w:t>
      </w:r>
    </w:p>
    <w:p w14:paraId="501572C7" w14:textId="77777777" w:rsidR="00B55EE4" w:rsidRDefault="00B55EE4" w:rsidP="00B55EE4">
      <w:r>
        <w:t>The new NG-RAN node initiates the procedure by sending the RETRIEVE UE CONTEXT REQUEST message to the old NG-RAN node.</w:t>
      </w:r>
    </w:p>
    <w:p w14:paraId="61E11ED2" w14:textId="77777777" w:rsidR="00B55EE4" w:rsidRDefault="00B55EE4" w:rsidP="00B55EE4">
      <w:r>
        <w:rPr>
          <w:lang w:eastAsia="ko-KR"/>
        </w:rPr>
        <w:t xml:space="preserve">If the old </w:t>
      </w:r>
      <w:r>
        <w:t>NG-RAN node</w:t>
      </w:r>
      <w:r>
        <w:rPr>
          <w:lang w:eastAsia="ko-KR"/>
        </w:rPr>
        <w:t xml:space="preserve"> is able to identify the UE context by means of the UE Context ID, and to successfully verify the UE by means of the </w:t>
      </w:r>
      <w:r>
        <w:t xml:space="preserve">integrity protection </w:t>
      </w:r>
      <w:r>
        <w:rPr>
          <w:lang w:eastAsia="ko-KR"/>
        </w:rPr>
        <w:t>contained in the</w:t>
      </w:r>
      <w:r>
        <w:t xml:space="preserve"> RETRIEVE UE CONTEXT REQUEST message</w:t>
      </w:r>
      <w:r>
        <w:rPr>
          <w:lang w:eastAsia="ko-KR"/>
        </w:rPr>
        <w:t xml:space="preserve">, and decides to provide the UE context to the new NG-RAN node, it shall respond to the new </w:t>
      </w:r>
      <w:r>
        <w:t>NG-RAN node</w:t>
      </w:r>
      <w:r>
        <w:rPr>
          <w:lang w:eastAsia="ko-KR"/>
        </w:rPr>
        <w:t xml:space="preserve"> with the </w:t>
      </w:r>
      <w:r>
        <w:t xml:space="preserve">RETRIEVE UE CONTEXT RESPONSE </w:t>
      </w:r>
      <w:smartTag w:uri="urn:schemas-microsoft-com:office:smarttags" w:element="PersonName">
        <w:r>
          <w:t>me</w:t>
        </w:r>
      </w:smartTag>
      <w:r>
        <w:t>ssage.</w:t>
      </w:r>
    </w:p>
    <w:p w14:paraId="14685906" w14:textId="77777777" w:rsidR="00B55EE4" w:rsidRDefault="00B55EE4" w:rsidP="00B55EE4">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RETRIEVE UE CONTEXT RESPONSE message, the </w:t>
      </w:r>
      <w:r>
        <w:rPr>
          <w:lang w:eastAsia="zh-CN"/>
        </w:rPr>
        <w:t>new</w:t>
      </w:r>
      <w:r>
        <w:t xml:space="preserve"> NG-RAN node shall store this information and use </w:t>
      </w:r>
      <w:r>
        <w:rPr>
          <w:lang w:eastAsia="zh-CN"/>
        </w:rPr>
        <w:t>it</w:t>
      </w:r>
      <w:r>
        <w:t xml:space="preserve"> </w:t>
      </w:r>
      <w:r>
        <w:rPr>
          <w:lang w:eastAsia="zh-CN"/>
        </w:rPr>
        <w:t>as defined in TS 23.501 [7]</w:t>
      </w:r>
      <w:r>
        <w:t>.</w:t>
      </w:r>
    </w:p>
    <w:p w14:paraId="022C02E4" w14:textId="77777777" w:rsidR="00B55EE4" w:rsidRDefault="00B55EE4" w:rsidP="00B55EE4">
      <w:r>
        <w:t xml:space="preserve">If the </w:t>
      </w:r>
      <w:r>
        <w:rPr>
          <w:i/>
          <w:iCs/>
        </w:rPr>
        <w:t>Location Reporting Information</w:t>
      </w:r>
      <w:r>
        <w:t xml:space="preserve"> IE is included in the RETRIEVE UE CONTEXT RESPONSE message, then the new NG-RAN node should initiate the requested location reporting functionality as defined in TS 38.413 [5].</w:t>
      </w:r>
    </w:p>
    <w:p w14:paraId="6D7791C8" w14:textId="77777777" w:rsidR="00B55EE4" w:rsidRDefault="00B55EE4" w:rsidP="00B55EE4">
      <w:r>
        <w:t xml:space="preserve">If the </w:t>
      </w:r>
      <w:r>
        <w:rPr>
          <w:i/>
        </w:rPr>
        <w:t>Trace Activation</w:t>
      </w:r>
      <w:r>
        <w:t xml:space="preserve"> IE is included in the RETRIEVE UE CONTEXT RESPONSE message which includes </w:t>
      </w:r>
    </w:p>
    <w:p w14:paraId="1F20A544" w14:textId="77777777" w:rsidR="00B55EE4" w:rsidRDefault="00B55EE4" w:rsidP="00B55EE4">
      <w:pPr>
        <w:pStyle w:val="B1"/>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4270D2A2" w14:textId="77777777" w:rsidR="00B55EE4" w:rsidRDefault="00B55EE4" w:rsidP="00B55EE4">
      <w:pPr>
        <w:pStyle w:val="B1"/>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7D4D5BC7" w14:textId="77777777" w:rsidR="00B55EE4" w:rsidRDefault="00B55EE4" w:rsidP="00B55EE4">
      <w:pPr>
        <w:pStyle w:val="B1"/>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1BC6D3B6" w14:textId="77777777" w:rsidR="00B55EE4" w:rsidRDefault="00B55EE4" w:rsidP="00B55EE4">
      <w:pPr>
        <w:pStyle w:val="B1"/>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35B4AEAE" w14:textId="77777777" w:rsidR="00B55EE4" w:rsidRDefault="00B55EE4" w:rsidP="00B55EE4">
      <w:pPr>
        <w:pStyle w:val="B1"/>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w:t>
      </w:r>
      <w:r>
        <w:t>43</w:t>
      </w:r>
      <w:r>
        <w:rPr>
          <w:color w:val="000000"/>
        </w:rPr>
        <w:t>]</w:t>
      </w:r>
      <w:r>
        <w:rPr>
          <w:lang w:eastAsia="zh-CN"/>
        </w:rPr>
        <w:t>.</w:t>
      </w:r>
    </w:p>
    <w:p w14:paraId="6F9E2093" w14:textId="77777777" w:rsidR="00B55EE4" w:rsidRDefault="00B55EE4" w:rsidP="00B55EE4">
      <w:pPr>
        <w:pStyle w:val="B1"/>
        <w:rPr>
          <w:lang w:eastAsia="en-GB"/>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w:t>
      </w:r>
      <w:r>
        <w:t>43</w:t>
      </w:r>
      <w:r>
        <w:rPr>
          <w:color w:val="000000"/>
        </w:rPr>
        <w:t>]</w:t>
      </w:r>
      <w:r>
        <w:rPr>
          <w:lang w:eastAsia="zh-CN"/>
        </w:rPr>
        <w:t>.</w:t>
      </w:r>
    </w:p>
    <w:p w14:paraId="20549FAA" w14:textId="77777777" w:rsidR="00B55EE4" w:rsidRDefault="00B55EE4" w:rsidP="00B55EE4">
      <w:pPr>
        <w:pStyle w:val="B1"/>
        <w:rPr>
          <w:rFonts w:eastAsia="MS Mincho"/>
          <w:lang w:eastAsia="zh-CN"/>
        </w:rPr>
      </w:pPr>
      <w:r>
        <w:rPr>
          <w:rFonts w:eastAsia="MS Mincho"/>
        </w:rPr>
        <w:lastRenderedPageBreak/>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697E04C3" w14:textId="77777777" w:rsidR="00B55EE4" w:rsidRDefault="00B55EE4" w:rsidP="00B55EE4">
      <w:pPr>
        <w:pStyle w:val="B1"/>
        <w:rPr>
          <w:rFonts w:eastAsia="Times New Roman"/>
          <w:lang w:eastAsia="en-GB"/>
        </w:rPr>
      </w:pPr>
      <w:r>
        <w:t>-</w:t>
      </w:r>
      <w:r>
        <w:tab/>
        <w:t xml:space="preserve">the </w:t>
      </w:r>
      <w:r>
        <w:rPr>
          <w:i/>
        </w:rPr>
        <w:t>MDT Configuration</w:t>
      </w:r>
      <w:r>
        <w:t xml:space="preserve"> IE and if the target NG-RAN Node is a gNB at least </w:t>
      </w:r>
      <w:r>
        <w:rPr>
          <w:i/>
        </w:rPr>
        <w:t>the MDT Configuration-NR</w:t>
      </w:r>
      <w:r>
        <w:rPr>
          <w:rFonts w:ascii="Arial" w:hAnsi="Arial"/>
          <w:i/>
          <w:sz w:val="18"/>
          <w:lang w:eastAsia="ja-JP"/>
        </w:rPr>
        <w:t xml:space="preserve"> </w:t>
      </w:r>
      <w:r>
        <w:t xml:space="preserve">IE shall be present, while if the target NG-RAN Node is an ng-eNB at least the </w:t>
      </w:r>
      <w:r>
        <w:rPr>
          <w:i/>
        </w:rPr>
        <w:t>MDT Configuration-EUTRA</w:t>
      </w:r>
      <w:r>
        <w:t xml:space="preserve"> IE shall be present.</w:t>
      </w:r>
    </w:p>
    <w:p w14:paraId="22899C09" w14:textId="77777777" w:rsidR="00B55EE4" w:rsidRDefault="00B55EE4" w:rsidP="00B55EE4">
      <w:r>
        <w:t>For each QoS flow</w:t>
      </w:r>
      <w:r>
        <w:rPr>
          <w:lang w:eastAsia="ja-JP"/>
        </w:rPr>
        <w:t xml:space="preserve"> in the </w:t>
      </w:r>
      <w:r>
        <w:t>RETRIEVE UE CONTEXT RESPONSE</w:t>
      </w:r>
      <w:r>
        <w:rPr>
          <w:lang w:eastAsia="ja-JP"/>
        </w:rPr>
        <w:t xml:space="preserve"> message</w:t>
      </w:r>
      <w:r>
        <w:rPr>
          <w:lang w:eastAsia="zh-CN"/>
        </w:rPr>
        <w:t>, i</w:t>
      </w:r>
      <w:r>
        <w:t xml:space="preserve">f the </w:t>
      </w:r>
      <w:r>
        <w:rPr>
          <w:i/>
          <w:iCs/>
          <w:lang w:eastAsia="zh-CN"/>
        </w:rPr>
        <w:t>QoS Monitoring Request</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1433CE07" w14:textId="77777777" w:rsidR="00B55EE4" w:rsidRDefault="00B55EE4" w:rsidP="00B55EE4">
      <w:r>
        <w:t xml:space="preserve">If the </w:t>
      </w:r>
      <w:r>
        <w:rPr>
          <w:i/>
        </w:rPr>
        <w:t>5GC Mobility Restriction List Container</w:t>
      </w:r>
      <w:r>
        <w:t xml:space="preserve"> IE is included in the RETRIEVE UE CONTEXT RESPONSE message, the new NG-RAN node shall, if supported, store this information in the UE context and use it as specified in TS 38.300 [9].</w:t>
      </w:r>
    </w:p>
    <w:p w14:paraId="2273A455" w14:textId="77777777" w:rsidR="00B55EE4" w:rsidRDefault="00B55EE4" w:rsidP="00B55EE4">
      <w:r>
        <w:t>V2X:</w:t>
      </w:r>
    </w:p>
    <w:p w14:paraId="497416C9" w14:textId="77777777" w:rsidR="00B55EE4" w:rsidRDefault="00B55EE4" w:rsidP="00B55EE4">
      <w:pPr>
        <w:pStyle w:val="B1"/>
      </w:pPr>
      <w:r>
        <w:t>-</w:t>
      </w:r>
      <w:r>
        <w:tab/>
        <w:t xml:space="preserve">If the </w:t>
      </w:r>
      <w:r>
        <w:rPr>
          <w:i/>
        </w:rPr>
        <w:t>NR V2X Services Authorized</w:t>
      </w:r>
      <w:r>
        <w:t xml:space="preserve"> IE is included in the RETRIEVE UE CONTEXT RESPONSE message and it contains one or more IEs set to "authorized", the new NG-RAN node shall, if supported, consider that the UE is authorized for the relevant service(s).</w:t>
      </w:r>
    </w:p>
    <w:p w14:paraId="059B08EC" w14:textId="77777777" w:rsidR="00B55EE4" w:rsidRDefault="00B55EE4" w:rsidP="00B55EE4">
      <w:pPr>
        <w:pStyle w:val="B1"/>
        <w:rPr>
          <w:rFonts w:cs="Arial"/>
        </w:rPr>
      </w:pPr>
      <w:r>
        <w:t>-</w:t>
      </w:r>
      <w:r>
        <w:tab/>
        <w:t xml:space="preserve">If the </w:t>
      </w:r>
      <w:r>
        <w:rPr>
          <w:i/>
        </w:rPr>
        <w:t>LTE V2X Services Authorized</w:t>
      </w:r>
      <w:r>
        <w:t xml:space="preserve"> IE is included in the RETRIEVE UE CONTEXT RESPONSE message and it contains one or more IEs set to "authorized", the new NG-RAN node shall, if supported, consider that the UE is authorized for the relevant service(s).</w:t>
      </w:r>
    </w:p>
    <w:p w14:paraId="27B1E86E" w14:textId="77777777" w:rsidR="00B55EE4" w:rsidRDefault="00B55EE4" w:rsidP="00B55EE4">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6F2E7B41" w14:textId="77777777" w:rsidR="00B55EE4" w:rsidRDefault="00B55EE4" w:rsidP="00B55EE4">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653B6EC3" w14:textId="77777777" w:rsidR="00B55EE4" w:rsidRDefault="00B55EE4" w:rsidP="00B55EE4">
      <w:pPr>
        <w:rPr>
          <w:rFonts w:cs="Arial"/>
        </w:rPr>
      </w:pPr>
      <w:r>
        <w:t xml:space="preserve">If </w:t>
      </w:r>
      <w:r>
        <w:rPr>
          <w:lang w:eastAsia="zh-CN"/>
        </w:rPr>
        <w:t xml:space="preserve">the </w:t>
      </w:r>
      <w:r>
        <w:rPr>
          <w:rFonts w:cs="Arial"/>
          <w:i/>
          <w:lang w:eastAsia="zh-CN"/>
        </w:rPr>
        <w:t>PC5 QoS Parameters</w:t>
      </w:r>
      <w:r>
        <w:t xml:space="preserve"> IE is included in the</w:t>
      </w:r>
      <w:r>
        <w:rPr>
          <w:i/>
          <w:iCs/>
          <w:lang w:eastAsia="zh-CN"/>
        </w:rPr>
        <w:t xml:space="preserve"> </w:t>
      </w:r>
      <w:r>
        <w:rPr>
          <w:lang w:eastAsia="zh-CN"/>
        </w:rPr>
        <w:t xml:space="preserve">RETRIEVE UE CONTEXT RESPONSE </w:t>
      </w:r>
      <w:r>
        <w:t>message, the</w:t>
      </w:r>
      <w:r>
        <w:rPr>
          <w:snapToGrid w:val="0"/>
        </w:rPr>
        <w:t xml:space="preserve"> target </w:t>
      </w:r>
      <w:r>
        <w:rPr>
          <w:snapToGrid w:val="0"/>
          <w:lang w:eastAsia="zh-CN"/>
        </w:rPr>
        <w:t>NG-RAN node</w:t>
      </w:r>
      <w:r>
        <w:rPr>
          <w:snapToGrid w:val="0"/>
        </w:rPr>
        <w:t xml:space="preserve"> shall, if supported, </w:t>
      </w:r>
      <w:r>
        <w:rPr>
          <w:lang w:eastAsia="zh-CN"/>
        </w:rPr>
        <w:t xml:space="preserve">use it </w:t>
      </w:r>
      <w:r>
        <w:t>as defined in TS 23.</w:t>
      </w:r>
      <w:r>
        <w:rPr>
          <w:lang w:eastAsia="zh-CN"/>
        </w:rPr>
        <w:t>287[38]</w:t>
      </w:r>
      <w:r>
        <w:t>.</w:t>
      </w:r>
    </w:p>
    <w:p w14:paraId="34151C50" w14:textId="77777777" w:rsidR="00B55EE4" w:rsidRDefault="00B55EE4" w:rsidP="00B55EE4">
      <w:pPr>
        <w:rPr>
          <w:lang w:eastAsia="zh-CN"/>
        </w:rPr>
      </w:pPr>
      <w:bookmarkStart w:id="80" w:name="_Hlk43279050"/>
      <w:r>
        <w:rPr>
          <w:rFonts w:cs="Arial"/>
        </w:rPr>
        <w:t xml:space="preserve">In case of RRC Re-establishment, the old NG-RAN may include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 message.</w:t>
      </w:r>
      <w:r>
        <w:rPr>
          <w:rFonts w:cs="Arial"/>
        </w:rPr>
        <w:t xml:space="preserve"> Upon reception of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w:t>
      </w:r>
      <w:r>
        <w:rPr>
          <w:rFonts w:cs="Arial"/>
        </w:rPr>
        <w:t xml:space="preserve"> message, the new </w:t>
      </w:r>
      <w:r>
        <w:rPr>
          <w:rFonts w:cs="Arial"/>
          <w:lang w:eastAsia="zh-CN"/>
        </w:rPr>
        <w:t>NG-RAN node</w:t>
      </w:r>
      <w:r>
        <w:rPr>
          <w:rFonts w:cs="Arial"/>
        </w:rPr>
        <w:t xml:space="preserve"> shall, if supported, store the collected information and use it for future handover preparations.</w:t>
      </w:r>
    </w:p>
    <w:bookmarkEnd w:id="80"/>
    <w:p w14:paraId="28EBEB00" w14:textId="01F09D82" w:rsidR="00B55EE4" w:rsidRDefault="00B55EE4" w:rsidP="00B55EE4">
      <w:pPr>
        <w:rPr>
          <w:ins w:id="81" w:author="Ericsson" w:date="2021-01-14T18:19:00Z"/>
        </w:rPr>
      </w:pPr>
      <w:r>
        <w:t xml:space="preserve">If the </w:t>
      </w:r>
      <w:r>
        <w:rPr>
          <w:rFonts w:cs="Arial"/>
          <w:i/>
        </w:rPr>
        <w:t xml:space="preserve">UE </w:t>
      </w:r>
      <w:r>
        <w:rPr>
          <w:rFonts w:cs="Arial"/>
          <w:i/>
          <w:lang w:eastAsia="zh-CN"/>
        </w:rPr>
        <w:t xml:space="preserve">Radio </w:t>
      </w:r>
      <w:r>
        <w:rPr>
          <w:rFonts w:cs="Arial"/>
          <w:i/>
        </w:rPr>
        <w:t xml:space="preserve">Capability ID </w:t>
      </w:r>
      <w:r>
        <w:rPr>
          <w:lang w:eastAsia="zh-CN"/>
        </w:rPr>
        <w:t xml:space="preserve">IE is </w:t>
      </w:r>
      <w:r>
        <w:t xml:space="preserve">contained in the RETRIEVE UE CONTEXT RESPONSE message, the </w:t>
      </w:r>
      <w:r>
        <w:rPr>
          <w:lang w:eastAsia="zh-CN"/>
        </w:rPr>
        <w:t>new</w:t>
      </w:r>
      <w:r>
        <w:t xml:space="preserve"> NG- RAN node shall</w:t>
      </w:r>
      <w:r>
        <w:rPr>
          <w:lang w:eastAsia="zh-CN"/>
        </w:rPr>
        <w:t>, if supported</w:t>
      </w:r>
      <w:r>
        <w:t xml:space="preserve"> store this information </w:t>
      </w:r>
      <w:r>
        <w:rPr>
          <w:lang w:eastAsia="zh-CN"/>
        </w:rPr>
        <w:t xml:space="preserve">in the UE context </w:t>
      </w:r>
      <w:r>
        <w:t xml:space="preserve">and use </w:t>
      </w:r>
      <w:r>
        <w:rPr>
          <w:lang w:eastAsia="zh-CN"/>
        </w:rPr>
        <w:t>it</w:t>
      </w:r>
      <w:r>
        <w:t xml:space="preserve"> </w:t>
      </w:r>
      <w:r>
        <w:rPr>
          <w:lang w:eastAsia="zh-CN"/>
        </w:rPr>
        <w:t>as defined in TS 23.501 [7]</w:t>
      </w:r>
      <w:r>
        <w:rPr>
          <w:lang w:val="en-US" w:eastAsia="zh-CN"/>
        </w:rPr>
        <w:t xml:space="preserve"> and TS 23.502 [13]</w:t>
      </w:r>
      <w:r>
        <w:t>.</w:t>
      </w:r>
    </w:p>
    <w:p w14:paraId="06870857" w14:textId="3719BCE0" w:rsidR="00CF2171" w:rsidRPr="00C37D2B" w:rsidRDefault="00CF2171" w:rsidP="00CF2171">
      <w:pPr>
        <w:rPr>
          <w:ins w:id="82" w:author="Ericsson" w:date="2021-01-14T18:19:00Z"/>
        </w:rPr>
      </w:pPr>
      <w:ins w:id="83" w:author="Ericsson" w:date="2021-01-14T18:19:00Z">
        <w:r w:rsidRPr="00C37D2B">
          <w:lastRenderedPageBreak/>
          <w:t xml:space="preserve">If the </w:t>
        </w:r>
        <w:r>
          <w:rPr>
            <w:rFonts w:eastAsia="Batang"/>
            <w:i/>
          </w:rPr>
          <w:t>UAV</w:t>
        </w:r>
        <w:r w:rsidRPr="008711EA">
          <w:rPr>
            <w:rFonts w:eastAsia="Batang"/>
            <w:i/>
          </w:rPr>
          <w:t xml:space="preserve"> UE subscription information </w:t>
        </w:r>
        <w:r w:rsidRPr="00C37D2B">
          <w:t xml:space="preserve">IE is included in the </w:t>
        </w:r>
        <w:r>
          <w:t xml:space="preserve">RETRIEVE UE CONTEXT RESPONSE </w:t>
        </w:r>
        <w:r w:rsidRPr="00C37D2B">
          <w:t xml:space="preserve">message, the </w:t>
        </w:r>
      </w:ins>
      <w:ins w:id="84" w:author="Ericsson" w:date="2021-01-14T18:20:00Z">
        <w:r w:rsidR="00BA0C94">
          <w:t>new</w:t>
        </w:r>
      </w:ins>
      <w:ins w:id="85" w:author="Ericsson" w:date="2021-01-14T18:19:00Z">
        <w:r w:rsidRPr="00C37D2B">
          <w:t xml:space="preserve"> </w:t>
        </w:r>
        <w:r>
          <w:t>NG-RAN node</w:t>
        </w:r>
        <w:r w:rsidRPr="00C37D2B">
          <w:t xml:space="preserve"> shall, if supported, store this information in the UE context and use it as defined in TS </w:t>
        </w:r>
        <w:r>
          <w:t>23.501</w:t>
        </w:r>
        <w:r w:rsidRPr="00C37D2B">
          <w:t xml:space="preserve"> [</w:t>
        </w:r>
        <w:r>
          <w:t>7</w:t>
        </w:r>
        <w:r w:rsidRPr="00C37D2B">
          <w:t>].</w:t>
        </w:r>
      </w:ins>
    </w:p>
    <w:p w14:paraId="11ADE5F2" w14:textId="77777777" w:rsidR="00E9552B" w:rsidRDefault="00E9552B" w:rsidP="00E9552B">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1A653AC" w14:textId="77777777" w:rsidR="001058A8" w:rsidRDefault="001058A8" w:rsidP="001058A8">
      <w:pPr>
        <w:pStyle w:val="Heading2"/>
        <w:rPr>
          <w:lang w:eastAsia="en-GB"/>
        </w:rPr>
      </w:pPr>
      <w:bookmarkStart w:id="86" w:name="_Toc58484127"/>
      <w:bookmarkStart w:id="87" w:name="_Toc56693570"/>
      <w:bookmarkStart w:id="88" w:name="_Toc51850567"/>
      <w:bookmarkStart w:id="89" w:name="_Toc45901488"/>
      <w:bookmarkStart w:id="90" w:name="_Toc45107868"/>
      <w:bookmarkStart w:id="91" w:name="_Toc44497480"/>
      <w:bookmarkStart w:id="92" w:name="_Toc36555773"/>
      <w:bookmarkStart w:id="93" w:name="_Toc29991373"/>
      <w:bookmarkStart w:id="94" w:name="_Toc20955178"/>
      <w:r>
        <w:t>9.1</w:t>
      </w:r>
      <w:r>
        <w:tab/>
        <w:t>Message Functional Definition and Content</w:t>
      </w:r>
      <w:bookmarkEnd w:id="86"/>
      <w:bookmarkEnd w:id="87"/>
      <w:bookmarkEnd w:id="88"/>
      <w:bookmarkEnd w:id="89"/>
      <w:bookmarkEnd w:id="90"/>
      <w:bookmarkEnd w:id="91"/>
      <w:bookmarkEnd w:id="92"/>
      <w:bookmarkEnd w:id="93"/>
      <w:bookmarkEnd w:id="94"/>
    </w:p>
    <w:p w14:paraId="54E4CCDE" w14:textId="77777777" w:rsidR="001058A8" w:rsidRDefault="001058A8" w:rsidP="001058A8">
      <w:pPr>
        <w:pStyle w:val="Heading3"/>
      </w:pPr>
      <w:bookmarkStart w:id="95" w:name="_Toc58484128"/>
      <w:bookmarkStart w:id="96" w:name="_Toc56693571"/>
      <w:bookmarkStart w:id="97" w:name="_Toc51850568"/>
      <w:bookmarkStart w:id="98" w:name="_Toc45901489"/>
      <w:bookmarkStart w:id="99" w:name="_Toc45107869"/>
      <w:bookmarkStart w:id="100" w:name="_Toc44497481"/>
      <w:bookmarkStart w:id="101" w:name="_Toc36555774"/>
      <w:bookmarkStart w:id="102" w:name="_Toc29991374"/>
      <w:bookmarkStart w:id="103" w:name="_Toc20955179"/>
      <w:r>
        <w:t>9.1.1</w:t>
      </w:r>
      <w:r>
        <w:tab/>
        <w:t>Messages for Basic Mobility Procedures</w:t>
      </w:r>
      <w:bookmarkEnd w:id="95"/>
      <w:bookmarkEnd w:id="96"/>
      <w:bookmarkEnd w:id="97"/>
      <w:bookmarkEnd w:id="98"/>
      <w:bookmarkEnd w:id="99"/>
      <w:bookmarkEnd w:id="100"/>
      <w:bookmarkEnd w:id="101"/>
      <w:bookmarkEnd w:id="102"/>
      <w:bookmarkEnd w:id="103"/>
    </w:p>
    <w:p w14:paraId="68944340" w14:textId="77777777" w:rsidR="001058A8" w:rsidRDefault="001058A8" w:rsidP="001058A8">
      <w:pPr>
        <w:pStyle w:val="Heading4"/>
      </w:pPr>
      <w:bookmarkStart w:id="104" w:name="_Toc58484129"/>
      <w:bookmarkStart w:id="105" w:name="_Toc56693572"/>
      <w:bookmarkStart w:id="106" w:name="_Toc51850569"/>
      <w:bookmarkStart w:id="107" w:name="_Toc45901490"/>
      <w:bookmarkStart w:id="108" w:name="_Toc45107870"/>
      <w:bookmarkStart w:id="109" w:name="_Toc44497482"/>
      <w:bookmarkStart w:id="110" w:name="_Toc36555775"/>
      <w:bookmarkStart w:id="111" w:name="_Toc29991375"/>
      <w:bookmarkStart w:id="112" w:name="_Toc20955180"/>
      <w:r>
        <w:t>9.1.1.1</w:t>
      </w:r>
      <w:r>
        <w:tab/>
        <w:t>HANDOVER REQUEST</w:t>
      </w:r>
      <w:bookmarkEnd w:id="104"/>
      <w:bookmarkEnd w:id="105"/>
      <w:bookmarkEnd w:id="106"/>
      <w:bookmarkEnd w:id="107"/>
      <w:bookmarkEnd w:id="108"/>
      <w:bookmarkEnd w:id="109"/>
      <w:bookmarkEnd w:id="110"/>
      <w:bookmarkEnd w:id="111"/>
      <w:bookmarkEnd w:id="112"/>
    </w:p>
    <w:p w14:paraId="1AE4EFF4" w14:textId="77777777" w:rsidR="001058A8" w:rsidRDefault="001058A8" w:rsidP="001058A8">
      <w:r>
        <w:t>This message is sent by the source NG-RAN node to the target NG-RAN node to request the preparation of resources for a handover.</w:t>
      </w:r>
    </w:p>
    <w:p w14:paraId="5BD62739" w14:textId="77777777" w:rsidR="001058A8" w:rsidRDefault="001058A8" w:rsidP="001058A8">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1058A8" w14:paraId="7B447431"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41ABAFC4" w14:textId="77777777" w:rsidR="001058A8" w:rsidRDefault="001058A8">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7282C7EB" w14:textId="77777777" w:rsidR="001058A8" w:rsidRDefault="001058A8">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1E3C7AC9" w14:textId="77777777" w:rsidR="001058A8" w:rsidRDefault="001058A8">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13F209A" w14:textId="77777777" w:rsidR="001058A8" w:rsidRDefault="001058A8">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3DD27489" w14:textId="77777777" w:rsidR="001058A8" w:rsidRDefault="001058A8">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DCD7546" w14:textId="77777777" w:rsidR="001058A8" w:rsidRDefault="001058A8">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E18DF89" w14:textId="77777777" w:rsidR="001058A8" w:rsidRDefault="001058A8">
            <w:pPr>
              <w:pStyle w:val="TAH"/>
              <w:rPr>
                <w:b w:val="0"/>
                <w:lang w:eastAsia="ja-JP"/>
              </w:rPr>
            </w:pPr>
            <w:r>
              <w:rPr>
                <w:lang w:eastAsia="ja-JP"/>
              </w:rPr>
              <w:t>Assigned Criticality</w:t>
            </w:r>
          </w:p>
        </w:tc>
      </w:tr>
      <w:tr w:rsidR="001058A8" w14:paraId="48D1E0CA"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0C2A6B73" w14:textId="77777777" w:rsidR="001058A8" w:rsidRDefault="001058A8">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268C0C4" w14:textId="77777777" w:rsidR="001058A8" w:rsidRDefault="001058A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B7FC91"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610698" w14:textId="77777777" w:rsidR="001058A8" w:rsidRDefault="001058A8">
            <w:pPr>
              <w:pStyle w:val="TAL"/>
              <w:rPr>
                <w:lang w:eastAsia="ja-JP"/>
              </w:rPr>
            </w:pPr>
            <w:r>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0D46A660"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696A58" w14:textId="77777777" w:rsidR="001058A8" w:rsidRDefault="001058A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219805" w14:textId="77777777" w:rsidR="001058A8" w:rsidRDefault="001058A8">
            <w:pPr>
              <w:pStyle w:val="TAC"/>
              <w:rPr>
                <w:lang w:eastAsia="ja-JP"/>
              </w:rPr>
            </w:pPr>
            <w:r>
              <w:rPr>
                <w:lang w:eastAsia="ja-JP"/>
              </w:rPr>
              <w:t>reject</w:t>
            </w:r>
          </w:p>
        </w:tc>
      </w:tr>
      <w:tr w:rsidR="001058A8" w14:paraId="3E597ABE"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36A99195" w14:textId="77777777" w:rsidR="001058A8" w:rsidRDefault="001058A8">
            <w:pPr>
              <w:pStyle w:val="TAL"/>
              <w:rPr>
                <w:lang w:eastAsia="ja-JP"/>
              </w:rPr>
            </w:pPr>
            <w:r>
              <w:rPr>
                <w:lang w:eastAsia="ja-JP"/>
              </w:rPr>
              <w:t>Source NG-RAN node UE XnAP ID reference</w:t>
            </w:r>
          </w:p>
        </w:tc>
        <w:tc>
          <w:tcPr>
            <w:tcW w:w="1104" w:type="dxa"/>
            <w:tcBorders>
              <w:top w:val="single" w:sz="4" w:space="0" w:color="auto"/>
              <w:left w:val="single" w:sz="4" w:space="0" w:color="auto"/>
              <w:bottom w:val="single" w:sz="4" w:space="0" w:color="auto"/>
              <w:right w:val="single" w:sz="4" w:space="0" w:color="auto"/>
            </w:tcBorders>
            <w:hideMark/>
          </w:tcPr>
          <w:p w14:paraId="2242BFB2" w14:textId="77777777" w:rsidR="001058A8" w:rsidRDefault="001058A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C0DCD6"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2E50165" w14:textId="77777777" w:rsidR="001058A8" w:rsidRDefault="001058A8">
            <w:pPr>
              <w:pStyle w:val="TAL"/>
              <w:rPr>
                <w:lang w:eastAsia="ja-JP"/>
              </w:rPr>
            </w:pPr>
            <w:r>
              <w:rPr>
                <w:lang w:eastAsia="ja-JP"/>
              </w:rPr>
              <w:t>NG-RAN node UE XnAP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267338B7" w14:textId="77777777" w:rsidR="001058A8" w:rsidRDefault="001058A8">
            <w:pPr>
              <w:pStyle w:val="TAL"/>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2D5380BA" w14:textId="77777777" w:rsidR="001058A8" w:rsidRDefault="001058A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7E2B8B" w14:textId="77777777" w:rsidR="001058A8" w:rsidRDefault="001058A8">
            <w:pPr>
              <w:pStyle w:val="TAC"/>
              <w:rPr>
                <w:lang w:eastAsia="ja-JP"/>
              </w:rPr>
            </w:pPr>
            <w:r>
              <w:rPr>
                <w:lang w:eastAsia="ja-JP"/>
              </w:rPr>
              <w:t>reject</w:t>
            </w:r>
          </w:p>
        </w:tc>
      </w:tr>
      <w:tr w:rsidR="001058A8" w14:paraId="41529DEB"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09C69F9F" w14:textId="77777777" w:rsidR="001058A8" w:rsidRDefault="001058A8">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23E64D03" w14:textId="77777777" w:rsidR="001058A8" w:rsidRDefault="001058A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525330C"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242DBA" w14:textId="77777777" w:rsidR="001058A8" w:rsidRDefault="001058A8">
            <w:pPr>
              <w:pStyle w:val="TAL"/>
              <w:rPr>
                <w:lang w:eastAsia="ja-JP"/>
              </w:rPr>
            </w:pPr>
            <w:r>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79FAEE4A"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949627" w14:textId="77777777" w:rsidR="001058A8" w:rsidRDefault="001058A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1512705" w14:textId="77777777" w:rsidR="001058A8" w:rsidRDefault="001058A8">
            <w:pPr>
              <w:pStyle w:val="TAC"/>
              <w:rPr>
                <w:lang w:eastAsia="ja-JP"/>
              </w:rPr>
            </w:pPr>
            <w:r>
              <w:rPr>
                <w:lang w:eastAsia="ja-JP"/>
              </w:rPr>
              <w:t>reject</w:t>
            </w:r>
          </w:p>
        </w:tc>
      </w:tr>
      <w:tr w:rsidR="001058A8" w14:paraId="5BD21C9A"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19811591" w14:textId="77777777" w:rsidR="001058A8" w:rsidRDefault="001058A8">
            <w:pPr>
              <w:pStyle w:val="TAL"/>
              <w:rPr>
                <w:lang w:eastAsia="ja-JP"/>
              </w:rPr>
            </w:pPr>
            <w:r>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08252350" w14:textId="77777777" w:rsidR="001058A8" w:rsidRDefault="001058A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3C85A0E"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338216" w14:textId="77777777" w:rsidR="001058A8" w:rsidRDefault="001058A8">
            <w:pPr>
              <w:pStyle w:val="TAL"/>
              <w:rPr>
                <w:lang w:eastAsia="ja-JP"/>
              </w:rPr>
            </w:pPr>
            <w:r>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3B1245E8" w14:textId="77777777" w:rsidR="001058A8" w:rsidRDefault="001058A8">
            <w:pPr>
              <w:pStyle w:val="TAL"/>
              <w:rPr>
                <w:lang w:eastAsia="ja-JP"/>
              </w:rPr>
            </w:pPr>
            <w:r>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4710ACCC" w14:textId="77777777" w:rsidR="001058A8" w:rsidRDefault="001058A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5C1EDF1" w14:textId="77777777" w:rsidR="001058A8" w:rsidRDefault="001058A8">
            <w:pPr>
              <w:pStyle w:val="TAC"/>
              <w:rPr>
                <w:lang w:eastAsia="ja-JP"/>
              </w:rPr>
            </w:pPr>
            <w:r>
              <w:rPr>
                <w:lang w:eastAsia="ja-JP"/>
              </w:rPr>
              <w:t>reject</w:t>
            </w:r>
          </w:p>
        </w:tc>
      </w:tr>
      <w:tr w:rsidR="001058A8" w14:paraId="2B2C2E41"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26A028EC" w14:textId="77777777" w:rsidR="001058A8" w:rsidRDefault="001058A8">
            <w:pPr>
              <w:pStyle w:val="TAL"/>
              <w:rPr>
                <w:lang w:eastAsia="ja-JP"/>
              </w:rPr>
            </w:pPr>
            <w:r>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694EAB91" w14:textId="77777777" w:rsidR="001058A8" w:rsidRDefault="001058A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A18BE9C"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550D7B" w14:textId="77777777" w:rsidR="001058A8" w:rsidRDefault="001058A8">
            <w:pPr>
              <w:pStyle w:val="TAL"/>
              <w:rPr>
                <w:lang w:eastAsia="ja-JP"/>
              </w:rPr>
            </w:pPr>
            <w:r>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43F32B55"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D23B43" w14:textId="77777777" w:rsidR="001058A8" w:rsidRDefault="001058A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6385BF2" w14:textId="77777777" w:rsidR="001058A8" w:rsidRDefault="001058A8">
            <w:pPr>
              <w:pStyle w:val="TAC"/>
              <w:rPr>
                <w:lang w:eastAsia="ja-JP"/>
              </w:rPr>
            </w:pPr>
            <w:r>
              <w:rPr>
                <w:lang w:eastAsia="ja-JP"/>
              </w:rPr>
              <w:t>reject</w:t>
            </w:r>
          </w:p>
        </w:tc>
      </w:tr>
      <w:tr w:rsidR="001058A8" w14:paraId="2FF0B5C3"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58F73733" w14:textId="77777777" w:rsidR="001058A8" w:rsidRDefault="001058A8">
            <w:pPr>
              <w:pStyle w:val="TAL"/>
              <w:rPr>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1F0D7339" w14:textId="77777777" w:rsidR="001058A8" w:rsidRDefault="001058A8">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20A276C" w14:textId="77777777" w:rsidR="001058A8" w:rsidRDefault="001058A8">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A9752A5" w14:textId="77777777" w:rsidR="001058A8" w:rsidRDefault="001058A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A4A59CF"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643A2E" w14:textId="77777777" w:rsidR="001058A8" w:rsidRDefault="001058A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18EAB4" w14:textId="77777777" w:rsidR="001058A8" w:rsidRDefault="001058A8">
            <w:pPr>
              <w:pStyle w:val="TAC"/>
              <w:rPr>
                <w:lang w:eastAsia="ja-JP"/>
              </w:rPr>
            </w:pPr>
            <w:r>
              <w:rPr>
                <w:lang w:eastAsia="ja-JP"/>
              </w:rPr>
              <w:t>reject</w:t>
            </w:r>
          </w:p>
        </w:tc>
      </w:tr>
      <w:tr w:rsidR="001058A8" w14:paraId="797F02CF"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4079C06C" w14:textId="77777777" w:rsidR="001058A8" w:rsidRDefault="001058A8">
            <w:pPr>
              <w:pStyle w:val="TAL"/>
              <w:ind w:left="113"/>
              <w:rPr>
                <w:lang w:eastAsia="ja-JP"/>
              </w:rPr>
            </w:pPr>
            <w:r>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19D7CD1F" w14:textId="77777777" w:rsidR="001058A8" w:rsidRDefault="001058A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6E4E898"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6BBC9E4" w14:textId="77777777" w:rsidR="001058A8" w:rsidRDefault="001058A8">
            <w:pPr>
              <w:pStyle w:val="TAL"/>
              <w:rPr>
                <w:lang w:eastAsia="ja-JP"/>
              </w:rPr>
            </w:pPr>
            <w:r>
              <w:rPr>
                <w:lang w:eastAsia="ja-JP"/>
              </w:rPr>
              <w:t>AMF UE NGAP ID</w:t>
            </w:r>
          </w:p>
          <w:p w14:paraId="3D3CEBEC" w14:textId="77777777" w:rsidR="001058A8" w:rsidRDefault="001058A8">
            <w:pPr>
              <w:pStyle w:val="TAL"/>
              <w:rPr>
                <w:lang w:eastAsia="ja-JP"/>
              </w:rPr>
            </w:pPr>
            <w:r>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65338A22" w14:textId="77777777" w:rsidR="001058A8" w:rsidRDefault="001058A8">
            <w:pPr>
              <w:pStyle w:val="TAL"/>
              <w:rPr>
                <w:lang w:eastAsia="ja-JP"/>
              </w:rPr>
            </w:pPr>
            <w:r>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05472C8C" w14:textId="77777777" w:rsidR="001058A8" w:rsidRDefault="001058A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84A372" w14:textId="77777777" w:rsidR="001058A8" w:rsidRDefault="001058A8">
            <w:pPr>
              <w:pStyle w:val="TAC"/>
              <w:rPr>
                <w:lang w:eastAsia="ja-JP"/>
              </w:rPr>
            </w:pPr>
          </w:p>
        </w:tc>
      </w:tr>
      <w:tr w:rsidR="001058A8" w14:paraId="3E7B7098"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189BBA76" w14:textId="77777777" w:rsidR="001058A8" w:rsidRDefault="001058A8">
            <w:pPr>
              <w:pStyle w:val="TAL"/>
              <w:ind w:left="113"/>
              <w:rPr>
                <w:lang w:eastAsia="ja-JP"/>
              </w:rPr>
            </w:pPr>
            <w:r>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294CECB4" w14:textId="77777777" w:rsidR="001058A8" w:rsidRDefault="001058A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72172D6"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3F2D1F" w14:textId="77777777" w:rsidR="001058A8" w:rsidRDefault="001058A8">
            <w:pPr>
              <w:pStyle w:val="TAL"/>
              <w:rPr>
                <w:lang w:eastAsia="ja-JP"/>
              </w:rPr>
            </w:pPr>
            <w:r>
              <w:rPr>
                <w:lang w:eastAsia="ja-JP"/>
              </w:rPr>
              <w:t>CP Transport Layer Information</w:t>
            </w:r>
          </w:p>
          <w:p w14:paraId="77B2CCA2" w14:textId="77777777" w:rsidR="001058A8" w:rsidRDefault="001058A8">
            <w:pPr>
              <w:pStyle w:val="TAL"/>
              <w:rPr>
                <w:lang w:eastAsia="ja-JP"/>
              </w:rPr>
            </w:pPr>
            <w:r>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216162E8" w14:textId="77777777" w:rsidR="001058A8" w:rsidRDefault="001058A8">
            <w:pPr>
              <w:pStyle w:val="TAL"/>
              <w:rPr>
                <w:lang w:eastAsia="zh-CN"/>
              </w:rPr>
            </w:pPr>
            <w:r>
              <w:rPr>
                <w:lang w:eastAsia="ja-JP"/>
              </w:rPr>
              <w:t>This IE indicates the AMF’s IP address of the SCTP association used at the source NG-C interface instance.</w:t>
            </w:r>
          </w:p>
          <w:p w14:paraId="301C2218" w14:textId="77777777" w:rsidR="001058A8" w:rsidRDefault="001058A8">
            <w:pPr>
              <w:pStyle w:val="TAL"/>
              <w:rPr>
                <w:lang w:eastAsia="ja-JP"/>
              </w:rPr>
            </w:pPr>
            <w:r>
              <w:rPr>
                <w:lang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4254B4F5" w14:textId="77777777" w:rsidR="001058A8" w:rsidRDefault="001058A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AEE45C" w14:textId="77777777" w:rsidR="001058A8" w:rsidRDefault="001058A8">
            <w:pPr>
              <w:pStyle w:val="TAC"/>
              <w:rPr>
                <w:lang w:eastAsia="ja-JP"/>
              </w:rPr>
            </w:pPr>
          </w:p>
        </w:tc>
      </w:tr>
      <w:tr w:rsidR="001058A8" w14:paraId="07F140ED"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209B4286" w14:textId="77777777" w:rsidR="001058A8" w:rsidRDefault="001058A8">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7F53D735" w14:textId="77777777" w:rsidR="001058A8" w:rsidRDefault="001058A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E7405DD"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11C1A1" w14:textId="77777777" w:rsidR="001058A8" w:rsidRDefault="001058A8">
            <w:pPr>
              <w:pStyle w:val="TAL"/>
              <w:rPr>
                <w:lang w:eastAsia="ja-JP"/>
              </w:rPr>
            </w:pPr>
            <w:r>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483E2F3B"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A6B9EF" w14:textId="77777777" w:rsidR="001058A8" w:rsidRDefault="001058A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B37D4F2" w14:textId="77777777" w:rsidR="001058A8" w:rsidRDefault="001058A8">
            <w:pPr>
              <w:pStyle w:val="TAC"/>
              <w:rPr>
                <w:lang w:eastAsia="ja-JP"/>
              </w:rPr>
            </w:pPr>
          </w:p>
        </w:tc>
      </w:tr>
      <w:tr w:rsidR="001058A8" w14:paraId="133A42B4"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4D5484FC" w14:textId="77777777" w:rsidR="001058A8" w:rsidRDefault="001058A8">
            <w:pPr>
              <w:pStyle w:val="TAL"/>
              <w:ind w:left="113"/>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3E7E9CED" w14:textId="77777777" w:rsidR="001058A8" w:rsidRDefault="001058A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A5700B9"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6C37DC5" w14:textId="77777777" w:rsidR="001058A8" w:rsidRDefault="001058A8">
            <w:pPr>
              <w:pStyle w:val="TAL"/>
              <w:rPr>
                <w:lang w:eastAsia="ja-JP"/>
              </w:rPr>
            </w:pPr>
            <w:r>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64BCA9C2"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C96459" w14:textId="77777777" w:rsidR="001058A8" w:rsidRDefault="001058A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1B8140" w14:textId="77777777" w:rsidR="001058A8" w:rsidRDefault="001058A8">
            <w:pPr>
              <w:pStyle w:val="TAC"/>
              <w:rPr>
                <w:lang w:eastAsia="ja-JP"/>
              </w:rPr>
            </w:pPr>
          </w:p>
        </w:tc>
      </w:tr>
      <w:tr w:rsidR="001058A8" w14:paraId="2F6FD79F"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3D1DADAF" w14:textId="77777777" w:rsidR="001058A8" w:rsidRDefault="001058A8">
            <w:pPr>
              <w:pStyle w:val="TAL"/>
              <w:ind w:left="113"/>
              <w:rPr>
                <w:lang w:eastAsia="ja-JP"/>
              </w:rPr>
            </w:pPr>
            <w:r>
              <w:rPr>
                <w:lang w:eastAsia="zh-CN"/>
              </w:rPr>
              <w:t>&gt;</w:t>
            </w:r>
            <w: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369CF88D" w14:textId="77777777" w:rsidR="001058A8" w:rsidRDefault="001058A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F81B3B"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397063" w14:textId="77777777" w:rsidR="001058A8" w:rsidRDefault="001058A8">
            <w:pPr>
              <w:pStyle w:val="TAL"/>
              <w:rPr>
                <w:lang w:eastAsia="ja-JP"/>
              </w:rPr>
            </w:pPr>
            <w:r>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69996A84"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984104" w14:textId="77777777" w:rsidR="001058A8" w:rsidRDefault="001058A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0301FC" w14:textId="77777777" w:rsidR="001058A8" w:rsidRDefault="001058A8">
            <w:pPr>
              <w:pStyle w:val="TAC"/>
              <w:rPr>
                <w:lang w:eastAsia="ja-JP"/>
              </w:rPr>
            </w:pPr>
          </w:p>
        </w:tc>
      </w:tr>
      <w:tr w:rsidR="001058A8" w14:paraId="682B8566"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70AFB5A4" w14:textId="77777777" w:rsidR="001058A8" w:rsidRDefault="001058A8">
            <w:pPr>
              <w:pStyle w:val="TAL"/>
              <w:ind w:left="113"/>
              <w:rPr>
                <w:lang w:eastAsia="ja-JP"/>
              </w:rPr>
            </w:pPr>
            <w:r>
              <w:rPr>
                <w:rFonts w:cs="Arial"/>
                <w:lang w:eastAsia="zh-CN"/>
              </w:rPr>
              <w:t>&gt;</w:t>
            </w:r>
            <w:bookmarkStart w:id="113" w:name="OLE_LINK29"/>
            <w:bookmarkStart w:id="114" w:name="OLE_LINK30"/>
            <w:r>
              <w:rPr>
                <w:rFonts w:cs="Arial"/>
                <w:lang w:eastAsia="ja-JP"/>
              </w:rPr>
              <w:t>UE Aggregate Maximum Bit Rate</w:t>
            </w:r>
            <w:bookmarkEnd w:id="113"/>
            <w:bookmarkEnd w:id="114"/>
          </w:p>
        </w:tc>
        <w:tc>
          <w:tcPr>
            <w:tcW w:w="1104" w:type="dxa"/>
            <w:tcBorders>
              <w:top w:val="single" w:sz="4" w:space="0" w:color="auto"/>
              <w:left w:val="single" w:sz="4" w:space="0" w:color="auto"/>
              <w:bottom w:val="single" w:sz="4" w:space="0" w:color="auto"/>
              <w:right w:val="single" w:sz="4" w:space="0" w:color="auto"/>
            </w:tcBorders>
            <w:hideMark/>
          </w:tcPr>
          <w:p w14:paraId="1FD84E57" w14:textId="77777777" w:rsidR="001058A8" w:rsidRDefault="001058A8">
            <w:pPr>
              <w:pStyle w:val="TAL"/>
              <w:rPr>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8421986"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DA132E" w14:textId="77777777" w:rsidR="001058A8" w:rsidRDefault="001058A8">
            <w:pPr>
              <w:pStyle w:val="TAL"/>
              <w:rPr>
                <w:lang w:eastAsia="ja-JP"/>
              </w:rPr>
            </w:pPr>
            <w:r>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0B1E9BF6"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51F473" w14:textId="77777777" w:rsidR="001058A8" w:rsidRDefault="001058A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31BAF93" w14:textId="77777777" w:rsidR="001058A8" w:rsidRDefault="001058A8">
            <w:pPr>
              <w:pStyle w:val="TAC"/>
              <w:rPr>
                <w:lang w:eastAsia="ja-JP"/>
              </w:rPr>
            </w:pPr>
          </w:p>
        </w:tc>
      </w:tr>
      <w:tr w:rsidR="001058A8" w14:paraId="6722CFD1"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68A98294" w14:textId="77777777" w:rsidR="001058A8" w:rsidRDefault="001058A8">
            <w:pPr>
              <w:pStyle w:val="TAL"/>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4A035084" w14:textId="77777777" w:rsidR="001058A8" w:rsidRDefault="001058A8">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C34AF3E" w14:textId="77777777" w:rsidR="001058A8" w:rsidRDefault="001058A8">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0C33CED2" w14:textId="77777777" w:rsidR="001058A8" w:rsidRDefault="001058A8">
            <w:pPr>
              <w:pStyle w:val="TAL"/>
              <w:rPr>
                <w:lang w:eastAsia="ja-JP"/>
              </w:rPr>
            </w:pPr>
            <w:r>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3A91F3FB" w14:textId="77777777" w:rsidR="001058A8" w:rsidRDefault="001058A8">
            <w:pPr>
              <w:pStyle w:val="TAL"/>
              <w:rPr>
                <w:lang w:eastAsia="ja-JP"/>
              </w:rPr>
            </w:pPr>
            <w:r>
              <w:rPr>
                <w:lang w:eastAsia="ja-JP"/>
              </w:rPr>
              <w:t>Similar to NG-C signalling, containing UL tunnel information per PDU Session Resource;</w:t>
            </w:r>
          </w:p>
          <w:p w14:paraId="0C49A5AD" w14:textId="77777777" w:rsidR="001058A8" w:rsidRDefault="001058A8">
            <w:pPr>
              <w:pStyle w:val="TAL"/>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006587E3" w14:textId="77777777" w:rsidR="001058A8" w:rsidRDefault="001058A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1ABF1E" w14:textId="77777777" w:rsidR="001058A8" w:rsidRDefault="001058A8">
            <w:pPr>
              <w:pStyle w:val="TAC"/>
              <w:rPr>
                <w:lang w:eastAsia="ja-JP"/>
              </w:rPr>
            </w:pPr>
          </w:p>
        </w:tc>
      </w:tr>
      <w:tr w:rsidR="001058A8" w14:paraId="6D31A08D"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3D8B7F0F" w14:textId="77777777" w:rsidR="001058A8" w:rsidRDefault="001058A8">
            <w:pPr>
              <w:pStyle w:val="TAL"/>
              <w:ind w:left="113"/>
              <w:rPr>
                <w:lang w:eastAsia="ja-JP"/>
              </w:rPr>
            </w:pPr>
            <w:r>
              <w:rPr>
                <w:lang w:eastAsia="ja-JP"/>
              </w:rPr>
              <w:lastRenderedPageBreak/>
              <w:t>&gt;RRC Context</w:t>
            </w:r>
          </w:p>
        </w:tc>
        <w:tc>
          <w:tcPr>
            <w:tcW w:w="1104" w:type="dxa"/>
            <w:tcBorders>
              <w:top w:val="single" w:sz="4" w:space="0" w:color="auto"/>
              <w:left w:val="single" w:sz="4" w:space="0" w:color="auto"/>
              <w:bottom w:val="single" w:sz="4" w:space="0" w:color="auto"/>
              <w:right w:val="single" w:sz="4" w:space="0" w:color="auto"/>
            </w:tcBorders>
            <w:hideMark/>
          </w:tcPr>
          <w:p w14:paraId="2B963F23" w14:textId="77777777" w:rsidR="001058A8" w:rsidRDefault="001058A8">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E00EFA4"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F63CD2" w14:textId="77777777" w:rsidR="001058A8" w:rsidRDefault="001058A8">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358820C0" w14:textId="77777777" w:rsidR="001058A8" w:rsidRDefault="001058A8">
            <w:pPr>
              <w:pStyle w:val="TAL"/>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lang w:eastAsia="zh-CN"/>
              </w:rPr>
              <w:t>if the target NG-RAN node is an ng-eNB</w:t>
            </w:r>
            <w:r>
              <w:rPr>
                <w:lang w:eastAsia="ja-JP"/>
              </w:rPr>
              <w:t>,</w:t>
            </w:r>
          </w:p>
          <w:p w14:paraId="425D4522" w14:textId="77777777" w:rsidR="001058A8" w:rsidRDefault="001058A8">
            <w:pPr>
              <w:pStyle w:val="TAL"/>
              <w:rPr>
                <w:lang w:eastAsia="ja-JP"/>
              </w:rPr>
            </w:pPr>
            <w:r>
              <w:rPr>
                <w:lang w:eastAsia="ja-JP"/>
              </w:rPr>
              <w:t xml:space="preserve">or the </w:t>
            </w:r>
            <w:r>
              <w:rPr>
                <w:i/>
              </w:rPr>
              <w:t>HandoverPreparationInformation</w:t>
            </w:r>
            <w:r>
              <w:rPr>
                <w:lang w:eastAsia="ja-JP"/>
              </w:rPr>
              <w:t xml:space="preserve"> message as defined in subclause 11.2.2 of TS 38.331 [10],</w:t>
            </w:r>
            <w:r>
              <w:rPr>
                <w:lang w:eastAsia="zh-CN"/>
              </w:rPr>
              <w:t xml:space="preserve"> if the target NG-RAN node is a gNB</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F320BF6" w14:textId="77777777" w:rsidR="001058A8" w:rsidRDefault="001058A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019158" w14:textId="77777777" w:rsidR="001058A8" w:rsidRDefault="001058A8">
            <w:pPr>
              <w:pStyle w:val="TAC"/>
              <w:rPr>
                <w:lang w:eastAsia="ja-JP"/>
              </w:rPr>
            </w:pPr>
          </w:p>
        </w:tc>
      </w:tr>
      <w:tr w:rsidR="001058A8" w14:paraId="62D28ACE"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23E93B48" w14:textId="77777777" w:rsidR="001058A8" w:rsidRDefault="001058A8">
            <w:pPr>
              <w:pStyle w:val="TAL"/>
              <w:ind w:left="113"/>
              <w:rPr>
                <w:lang w:eastAsia="ja-JP"/>
              </w:rPr>
            </w:pPr>
            <w:r>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45940EF3" w14:textId="77777777" w:rsidR="001058A8" w:rsidRDefault="001058A8">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0E594A"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8463FF" w14:textId="77777777" w:rsidR="001058A8" w:rsidRDefault="001058A8">
            <w:pPr>
              <w:pStyle w:val="TAL"/>
              <w:rPr>
                <w:snapToGrid w:val="0"/>
                <w:lang w:eastAsia="ja-JP"/>
              </w:rPr>
            </w:pPr>
            <w:r>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4AFCE7A2" w14:textId="77777777" w:rsidR="001058A8" w:rsidRDefault="001058A8">
            <w:pPr>
              <w:pStyle w:val="TAL"/>
              <w:rPr>
                <w:lang w:eastAsia="ja-JP"/>
              </w:rPr>
            </w:pPr>
            <w:r>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634EFBF4" w14:textId="77777777" w:rsidR="001058A8" w:rsidRDefault="001058A8">
            <w:pPr>
              <w:pStyle w:val="TAC"/>
              <w:rPr>
                <w:lang w:eastAsia="ja-JP"/>
              </w:rPr>
            </w:pPr>
            <w:r>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6824B221" w14:textId="77777777" w:rsidR="001058A8" w:rsidRDefault="001058A8">
            <w:pPr>
              <w:pStyle w:val="TAC"/>
              <w:rPr>
                <w:lang w:eastAsia="ja-JP"/>
              </w:rPr>
            </w:pPr>
          </w:p>
        </w:tc>
      </w:tr>
      <w:tr w:rsidR="001058A8" w14:paraId="70212D25"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4223F37A" w14:textId="77777777" w:rsidR="001058A8" w:rsidRDefault="001058A8">
            <w:pPr>
              <w:pStyle w:val="TAL"/>
              <w:ind w:left="113"/>
              <w:rPr>
                <w:lang w:eastAsia="ja-JP"/>
              </w:rPr>
            </w:pPr>
            <w:r>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784065B6" w14:textId="77777777" w:rsidR="001058A8" w:rsidRDefault="001058A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8AE184"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FA5C18" w14:textId="77777777" w:rsidR="001058A8" w:rsidRDefault="001058A8">
            <w:pPr>
              <w:pStyle w:val="TAL"/>
              <w:rPr>
                <w:lang w:eastAsia="ja-JP"/>
              </w:rPr>
            </w:pPr>
            <w:r>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02ABE814"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F2F533" w14:textId="77777777" w:rsidR="001058A8" w:rsidRDefault="001058A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B56644" w14:textId="77777777" w:rsidR="001058A8" w:rsidRDefault="001058A8">
            <w:pPr>
              <w:pStyle w:val="TAC"/>
              <w:rPr>
                <w:lang w:eastAsia="ja-JP"/>
              </w:rPr>
            </w:pPr>
          </w:p>
        </w:tc>
      </w:tr>
      <w:tr w:rsidR="001058A8" w14:paraId="4E3F2C35"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43CDDA9A" w14:textId="77777777" w:rsidR="001058A8" w:rsidRDefault="001058A8">
            <w:pPr>
              <w:pStyle w:val="TAL"/>
              <w:ind w:left="113"/>
              <w:rPr>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4B483104" w14:textId="77777777" w:rsidR="001058A8" w:rsidRDefault="001058A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8D55F3"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27098A" w14:textId="77777777" w:rsidR="001058A8" w:rsidRDefault="001058A8">
            <w:pPr>
              <w:pStyle w:val="TAL"/>
              <w:rPr>
                <w:lang w:eastAsia="ja-JP"/>
              </w:rPr>
            </w:pPr>
            <w:r>
              <w:rPr>
                <w:lang w:eastAsia="ja-JP"/>
              </w:rPr>
              <w:t>MDT PLMN List</w:t>
            </w:r>
          </w:p>
          <w:p w14:paraId="3CA5F12A" w14:textId="77777777" w:rsidR="001058A8" w:rsidRDefault="001058A8">
            <w:pPr>
              <w:pStyle w:val="TAL"/>
              <w:rPr>
                <w:lang w:eastAsia="ja-JP"/>
              </w:rPr>
            </w:pPr>
            <w:r>
              <w:rPr>
                <w:lang w:eastAsia="ja-JP"/>
              </w:rPr>
              <w:t>9.2.3.133</w:t>
            </w:r>
          </w:p>
        </w:tc>
        <w:tc>
          <w:tcPr>
            <w:tcW w:w="1800" w:type="dxa"/>
            <w:tcBorders>
              <w:top w:val="single" w:sz="4" w:space="0" w:color="auto"/>
              <w:left w:val="single" w:sz="4" w:space="0" w:color="auto"/>
              <w:bottom w:val="single" w:sz="4" w:space="0" w:color="auto"/>
              <w:right w:val="single" w:sz="4" w:space="0" w:color="auto"/>
            </w:tcBorders>
          </w:tcPr>
          <w:p w14:paraId="45219FAA"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F71A92" w14:textId="77777777" w:rsidR="001058A8" w:rsidRDefault="001058A8">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3C31666" w14:textId="77777777" w:rsidR="001058A8" w:rsidRDefault="001058A8">
            <w:pPr>
              <w:pStyle w:val="TAC"/>
              <w:rPr>
                <w:lang w:eastAsia="ja-JP"/>
              </w:rPr>
            </w:pPr>
            <w:r>
              <w:t>ignore</w:t>
            </w:r>
          </w:p>
        </w:tc>
      </w:tr>
      <w:tr w:rsidR="001058A8" w14:paraId="7AD55F7C"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688FCF55" w14:textId="77777777" w:rsidR="001058A8" w:rsidRDefault="001058A8">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7011E72A" w14:textId="77777777" w:rsidR="001058A8" w:rsidRDefault="001058A8">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DE16B0"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8195572" w14:textId="77777777" w:rsidR="001058A8" w:rsidRDefault="001058A8">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5EEFEBD3"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36EFB2" w14:textId="77777777" w:rsidR="001058A8" w:rsidRDefault="001058A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9644AD" w14:textId="77777777" w:rsidR="001058A8" w:rsidRDefault="001058A8">
            <w:pPr>
              <w:pStyle w:val="TAC"/>
              <w:rPr>
                <w:lang w:eastAsia="ja-JP"/>
              </w:rPr>
            </w:pPr>
            <w:r>
              <w:rPr>
                <w:lang w:eastAsia="ja-JP"/>
              </w:rPr>
              <w:t>ignore</w:t>
            </w:r>
          </w:p>
        </w:tc>
      </w:tr>
      <w:tr w:rsidR="001058A8" w14:paraId="45107BC4"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66BD128D" w14:textId="77777777" w:rsidR="001058A8" w:rsidRDefault="001058A8">
            <w:pPr>
              <w:pStyle w:val="TAL"/>
              <w:ind w:left="113"/>
              <w:rPr>
                <w:lang w:eastAsia="ja-JP"/>
              </w:rPr>
            </w:pPr>
            <w:bookmarkStart w:id="115" w:name="_Hlk44414173"/>
            <w:r>
              <w:rPr>
                <w:rFonts w:cs="Arial"/>
                <w:szCs w:val="18"/>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7E7DAAD2" w14:textId="77777777" w:rsidR="001058A8" w:rsidRDefault="001058A8">
            <w:pPr>
              <w:pStyle w:val="TAL"/>
              <w:rPr>
                <w:lang w:eastAsia="ja-JP"/>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60F474E"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2F4F7C" w14:textId="77777777" w:rsidR="001058A8" w:rsidRDefault="001058A8">
            <w:pPr>
              <w:pStyle w:val="TAL"/>
              <w:rPr>
                <w:lang w:eastAsia="ja-JP"/>
              </w:rPr>
            </w:pPr>
            <w:r>
              <w:rPr>
                <w:rFonts w:cs="Arial"/>
                <w:szCs w:val="18"/>
              </w:rPr>
              <w:t>9.2.3.107</w:t>
            </w:r>
          </w:p>
        </w:tc>
        <w:tc>
          <w:tcPr>
            <w:tcW w:w="1800" w:type="dxa"/>
            <w:tcBorders>
              <w:top w:val="single" w:sz="4" w:space="0" w:color="auto"/>
              <w:left w:val="single" w:sz="4" w:space="0" w:color="auto"/>
              <w:bottom w:val="single" w:sz="4" w:space="0" w:color="auto"/>
              <w:right w:val="single" w:sz="4" w:space="0" w:color="auto"/>
            </w:tcBorders>
            <w:hideMark/>
          </w:tcPr>
          <w:p w14:paraId="4908FAD9" w14:textId="77777777" w:rsidR="001058A8" w:rsidRDefault="001058A8">
            <w:pPr>
              <w:pStyle w:val="TAL"/>
              <w:rPr>
                <w:lang w:eastAsia="ja-JP"/>
              </w:rPr>
            </w:pPr>
            <w:r>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788C3684" w14:textId="77777777" w:rsidR="001058A8" w:rsidRDefault="001058A8">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36145513" w14:textId="77777777" w:rsidR="001058A8" w:rsidRDefault="001058A8">
            <w:pPr>
              <w:pStyle w:val="TAC"/>
              <w:rPr>
                <w:lang w:eastAsia="ja-JP"/>
              </w:rPr>
            </w:pPr>
            <w:r>
              <w:rPr>
                <w:rFonts w:cs="Arial"/>
                <w:szCs w:val="18"/>
              </w:rPr>
              <w:t>ignore</w:t>
            </w:r>
          </w:p>
        </w:tc>
        <w:bookmarkEnd w:id="115"/>
      </w:tr>
      <w:tr w:rsidR="001058A8" w14:paraId="450EBF9C"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2468DB15" w14:textId="77777777" w:rsidR="001058A8" w:rsidRDefault="001058A8">
            <w:pPr>
              <w:pStyle w:val="TAL"/>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5A9760A" w14:textId="77777777" w:rsidR="001058A8" w:rsidRDefault="001058A8">
            <w:pPr>
              <w:pStyle w:val="TAL"/>
              <w:rPr>
                <w:lang w:eastAsia="ja-JP"/>
              </w:rPr>
            </w:pPr>
            <w:r>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224D6D"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0128BD" w14:textId="77777777" w:rsidR="001058A8" w:rsidRDefault="001058A8">
            <w:pPr>
              <w:pStyle w:val="TAL"/>
              <w:rPr>
                <w:lang w:eastAsia="ja-JP"/>
              </w:rPr>
            </w:pPr>
            <w:r>
              <w:rPr>
                <w:rFonts w:cs="Arial"/>
                <w:szCs w:val="18"/>
              </w:rPr>
              <w:t>9.2.3.108</w:t>
            </w:r>
          </w:p>
        </w:tc>
        <w:tc>
          <w:tcPr>
            <w:tcW w:w="1800" w:type="dxa"/>
            <w:tcBorders>
              <w:top w:val="single" w:sz="4" w:space="0" w:color="auto"/>
              <w:left w:val="single" w:sz="4" w:space="0" w:color="auto"/>
              <w:bottom w:val="single" w:sz="4" w:space="0" w:color="auto"/>
              <w:right w:val="single" w:sz="4" w:space="0" w:color="auto"/>
            </w:tcBorders>
            <w:hideMark/>
          </w:tcPr>
          <w:p w14:paraId="2384A1D8" w14:textId="77777777" w:rsidR="001058A8" w:rsidRDefault="001058A8">
            <w:pPr>
              <w:pStyle w:val="TAL"/>
              <w:rPr>
                <w:lang w:eastAsia="ja-JP"/>
              </w:rPr>
            </w:pPr>
            <w:r>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3241A460" w14:textId="77777777" w:rsidR="001058A8" w:rsidRDefault="001058A8">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1B4BC69A" w14:textId="77777777" w:rsidR="001058A8" w:rsidRDefault="001058A8">
            <w:pPr>
              <w:pStyle w:val="TAC"/>
              <w:rPr>
                <w:lang w:eastAsia="ja-JP"/>
              </w:rPr>
            </w:pPr>
            <w:r>
              <w:rPr>
                <w:rFonts w:cs="Arial"/>
                <w:szCs w:val="18"/>
              </w:rPr>
              <w:t>ignore</w:t>
            </w:r>
          </w:p>
        </w:tc>
      </w:tr>
      <w:tr w:rsidR="001058A8" w14:paraId="39D0E5A2"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61D9B051" w14:textId="77777777" w:rsidR="001058A8" w:rsidRDefault="001058A8">
            <w:pPr>
              <w:pStyle w:val="TAL"/>
              <w:ind w:left="113"/>
              <w:rPr>
                <w:rFonts w:eastAsia="Malgun Gothic" w:cs="Arial"/>
                <w:szCs w:val="18"/>
                <w:lang w:eastAsia="ja-JP"/>
              </w:rPr>
            </w:pPr>
            <w:r>
              <w:rPr>
                <w:lang w:eastAsia="zh-CN"/>
              </w:rPr>
              <w:t>&gt;</w:t>
            </w:r>
            <w:r>
              <w:t xml:space="preserve">UE </w:t>
            </w:r>
            <w:r>
              <w:rPr>
                <w:lang w:eastAsia="zh-CN"/>
              </w:rPr>
              <w:t xml:space="preserve">Radio </w:t>
            </w:r>
            <w:r>
              <w:t>Capability ID</w:t>
            </w:r>
          </w:p>
        </w:tc>
        <w:tc>
          <w:tcPr>
            <w:tcW w:w="1104" w:type="dxa"/>
            <w:tcBorders>
              <w:top w:val="single" w:sz="4" w:space="0" w:color="auto"/>
              <w:left w:val="single" w:sz="4" w:space="0" w:color="auto"/>
              <w:bottom w:val="single" w:sz="4" w:space="0" w:color="auto"/>
              <w:right w:val="single" w:sz="4" w:space="0" w:color="auto"/>
            </w:tcBorders>
            <w:hideMark/>
          </w:tcPr>
          <w:p w14:paraId="774DFBCC" w14:textId="77777777" w:rsidR="001058A8" w:rsidRDefault="001058A8">
            <w:pPr>
              <w:pStyle w:val="TAL"/>
              <w:rPr>
                <w:rFonts w:eastAsia="Times New Roman" w:cs="Arial"/>
                <w:szCs w:val="18"/>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C1C24A"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474A0D" w14:textId="77777777" w:rsidR="001058A8" w:rsidRDefault="001058A8">
            <w:pPr>
              <w:pStyle w:val="TAL"/>
              <w:rPr>
                <w:rFonts w:cs="Arial"/>
                <w:szCs w:val="18"/>
                <w:lang w:eastAsia="en-GB"/>
              </w:rPr>
            </w:pPr>
            <w:r>
              <w:rPr>
                <w:lang w:eastAsia="zh-CN"/>
              </w:rPr>
              <w:t>9.2.3.138</w:t>
            </w:r>
          </w:p>
        </w:tc>
        <w:tc>
          <w:tcPr>
            <w:tcW w:w="1800" w:type="dxa"/>
            <w:tcBorders>
              <w:top w:val="single" w:sz="4" w:space="0" w:color="auto"/>
              <w:left w:val="single" w:sz="4" w:space="0" w:color="auto"/>
              <w:bottom w:val="single" w:sz="4" w:space="0" w:color="auto"/>
              <w:right w:val="single" w:sz="4" w:space="0" w:color="auto"/>
            </w:tcBorders>
          </w:tcPr>
          <w:p w14:paraId="4AF0C544" w14:textId="77777777" w:rsidR="001058A8" w:rsidRDefault="001058A8">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CC94F4" w14:textId="77777777" w:rsidR="001058A8" w:rsidRDefault="001058A8">
            <w:pPr>
              <w:pStyle w:val="TAC"/>
              <w:rPr>
                <w:rFonts w:eastAsia="Times New Roman" w:cs="Arial"/>
                <w:szCs w:val="18"/>
                <w:lang w:eastAsia="en-GB"/>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07B008C" w14:textId="77777777" w:rsidR="001058A8" w:rsidRDefault="001058A8">
            <w:pPr>
              <w:pStyle w:val="TAC"/>
              <w:rPr>
                <w:rFonts w:cs="Arial"/>
                <w:szCs w:val="18"/>
              </w:rPr>
            </w:pPr>
            <w:r>
              <w:rPr>
                <w:lang w:eastAsia="zh-CN"/>
              </w:rPr>
              <w:t>reject</w:t>
            </w:r>
          </w:p>
        </w:tc>
      </w:tr>
      <w:tr w:rsidR="001058A8" w14:paraId="4D52C762"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1E064B8D" w14:textId="77777777" w:rsidR="001058A8" w:rsidRDefault="001058A8">
            <w:pPr>
              <w:pStyle w:val="TAL"/>
            </w:pPr>
            <w:r>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728D0F93" w14:textId="77777777" w:rsidR="001058A8" w:rsidRDefault="001058A8">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9B72D0"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906B81" w14:textId="77777777" w:rsidR="001058A8" w:rsidRDefault="001058A8">
            <w:pPr>
              <w:pStyle w:val="TAL"/>
              <w:rPr>
                <w:lang w:eastAsia="ja-JP"/>
              </w:rPr>
            </w:pPr>
            <w:r>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35791AD1" w14:textId="77777777" w:rsidR="001058A8" w:rsidRDefault="001058A8">
            <w:pPr>
              <w:pStyle w:val="TAL"/>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02068D96" w14:textId="77777777" w:rsidR="001058A8" w:rsidRDefault="001058A8">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7255CF" w14:textId="77777777" w:rsidR="001058A8" w:rsidRDefault="001058A8">
            <w:pPr>
              <w:pStyle w:val="TAC"/>
              <w:rPr>
                <w:lang w:eastAsia="ja-JP"/>
              </w:rPr>
            </w:pPr>
            <w:r>
              <w:rPr>
                <w:rFonts w:eastAsia="Batang" w:cs="Arial"/>
                <w:lang w:eastAsia="ja-JP"/>
              </w:rPr>
              <w:t>ignore</w:t>
            </w:r>
          </w:p>
        </w:tc>
      </w:tr>
      <w:tr w:rsidR="001058A8" w14:paraId="4478A452"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7BB7DBA1" w14:textId="77777777" w:rsidR="001058A8" w:rsidRDefault="001058A8">
            <w:pPr>
              <w:pStyle w:val="TAL"/>
              <w:rPr>
                <w:lang w:eastAsia="en-GB"/>
              </w:rPr>
            </w:pPr>
            <w:r>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5771B84E" w14:textId="77777777" w:rsidR="001058A8" w:rsidRDefault="001058A8">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0B87C40"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837D05" w14:textId="77777777" w:rsidR="001058A8" w:rsidRDefault="001058A8">
            <w:pPr>
              <w:pStyle w:val="TAL"/>
              <w:rPr>
                <w:lang w:eastAsia="ja-JP"/>
              </w:rPr>
            </w:pPr>
            <w:r>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4F5FCD28"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4E550B" w14:textId="77777777" w:rsidR="001058A8" w:rsidRDefault="001058A8">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D216050" w14:textId="77777777" w:rsidR="001058A8" w:rsidRDefault="001058A8">
            <w:pPr>
              <w:pStyle w:val="TAC"/>
              <w:rPr>
                <w:lang w:eastAsia="ja-JP"/>
              </w:rPr>
            </w:pPr>
            <w:r>
              <w:rPr>
                <w:rFonts w:eastAsia="Batang" w:cs="Arial"/>
                <w:lang w:eastAsia="ja-JP"/>
              </w:rPr>
              <w:t>ignore</w:t>
            </w:r>
          </w:p>
        </w:tc>
      </w:tr>
      <w:tr w:rsidR="001058A8" w14:paraId="4D9915D7"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6344ADA9" w14:textId="77777777" w:rsidR="001058A8" w:rsidRDefault="001058A8">
            <w:pPr>
              <w:pStyle w:val="TAL"/>
              <w:rPr>
                <w:rFonts w:eastAsia="Batang"/>
                <w:lang w:eastAsia="en-GB"/>
              </w:rPr>
            </w:pPr>
            <w:r>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5CC71E5C" w14:textId="77777777" w:rsidR="001058A8" w:rsidRDefault="001058A8">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DE493D3" w14:textId="77777777" w:rsidR="001058A8" w:rsidRDefault="001058A8">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07EEC7" w14:textId="77777777" w:rsidR="001058A8" w:rsidRDefault="001058A8">
            <w:pPr>
              <w:pStyle w:val="TAL"/>
              <w:rPr>
                <w:rFonts w:eastAsia="Batang" w:cs="Arial"/>
                <w:lang w:eastAsia="ja-JP"/>
              </w:rPr>
            </w:pPr>
            <w:r>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3C601C10" w14:textId="77777777" w:rsidR="001058A8" w:rsidRDefault="001058A8">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216E80" w14:textId="77777777" w:rsidR="001058A8" w:rsidRDefault="001058A8">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398F26C" w14:textId="77777777" w:rsidR="001058A8" w:rsidRDefault="001058A8">
            <w:pPr>
              <w:pStyle w:val="TAC"/>
              <w:rPr>
                <w:rFonts w:eastAsia="Batang" w:cs="Arial"/>
                <w:lang w:eastAsia="ja-JP"/>
              </w:rPr>
            </w:pPr>
            <w:r>
              <w:rPr>
                <w:rFonts w:eastAsia="Batang" w:cs="Arial"/>
                <w:lang w:eastAsia="ja-JP"/>
              </w:rPr>
              <w:t>ignore</w:t>
            </w:r>
          </w:p>
        </w:tc>
      </w:tr>
      <w:tr w:rsidR="001058A8" w14:paraId="0A5EDA7E"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04E7B5A5" w14:textId="77777777" w:rsidR="001058A8" w:rsidRDefault="001058A8">
            <w:pPr>
              <w:pStyle w:val="TAL"/>
              <w:rPr>
                <w:rFonts w:eastAsia="Batang"/>
                <w:b/>
                <w:lang w:eastAsia="en-GB"/>
              </w:rPr>
            </w:pPr>
            <w:r>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48303AEE" w14:textId="77777777" w:rsidR="001058A8" w:rsidRDefault="001058A8">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D519AF1" w14:textId="77777777" w:rsidR="001058A8" w:rsidRDefault="001058A8">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tcPr>
          <w:p w14:paraId="3EB211A0" w14:textId="77777777" w:rsidR="001058A8" w:rsidRDefault="001058A8">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05B0D8D" w14:textId="77777777" w:rsidR="001058A8" w:rsidRDefault="001058A8">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23BFAD" w14:textId="77777777" w:rsidR="001058A8" w:rsidRDefault="001058A8">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67D2771" w14:textId="77777777" w:rsidR="001058A8" w:rsidRDefault="001058A8">
            <w:pPr>
              <w:pStyle w:val="TAC"/>
              <w:rPr>
                <w:rFonts w:eastAsia="Batang" w:cs="Arial"/>
                <w:lang w:eastAsia="ja-JP"/>
              </w:rPr>
            </w:pPr>
            <w:r>
              <w:rPr>
                <w:rFonts w:eastAsia="Batang" w:cs="Arial"/>
                <w:lang w:eastAsia="ja-JP"/>
              </w:rPr>
              <w:t>ignore</w:t>
            </w:r>
          </w:p>
        </w:tc>
      </w:tr>
      <w:tr w:rsidR="001058A8" w14:paraId="4C379688"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73F0CF57" w14:textId="77777777" w:rsidR="001058A8" w:rsidRDefault="001058A8">
            <w:pPr>
              <w:pStyle w:val="TAL"/>
              <w:ind w:left="113"/>
              <w:rPr>
                <w:rFonts w:eastAsia="Batang"/>
                <w:lang w:eastAsia="en-GB"/>
              </w:rPr>
            </w:pPr>
            <w:r>
              <w:rPr>
                <w:rFonts w:eastAsia="Batang"/>
              </w:rPr>
              <w:t>&gt;</w:t>
            </w: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784F25F4" w14:textId="77777777" w:rsidR="001058A8" w:rsidRDefault="001058A8">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F6FEA78" w14:textId="77777777" w:rsidR="001058A8" w:rsidRDefault="001058A8">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82B590" w14:textId="77777777" w:rsidR="001058A8" w:rsidRDefault="001058A8">
            <w:pPr>
              <w:pStyle w:val="TAL"/>
              <w:rPr>
                <w:rFonts w:eastAsia="Batang" w:cs="Arial"/>
                <w:lang w:eastAsia="ja-JP"/>
              </w:rPr>
            </w:pPr>
            <w:r>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587C4973" w14:textId="77777777" w:rsidR="001058A8" w:rsidRDefault="001058A8">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1AAF73" w14:textId="77777777" w:rsidR="001058A8" w:rsidRDefault="001058A8">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1C98D1F" w14:textId="77777777" w:rsidR="001058A8" w:rsidRDefault="001058A8">
            <w:pPr>
              <w:pStyle w:val="TAC"/>
              <w:rPr>
                <w:rFonts w:eastAsia="Batang" w:cs="Arial"/>
                <w:lang w:eastAsia="ja-JP"/>
              </w:rPr>
            </w:pPr>
          </w:p>
        </w:tc>
      </w:tr>
      <w:tr w:rsidR="001058A8" w14:paraId="009AD464"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0B96C90F" w14:textId="77777777" w:rsidR="001058A8" w:rsidRDefault="001058A8">
            <w:pPr>
              <w:pStyle w:val="TAL"/>
              <w:ind w:left="113"/>
              <w:rPr>
                <w:rFonts w:eastAsia="Batang"/>
                <w:lang w:eastAsia="en-GB"/>
              </w:rPr>
            </w:pPr>
            <w:r>
              <w:rPr>
                <w:rFonts w:eastAsia="Batang"/>
              </w:rPr>
              <w:t>&gt;</w:t>
            </w:r>
            <w:r>
              <w:rPr>
                <w:rFonts w:cs="Arial"/>
                <w:lang w:eastAsia="zh-CN"/>
              </w:rPr>
              <w:t>S-NG-RAN node</w:t>
            </w:r>
            <w:r>
              <w:rPr>
                <w:rFonts w:cs="Arial"/>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32ABFC46" w14:textId="77777777" w:rsidR="001058A8" w:rsidRDefault="001058A8">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AF9C946" w14:textId="77777777" w:rsidR="001058A8" w:rsidRDefault="001058A8">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AB2C9E" w14:textId="77777777" w:rsidR="001058A8" w:rsidRDefault="001058A8">
            <w:pPr>
              <w:pStyle w:val="TAL"/>
              <w:rPr>
                <w:rFonts w:cs="Arial"/>
                <w:lang w:eastAsia="ja-JP"/>
              </w:rPr>
            </w:pPr>
            <w:r>
              <w:rPr>
                <w:rFonts w:cs="Arial"/>
                <w:lang w:eastAsia="ja-JP"/>
              </w:rPr>
              <w:t>NG-RAN node UE XnAP ID</w:t>
            </w:r>
          </w:p>
          <w:p w14:paraId="60DB66FD" w14:textId="77777777" w:rsidR="001058A8" w:rsidRDefault="001058A8">
            <w:pPr>
              <w:pStyle w:val="TAL"/>
              <w:rPr>
                <w:rFonts w:eastAsia="Batang" w:cs="Arial"/>
                <w:lang w:eastAsia="ja-JP"/>
              </w:rPr>
            </w:pPr>
            <w:r>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5C0ADD96" w14:textId="77777777" w:rsidR="001058A8" w:rsidRDefault="001058A8">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E3AFFD" w14:textId="77777777" w:rsidR="001058A8" w:rsidRDefault="001058A8">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4E35759" w14:textId="77777777" w:rsidR="001058A8" w:rsidRDefault="001058A8">
            <w:pPr>
              <w:pStyle w:val="TAC"/>
              <w:rPr>
                <w:rFonts w:eastAsia="Batang" w:cs="Arial"/>
                <w:lang w:eastAsia="ja-JP"/>
              </w:rPr>
            </w:pPr>
          </w:p>
        </w:tc>
      </w:tr>
      <w:tr w:rsidR="001058A8" w14:paraId="5ADE10EA"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4ED2B8C0" w14:textId="77777777" w:rsidR="001058A8" w:rsidRDefault="001058A8">
            <w:pPr>
              <w:pStyle w:val="TAL"/>
              <w:rPr>
                <w:rFonts w:eastAsia="Batang"/>
                <w:lang w:eastAsia="en-GB"/>
              </w:rPr>
            </w:pPr>
            <w:r>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05066EFA" w14:textId="77777777" w:rsidR="001058A8" w:rsidRDefault="001058A8">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DC27DD" w14:textId="77777777" w:rsidR="001058A8" w:rsidRDefault="001058A8">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tcPr>
          <w:p w14:paraId="32F22838" w14:textId="77777777" w:rsidR="001058A8" w:rsidRDefault="001058A8">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0EFDCB82"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74E191" w14:textId="77777777" w:rsidR="001058A8" w:rsidRDefault="001058A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FE3903" w14:textId="77777777" w:rsidR="001058A8" w:rsidRDefault="001058A8">
            <w:pPr>
              <w:pStyle w:val="TAC"/>
              <w:rPr>
                <w:rFonts w:eastAsia="Batang" w:cs="Arial"/>
                <w:lang w:eastAsia="ja-JP"/>
              </w:rPr>
            </w:pPr>
            <w:r>
              <w:rPr>
                <w:rFonts w:eastAsia="Batang" w:cs="Arial"/>
                <w:lang w:eastAsia="ja-JP"/>
              </w:rPr>
              <w:t>reject</w:t>
            </w:r>
          </w:p>
        </w:tc>
      </w:tr>
      <w:tr w:rsidR="001058A8" w14:paraId="6B9C52AB"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143BBF45" w14:textId="77777777" w:rsidR="001058A8" w:rsidRDefault="001058A8">
            <w:pPr>
              <w:pStyle w:val="TAL"/>
              <w:ind w:left="113"/>
              <w:rPr>
                <w:rFonts w:eastAsia="Batang"/>
                <w:lang w:eastAsia="en-GB"/>
              </w:rPr>
            </w:pPr>
            <w:r>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532580DF" w14:textId="77777777" w:rsidR="001058A8" w:rsidRDefault="001058A8">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0CDDDCD" w14:textId="77777777" w:rsidR="001058A8" w:rsidRDefault="001058A8">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C2E5CD" w14:textId="77777777" w:rsidR="001058A8" w:rsidRDefault="001058A8">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53F6CBA1"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EEB761" w14:textId="77777777" w:rsidR="001058A8" w:rsidRDefault="001058A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FDE08E" w14:textId="77777777" w:rsidR="001058A8" w:rsidRDefault="001058A8">
            <w:pPr>
              <w:pStyle w:val="TAC"/>
              <w:rPr>
                <w:rFonts w:eastAsia="Batang" w:cs="Arial"/>
                <w:lang w:eastAsia="ja-JP"/>
              </w:rPr>
            </w:pPr>
          </w:p>
        </w:tc>
      </w:tr>
      <w:tr w:rsidR="001058A8" w14:paraId="7196D0B7"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671C54F7" w14:textId="77777777" w:rsidR="001058A8" w:rsidRDefault="001058A8">
            <w:pPr>
              <w:pStyle w:val="TAL"/>
              <w:ind w:left="113"/>
              <w:rPr>
                <w:rFonts w:eastAsia="Batang"/>
                <w:lang w:eastAsia="en-GB"/>
              </w:rPr>
            </w:pPr>
            <w:r>
              <w:rPr>
                <w:rFonts w:eastAsia="Batang"/>
              </w:rPr>
              <w:t>&gt;Target 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44F488D5" w14:textId="77777777" w:rsidR="001058A8" w:rsidRDefault="001058A8">
            <w:pPr>
              <w:pStyle w:val="TAL"/>
              <w:rPr>
                <w:rFonts w:eastAsia="Batang" w:cs="Arial"/>
                <w:lang w:eastAsia="ja-JP"/>
              </w:rPr>
            </w:pPr>
            <w:r>
              <w:rPr>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74322BF1" w14:textId="77777777" w:rsidR="001058A8" w:rsidRDefault="001058A8">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CCB137" w14:textId="77777777" w:rsidR="001058A8" w:rsidRDefault="001058A8">
            <w:pPr>
              <w:pStyle w:val="TAL"/>
              <w:rPr>
                <w:rFonts w:cs="Arial"/>
                <w:lang w:eastAsia="ja-JP"/>
              </w:rPr>
            </w:pPr>
            <w:r>
              <w:rPr>
                <w:lang w:eastAsia="ja-JP"/>
              </w:rPr>
              <w:t>NG-RAN node UE XnAP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1EB75DC7" w14:textId="77777777" w:rsidR="001058A8" w:rsidRDefault="001058A8">
            <w:pPr>
              <w:pStyle w:val="TAL"/>
              <w:rPr>
                <w:lang w:eastAsia="ja-JP"/>
              </w:rPr>
            </w:pPr>
            <w:r>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7B956A1D" w14:textId="77777777" w:rsidR="001058A8" w:rsidRDefault="001058A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14DE09" w14:textId="77777777" w:rsidR="001058A8" w:rsidRDefault="001058A8">
            <w:pPr>
              <w:pStyle w:val="TAC"/>
              <w:rPr>
                <w:rFonts w:eastAsia="Batang" w:cs="Arial"/>
                <w:lang w:eastAsia="ja-JP"/>
              </w:rPr>
            </w:pPr>
          </w:p>
        </w:tc>
      </w:tr>
      <w:tr w:rsidR="001058A8" w14:paraId="5159E5FC"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41D1E754" w14:textId="77777777" w:rsidR="001058A8" w:rsidRDefault="001058A8">
            <w:pPr>
              <w:pStyle w:val="TAL"/>
              <w:ind w:left="113"/>
              <w:rPr>
                <w:rFonts w:eastAsia="Batang"/>
                <w:lang w:eastAsia="en-GB"/>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2CA45C41" w14:textId="77777777" w:rsidR="001058A8" w:rsidRDefault="001058A8">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74022E" w14:textId="77777777" w:rsidR="001058A8" w:rsidRDefault="001058A8">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5846D03" w14:textId="77777777" w:rsidR="001058A8" w:rsidRDefault="001058A8">
            <w:pPr>
              <w:pStyle w:val="TAL"/>
              <w:rPr>
                <w:rFonts w:cs="Arial"/>
                <w:lang w:eastAsia="ja-JP"/>
              </w:rPr>
            </w:pPr>
            <w:r>
              <w:rPr>
                <w:rFonts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5456DECF"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AE996C" w14:textId="77777777" w:rsidR="001058A8" w:rsidRDefault="001058A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C407F20" w14:textId="77777777" w:rsidR="001058A8" w:rsidRDefault="001058A8">
            <w:pPr>
              <w:pStyle w:val="TAC"/>
              <w:rPr>
                <w:rFonts w:eastAsia="Batang" w:cs="Arial"/>
                <w:lang w:eastAsia="ja-JP"/>
              </w:rPr>
            </w:pPr>
          </w:p>
        </w:tc>
      </w:tr>
      <w:tr w:rsidR="001058A8" w14:paraId="74D99391"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00D8DC07" w14:textId="77777777" w:rsidR="001058A8" w:rsidRDefault="001058A8">
            <w:pPr>
              <w:pStyle w:val="TAL"/>
              <w:rPr>
                <w:rFonts w:eastAsia="Batang" w:cs="Arial"/>
                <w:lang w:eastAsia="en-GB"/>
              </w:rPr>
            </w:pPr>
            <w:r>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1A7DA61A" w14:textId="77777777" w:rsidR="001058A8" w:rsidRDefault="001058A8">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6159F7B4" w14:textId="77777777" w:rsidR="001058A8" w:rsidRDefault="001058A8">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80ABF0" w14:textId="77777777" w:rsidR="001058A8" w:rsidRDefault="001058A8">
            <w:pPr>
              <w:pStyle w:val="TAL"/>
              <w:rPr>
                <w:rFonts w:cs="Arial"/>
                <w:lang w:eastAsia="ja-JP"/>
              </w:rPr>
            </w:pPr>
            <w:bookmarkStart w:id="116" w:name="_Hlk44414243"/>
            <w:r>
              <w:rPr>
                <w:rFonts w:cs="Arial"/>
              </w:rPr>
              <w:t>9.2.3.</w:t>
            </w:r>
            <w:bookmarkEnd w:id="116"/>
            <w:r>
              <w:rPr>
                <w:rFonts w:cs="Arial"/>
              </w:rPr>
              <w:t>105</w:t>
            </w:r>
          </w:p>
        </w:tc>
        <w:tc>
          <w:tcPr>
            <w:tcW w:w="1800" w:type="dxa"/>
            <w:tcBorders>
              <w:top w:val="single" w:sz="4" w:space="0" w:color="auto"/>
              <w:left w:val="single" w:sz="4" w:space="0" w:color="auto"/>
              <w:bottom w:val="single" w:sz="4" w:space="0" w:color="auto"/>
              <w:right w:val="single" w:sz="4" w:space="0" w:color="auto"/>
            </w:tcBorders>
          </w:tcPr>
          <w:p w14:paraId="0A50FBCB"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D859E9" w14:textId="77777777" w:rsidR="001058A8" w:rsidRDefault="001058A8">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09FE1E35" w14:textId="77777777" w:rsidR="001058A8" w:rsidRDefault="001058A8">
            <w:pPr>
              <w:pStyle w:val="TAC"/>
              <w:rPr>
                <w:rFonts w:eastAsia="Batang" w:cs="Arial"/>
                <w:lang w:eastAsia="ja-JP"/>
              </w:rPr>
            </w:pPr>
            <w:r>
              <w:rPr>
                <w:rFonts w:cs="Arial"/>
              </w:rPr>
              <w:t>ignore</w:t>
            </w:r>
          </w:p>
        </w:tc>
      </w:tr>
      <w:tr w:rsidR="001058A8" w14:paraId="12C0980C"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59FF2A58" w14:textId="77777777" w:rsidR="001058A8" w:rsidRDefault="001058A8">
            <w:pPr>
              <w:pStyle w:val="TAL"/>
              <w:rPr>
                <w:rFonts w:eastAsia="Batang" w:cs="Arial"/>
                <w:lang w:eastAsia="en-GB"/>
              </w:rPr>
            </w:pPr>
            <w:r>
              <w:rPr>
                <w:rFonts w:eastAsia="Batang" w:cs="Arial"/>
              </w:rPr>
              <w:lastRenderedPageBreak/>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2D0857CC" w14:textId="77777777" w:rsidR="001058A8" w:rsidRDefault="001058A8">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341D012E" w14:textId="77777777" w:rsidR="001058A8" w:rsidRDefault="001058A8">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7C313E8" w14:textId="77777777" w:rsidR="001058A8" w:rsidRDefault="001058A8">
            <w:pPr>
              <w:pStyle w:val="TAL"/>
              <w:rPr>
                <w:rFonts w:cs="Arial"/>
                <w:lang w:eastAsia="ja-JP"/>
              </w:rPr>
            </w:pPr>
            <w:r>
              <w:rPr>
                <w:rFonts w:cs="Arial"/>
              </w:rPr>
              <w:t>9.2.3.106</w:t>
            </w:r>
          </w:p>
        </w:tc>
        <w:tc>
          <w:tcPr>
            <w:tcW w:w="1800" w:type="dxa"/>
            <w:tcBorders>
              <w:top w:val="single" w:sz="4" w:space="0" w:color="auto"/>
              <w:left w:val="single" w:sz="4" w:space="0" w:color="auto"/>
              <w:bottom w:val="single" w:sz="4" w:space="0" w:color="auto"/>
              <w:right w:val="single" w:sz="4" w:space="0" w:color="auto"/>
            </w:tcBorders>
          </w:tcPr>
          <w:p w14:paraId="71DF8F15" w14:textId="77777777" w:rsidR="001058A8" w:rsidRDefault="001058A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8116BC" w14:textId="77777777" w:rsidR="001058A8" w:rsidRDefault="001058A8">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7B51F8BE" w14:textId="77777777" w:rsidR="001058A8" w:rsidRDefault="001058A8">
            <w:pPr>
              <w:pStyle w:val="TAC"/>
              <w:rPr>
                <w:rFonts w:eastAsia="Batang" w:cs="Arial"/>
                <w:lang w:eastAsia="ja-JP"/>
              </w:rPr>
            </w:pPr>
            <w:r>
              <w:rPr>
                <w:rFonts w:cs="Arial"/>
              </w:rPr>
              <w:t>ignore</w:t>
            </w:r>
          </w:p>
        </w:tc>
      </w:tr>
      <w:tr w:rsidR="001058A8" w14:paraId="6C1ECACE"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0195C421" w14:textId="77777777" w:rsidR="001058A8" w:rsidRDefault="001058A8">
            <w:pPr>
              <w:pStyle w:val="TAL"/>
              <w:rPr>
                <w:rFonts w:eastAsia="Batang"/>
                <w:lang w:eastAsia="en-GB"/>
              </w:rPr>
            </w:pPr>
            <w:r>
              <w:rPr>
                <w:rFonts w:eastAsia="Batang" w:cs="Arial"/>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6991C934" w14:textId="77777777" w:rsidR="001058A8" w:rsidRDefault="001058A8">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8E0B7F8" w14:textId="77777777" w:rsidR="001058A8" w:rsidRDefault="001058A8">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FE6F7E" w14:textId="77777777" w:rsidR="001058A8" w:rsidRDefault="001058A8">
            <w:pPr>
              <w:pStyle w:val="TAL"/>
              <w:rPr>
                <w:rFonts w:cs="Arial"/>
                <w:lang w:eastAsia="ja-JP"/>
              </w:rPr>
            </w:pPr>
            <w:r>
              <w:rPr>
                <w:rFonts w:cs="Arial"/>
              </w:rPr>
              <w:t>9.2.3.109</w:t>
            </w:r>
          </w:p>
        </w:tc>
        <w:tc>
          <w:tcPr>
            <w:tcW w:w="1800" w:type="dxa"/>
            <w:tcBorders>
              <w:top w:val="single" w:sz="4" w:space="0" w:color="auto"/>
              <w:left w:val="single" w:sz="4" w:space="0" w:color="auto"/>
              <w:bottom w:val="single" w:sz="4" w:space="0" w:color="auto"/>
              <w:right w:val="single" w:sz="4" w:space="0" w:color="auto"/>
            </w:tcBorders>
            <w:hideMark/>
          </w:tcPr>
          <w:p w14:paraId="5F084323" w14:textId="77777777" w:rsidR="001058A8" w:rsidRDefault="001058A8">
            <w:pPr>
              <w:pStyle w:val="TAL"/>
              <w:rPr>
                <w:lang w:eastAsia="ja-JP"/>
              </w:rPr>
            </w:pPr>
            <w:r>
              <w:rPr>
                <w:rFonts w:eastAsia="Malgun Gothic" w:cs="Arial"/>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5B04740C" w14:textId="77777777" w:rsidR="001058A8" w:rsidRDefault="001058A8">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54E4E47F" w14:textId="77777777" w:rsidR="001058A8" w:rsidRDefault="001058A8">
            <w:pPr>
              <w:pStyle w:val="TAC"/>
              <w:rPr>
                <w:rFonts w:eastAsia="Batang" w:cs="Arial"/>
                <w:lang w:eastAsia="ja-JP"/>
              </w:rPr>
            </w:pPr>
            <w:r>
              <w:rPr>
                <w:rFonts w:cs="Arial"/>
              </w:rPr>
              <w:t>ignore</w:t>
            </w:r>
          </w:p>
        </w:tc>
      </w:tr>
      <w:tr w:rsidR="001058A8" w14:paraId="1E17F55B"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74572589" w14:textId="77777777" w:rsidR="001058A8" w:rsidRDefault="001058A8">
            <w:pPr>
              <w:pStyle w:val="TAL"/>
              <w:rPr>
                <w:rFonts w:eastAsia="Batang" w:cs="Arial"/>
                <w:lang w:eastAsia="en-GB"/>
              </w:rPr>
            </w:pPr>
            <w:r>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4E47FDC4" w14:textId="77777777" w:rsidR="001058A8" w:rsidRDefault="001058A8">
            <w:pPr>
              <w:pStyle w:val="TAL"/>
              <w:rPr>
                <w:rFonts w:eastAsia="Times New Roman"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DF31ED"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F8B3641" w14:textId="77777777" w:rsidR="001058A8" w:rsidRDefault="001058A8">
            <w:pPr>
              <w:pStyle w:val="TAL"/>
              <w:rPr>
                <w:rFonts w:cs="Arial"/>
                <w:lang w:eastAsia="en-GB"/>
              </w:rPr>
            </w:pPr>
            <w:r>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3AAD1755" w14:textId="77777777" w:rsidR="001058A8" w:rsidRDefault="001058A8">
            <w:pPr>
              <w:pStyle w:val="TAL"/>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1D64E8CE" w14:textId="77777777" w:rsidR="001058A8" w:rsidRDefault="001058A8">
            <w:pPr>
              <w:pStyle w:val="TAC"/>
              <w:rPr>
                <w:rFonts w:eastAsia="Times New Roman" w:cs="Arial"/>
                <w:lang w:eastAsia="en-GB"/>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343E0E8" w14:textId="77777777" w:rsidR="001058A8" w:rsidRDefault="001058A8">
            <w:pPr>
              <w:pStyle w:val="TAC"/>
              <w:rPr>
                <w:rFonts w:cs="Arial"/>
              </w:rPr>
            </w:pPr>
            <w:r>
              <w:rPr>
                <w:rFonts w:eastAsia="Batang" w:cs="Arial"/>
                <w:lang w:eastAsia="ja-JP"/>
              </w:rPr>
              <w:t>ignore</w:t>
            </w:r>
          </w:p>
        </w:tc>
      </w:tr>
      <w:tr w:rsidR="001058A8" w14:paraId="177E8EF3"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182C6C11" w14:textId="77777777" w:rsidR="001058A8" w:rsidRDefault="001058A8">
            <w:pPr>
              <w:pStyle w:val="TAL"/>
              <w:rPr>
                <w:rFonts w:eastAsia="Batang" w:cs="Arial"/>
              </w:rPr>
            </w:pPr>
            <w:r>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7B3A9101" w14:textId="77777777" w:rsidR="001058A8" w:rsidRDefault="001058A8">
            <w:pPr>
              <w:pStyle w:val="TAL"/>
              <w:rPr>
                <w:rFonts w:eastAsia="Times New Roman"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D9C27C" w14:textId="77777777" w:rsidR="001058A8" w:rsidRDefault="001058A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06D0EA" w14:textId="77777777" w:rsidR="001058A8" w:rsidRDefault="001058A8">
            <w:pPr>
              <w:pStyle w:val="TAL"/>
              <w:rPr>
                <w:rFonts w:cs="Arial"/>
                <w:lang w:eastAsia="en-GB"/>
              </w:rPr>
            </w:pPr>
            <w:bookmarkStart w:id="117" w:name="_Hlk44418955"/>
            <w:r>
              <w:rPr>
                <w:rFonts w:eastAsia="Batang" w:cs="Arial"/>
                <w:lang w:eastAsia="ja-JP"/>
              </w:rPr>
              <w:t>9.2.3.</w:t>
            </w:r>
            <w:bookmarkEnd w:id="117"/>
            <w:r>
              <w:rPr>
                <w:rFonts w:eastAsia="Batang" w:cs="Arial"/>
                <w:lang w:eastAsia="ja-JP"/>
              </w:rPr>
              <w:t>110</w:t>
            </w:r>
          </w:p>
        </w:tc>
        <w:tc>
          <w:tcPr>
            <w:tcW w:w="1800" w:type="dxa"/>
            <w:tcBorders>
              <w:top w:val="single" w:sz="4" w:space="0" w:color="auto"/>
              <w:left w:val="single" w:sz="4" w:space="0" w:color="auto"/>
              <w:bottom w:val="single" w:sz="4" w:space="0" w:color="auto"/>
              <w:right w:val="single" w:sz="4" w:space="0" w:color="auto"/>
            </w:tcBorders>
          </w:tcPr>
          <w:p w14:paraId="59894785" w14:textId="77777777" w:rsidR="001058A8" w:rsidRDefault="001058A8">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89A119" w14:textId="77777777" w:rsidR="001058A8" w:rsidRDefault="001058A8">
            <w:pPr>
              <w:pStyle w:val="TAC"/>
              <w:rPr>
                <w:rFonts w:eastAsia="Times New Roman" w:cs="Arial"/>
                <w:lang w:eastAsia="en-GB"/>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F5DF25" w14:textId="77777777" w:rsidR="001058A8" w:rsidRDefault="001058A8">
            <w:pPr>
              <w:pStyle w:val="TAC"/>
              <w:rPr>
                <w:rFonts w:cs="Arial"/>
              </w:rPr>
            </w:pPr>
            <w:r>
              <w:rPr>
                <w:rFonts w:eastAsia="Batang" w:cs="Arial"/>
                <w:lang w:eastAsia="ja-JP"/>
              </w:rPr>
              <w:t>ignore</w:t>
            </w:r>
          </w:p>
        </w:tc>
      </w:tr>
      <w:tr w:rsidR="001058A8" w14:paraId="749AA8C6" w14:textId="77777777" w:rsidTr="001058A8">
        <w:tc>
          <w:tcPr>
            <w:tcW w:w="2578" w:type="dxa"/>
            <w:tcBorders>
              <w:top w:val="single" w:sz="4" w:space="0" w:color="auto"/>
              <w:left w:val="single" w:sz="4" w:space="0" w:color="auto"/>
              <w:bottom w:val="single" w:sz="4" w:space="0" w:color="auto"/>
              <w:right w:val="single" w:sz="4" w:space="0" w:color="auto"/>
            </w:tcBorders>
            <w:hideMark/>
          </w:tcPr>
          <w:p w14:paraId="6D3EB819" w14:textId="77777777" w:rsidR="001058A8" w:rsidRDefault="001058A8">
            <w:pPr>
              <w:pStyle w:val="TAL"/>
              <w:rPr>
                <w:rFonts w:eastAsia="Batang"/>
              </w:rPr>
            </w:pPr>
            <w:r>
              <w:rPr>
                <w:rFonts w:eastAsia="Batang"/>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1A297D49" w14:textId="77777777" w:rsidR="001058A8" w:rsidRDefault="001058A8">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B82A11" w14:textId="77777777" w:rsidR="001058A8" w:rsidRDefault="001058A8">
            <w:pPr>
              <w:pStyle w:val="TAL"/>
              <w:rPr>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32B221" w14:textId="77777777" w:rsidR="001058A8" w:rsidRDefault="001058A8">
            <w:pPr>
              <w:pStyle w:val="TAL"/>
              <w:rPr>
                <w:rFonts w:eastAsia="Batang" w:cs="Arial"/>
                <w:lang w:eastAsia="ja-JP"/>
              </w:rPr>
            </w:pPr>
            <w:r>
              <w:rPr>
                <w:rFonts w:cs="Arial"/>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7BE881AA" w14:textId="77777777" w:rsidR="001058A8" w:rsidRDefault="001058A8">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C34342" w14:textId="77777777" w:rsidR="001058A8" w:rsidRDefault="001058A8">
            <w:pPr>
              <w:pStyle w:val="TAC"/>
              <w:rPr>
                <w:rFonts w:eastAsia="Times New Roman"/>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F7EF0D" w14:textId="77777777" w:rsidR="001058A8" w:rsidRDefault="001058A8">
            <w:pPr>
              <w:pStyle w:val="TAC"/>
              <w:rPr>
                <w:rFonts w:eastAsia="Batang" w:cs="Arial"/>
                <w:lang w:eastAsia="ja-JP"/>
              </w:rPr>
            </w:pPr>
            <w:r>
              <w:rPr>
                <w:rFonts w:eastAsia="Batang" w:cs="Arial"/>
                <w:lang w:eastAsia="ja-JP"/>
              </w:rPr>
              <w:t>reject</w:t>
            </w:r>
          </w:p>
        </w:tc>
      </w:tr>
      <w:tr w:rsidR="00DF1585" w14:paraId="6DA300F7" w14:textId="77777777" w:rsidTr="001058A8">
        <w:trPr>
          <w:ins w:id="118" w:author="Ericsson" w:date="2021-01-14T18:22:00Z"/>
        </w:trPr>
        <w:tc>
          <w:tcPr>
            <w:tcW w:w="2578" w:type="dxa"/>
            <w:tcBorders>
              <w:top w:val="single" w:sz="4" w:space="0" w:color="auto"/>
              <w:left w:val="single" w:sz="4" w:space="0" w:color="auto"/>
              <w:bottom w:val="single" w:sz="4" w:space="0" w:color="auto"/>
              <w:right w:val="single" w:sz="4" w:space="0" w:color="auto"/>
            </w:tcBorders>
          </w:tcPr>
          <w:p w14:paraId="285A4DAE" w14:textId="192CD36C" w:rsidR="00DF1585" w:rsidRDefault="00DF1585" w:rsidP="00DF1585">
            <w:pPr>
              <w:pStyle w:val="TAL"/>
              <w:rPr>
                <w:ins w:id="119" w:author="Ericsson" w:date="2021-01-14T18:22:00Z"/>
                <w:rFonts w:eastAsia="Batang"/>
              </w:rPr>
            </w:pPr>
            <w:ins w:id="120" w:author="Ericsson" w:date="2021-01-14T18:22:00Z">
              <w:r>
                <w:rPr>
                  <w:rFonts w:cs="Arial"/>
                  <w:bCs/>
                  <w:lang w:eastAsia="ja-JP"/>
                </w:rPr>
                <w:t>UAV</w:t>
              </w:r>
              <w:r w:rsidRPr="008711EA">
                <w:rPr>
                  <w:rFonts w:cs="Arial"/>
                  <w:bCs/>
                  <w:lang w:eastAsia="ja-JP"/>
                </w:rPr>
                <w:t xml:space="preserve"> UE subscription information</w:t>
              </w:r>
            </w:ins>
          </w:p>
        </w:tc>
        <w:tc>
          <w:tcPr>
            <w:tcW w:w="1104" w:type="dxa"/>
            <w:tcBorders>
              <w:top w:val="single" w:sz="4" w:space="0" w:color="auto"/>
              <w:left w:val="single" w:sz="4" w:space="0" w:color="auto"/>
              <w:bottom w:val="single" w:sz="4" w:space="0" w:color="auto"/>
              <w:right w:val="single" w:sz="4" w:space="0" w:color="auto"/>
            </w:tcBorders>
          </w:tcPr>
          <w:p w14:paraId="2B62DF15" w14:textId="67B7982B" w:rsidR="00DF1585" w:rsidRDefault="00DF1585" w:rsidP="00DF1585">
            <w:pPr>
              <w:pStyle w:val="TAL"/>
              <w:rPr>
                <w:ins w:id="121" w:author="Ericsson" w:date="2021-01-14T18:22:00Z"/>
                <w:rFonts w:eastAsia="Batang" w:cs="Arial"/>
                <w:lang w:eastAsia="ja-JP"/>
              </w:rPr>
            </w:pPr>
            <w:ins w:id="122" w:author="Ericsson" w:date="2021-01-14T18:22:00Z">
              <w:r w:rsidRPr="008711EA">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B14FE6D" w14:textId="77777777" w:rsidR="00DF1585" w:rsidRDefault="00DF1585" w:rsidP="00DF1585">
            <w:pPr>
              <w:pStyle w:val="TAL"/>
              <w:rPr>
                <w:ins w:id="123" w:author="Ericsson" w:date="2021-01-14T18:22:00Z"/>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tcPr>
          <w:p w14:paraId="3F714E40" w14:textId="174F017F" w:rsidR="00DF1585" w:rsidRDefault="00DF1585" w:rsidP="00DF1585">
            <w:pPr>
              <w:pStyle w:val="TAL"/>
              <w:rPr>
                <w:ins w:id="124" w:author="Ericsson" w:date="2021-01-14T18:22:00Z"/>
                <w:rFonts w:cs="Arial"/>
                <w:lang w:eastAsia="ja-JP"/>
              </w:rPr>
            </w:pPr>
            <w:ins w:id="125" w:author="Ericsson" w:date="2021-01-14T18:22:00Z">
              <w:r w:rsidRPr="008711EA">
                <w:rPr>
                  <w:rFonts w:cs="Arial"/>
                  <w:lang w:eastAsia="zh-CN"/>
                </w:rPr>
                <w:t>9.</w:t>
              </w:r>
              <w:r>
                <w:rPr>
                  <w:rFonts w:cs="Arial"/>
                  <w:lang w:eastAsia="zh-CN"/>
                </w:rPr>
                <w:t>2.3.xxx</w:t>
              </w:r>
            </w:ins>
          </w:p>
        </w:tc>
        <w:tc>
          <w:tcPr>
            <w:tcW w:w="1800" w:type="dxa"/>
            <w:tcBorders>
              <w:top w:val="single" w:sz="4" w:space="0" w:color="auto"/>
              <w:left w:val="single" w:sz="4" w:space="0" w:color="auto"/>
              <w:bottom w:val="single" w:sz="4" w:space="0" w:color="auto"/>
              <w:right w:val="single" w:sz="4" w:space="0" w:color="auto"/>
            </w:tcBorders>
          </w:tcPr>
          <w:p w14:paraId="78D3BEFE" w14:textId="77777777" w:rsidR="00DF1585" w:rsidRDefault="00DF1585" w:rsidP="00DF1585">
            <w:pPr>
              <w:pStyle w:val="TAL"/>
              <w:rPr>
                <w:ins w:id="126" w:author="Ericsson" w:date="2021-01-14T18:22: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531CFE" w14:textId="357ADFAC" w:rsidR="00DF1585" w:rsidRDefault="00DF1585" w:rsidP="00DF1585">
            <w:pPr>
              <w:pStyle w:val="TAC"/>
              <w:rPr>
                <w:ins w:id="127" w:author="Ericsson" w:date="2021-01-14T18:22:00Z"/>
                <w:lang w:eastAsia="ja-JP"/>
              </w:rPr>
            </w:pPr>
            <w:ins w:id="128" w:author="Ericsson" w:date="2021-01-14T18:22:00Z">
              <w:r w:rsidRPr="008711EA">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58C2CE5" w14:textId="45E3934A" w:rsidR="00DF1585" w:rsidRDefault="00DF1585" w:rsidP="00DF1585">
            <w:pPr>
              <w:pStyle w:val="TAC"/>
              <w:rPr>
                <w:ins w:id="129" w:author="Ericsson" w:date="2021-01-14T18:22:00Z"/>
                <w:rFonts w:eastAsia="Batang" w:cs="Arial"/>
                <w:lang w:eastAsia="ja-JP"/>
              </w:rPr>
            </w:pPr>
            <w:ins w:id="130" w:author="Ericsson" w:date="2021-01-14T18:22:00Z">
              <w:r w:rsidRPr="008711EA">
                <w:rPr>
                  <w:rFonts w:cs="Arial"/>
                  <w:lang w:eastAsia="ja-JP"/>
                </w:rPr>
                <w:t>ignore</w:t>
              </w:r>
            </w:ins>
          </w:p>
        </w:tc>
      </w:tr>
    </w:tbl>
    <w:p w14:paraId="6C49B913" w14:textId="77777777" w:rsidR="001058A8" w:rsidRDefault="001058A8" w:rsidP="001058A8">
      <w:pPr>
        <w:rPr>
          <w:rFonts w:eastAsia="Times New Roman"/>
          <w:noProof/>
          <w:lang w:eastAsia="en-GB"/>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058A8" w14:paraId="60544768" w14:textId="77777777" w:rsidTr="001058A8">
        <w:tc>
          <w:tcPr>
            <w:tcW w:w="3244" w:type="dxa"/>
            <w:tcBorders>
              <w:top w:val="single" w:sz="4" w:space="0" w:color="auto"/>
              <w:left w:val="single" w:sz="4" w:space="0" w:color="auto"/>
              <w:bottom w:val="single" w:sz="4" w:space="0" w:color="auto"/>
              <w:right w:val="single" w:sz="4" w:space="0" w:color="auto"/>
            </w:tcBorders>
            <w:hideMark/>
          </w:tcPr>
          <w:p w14:paraId="634E0590" w14:textId="77777777" w:rsidR="001058A8" w:rsidRDefault="001058A8">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338424C" w14:textId="77777777" w:rsidR="001058A8" w:rsidRDefault="001058A8">
            <w:pPr>
              <w:pStyle w:val="TAH"/>
              <w:rPr>
                <w:lang w:eastAsia="ja-JP"/>
              </w:rPr>
            </w:pPr>
            <w:r>
              <w:t>Explanation</w:t>
            </w:r>
          </w:p>
        </w:tc>
      </w:tr>
      <w:tr w:rsidR="001058A8" w:rsidRPr="005F05CF" w14:paraId="596BE409" w14:textId="77777777" w:rsidTr="001058A8">
        <w:tc>
          <w:tcPr>
            <w:tcW w:w="3244" w:type="dxa"/>
            <w:tcBorders>
              <w:top w:val="single" w:sz="4" w:space="0" w:color="auto"/>
              <w:left w:val="single" w:sz="4" w:space="0" w:color="auto"/>
              <w:bottom w:val="single" w:sz="4" w:space="0" w:color="auto"/>
              <w:right w:val="single" w:sz="4" w:space="0" w:color="auto"/>
            </w:tcBorders>
            <w:hideMark/>
          </w:tcPr>
          <w:p w14:paraId="1C444CE8" w14:textId="77777777" w:rsidR="001058A8" w:rsidRDefault="001058A8">
            <w:pPr>
              <w:pStyle w:val="TAL"/>
              <w:rPr>
                <w:rFonts w:cs="Arial"/>
                <w:lang w:eastAsia="en-GB"/>
              </w:rPr>
            </w:pPr>
            <w:r>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034717E2" w14:textId="77777777" w:rsidR="001058A8" w:rsidRDefault="001058A8">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1B180A2F" w14:textId="77777777" w:rsidR="001058A8" w:rsidRDefault="001058A8" w:rsidP="001058A8">
      <w:pPr>
        <w:spacing w:after="0"/>
        <w:rPr>
          <w:rFonts w:ascii="Arial" w:hAnsi="Arial"/>
          <w:b/>
          <w:vanish/>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058A8" w14:paraId="14F113E6" w14:textId="77777777" w:rsidTr="001058A8">
        <w:tc>
          <w:tcPr>
            <w:tcW w:w="3686" w:type="dxa"/>
            <w:tcBorders>
              <w:top w:val="single" w:sz="4" w:space="0" w:color="auto"/>
              <w:left w:val="single" w:sz="4" w:space="0" w:color="auto"/>
              <w:bottom w:val="single" w:sz="4" w:space="0" w:color="auto"/>
              <w:right w:val="single" w:sz="4" w:space="0" w:color="auto"/>
            </w:tcBorders>
            <w:hideMark/>
          </w:tcPr>
          <w:p w14:paraId="044B808C" w14:textId="77777777" w:rsidR="001058A8" w:rsidRDefault="001058A8">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F8F3BAC" w14:textId="77777777" w:rsidR="001058A8" w:rsidRDefault="001058A8">
            <w:pPr>
              <w:pStyle w:val="TAH"/>
              <w:rPr>
                <w:lang w:eastAsia="ja-JP"/>
              </w:rPr>
            </w:pPr>
            <w:r>
              <w:rPr>
                <w:lang w:eastAsia="ja-JP"/>
              </w:rPr>
              <w:t>Explanation</w:t>
            </w:r>
          </w:p>
        </w:tc>
      </w:tr>
      <w:tr w:rsidR="001058A8" w14:paraId="61737CBD" w14:textId="77777777" w:rsidTr="001058A8">
        <w:tc>
          <w:tcPr>
            <w:tcW w:w="3686" w:type="dxa"/>
            <w:tcBorders>
              <w:top w:val="single" w:sz="4" w:space="0" w:color="auto"/>
              <w:left w:val="single" w:sz="4" w:space="0" w:color="auto"/>
              <w:bottom w:val="single" w:sz="4" w:space="0" w:color="auto"/>
              <w:right w:val="single" w:sz="4" w:space="0" w:color="auto"/>
            </w:tcBorders>
            <w:hideMark/>
          </w:tcPr>
          <w:p w14:paraId="7F950CEF" w14:textId="77777777" w:rsidR="001058A8" w:rsidRDefault="001058A8">
            <w:pPr>
              <w:pStyle w:val="TAL"/>
              <w:rPr>
                <w:lang w:eastAsia="ja-JP"/>
              </w:rPr>
            </w:pPr>
            <w:r>
              <w:rPr>
                <w:lang w:eastAsia="ja-JP"/>
              </w:rPr>
              <w:t>maxnoof</w:t>
            </w:r>
            <w:r>
              <w:rPr>
                <w:lang w:eastAsia="zh-CN"/>
              </w:rPr>
              <w:t>MDT</w:t>
            </w:r>
            <w:r>
              <w:rPr>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141E1760" w14:textId="77777777" w:rsidR="001058A8" w:rsidRDefault="001058A8">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268547B6" w14:textId="77777777" w:rsidR="001058A8" w:rsidRDefault="001058A8" w:rsidP="001058A8">
      <w:pPr>
        <w:rPr>
          <w:lang w:eastAsia="zh-CN"/>
        </w:rPr>
      </w:pPr>
    </w:p>
    <w:p w14:paraId="575B3906" w14:textId="6A4991B3" w:rsidR="00E9552B" w:rsidRDefault="00E9552B" w:rsidP="00E9552B">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25C48CCB" w14:textId="77777777" w:rsidR="005F05CF" w:rsidRDefault="005F05CF" w:rsidP="005F05CF">
      <w:pPr>
        <w:pStyle w:val="Heading4"/>
        <w:rPr>
          <w:lang w:eastAsia="en-GB"/>
        </w:rPr>
      </w:pPr>
      <w:bookmarkStart w:id="131" w:name="_Toc58484137"/>
      <w:bookmarkStart w:id="132" w:name="_Toc56693580"/>
      <w:bookmarkStart w:id="133" w:name="_Toc51850577"/>
      <w:bookmarkStart w:id="134" w:name="_Toc45901498"/>
      <w:bookmarkStart w:id="135" w:name="_Toc45107878"/>
      <w:bookmarkStart w:id="136" w:name="_Toc44497490"/>
      <w:bookmarkStart w:id="137" w:name="_Toc36555783"/>
      <w:bookmarkStart w:id="138" w:name="_Toc29991383"/>
      <w:bookmarkStart w:id="139" w:name="_Toc20955188"/>
      <w:r>
        <w:t>9.1.1.9</w:t>
      </w:r>
      <w:r>
        <w:tab/>
        <w:t>RETRIEVE UE CONTEXT RESPONSE</w:t>
      </w:r>
      <w:bookmarkEnd w:id="131"/>
      <w:bookmarkEnd w:id="132"/>
      <w:bookmarkEnd w:id="133"/>
      <w:bookmarkEnd w:id="134"/>
      <w:bookmarkEnd w:id="135"/>
      <w:bookmarkEnd w:id="136"/>
      <w:bookmarkEnd w:id="137"/>
      <w:bookmarkEnd w:id="138"/>
      <w:bookmarkEnd w:id="139"/>
    </w:p>
    <w:p w14:paraId="005A154D" w14:textId="77777777" w:rsidR="005F05CF" w:rsidRDefault="005F05CF" w:rsidP="005F05CF">
      <w:r>
        <w:t>This message is sent by the old NG-RAN node to transfer the UE context to the new NG-RAN node.</w:t>
      </w:r>
    </w:p>
    <w:p w14:paraId="1AEFDE60" w14:textId="77777777" w:rsidR="005F05CF" w:rsidRDefault="005F05CF" w:rsidP="005F05CF">
      <w:pPr>
        <w:rPr>
          <w:rFonts w:eastAsia="Batang"/>
        </w:rPr>
      </w:pPr>
      <w:r>
        <w:t xml:space="preserve">Direction: old NG-RAN node </w:t>
      </w:r>
      <w:r>
        <w:sym w:font="Symbol" w:char="F0AE"/>
      </w:r>
      <w:r>
        <w:t xml:space="preserve"> new NG-RAN node.</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5F05CF" w14:paraId="435D8B03"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7F32D394" w14:textId="77777777" w:rsidR="005F05CF" w:rsidRDefault="005F05CF">
            <w:pPr>
              <w:pStyle w:val="TAH"/>
              <w:rPr>
                <w:rFonts w:eastAsia="Times New Roman"/>
                <w:lang w:eastAsia="ja-JP"/>
              </w:rPr>
            </w:pPr>
            <w:r>
              <w:rPr>
                <w:lang w:eastAsia="ja-JP"/>
              </w:rPr>
              <w:lastRenderedPageBreak/>
              <w:t>IE/Group Na</w:t>
            </w:r>
            <w:smartTag w:uri="urn:schemas-microsoft-com:office:smarttags" w:element="PersonName">
              <w:r>
                <w:rPr>
                  <w:lang w:eastAsia="ja-JP"/>
                </w:rPr>
                <w:t>me</w:t>
              </w:r>
            </w:smartTag>
          </w:p>
        </w:tc>
        <w:tc>
          <w:tcPr>
            <w:tcW w:w="1070" w:type="dxa"/>
            <w:tcBorders>
              <w:top w:val="single" w:sz="4" w:space="0" w:color="auto"/>
              <w:left w:val="single" w:sz="4" w:space="0" w:color="auto"/>
              <w:bottom w:val="single" w:sz="4" w:space="0" w:color="auto"/>
              <w:right w:val="single" w:sz="4" w:space="0" w:color="auto"/>
            </w:tcBorders>
            <w:hideMark/>
          </w:tcPr>
          <w:p w14:paraId="5BEBC0A9" w14:textId="77777777" w:rsidR="005F05CF" w:rsidRDefault="005F05CF">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E4B02CF" w14:textId="77777777" w:rsidR="005F05CF" w:rsidRDefault="005F05CF">
            <w:pPr>
              <w:pStyle w:val="TAH"/>
              <w:rPr>
                <w:lang w:eastAsia="ja-JP"/>
              </w:rPr>
            </w:pPr>
            <w:r>
              <w:rPr>
                <w:lang w:eastAsia="ja-JP"/>
              </w:rPr>
              <w:t>Range</w:t>
            </w:r>
          </w:p>
        </w:tc>
        <w:tc>
          <w:tcPr>
            <w:tcW w:w="1799" w:type="dxa"/>
            <w:tcBorders>
              <w:top w:val="single" w:sz="4" w:space="0" w:color="auto"/>
              <w:left w:val="single" w:sz="4" w:space="0" w:color="auto"/>
              <w:bottom w:val="single" w:sz="4" w:space="0" w:color="auto"/>
              <w:right w:val="single" w:sz="4" w:space="0" w:color="auto"/>
            </w:tcBorders>
            <w:hideMark/>
          </w:tcPr>
          <w:p w14:paraId="1EB7C33A" w14:textId="77777777" w:rsidR="005F05CF" w:rsidRDefault="005F05CF">
            <w:pPr>
              <w:pStyle w:val="TAH"/>
              <w:rPr>
                <w:lang w:eastAsia="ja-JP"/>
              </w:rPr>
            </w:pPr>
            <w:r>
              <w:rPr>
                <w:lang w:eastAsia="ja-JP"/>
              </w:rPr>
              <w:t>IE type and reference</w:t>
            </w:r>
          </w:p>
        </w:tc>
        <w:tc>
          <w:tcPr>
            <w:tcW w:w="1619" w:type="dxa"/>
            <w:tcBorders>
              <w:top w:val="single" w:sz="4" w:space="0" w:color="auto"/>
              <w:left w:val="single" w:sz="4" w:space="0" w:color="auto"/>
              <w:bottom w:val="single" w:sz="4" w:space="0" w:color="auto"/>
              <w:right w:val="single" w:sz="4" w:space="0" w:color="auto"/>
            </w:tcBorders>
            <w:hideMark/>
          </w:tcPr>
          <w:p w14:paraId="0AC93DA6" w14:textId="77777777" w:rsidR="005F05CF" w:rsidRDefault="005F05CF">
            <w:pPr>
              <w:pStyle w:val="TAH"/>
              <w:rPr>
                <w:lang w:eastAsia="ja-JP"/>
              </w:rPr>
            </w:pPr>
            <w:r>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654EB7E8" w14:textId="77777777" w:rsidR="005F05CF" w:rsidRDefault="005F05CF">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7F23EBD" w14:textId="77777777" w:rsidR="005F05CF" w:rsidRDefault="005F05CF">
            <w:pPr>
              <w:pStyle w:val="TAH"/>
              <w:rPr>
                <w:b w:val="0"/>
                <w:lang w:eastAsia="ja-JP"/>
              </w:rPr>
            </w:pPr>
            <w:r>
              <w:rPr>
                <w:lang w:eastAsia="ja-JP"/>
              </w:rPr>
              <w:t>Assigned Criticality</w:t>
            </w:r>
          </w:p>
        </w:tc>
      </w:tr>
      <w:tr w:rsidR="005F05CF" w14:paraId="52A37D48"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76AACE53" w14:textId="77777777" w:rsidR="005F05CF" w:rsidRDefault="005F05CF">
            <w:pPr>
              <w:pStyle w:val="TAL"/>
              <w:rPr>
                <w:lang w:eastAsia="ja-JP"/>
              </w:rPr>
            </w:pPr>
            <w:r>
              <w:rPr>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11BA36FF" w14:textId="77777777" w:rsidR="005F05CF" w:rsidRDefault="005F05CF">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DC9D65"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D8EED7B" w14:textId="77777777" w:rsidR="005F05CF" w:rsidRDefault="005F05CF">
            <w:pPr>
              <w:pStyle w:val="TAL"/>
              <w:rPr>
                <w:lang w:eastAsia="ja-JP"/>
              </w:rPr>
            </w:pPr>
            <w:r>
              <w:rPr>
                <w:lang w:eastAsia="ja-JP"/>
              </w:rPr>
              <w:t>9.2.3.1</w:t>
            </w:r>
          </w:p>
        </w:tc>
        <w:tc>
          <w:tcPr>
            <w:tcW w:w="1619" w:type="dxa"/>
            <w:tcBorders>
              <w:top w:val="single" w:sz="4" w:space="0" w:color="auto"/>
              <w:left w:val="single" w:sz="4" w:space="0" w:color="auto"/>
              <w:bottom w:val="single" w:sz="4" w:space="0" w:color="auto"/>
              <w:right w:val="single" w:sz="4" w:space="0" w:color="auto"/>
            </w:tcBorders>
          </w:tcPr>
          <w:p w14:paraId="2F394D98" w14:textId="77777777" w:rsidR="005F05CF" w:rsidRDefault="005F05C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46285C1" w14:textId="77777777" w:rsidR="005F05CF" w:rsidRDefault="005F05CF">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B2062C" w14:textId="77777777" w:rsidR="005F05CF" w:rsidRDefault="005F05CF">
            <w:pPr>
              <w:pStyle w:val="TAC"/>
              <w:rPr>
                <w:lang w:eastAsia="ja-JP"/>
              </w:rPr>
            </w:pPr>
            <w:r>
              <w:rPr>
                <w:lang w:eastAsia="ja-JP"/>
              </w:rPr>
              <w:t>reject</w:t>
            </w:r>
          </w:p>
        </w:tc>
      </w:tr>
      <w:tr w:rsidR="005F05CF" w14:paraId="3A761FBB"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650A0EF1" w14:textId="77777777" w:rsidR="005F05CF" w:rsidRDefault="005F05CF">
            <w:pPr>
              <w:pStyle w:val="TAL"/>
              <w:rPr>
                <w:lang w:eastAsia="ja-JP"/>
              </w:rPr>
            </w:pPr>
            <w:r>
              <w:rPr>
                <w:lang w:eastAsia="ja-JP"/>
              </w:rPr>
              <w:t>New NG-RAN node UE XnAP ID reference</w:t>
            </w:r>
          </w:p>
        </w:tc>
        <w:tc>
          <w:tcPr>
            <w:tcW w:w="1070" w:type="dxa"/>
            <w:tcBorders>
              <w:top w:val="single" w:sz="4" w:space="0" w:color="auto"/>
              <w:left w:val="single" w:sz="4" w:space="0" w:color="auto"/>
              <w:bottom w:val="single" w:sz="4" w:space="0" w:color="auto"/>
              <w:right w:val="single" w:sz="4" w:space="0" w:color="auto"/>
            </w:tcBorders>
            <w:hideMark/>
          </w:tcPr>
          <w:p w14:paraId="4DEC20F2" w14:textId="77777777" w:rsidR="005F05CF" w:rsidRDefault="005F05CF">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B8C53E"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2973D9DB" w14:textId="77777777" w:rsidR="005F05CF" w:rsidRDefault="005F05CF">
            <w:pPr>
              <w:pStyle w:val="TAL"/>
              <w:rPr>
                <w:lang w:eastAsia="ja-JP"/>
              </w:rPr>
            </w:pPr>
            <w:r>
              <w:rPr>
                <w:lang w:eastAsia="ja-JP"/>
              </w:rPr>
              <w:t>NG-RAN node UE XnAP ID</w:t>
            </w:r>
            <w:r>
              <w:rPr>
                <w:lang w:eastAsia="ja-JP"/>
              </w:rPr>
              <w:br/>
              <w:t>9.2.3.16</w:t>
            </w:r>
          </w:p>
        </w:tc>
        <w:tc>
          <w:tcPr>
            <w:tcW w:w="1619" w:type="dxa"/>
            <w:tcBorders>
              <w:top w:val="single" w:sz="4" w:space="0" w:color="auto"/>
              <w:left w:val="single" w:sz="4" w:space="0" w:color="auto"/>
              <w:bottom w:val="single" w:sz="4" w:space="0" w:color="auto"/>
              <w:right w:val="single" w:sz="4" w:space="0" w:color="auto"/>
            </w:tcBorders>
            <w:hideMark/>
          </w:tcPr>
          <w:p w14:paraId="5C7963A0" w14:textId="77777777" w:rsidR="005F05CF" w:rsidRDefault="005F05CF">
            <w:pPr>
              <w:pStyle w:val="TAL"/>
              <w:rPr>
                <w:lang w:eastAsia="ja-JP"/>
              </w:rPr>
            </w:pPr>
            <w:r>
              <w:rPr>
                <w:lang w:eastAsia="ja-JP"/>
              </w:rPr>
              <w:t>Allocated at the new NG-RAN node</w:t>
            </w:r>
          </w:p>
        </w:tc>
        <w:tc>
          <w:tcPr>
            <w:tcW w:w="1107" w:type="dxa"/>
            <w:tcBorders>
              <w:top w:val="single" w:sz="4" w:space="0" w:color="auto"/>
              <w:left w:val="single" w:sz="4" w:space="0" w:color="auto"/>
              <w:bottom w:val="single" w:sz="4" w:space="0" w:color="auto"/>
              <w:right w:val="single" w:sz="4" w:space="0" w:color="auto"/>
            </w:tcBorders>
            <w:hideMark/>
          </w:tcPr>
          <w:p w14:paraId="37EFCC63" w14:textId="77777777" w:rsidR="005F05CF" w:rsidRDefault="005F05CF">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580D4F3" w14:textId="77777777" w:rsidR="005F05CF" w:rsidRDefault="005F05CF">
            <w:pPr>
              <w:pStyle w:val="TAC"/>
              <w:rPr>
                <w:lang w:eastAsia="ja-JP"/>
              </w:rPr>
            </w:pPr>
            <w:r>
              <w:rPr>
                <w:lang w:eastAsia="ja-JP"/>
              </w:rPr>
              <w:t>ignore</w:t>
            </w:r>
          </w:p>
        </w:tc>
      </w:tr>
      <w:tr w:rsidR="005F05CF" w14:paraId="681D9A42"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60AC1E46" w14:textId="77777777" w:rsidR="005F05CF" w:rsidRDefault="005F05CF">
            <w:pPr>
              <w:pStyle w:val="TAL"/>
              <w:rPr>
                <w:lang w:eastAsia="ja-JP"/>
              </w:rPr>
            </w:pPr>
            <w:bookmarkStart w:id="140" w:name="OLE_LINK9"/>
            <w:r>
              <w:rPr>
                <w:lang w:eastAsia="ja-JP"/>
              </w:rPr>
              <w:t xml:space="preserve">Old NG-RAN node UE XnAP ID </w:t>
            </w:r>
            <w:bookmarkEnd w:id="140"/>
            <w:r>
              <w:rPr>
                <w:lang w:eastAsia="ja-JP"/>
              </w:rPr>
              <w:t>reference</w:t>
            </w:r>
          </w:p>
        </w:tc>
        <w:tc>
          <w:tcPr>
            <w:tcW w:w="1070" w:type="dxa"/>
            <w:tcBorders>
              <w:top w:val="single" w:sz="4" w:space="0" w:color="auto"/>
              <w:left w:val="single" w:sz="4" w:space="0" w:color="auto"/>
              <w:bottom w:val="single" w:sz="4" w:space="0" w:color="auto"/>
              <w:right w:val="single" w:sz="4" w:space="0" w:color="auto"/>
            </w:tcBorders>
            <w:hideMark/>
          </w:tcPr>
          <w:p w14:paraId="46125F5C" w14:textId="77777777" w:rsidR="005F05CF" w:rsidRDefault="005F05CF">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9E136E5"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6003CD4D" w14:textId="77777777" w:rsidR="005F05CF" w:rsidRDefault="005F05CF">
            <w:pPr>
              <w:pStyle w:val="TAL"/>
              <w:rPr>
                <w:lang w:eastAsia="ja-JP"/>
              </w:rPr>
            </w:pPr>
            <w:bookmarkStart w:id="141" w:name="OLE_LINK184"/>
            <w:r>
              <w:rPr>
                <w:lang w:eastAsia="ja-JP"/>
              </w:rPr>
              <w:t>NG-RAN node UE XnAP ID</w:t>
            </w:r>
            <w:r>
              <w:rPr>
                <w:lang w:eastAsia="ja-JP"/>
              </w:rPr>
              <w:br/>
              <w:t>9.2.3.16</w:t>
            </w:r>
            <w:bookmarkEnd w:id="141"/>
          </w:p>
        </w:tc>
        <w:tc>
          <w:tcPr>
            <w:tcW w:w="1619" w:type="dxa"/>
            <w:tcBorders>
              <w:top w:val="single" w:sz="4" w:space="0" w:color="auto"/>
              <w:left w:val="single" w:sz="4" w:space="0" w:color="auto"/>
              <w:bottom w:val="single" w:sz="4" w:space="0" w:color="auto"/>
              <w:right w:val="single" w:sz="4" w:space="0" w:color="auto"/>
            </w:tcBorders>
            <w:hideMark/>
          </w:tcPr>
          <w:p w14:paraId="0CE7E236" w14:textId="77777777" w:rsidR="005F05CF" w:rsidRDefault="005F05CF">
            <w:pPr>
              <w:pStyle w:val="TAL"/>
              <w:rPr>
                <w:lang w:eastAsia="ja-JP"/>
              </w:rPr>
            </w:pPr>
            <w:r>
              <w:rPr>
                <w:lang w:eastAsia="ja-JP"/>
              </w:rPr>
              <w:t>Allocated at the old NG-RAN node</w:t>
            </w:r>
          </w:p>
        </w:tc>
        <w:tc>
          <w:tcPr>
            <w:tcW w:w="1107" w:type="dxa"/>
            <w:tcBorders>
              <w:top w:val="single" w:sz="4" w:space="0" w:color="auto"/>
              <w:left w:val="single" w:sz="4" w:space="0" w:color="auto"/>
              <w:bottom w:val="single" w:sz="4" w:space="0" w:color="auto"/>
              <w:right w:val="single" w:sz="4" w:space="0" w:color="auto"/>
            </w:tcBorders>
            <w:hideMark/>
          </w:tcPr>
          <w:p w14:paraId="36DDDFEC" w14:textId="77777777" w:rsidR="005F05CF" w:rsidRDefault="005F05CF">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E44450" w14:textId="77777777" w:rsidR="005F05CF" w:rsidRDefault="005F05CF">
            <w:pPr>
              <w:pStyle w:val="TAC"/>
              <w:rPr>
                <w:lang w:eastAsia="ja-JP"/>
              </w:rPr>
            </w:pPr>
            <w:r>
              <w:rPr>
                <w:lang w:eastAsia="ja-JP"/>
              </w:rPr>
              <w:t>ignore</w:t>
            </w:r>
          </w:p>
        </w:tc>
      </w:tr>
      <w:tr w:rsidR="005F05CF" w14:paraId="1B8ACC00"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52B3D714" w14:textId="77777777" w:rsidR="005F05CF" w:rsidRDefault="005F05CF">
            <w:pPr>
              <w:pStyle w:val="TAL"/>
              <w:rPr>
                <w:lang w:eastAsia="ja-JP"/>
              </w:rPr>
            </w:pPr>
            <w:r>
              <w:rPr>
                <w:bCs/>
                <w:lang w:eastAsia="ja-JP"/>
              </w:rPr>
              <w:t>GUAMI</w:t>
            </w:r>
          </w:p>
        </w:tc>
        <w:tc>
          <w:tcPr>
            <w:tcW w:w="1070" w:type="dxa"/>
            <w:tcBorders>
              <w:top w:val="single" w:sz="4" w:space="0" w:color="auto"/>
              <w:left w:val="single" w:sz="4" w:space="0" w:color="auto"/>
              <w:bottom w:val="single" w:sz="4" w:space="0" w:color="auto"/>
              <w:right w:val="single" w:sz="4" w:space="0" w:color="auto"/>
            </w:tcBorders>
            <w:hideMark/>
          </w:tcPr>
          <w:p w14:paraId="584EF2D4" w14:textId="77777777" w:rsidR="005F05CF" w:rsidRDefault="005F05CF">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C6A3AD"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4A821CEE" w14:textId="77777777" w:rsidR="005F05CF" w:rsidRDefault="005F05CF">
            <w:pPr>
              <w:pStyle w:val="TAL"/>
              <w:rPr>
                <w:lang w:eastAsia="ja-JP"/>
              </w:rPr>
            </w:pPr>
            <w:r>
              <w:rPr>
                <w:lang w:eastAsia="ja-JP"/>
              </w:rPr>
              <w:t>9.2.3.24</w:t>
            </w:r>
          </w:p>
        </w:tc>
        <w:tc>
          <w:tcPr>
            <w:tcW w:w="1619" w:type="dxa"/>
            <w:tcBorders>
              <w:top w:val="single" w:sz="4" w:space="0" w:color="auto"/>
              <w:left w:val="single" w:sz="4" w:space="0" w:color="auto"/>
              <w:bottom w:val="single" w:sz="4" w:space="0" w:color="auto"/>
              <w:right w:val="single" w:sz="4" w:space="0" w:color="auto"/>
            </w:tcBorders>
          </w:tcPr>
          <w:p w14:paraId="7C9CC4AD" w14:textId="77777777" w:rsidR="005F05CF" w:rsidRDefault="005F05C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5322878" w14:textId="77777777" w:rsidR="005F05CF" w:rsidRDefault="005F05CF">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4754BF" w14:textId="77777777" w:rsidR="005F05CF" w:rsidRDefault="005F05CF">
            <w:pPr>
              <w:pStyle w:val="TAC"/>
              <w:rPr>
                <w:lang w:eastAsia="ja-JP"/>
              </w:rPr>
            </w:pPr>
            <w:r>
              <w:rPr>
                <w:lang w:eastAsia="ja-JP"/>
              </w:rPr>
              <w:t>reject</w:t>
            </w:r>
          </w:p>
        </w:tc>
      </w:tr>
      <w:tr w:rsidR="005F05CF" w14:paraId="157B94E1"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36C0E0B6" w14:textId="77777777" w:rsidR="005F05CF" w:rsidRDefault="005F05CF">
            <w:pPr>
              <w:pStyle w:val="TAL"/>
              <w:rPr>
                <w:lang w:eastAsia="ja-JP"/>
              </w:rPr>
            </w:pPr>
            <w:r>
              <w:rPr>
                <w:lang w:eastAsia="ja-JP"/>
              </w:rPr>
              <w:t xml:space="preserve">UE Context Information – </w:t>
            </w:r>
            <w:r>
              <w:t>Retrieve UE Context Response</w:t>
            </w:r>
          </w:p>
        </w:tc>
        <w:tc>
          <w:tcPr>
            <w:tcW w:w="1070" w:type="dxa"/>
            <w:tcBorders>
              <w:top w:val="single" w:sz="4" w:space="0" w:color="auto"/>
              <w:left w:val="single" w:sz="4" w:space="0" w:color="auto"/>
              <w:bottom w:val="single" w:sz="4" w:space="0" w:color="auto"/>
              <w:right w:val="single" w:sz="4" w:space="0" w:color="auto"/>
            </w:tcBorders>
            <w:hideMark/>
          </w:tcPr>
          <w:p w14:paraId="20796F40" w14:textId="77777777" w:rsidR="005F05CF" w:rsidRDefault="005F05CF">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DADA883"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A26A79F" w14:textId="77777777" w:rsidR="005F05CF" w:rsidRDefault="005F05CF">
            <w:pPr>
              <w:pStyle w:val="TAL"/>
              <w:rPr>
                <w:lang w:eastAsia="ja-JP"/>
              </w:rPr>
            </w:pPr>
            <w:r>
              <w:rPr>
                <w:lang w:eastAsia="ja-JP"/>
              </w:rPr>
              <w:t>9.2.1.13</w:t>
            </w:r>
          </w:p>
        </w:tc>
        <w:tc>
          <w:tcPr>
            <w:tcW w:w="1619" w:type="dxa"/>
            <w:tcBorders>
              <w:top w:val="single" w:sz="4" w:space="0" w:color="auto"/>
              <w:left w:val="single" w:sz="4" w:space="0" w:color="auto"/>
              <w:bottom w:val="single" w:sz="4" w:space="0" w:color="auto"/>
              <w:right w:val="single" w:sz="4" w:space="0" w:color="auto"/>
            </w:tcBorders>
          </w:tcPr>
          <w:p w14:paraId="77F94651" w14:textId="77777777" w:rsidR="005F05CF" w:rsidRDefault="005F05C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10B7D2D" w14:textId="77777777" w:rsidR="005F05CF" w:rsidRDefault="005F05CF">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CDE29E" w14:textId="77777777" w:rsidR="005F05CF" w:rsidRDefault="005F05CF">
            <w:pPr>
              <w:pStyle w:val="TAC"/>
              <w:rPr>
                <w:lang w:eastAsia="ja-JP"/>
              </w:rPr>
            </w:pPr>
            <w:r>
              <w:rPr>
                <w:lang w:eastAsia="ja-JP"/>
              </w:rPr>
              <w:t>reject</w:t>
            </w:r>
          </w:p>
        </w:tc>
      </w:tr>
      <w:tr w:rsidR="005F05CF" w14:paraId="04C9E74C"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410B282C" w14:textId="77777777" w:rsidR="005F05CF" w:rsidRDefault="005F05CF">
            <w:pPr>
              <w:pStyle w:val="TAL"/>
              <w:rPr>
                <w:lang w:eastAsia="ja-JP"/>
              </w:rPr>
            </w:pPr>
            <w:r>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hideMark/>
          </w:tcPr>
          <w:p w14:paraId="6410EECF" w14:textId="77777777" w:rsidR="005F05CF" w:rsidRDefault="005F05CF">
            <w:pPr>
              <w:pStyle w:val="TAL"/>
              <w:rPr>
                <w:lang w:eastAsia="ja-JP"/>
              </w:rPr>
            </w:pPr>
            <w:r>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A65855"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2097AC9E" w14:textId="77777777" w:rsidR="005F05CF" w:rsidRDefault="005F05CF">
            <w:pPr>
              <w:pStyle w:val="TAL"/>
              <w:rPr>
                <w:lang w:eastAsia="ja-JP"/>
              </w:rPr>
            </w:pPr>
            <w:r>
              <w:rPr>
                <w:lang w:eastAsia="ja-JP"/>
              </w:rPr>
              <w:t>9.2.3.55</w:t>
            </w:r>
          </w:p>
        </w:tc>
        <w:tc>
          <w:tcPr>
            <w:tcW w:w="1619" w:type="dxa"/>
            <w:tcBorders>
              <w:top w:val="single" w:sz="4" w:space="0" w:color="auto"/>
              <w:left w:val="single" w:sz="4" w:space="0" w:color="auto"/>
              <w:bottom w:val="single" w:sz="4" w:space="0" w:color="auto"/>
              <w:right w:val="single" w:sz="4" w:space="0" w:color="auto"/>
            </w:tcBorders>
          </w:tcPr>
          <w:p w14:paraId="75C5E710" w14:textId="77777777" w:rsidR="005F05CF" w:rsidRDefault="005F05C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43E3D75" w14:textId="77777777" w:rsidR="005F05CF" w:rsidRDefault="005F05CF">
            <w:pPr>
              <w:pStyle w:val="TAC"/>
              <w:rPr>
                <w:lang w:eastAsia="ja-JP"/>
              </w:rPr>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C89A08" w14:textId="77777777" w:rsidR="005F05CF" w:rsidRDefault="005F05CF">
            <w:pPr>
              <w:pStyle w:val="TAC"/>
              <w:rPr>
                <w:lang w:eastAsia="ja-JP"/>
              </w:rPr>
            </w:pPr>
            <w:r>
              <w:rPr>
                <w:rFonts w:eastAsia="Batang" w:cs="Arial"/>
                <w:lang w:eastAsia="ja-JP"/>
              </w:rPr>
              <w:t>ignore</w:t>
            </w:r>
          </w:p>
        </w:tc>
      </w:tr>
      <w:tr w:rsidR="005F05CF" w14:paraId="47D72BD3"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50BAFF89" w14:textId="77777777" w:rsidR="005F05CF" w:rsidRDefault="005F05CF">
            <w:pPr>
              <w:pStyle w:val="TAL"/>
              <w:rPr>
                <w:lang w:eastAsia="ja-JP"/>
              </w:rPr>
            </w:pPr>
            <w:r>
              <w:rPr>
                <w:lang w:eastAsia="zh-CN"/>
              </w:rPr>
              <w:t>Masked IMEISV</w:t>
            </w:r>
          </w:p>
        </w:tc>
        <w:tc>
          <w:tcPr>
            <w:tcW w:w="1070" w:type="dxa"/>
            <w:tcBorders>
              <w:top w:val="single" w:sz="4" w:space="0" w:color="auto"/>
              <w:left w:val="single" w:sz="4" w:space="0" w:color="auto"/>
              <w:bottom w:val="single" w:sz="4" w:space="0" w:color="auto"/>
              <w:right w:val="single" w:sz="4" w:space="0" w:color="auto"/>
            </w:tcBorders>
            <w:hideMark/>
          </w:tcPr>
          <w:p w14:paraId="30EA1C10" w14:textId="77777777" w:rsidR="005F05CF" w:rsidRDefault="005F05CF">
            <w:pPr>
              <w:pStyle w:val="TAL"/>
              <w:rPr>
                <w:lang w:eastAsia="ja-JP"/>
              </w:rPr>
            </w:pPr>
            <w:r>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0435DDE"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5374CF23" w14:textId="77777777" w:rsidR="005F05CF" w:rsidRDefault="005F05CF">
            <w:pPr>
              <w:pStyle w:val="TAL"/>
              <w:rPr>
                <w:lang w:eastAsia="ja-JP"/>
              </w:rPr>
            </w:pPr>
            <w:r>
              <w:rPr>
                <w:lang w:eastAsia="ja-JP"/>
              </w:rPr>
              <w:t>9.2.3.32</w:t>
            </w:r>
          </w:p>
        </w:tc>
        <w:tc>
          <w:tcPr>
            <w:tcW w:w="1619" w:type="dxa"/>
            <w:tcBorders>
              <w:top w:val="single" w:sz="4" w:space="0" w:color="auto"/>
              <w:left w:val="single" w:sz="4" w:space="0" w:color="auto"/>
              <w:bottom w:val="single" w:sz="4" w:space="0" w:color="auto"/>
              <w:right w:val="single" w:sz="4" w:space="0" w:color="auto"/>
            </w:tcBorders>
          </w:tcPr>
          <w:p w14:paraId="433B421D" w14:textId="77777777" w:rsidR="005F05CF" w:rsidRDefault="005F05C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364288D" w14:textId="77777777" w:rsidR="005F05CF" w:rsidRDefault="005F05CF">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4749724" w14:textId="77777777" w:rsidR="005F05CF" w:rsidRDefault="005F05CF">
            <w:pPr>
              <w:pStyle w:val="TAC"/>
              <w:rPr>
                <w:lang w:eastAsia="ja-JP"/>
              </w:rPr>
            </w:pPr>
            <w:r>
              <w:rPr>
                <w:lang w:eastAsia="ja-JP"/>
              </w:rPr>
              <w:t>ignore</w:t>
            </w:r>
          </w:p>
        </w:tc>
      </w:tr>
      <w:tr w:rsidR="005F05CF" w14:paraId="573EBA44"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24B91F23" w14:textId="77777777" w:rsidR="005F05CF" w:rsidRDefault="005F05CF">
            <w:pPr>
              <w:pStyle w:val="TAL"/>
              <w:rPr>
                <w:lang w:eastAsia="zh-CN"/>
              </w:rPr>
            </w:pPr>
            <w:r>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hideMark/>
          </w:tcPr>
          <w:p w14:paraId="6CEC4140" w14:textId="77777777" w:rsidR="005F05CF" w:rsidRDefault="005F05CF">
            <w:pPr>
              <w:pStyle w:val="TAL"/>
              <w:rPr>
                <w:lang w:eastAsia="zh-CN"/>
              </w:rPr>
            </w:pPr>
            <w:r>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3E9035A7"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D6715D2" w14:textId="77777777" w:rsidR="005F05CF" w:rsidRDefault="005F05CF">
            <w:pPr>
              <w:pStyle w:val="TAL"/>
              <w:rPr>
                <w:lang w:eastAsia="ja-JP"/>
              </w:rPr>
            </w:pPr>
            <w:r>
              <w:rPr>
                <w:rFonts w:eastAsia="Batang"/>
                <w:lang w:eastAsia="ja-JP"/>
              </w:rPr>
              <w:t>9.2.3.47</w:t>
            </w:r>
          </w:p>
        </w:tc>
        <w:tc>
          <w:tcPr>
            <w:tcW w:w="1619" w:type="dxa"/>
            <w:tcBorders>
              <w:top w:val="single" w:sz="4" w:space="0" w:color="auto"/>
              <w:left w:val="single" w:sz="4" w:space="0" w:color="auto"/>
              <w:bottom w:val="single" w:sz="4" w:space="0" w:color="auto"/>
              <w:right w:val="single" w:sz="4" w:space="0" w:color="auto"/>
            </w:tcBorders>
            <w:hideMark/>
          </w:tcPr>
          <w:p w14:paraId="36BCDE13" w14:textId="77777777" w:rsidR="005F05CF" w:rsidRDefault="005F05CF">
            <w:pPr>
              <w:pStyle w:val="TAL"/>
              <w:rPr>
                <w:lang w:eastAsia="ja-JP"/>
              </w:rPr>
            </w:pPr>
            <w:r>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hideMark/>
          </w:tcPr>
          <w:p w14:paraId="06A04F01" w14:textId="77777777" w:rsidR="005F05CF" w:rsidRDefault="005F05CF">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F039382" w14:textId="77777777" w:rsidR="005F05CF" w:rsidRDefault="005F05CF">
            <w:pPr>
              <w:pStyle w:val="TAC"/>
              <w:rPr>
                <w:lang w:eastAsia="ja-JP"/>
              </w:rPr>
            </w:pPr>
            <w:r>
              <w:rPr>
                <w:lang w:eastAsia="ja-JP"/>
              </w:rPr>
              <w:t>ignore</w:t>
            </w:r>
          </w:p>
        </w:tc>
      </w:tr>
      <w:tr w:rsidR="005F05CF" w14:paraId="6360D7F7"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1C7CACF4" w14:textId="77777777" w:rsidR="005F05CF" w:rsidRDefault="005F05CF">
            <w:pPr>
              <w:pStyle w:val="TAL"/>
              <w:rPr>
                <w:lang w:eastAsia="zh-CN"/>
              </w:rPr>
            </w:pPr>
            <w:r>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hideMark/>
          </w:tcPr>
          <w:p w14:paraId="7603D5D8" w14:textId="77777777" w:rsidR="005F05CF" w:rsidRDefault="005F05CF">
            <w:pPr>
              <w:pStyle w:val="TAL"/>
              <w:rPr>
                <w:lang w:eastAsia="zh-CN"/>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C2FAB12"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1BC27EB9" w14:textId="77777777" w:rsidR="005F05CF" w:rsidRDefault="005F05CF">
            <w:pPr>
              <w:pStyle w:val="TAL"/>
              <w:rPr>
                <w:lang w:eastAsia="ja-JP"/>
              </w:rPr>
            </w:pPr>
            <w:r>
              <w:rPr>
                <w:lang w:eastAsia="ja-JP"/>
              </w:rPr>
              <w:t>9.2.3.3</w:t>
            </w:r>
          </w:p>
        </w:tc>
        <w:tc>
          <w:tcPr>
            <w:tcW w:w="1619" w:type="dxa"/>
            <w:tcBorders>
              <w:top w:val="single" w:sz="4" w:space="0" w:color="auto"/>
              <w:left w:val="single" w:sz="4" w:space="0" w:color="auto"/>
              <w:bottom w:val="single" w:sz="4" w:space="0" w:color="auto"/>
              <w:right w:val="single" w:sz="4" w:space="0" w:color="auto"/>
            </w:tcBorders>
          </w:tcPr>
          <w:p w14:paraId="0F8446FE" w14:textId="77777777" w:rsidR="005F05CF" w:rsidRDefault="005F05C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0A43232" w14:textId="77777777" w:rsidR="005F05CF" w:rsidRDefault="005F05CF" w:rsidP="005F05CF">
            <w:pPr>
              <w:pStyle w:val="TAC"/>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626A3A6" w14:textId="77777777" w:rsidR="005F05CF" w:rsidRDefault="005F05CF" w:rsidP="00DF1585">
            <w:pPr>
              <w:pStyle w:val="TAC"/>
              <w:rPr>
                <w:lang w:eastAsia="ja-JP"/>
              </w:rPr>
            </w:pPr>
            <w:r>
              <w:rPr>
                <w:lang w:eastAsia="ja-JP"/>
              </w:rPr>
              <w:t>ignore</w:t>
            </w:r>
          </w:p>
        </w:tc>
      </w:tr>
      <w:tr w:rsidR="005F05CF" w14:paraId="106908A0"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154A1592" w14:textId="77777777" w:rsidR="005F05CF" w:rsidRDefault="005F05CF">
            <w:pPr>
              <w:pStyle w:val="TAL"/>
              <w:rPr>
                <w:lang w:eastAsia="ja-JP"/>
              </w:rPr>
            </w:pPr>
            <w:r>
              <w:rPr>
                <w:rFonts w:eastAsia="Batang"/>
              </w:rPr>
              <w:t>NR V2X Services Authorized</w:t>
            </w:r>
          </w:p>
        </w:tc>
        <w:tc>
          <w:tcPr>
            <w:tcW w:w="1070" w:type="dxa"/>
            <w:tcBorders>
              <w:top w:val="single" w:sz="4" w:space="0" w:color="auto"/>
              <w:left w:val="single" w:sz="4" w:space="0" w:color="auto"/>
              <w:bottom w:val="single" w:sz="4" w:space="0" w:color="auto"/>
              <w:right w:val="single" w:sz="4" w:space="0" w:color="auto"/>
            </w:tcBorders>
            <w:hideMark/>
          </w:tcPr>
          <w:p w14:paraId="562A38A9" w14:textId="77777777" w:rsidR="005F05CF" w:rsidRDefault="005F05CF">
            <w:pPr>
              <w:pStyle w:val="TAL"/>
              <w:rPr>
                <w:lang w:eastAsia="ja-JP"/>
              </w:rPr>
            </w:pPr>
            <w:r>
              <w:t>O</w:t>
            </w:r>
          </w:p>
        </w:tc>
        <w:tc>
          <w:tcPr>
            <w:tcW w:w="900" w:type="dxa"/>
            <w:tcBorders>
              <w:top w:val="single" w:sz="4" w:space="0" w:color="auto"/>
              <w:left w:val="single" w:sz="4" w:space="0" w:color="auto"/>
              <w:bottom w:val="single" w:sz="4" w:space="0" w:color="auto"/>
              <w:right w:val="single" w:sz="4" w:space="0" w:color="auto"/>
            </w:tcBorders>
          </w:tcPr>
          <w:p w14:paraId="2CCC9532"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F8464EC" w14:textId="77777777" w:rsidR="005F05CF" w:rsidRDefault="005F05CF">
            <w:pPr>
              <w:pStyle w:val="TAL"/>
              <w:rPr>
                <w:lang w:eastAsia="ja-JP"/>
              </w:rPr>
            </w:pPr>
            <w:r>
              <w:t>9.2.3.105</w:t>
            </w:r>
          </w:p>
        </w:tc>
        <w:tc>
          <w:tcPr>
            <w:tcW w:w="1619" w:type="dxa"/>
            <w:tcBorders>
              <w:top w:val="single" w:sz="4" w:space="0" w:color="auto"/>
              <w:left w:val="single" w:sz="4" w:space="0" w:color="auto"/>
              <w:bottom w:val="single" w:sz="4" w:space="0" w:color="auto"/>
              <w:right w:val="single" w:sz="4" w:space="0" w:color="auto"/>
            </w:tcBorders>
          </w:tcPr>
          <w:p w14:paraId="55208FB2" w14:textId="77777777" w:rsidR="005F05CF" w:rsidRDefault="005F05C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D3570F6" w14:textId="77777777" w:rsidR="005F05CF" w:rsidRDefault="005F05CF" w:rsidP="005F05CF">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63B6A47" w14:textId="77777777" w:rsidR="005F05CF" w:rsidRDefault="005F05CF" w:rsidP="00DF1585">
            <w:pPr>
              <w:pStyle w:val="TAC"/>
              <w:rPr>
                <w:lang w:eastAsia="ja-JP"/>
              </w:rPr>
            </w:pPr>
            <w:r>
              <w:t>ignore</w:t>
            </w:r>
          </w:p>
        </w:tc>
      </w:tr>
      <w:tr w:rsidR="005F05CF" w14:paraId="40A4D0EB"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287CAC02" w14:textId="77777777" w:rsidR="005F05CF" w:rsidRDefault="005F05CF">
            <w:pPr>
              <w:pStyle w:val="TAL"/>
              <w:rPr>
                <w:lang w:eastAsia="ja-JP"/>
              </w:rPr>
            </w:pPr>
            <w:r>
              <w:rPr>
                <w:rFonts w:eastAsia="Batang"/>
              </w:rPr>
              <w:t>LTE V2X Services Authorized</w:t>
            </w:r>
          </w:p>
        </w:tc>
        <w:tc>
          <w:tcPr>
            <w:tcW w:w="1070" w:type="dxa"/>
            <w:tcBorders>
              <w:top w:val="single" w:sz="4" w:space="0" w:color="auto"/>
              <w:left w:val="single" w:sz="4" w:space="0" w:color="auto"/>
              <w:bottom w:val="single" w:sz="4" w:space="0" w:color="auto"/>
              <w:right w:val="single" w:sz="4" w:space="0" w:color="auto"/>
            </w:tcBorders>
            <w:hideMark/>
          </w:tcPr>
          <w:p w14:paraId="51DF7FF3" w14:textId="77777777" w:rsidR="005F05CF" w:rsidRDefault="005F05CF">
            <w:pPr>
              <w:pStyle w:val="TAL"/>
              <w:rPr>
                <w:lang w:eastAsia="ja-JP"/>
              </w:rPr>
            </w:pPr>
            <w:r>
              <w:t>O</w:t>
            </w:r>
          </w:p>
        </w:tc>
        <w:tc>
          <w:tcPr>
            <w:tcW w:w="900" w:type="dxa"/>
            <w:tcBorders>
              <w:top w:val="single" w:sz="4" w:space="0" w:color="auto"/>
              <w:left w:val="single" w:sz="4" w:space="0" w:color="auto"/>
              <w:bottom w:val="single" w:sz="4" w:space="0" w:color="auto"/>
              <w:right w:val="single" w:sz="4" w:space="0" w:color="auto"/>
            </w:tcBorders>
          </w:tcPr>
          <w:p w14:paraId="063C621A"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558C243C" w14:textId="77777777" w:rsidR="005F05CF" w:rsidRDefault="005F05CF">
            <w:pPr>
              <w:pStyle w:val="TAL"/>
              <w:rPr>
                <w:lang w:eastAsia="ja-JP"/>
              </w:rPr>
            </w:pPr>
            <w:r>
              <w:t>9.2.3.106</w:t>
            </w:r>
          </w:p>
        </w:tc>
        <w:tc>
          <w:tcPr>
            <w:tcW w:w="1619" w:type="dxa"/>
            <w:tcBorders>
              <w:top w:val="single" w:sz="4" w:space="0" w:color="auto"/>
              <w:left w:val="single" w:sz="4" w:space="0" w:color="auto"/>
              <w:bottom w:val="single" w:sz="4" w:space="0" w:color="auto"/>
              <w:right w:val="single" w:sz="4" w:space="0" w:color="auto"/>
            </w:tcBorders>
          </w:tcPr>
          <w:p w14:paraId="7C56F2C0" w14:textId="77777777" w:rsidR="005F05CF" w:rsidRDefault="005F05C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EABB19A" w14:textId="77777777" w:rsidR="005F05CF" w:rsidRDefault="005F05CF" w:rsidP="005F05CF">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BC9328C" w14:textId="77777777" w:rsidR="005F05CF" w:rsidRDefault="005F05CF" w:rsidP="00DF1585">
            <w:pPr>
              <w:pStyle w:val="TAC"/>
              <w:rPr>
                <w:lang w:eastAsia="ja-JP"/>
              </w:rPr>
            </w:pPr>
            <w:r>
              <w:t>ignore</w:t>
            </w:r>
          </w:p>
        </w:tc>
      </w:tr>
      <w:tr w:rsidR="005F05CF" w14:paraId="4E7EEE6A"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0DEF99B8" w14:textId="77777777" w:rsidR="005F05CF" w:rsidRDefault="005F05CF">
            <w:pPr>
              <w:pStyle w:val="TAL"/>
              <w:rPr>
                <w:lang w:eastAsia="ja-JP"/>
              </w:rPr>
            </w:pPr>
            <w:r>
              <w:rPr>
                <w:rFonts w:eastAsia="Batang"/>
              </w:rPr>
              <w:t>PC5 QoS Parameters</w:t>
            </w:r>
          </w:p>
        </w:tc>
        <w:tc>
          <w:tcPr>
            <w:tcW w:w="1070" w:type="dxa"/>
            <w:tcBorders>
              <w:top w:val="single" w:sz="4" w:space="0" w:color="auto"/>
              <w:left w:val="single" w:sz="4" w:space="0" w:color="auto"/>
              <w:bottom w:val="single" w:sz="4" w:space="0" w:color="auto"/>
              <w:right w:val="single" w:sz="4" w:space="0" w:color="auto"/>
            </w:tcBorders>
            <w:hideMark/>
          </w:tcPr>
          <w:p w14:paraId="3BE8F339" w14:textId="77777777" w:rsidR="005F05CF" w:rsidRDefault="005F05CF">
            <w:pPr>
              <w:pStyle w:val="TAL"/>
              <w:rPr>
                <w:lang w:eastAsia="ja-JP"/>
              </w:rPr>
            </w:pPr>
            <w:r>
              <w:t>O</w:t>
            </w:r>
          </w:p>
        </w:tc>
        <w:tc>
          <w:tcPr>
            <w:tcW w:w="900" w:type="dxa"/>
            <w:tcBorders>
              <w:top w:val="single" w:sz="4" w:space="0" w:color="auto"/>
              <w:left w:val="single" w:sz="4" w:space="0" w:color="auto"/>
              <w:bottom w:val="single" w:sz="4" w:space="0" w:color="auto"/>
              <w:right w:val="single" w:sz="4" w:space="0" w:color="auto"/>
            </w:tcBorders>
          </w:tcPr>
          <w:p w14:paraId="72C7A134"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6F803D60" w14:textId="77777777" w:rsidR="005F05CF" w:rsidRDefault="005F05CF">
            <w:pPr>
              <w:pStyle w:val="TAL"/>
              <w:rPr>
                <w:lang w:eastAsia="ja-JP"/>
              </w:rPr>
            </w:pPr>
            <w:r>
              <w:t>9.2.3.109</w:t>
            </w:r>
          </w:p>
        </w:tc>
        <w:tc>
          <w:tcPr>
            <w:tcW w:w="1619" w:type="dxa"/>
            <w:tcBorders>
              <w:top w:val="single" w:sz="4" w:space="0" w:color="auto"/>
              <w:left w:val="single" w:sz="4" w:space="0" w:color="auto"/>
              <w:bottom w:val="single" w:sz="4" w:space="0" w:color="auto"/>
              <w:right w:val="single" w:sz="4" w:space="0" w:color="auto"/>
            </w:tcBorders>
            <w:hideMark/>
          </w:tcPr>
          <w:p w14:paraId="25BF84E3" w14:textId="77777777" w:rsidR="005F05CF" w:rsidRDefault="005F05CF">
            <w:pPr>
              <w:pStyle w:val="TAL"/>
              <w:rPr>
                <w:lang w:eastAsia="ja-JP"/>
              </w:rPr>
            </w:pPr>
            <w:r>
              <w:rPr>
                <w:lang w:eastAsia="ja-JP"/>
              </w:rPr>
              <w:t>This IE applies only if the UE is authorized for NR V2X services.</w:t>
            </w:r>
          </w:p>
        </w:tc>
        <w:tc>
          <w:tcPr>
            <w:tcW w:w="1107" w:type="dxa"/>
            <w:tcBorders>
              <w:top w:val="single" w:sz="4" w:space="0" w:color="auto"/>
              <w:left w:val="single" w:sz="4" w:space="0" w:color="auto"/>
              <w:bottom w:val="single" w:sz="4" w:space="0" w:color="auto"/>
              <w:right w:val="single" w:sz="4" w:space="0" w:color="auto"/>
            </w:tcBorders>
            <w:hideMark/>
          </w:tcPr>
          <w:p w14:paraId="3F59B96E" w14:textId="77777777" w:rsidR="005F05CF" w:rsidRDefault="005F05CF" w:rsidP="005F05CF">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02B76F1" w14:textId="77777777" w:rsidR="005F05CF" w:rsidRDefault="005F05CF" w:rsidP="00DF1585">
            <w:pPr>
              <w:pStyle w:val="TAC"/>
              <w:rPr>
                <w:lang w:eastAsia="ja-JP"/>
              </w:rPr>
            </w:pPr>
            <w:r>
              <w:t>ignore</w:t>
            </w:r>
          </w:p>
        </w:tc>
      </w:tr>
      <w:tr w:rsidR="005F05CF" w14:paraId="2FE2D5B7"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768D43E1" w14:textId="77777777" w:rsidR="005F05CF" w:rsidRDefault="005F05CF">
            <w:pPr>
              <w:pStyle w:val="TAL"/>
              <w:rPr>
                <w:rFonts w:eastAsia="Batang"/>
                <w:lang w:eastAsia="en-GB"/>
              </w:rPr>
            </w:pPr>
            <w:r>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hideMark/>
          </w:tcPr>
          <w:p w14:paraId="2471F3BE" w14:textId="77777777" w:rsidR="005F05CF" w:rsidRDefault="005F05CF">
            <w:pPr>
              <w:pStyle w:val="TAL"/>
              <w:rPr>
                <w:rFonts w:eastAsia="Times New Roman"/>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2A0942B"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25610ECA" w14:textId="77777777" w:rsidR="005F05CF" w:rsidRDefault="005F05CF">
            <w:pPr>
              <w:pStyle w:val="TAL"/>
              <w:rPr>
                <w:lang w:eastAsia="en-GB"/>
              </w:rPr>
            </w:pPr>
            <w:r>
              <w:rPr>
                <w:lang w:eastAsia="ja-JP"/>
              </w:rPr>
              <w:t>9.2.3.64</w:t>
            </w:r>
          </w:p>
        </w:tc>
        <w:tc>
          <w:tcPr>
            <w:tcW w:w="1619" w:type="dxa"/>
            <w:tcBorders>
              <w:top w:val="single" w:sz="4" w:space="0" w:color="auto"/>
              <w:left w:val="single" w:sz="4" w:space="0" w:color="auto"/>
              <w:bottom w:val="single" w:sz="4" w:space="0" w:color="auto"/>
              <w:right w:val="single" w:sz="4" w:space="0" w:color="auto"/>
            </w:tcBorders>
          </w:tcPr>
          <w:p w14:paraId="178114B5" w14:textId="77777777" w:rsidR="005F05CF" w:rsidRDefault="005F05C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E041581" w14:textId="77777777" w:rsidR="005F05CF" w:rsidRDefault="005F05CF" w:rsidP="005F05CF">
            <w:pPr>
              <w:pStyle w:val="TAC"/>
              <w:rPr>
                <w:lang w:eastAsia="en-GB"/>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B9E715" w14:textId="77777777" w:rsidR="005F05CF" w:rsidRDefault="005F05CF" w:rsidP="00DF1585">
            <w:pPr>
              <w:pStyle w:val="TAC"/>
            </w:pPr>
            <w:r>
              <w:rPr>
                <w:lang w:eastAsia="ja-JP"/>
              </w:rPr>
              <w:t>ignore</w:t>
            </w:r>
          </w:p>
        </w:tc>
      </w:tr>
      <w:tr w:rsidR="005F05CF" w14:paraId="3769AB44"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2C2D9317" w14:textId="77777777" w:rsidR="005F05CF" w:rsidRDefault="005F05CF">
            <w:pPr>
              <w:pStyle w:val="TAL"/>
              <w:rPr>
                <w:rFonts w:eastAsia="Batang"/>
              </w:rPr>
            </w:pPr>
            <w:r>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hideMark/>
          </w:tcPr>
          <w:p w14:paraId="6B70A960" w14:textId="77777777" w:rsidR="005F05CF" w:rsidRDefault="005F05CF">
            <w:pPr>
              <w:pStyle w:val="TAL"/>
              <w:rPr>
                <w:rFonts w:eastAsia="Times New Roman"/>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1EC7C7"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23E2F988" w14:textId="77777777" w:rsidR="005F05CF" w:rsidRDefault="005F05CF">
            <w:pPr>
              <w:pStyle w:val="TAL"/>
              <w:rPr>
                <w:lang w:eastAsia="en-GB"/>
              </w:rPr>
            </w:pPr>
            <w:r>
              <w:rPr>
                <w:lang w:eastAsia="ja-JP"/>
              </w:rPr>
              <w:t>9.2.3.110</w:t>
            </w:r>
          </w:p>
        </w:tc>
        <w:tc>
          <w:tcPr>
            <w:tcW w:w="1619" w:type="dxa"/>
            <w:tcBorders>
              <w:top w:val="single" w:sz="4" w:space="0" w:color="auto"/>
              <w:left w:val="single" w:sz="4" w:space="0" w:color="auto"/>
              <w:bottom w:val="single" w:sz="4" w:space="0" w:color="auto"/>
              <w:right w:val="single" w:sz="4" w:space="0" w:color="auto"/>
            </w:tcBorders>
          </w:tcPr>
          <w:p w14:paraId="558BA0E2" w14:textId="77777777" w:rsidR="005F05CF" w:rsidRDefault="005F05C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8A7ED11" w14:textId="77777777" w:rsidR="005F05CF" w:rsidRDefault="005F05CF" w:rsidP="005F05CF">
            <w:pPr>
              <w:pStyle w:val="TAC"/>
              <w:rPr>
                <w:lang w:eastAsia="en-GB"/>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3EA5C2" w14:textId="77777777" w:rsidR="005F05CF" w:rsidRDefault="005F05CF" w:rsidP="00DF1585">
            <w:pPr>
              <w:pStyle w:val="TAC"/>
            </w:pPr>
            <w:r>
              <w:rPr>
                <w:lang w:eastAsia="ja-JP"/>
              </w:rPr>
              <w:t>ignore</w:t>
            </w:r>
          </w:p>
        </w:tc>
      </w:tr>
      <w:tr w:rsidR="005F05CF" w14:paraId="5263F2B6" w14:textId="77777777" w:rsidTr="00DF1585">
        <w:tc>
          <w:tcPr>
            <w:tcW w:w="2310" w:type="dxa"/>
            <w:tcBorders>
              <w:top w:val="single" w:sz="4" w:space="0" w:color="auto"/>
              <w:left w:val="single" w:sz="4" w:space="0" w:color="auto"/>
              <w:bottom w:val="single" w:sz="4" w:space="0" w:color="auto"/>
              <w:right w:val="single" w:sz="4" w:space="0" w:color="auto"/>
            </w:tcBorders>
            <w:hideMark/>
          </w:tcPr>
          <w:p w14:paraId="6BDC147C" w14:textId="77777777" w:rsidR="005F05CF" w:rsidRDefault="005F05CF">
            <w:pPr>
              <w:pStyle w:val="TAL"/>
              <w:rPr>
                <w:bCs/>
                <w:lang w:eastAsia="ja-JP"/>
              </w:rPr>
            </w:pPr>
            <w:r>
              <w:rPr>
                <w:bCs/>
                <w:lang w:eastAsia="ja-JP"/>
              </w:rPr>
              <w:t>Management</w:t>
            </w:r>
            <w:r>
              <w:rPr>
                <w:bCs/>
                <w:i/>
                <w:lang w:eastAsia="ja-JP"/>
              </w:rPr>
              <w:t xml:space="preserve"> </w:t>
            </w:r>
            <w:r>
              <w:rPr>
                <w:bCs/>
                <w:lang w:eastAsia="zh-CN"/>
              </w:rPr>
              <w:t>Based</w:t>
            </w:r>
            <w:r>
              <w:rPr>
                <w:bCs/>
                <w:i/>
                <w:lang w:eastAsia="zh-CN"/>
              </w:rPr>
              <w:t xml:space="preserve"> </w:t>
            </w:r>
            <w:r>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hideMark/>
          </w:tcPr>
          <w:p w14:paraId="750ACF81" w14:textId="77777777" w:rsidR="005F05CF" w:rsidRDefault="005F05CF">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C78ECF" w14:textId="77777777" w:rsidR="005F05CF" w:rsidRDefault="005F05CF">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14BE7A49" w14:textId="77777777" w:rsidR="005F05CF" w:rsidRDefault="005F05CF">
            <w:pPr>
              <w:pStyle w:val="TAL"/>
              <w:rPr>
                <w:lang w:eastAsia="ja-JP"/>
              </w:rPr>
            </w:pPr>
            <w:r>
              <w:rPr>
                <w:lang w:eastAsia="ja-JP"/>
              </w:rPr>
              <w:t>MDT PLMN List</w:t>
            </w:r>
          </w:p>
          <w:p w14:paraId="6A660940" w14:textId="77777777" w:rsidR="005F05CF" w:rsidRDefault="005F05CF">
            <w:pPr>
              <w:pStyle w:val="TAL"/>
              <w:rPr>
                <w:lang w:eastAsia="ja-JP"/>
              </w:rPr>
            </w:pPr>
            <w:r>
              <w:rPr>
                <w:lang w:eastAsia="ja-JP"/>
              </w:rPr>
              <w:t>9.2.3.133</w:t>
            </w:r>
          </w:p>
        </w:tc>
        <w:tc>
          <w:tcPr>
            <w:tcW w:w="1619" w:type="dxa"/>
            <w:tcBorders>
              <w:top w:val="single" w:sz="4" w:space="0" w:color="auto"/>
              <w:left w:val="single" w:sz="4" w:space="0" w:color="auto"/>
              <w:bottom w:val="single" w:sz="4" w:space="0" w:color="auto"/>
              <w:right w:val="single" w:sz="4" w:space="0" w:color="auto"/>
            </w:tcBorders>
          </w:tcPr>
          <w:p w14:paraId="677DC812" w14:textId="77777777" w:rsidR="005F05CF" w:rsidRDefault="005F05C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F7142FD" w14:textId="77777777" w:rsidR="005F05CF" w:rsidRDefault="005F05CF">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723C5B2" w14:textId="77777777" w:rsidR="005F05CF" w:rsidRDefault="005F05CF">
            <w:pPr>
              <w:pStyle w:val="TAC"/>
              <w:rPr>
                <w:lang w:eastAsia="ja-JP"/>
              </w:rPr>
            </w:pPr>
            <w:r>
              <w:t>ignore</w:t>
            </w:r>
          </w:p>
        </w:tc>
      </w:tr>
      <w:tr w:rsidR="00DF1585" w14:paraId="70AB9F91" w14:textId="77777777" w:rsidTr="00DF1585">
        <w:trPr>
          <w:ins w:id="142" w:author="Ericsson" w:date="2021-01-14T18:22:00Z"/>
        </w:trPr>
        <w:tc>
          <w:tcPr>
            <w:tcW w:w="2310" w:type="dxa"/>
            <w:tcBorders>
              <w:top w:val="single" w:sz="4" w:space="0" w:color="auto"/>
              <w:left w:val="single" w:sz="4" w:space="0" w:color="auto"/>
              <w:bottom w:val="single" w:sz="4" w:space="0" w:color="auto"/>
              <w:right w:val="single" w:sz="4" w:space="0" w:color="auto"/>
            </w:tcBorders>
          </w:tcPr>
          <w:p w14:paraId="4D9B4CFE" w14:textId="33A6318A" w:rsidR="00DF1585" w:rsidRDefault="00DF1585" w:rsidP="00DF1585">
            <w:pPr>
              <w:pStyle w:val="TAL"/>
              <w:rPr>
                <w:ins w:id="143" w:author="Ericsson" w:date="2021-01-14T18:22:00Z"/>
                <w:bCs/>
                <w:lang w:eastAsia="ja-JP"/>
              </w:rPr>
            </w:pPr>
            <w:ins w:id="144" w:author="Ericsson" w:date="2021-01-14T18:22:00Z">
              <w:r>
                <w:rPr>
                  <w:rFonts w:cs="Arial"/>
                  <w:bCs/>
                  <w:lang w:eastAsia="ja-JP"/>
                </w:rPr>
                <w:t>UAV</w:t>
              </w:r>
              <w:r w:rsidRPr="008711EA">
                <w:rPr>
                  <w:rFonts w:cs="Arial"/>
                  <w:bCs/>
                  <w:lang w:eastAsia="ja-JP"/>
                </w:rPr>
                <w:t xml:space="preserve"> UE subscription information</w:t>
              </w:r>
            </w:ins>
          </w:p>
        </w:tc>
        <w:tc>
          <w:tcPr>
            <w:tcW w:w="1070" w:type="dxa"/>
            <w:tcBorders>
              <w:top w:val="single" w:sz="4" w:space="0" w:color="auto"/>
              <w:left w:val="single" w:sz="4" w:space="0" w:color="auto"/>
              <w:bottom w:val="single" w:sz="4" w:space="0" w:color="auto"/>
              <w:right w:val="single" w:sz="4" w:space="0" w:color="auto"/>
            </w:tcBorders>
          </w:tcPr>
          <w:p w14:paraId="59E59CAA" w14:textId="09C75A38" w:rsidR="00DF1585" w:rsidRDefault="00DF1585" w:rsidP="00DF1585">
            <w:pPr>
              <w:pStyle w:val="TAL"/>
              <w:rPr>
                <w:ins w:id="145" w:author="Ericsson" w:date="2021-01-14T18:22:00Z"/>
                <w:lang w:eastAsia="ja-JP"/>
              </w:rPr>
            </w:pPr>
            <w:ins w:id="146" w:author="Ericsson" w:date="2021-01-14T18:22:00Z">
              <w:r w:rsidRPr="008711EA">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8B81147" w14:textId="77777777" w:rsidR="00DF1585" w:rsidRDefault="00DF1585" w:rsidP="00DF1585">
            <w:pPr>
              <w:pStyle w:val="TAL"/>
              <w:rPr>
                <w:ins w:id="147" w:author="Ericsson" w:date="2021-01-14T18:22:00Z"/>
                <w:lang w:eastAsia="ja-JP"/>
              </w:rPr>
            </w:pPr>
          </w:p>
        </w:tc>
        <w:tc>
          <w:tcPr>
            <w:tcW w:w="1799" w:type="dxa"/>
            <w:tcBorders>
              <w:top w:val="single" w:sz="4" w:space="0" w:color="auto"/>
              <w:left w:val="single" w:sz="4" w:space="0" w:color="auto"/>
              <w:bottom w:val="single" w:sz="4" w:space="0" w:color="auto"/>
              <w:right w:val="single" w:sz="4" w:space="0" w:color="auto"/>
            </w:tcBorders>
          </w:tcPr>
          <w:p w14:paraId="287BC3BC" w14:textId="3FDCDD14" w:rsidR="00DF1585" w:rsidRDefault="00DF1585" w:rsidP="00DF1585">
            <w:pPr>
              <w:pStyle w:val="TAL"/>
              <w:rPr>
                <w:ins w:id="148" w:author="Ericsson" w:date="2021-01-14T18:22:00Z"/>
                <w:lang w:eastAsia="ja-JP"/>
              </w:rPr>
            </w:pPr>
            <w:ins w:id="149" w:author="Ericsson" w:date="2021-01-14T18:22:00Z">
              <w:r w:rsidRPr="008711EA">
                <w:rPr>
                  <w:rFonts w:cs="Arial"/>
                  <w:lang w:eastAsia="zh-CN"/>
                </w:rPr>
                <w:t>9.</w:t>
              </w:r>
              <w:r>
                <w:rPr>
                  <w:rFonts w:cs="Arial"/>
                  <w:lang w:eastAsia="zh-CN"/>
                </w:rPr>
                <w:t>2.3.xxx</w:t>
              </w:r>
            </w:ins>
          </w:p>
        </w:tc>
        <w:tc>
          <w:tcPr>
            <w:tcW w:w="1619" w:type="dxa"/>
            <w:tcBorders>
              <w:top w:val="single" w:sz="4" w:space="0" w:color="auto"/>
              <w:left w:val="single" w:sz="4" w:space="0" w:color="auto"/>
              <w:bottom w:val="single" w:sz="4" w:space="0" w:color="auto"/>
              <w:right w:val="single" w:sz="4" w:space="0" w:color="auto"/>
            </w:tcBorders>
          </w:tcPr>
          <w:p w14:paraId="2F10CF33" w14:textId="77777777" w:rsidR="00DF1585" w:rsidRDefault="00DF1585" w:rsidP="00DF1585">
            <w:pPr>
              <w:pStyle w:val="TAL"/>
              <w:rPr>
                <w:ins w:id="150" w:author="Ericsson" w:date="2021-01-14T18:22:00Z"/>
                <w:lang w:eastAsia="ja-JP"/>
              </w:rPr>
            </w:pPr>
          </w:p>
        </w:tc>
        <w:tc>
          <w:tcPr>
            <w:tcW w:w="1107" w:type="dxa"/>
            <w:tcBorders>
              <w:top w:val="single" w:sz="4" w:space="0" w:color="auto"/>
              <w:left w:val="single" w:sz="4" w:space="0" w:color="auto"/>
              <w:bottom w:val="single" w:sz="4" w:space="0" w:color="auto"/>
              <w:right w:val="single" w:sz="4" w:space="0" w:color="auto"/>
            </w:tcBorders>
          </w:tcPr>
          <w:p w14:paraId="32E9B171" w14:textId="171A0DBA" w:rsidR="00DF1585" w:rsidRDefault="00DF1585" w:rsidP="00DF1585">
            <w:pPr>
              <w:pStyle w:val="TAC"/>
              <w:rPr>
                <w:ins w:id="151" w:author="Ericsson" w:date="2021-01-14T18:22:00Z"/>
              </w:rPr>
            </w:pPr>
            <w:ins w:id="152" w:author="Ericsson" w:date="2021-01-14T18:22:00Z">
              <w:r w:rsidRPr="008711EA">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4914B1" w14:textId="5D8D5AA8" w:rsidR="00DF1585" w:rsidRDefault="00DF1585" w:rsidP="00DF1585">
            <w:pPr>
              <w:pStyle w:val="TAC"/>
              <w:rPr>
                <w:ins w:id="153" w:author="Ericsson" w:date="2021-01-14T18:22:00Z"/>
              </w:rPr>
            </w:pPr>
            <w:ins w:id="154" w:author="Ericsson" w:date="2021-01-14T18:22:00Z">
              <w:r w:rsidRPr="008711EA">
                <w:rPr>
                  <w:rFonts w:cs="Arial"/>
                  <w:lang w:eastAsia="ja-JP"/>
                </w:rPr>
                <w:t>ignore</w:t>
              </w:r>
            </w:ins>
          </w:p>
        </w:tc>
      </w:tr>
    </w:tbl>
    <w:p w14:paraId="5F632108" w14:textId="77777777" w:rsidR="005F05CF" w:rsidRDefault="005F05CF" w:rsidP="005F05CF">
      <w:pPr>
        <w:spacing w:after="0"/>
        <w:rPr>
          <w:vanish/>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F05CF" w14:paraId="3BA353EA" w14:textId="77777777" w:rsidTr="005F05CF">
        <w:tc>
          <w:tcPr>
            <w:tcW w:w="3686" w:type="dxa"/>
            <w:tcBorders>
              <w:top w:val="single" w:sz="4" w:space="0" w:color="auto"/>
              <w:left w:val="single" w:sz="4" w:space="0" w:color="auto"/>
              <w:bottom w:val="single" w:sz="4" w:space="0" w:color="auto"/>
              <w:right w:val="single" w:sz="4" w:space="0" w:color="auto"/>
            </w:tcBorders>
            <w:hideMark/>
          </w:tcPr>
          <w:p w14:paraId="78F725D7" w14:textId="77777777" w:rsidR="005F05CF" w:rsidRDefault="005F05CF">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C73A590" w14:textId="77777777" w:rsidR="005F05CF" w:rsidRDefault="005F05CF">
            <w:pPr>
              <w:pStyle w:val="TAH"/>
              <w:rPr>
                <w:lang w:eastAsia="ja-JP"/>
              </w:rPr>
            </w:pPr>
            <w:r>
              <w:rPr>
                <w:lang w:eastAsia="ja-JP"/>
              </w:rPr>
              <w:t>Explanation</w:t>
            </w:r>
          </w:p>
        </w:tc>
      </w:tr>
      <w:tr w:rsidR="005F05CF" w14:paraId="752290F2" w14:textId="77777777" w:rsidTr="005F05CF">
        <w:tc>
          <w:tcPr>
            <w:tcW w:w="3686" w:type="dxa"/>
            <w:tcBorders>
              <w:top w:val="single" w:sz="4" w:space="0" w:color="auto"/>
              <w:left w:val="single" w:sz="4" w:space="0" w:color="auto"/>
              <w:bottom w:val="single" w:sz="4" w:space="0" w:color="auto"/>
              <w:right w:val="single" w:sz="4" w:space="0" w:color="auto"/>
            </w:tcBorders>
            <w:hideMark/>
          </w:tcPr>
          <w:p w14:paraId="03D7003E" w14:textId="77777777" w:rsidR="005F05CF" w:rsidRDefault="005F05CF">
            <w:pPr>
              <w:pStyle w:val="TAL"/>
              <w:rPr>
                <w:lang w:eastAsia="ja-JP"/>
              </w:rPr>
            </w:pPr>
            <w:r>
              <w:rPr>
                <w:lang w:eastAsia="ja-JP"/>
              </w:rPr>
              <w:t>maxnoof</w:t>
            </w:r>
            <w:r>
              <w:rPr>
                <w:lang w:eastAsia="zh-CN"/>
              </w:rPr>
              <w:t>MDT</w:t>
            </w:r>
            <w:r>
              <w:rPr>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6A3101E5" w14:textId="77777777" w:rsidR="005F05CF" w:rsidRDefault="005F05CF">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4A1F7D30" w14:textId="77777777" w:rsidR="005F05CF" w:rsidRDefault="005F05CF" w:rsidP="005F05CF">
      <w:pPr>
        <w:rPr>
          <w:lang w:eastAsia="en-GB"/>
        </w:rPr>
      </w:pPr>
    </w:p>
    <w:p w14:paraId="61A7794A" w14:textId="77777777" w:rsidR="00E9552B" w:rsidRDefault="00E9552B" w:rsidP="00E9552B">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48867432" w14:textId="11246526" w:rsidR="00FE4957" w:rsidRPr="008711EA" w:rsidRDefault="00FE4957" w:rsidP="00FE4957">
      <w:pPr>
        <w:pStyle w:val="Heading4"/>
        <w:rPr>
          <w:ins w:id="155" w:author="Ericsson" w:date="2021-01-14T18:23:00Z"/>
        </w:rPr>
      </w:pPr>
      <w:bookmarkStart w:id="156" w:name="_Toc20953844"/>
      <w:bookmarkStart w:id="157" w:name="_Toc29391022"/>
      <w:bookmarkStart w:id="158" w:name="_Toc36551759"/>
      <w:bookmarkStart w:id="159" w:name="_Toc45831981"/>
      <w:bookmarkStart w:id="160" w:name="_Toc51762934"/>
      <w:ins w:id="161" w:author="Ericsson" w:date="2021-01-14T18:23:00Z">
        <w:r w:rsidRPr="008711EA">
          <w:t>9.</w:t>
        </w:r>
        <w:r w:rsidR="00B577D0">
          <w:t>2</w:t>
        </w:r>
        <w:r w:rsidRPr="008711EA">
          <w:t>.</w:t>
        </w:r>
        <w:r w:rsidR="00B577D0">
          <w:t>3</w:t>
        </w:r>
        <w:r w:rsidRPr="008711EA">
          <w:t>.</w:t>
        </w:r>
        <w:r>
          <w:t>xxx</w:t>
        </w:r>
        <w:r w:rsidRPr="008711EA">
          <w:tab/>
        </w:r>
        <w:r>
          <w:t xml:space="preserve">UAV UE </w:t>
        </w:r>
        <w:r w:rsidRPr="008711EA">
          <w:t>subscription information</w:t>
        </w:r>
        <w:bookmarkEnd w:id="156"/>
        <w:bookmarkEnd w:id="157"/>
        <w:bookmarkEnd w:id="158"/>
        <w:bookmarkEnd w:id="159"/>
        <w:bookmarkEnd w:id="160"/>
      </w:ins>
    </w:p>
    <w:p w14:paraId="18DBE7B7" w14:textId="43FDEF53" w:rsidR="00E502E5" w:rsidRPr="00C37D2B" w:rsidRDefault="00FE4957" w:rsidP="00E502E5">
      <w:pPr>
        <w:rPr>
          <w:ins w:id="162" w:author="Ericsson" w:date="2021-01-14T18:23:00Z"/>
        </w:rPr>
      </w:pPr>
      <w:ins w:id="163" w:author="Ericsson" w:date="2021-01-14T18:23:00Z">
        <w:r w:rsidRPr="008711EA">
          <w:t xml:space="preserve">This information element is used by the </w:t>
        </w:r>
        <w:r>
          <w:t>NG-RAN node</w:t>
        </w:r>
        <w:r w:rsidRPr="008711EA">
          <w:t xml:space="preserve"> to know if the UE is allowed to use </w:t>
        </w:r>
        <w:r>
          <w:t xml:space="preserve">Unmanned </w:t>
        </w:r>
        <w:r w:rsidRPr="008711EA">
          <w:t xml:space="preserve">Aerial </w:t>
        </w:r>
        <w:r w:rsidRPr="00D258E4">
          <w:t>Vehicle</w:t>
        </w:r>
        <w:r w:rsidRPr="008711EA">
          <w:t xml:space="preserve"> UE function, refer to TS 23.</w:t>
        </w:r>
        <w:r>
          <w:t>5</w:t>
        </w:r>
        <w:r w:rsidRPr="008711EA">
          <w:t>01 [</w:t>
        </w:r>
        <w:r>
          <w:t>9</w:t>
        </w:r>
        <w:r w:rsidRPr="008711EA">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FE4957" w:rsidRPr="008711EA" w14:paraId="530803FE" w14:textId="77777777" w:rsidTr="000C11D7">
        <w:trPr>
          <w:ins w:id="164" w:author="Ericsson" w:date="2021-01-14T18:23:00Z"/>
        </w:trPr>
        <w:tc>
          <w:tcPr>
            <w:tcW w:w="2011" w:type="dxa"/>
          </w:tcPr>
          <w:p w14:paraId="38DE16B7" w14:textId="77777777" w:rsidR="00FE4957" w:rsidRPr="008711EA" w:rsidRDefault="00FE4957" w:rsidP="000C11D7">
            <w:pPr>
              <w:pStyle w:val="TAH"/>
              <w:rPr>
                <w:ins w:id="165" w:author="Ericsson" w:date="2021-01-14T18:23:00Z"/>
                <w:rFonts w:cs="Arial"/>
              </w:rPr>
            </w:pPr>
            <w:ins w:id="166" w:author="Ericsson" w:date="2021-01-14T18:23:00Z">
              <w:r w:rsidRPr="008711EA">
                <w:rPr>
                  <w:rFonts w:cs="Arial"/>
                </w:rPr>
                <w:t>IE/Group Name</w:t>
              </w:r>
            </w:ins>
          </w:p>
        </w:tc>
        <w:tc>
          <w:tcPr>
            <w:tcW w:w="1134" w:type="dxa"/>
          </w:tcPr>
          <w:p w14:paraId="3B1A4166" w14:textId="77777777" w:rsidR="00FE4957" w:rsidRPr="008711EA" w:rsidRDefault="00FE4957" w:rsidP="000C11D7">
            <w:pPr>
              <w:pStyle w:val="TAH"/>
              <w:rPr>
                <w:ins w:id="167" w:author="Ericsson" w:date="2021-01-14T18:23:00Z"/>
                <w:rFonts w:cs="Arial"/>
              </w:rPr>
            </w:pPr>
            <w:ins w:id="168" w:author="Ericsson" w:date="2021-01-14T18:23:00Z">
              <w:r w:rsidRPr="008711EA">
                <w:rPr>
                  <w:rFonts w:cs="Arial"/>
                </w:rPr>
                <w:t>Presence</w:t>
              </w:r>
            </w:ins>
          </w:p>
        </w:tc>
        <w:tc>
          <w:tcPr>
            <w:tcW w:w="851" w:type="dxa"/>
          </w:tcPr>
          <w:p w14:paraId="794BB480" w14:textId="77777777" w:rsidR="00FE4957" w:rsidRPr="008711EA" w:rsidRDefault="00FE4957" w:rsidP="000C11D7">
            <w:pPr>
              <w:pStyle w:val="TAH"/>
              <w:rPr>
                <w:ins w:id="169" w:author="Ericsson" w:date="2021-01-14T18:23:00Z"/>
                <w:rFonts w:cs="Arial"/>
              </w:rPr>
            </w:pPr>
            <w:ins w:id="170" w:author="Ericsson" w:date="2021-01-14T18:23:00Z">
              <w:r w:rsidRPr="008711EA">
                <w:rPr>
                  <w:rFonts w:cs="Arial"/>
                </w:rPr>
                <w:t>Range</w:t>
              </w:r>
            </w:ins>
          </w:p>
        </w:tc>
        <w:tc>
          <w:tcPr>
            <w:tcW w:w="1701" w:type="dxa"/>
          </w:tcPr>
          <w:p w14:paraId="68589985" w14:textId="77777777" w:rsidR="00FE4957" w:rsidRPr="008711EA" w:rsidRDefault="00FE4957" w:rsidP="000C11D7">
            <w:pPr>
              <w:pStyle w:val="TAH"/>
              <w:rPr>
                <w:ins w:id="171" w:author="Ericsson" w:date="2021-01-14T18:23:00Z"/>
                <w:rFonts w:cs="Arial"/>
              </w:rPr>
            </w:pPr>
            <w:ins w:id="172" w:author="Ericsson" w:date="2021-01-14T18:23:00Z">
              <w:r w:rsidRPr="008711EA">
                <w:rPr>
                  <w:rFonts w:cs="Arial"/>
                </w:rPr>
                <w:t>IE type and reference</w:t>
              </w:r>
            </w:ins>
          </w:p>
        </w:tc>
        <w:tc>
          <w:tcPr>
            <w:tcW w:w="2863" w:type="dxa"/>
          </w:tcPr>
          <w:p w14:paraId="2A066972" w14:textId="77777777" w:rsidR="00FE4957" w:rsidRPr="008711EA" w:rsidRDefault="00FE4957" w:rsidP="000C11D7">
            <w:pPr>
              <w:pStyle w:val="TAH"/>
              <w:rPr>
                <w:ins w:id="173" w:author="Ericsson" w:date="2021-01-14T18:23:00Z"/>
                <w:rFonts w:cs="Arial"/>
              </w:rPr>
            </w:pPr>
            <w:ins w:id="174" w:author="Ericsson" w:date="2021-01-14T18:23:00Z">
              <w:r w:rsidRPr="008711EA">
                <w:rPr>
                  <w:rFonts w:cs="Arial"/>
                </w:rPr>
                <w:t>Semantics description</w:t>
              </w:r>
            </w:ins>
          </w:p>
        </w:tc>
      </w:tr>
      <w:tr w:rsidR="00FE4957" w:rsidRPr="008711EA" w14:paraId="553FF113" w14:textId="77777777" w:rsidTr="000C11D7">
        <w:trPr>
          <w:ins w:id="175" w:author="Ericsson" w:date="2021-01-14T18:23:00Z"/>
        </w:trPr>
        <w:tc>
          <w:tcPr>
            <w:tcW w:w="2011" w:type="dxa"/>
          </w:tcPr>
          <w:p w14:paraId="758E0F59" w14:textId="77777777" w:rsidR="00FE4957" w:rsidRPr="008711EA" w:rsidRDefault="00FE4957" w:rsidP="000C11D7">
            <w:pPr>
              <w:pStyle w:val="TAL"/>
              <w:rPr>
                <w:ins w:id="176" w:author="Ericsson" w:date="2021-01-14T18:23:00Z"/>
                <w:rFonts w:cs="Arial"/>
              </w:rPr>
            </w:pPr>
            <w:ins w:id="177" w:author="Ericsson" w:date="2021-01-14T18:23:00Z">
              <w:r>
                <w:rPr>
                  <w:rFonts w:cs="Arial"/>
                </w:rPr>
                <w:t>UAV UE</w:t>
              </w:r>
              <w:r w:rsidRPr="008711EA">
                <w:t xml:space="preserve"> subscription information</w:t>
              </w:r>
            </w:ins>
          </w:p>
        </w:tc>
        <w:tc>
          <w:tcPr>
            <w:tcW w:w="1134" w:type="dxa"/>
          </w:tcPr>
          <w:p w14:paraId="65EFAEA2" w14:textId="77777777" w:rsidR="00FE4957" w:rsidRPr="008711EA" w:rsidRDefault="00FE4957" w:rsidP="000C11D7">
            <w:pPr>
              <w:pStyle w:val="TAL"/>
              <w:rPr>
                <w:ins w:id="178" w:author="Ericsson" w:date="2021-01-14T18:23:00Z"/>
                <w:rFonts w:cs="Arial"/>
              </w:rPr>
            </w:pPr>
            <w:ins w:id="179" w:author="Ericsson" w:date="2021-01-14T18:23:00Z">
              <w:r w:rsidRPr="008711EA">
                <w:rPr>
                  <w:rFonts w:cs="Arial"/>
                </w:rPr>
                <w:t>M</w:t>
              </w:r>
            </w:ins>
          </w:p>
        </w:tc>
        <w:tc>
          <w:tcPr>
            <w:tcW w:w="851" w:type="dxa"/>
          </w:tcPr>
          <w:p w14:paraId="370B6CDF" w14:textId="77777777" w:rsidR="00FE4957" w:rsidRPr="008711EA" w:rsidRDefault="00FE4957" w:rsidP="000C11D7">
            <w:pPr>
              <w:pStyle w:val="TAL"/>
              <w:rPr>
                <w:ins w:id="180" w:author="Ericsson" w:date="2021-01-14T18:23:00Z"/>
                <w:rFonts w:cs="Arial"/>
              </w:rPr>
            </w:pPr>
          </w:p>
        </w:tc>
        <w:tc>
          <w:tcPr>
            <w:tcW w:w="1701" w:type="dxa"/>
          </w:tcPr>
          <w:p w14:paraId="4C5C6FB1" w14:textId="77777777" w:rsidR="00FE4957" w:rsidRPr="008711EA" w:rsidRDefault="00FE4957" w:rsidP="000C11D7">
            <w:pPr>
              <w:pStyle w:val="TAL"/>
              <w:rPr>
                <w:ins w:id="181" w:author="Ericsson" w:date="2021-01-14T18:23:00Z"/>
                <w:rFonts w:cs="Arial"/>
              </w:rPr>
            </w:pPr>
            <w:ins w:id="182" w:author="Ericsson" w:date="2021-01-14T18:23:00Z">
              <w:r w:rsidRPr="008711EA">
                <w:rPr>
                  <w:rFonts w:cs="Arial"/>
                  <w:snapToGrid w:val="0"/>
                </w:rPr>
                <w:t>ENUMERATED (a</w:t>
              </w:r>
              <w:r w:rsidRPr="008711EA">
                <w:rPr>
                  <w:rFonts w:cs="Arial"/>
                </w:rPr>
                <w:t>llowed</w:t>
              </w:r>
              <w:r w:rsidRPr="008711EA">
                <w:rPr>
                  <w:rFonts w:cs="Arial"/>
                  <w:lang w:val="en-US" w:eastAsia="zh-CN"/>
                </w:rPr>
                <w:t>, not allowed,…</w:t>
              </w:r>
              <w:r w:rsidRPr="008711EA">
                <w:rPr>
                  <w:rFonts w:cs="Arial"/>
                  <w:snapToGrid w:val="0"/>
                </w:rPr>
                <w:t>)</w:t>
              </w:r>
            </w:ins>
          </w:p>
        </w:tc>
        <w:tc>
          <w:tcPr>
            <w:tcW w:w="2863" w:type="dxa"/>
          </w:tcPr>
          <w:p w14:paraId="1135BA7C" w14:textId="77777777" w:rsidR="00FE4957" w:rsidRPr="008711EA" w:rsidRDefault="00FE4957" w:rsidP="000C11D7">
            <w:pPr>
              <w:pStyle w:val="TAL"/>
              <w:rPr>
                <w:ins w:id="183" w:author="Ericsson" w:date="2021-01-14T18:23:00Z"/>
                <w:rFonts w:cs="Arial"/>
                <w:snapToGrid w:val="0"/>
              </w:rPr>
            </w:pPr>
          </w:p>
        </w:tc>
      </w:tr>
    </w:tbl>
    <w:p w14:paraId="5A1BE65D" w14:textId="77777777" w:rsidR="00E76759" w:rsidRDefault="00E76759" w:rsidP="002C3B56">
      <w:pPr>
        <w:overflowPunct w:val="0"/>
        <w:autoSpaceDE w:val="0"/>
        <w:autoSpaceDN w:val="0"/>
        <w:adjustRightInd w:val="0"/>
        <w:jc w:val="center"/>
        <w:textAlignment w:val="baseline"/>
        <w:rPr>
          <w:b/>
          <w:color w:val="0070C0"/>
          <w:sz w:val="22"/>
          <w:szCs w:val="22"/>
        </w:rPr>
      </w:pPr>
    </w:p>
    <w:p w14:paraId="20CD0280" w14:textId="2050E2DC"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--------------------------------------------------End of the change-----------------------------------------------------</w:t>
      </w:r>
    </w:p>
    <w:sectPr w:rsidR="002C3B56"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CAD3C" w14:textId="77777777" w:rsidR="008951E6" w:rsidRDefault="008951E6" w:rsidP="008615B4">
      <w:pPr>
        <w:spacing w:after="0"/>
      </w:pPr>
      <w:r>
        <w:separator/>
      </w:r>
    </w:p>
  </w:endnote>
  <w:endnote w:type="continuationSeparator" w:id="0">
    <w:p w14:paraId="776DC84A" w14:textId="77777777" w:rsidR="008951E6" w:rsidRDefault="008951E6"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5F8A6" w14:textId="77777777" w:rsidR="008951E6" w:rsidRDefault="008951E6" w:rsidP="008615B4">
      <w:pPr>
        <w:spacing w:after="0"/>
      </w:pPr>
      <w:r>
        <w:separator/>
      </w:r>
    </w:p>
  </w:footnote>
  <w:footnote w:type="continuationSeparator" w:id="0">
    <w:p w14:paraId="46FFF0A0" w14:textId="77777777" w:rsidR="008951E6" w:rsidRDefault="008951E6"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9136C4"/>
    <w:multiLevelType w:val="hybridMultilevel"/>
    <w:tmpl w:val="F73AEE88"/>
    <w:lvl w:ilvl="0" w:tplc="0270E662">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6"/>
  </w:num>
  <w:num w:numId="16">
    <w:abstractNumId w:val="18"/>
  </w:num>
  <w:num w:numId="17">
    <w:abstractNumId w:val="14"/>
  </w:num>
  <w:num w:numId="18">
    <w:abstractNumId w:val="19"/>
  </w:num>
  <w:num w:numId="19">
    <w:abstractNumId w:val="17"/>
  </w:num>
  <w:num w:numId="20">
    <w:abstractNumId w:val="13"/>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12937"/>
    <w:rsid w:val="00014797"/>
    <w:rsid w:val="00020B52"/>
    <w:rsid w:val="000211F4"/>
    <w:rsid w:val="000228DF"/>
    <w:rsid w:val="00022E4A"/>
    <w:rsid w:val="00031569"/>
    <w:rsid w:val="00031DE0"/>
    <w:rsid w:val="000348A1"/>
    <w:rsid w:val="00043549"/>
    <w:rsid w:val="0005115F"/>
    <w:rsid w:val="00055EA8"/>
    <w:rsid w:val="000601C9"/>
    <w:rsid w:val="00061D36"/>
    <w:rsid w:val="0006441D"/>
    <w:rsid w:val="00077639"/>
    <w:rsid w:val="00077DB3"/>
    <w:rsid w:val="00084AC4"/>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6598"/>
    <w:rsid w:val="000C68BF"/>
    <w:rsid w:val="000C7B24"/>
    <w:rsid w:val="000D3609"/>
    <w:rsid w:val="000E15D7"/>
    <w:rsid w:val="000E3E34"/>
    <w:rsid w:val="000E685E"/>
    <w:rsid w:val="000E72D2"/>
    <w:rsid w:val="000F24DD"/>
    <w:rsid w:val="00103851"/>
    <w:rsid w:val="001058A8"/>
    <w:rsid w:val="00110C71"/>
    <w:rsid w:val="00125F68"/>
    <w:rsid w:val="00145D43"/>
    <w:rsid w:val="0014635C"/>
    <w:rsid w:val="00150F95"/>
    <w:rsid w:val="00151150"/>
    <w:rsid w:val="00151449"/>
    <w:rsid w:val="00152CE8"/>
    <w:rsid w:val="001568DB"/>
    <w:rsid w:val="00156E80"/>
    <w:rsid w:val="00157615"/>
    <w:rsid w:val="00161076"/>
    <w:rsid w:val="0017159E"/>
    <w:rsid w:val="00173D5A"/>
    <w:rsid w:val="001778C9"/>
    <w:rsid w:val="00177B23"/>
    <w:rsid w:val="00177C08"/>
    <w:rsid w:val="00180367"/>
    <w:rsid w:val="001879FA"/>
    <w:rsid w:val="00190773"/>
    <w:rsid w:val="00190820"/>
    <w:rsid w:val="00191EFC"/>
    <w:rsid w:val="00192C46"/>
    <w:rsid w:val="00193D6E"/>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AC6"/>
    <w:rsid w:val="001E41F3"/>
    <w:rsid w:val="001F5A53"/>
    <w:rsid w:val="001F5AEE"/>
    <w:rsid w:val="00210367"/>
    <w:rsid w:val="00211C97"/>
    <w:rsid w:val="00211E52"/>
    <w:rsid w:val="00213DB7"/>
    <w:rsid w:val="00214531"/>
    <w:rsid w:val="00222DD5"/>
    <w:rsid w:val="00224D43"/>
    <w:rsid w:val="00230ED3"/>
    <w:rsid w:val="00231825"/>
    <w:rsid w:val="00235791"/>
    <w:rsid w:val="00236E0E"/>
    <w:rsid w:val="00236F25"/>
    <w:rsid w:val="00240C8F"/>
    <w:rsid w:val="002411F6"/>
    <w:rsid w:val="00245B77"/>
    <w:rsid w:val="002473BB"/>
    <w:rsid w:val="00250D14"/>
    <w:rsid w:val="00251138"/>
    <w:rsid w:val="002525B8"/>
    <w:rsid w:val="00253539"/>
    <w:rsid w:val="00253911"/>
    <w:rsid w:val="00254B19"/>
    <w:rsid w:val="002556BF"/>
    <w:rsid w:val="002576E6"/>
    <w:rsid w:val="002579EE"/>
    <w:rsid w:val="0026004D"/>
    <w:rsid w:val="0026008E"/>
    <w:rsid w:val="002640DD"/>
    <w:rsid w:val="00266193"/>
    <w:rsid w:val="002671F2"/>
    <w:rsid w:val="002678CD"/>
    <w:rsid w:val="00273659"/>
    <w:rsid w:val="002755D1"/>
    <w:rsid w:val="00275D12"/>
    <w:rsid w:val="00284FEB"/>
    <w:rsid w:val="002860C4"/>
    <w:rsid w:val="0028624D"/>
    <w:rsid w:val="00286E5A"/>
    <w:rsid w:val="0028709E"/>
    <w:rsid w:val="00290040"/>
    <w:rsid w:val="00290DA6"/>
    <w:rsid w:val="0029403D"/>
    <w:rsid w:val="00297EC7"/>
    <w:rsid w:val="002A2FDE"/>
    <w:rsid w:val="002A405A"/>
    <w:rsid w:val="002A5AE9"/>
    <w:rsid w:val="002B1342"/>
    <w:rsid w:val="002B5741"/>
    <w:rsid w:val="002C2AB8"/>
    <w:rsid w:val="002C3B56"/>
    <w:rsid w:val="002C66F8"/>
    <w:rsid w:val="002D02A2"/>
    <w:rsid w:val="002D08FC"/>
    <w:rsid w:val="002D4EDE"/>
    <w:rsid w:val="002E0E18"/>
    <w:rsid w:val="002E1CDB"/>
    <w:rsid w:val="002E1DEE"/>
    <w:rsid w:val="002E23A2"/>
    <w:rsid w:val="002E53CA"/>
    <w:rsid w:val="002E5596"/>
    <w:rsid w:val="002E5977"/>
    <w:rsid w:val="002E697D"/>
    <w:rsid w:val="002E77EF"/>
    <w:rsid w:val="002E79C8"/>
    <w:rsid w:val="002F2D27"/>
    <w:rsid w:val="002F4CF0"/>
    <w:rsid w:val="0030169B"/>
    <w:rsid w:val="00305409"/>
    <w:rsid w:val="00305BD8"/>
    <w:rsid w:val="00311215"/>
    <w:rsid w:val="003114A7"/>
    <w:rsid w:val="0031526E"/>
    <w:rsid w:val="003201D5"/>
    <w:rsid w:val="0032111F"/>
    <w:rsid w:val="00321F13"/>
    <w:rsid w:val="00322F66"/>
    <w:rsid w:val="00323612"/>
    <w:rsid w:val="00325E59"/>
    <w:rsid w:val="00326378"/>
    <w:rsid w:val="00326DBF"/>
    <w:rsid w:val="00327DD2"/>
    <w:rsid w:val="00330081"/>
    <w:rsid w:val="00337CA4"/>
    <w:rsid w:val="00343E28"/>
    <w:rsid w:val="003454DD"/>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907AD"/>
    <w:rsid w:val="00394C43"/>
    <w:rsid w:val="0039592B"/>
    <w:rsid w:val="00396C69"/>
    <w:rsid w:val="003A56FD"/>
    <w:rsid w:val="003A59B7"/>
    <w:rsid w:val="003B0099"/>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23186"/>
    <w:rsid w:val="004242F1"/>
    <w:rsid w:val="00425D32"/>
    <w:rsid w:val="004328D3"/>
    <w:rsid w:val="00434CC7"/>
    <w:rsid w:val="00440F2D"/>
    <w:rsid w:val="00453A11"/>
    <w:rsid w:val="00453F5D"/>
    <w:rsid w:val="00456B9D"/>
    <w:rsid w:val="004602FD"/>
    <w:rsid w:val="00460C9D"/>
    <w:rsid w:val="00464E34"/>
    <w:rsid w:val="004855A9"/>
    <w:rsid w:val="00487B63"/>
    <w:rsid w:val="00494633"/>
    <w:rsid w:val="00495D8F"/>
    <w:rsid w:val="004971FF"/>
    <w:rsid w:val="004A710E"/>
    <w:rsid w:val="004B6951"/>
    <w:rsid w:val="004B75B7"/>
    <w:rsid w:val="004B79B4"/>
    <w:rsid w:val="004D4085"/>
    <w:rsid w:val="004D51D8"/>
    <w:rsid w:val="004D7C07"/>
    <w:rsid w:val="004E22F9"/>
    <w:rsid w:val="004F3721"/>
    <w:rsid w:val="0051041F"/>
    <w:rsid w:val="00510FE8"/>
    <w:rsid w:val="00511CCB"/>
    <w:rsid w:val="0051580D"/>
    <w:rsid w:val="005211CF"/>
    <w:rsid w:val="00521EBA"/>
    <w:rsid w:val="00523569"/>
    <w:rsid w:val="00524DA4"/>
    <w:rsid w:val="005255A0"/>
    <w:rsid w:val="005269EC"/>
    <w:rsid w:val="00527F3E"/>
    <w:rsid w:val="00530E9E"/>
    <w:rsid w:val="00534B5C"/>
    <w:rsid w:val="00542CA4"/>
    <w:rsid w:val="0054344E"/>
    <w:rsid w:val="00546515"/>
    <w:rsid w:val="00546DC7"/>
    <w:rsid w:val="00547111"/>
    <w:rsid w:val="00552CC2"/>
    <w:rsid w:val="005573EE"/>
    <w:rsid w:val="00557BA5"/>
    <w:rsid w:val="005628AC"/>
    <w:rsid w:val="00566023"/>
    <w:rsid w:val="00570A25"/>
    <w:rsid w:val="00571601"/>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A623C"/>
    <w:rsid w:val="005C340F"/>
    <w:rsid w:val="005C4996"/>
    <w:rsid w:val="005C4E47"/>
    <w:rsid w:val="005C65AC"/>
    <w:rsid w:val="005D0A81"/>
    <w:rsid w:val="005D0C19"/>
    <w:rsid w:val="005D2368"/>
    <w:rsid w:val="005D3262"/>
    <w:rsid w:val="005D7952"/>
    <w:rsid w:val="005E0B22"/>
    <w:rsid w:val="005E1AD7"/>
    <w:rsid w:val="005E21B9"/>
    <w:rsid w:val="005E2C44"/>
    <w:rsid w:val="005E2DDB"/>
    <w:rsid w:val="005E2EA1"/>
    <w:rsid w:val="005F05CF"/>
    <w:rsid w:val="005F1FD0"/>
    <w:rsid w:val="005F29C3"/>
    <w:rsid w:val="005F3497"/>
    <w:rsid w:val="00601DF0"/>
    <w:rsid w:val="00605530"/>
    <w:rsid w:val="00610A9D"/>
    <w:rsid w:val="00613ADC"/>
    <w:rsid w:val="0061509F"/>
    <w:rsid w:val="0062098C"/>
    <w:rsid w:val="00620AEC"/>
    <w:rsid w:val="00621188"/>
    <w:rsid w:val="006230BD"/>
    <w:rsid w:val="0062437B"/>
    <w:rsid w:val="006257ED"/>
    <w:rsid w:val="00625B86"/>
    <w:rsid w:val="006261C4"/>
    <w:rsid w:val="00627564"/>
    <w:rsid w:val="00630B93"/>
    <w:rsid w:val="006319E7"/>
    <w:rsid w:val="00632804"/>
    <w:rsid w:val="006337A6"/>
    <w:rsid w:val="00646D35"/>
    <w:rsid w:val="006470AF"/>
    <w:rsid w:val="006504D6"/>
    <w:rsid w:val="00662004"/>
    <w:rsid w:val="00662E47"/>
    <w:rsid w:val="0066433D"/>
    <w:rsid w:val="00665EE3"/>
    <w:rsid w:val="00667535"/>
    <w:rsid w:val="00675AE6"/>
    <w:rsid w:val="00691BB3"/>
    <w:rsid w:val="00695808"/>
    <w:rsid w:val="00695F1C"/>
    <w:rsid w:val="006A20BB"/>
    <w:rsid w:val="006A48CB"/>
    <w:rsid w:val="006A6492"/>
    <w:rsid w:val="006A65AF"/>
    <w:rsid w:val="006B05DF"/>
    <w:rsid w:val="006B2F79"/>
    <w:rsid w:val="006B46FB"/>
    <w:rsid w:val="006B5846"/>
    <w:rsid w:val="006C1C5C"/>
    <w:rsid w:val="006C30E6"/>
    <w:rsid w:val="006C58CD"/>
    <w:rsid w:val="006D0296"/>
    <w:rsid w:val="006D6FA7"/>
    <w:rsid w:val="006D7E7A"/>
    <w:rsid w:val="006E21FB"/>
    <w:rsid w:val="006E231F"/>
    <w:rsid w:val="006E3569"/>
    <w:rsid w:val="006E66F0"/>
    <w:rsid w:val="006E74C2"/>
    <w:rsid w:val="006F43DD"/>
    <w:rsid w:val="006F6849"/>
    <w:rsid w:val="0070278D"/>
    <w:rsid w:val="00702A74"/>
    <w:rsid w:val="00705F81"/>
    <w:rsid w:val="00714F40"/>
    <w:rsid w:val="007204F7"/>
    <w:rsid w:val="007226E8"/>
    <w:rsid w:val="00723CCF"/>
    <w:rsid w:val="00736905"/>
    <w:rsid w:val="007410BE"/>
    <w:rsid w:val="0074228A"/>
    <w:rsid w:val="007424C6"/>
    <w:rsid w:val="00744D1A"/>
    <w:rsid w:val="007457AB"/>
    <w:rsid w:val="00746E38"/>
    <w:rsid w:val="0076083D"/>
    <w:rsid w:val="00761696"/>
    <w:rsid w:val="00774418"/>
    <w:rsid w:val="00774A91"/>
    <w:rsid w:val="00774BBD"/>
    <w:rsid w:val="00775AE4"/>
    <w:rsid w:val="00776293"/>
    <w:rsid w:val="00782439"/>
    <w:rsid w:val="00782606"/>
    <w:rsid w:val="00782F3F"/>
    <w:rsid w:val="0078653E"/>
    <w:rsid w:val="007878B1"/>
    <w:rsid w:val="00787964"/>
    <w:rsid w:val="00792342"/>
    <w:rsid w:val="00793BFA"/>
    <w:rsid w:val="007977A8"/>
    <w:rsid w:val="007A6BE7"/>
    <w:rsid w:val="007A7E1E"/>
    <w:rsid w:val="007B21E0"/>
    <w:rsid w:val="007B4185"/>
    <w:rsid w:val="007B4787"/>
    <w:rsid w:val="007B4F81"/>
    <w:rsid w:val="007B512A"/>
    <w:rsid w:val="007C2097"/>
    <w:rsid w:val="007C3BDA"/>
    <w:rsid w:val="007C4976"/>
    <w:rsid w:val="007C4DF6"/>
    <w:rsid w:val="007C6CDF"/>
    <w:rsid w:val="007D11C6"/>
    <w:rsid w:val="007D1F72"/>
    <w:rsid w:val="007D2F95"/>
    <w:rsid w:val="007D32AF"/>
    <w:rsid w:val="007D6A07"/>
    <w:rsid w:val="007E0780"/>
    <w:rsid w:val="007F08CD"/>
    <w:rsid w:val="007F1C13"/>
    <w:rsid w:val="007F5818"/>
    <w:rsid w:val="007F6969"/>
    <w:rsid w:val="007F7259"/>
    <w:rsid w:val="008037F6"/>
    <w:rsid w:val="008038CF"/>
    <w:rsid w:val="008040A8"/>
    <w:rsid w:val="008062D3"/>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2B7E"/>
    <w:rsid w:val="0084424D"/>
    <w:rsid w:val="00847900"/>
    <w:rsid w:val="008550D7"/>
    <w:rsid w:val="008615B4"/>
    <w:rsid w:val="0086186D"/>
    <w:rsid w:val="008626E7"/>
    <w:rsid w:val="008628AA"/>
    <w:rsid w:val="00866B0B"/>
    <w:rsid w:val="00870EE7"/>
    <w:rsid w:val="008714B2"/>
    <w:rsid w:val="008726E4"/>
    <w:rsid w:val="008728F6"/>
    <w:rsid w:val="00881013"/>
    <w:rsid w:val="008863B9"/>
    <w:rsid w:val="008951E6"/>
    <w:rsid w:val="008A194E"/>
    <w:rsid w:val="008A45A6"/>
    <w:rsid w:val="008A48AF"/>
    <w:rsid w:val="008A5A5E"/>
    <w:rsid w:val="008B32AD"/>
    <w:rsid w:val="008B6E4D"/>
    <w:rsid w:val="008C044F"/>
    <w:rsid w:val="008C405C"/>
    <w:rsid w:val="008C5611"/>
    <w:rsid w:val="008E79B6"/>
    <w:rsid w:val="008F130A"/>
    <w:rsid w:val="008F1A6C"/>
    <w:rsid w:val="008F686C"/>
    <w:rsid w:val="00900044"/>
    <w:rsid w:val="009004BE"/>
    <w:rsid w:val="00901195"/>
    <w:rsid w:val="009023A7"/>
    <w:rsid w:val="00903371"/>
    <w:rsid w:val="00903E7A"/>
    <w:rsid w:val="0090442B"/>
    <w:rsid w:val="00907A04"/>
    <w:rsid w:val="009148DE"/>
    <w:rsid w:val="00914F25"/>
    <w:rsid w:val="00922393"/>
    <w:rsid w:val="00923B88"/>
    <w:rsid w:val="00923F7F"/>
    <w:rsid w:val="00930B63"/>
    <w:rsid w:val="0093528B"/>
    <w:rsid w:val="009413EC"/>
    <w:rsid w:val="00941C16"/>
    <w:rsid w:val="00941E30"/>
    <w:rsid w:val="00942BEC"/>
    <w:rsid w:val="00950D71"/>
    <w:rsid w:val="009543C7"/>
    <w:rsid w:val="009627DD"/>
    <w:rsid w:val="00962E4D"/>
    <w:rsid w:val="00963E5F"/>
    <w:rsid w:val="00970947"/>
    <w:rsid w:val="00971D92"/>
    <w:rsid w:val="0097551B"/>
    <w:rsid w:val="00976AE7"/>
    <w:rsid w:val="009777D9"/>
    <w:rsid w:val="00980541"/>
    <w:rsid w:val="00980B00"/>
    <w:rsid w:val="009850BE"/>
    <w:rsid w:val="00987D9C"/>
    <w:rsid w:val="00991B88"/>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0575"/>
    <w:rsid w:val="009D58F7"/>
    <w:rsid w:val="009E3297"/>
    <w:rsid w:val="009E5B7D"/>
    <w:rsid w:val="009E6B68"/>
    <w:rsid w:val="009E6DDA"/>
    <w:rsid w:val="009F1DF7"/>
    <w:rsid w:val="009F541B"/>
    <w:rsid w:val="009F62F6"/>
    <w:rsid w:val="009F6F3B"/>
    <w:rsid w:val="009F734F"/>
    <w:rsid w:val="00A0452D"/>
    <w:rsid w:val="00A06BCA"/>
    <w:rsid w:val="00A10B2A"/>
    <w:rsid w:val="00A149F9"/>
    <w:rsid w:val="00A170EC"/>
    <w:rsid w:val="00A240E1"/>
    <w:rsid w:val="00A246B6"/>
    <w:rsid w:val="00A332AE"/>
    <w:rsid w:val="00A37C74"/>
    <w:rsid w:val="00A40920"/>
    <w:rsid w:val="00A44115"/>
    <w:rsid w:val="00A47C15"/>
    <w:rsid w:val="00A47E70"/>
    <w:rsid w:val="00A50CF0"/>
    <w:rsid w:val="00A557BD"/>
    <w:rsid w:val="00A56606"/>
    <w:rsid w:val="00A56E99"/>
    <w:rsid w:val="00A63BAA"/>
    <w:rsid w:val="00A64751"/>
    <w:rsid w:val="00A666CB"/>
    <w:rsid w:val="00A66A92"/>
    <w:rsid w:val="00A7434A"/>
    <w:rsid w:val="00A7671C"/>
    <w:rsid w:val="00A76B9E"/>
    <w:rsid w:val="00A86DCD"/>
    <w:rsid w:val="00A93A1C"/>
    <w:rsid w:val="00A93D0D"/>
    <w:rsid w:val="00A944FD"/>
    <w:rsid w:val="00A947EB"/>
    <w:rsid w:val="00A96B65"/>
    <w:rsid w:val="00AA2CBC"/>
    <w:rsid w:val="00AA6AC8"/>
    <w:rsid w:val="00AA77B0"/>
    <w:rsid w:val="00AC35C7"/>
    <w:rsid w:val="00AC4567"/>
    <w:rsid w:val="00AC5820"/>
    <w:rsid w:val="00AD0061"/>
    <w:rsid w:val="00AD0CDB"/>
    <w:rsid w:val="00AD1296"/>
    <w:rsid w:val="00AD1CD8"/>
    <w:rsid w:val="00AD20EF"/>
    <w:rsid w:val="00AD54EF"/>
    <w:rsid w:val="00AD6BC8"/>
    <w:rsid w:val="00AE0BFE"/>
    <w:rsid w:val="00AE1788"/>
    <w:rsid w:val="00AF3C52"/>
    <w:rsid w:val="00AF636C"/>
    <w:rsid w:val="00B005BD"/>
    <w:rsid w:val="00B00BC8"/>
    <w:rsid w:val="00B03167"/>
    <w:rsid w:val="00B07442"/>
    <w:rsid w:val="00B10CB3"/>
    <w:rsid w:val="00B23924"/>
    <w:rsid w:val="00B2438C"/>
    <w:rsid w:val="00B258BB"/>
    <w:rsid w:val="00B270B2"/>
    <w:rsid w:val="00B33522"/>
    <w:rsid w:val="00B34C8E"/>
    <w:rsid w:val="00B41FB6"/>
    <w:rsid w:val="00B423C6"/>
    <w:rsid w:val="00B4441F"/>
    <w:rsid w:val="00B452F4"/>
    <w:rsid w:val="00B47690"/>
    <w:rsid w:val="00B51CF0"/>
    <w:rsid w:val="00B55EE4"/>
    <w:rsid w:val="00B577D0"/>
    <w:rsid w:val="00B5785E"/>
    <w:rsid w:val="00B64181"/>
    <w:rsid w:val="00B64269"/>
    <w:rsid w:val="00B65CEB"/>
    <w:rsid w:val="00B67B97"/>
    <w:rsid w:val="00B67D2B"/>
    <w:rsid w:val="00B70EAD"/>
    <w:rsid w:val="00B72210"/>
    <w:rsid w:val="00B72F3A"/>
    <w:rsid w:val="00B8178C"/>
    <w:rsid w:val="00B93533"/>
    <w:rsid w:val="00B938A7"/>
    <w:rsid w:val="00B968C8"/>
    <w:rsid w:val="00BA0C94"/>
    <w:rsid w:val="00BA0DFA"/>
    <w:rsid w:val="00BA1C98"/>
    <w:rsid w:val="00BA3EC5"/>
    <w:rsid w:val="00BA49D0"/>
    <w:rsid w:val="00BA4F3B"/>
    <w:rsid w:val="00BA51D9"/>
    <w:rsid w:val="00BA5F84"/>
    <w:rsid w:val="00BB20D1"/>
    <w:rsid w:val="00BB30CC"/>
    <w:rsid w:val="00BB48C1"/>
    <w:rsid w:val="00BB5DFC"/>
    <w:rsid w:val="00BB6362"/>
    <w:rsid w:val="00BB685E"/>
    <w:rsid w:val="00BC75D8"/>
    <w:rsid w:val="00BD0488"/>
    <w:rsid w:val="00BD1BA2"/>
    <w:rsid w:val="00BD279D"/>
    <w:rsid w:val="00BD461B"/>
    <w:rsid w:val="00BD6BB8"/>
    <w:rsid w:val="00BE2B7D"/>
    <w:rsid w:val="00BF5FCC"/>
    <w:rsid w:val="00BF6115"/>
    <w:rsid w:val="00BF67EF"/>
    <w:rsid w:val="00C00584"/>
    <w:rsid w:val="00C00B54"/>
    <w:rsid w:val="00C01A8F"/>
    <w:rsid w:val="00C0509A"/>
    <w:rsid w:val="00C068E9"/>
    <w:rsid w:val="00C132C5"/>
    <w:rsid w:val="00C13DAA"/>
    <w:rsid w:val="00C1639C"/>
    <w:rsid w:val="00C301C8"/>
    <w:rsid w:val="00C40B28"/>
    <w:rsid w:val="00C431A0"/>
    <w:rsid w:val="00C47E7A"/>
    <w:rsid w:val="00C5246E"/>
    <w:rsid w:val="00C54513"/>
    <w:rsid w:val="00C55284"/>
    <w:rsid w:val="00C56A08"/>
    <w:rsid w:val="00C5733A"/>
    <w:rsid w:val="00C621C1"/>
    <w:rsid w:val="00C65668"/>
    <w:rsid w:val="00C66BA2"/>
    <w:rsid w:val="00C66C93"/>
    <w:rsid w:val="00C67960"/>
    <w:rsid w:val="00C72A55"/>
    <w:rsid w:val="00C72DA4"/>
    <w:rsid w:val="00C7717D"/>
    <w:rsid w:val="00C83FC3"/>
    <w:rsid w:val="00C85CEF"/>
    <w:rsid w:val="00C8713B"/>
    <w:rsid w:val="00C91B5A"/>
    <w:rsid w:val="00C92476"/>
    <w:rsid w:val="00C95985"/>
    <w:rsid w:val="00CA5062"/>
    <w:rsid w:val="00CB30A6"/>
    <w:rsid w:val="00CB5E9E"/>
    <w:rsid w:val="00CB6249"/>
    <w:rsid w:val="00CB6E98"/>
    <w:rsid w:val="00CC03F9"/>
    <w:rsid w:val="00CC075D"/>
    <w:rsid w:val="00CC5026"/>
    <w:rsid w:val="00CC68D0"/>
    <w:rsid w:val="00CD224C"/>
    <w:rsid w:val="00CE0DAE"/>
    <w:rsid w:val="00CE2134"/>
    <w:rsid w:val="00CE5F4E"/>
    <w:rsid w:val="00CF155D"/>
    <w:rsid w:val="00CF1F71"/>
    <w:rsid w:val="00CF2171"/>
    <w:rsid w:val="00D00170"/>
    <w:rsid w:val="00D03F9A"/>
    <w:rsid w:val="00D06125"/>
    <w:rsid w:val="00D06D51"/>
    <w:rsid w:val="00D14E12"/>
    <w:rsid w:val="00D1751E"/>
    <w:rsid w:val="00D17D2A"/>
    <w:rsid w:val="00D24991"/>
    <w:rsid w:val="00D31CDC"/>
    <w:rsid w:val="00D34D74"/>
    <w:rsid w:val="00D42371"/>
    <w:rsid w:val="00D44CFD"/>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791D"/>
    <w:rsid w:val="00D85E71"/>
    <w:rsid w:val="00D866E9"/>
    <w:rsid w:val="00D87F6A"/>
    <w:rsid w:val="00D9351B"/>
    <w:rsid w:val="00D962B1"/>
    <w:rsid w:val="00DB0B37"/>
    <w:rsid w:val="00DB0BAF"/>
    <w:rsid w:val="00DB18FE"/>
    <w:rsid w:val="00DB3EEB"/>
    <w:rsid w:val="00DB4535"/>
    <w:rsid w:val="00DC6642"/>
    <w:rsid w:val="00DC6E76"/>
    <w:rsid w:val="00DD0668"/>
    <w:rsid w:val="00DD5553"/>
    <w:rsid w:val="00DE2E73"/>
    <w:rsid w:val="00DE342B"/>
    <w:rsid w:val="00DE34CF"/>
    <w:rsid w:val="00DE42A3"/>
    <w:rsid w:val="00DE4304"/>
    <w:rsid w:val="00DE68B1"/>
    <w:rsid w:val="00DF1585"/>
    <w:rsid w:val="00DF2FFC"/>
    <w:rsid w:val="00DF5EC4"/>
    <w:rsid w:val="00E00B60"/>
    <w:rsid w:val="00E01E86"/>
    <w:rsid w:val="00E03168"/>
    <w:rsid w:val="00E04C88"/>
    <w:rsid w:val="00E11CEA"/>
    <w:rsid w:val="00E13F3D"/>
    <w:rsid w:val="00E24AA7"/>
    <w:rsid w:val="00E334DF"/>
    <w:rsid w:val="00E34898"/>
    <w:rsid w:val="00E356EF"/>
    <w:rsid w:val="00E42C2C"/>
    <w:rsid w:val="00E44ED3"/>
    <w:rsid w:val="00E45082"/>
    <w:rsid w:val="00E502E5"/>
    <w:rsid w:val="00E52654"/>
    <w:rsid w:val="00E53133"/>
    <w:rsid w:val="00E54997"/>
    <w:rsid w:val="00E55CE3"/>
    <w:rsid w:val="00E560FA"/>
    <w:rsid w:val="00E564E3"/>
    <w:rsid w:val="00E56800"/>
    <w:rsid w:val="00E579C6"/>
    <w:rsid w:val="00E65FC9"/>
    <w:rsid w:val="00E76341"/>
    <w:rsid w:val="00E76759"/>
    <w:rsid w:val="00E8292B"/>
    <w:rsid w:val="00E8330A"/>
    <w:rsid w:val="00E837FA"/>
    <w:rsid w:val="00E84855"/>
    <w:rsid w:val="00E86272"/>
    <w:rsid w:val="00E952D9"/>
    <w:rsid w:val="00E9552B"/>
    <w:rsid w:val="00EA1808"/>
    <w:rsid w:val="00EA4ABD"/>
    <w:rsid w:val="00EA5095"/>
    <w:rsid w:val="00EA53CB"/>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6FD0"/>
    <w:rsid w:val="00EE1B66"/>
    <w:rsid w:val="00EE4CF9"/>
    <w:rsid w:val="00EE7D7C"/>
    <w:rsid w:val="00EF6564"/>
    <w:rsid w:val="00EF66E7"/>
    <w:rsid w:val="00EF7A1D"/>
    <w:rsid w:val="00F02714"/>
    <w:rsid w:val="00F06DD5"/>
    <w:rsid w:val="00F1315C"/>
    <w:rsid w:val="00F1441D"/>
    <w:rsid w:val="00F157C5"/>
    <w:rsid w:val="00F20BDC"/>
    <w:rsid w:val="00F255B9"/>
    <w:rsid w:val="00F25D98"/>
    <w:rsid w:val="00F300FB"/>
    <w:rsid w:val="00F31C35"/>
    <w:rsid w:val="00F3760A"/>
    <w:rsid w:val="00F40201"/>
    <w:rsid w:val="00F41D8F"/>
    <w:rsid w:val="00F441F0"/>
    <w:rsid w:val="00F502A9"/>
    <w:rsid w:val="00F510B9"/>
    <w:rsid w:val="00F54540"/>
    <w:rsid w:val="00F5565F"/>
    <w:rsid w:val="00F56438"/>
    <w:rsid w:val="00F56BB6"/>
    <w:rsid w:val="00F61324"/>
    <w:rsid w:val="00F62724"/>
    <w:rsid w:val="00F6328B"/>
    <w:rsid w:val="00F63BCE"/>
    <w:rsid w:val="00F66D98"/>
    <w:rsid w:val="00F7007B"/>
    <w:rsid w:val="00F73FB9"/>
    <w:rsid w:val="00F80104"/>
    <w:rsid w:val="00F81594"/>
    <w:rsid w:val="00F908FD"/>
    <w:rsid w:val="00F90E0D"/>
    <w:rsid w:val="00F9318C"/>
    <w:rsid w:val="00F977DB"/>
    <w:rsid w:val="00FA018C"/>
    <w:rsid w:val="00FA44AC"/>
    <w:rsid w:val="00FA5765"/>
    <w:rsid w:val="00FA646C"/>
    <w:rsid w:val="00FB2B3D"/>
    <w:rsid w:val="00FB6386"/>
    <w:rsid w:val="00FB65E7"/>
    <w:rsid w:val="00FB7CCE"/>
    <w:rsid w:val="00FC13F3"/>
    <w:rsid w:val="00FC1A17"/>
    <w:rsid w:val="00FC43D0"/>
    <w:rsid w:val="00FC5B1A"/>
    <w:rsid w:val="00FC6B22"/>
    <w:rsid w:val="00FD22BE"/>
    <w:rsid w:val="00FE167C"/>
    <w:rsid w:val="00FE1FF2"/>
    <w:rsid w:val="00FE4957"/>
    <w:rsid w:val="00FE4F8B"/>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98070">
      <w:bodyDiv w:val="1"/>
      <w:marLeft w:val="0"/>
      <w:marRight w:val="0"/>
      <w:marTop w:val="0"/>
      <w:marBottom w:val="0"/>
      <w:divBdr>
        <w:top w:val="none" w:sz="0" w:space="0" w:color="auto"/>
        <w:left w:val="none" w:sz="0" w:space="0" w:color="auto"/>
        <w:bottom w:val="none" w:sz="0" w:space="0" w:color="auto"/>
        <w:right w:val="none" w:sz="0" w:space="0" w:color="auto"/>
      </w:divBdr>
    </w:div>
    <w:div w:id="156269434">
      <w:bodyDiv w:val="1"/>
      <w:marLeft w:val="0"/>
      <w:marRight w:val="0"/>
      <w:marTop w:val="0"/>
      <w:marBottom w:val="0"/>
      <w:divBdr>
        <w:top w:val="none" w:sz="0" w:space="0" w:color="auto"/>
        <w:left w:val="none" w:sz="0" w:space="0" w:color="auto"/>
        <w:bottom w:val="none" w:sz="0" w:space="0" w:color="auto"/>
        <w:right w:val="none" w:sz="0" w:space="0" w:color="auto"/>
      </w:divBdr>
    </w:div>
    <w:div w:id="1405687662">
      <w:bodyDiv w:val="1"/>
      <w:marLeft w:val="0"/>
      <w:marRight w:val="0"/>
      <w:marTop w:val="0"/>
      <w:marBottom w:val="0"/>
      <w:divBdr>
        <w:top w:val="none" w:sz="0" w:space="0" w:color="auto"/>
        <w:left w:val="none" w:sz="0" w:space="0" w:color="auto"/>
        <w:bottom w:val="none" w:sz="0" w:space="0" w:color="auto"/>
        <w:right w:val="none" w:sz="0" w:space="0" w:color="auto"/>
      </w:divBdr>
    </w:div>
    <w:div w:id="18379205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13528-EB3D-42F4-98E7-5ED2475AF3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1AF6327-2AE2-4212-901B-DFCB80215FCF}">
  <ds:schemaRefs>
    <ds:schemaRef ds:uri="http://schemas.openxmlformats.org/officeDocument/2006/bibliography"/>
  </ds:schemaRefs>
</ds:datastoreItem>
</file>

<file path=customXml/itemProps4.xml><?xml version="1.0" encoding="utf-8"?>
<ds:datastoreItem xmlns:ds="http://schemas.openxmlformats.org/officeDocument/2006/customXml" ds:itemID="{2986DFE6-1435-4653-9B8A-8FC44C1EC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15</Pages>
  <Words>5892</Words>
  <Characters>31230</Characters>
  <Application>Microsoft Office Word</Application>
  <DocSecurity>0</DocSecurity>
  <Lines>260</Lines>
  <Paragraphs>74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327</cp:revision>
  <cp:lastPrinted>1899-12-31T23:00:00Z</cp:lastPrinted>
  <dcterms:created xsi:type="dcterms:W3CDTF">2020-10-19T10:49:00Z</dcterms:created>
  <dcterms:modified xsi:type="dcterms:W3CDTF">2021-01-15T07:37:00Z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