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20B6" w14:textId="50785236" w:rsidR="00F06DD5" w:rsidRPr="007273ED" w:rsidRDefault="00F06DD5" w:rsidP="003E6219">
      <w:pPr>
        <w:pStyle w:val="NoSpacing"/>
        <w:rPr>
          <w:rFonts w:ascii="Arial" w:hAnsi="Arial" w:cs="Arial"/>
          <w:b/>
          <w:bCs/>
        </w:rPr>
      </w:pPr>
      <w:r w:rsidRPr="007273ED">
        <w:rPr>
          <w:rFonts w:ascii="Arial" w:hAnsi="Arial" w:cs="Arial"/>
          <w:b/>
          <w:bCs/>
          <w:sz w:val="24"/>
          <w:szCs w:val="24"/>
          <w:lang w:val="en-US"/>
        </w:rPr>
        <w:t>3GPP TSG-RAN WG3 #111-e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0357EE">
        <w:rPr>
          <w:rFonts w:ascii="Arial" w:hAnsi="Arial" w:cs="Arial"/>
          <w:b/>
          <w:bCs/>
          <w:iCs/>
          <w:sz w:val="24"/>
          <w:szCs w:val="24"/>
          <w:lang w:val="en-US"/>
        </w:rPr>
        <w:t>0747</w:t>
      </w:r>
    </w:p>
    <w:p w14:paraId="23E99BEB" w14:textId="77777777" w:rsidR="00F06DD5" w:rsidRPr="007273ED" w:rsidRDefault="00F06DD5" w:rsidP="00F06DD5">
      <w:pPr>
        <w:jc w:val="both"/>
        <w:rPr>
          <w:rFonts w:ascii="Arial" w:eastAsia="Batang" w:hAnsi="Arial" w:cs="Arial"/>
          <w:b/>
          <w:bCs/>
          <w:color w:val="000000"/>
          <w:sz w:val="24"/>
          <w:szCs w:val="24"/>
        </w:rPr>
      </w:pPr>
      <w:r w:rsidRPr="007273ED">
        <w:rPr>
          <w:rFonts w:ascii="Arial" w:eastAsia="Batang" w:hAnsi="Arial" w:cs="Arial"/>
          <w:b/>
          <w:bCs/>
          <w:color w:val="000000"/>
          <w:sz w:val="24"/>
          <w:szCs w:val="24"/>
        </w:rPr>
        <w:t>25 January – 4 February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58DD8A8C" w:rsidR="008615B4" w:rsidRDefault="006C1C5C">
            <w:pPr>
              <w:pStyle w:val="CRCoverPage"/>
              <w:spacing w:after="0"/>
              <w:ind w:right="548"/>
              <w:rPr>
                <w:b/>
                <w:sz w:val="28"/>
              </w:rPr>
            </w:pPr>
            <w:r>
              <w:rPr>
                <w:b/>
                <w:sz w:val="28"/>
              </w:rPr>
              <w:t>3</w:t>
            </w:r>
            <w:r w:rsidR="001C6811">
              <w:rPr>
                <w:b/>
                <w:sz w:val="28"/>
              </w:rPr>
              <w:t>6</w:t>
            </w:r>
            <w:r>
              <w:rPr>
                <w:b/>
                <w:sz w:val="28"/>
              </w:rPr>
              <w:t>.423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44C31EC9" w:rsidR="008615B4" w:rsidRPr="00095960" w:rsidRDefault="000357EE" w:rsidP="00E00B60">
            <w:pPr>
              <w:pStyle w:val="CRCoverPage"/>
              <w:spacing w:after="0"/>
              <w:jc w:val="center"/>
              <w:rPr>
                <w:b/>
                <w:sz w:val="28"/>
              </w:rPr>
            </w:pPr>
            <w:r>
              <w:rPr>
                <w:b/>
                <w:sz w:val="28"/>
              </w:rPr>
              <w:t>1581</w:t>
            </w:r>
            <w:bookmarkStart w:id="0" w:name="_GoBack"/>
            <w:bookmarkEnd w:id="0"/>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4AC43575" w:rsidR="008615B4" w:rsidRDefault="00C8713B" w:rsidP="00E334DF">
            <w:pPr>
              <w:pStyle w:val="CRCoverPage"/>
              <w:spacing w:after="0"/>
              <w:jc w:val="center"/>
              <w:rPr>
                <w:sz w:val="28"/>
              </w:rPr>
            </w:pPr>
            <w:r>
              <w:rPr>
                <w:b/>
                <w:sz w:val="28"/>
              </w:rPr>
              <w:t>1</w:t>
            </w:r>
            <w:r w:rsidR="00581452">
              <w:rPr>
                <w:b/>
                <w:sz w:val="28"/>
                <w:lang w:eastAsia="zh-CN"/>
              </w:rPr>
              <w:t>5</w:t>
            </w:r>
            <w:r w:rsidR="00191EFC">
              <w:rPr>
                <w:b/>
                <w:sz w:val="28"/>
              </w:rPr>
              <w:t>.</w:t>
            </w:r>
            <w:r w:rsidR="00C00000">
              <w:rPr>
                <w:b/>
                <w:sz w:val="28"/>
                <w:lang w:eastAsia="zh-CN"/>
              </w:rPr>
              <w:t>1</w:t>
            </w:r>
            <w:r w:rsidR="001C6811">
              <w:rPr>
                <w:b/>
                <w:sz w:val="28"/>
                <w:lang w:eastAsia="zh-CN"/>
              </w:rPr>
              <w:t>1</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14F794F3" w:rsidR="008615B4" w:rsidRDefault="000C143F">
            <w:pPr>
              <w:pStyle w:val="CRCoverPage"/>
              <w:spacing w:after="0"/>
              <w:ind w:left="100"/>
              <w:rPr>
                <w:lang w:eastAsia="zh-CN"/>
              </w:rPr>
            </w:pPr>
            <w:r>
              <w:t>Rapporteur CR for X</w:t>
            </w:r>
            <w:r w:rsidR="001C6811">
              <w:t>2</w:t>
            </w:r>
            <w:r>
              <w:t>AP</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08FF0FD4" w:rsidR="008615B4" w:rsidRDefault="002D6017">
            <w:pPr>
              <w:pStyle w:val="CRCoverPage"/>
              <w:spacing w:after="0"/>
              <w:ind w:left="100"/>
              <w:rPr>
                <w:lang w:eastAsia="zh-CN"/>
              </w:rPr>
            </w:pPr>
            <w:r>
              <w:rPr>
                <w:noProof/>
              </w:rPr>
              <w:t>Ericsson (Rapporteur)</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FD48B9">
            <w:pPr>
              <w:pStyle w:val="CRCoverPage"/>
              <w:spacing w:after="0"/>
              <w:ind w:left="100"/>
            </w:pPr>
            <w:r>
              <w:fldChar w:fldCharType="begin"/>
            </w:r>
            <w:r>
              <w:instrText xml:space="preserve"> DOCPROPERTY  SourceIfTsg  \* MERGEFORMAT </w:instrText>
            </w:r>
            <w:r>
              <w:fldChar w:fldCharType="separate"/>
            </w:r>
            <w:r w:rsidR="00191EFC">
              <w:t>R3</w:t>
            </w:r>
            <w:r>
              <w:fldChar w:fldCharType="end"/>
            </w:r>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D9625E" w14:paraId="402BF14C" w14:textId="77777777">
        <w:tc>
          <w:tcPr>
            <w:tcW w:w="1843" w:type="dxa"/>
            <w:tcBorders>
              <w:left w:val="single" w:sz="4" w:space="0" w:color="auto"/>
            </w:tcBorders>
          </w:tcPr>
          <w:p w14:paraId="198E7BAF" w14:textId="77777777" w:rsidR="00D9625E" w:rsidRDefault="00D9625E" w:rsidP="00D9625E">
            <w:pPr>
              <w:pStyle w:val="CRCoverPage"/>
              <w:tabs>
                <w:tab w:val="right" w:pos="1759"/>
              </w:tabs>
              <w:spacing w:after="0"/>
              <w:rPr>
                <w:b/>
                <w:i/>
              </w:rPr>
            </w:pPr>
            <w:r>
              <w:rPr>
                <w:b/>
                <w:i/>
              </w:rPr>
              <w:t>Work item code:</w:t>
            </w:r>
          </w:p>
        </w:tc>
        <w:tc>
          <w:tcPr>
            <w:tcW w:w="3686" w:type="dxa"/>
            <w:gridSpan w:val="5"/>
            <w:shd w:val="pct30" w:color="FFFF00" w:fill="auto"/>
          </w:tcPr>
          <w:p w14:paraId="0A2BAEEF" w14:textId="40CCBC55" w:rsidR="00D9625E" w:rsidRDefault="002A7124" w:rsidP="00D9625E">
            <w:pPr>
              <w:pStyle w:val="CRCoverPage"/>
              <w:spacing w:after="0"/>
              <w:ind w:left="100"/>
              <w:rPr>
                <w:lang w:eastAsia="zh-CN"/>
              </w:rPr>
            </w:pPr>
            <w:r>
              <w:t>TEI15</w:t>
            </w:r>
          </w:p>
        </w:tc>
        <w:tc>
          <w:tcPr>
            <w:tcW w:w="567" w:type="dxa"/>
            <w:tcBorders>
              <w:left w:val="nil"/>
            </w:tcBorders>
          </w:tcPr>
          <w:p w14:paraId="48E2CFCE" w14:textId="77777777" w:rsidR="00D9625E" w:rsidRDefault="00D9625E" w:rsidP="00D9625E">
            <w:pPr>
              <w:pStyle w:val="CRCoverPage"/>
              <w:spacing w:after="0"/>
              <w:ind w:right="100"/>
            </w:pPr>
          </w:p>
        </w:tc>
        <w:tc>
          <w:tcPr>
            <w:tcW w:w="1417" w:type="dxa"/>
            <w:gridSpan w:val="3"/>
            <w:tcBorders>
              <w:left w:val="nil"/>
            </w:tcBorders>
          </w:tcPr>
          <w:p w14:paraId="404AE887" w14:textId="77777777" w:rsidR="00D9625E" w:rsidRDefault="00D9625E" w:rsidP="00D9625E">
            <w:pPr>
              <w:pStyle w:val="CRCoverPage"/>
              <w:spacing w:after="0"/>
              <w:jc w:val="right"/>
            </w:pPr>
            <w:r>
              <w:rPr>
                <w:b/>
                <w:i/>
              </w:rPr>
              <w:t>Date:</w:t>
            </w:r>
          </w:p>
        </w:tc>
        <w:tc>
          <w:tcPr>
            <w:tcW w:w="2127" w:type="dxa"/>
            <w:tcBorders>
              <w:right w:val="single" w:sz="4" w:space="0" w:color="auto"/>
            </w:tcBorders>
            <w:shd w:val="pct30" w:color="FFFF00" w:fill="auto"/>
          </w:tcPr>
          <w:p w14:paraId="14C762F4" w14:textId="5C914729" w:rsidR="00D9625E" w:rsidRDefault="00D9625E" w:rsidP="00D9625E">
            <w:pPr>
              <w:pStyle w:val="CRCoverPage"/>
              <w:spacing w:after="0"/>
              <w:rPr>
                <w:lang w:eastAsia="zh-CN"/>
              </w:rPr>
            </w:pPr>
            <w:r>
              <w:t xml:space="preserve">  20</w:t>
            </w:r>
            <w:r>
              <w:rPr>
                <w:rFonts w:hint="eastAsia"/>
                <w:lang w:eastAsia="zh-CN"/>
              </w:rPr>
              <w:t>2</w:t>
            </w:r>
            <w:r>
              <w:rPr>
                <w:lang w:eastAsia="zh-CN"/>
              </w:rPr>
              <w:t>1</w:t>
            </w:r>
            <w:r>
              <w:t>-</w:t>
            </w:r>
            <w:r>
              <w:rPr>
                <w:lang w:eastAsia="zh-CN"/>
              </w:rPr>
              <w:t>01-14</w:t>
            </w:r>
          </w:p>
        </w:tc>
      </w:tr>
      <w:tr w:rsidR="00D9625E" w14:paraId="7A3690FE" w14:textId="77777777">
        <w:tc>
          <w:tcPr>
            <w:tcW w:w="1843" w:type="dxa"/>
            <w:tcBorders>
              <w:left w:val="single" w:sz="4" w:space="0" w:color="auto"/>
            </w:tcBorders>
          </w:tcPr>
          <w:p w14:paraId="70D4D576" w14:textId="77777777" w:rsidR="00D9625E" w:rsidRDefault="00D9625E" w:rsidP="00D9625E">
            <w:pPr>
              <w:pStyle w:val="CRCoverPage"/>
              <w:spacing w:after="0"/>
              <w:rPr>
                <w:b/>
                <w:i/>
                <w:sz w:val="8"/>
                <w:szCs w:val="8"/>
              </w:rPr>
            </w:pPr>
          </w:p>
        </w:tc>
        <w:tc>
          <w:tcPr>
            <w:tcW w:w="1986" w:type="dxa"/>
            <w:gridSpan w:val="4"/>
          </w:tcPr>
          <w:p w14:paraId="300DFC71" w14:textId="77777777" w:rsidR="00D9625E" w:rsidRDefault="00D9625E" w:rsidP="00D9625E">
            <w:pPr>
              <w:pStyle w:val="CRCoverPage"/>
              <w:spacing w:after="0"/>
              <w:rPr>
                <w:sz w:val="8"/>
                <w:szCs w:val="8"/>
              </w:rPr>
            </w:pPr>
          </w:p>
        </w:tc>
        <w:tc>
          <w:tcPr>
            <w:tcW w:w="2267" w:type="dxa"/>
            <w:gridSpan w:val="2"/>
          </w:tcPr>
          <w:p w14:paraId="239A362C" w14:textId="77777777" w:rsidR="00D9625E" w:rsidRDefault="00D9625E" w:rsidP="00D9625E">
            <w:pPr>
              <w:pStyle w:val="CRCoverPage"/>
              <w:spacing w:after="0"/>
              <w:rPr>
                <w:sz w:val="8"/>
                <w:szCs w:val="8"/>
              </w:rPr>
            </w:pPr>
          </w:p>
        </w:tc>
        <w:tc>
          <w:tcPr>
            <w:tcW w:w="1417" w:type="dxa"/>
            <w:gridSpan w:val="3"/>
          </w:tcPr>
          <w:p w14:paraId="6E1CF585" w14:textId="77777777" w:rsidR="00D9625E" w:rsidRDefault="00D9625E" w:rsidP="00D9625E">
            <w:pPr>
              <w:pStyle w:val="CRCoverPage"/>
              <w:spacing w:after="0"/>
              <w:rPr>
                <w:sz w:val="8"/>
                <w:szCs w:val="8"/>
              </w:rPr>
            </w:pPr>
          </w:p>
        </w:tc>
        <w:tc>
          <w:tcPr>
            <w:tcW w:w="2127" w:type="dxa"/>
            <w:tcBorders>
              <w:right w:val="single" w:sz="4" w:space="0" w:color="auto"/>
            </w:tcBorders>
          </w:tcPr>
          <w:p w14:paraId="6803F0B7" w14:textId="77777777" w:rsidR="00D9625E" w:rsidRDefault="00D9625E" w:rsidP="00D9625E">
            <w:pPr>
              <w:pStyle w:val="CRCoverPage"/>
              <w:spacing w:after="0"/>
              <w:rPr>
                <w:sz w:val="8"/>
                <w:szCs w:val="8"/>
              </w:rPr>
            </w:pPr>
          </w:p>
        </w:tc>
      </w:tr>
      <w:tr w:rsidR="00D9625E" w14:paraId="61FE1BFA" w14:textId="77777777">
        <w:trPr>
          <w:cantSplit/>
        </w:trPr>
        <w:tc>
          <w:tcPr>
            <w:tcW w:w="1843" w:type="dxa"/>
            <w:tcBorders>
              <w:left w:val="single" w:sz="4" w:space="0" w:color="auto"/>
            </w:tcBorders>
          </w:tcPr>
          <w:p w14:paraId="1A654B6C" w14:textId="77777777" w:rsidR="00D9625E" w:rsidRDefault="00D9625E" w:rsidP="00D9625E">
            <w:pPr>
              <w:pStyle w:val="CRCoverPage"/>
              <w:tabs>
                <w:tab w:val="right" w:pos="1759"/>
              </w:tabs>
              <w:spacing w:after="0"/>
              <w:rPr>
                <w:b/>
                <w:i/>
              </w:rPr>
            </w:pPr>
            <w:r>
              <w:rPr>
                <w:b/>
                <w:i/>
              </w:rPr>
              <w:t>Category:</w:t>
            </w:r>
          </w:p>
        </w:tc>
        <w:tc>
          <w:tcPr>
            <w:tcW w:w="851" w:type="dxa"/>
            <w:shd w:val="pct30" w:color="FFFF00" w:fill="auto"/>
          </w:tcPr>
          <w:p w14:paraId="3B0B3E7C" w14:textId="518D3559" w:rsidR="00D9625E" w:rsidRDefault="00765A10" w:rsidP="00D9625E">
            <w:pPr>
              <w:pStyle w:val="CRCoverPage"/>
              <w:spacing w:after="0"/>
              <w:ind w:left="100" w:right="-609"/>
              <w:rPr>
                <w:b/>
              </w:rPr>
            </w:pPr>
            <w:r>
              <w:t>D</w:t>
            </w:r>
          </w:p>
        </w:tc>
        <w:tc>
          <w:tcPr>
            <w:tcW w:w="3402" w:type="dxa"/>
            <w:gridSpan w:val="5"/>
            <w:tcBorders>
              <w:left w:val="nil"/>
            </w:tcBorders>
          </w:tcPr>
          <w:p w14:paraId="3968E321" w14:textId="77777777" w:rsidR="00D9625E" w:rsidRDefault="00D9625E" w:rsidP="00D9625E">
            <w:pPr>
              <w:pStyle w:val="CRCoverPage"/>
              <w:spacing w:after="0"/>
            </w:pPr>
          </w:p>
        </w:tc>
        <w:tc>
          <w:tcPr>
            <w:tcW w:w="1417" w:type="dxa"/>
            <w:gridSpan w:val="3"/>
            <w:tcBorders>
              <w:left w:val="nil"/>
            </w:tcBorders>
          </w:tcPr>
          <w:p w14:paraId="07DE38CA" w14:textId="77777777" w:rsidR="00D9625E" w:rsidRDefault="00D9625E" w:rsidP="00D9625E">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707445DC" w:rsidR="00D9625E" w:rsidRDefault="00FD48B9" w:rsidP="00D9625E">
            <w:pPr>
              <w:pStyle w:val="CRCoverPage"/>
              <w:spacing w:after="0"/>
              <w:ind w:left="100"/>
            </w:pPr>
            <w:r>
              <w:fldChar w:fldCharType="begin"/>
            </w:r>
            <w:r>
              <w:instrText xml:space="preserve"> DOCPROPERTY  Release  \* MERGEFORMAT </w:instrText>
            </w:r>
            <w:r>
              <w:fldChar w:fldCharType="separate"/>
            </w:r>
            <w:r w:rsidR="00D9625E">
              <w:t>Rel-1</w:t>
            </w:r>
            <w:r>
              <w:fldChar w:fldCharType="end"/>
            </w:r>
            <w:r w:rsidR="00322365">
              <w:t>5</w:t>
            </w:r>
          </w:p>
        </w:tc>
      </w:tr>
      <w:tr w:rsidR="00D9625E" w14:paraId="0CC43C41" w14:textId="77777777">
        <w:tc>
          <w:tcPr>
            <w:tcW w:w="1843" w:type="dxa"/>
            <w:tcBorders>
              <w:left w:val="single" w:sz="4" w:space="0" w:color="auto"/>
              <w:bottom w:val="single" w:sz="4" w:space="0" w:color="auto"/>
            </w:tcBorders>
          </w:tcPr>
          <w:p w14:paraId="6C842EA5" w14:textId="77777777" w:rsidR="00D9625E" w:rsidRDefault="00D9625E" w:rsidP="00D9625E">
            <w:pPr>
              <w:pStyle w:val="CRCoverPage"/>
              <w:spacing w:after="0"/>
              <w:rPr>
                <w:b/>
                <w:i/>
              </w:rPr>
            </w:pPr>
          </w:p>
        </w:tc>
        <w:tc>
          <w:tcPr>
            <w:tcW w:w="4677" w:type="dxa"/>
            <w:gridSpan w:val="8"/>
            <w:tcBorders>
              <w:bottom w:val="single" w:sz="4" w:space="0" w:color="auto"/>
            </w:tcBorders>
          </w:tcPr>
          <w:p w14:paraId="1EFBBD4B" w14:textId="77777777" w:rsidR="00D9625E" w:rsidRDefault="00D9625E" w:rsidP="00D962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D9625E" w:rsidRDefault="00D9625E" w:rsidP="00D9625E">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D9625E" w:rsidRDefault="00D9625E" w:rsidP="00D9625E">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625E" w14:paraId="21178BB4" w14:textId="77777777">
        <w:tc>
          <w:tcPr>
            <w:tcW w:w="1843" w:type="dxa"/>
          </w:tcPr>
          <w:p w14:paraId="5F484627" w14:textId="77777777" w:rsidR="00D9625E" w:rsidRDefault="00D9625E" w:rsidP="00D9625E">
            <w:pPr>
              <w:pStyle w:val="CRCoverPage"/>
              <w:spacing w:after="0"/>
              <w:rPr>
                <w:b/>
                <w:i/>
                <w:sz w:val="8"/>
                <w:szCs w:val="8"/>
              </w:rPr>
            </w:pPr>
          </w:p>
        </w:tc>
        <w:tc>
          <w:tcPr>
            <w:tcW w:w="7797" w:type="dxa"/>
            <w:gridSpan w:val="10"/>
          </w:tcPr>
          <w:p w14:paraId="72B83D60" w14:textId="77777777" w:rsidR="00D9625E" w:rsidRDefault="00D9625E" w:rsidP="00D9625E">
            <w:pPr>
              <w:pStyle w:val="CRCoverPage"/>
              <w:spacing w:after="0"/>
              <w:rPr>
                <w:sz w:val="8"/>
                <w:szCs w:val="8"/>
              </w:rPr>
            </w:pPr>
          </w:p>
        </w:tc>
      </w:tr>
      <w:tr w:rsidR="00D9625E" w14:paraId="119DDAC3" w14:textId="77777777">
        <w:tc>
          <w:tcPr>
            <w:tcW w:w="2694" w:type="dxa"/>
            <w:gridSpan w:val="2"/>
            <w:tcBorders>
              <w:top w:val="single" w:sz="4" w:space="0" w:color="auto"/>
              <w:left w:val="single" w:sz="4" w:space="0" w:color="auto"/>
            </w:tcBorders>
          </w:tcPr>
          <w:p w14:paraId="1F574DBC" w14:textId="77777777" w:rsidR="00D9625E" w:rsidRDefault="00D9625E" w:rsidP="00D962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1EC5CCF2" w:rsidR="00D9625E" w:rsidRPr="00F90E0D" w:rsidRDefault="00B85B69" w:rsidP="00D9625E">
            <w:pPr>
              <w:pStyle w:val="CRCoverPage"/>
              <w:spacing w:after="0"/>
              <w:rPr>
                <w:lang w:eastAsia="zh-CN"/>
              </w:rPr>
            </w:pPr>
            <w:r>
              <w:rPr>
                <w:lang w:eastAsia="zh-CN"/>
              </w:rPr>
              <w:t>Editorial updates are needed.</w:t>
            </w:r>
          </w:p>
        </w:tc>
      </w:tr>
      <w:tr w:rsidR="00D9625E" w14:paraId="56FF2521" w14:textId="77777777">
        <w:tc>
          <w:tcPr>
            <w:tcW w:w="2694" w:type="dxa"/>
            <w:gridSpan w:val="2"/>
            <w:tcBorders>
              <w:left w:val="single" w:sz="4" w:space="0" w:color="auto"/>
            </w:tcBorders>
          </w:tcPr>
          <w:p w14:paraId="6FDE22A9" w14:textId="77777777" w:rsidR="00D9625E" w:rsidRDefault="00D9625E" w:rsidP="00D9625E">
            <w:pPr>
              <w:pStyle w:val="CRCoverPage"/>
              <w:spacing w:after="0"/>
              <w:rPr>
                <w:b/>
                <w:i/>
                <w:sz w:val="8"/>
                <w:szCs w:val="8"/>
              </w:rPr>
            </w:pPr>
          </w:p>
        </w:tc>
        <w:tc>
          <w:tcPr>
            <w:tcW w:w="6946" w:type="dxa"/>
            <w:gridSpan w:val="9"/>
            <w:tcBorders>
              <w:right w:val="single" w:sz="4" w:space="0" w:color="auto"/>
            </w:tcBorders>
          </w:tcPr>
          <w:p w14:paraId="37E49399" w14:textId="77777777" w:rsidR="00D9625E" w:rsidRDefault="00D9625E" w:rsidP="00D9625E">
            <w:pPr>
              <w:pStyle w:val="CRCoverPage"/>
              <w:spacing w:after="0"/>
              <w:rPr>
                <w:sz w:val="8"/>
                <w:szCs w:val="8"/>
              </w:rPr>
            </w:pPr>
          </w:p>
        </w:tc>
      </w:tr>
      <w:tr w:rsidR="00D9625E" w14:paraId="29751476" w14:textId="77777777">
        <w:tc>
          <w:tcPr>
            <w:tcW w:w="2694" w:type="dxa"/>
            <w:gridSpan w:val="2"/>
            <w:tcBorders>
              <w:left w:val="single" w:sz="4" w:space="0" w:color="auto"/>
            </w:tcBorders>
          </w:tcPr>
          <w:p w14:paraId="154046F2" w14:textId="77777777" w:rsidR="00D9625E" w:rsidRDefault="00D9625E" w:rsidP="00D962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1D2779" w14:textId="20455475" w:rsidR="00D9625E" w:rsidRDefault="001C6811" w:rsidP="00D9625E">
            <w:pPr>
              <w:pStyle w:val="CRCoverPage"/>
              <w:spacing w:after="0"/>
              <w:rPr>
                <w:noProof/>
              </w:rPr>
            </w:pPr>
            <w:r>
              <w:rPr>
                <w:lang w:eastAsia="zh-CN"/>
              </w:rPr>
              <w:t xml:space="preserve">Change “the target </w:t>
            </w:r>
            <w:proofErr w:type="spellStart"/>
            <w:r>
              <w:rPr>
                <w:lang w:eastAsia="zh-CN"/>
              </w:rPr>
              <w:t>eNB</w:t>
            </w:r>
            <w:proofErr w:type="spellEnd"/>
            <w:r>
              <w:rPr>
                <w:lang w:eastAsia="zh-CN"/>
              </w:rPr>
              <w:t xml:space="preserve">” to “the new eNB” in the Retrieve UE Context </w:t>
            </w:r>
            <w:r w:rsidR="00317200">
              <w:rPr>
                <w:lang w:eastAsia="zh-CN"/>
              </w:rPr>
              <w:t xml:space="preserve"> </w:t>
            </w:r>
            <w:r w:rsidR="00944DEB">
              <w:rPr>
                <w:lang w:eastAsia="zh-CN"/>
              </w:rPr>
              <w:t xml:space="preserve"> </w:t>
            </w:r>
            <w:r>
              <w:rPr>
                <w:lang w:eastAsia="zh-CN"/>
              </w:rPr>
              <w:t>procedure.</w:t>
            </w:r>
          </w:p>
          <w:p w14:paraId="20A59294" w14:textId="77777777" w:rsidR="009678D4" w:rsidRDefault="009678D4" w:rsidP="00D9625E">
            <w:pPr>
              <w:pStyle w:val="CRCoverPage"/>
              <w:spacing w:after="0"/>
              <w:rPr>
                <w:noProof/>
              </w:rPr>
            </w:pPr>
          </w:p>
          <w:p w14:paraId="3480460B" w14:textId="77777777" w:rsidR="009678D4" w:rsidRDefault="009678D4" w:rsidP="00944DEB">
            <w:pPr>
              <w:pStyle w:val="CRCoverPage"/>
              <w:spacing w:after="0"/>
              <w:rPr>
                <w:noProof/>
              </w:rPr>
            </w:pPr>
            <w:r>
              <w:rPr>
                <w:noProof/>
                <w:u w:val="single"/>
              </w:rPr>
              <w:t>Impact Analysis</w:t>
            </w:r>
            <w:r>
              <w:rPr>
                <w:noProof/>
              </w:rPr>
              <w:t>:</w:t>
            </w:r>
          </w:p>
          <w:p w14:paraId="380BDBDA" w14:textId="77777777" w:rsidR="009678D4" w:rsidRDefault="009678D4" w:rsidP="00944DEB">
            <w:pPr>
              <w:pStyle w:val="CRCoverPage"/>
              <w:spacing w:after="0"/>
              <w:rPr>
                <w:noProof/>
              </w:rPr>
            </w:pPr>
            <w:r>
              <w:rPr>
                <w:noProof/>
              </w:rPr>
              <w:t xml:space="preserve">Impact assessment towards the previous version of the specification (same release): </w:t>
            </w:r>
          </w:p>
          <w:p w14:paraId="5E3EC76A" w14:textId="56B638AE" w:rsidR="009678D4" w:rsidRPr="00AD0CDB" w:rsidRDefault="009678D4" w:rsidP="00944DEB">
            <w:pPr>
              <w:pStyle w:val="CRCoverPage"/>
              <w:spacing w:after="0"/>
              <w:rPr>
                <w:noProof/>
              </w:rPr>
            </w:pPr>
            <w:r>
              <w:rPr>
                <w:noProof/>
              </w:rPr>
              <w:t xml:space="preserve">This CR has no impact under funtional point of view. </w:t>
            </w:r>
          </w:p>
        </w:tc>
      </w:tr>
      <w:tr w:rsidR="00D9625E" w14:paraId="0EB9BBD3" w14:textId="77777777">
        <w:tc>
          <w:tcPr>
            <w:tcW w:w="2694" w:type="dxa"/>
            <w:gridSpan w:val="2"/>
            <w:tcBorders>
              <w:left w:val="single" w:sz="4" w:space="0" w:color="auto"/>
            </w:tcBorders>
          </w:tcPr>
          <w:p w14:paraId="0B9EBC60" w14:textId="77777777" w:rsidR="00D9625E" w:rsidRDefault="00D9625E" w:rsidP="00D9625E">
            <w:pPr>
              <w:pStyle w:val="CRCoverPage"/>
              <w:spacing w:after="0"/>
              <w:rPr>
                <w:b/>
                <w:i/>
                <w:sz w:val="8"/>
                <w:szCs w:val="8"/>
              </w:rPr>
            </w:pPr>
          </w:p>
        </w:tc>
        <w:tc>
          <w:tcPr>
            <w:tcW w:w="6946" w:type="dxa"/>
            <w:gridSpan w:val="9"/>
            <w:tcBorders>
              <w:right w:val="single" w:sz="4" w:space="0" w:color="auto"/>
            </w:tcBorders>
          </w:tcPr>
          <w:p w14:paraId="63AD699E" w14:textId="77777777" w:rsidR="00D9625E" w:rsidRDefault="00D9625E" w:rsidP="00D9625E">
            <w:pPr>
              <w:pStyle w:val="CRCoverPage"/>
              <w:spacing w:after="0"/>
              <w:rPr>
                <w:sz w:val="8"/>
                <w:szCs w:val="8"/>
              </w:rPr>
            </w:pPr>
          </w:p>
        </w:tc>
      </w:tr>
      <w:tr w:rsidR="00D9625E" w14:paraId="1B057441" w14:textId="77777777">
        <w:tc>
          <w:tcPr>
            <w:tcW w:w="2694" w:type="dxa"/>
            <w:gridSpan w:val="2"/>
            <w:tcBorders>
              <w:left w:val="single" w:sz="4" w:space="0" w:color="auto"/>
              <w:bottom w:val="single" w:sz="4" w:space="0" w:color="auto"/>
            </w:tcBorders>
          </w:tcPr>
          <w:p w14:paraId="066756F0" w14:textId="77777777" w:rsidR="00D9625E" w:rsidRDefault="00D9625E" w:rsidP="00D962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25541B7C" w:rsidR="00D9625E" w:rsidRPr="00231825" w:rsidRDefault="0077537C" w:rsidP="00D9625E">
            <w:pPr>
              <w:pStyle w:val="CRCoverPage"/>
              <w:spacing w:after="0"/>
            </w:pPr>
            <w:r>
              <w:t>Inaccuracy remains in the specification.</w:t>
            </w:r>
          </w:p>
        </w:tc>
      </w:tr>
      <w:tr w:rsidR="00D9625E" w14:paraId="3B8EA16A" w14:textId="77777777">
        <w:tc>
          <w:tcPr>
            <w:tcW w:w="2694" w:type="dxa"/>
            <w:gridSpan w:val="2"/>
          </w:tcPr>
          <w:p w14:paraId="3B499204" w14:textId="77777777" w:rsidR="00D9625E" w:rsidRDefault="00D9625E" w:rsidP="00D9625E">
            <w:pPr>
              <w:pStyle w:val="CRCoverPage"/>
              <w:spacing w:after="0"/>
              <w:rPr>
                <w:b/>
                <w:i/>
                <w:sz w:val="8"/>
                <w:szCs w:val="8"/>
              </w:rPr>
            </w:pPr>
          </w:p>
        </w:tc>
        <w:tc>
          <w:tcPr>
            <w:tcW w:w="6946" w:type="dxa"/>
            <w:gridSpan w:val="9"/>
          </w:tcPr>
          <w:p w14:paraId="10738A55" w14:textId="77777777" w:rsidR="00D9625E" w:rsidRDefault="00D9625E" w:rsidP="00D9625E">
            <w:pPr>
              <w:pStyle w:val="CRCoverPage"/>
              <w:spacing w:after="0"/>
              <w:rPr>
                <w:sz w:val="8"/>
                <w:szCs w:val="8"/>
              </w:rPr>
            </w:pPr>
          </w:p>
        </w:tc>
      </w:tr>
      <w:tr w:rsidR="00D9625E" w14:paraId="5E392822" w14:textId="77777777">
        <w:tc>
          <w:tcPr>
            <w:tcW w:w="2694" w:type="dxa"/>
            <w:gridSpan w:val="2"/>
            <w:tcBorders>
              <w:top w:val="single" w:sz="4" w:space="0" w:color="auto"/>
              <w:left w:val="single" w:sz="4" w:space="0" w:color="auto"/>
            </w:tcBorders>
          </w:tcPr>
          <w:p w14:paraId="69D344BC" w14:textId="77777777" w:rsidR="00D9625E" w:rsidRDefault="00D9625E" w:rsidP="00D962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6757998A" w:rsidR="00D9625E" w:rsidRPr="00BB4AAF" w:rsidRDefault="00555551" w:rsidP="00D9625E">
            <w:pPr>
              <w:pStyle w:val="CRCoverPage"/>
              <w:spacing w:after="0"/>
              <w:rPr>
                <w:lang w:eastAsia="zh-CN"/>
              </w:rPr>
            </w:pPr>
            <w:r>
              <w:rPr>
                <w:lang w:eastAsia="zh-CN"/>
              </w:rPr>
              <w:t>8.3.13.2</w:t>
            </w:r>
          </w:p>
        </w:tc>
      </w:tr>
      <w:tr w:rsidR="00D9625E" w14:paraId="043B222F" w14:textId="77777777">
        <w:tc>
          <w:tcPr>
            <w:tcW w:w="2694" w:type="dxa"/>
            <w:gridSpan w:val="2"/>
            <w:tcBorders>
              <w:left w:val="single" w:sz="4" w:space="0" w:color="auto"/>
            </w:tcBorders>
          </w:tcPr>
          <w:p w14:paraId="51C58128" w14:textId="77777777" w:rsidR="00D9625E" w:rsidRDefault="00D9625E" w:rsidP="00D9625E">
            <w:pPr>
              <w:pStyle w:val="CRCoverPage"/>
              <w:spacing w:after="0"/>
              <w:rPr>
                <w:b/>
                <w:i/>
                <w:sz w:val="8"/>
                <w:szCs w:val="8"/>
              </w:rPr>
            </w:pPr>
          </w:p>
        </w:tc>
        <w:tc>
          <w:tcPr>
            <w:tcW w:w="6946" w:type="dxa"/>
            <w:gridSpan w:val="9"/>
            <w:tcBorders>
              <w:right w:val="single" w:sz="4" w:space="0" w:color="auto"/>
            </w:tcBorders>
          </w:tcPr>
          <w:p w14:paraId="20F8CF73" w14:textId="77777777" w:rsidR="00D9625E" w:rsidRDefault="00D9625E" w:rsidP="00D9625E">
            <w:pPr>
              <w:pStyle w:val="CRCoverPage"/>
              <w:spacing w:after="0"/>
              <w:rPr>
                <w:sz w:val="8"/>
                <w:szCs w:val="8"/>
              </w:rPr>
            </w:pPr>
          </w:p>
        </w:tc>
      </w:tr>
      <w:tr w:rsidR="00D9625E" w14:paraId="3E1E7070" w14:textId="77777777">
        <w:tc>
          <w:tcPr>
            <w:tcW w:w="2694" w:type="dxa"/>
            <w:gridSpan w:val="2"/>
            <w:tcBorders>
              <w:left w:val="single" w:sz="4" w:space="0" w:color="auto"/>
            </w:tcBorders>
          </w:tcPr>
          <w:p w14:paraId="6B9B096A" w14:textId="77777777" w:rsidR="00D9625E" w:rsidRDefault="00D9625E" w:rsidP="00D962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D9625E" w:rsidRDefault="00D9625E" w:rsidP="00D962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D9625E" w:rsidRDefault="00D9625E" w:rsidP="00D9625E">
            <w:pPr>
              <w:pStyle w:val="CRCoverPage"/>
              <w:spacing w:after="0"/>
              <w:jc w:val="center"/>
              <w:rPr>
                <w:b/>
                <w:caps/>
              </w:rPr>
            </w:pPr>
            <w:r>
              <w:rPr>
                <w:b/>
                <w:caps/>
              </w:rPr>
              <w:t>N</w:t>
            </w:r>
          </w:p>
        </w:tc>
        <w:tc>
          <w:tcPr>
            <w:tcW w:w="2977" w:type="dxa"/>
            <w:gridSpan w:val="4"/>
          </w:tcPr>
          <w:p w14:paraId="59629565" w14:textId="77777777" w:rsidR="00D9625E" w:rsidRDefault="00D9625E" w:rsidP="00D9625E">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D9625E" w:rsidRDefault="00D9625E" w:rsidP="00D9625E">
            <w:pPr>
              <w:pStyle w:val="CRCoverPage"/>
              <w:spacing w:after="0"/>
              <w:ind w:left="99"/>
            </w:pPr>
          </w:p>
        </w:tc>
      </w:tr>
      <w:tr w:rsidR="00D9625E" w14:paraId="57645CA4" w14:textId="77777777">
        <w:tc>
          <w:tcPr>
            <w:tcW w:w="2694" w:type="dxa"/>
            <w:gridSpan w:val="2"/>
            <w:tcBorders>
              <w:left w:val="single" w:sz="4" w:space="0" w:color="auto"/>
            </w:tcBorders>
          </w:tcPr>
          <w:p w14:paraId="30CC5ED1" w14:textId="77777777" w:rsidR="00D9625E" w:rsidRDefault="00D9625E" w:rsidP="00D962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48D6F583" w:rsidR="00D9625E" w:rsidRDefault="00D9625E" w:rsidP="00D96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9956F8A" w:rsidR="00D9625E" w:rsidRDefault="005A7444" w:rsidP="00D9625E">
            <w:pPr>
              <w:pStyle w:val="CRCoverPage"/>
              <w:spacing w:after="0"/>
              <w:jc w:val="center"/>
              <w:rPr>
                <w:b/>
                <w:caps/>
              </w:rPr>
            </w:pPr>
            <w:r>
              <w:rPr>
                <w:b/>
                <w:caps/>
              </w:rPr>
              <w:t>X</w:t>
            </w:r>
          </w:p>
        </w:tc>
        <w:tc>
          <w:tcPr>
            <w:tcW w:w="2977" w:type="dxa"/>
            <w:gridSpan w:val="4"/>
          </w:tcPr>
          <w:p w14:paraId="60CCB17D" w14:textId="77777777" w:rsidR="00D9625E" w:rsidRDefault="00D9625E" w:rsidP="00D962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05AE26B1" w:rsidR="00D9625E" w:rsidRDefault="005A7444" w:rsidP="00D9625E">
            <w:pPr>
              <w:pStyle w:val="CRCoverPage"/>
              <w:spacing w:after="0"/>
              <w:ind w:left="99"/>
            </w:pPr>
            <w:r>
              <w:t>TS/TR ... CR ...</w:t>
            </w:r>
          </w:p>
        </w:tc>
      </w:tr>
      <w:tr w:rsidR="00D9625E" w14:paraId="1BC96DE6" w14:textId="77777777">
        <w:tc>
          <w:tcPr>
            <w:tcW w:w="2694" w:type="dxa"/>
            <w:gridSpan w:val="2"/>
            <w:tcBorders>
              <w:left w:val="single" w:sz="4" w:space="0" w:color="auto"/>
            </w:tcBorders>
          </w:tcPr>
          <w:p w14:paraId="4042E0C3" w14:textId="77777777" w:rsidR="00D9625E" w:rsidRDefault="00D9625E" w:rsidP="00D962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D9625E" w:rsidRDefault="00D9625E" w:rsidP="00D96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D9625E" w:rsidRDefault="00D9625E" w:rsidP="00D9625E">
            <w:pPr>
              <w:pStyle w:val="CRCoverPage"/>
              <w:spacing w:after="0"/>
              <w:jc w:val="center"/>
              <w:rPr>
                <w:b/>
                <w:caps/>
              </w:rPr>
            </w:pPr>
            <w:r>
              <w:rPr>
                <w:b/>
                <w:caps/>
              </w:rPr>
              <w:t>x</w:t>
            </w:r>
          </w:p>
        </w:tc>
        <w:tc>
          <w:tcPr>
            <w:tcW w:w="2977" w:type="dxa"/>
            <w:gridSpan w:val="4"/>
          </w:tcPr>
          <w:p w14:paraId="4BBEC690" w14:textId="77777777" w:rsidR="00D9625E" w:rsidRDefault="00D9625E" w:rsidP="00D9625E">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D9625E" w:rsidRDefault="00D9625E" w:rsidP="00D9625E">
            <w:pPr>
              <w:pStyle w:val="CRCoverPage"/>
              <w:spacing w:after="0"/>
              <w:ind w:left="99"/>
            </w:pPr>
            <w:r>
              <w:t xml:space="preserve">TS/TR ... CR ... </w:t>
            </w:r>
          </w:p>
        </w:tc>
      </w:tr>
      <w:tr w:rsidR="00D9625E" w14:paraId="6CE821E8" w14:textId="77777777">
        <w:tc>
          <w:tcPr>
            <w:tcW w:w="2694" w:type="dxa"/>
            <w:gridSpan w:val="2"/>
            <w:tcBorders>
              <w:left w:val="single" w:sz="4" w:space="0" w:color="auto"/>
            </w:tcBorders>
          </w:tcPr>
          <w:p w14:paraId="1989C2D6" w14:textId="77777777" w:rsidR="00D9625E" w:rsidRDefault="00D9625E" w:rsidP="00D962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D9625E" w:rsidRDefault="00D9625E" w:rsidP="00D96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D9625E" w:rsidRDefault="00D9625E" w:rsidP="00D9625E">
            <w:pPr>
              <w:pStyle w:val="CRCoverPage"/>
              <w:spacing w:after="0"/>
              <w:jc w:val="center"/>
              <w:rPr>
                <w:b/>
                <w:caps/>
              </w:rPr>
            </w:pPr>
            <w:r>
              <w:rPr>
                <w:b/>
                <w:caps/>
              </w:rPr>
              <w:t>x</w:t>
            </w:r>
          </w:p>
        </w:tc>
        <w:tc>
          <w:tcPr>
            <w:tcW w:w="2977" w:type="dxa"/>
            <w:gridSpan w:val="4"/>
          </w:tcPr>
          <w:p w14:paraId="34D74C83" w14:textId="77777777" w:rsidR="00D9625E" w:rsidRDefault="00D9625E" w:rsidP="00D9625E">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D9625E" w:rsidRDefault="00D9625E" w:rsidP="00D9625E">
            <w:pPr>
              <w:pStyle w:val="CRCoverPage"/>
              <w:spacing w:after="0"/>
              <w:ind w:left="99"/>
            </w:pPr>
            <w:r>
              <w:t xml:space="preserve">TS/TR ... CR ... </w:t>
            </w:r>
          </w:p>
        </w:tc>
      </w:tr>
      <w:tr w:rsidR="00D9625E" w14:paraId="5412508F" w14:textId="77777777">
        <w:tc>
          <w:tcPr>
            <w:tcW w:w="2694" w:type="dxa"/>
            <w:gridSpan w:val="2"/>
            <w:tcBorders>
              <w:left w:val="single" w:sz="4" w:space="0" w:color="auto"/>
            </w:tcBorders>
          </w:tcPr>
          <w:p w14:paraId="2069AA8F" w14:textId="77777777" w:rsidR="00D9625E" w:rsidRDefault="00D9625E" w:rsidP="00D9625E">
            <w:pPr>
              <w:pStyle w:val="CRCoverPage"/>
              <w:spacing w:after="0"/>
              <w:rPr>
                <w:b/>
                <w:i/>
              </w:rPr>
            </w:pPr>
          </w:p>
        </w:tc>
        <w:tc>
          <w:tcPr>
            <w:tcW w:w="6946" w:type="dxa"/>
            <w:gridSpan w:val="9"/>
            <w:tcBorders>
              <w:right w:val="single" w:sz="4" w:space="0" w:color="auto"/>
            </w:tcBorders>
          </w:tcPr>
          <w:p w14:paraId="10C0EB5F" w14:textId="77777777" w:rsidR="00D9625E" w:rsidRDefault="00D9625E" w:rsidP="00D9625E">
            <w:pPr>
              <w:pStyle w:val="CRCoverPage"/>
              <w:spacing w:after="0"/>
            </w:pPr>
          </w:p>
        </w:tc>
      </w:tr>
      <w:tr w:rsidR="00D9625E" w14:paraId="040802CE" w14:textId="77777777">
        <w:tc>
          <w:tcPr>
            <w:tcW w:w="2694" w:type="dxa"/>
            <w:gridSpan w:val="2"/>
            <w:tcBorders>
              <w:left w:val="single" w:sz="4" w:space="0" w:color="auto"/>
              <w:bottom w:val="single" w:sz="4" w:space="0" w:color="auto"/>
            </w:tcBorders>
          </w:tcPr>
          <w:p w14:paraId="5DA96EDD" w14:textId="77777777" w:rsidR="00D9625E" w:rsidRDefault="00D9625E" w:rsidP="00D962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D9625E" w:rsidRDefault="00D9625E" w:rsidP="00D9625E">
            <w:pPr>
              <w:pStyle w:val="CRCoverPage"/>
              <w:spacing w:after="0"/>
              <w:rPr>
                <w:lang w:eastAsia="zh-CN"/>
              </w:rPr>
            </w:pPr>
          </w:p>
        </w:tc>
      </w:tr>
      <w:tr w:rsidR="00D9625E" w14:paraId="7FEF1231" w14:textId="77777777">
        <w:tc>
          <w:tcPr>
            <w:tcW w:w="2694" w:type="dxa"/>
            <w:gridSpan w:val="2"/>
            <w:tcBorders>
              <w:top w:val="single" w:sz="4" w:space="0" w:color="auto"/>
              <w:bottom w:val="single" w:sz="4" w:space="0" w:color="auto"/>
            </w:tcBorders>
          </w:tcPr>
          <w:p w14:paraId="426040FF" w14:textId="77777777" w:rsidR="00D9625E" w:rsidRDefault="00D9625E" w:rsidP="00D962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D9625E" w:rsidRDefault="00D9625E" w:rsidP="00D9625E">
            <w:pPr>
              <w:pStyle w:val="CRCoverPage"/>
              <w:spacing w:after="0"/>
              <w:ind w:left="100"/>
              <w:rPr>
                <w:sz w:val="8"/>
                <w:szCs w:val="8"/>
              </w:rPr>
            </w:pPr>
          </w:p>
        </w:tc>
      </w:tr>
      <w:tr w:rsidR="00D9625E"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D9625E" w:rsidRDefault="00D9625E" w:rsidP="00D962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D9625E" w:rsidRDefault="00D9625E" w:rsidP="00D9625E">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35E9EB98" w:rsidR="002C3B56" w:rsidRDefault="002C3B56" w:rsidP="002C3B56">
      <w:pPr>
        <w:rPr>
          <w:b/>
          <w:color w:val="0070C0"/>
          <w:sz w:val="22"/>
          <w:szCs w:val="22"/>
        </w:rPr>
      </w:pPr>
      <w:r>
        <w:rPr>
          <w:b/>
          <w:color w:val="0070C0"/>
          <w:sz w:val="22"/>
          <w:szCs w:val="22"/>
        </w:rPr>
        <w:lastRenderedPageBreak/>
        <w:t>--------------------------------------------------Start of the change---------------------------------------------------</w:t>
      </w:r>
    </w:p>
    <w:p w14:paraId="60EDBA4A" w14:textId="77777777" w:rsidR="00961E20" w:rsidRPr="009B06A7" w:rsidRDefault="00961E20" w:rsidP="00961E20">
      <w:pPr>
        <w:pStyle w:val="Heading3"/>
      </w:pPr>
      <w:bookmarkStart w:id="2" w:name="_Toc20954210"/>
      <w:bookmarkStart w:id="3" w:name="_Toc29905635"/>
      <w:bookmarkStart w:id="4" w:name="_Toc29906145"/>
      <w:bookmarkStart w:id="5" w:name="_Toc36549696"/>
      <w:bookmarkStart w:id="6" w:name="_Toc45103160"/>
      <w:bookmarkStart w:id="7" w:name="_Toc45227007"/>
      <w:bookmarkStart w:id="8" w:name="_Toc45890208"/>
      <w:bookmarkStart w:id="9" w:name="_Toc45890720"/>
      <w:bookmarkStart w:id="10" w:name="_Toc51763695"/>
      <w:bookmarkStart w:id="11" w:name="_Toc20954449"/>
      <w:bookmarkStart w:id="12" w:name="_Toc29902453"/>
      <w:bookmarkStart w:id="13" w:name="_Toc29906457"/>
      <w:bookmarkStart w:id="14" w:name="_Toc36550447"/>
      <w:bookmarkStart w:id="15" w:name="_Toc45104202"/>
      <w:bookmarkStart w:id="16" w:name="_Toc45227698"/>
      <w:bookmarkStart w:id="17" w:name="_Toc45891512"/>
      <w:bookmarkStart w:id="18" w:name="_Toc51764154"/>
      <w:bookmarkStart w:id="19" w:name="_Toc56528155"/>
      <w:bookmarkStart w:id="20" w:name="_Toc56606633"/>
      <w:bookmarkStart w:id="21" w:name="_Toc20955178"/>
      <w:bookmarkStart w:id="22" w:name="_Toc29991373"/>
      <w:bookmarkStart w:id="23" w:name="_Toc36555773"/>
      <w:bookmarkStart w:id="24" w:name="_Toc44497480"/>
      <w:bookmarkStart w:id="25" w:name="_Toc45107868"/>
      <w:bookmarkStart w:id="26" w:name="_Toc45901488"/>
      <w:bookmarkStart w:id="27" w:name="_Toc51850567"/>
      <w:bookmarkStart w:id="28" w:name="_Toc56693570"/>
      <w:bookmarkStart w:id="29" w:name="_Toc58484127"/>
      <w:r w:rsidRPr="009B06A7">
        <w:t>8.3.13</w:t>
      </w:r>
      <w:r w:rsidRPr="009B06A7">
        <w:tab/>
        <w:t>Retrieve UE Context</w:t>
      </w:r>
      <w:bookmarkEnd w:id="2"/>
      <w:bookmarkEnd w:id="3"/>
      <w:bookmarkEnd w:id="4"/>
      <w:bookmarkEnd w:id="5"/>
      <w:bookmarkEnd w:id="6"/>
      <w:bookmarkEnd w:id="7"/>
      <w:bookmarkEnd w:id="8"/>
      <w:bookmarkEnd w:id="9"/>
      <w:bookmarkEnd w:id="10"/>
    </w:p>
    <w:p w14:paraId="1B1099A7" w14:textId="77777777" w:rsidR="00961E20" w:rsidRPr="009B06A7" w:rsidRDefault="00961E20" w:rsidP="00961E20">
      <w:pPr>
        <w:pStyle w:val="Heading4"/>
      </w:pPr>
      <w:bookmarkStart w:id="30" w:name="_Toc20954211"/>
      <w:bookmarkStart w:id="31" w:name="_Toc29905636"/>
      <w:bookmarkStart w:id="32" w:name="_Toc29906146"/>
      <w:bookmarkStart w:id="33" w:name="_Toc36549697"/>
      <w:bookmarkStart w:id="34" w:name="_Toc45103161"/>
      <w:bookmarkStart w:id="35" w:name="_Toc45227008"/>
      <w:bookmarkStart w:id="36" w:name="_Toc45890209"/>
      <w:bookmarkStart w:id="37" w:name="_Toc45890721"/>
      <w:bookmarkStart w:id="38" w:name="_Toc51763696"/>
      <w:r w:rsidRPr="009B06A7">
        <w:t>8.3.13.1</w:t>
      </w:r>
      <w:r w:rsidRPr="009B06A7">
        <w:tab/>
        <w:t>General</w:t>
      </w:r>
      <w:bookmarkEnd w:id="30"/>
      <w:bookmarkEnd w:id="31"/>
      <w:bookmarkEnd w:id="32"/>
      <w:bookmarkEnd w:id="33"/>
      <w:bookmarkEnd w:id="34"/>
      <w:bookmarkEnd w:id="35"/>
      <w:bookmarkEnd w:id="36"/>
      <w:bookmarkEnd w:id="37"/>
      <w:bookmarkEnd w:id="38"/>
    </w:p>
    <w:p w14:paraId="66E35D4E" w14:textId="77777777" w:rsidR="00961E20" w:rsidRPr="009B06A7" w:rsidRDefault="00961E20" w:rsidP="00961E20">
      <w:r w:rsidRPr="009B06A7">
        <w:t xml:space="preserve">The purpose of the Retrieve UE Context procedure is to retrieve the UE context from the </w:t>
      </w:r>
      <w:proofErr w:type="spellStart"/>
      <w:r w:rsidRPr="009B06A7">
        <w:t>eNB</w:t>
      </w:r>
      <w:proofErr w:type="spellEnd"/>
      <w:r w:rsidRPr="009B06A7">
        <w:t xml:space="preserve"> where the RRC connection has been suspended (old </w:t>
      </w:r>
      <w:proofErr w:type="spellStart"/>
      <w:r w:rsidRPr="009B06A7">
        <w:t>eNB</w:t>
      </w:r>
      <w:proofErr w:type="spellEnd"/>
      <w:r w:rsidRPr="009B06A7">
        <w:t xml:space="preserve">) and transfer it to the </w:t>
      </w:r>
      <w:proofErr w:type="spellStart"/>
      <w:r w:rsidRPr="009B06A7">
        <w:t>eNB</w:t>
      </w:r>
      <w:proofErr w:type="spellEnd"/>
      <w:r w:rsidRPr="009B06A7">
        <w:t xml:space="preserve"> where the RRC Connection has been requested to be resumed (new </w:t>
      </w:r>
      <w:proofErr w:type="spellStart"/>
      <w:r w:rsidRPr="009B06A7">
        <w:t>eNB</w:t>
      </w:r>
      <w:proofErr w:type="spellEnd"/>
      <w:r w:rsidRPr="009B06A7">
        <w:t xml:space="preserve">) or to retrieve the UE context for a UE which attempts to re-establish its RRC connection in an </w:t>
      </w:r>
      <w:proofErr w:type="spellStart"/>
      <w:r w:rsidRPr="009B06A7">
        <w:t>eNB</w:t>
      </w:r>
      <w:proofErr w:type="spellEnd"/>
      <w:r w:rsidRPr="009B06A7">
        <w:t xml:space="preserve"> (the new </w:t>
      </w:r>
      <w:proofErr w:type="spellStart"/>
      <w:r w:rsidRPr="009B06A7">
        <w:t>eNB</w:t>
      </w:r>
      <w:proofErr w:type="spellEnd"/>
      <w:r w:rsidRPr="009B06A7">
        <w:t xml:space="preserve">) different from the </w:t>
      </w:r>
      <w:proofErr w:type="spellStart"/>
      <w:r w:rsidRPr="009B06A7">
        <w:t>eNB</w:t>
      </w:r>
      <w:proofErr w:type="spellEnd"/>
      <w:r w:rsidRPr="009B06A7">
        <w:t xml:space="preserve"> (the old </w:t>
      </w:r>
      <w:proofErr w:type="spellStart"/>
      <w:r w:rsidRPr="009B06A7">
        <w:t>eNB</w:t>
      </w:r>
      <w:proofErr w:type="spellEnd"/>
      <w:r w:rsidRPr="009B06A7">
        <w:t>) where the RRC connection failed, e.g. due to RLF.</w:t>
      </w:r>
    </w:p>
    <w:p w14:paraId="3B7F57AC" w14:textId="77777777" w:rsidR="00961E20" w:rsidRPr="009B06A7" w:rsidRDefault="00961E20" w:rsidP="00961E20">
      <w:r w:rsidRPr="009B06A7">
        <w:t xml:space="preserve">The procedure uses </w:t>
      </w:r>
      <w:r w:rsidRPr="009B06A7">
        <w:rPr>
          <w:lang w:eastAsia="zh-CN"/>
        </w:rPr>
        <w:t>UE-associated signalling</w:t>
      </w:r>
      <w:r w:rsidRPr="009B06A7">
        <w:t>.</w:t>
      </w:r>
    </w:p>
    <w:p w14:paraId="1F532F43" w14:textId="77777777" w:rsidR="00961E20" w:rsidRPr="009B06A7" w:rsidRDefault="00961E20" w:rsidP="00961E20">
      <w:pPr>
        <w:pStyle w:val="Heading4"/>
      </w:pPr>
      <w:bookmarkStart w:id="39" w:name="_Toc20954212"/>
      <w:bookmarkStart w:id="40" w:name="_Toc29905637"/>
      <w:bookmarkStart w:id="41" w:name="_Toc29906147"/>
      <w:bookmarkStart w:id="42" w:name="_Toc36549698"/>
      <w:bookmarkStart w:id="43" w:name="_Toc45103162"/>
      <w:bookmarkStart w:id="44" w:name="_Toc45227009"/>
      <w:bookmarkStart w:id="45" w:name="_Toc45890210"/>
      <w:bookmarkStart w:id="46" w:name="_Toc45890722"/>
      <w:bookmarkStart w:id="47" w:name="_Toc51763697"/>
      <w:r w:rsidRPr="009B06A7">
        <w:t>8.3.13.2</w:t>
      </w:r>
      <w:r w:rsidRPr="009B06A7">
        <w:tab/>
        <w:t>Successful Operation</w:t>
      </w:r>
      <w:bookmarkEnd w:id="39"/>
      <w:bookmarkEnd w:id="40"/>
      <w:bookmarkEnd w:id="41"/>
      <w:bookmarkEnd w:id="42"/>
      <w:bookmarkEnd w:id="43"/>
      <w:bookmarkEnd w:id="44"/>
      <w:bookmarkEnd w:id="45"/>
      <w:bookmarkEnd w:id="46"/>
      <w:bookmarkEnd w:id="47"/>
    </w:p>
    <w:bookmarkStart w:id="48" w:name="_MON_1514098620"/>
    <w:bookmarkEnd w:id="48"/>
    <w:p w14:paraId="5548E5A5" w14:textId="77777777" w:rsidR="00961E20" w:rsidRPr="009B06A7" w:rsidRDefault="00961E20" w:rsidP="00961E20">
      <w:pPr>
        <w:pStyle w:val="TH"/>
      </w:pPr>
      <w:r w:rsidRPr="009B06A7">
        <w:object w:dxaOrig="5673" w:dyaOrig="2355" w14:anchorId="62CDE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12.8pt" o:ole="">
            <v:imagedata r:id="rId20" o:title=""/>
          </v:shape>
          <o:OLEObject Type="Embed" ProgID="Word.Picture.8" ShapeID="_x0000_i1025" DrawAspect="Content" ObjectID="_1672171778" r:id="rId21"/>
        </w:object>
      </w:r>
    </w:p>
    <w:p w14:paraId="689ECFA5" w14:textId="77777777" w:rsidR="00961E20" w:rsidRPr="009B06A7" w:rsidRDefault="00961E20" w:rsidP="00961E20">
      <w:pPr>
        <w:pStyle w:val="TF"/>
      </w:pPr>
      <w:r w:rsidRPr="009B06A7">
        <w:t>Figure 8.3.13.2-1: Retrieve UE Context, successful operation</w:t>
      </w:r>
    </w:p>
    <w:p w14:paraId="2F90CB94" w14:textId="77777777" w:rsidR="00961E20" w:rsidRPr="009B06A7" w:rsidRDefault="00961E20" w:rsidP="00961E20">
      <w:r w:rsidRPr="009B06A7">
        <w:t xml:space="preserve">The new </w:t>
      </w:r>
      <w:proofErr w:type="spellStart"/>
      <w:r w:rsidRPr="009B06A7">
        <w:t>eNB</w:t>
      </w:r>
      <w:proofErr w:type="spellEnd"/>
      <w:r w:rsidRPr="009B06A7">
        <w:t xml:space="preserve"> initiates the procedure by sending the RETRIEVE UE CONTEXT REQUEST message to the old </w:t>
      </w:r>
      <w:proofErr w:type="spellStart"/>
      <w:r w:rsidRPr="009B06A7">
        <w:t>eNB</w:t>
      </w:r>
      <w:proofErr w:type="spellEnd"/>
      <w:r w:rsidRPr="009B06A7">
        <w:t>.</w:t>
      </w:r>
    </w:p>
    <w:p w14:paraId="60DEB00D" w14:textId="77777777" w:rsidR="00961E20" w:rsidRPr="009B06A7" w:rsidRDefault="00961E20" w:rsidP="00961E20">
      <w:r w:rsidRPr="009B06A7">
        <w:rPr>
          <w:lang w:eastAsia="ko-KR"/>
        </w:rPr>
        <w:t xml:space="preserve">If the old </w:t>
      </w:r>
      <w:proofErr w:type="spellStart"/>
      <w:r w:rsidRPr="009B06A7">
        <w:rPr>
          <w:lang w:eastAsia="ko-KR"/>
        </w:rPr>
        <w:t>eNB</w:t>
      </w:r>
      <w:proofErr w:type="spellEnd"/>
      <w:r w:rsidRPr="009B06A7">
        <w:rPr>
          <w:lang w:eastAsia="ko-KR"/>
        </w:rPr>
        <w:t xml:space="preserve"> is able to identify the UE context and to successfully verify the UE by means of the Resume ID, the </w:t>
      </w:r>
      <w:proofErr w:type="spellStart"/>
      <w:r w:rsidRPr="009B06A7">
        <w:t>ShortMAC</w:t>
      </w:r>
      <w:proofErr w:type="spellEnd"/>
      <w:r w:rsidRPr="009B06A7">
        <w:t>-I, optionally the C-RNTI</w:t>
      </w:r>
      <w:r w:rsidRPr="009B06A7">
        <w:rPr>
          <w:rFonts w:hint="eastAsia"/>
          <w:lang w:eastAsia="zh-CN"/>
        </w:rPr>
        <w:t>, the failure cell PCI</w:t>
      </w:r>
      <w:r w:rsidRPr="009B06A7">
        <w:t xml:space="preserve"> and the E-UTRAN Cell Identifier of the new cell</w:t>
      </w:r>
      <w:r w:rsidRPr="009B06A7">
        <w:rPr>
          <w:lang w:eastAsia="ko-KR"/>
        </w:rPr>
        <w:t xml:space="preserve"> contained in the</w:t>
      </w:r>
      <w:r w:rsidRPr="009B06A7">
        <w:t xml:space="preserve"> RETRIEVE UE CONTEXT REQUEST message</w:t>
      </w:r>
      <w:r w:rsidRPr="009B06A7">
        <w:rPr>
          <w:lang w:eastAsia="ko-KR"/>
        </w:rPr>
        <w:t xml:space="preserve">, it shall respond with the </w:t>
      </w:r>
      <w:r w:rsidRPr="009B06A7">
        <w:t xml:space="preserve">RETRIEVE UE CONTEXT RESPONSE </w:t>
      </w:r>
      <w:smartTag w:uri="urn:schemas-microsoft-com:office:smarttags" w:element="PersonName">
        <w:r w:rsidRPr="009B06A7">
          <w:t>me</w:t>
        </w:r>
      </w:smartTag>
      <w:r w:rsidRPr="009B06A7">
        <w:t xml:space="preserve">ssage. The allocation of resources according to the values of the </w:t>
      </w:r>
      <w:r w:rsidRPr="009B06A7">
        <w:rPr>
          <w:i/>
        </w:rPr>
        <w:t xml:space="preserve">Allocation and Retention Priority </w:t>
      </w:r>
      <w:r w:rsidRPr="009B06A7">
        <w:t xml:space="preserve">IE included in the </w:t>
      </w:r>
      <w:r w:rsidRPr="009B06A7">
        <w:rPr>
          <w:i/>
        </w:rPr>
        <w:t xml:space="preserve">E-RAB Level QoS Parameters </w:t>
      </w:r>
      <w:r w:rsidRPr="009B06A7">
        <w:t>IE shall follow the principles described for the E-RAB Setup procedure in TS 36.413 [4].</w:t>
      </w:r>
    </w:p>
    <w:p w14:paraId="5A14C0E8" w14:textId="77777777" w:rsidR="00961E20" w:rsidRPr="009B06A7" w:rsidRDefault="00961E20" w:rsidP="00961E20">
      <w:pPr>
        <w:rPr>
          <w:snapToGrid w:val="0"/>
        </w:rPr>
      </w:pPr>
      <w:r w:rsidRPr="009B06A7">
        <w:rPr>
          <w:lang w:eastAsia="ja-JP"/>
        </w:rPr>
        <w:t xml:space="preserve">If the </w:t>
      </w:r>
      <w:r w:rsidRPr="009B06A7">
        <w:rPr>
          <w:i/>
          <w:lang w:eastAsia="ja-JP"/>
        </w:rPr>
        <w:t xml:space="preserve">C-RNTI </w:t>
      </w:r>
      <w:r w:rsidRPr="009B06A7">
        <w:rPr>
          <w:lang w:eastAsia="ja-JP"/>
        </w:rPr>
        <w:t xml:space="preserve">IE is present in the RETRIEVE UE CONTEXT REQUEST, the </w:t>
      </w:r>
      <w:r w:rsidRPr="009B06A7">
        <w:rPr>
          <w:rFonts w:hint="eastAsia"/>
          <w:lang w:eastAsia="zh-CN"/>
        </w:rPr>
        <w:t>o</w:t>
      </w:r>
      <w:r w:rsidRPr="009B06A7">
        <w:rPr>
          <w:lang w:eastAsia="ja-JP"/>
        </w:rPr>
        <w:t xml:space="preserve">ld </w:t>
      </w:r>
      <w:proofErr w:type="spellStart"/>
      <w:r w:rsidRPr="009B06A7">
        <w:rPr>
          <w:lang w:eastAsia="ja-JP"/>
        </w:rPr>
        <w:t>eNB</w:t>
      </w:r>
      <w:proofErr w:type="spellEnd"/>
      <w:r w:rsidRPr="009B06A7">
        <w:rPr>
          <w:lang w:eastAsia="ja-JP"/>
        </w:rPr>
        <w:t xml:space="preserve"> shall ignore the </w:t>
      </w:r>
      <w:r w:rsidRPr="009B06A7">
        <w:rPr>
          <w:i/>
          <w:lang w:eastAsia="ja-JP"/>
        </w:rPr>
        <w:t>Resume ID</w:t>
      </w:r>
      <w:r w:rsidRPr="009B06A7">
        <w:rPr>
          <w:lang w:eastAsia="ja-JP"/>
        </w:rPr>
        <w:t xml:space="preserve"> IE.</w:t>
      </w:r>
    </w:p>
    <w:p w14:paraId="69396A7B" w14:textId="77777777" w:rsidR="00961E20" w:rsidRPr="009B06A7" w:rsidRDefault="00961E20" w:rsidP="00961E20">
      <w:r w:rsidRPr="009B06A7">
        <w:t xml:space="preserve">The old </w:t>
      </w:r>
      <w:proofErr w:type="spellStart"/>
      <w:r w:rsidRPr="009B06A7">
        <w:t>eNB</w:t>
      </w:r>
      <w:proofErr w:type="spellEnd"/>
      <w:r w:rsidRPr="009B06A7">
        <w:t xml:space="preserve"> may include in the </w:t>
      </w:r>
      <w:r w:rsidRPr="009B06A7">
        <w:rPr>
          <w:i/>
        </w:rPr>
        <w:t>GUMMEI</w:t>
      </w:r>
      <w:r w:rsidRPr="009B06A7">
        <w:t xml:space="preserve"> IE any GUMMEI corresponding to the source MME node.</w:t>
      </w:r>
    </w:p>
    <w:p w14:paraId="5AB6E798" w14:textId="77777777" w:rsidR="00961E20" w:rsidRPr="009B06A7" w:rsidRDefault="00961E20" w:rsidP="00961E20">
      <w:pPr>
        <w:rPr>
          <w:lang w:eastAsia="zh-CN"/>
        </w:rPr>
      </w:pPr>
      <w:r w:rsidRPr="009B06A7">
        <w:rPr>
          <w:lang w:bidi="ta-IN"/>
        </w:rPr>
        <w:t xml:space="preserve">If the PLMN of the new cell is not the Serving PLMN stored in the UE Context the old </w:t>
      </w:r>
      <w:proofErr w:type="spellStart"/>
      <w:r w:rsidRPr="009B06A7">
        <w:rPr>
          <w:lang w:bidi="ta-IN"/>
        </w:rPr>
        <w:t>eNB</w:t>
      </w:r>
      <w:proofErr w:type="spellEnd"/>
      <w:r w:rsidRPr="009B06A7">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9B06A7">
        <w:rPr>
          <w:lang w:bidi="ta-IN"/>
        </w:rPr>
        <w:t>eNB.</w:t>
      </w:r>
      <w:r w:rsidRPr="009B06A7">
        <w:rPr>
          <w:lang w:eastAsia="zh-CN"/>
        </w:rPr>
        <w:t>The</w:t>
      </w:r>
      <w:proofErr w:type="spellEnd"/>
      <w:r w:rsidRPr="009B06A7">
        <w:rPr>
          <w:lang w:eastAsia="zh-CN"/>
        </w:rPr>
        <w:t xml:space="preserve"> new </w:t>
      </w:r>
      <w:proofErr w:type="spellStart"/>
      <w:r w:rsidRPr="009B06A7">
        <w:rPr>
          <w:lang w:eastAsia="zh-CN"/>
        </w:rPr>
        <w:t>eNB</w:t>
      </w:r>
      <w:proofErr w:type="spellEnd"/>
      <w:r w:rsidRPr="009B06A7">
        <w:rPr>
          <w:lang w:eastAsia="zh-CN"/>
        </w:rPr>
        <w:t xml:space="preserve"> shall act upon reception of the</w:t>
      </w:r>
    </w:p>
    <w:p w14:paraId="35DF962D" w14:textId="77777777" w:rsidR="00961E20" w:rsidRPr="009B06A7" w:rsidRDefault="00961E20" w:rsidP="00961E20">
      <w:pPr>
        <w:pStyle w:val="B1"/>
        <w:rPr>
          <w:lang w:eastAsia="zh-CN"/>
        </w:rPr>
      </w:pPr>
      <w:r w:rsidRPr="009B06A7">
        <w:rPr>
          <w:lang w:eastAsia="zh-CN"/>
        </w:rPr>
        <w:t>-</w:t>
      </w:r>
      <w:r w:rsidRPr="009B06A7">
        <w:rPr>
          <w:lang w:eastAsia="zh-CN"/>
        </w:rPr>
        <w:tab/>
      </w:r>
      <w:r w:rsidRPr="009B06A7">
        <w:rPr>
          <w:i/>
          <w:lang w:eastAsia="zh-CN"/>
        </w:rPr>
        <w:t xml:space="preserve">UE Security Capabilities </w:t>
      </w:r>
      <w:r w:rsidRPr="009B06A7">
        <w:rPr>
          <w:lang w:eastAsia="zh-CN"/>
        </w:rPr>
        <w:t>IE,</w:t>
      </w:r>
    </w:p>
    <w:p w14:paraId="5D90FBA9" w14:textId="77777777" w:rsidR="00961E20" w:rsidRPr="009B06A7" w:rsidRDefault="00961E20" w:rsidP="00961E20">
      <w:pPr>
        <w:pStyle w:val="B1"/>
      </w:pPr>
      <w:r w:rsidRPr="009B06A7">
        <w:rPr>
          <w:lang w:eastAsia="zh-CN"/>
        </w:rPr>
        <w:t>-</w:t>
      </w:r>
      <w:r w:rsidRPr="009B06A7">
        <w:rPr>
          <w:lang w:eastAsia="zh-CN"/>
        </w:rPr>
        <w:tab/>
      </w:r>
      <w:r w:rsidRPr="009B06A7">
        <w:rPr>
          <w:i/>
        </w:rPr>
        <w:t>AS Security Information</w:t>
      </w:r>
      <w:r w:rsidRPr="009B06A7">
        <w:t xml:space="preserve"> IE,</w:t>
      </w:r>
    </w:p>
    <w:p w14:paraId="1E136EE5" w14:textId="77777777" w:rsidR="00961E20" w:rsidRPr="009B06A7" w:rsidRDefault="00961E20" w:rsidP="00961E20">
      <w:pPr>
        <w:pStyle w:val="B1"/>
      </w:pPr>
      <w:r w:rsidRPr="009B06A7">
        <w:t>-</w:t>
      </w:r>
      <w:r w:rsidRPr="009B06A7">
        <w:tab/>
      </w:r>
      <w:r w:rsidRPr="009B06A7">
        <w:rPr>
          <w:i/>
        </w:rPr>
        <w:t>Subscriber Profile ID for RAT/Frequency priority</w:t>
      </w:r>
      <w:r w:rsidRPr="009B06A7">
        <w:t xml:space="preserve"> IE,</w:t>
      </w:r>
    </w:p>
    <w:p w14:paraId="6A91FB44" w14:textId="77777777" w:rsidR="00961E20" w:rsidRPr="009B06A7" w:rsidRDefault="00961E20" w:rsidP="00961E20">
      <w:pPr>
        <w:pStyle w:val="B1"/>
      </w:pPr>
      <w:r w:rsidRPr="009B06A7">
        <w:t>-</w:t>
      </w:r>
      <w:r w:rsidRPr="009B06A7">
        <w:tab/>
      </w:r>
      <w:r w:rsidRPr="009B06A7">
        <w:rPr>
          <w:i/>
          <w:iCs/>
          <w:lang w:eastAsia="zh-CN"/>
        </w:rPr>
        <w:t>Handover Restriction List</w:t>
      </w:r>
      <w:r w:rsidRPr="009B06A7">
        <w:t xml:space="preserve"> IE,</w:t>
      </w:r>
    </w:p>
    <w:p w14:paraId="7D6142C1" w14:textId="77777777" w:rsidR="00961E20" w:rsidRPr="009B06A7" w:rsidRDefault="00961E20" w:rsidP="00961E20">
      <w:pPr>
        <w:pStyle w:val="B1"/>
      </w:pPr>
      <w:r w:rsidRPr="009B06A7">
        <w:t>-</w:t>
      </w:r>
      <w:r w:rsidRPr="009B06A7">
        <w:tab/>
      </w:r>
      <w:r w:rsidRPr="009B06A7">
        <w:rPr>
          <w:i/>
        </w:rPr>
        <w:t>Location Reporting Information</w:t>
      </w:r>
      <w:r w:rsidRPr="009B06A7">
        <w:t xml:space="preserve"> IE,</w:t>
      </w:r>
    </w:p>
    <w:p w14:paraId="174AEB43" w14:textId="77777777" w:rsidR="00961E20" w:rsidRPr="009B06A7" w:rsidRDefault="00961E20" w:rsidP="00961E20">
      <w:pPr>
        <w:pStyle w:val="B1"/>
      </w:pPr>
      <w:r w:rsidRPr="009B06A7">
        <w:lastRenderedPageBreak/>
        <w:t>-</w:t>
      </w:r>
      <w:r w:rsidRPr="009B06A7">
        <w:tab/>
      </w:r>
      <w:r w:rsidRPr="009B06A7">
        <w:rPr>
          <w:i/>
        </w:rPr>
        <w:t>Management Based MDT Allowed</w:t>
      </w:r>
      <w:r w:rsidRPr="009B06A7">
        <w:t xml:space="preserve"> IE</w:t>
      </w:r>
    </w:p>
    <w:p w14:paraId="30303AA3" w14:textId="77777777" w:rsidR="00961E20" w:rsidRPr="009B06A7" w:rsidRDefault="00961E20" w:rsidP="00961E20">
      <w:pPr>
        <w:pStyle w:val="B1"/>
      </w:pPr>
      <w:r w:rsidRPr="009B06A7">
        <w:t>-</w:t>
      </w:r>
      <w:r w:rsidRPr="009B06A7">
        <w:tab/>
      </w:r>
      <w:r w:rsidRPr="009B06A7">
        <w:rPr>
          <w:i/>
        </w:rPr>
        <w:t>Management Based MDT PLMN List</w:t>
      </w:r>
      <w:r w:rsidRPr="009B06A7">
        <w:t xml:space="preserve"> IE</w:t>
      </w:r>
    </w:p>
    <w:p w14:paraId="45465C20" w14:textId="77777777" w:rsidR="00961E20" w:rsidRPr="009B06A7" w:rsidRDefault="00961E20" w:rsidP="00961E20">
      <w:pPr>
        <w:pStyle w:val="B1"/>
        <w:rPr>
          <w:lang w:eastAsia="zh-CN"/>
        </w:rPr>
      </w:pPr>
      <w:r w:rsidRPr="009B06A7">
        <w:rPr>
          <w:lang w:eastAsia="zh-CN"/>
        </w:rPr>
        <w:t>-</w:t>
      </w:r>
      <w:r w:rsidRPr="009B06A7">
        <w:rPr>
          <w:lang w:eastAsia="zh-CN"/>
        </w:rPr>
        <w:tab/>
      </w:r>
      <w:r w:rsidRPr="009B06A7">
        <w:rPr>
          <w:i/>
          <w:lang w:eastAsia="zh-CN"/>
        </w:rPr>
        <w:t>Trace Activation</w:t>
      </w:r>
      <w:r w:rsidRPr="009B06A7">
        <w:rPr>
          <w:lang w:eastAsia="zh-CN"/>
        </w:rPr>
        <w:t xml:space="preserve"> IE,</w:t>
      </w:r>
    </w:p>
    <w:p w14:paraId="37491A75" w14:textId="77777777" w:rsidR="00961E20" w:rsidRPr="001908F6" w:rsidRDefault="00961E20" w:rsidP="00961E20">
      <w:pPr>
        <w:pStyle w:val="B1"/>
      </w:pPr>
      <w:r w:rsidRPr="009B06A7">
        <w:t>-</w:t>
      </w:r>
      <w:r w:rsidRPr="009B06A7">
        <w:tab/>
      </w:r>
      <w:r w:rsidRPr="009B06A7">
        <w:rPr>
          <w:i/>
          <w:iCs/>
          <w:lang w:eastAsia="zh-CN"/>
        </w:rPr>
        <w:t>SRVCC Operation Possible</w:t>
      </w:r>
      <w:r w:rsidRPr="009B06A7">
        <w:rPr>
          <w:rFonts w:eastAsia="Batang"/>
        </w:rPr>
        <w:t xml:space="preserve"> IE,</w:t>
      </w:r>
    </w:p>
    <w:p w14:paraId="0A88C463" w14:textId="77777777" w:rsidR="00961E20" w:rsidRPr="009B06A7" w:rsidRDefault="00961E20" w:rsidP="00961E20">
      <w:pPr>
        <w:pStyle w:val="B1"/>
        <w:rPr>
          <w:lang w:eastAsia="zh-CN"/>
        </w:rPr>
      </w:pPr>
      <w:r w:rsidRPr="009B06A7">
        <w:t>-</w:t>
      </w:r>
      <w:r w:rsidRPr="009B06A7">
        <w:tab/>
      </w:r>
      <w:r w:rsidRPr="009B06A7">
        <w:rPr>
          <w:i/>
          <w:iCs/>
          <w:lang w:eastAsia="zh-CN"/>
        </w:rPr>
        <w:t>Masked IMEISV</w:t>
      </w:r>
      <w:r w:rsidRPr="009B06A7">
        <w:rPr>
          <w:lang w:eastAsia="zh-CN"/>
        </w:rPr>
        <w:t xml:space="preserve"> IE</w:t>
      </w:r>
    </w:p>
    <w:p w14:paraId="3BE2C130" w14:textId="77777777" w:rsidR="00961E20" w:rsidRPr="009B06A7" w:rsidRDefault="00961E20" w:rsidP="00961E20">
      <w:pPr>
        <w:pStyle w:val="B1"/>
      </w:pPr>
      <w:r w:rsidRPr="009B06A7">
        <w:rPr>
          <w:lang w:eastAsia="zh-CN"/>
        </w:rPr>
        <w:t>-</w:t>
      </w:r>
      <w:r w:rsidRPr="009B06A7">
        <w:rPr>
          <w:lang w:eastAsia="zh-CN"/>
        </w:rPr>
        <w:tab/>
      </w:r>
      <w:r w:rsidRPr="009B06A7">
        <w:rPr>
          <w:i/>
          <w:iCs/>
          <w:lang w:eastAsia="zh-CN"/>
        </w:rPr>
        <w:t xml:space="preserve">Expected UE Behaviour </w:t>
      </w:r>
      <w:r w:rsidRPr="009B06A7">
        <w:rPr>
          <w:iCs/>
          <w:lang w:eastAsia="zh-CN"/>
        </w:rPr>
        <w:t>IE,</w:t>
      </w:r>
    </w:p>
    <w:p w14:paraId="051A2343" w14:textId="77777777" w:rsidR="00961E20" w:rsidRPr="009B06A7" w:rsidRDefault="00961E20" w:rsidP="00961E20">
      <w:pPr>
        <w:pStyle w:val="B1"/>
        <w:rPr>
          <w:iCs/>
          <w:lang w:eastAsia="zh-CN"/>
        </w:rPr>
      </w:pPr>
      <w:r w:rsidRPr="009B06A7">
        <w:rPr>
          <w:lang w:eastAsia="zh-CN"/>
        </w:rPr>
        <w:t>-</w:t>
      </w:r>
      <w:r w:rsidRPr="009B06A7">
        <w:rPr>
          <w:lang w:eastAsia="zh-CN"/>
        </w:rPr>
        <w:tab/>
      </w:r>
      <w:proofErr w:type="spellStart"/>
      <w:r w:rsidRPr="009B06A7">
        <w:rPr>
          <w:i/>
          <w:iCs/>
          <w:lang w:eastAsia="zh-CN"/>
        </w:rPr>
        <w:t>ProSe</w:t>
      </w:r>
      <w:proofErr w:type="spellEnd"/>
      <w:r w:rsidRPr="009B06A7">
        <w:rPr>
          <w:i/>
          <w:iCs/>
          <w:lang w:eastAsia="zh-CN"/>
        </w:rPr>
        <w:t xml:space="preserve"> Authorized </w:t>
      </w:r>
      <w:r w:rsidRPr="009B06A7">
        <w:rPr>
          <w:iCs/>
          <w:lang w:eastAsia="zh-CN"/>
        </w:rPr>
        <w:t>IE,</w:t>
      </w:r>
    </w:p>
    <w:p w14:paraId="56C76621" w14:textId="77777777" w:rsidR="00961E20" w:rsidRPr="009B06A7" w:rsidRDefault="00961E20" w:rsidP="00961E20">
      <w:pPr>
        <w:pStyle w:val="B1"/>
        <w:rPr>
          <w:lang w:eastAsia="zh-CN"/>
        </w:rPr>
      </w:pPr>
      <w:r w:rsidRPr="009B06A7">
        <w:rPr>
          <w:lang w:eastAsia="zh-CN"/>
        </w:rPr>
        <w:t>-</w:t>
      </w:r>
      <w:r w:rsidRPr="009B06A7">
        <w:rPr>
          <w:lang w:eastAsia="zh-CN"/>
        </w:rPr>
        <w:tab/>
      </w:r>
      <w:r w:rsidRPr="009B06A7">
        <w:rPr>
          <w:i/>
          <w:lang w:eastAsia="zh-CN"/>
        </w:rPr>
        <w:t>V2X Services Authorized</w:t>
      </w:r>
      <w:r w:rsidRPr="009B06A7">
        <w:rPr>
          <w:lang w:eastAsia="zh-CN"/>
        </w:rPr>
        <w:t xml:space="preserve"> IE,</w:t>
      </w:r>
    </w:p>
    <w:p w14:paraId="3AA5E0F2" w14:textId="77777777" w:rsidR="00961E20" w:rsidRPr="009B06A7" w:rsidRDefault="00961E20" w:rsidP="00961E20">
      <w:pPr>
        <w:pStyle w:val="B1"/>
        <w:rPr>
          <w:lang w:eastAsia="zh-CN"/>
        </w:rPr>
      </w:pPr>
      <w:r w:rsidRPr="009B06A7">
        <w:rPr>
          <w:lang w:eastAsia="zh-CN"/>
        </w:rPr>
        <w:t>-</w:t>
      </w:r>
      <w:r w:rsidRPr="009B06A7">
        <w:rPr>
          <w:lang w:eastAsia="zh-CN"/>
        </w:rPr>
        <w:tab/>
      </w:r>
      <w:r w:rsidRPr="009B06A7">
        <w:rPr>
          <w:i/>
          <w:lang w:eastAsia="zh-CN"/>
        </w:rPr>
        <w:t xml:space="preserve">Aerial UE subscription information </w:t>
      </w:r>
      <w:r w:rsidRPr="009B06A7">
        <w:rPr>
          <w:lang w:eastAsia="zh-CN"/>
        </w:rPr>
        <w:t>IE,</w:t>
      </w:r>
    </w:p>
    <w:p w14:paraId="08B37F68" w14:textId="77777777" w:rsidR="00961E20" w:rsidRDefault="00961E20" w:rsidP="00961E20">
      <w:pPr>
        <w:pStyle w:val="B1"/>
      </w:pPr>
      <w:r w:rsidRPr="009B06A7">
        <w:rPr>
          <w:lang w:eastAsia="zh-CN"/>
        </w:rPr>
        <w:t>-</w:t>
      </w:r>
      <w:r w:rsidRPr="009B06A7">
        <w:rPr>
          <w:lang w:eastAsia="zh-CN"/>
        </w:rPr>
        <w:tab/>
      </w:r>
      <w:r w:rsidRPr="009B06A7">
        <w:rPr>
          <w:i/>
        </w:rPr>
        <w:t>Subscription Based</w:t>
      </w:r>
      <w:r w:rsidRPr="009B06A7">
        <w:t xml:space="preserve"> </w:t>
      </w:r>
      <w:r w:rsidRPr="009B06A7">
        <w:rPr>
          <w:i/>
        </w:rPr>
        <w:t>UE Differentiation Information</w:t>
      </w:r>
      <w:r w:rsidRPr="009B06A7">
        <w:t xml:space="preserve"> IE,</w:t>
      </w:r>
    </w:p>
    <w:p w14:paraId="692B63F0" w14:textId="77777777" w:rsidR="00961E20" w:rsidRPr="009B06A7" w:rsidRDefault="00961E20" w:rsidP="00961E20">
      <w:pPr>
        <w:pStyle w:val="B1"/>
      </w:pPr>
      <w:r>
        <w:t>-</w:t>
      </w:r>
      <w:r>
        <w:tab/>
      </w:r>
      <w:r w:rsidRPr="00224C8C">
        <w:rPr>
          <w:i/>
        </w:rPr>
        <w:t>EPC Handover Restriction List Container</w:t>
      </w:r>
      <w:r>
        <w:t xml:space="preserve"> IE,</w:t>
      </w:r>
    </w:p>
    <w:p w14:paraId="40A5E001" w14:textId="3908076C" w:rsidR="00961E20" w:rsidRPr="009B06A7" w:rsidRDefault="00961E20" w:rsidP="00961E20">
      <w:r w:rsidRPr="009B06A7">
        <w:rPr>
          <w:lang w:eastAsia="zh-CN"/>
        </w:rPr>
        <w:t xml:space="preserve">within the RETRIEVE UE CONTEXT RESPONSE </w:t>
      </w:r>
      <w:r w:rsidRPr="009B06A7">
        <w:t xml:space="preserve">message as specified for the </w:t>
      </w:r>
      <w:del w:id="49" w:author="Ericsson" w:date="2021-01-14T22:46:00Z">
        <w:r w:rsidRPr="009B06A7" w:rsidDel="00961E20">
          <w:delText xml:space="preserve">target </w:delText>
        </w:r>
      </w:del>
      <w:ins w:id="50" w:author="Ericsson" w:date="2021-01-14T22:46:00Z">
        <w:r>
          <w:t>new</w:t>
        </w:r>
        <w:r w:rsidRPr="009B06A7">
          <w:t xml:space="preserve"> </w:t>
        </w:r>
      </w:ins>
      <w:proofErr w:type="spellStart"/>
      <w:r w:rsidRPr="009B06A7">
        <w:t>eNB</w:t>
      </w:r>
      <w:proofErr w:type="spellEnd"/>
      <w:r w:rsidRPr="009B06A7">
        <w:t xml:space="preserve"> upon reception of the HANDOVER REQUEST message for the Handover Preparation procedure.</w:t>
      </w:r>
    </w:p>
    <w:p w14:paraId="368F5CD5" w14:textId="77777777" w:rsidR="00961E20" w:rsidRPr="009B06A7" w:rsidRDefault="00961E20" w:rsidP="00961E20">
      <w:r w:rsidRPr="009B06A7">
        <w:t xml:space="preserve">If </w:t>
      </w:r>
      <w:r w:rsidRPr="009B06A7">
        <w:rPr>
          <w:lang w:eastAsia="zh-CN"/>
        </w:rPr>
        <w:t xml:space="preserve">the </w:t>
      </w:r>
      <w:r w:rsidRPr="009B06A7">
        <w:rPr>
          <w:i/>
          <w:snapToGrid w:val="0"/>
        </w:rPr>
        <w:t xml:space="preserve">UE </w:t>
      </w:r>
      <w:proofErr w:type="spellStart"/>
      <w:r w:rsidRPr="009B06A7">
        <w:rPr>
          <w:i/>
          <w:snapToGrid w:val="0"/>
        </w:rPr>
        <w:t>Sidelink</w:t>
      </w:r>
      <w:proofErr w:type="spellEnd"/>
      <w:r w:rsidRPr="009B06A7">
        <w:t xml:space="preserve"> </w:t>
      </w:r>
      <w:r w:rsidRPr="009B06A7">
        <w:rPr>
          <w:i/>
          <w:snapToGrid w:val="0"/>
        </w:rPr>
        <w:t xml:space="preserve">Aggregate Maximum Bit Rate </w:t>
      </w:r>
      <w:r w:rsidRPr="009B06A7">
        <w:t xml:space="preserve">IE is contained in the </w:t>
      </w:r>
      <w:r w:rsidRPr="009B06A7">
        <w:rPr>
          <w:lang w:eastAsia="zh-CN"/>
        </w:rPr>
        <w:t xml:space="preserve">RETRIEVE UE CONTEXT RESPONSE </w:t>
      </w:r>
      <w:r w:rsidRPr="009B06A7">
        <w:t>message, the</w:t>
      </w:r>
      <w:r w:rsidRPr="009B06A7">
        <w:rPr>
          <w:snapToGrid w:val="0"/>
        </w:rPr>
        <w:t xml:space="preserve"> new </w:t>
      </w:r>
      <w:proofErr w:type="spellStart"/>
      <w:r w:rsidRPr="009B06A7">
        <w:rPr>
          <w:snapToGrid w:val="0"/>
        </w:rPr>
        <w:t>eNB</w:t>
      </w:r>
      <w:proofErr w:type="spellEnd"/>
      <w:r w:rsidRPr="009B06A7">
        <w:rPr>
          <w:snapToGrid w:val="0"/>
        </w:rPr>
        <w:t xml:space="preserve"> shall, if supported, </w:t>
      </w:r>
      <w:r w:rsidRPr="009B06A7">
        <w:t>use it for the concerned UE</w:t>
      </w:r>
      <w:r w:rsidRPr="009B06A7">
        <w:rPr>
          <w:lang w:eastAsia="zh-CN"/>
        </w:rPr>
        <w:t xml:space="preserve">’s </w:t>
      </w:r>
      <w:proofErr w:type="spellStart"/>
      <w:r w:rsidRPr="009B06A7">
        <w:rPr>
          <w:lang w:eastAsia="zh-CN"/>
        </w:rPr>
        <w:t>sidelink</w:t>
      </w:r>
      <w:proofErr w:type="spellEnd"/>
      <w:r w:rsidRPr="009B06A7">
        <w:rPr>
          <w:lang w:eastAsia="zh-CN"/>
        </w:rPr>
        <w:t xml:space="preserve"> communication in network scheduled mode for V2X services</w:t>
      </w:r>
      <w:r w:rsidRPr="009B06A7">
        <w:t>.</w:t>
      </w:r>
    </w:p>
    <w:p w14:paraId="34E92262" w14:textId="362F0B67" w:rsidR="00961E20" w:rsidRPr="009B06A7" w:rsidRDefault="00961E20" w:rsidP="00961E20">
      <w:r w:rsidRPr="009B06A7">
        <w:t xml:space="preserve">If the </w:t>
      </w:r>
      <w:bookmarkStart w:id="51" w:name="_Hlk511822262"/>
      <w:r w:rsidRPr="009B06A7">
        <w:rPr>
          <w:i/>
        </w:rPr>
        <w:t xml:space="preserve">Aerial UE subscription information </w:t>
      </w:r>
      <w:bookmarkEnd w:id="51"/>
      <w:r w:rsidRPr="009B06A7">
        <w:t xml:space="preserve">IE is included in the RETRIEVE UE CONTEXT RESPONSE message, the </w:t>
      </w:r>
      <w:del w:id="52" w:author="Ericsson" w:date="2021-01-14T22:46:00Z">
        <w:r w:rsidRPr="009B06A7" w:rsidDel="00961E20">
          <w:delText xml:space="preserve">target </w:delText>
        </w:r>
      </w:del>
      <w:ins w:id="53" w:author="Ericsson" w:date="2021-01-14T22:46:00Z">
        <w:r>
          <w:t>new</w:t>
        </w:r>
        <w:r w:rsidRPr="009B06A7">
          <w:t xml:space="preserve"> </w:t>
        </w:r>
      </w:ins>
      <w:proofErr w:type="spellStart"/>
      <w:r w:rsidRPr="009B06A7">
        <w:t>eNB</w:t>
      </w:r>
      <w:proofErr w:type="spellEnd"/>
      <w:r w:rsidRPr="009B06A7">
        <w:t xml:space="preserve"> shall, if supported, store this information in the UE context and use it as defined in TS 36.300 [15].</w:t>
      </w:r>
    </w:p>
    <w:p w14:paraId="6ED8DC9F" w14:textId="77777777" w:rsidR="00961E20" w:rsidRPr="009B06A7" w:rsidRDefault="00961E20" w:rsidP="00961E20">
      <w:r w:rsidRPr="009B06A7">
        <w:t xml:space="preserve">For each E-RAB for which the old </w:t>
      </w:r>
      <w:proofErr w:type="spellStart"/>
      <w:r w:rsidRPr="009B06A7">
        <w:t>eNB</w:t>
      </w:r>
      <w:proofErr w:type="spellEnd"/>
      <w:r w:rsidRPr="009B06A7">
        <w:t xml:space="preserve"> proposes to do forwarding of downlink data, the old </w:t>
      </w:r>
      <w:proofErr w:type="spellStart"/>
      <w:r w:rsidRPr="009B06A7">
        <w:t>eNB</w:t>
      </w:r>
      <w:proofErr w:type="spellEnd"/>
      <w:r w:rsidRPr="009B06A7">
        <w:t xml:space="preserve"> shall include the </w:t>
      </w:r>
      <w:r w:rsidRPr="009B06A7">
        <w:rPr>
          <w:i/>
        </w:rPr>
        <w:t>DL Forwarding</w:t>
      </w:r>
      <w:r w:rsidRPr="009B06A7">
        <w:t xml:space="preserve"> IE within the </w:t>
      </w:r>
      <w:r w:rsidRPr="009B06A7">
        <w:rPr>
          <w:i/>
        </w:rPr>
        <w:t>E-RABs To Be Setup Item</w:t>
      </w:r>
      <w:r w:rsidRPr="009B06A7">
        <w:t xml:space="preserve"> IE of the </w:t>
      </w:r>
      <w:r w:rsidRPr="009B06A7">
        <w:rPr>
          <w:lang w:eastAsia="zh-CN"/>
        </w:rPr>
        <w:t>RETRIEVE UE CONTEXT RESPONSE</w:t>
      </w:r>
      <w:r w:rsidRPr="009B06A7">
        <w:t xml:space="preserve"> message.</w:t>
      </w:r>
    </w:p>
    <w:p w14:paraId="1094A37F" w14:textId="77777777" w:rsidR="00961E20" w:rsidRPr="009B06A7" w:rsidRDefault="00961E20" w:rsidP="00961E20">
      <w:pPr>
        <w:pStyle w:val="Heading4"/>
      </w:pPr>
      <w:bookmarkStart w:id="54" w:name="_Toc20954213"/>
      <w:bookmarkStart w:id="55" w:name="_Toc29905638"/>
      <w:bookmarkStart w:id="56" w:name="_Toc29906148"/>
      <w:bookmarkStart w:id="57" w:name="_Toc36549699"/>
      <w:bookmarkStart w:id="58" w:name="_Toc45103163"/>
      <w:bookmarkStart w:id="59" w:name="_Toc45227010"/>
      <w:bookmarkStart w:id="60" w:name="_Toc45890211"/>
      <w:bookmarkStart w:id="61" w:name="_Toc45890723"/>
      <w:bookmarkStart w:id="62" w:name="_Toc51763698"/>
      <w:r w:rsidRPr="009B06A7">
        <w:t>8.3.13.3</w:t>
      </w:r>
      <w:r w:rsidRPr="009B06A7">
        <w:tab/>
        <w:t>Unsuccessful Operation</w:t>
      </w:r>
      <w:bookmarkEnd w:id="54"/>
      <w:bookmarkEnd w:id="55"/>
      <w:bookmarkEnd w:id="56"/>
      <w:bookmarkEnd w:id="57"/>
      <w:bookmarkEnd w:id="58"/>
      <w:bookmarkEnd w:id="59"/>
      <w:bookmarkEnd w:id="60"/>
      <w:bookmarkEnd w:id="61"/>
      <w:bookmarkEnd w:id="62"/>
    </w:p>
    <w:bookmarkStart w:id="63" w:name="_MON_1516027176"/>
    <w:bookmarkEnd w:id="63"/>
    <w:p w14:paraId="3150E99F" w14:textId="77777777" w:rsidR="00961E20" w:rsidRPr="009B06A7" w:rsidRDefault="00961E20" w:rsidP="00961E20">
      <w:pPr>
        <w:pStyle w:val="TH"/>
      </w:pPr>
      <w:r w:rsidRPr="009B06A7">
        <w:object w:dxaOrig="5673" w:dyaOrig="2355" w14:anchorId="110AA878">
          <v:shape id="_x0000_i1026" type="#_x0000_t75" style="width:270.5pt;height:112.8pt" o:ole="">
            <v:imagedata r:id="rId22" o:title=""/>
          </v:shape>
          <o:OLEObject Type="Embed" ProgID="Word.Picture.8" ShapeID="_x0000_i1026" DrawAspect="Content" ObjectID="_1672171779" r:id="rId23"/>
        </w:object>
      </w:r>
    </w:p>
    <w:p w14:paraId="081F523B" w14:textId="77777777" w:rsidR="00961E20" w:rsidRPr="009B06A7" w:rsidRDefault="00961E20" w:rsidP="00961E20">
      <w:pPr>
        <w:pStyle w:val="TF"/>
      </w:pPr>
      <w:r w:rsidRPr="009B06A7">
        <w:t>Figure 8.3.13.3-1: Retrieve UE Context, unsuccessful operation</w:t>
      </w:r>
    </w:p>
    <w:p w14:paraId="34A25044" w14:textId="77777777" w:rsidR="00961E20" w:rsidRPr="009B06A7" w:rsidRDefault="00961E20" w:rsidP="00961E20">
      <w:pPr>
        <w:rPr>
          <w:lang w:eastAsia="ko-KR"/>
        </w:rPr>
      </w:pPr>
      <w:r w:rsidRPr="009B06A7">
        <w:rPr>
          <w:lang w:eastAsia="ko-KR"/>
        </w:rPr>
        <w:t xml:space="preserve">If the old </w:t>
      </w:r>
      <w:proofErr w:type="spellStart"/>
      <w:r w:rsidRPr="009B06A7">
        <w:rPr>
          <w:lang w:eastAsia="ko-KR"/>
        </w:rPr>
        <w:t>eNB</w:t>
      </w:r>
      <w:proofErr w:type="spellEnd"/>
      <w:r w:rsidRPr="009B06A7">
        <w:rPr>
          <w:lang w:eastAsia="ko-KR"/>
        </w:rPr>
        <w:t xml:space="preserve"> is not able to identify the UE context by means of the Resume ID,</w:t>
      </w:r>
      <w:r w:rsidRPr="009B06A7">
        <w:t xml:space="preserve"> or with the </w:t>
      </w:r>
      <w:proofErr w:type="spellStart"/>
      <w:r w:rsidRPr="009B06A7">
        <w:rPr>
          <w:lang w:eastAsia="ja-JP"/>
        </w:rPr>
        <w:t>ShortMAC</w:t>
      </w:r>
      <w:proofErr w:type="spellEnd"/>
      <w:r w:rsidRPr="009B06A7">
        <w:rPr>
          <w:lang w:eastAsia="ja-JP"/>
        </w:rPr>
        <w:t>-I</w:t>
      </w:r>
      <w:r w:rsidRPr="009B06A7">
        <w:rPr>
          <w:rFonts w:hint="eastAsia"/>
          <w:lang w:eastAsia="zh-CN"/>
        </w:rPr>
        <w:t>,</w:t>
      </w:r>
      <w:r w:rsidRPr="009B06A7">
        <w:rPr>
          <w:lang w:eastAsia="ja-JP"/>
        </w:rPr>
        <w:t xml:space="preserve"> C-RNTI</w:t>
      </w:r>
      <w:r w:rsidRPr="009B06A7">
        <w:rPr>
          <w:rFonts w:hint="eastAsia"/>
          <w:lang w:eastAsia="zh-CN"/>
        </w:rPr>
        <w:t>,</w:t>
      </w:r>
      <w:r w:rsidRPr="009B06A7">
        <w:rPr>
          <w:lang w:eastAsia="zh-CN"/>
        </w:rPr>
        <w:t xml:space="preserve"> failed</w:t>
      </w:r>
      <w:r w:rsidRPr="009B06A7">
        <w:rPr>
          <w:rFonts w:hint="eastAsia"/>
          <w:lang w:eastAsia="zh-CN"/>
        </w:rPr>
        <w:t xml:space="preserve"> </w:t>
      </w:r>
      <w:r w:rsidRPr="009B06A7">
        <w:rPr>
          <w:lang w:eastAsia="zh-CN"/>
        </w:rPr>
        <w:t xml:space="preserve">cell </w:t>
      </w:r>
      <w:r w:rsidRPr="009B06A7">
        <w:rPr>
          <w:rFonts w:hint="eastAsia"/>
          <w:lang w:eastAsia="zh-CN"/>
        </w:rPr>
        <w:t>PCI and</w:t>
      </w:r>
      <w:r w:rsidRPr="009B06A7">
        <w:rPr>
          <w:lang w:eastAsia="ja-JP"/>
        </w:rPr>
        <w:t xml:space="preserve"> </w:t>
      </w:r>
      <w:r w:rsidRPr="009B06A7">
        <w:rPr>
          <w:rFonts w:hint="eastAsia"/>
          <w:lang w:eastAsia="zh-CN"/>
        </w:rPr>
        <w:t>n</w:t>
      </w:r>
      <w:r w:rsidRPr="009B06A7">
        <w:rPr>
          <w:lang w:eastAsia="ja-JP"/>
        </w:rPr>
        <w:t>ew E-UTRAN Cell Identifier</w:t>
      </w:r>
      <w:r w:rsidRPr="009B06A7">
        <w:rPr>
          <w:lang w:eastAsia="ko-KR"/>
        </w:rPr>
        <w:t xml:space="preserve"> contained in the</w:t>
      </w:r>
      <w:r w:rsidRPr="009B06A7">
        <w:t xml:space="preserve"> RETRIEVE UE CONTEXT REQUEST message</w:t>
      </w:r>
      <w:r w:rsidRPr="009B06A7">
        <w:rPr>
          <w:lang w:eastAsia="ko-KR"/>
        </w:rPr>
        <w:t xml:space="preserve">, it shall respond to the new </w:t>
      </w:r>
      <w:proofErr w:type="spellStart"/>
      <w:r w:rsidRPr="009B06A7">
        <w:rPr>
          <w:lang w:eastAsia="ko-KR"/>
        </w:rPr>
        <w:t>eNB</w:t>
      </w:r>
      <w:proofErr w:type="spellEnd"/>
      <w:r w:rsidRPr="009B06A7">
        <w:rPr>
          <w:lang w:eastAsia="ko-KR"/>
        </w:rPr>
        <w:t xml:space="preserve"> with the </w:t>
      </w:r>
      <w:r w:rsidRPr="009B06A7">
        <w:t xml:space="preserve">RETRIEVE UE CONTEXT FAILURE </w:t>
      </w:r>
      <w:smartTag w:uri="urn:schemas-microsoft-com:office:smarttags" w:element="PersonName">
        <w:r w:rsidRPr="009B06A7">
          <w:t>me</w:t>
        </w:r>
      </w:smartTag>
      <w:r w:rsidRPr="009B06A7">
        <w:t>ssage.</w:t>
      </w:r>
    </w:p>
    <w:p w14:paraId="51EE0855" w14:textId="77777777" w:rsidR="00961E20" w:rsidRPr="009B06A7" w:rsidRDefault="00961E20" w:rsidP="00961E20">
      <w:pPr>
        <w:pStyle w:val="Heading4"/>
      </w:pPr>
      <w:bookmarkStart w:id="64" w:name="_Toc20954214"/>
      <w:bookmarkStart w:id="65" w:name="_Toc29905639"/>
      <w:bookmarkStart w:id="66" w:name="_Toc29906149"/>
      <w:bookmarkStart w:id="67" w:name="_Toc36549700"/>
      <w:bookmarkStart w:id="68" w:name="_Toc45103164"/>
      <w:bookmarkStart w:id="69" w:name="_Toc45227011"/>
      <w:bookmarkStart w:id="70" w:name="_Toc45890212"/>
      <w:bookmarkStart w:id="71" w:name="_Toc45890724"/>
      <w:bookmarkStart w:id="72" w:name="_Toc51763699"/>
      <w:r w:rsidRPr="009B06A7">
        <w:lastRenderedPageBreak/>
        <w:t>8.3.13.4</w:t>
      </w:r>
      <w:r w:rsidRPr="009B06A7">
        <w:tab/>
        <w:t>Abnormal Conditions</w:t>
      </w:r>
      <w:bookmarkEnd w:id="64"/>
      <w:bookmarkEnd w:id="65"/>
      <w:bookmarkEnd w:id="66"/>
      <w:bookmarkEnd w:id="67"/>
      <w:bookmarkEnd w:id="68"/>
      <w:bookmarkEnd w:id="69"/>
      <w:bookmarkEnd w:id="70"/>
      <w:bookmarkEnd w:id="71"/>
      <w:bookmarkEnd w:id="72"/>
    </w:p>
    <w:p w14:paraId="33C29798" w14:textId="77777777" w:rsidR="00961E20" w:rsidRPr="009B06A7" w:rsidRDefault="00961E20" w:rsidP="00961E20">
      <w:r w:rsidRPr="009B06A7">
        <w:t>Void.</w:t>
      </w:r>
    </w:p>
    <w:p w14:paraId="436C3CDE" w14:textId="77777777" w:rsidR="00E463E9" w:rsidRDefault="00E463E9" w:rsidP="00554817">
      <w:pPr>
        <w:overflowPunct w:val="0"/>
        <w:autoSpaceDE w:val="0"/>
        <w:autoSpaceDN w:val="0"/>
        <w:adjustRightInd w:val="0"/>
        <w:jc w:val="center"/>
        <w:textAlignment w:val="baseline"/>
        <w:rPr>
          <w:b/>
          <w:color w:val="0070C0"/>
          <w:sz w:val="22"/>
          <w:szCs w:val="22"/>
        </w:rPr>
      </w:pPr>
    </w:p>
    <w:bookmarkEnd w:id="11"/>
    <w:bookmarkEnd w:id="12"/>
    <w:bookmarkEnd w:id="13"/>
    <w:bookmarkEnd w:id="14"/>
    <w:bookmarkEnd w:id="15"/>
    <w:bookmarkEnd w:id="16"/>
    <w:bookmarkEnd w:id="17"/>
    <w:bookmarkEnd w:id="18"/>
    <w:bookmarkEnd w:id="19"/>
    <w:bookmarkEnd w:id="20"/>
    <w:p w14:paraId="466A9F14" w14:textId="77777777" w:rsidR="00F728AD" w:rsidRDefault="00F728AD" w:rsidP="00F728AD">
      <w:pPr>
        <w:overflowPunct w:val="0"/>
        <w:autoSpaceDE w:val="0"/>
        <w:autoSpaceDN w:val="0"/>
        <w:adjustRightInd w:val="0"/>
        <w:jc w:val="center"/>
        <w:textAlignment w:val="baseline"/>
        <w:rPr>
          <w:b/>
          <w:color w:val="0070C0"/>
          <w:sz w:val="22"/>
          <w:szCs w:val="22"/>
        </w:rPr>
      </w:pPr>
      <w:r>
        <w:rPr>
          <w:b/>
          <w:color w:val="0070C0"/>
          <w:sz w:val="22"/>
          <w:szCs w:val="22"/>
        </w:rPr>
        <w:t>--------------------------------------------------End of the change-----------------------------------------------------</w:t>
      </w:r>
      <w:bookmarkEnd w:id="21"/>
      <w:bookmarkEnd w:id="22"/>
      <w:bookmarkEnd w:id="23"/>
      <w:bookmarkEnd w:id="24"/>
      <w:bookmarkEnd w:id="25"/>
      <w:bookmarkEnd w:id="26"/>
      <w:bookmarkEnd w:id="27"/>
      <w:bookmarkEnd w:id="28"/>
      <w:bookmarkEnd w:id="29"/>
    </w:p>
    <w:sectPr w:rsidR="00F728AD"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C91DE" w14:textId="77777777" w:rsidR="00FD48B9" w:rsidRDefault="00FD48B9" w:rsidP="008615B4">
      <w:pPr>
        <w:spacing w:after="0"/>
      </w:pPr>
      <w:r>
        <w:separator/>
      </w:r>
    </w:p>
  </w:endnote>
  <w:endnote w:type="continuationSeparator" w:id="0">
    <w:p w14:paraId="7D4D9AE1" w14:textId="77777777" w:rsidR="00FD48B9" w:rsidRDefault="00FD48B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785A9" w14:textId="77777777" w:rsidR="00FD48B9" w:rsidRDefault="00FD48B9" w:rsidP="008615B4">
      <w:pPr>
        <w:spacing w:after="0"/>
      </w:pPr>
      <w:r>
        <w:separator/>
      </w:r>
    </w:p>
  </w:footnote>
  <w:footnote w:type="continuationSeparator" w:id="0">
    <w:p w14:paraId="506FA912" w14:textId="77777777" w:rsidR="00FD48B9" w:rsidRDefault="00FD48B9"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9"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8"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2"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7"/>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4"/>
  </w:num>
  <w:num w:numId="15">
    <w:abstractNumId w:val="31"/>
  </w:num>
  <w:num w:numId="16">
    <w:abstractNumId w:val="37"/>
  </w:num>
  <w:num w:numId="17">
    <w:abstractNumId w:val="21"/>
  </w:num>
  <w:num w:numId="18">
    <w:abstractNumId w:val="39"/>
  </w:num>
  <w:num w:numId="19">
    <w:abstractNumId w:val="34"/>
  </w:num>
  <w:num w:numId="20">
    <w:abstractNumId w:val="20"/>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1"/>
  </w:num>
  <w:num w:numId="24">
    <w:abstractNumId w:val="41"/>
  </w:num>
  <w:num w:numId="25">
    <w:abstractNumId w:val="30"/>
  </w:num>
  <w:num w:numId="26">
    <w:abstractNumId w:val="42"/>
  </w:num>
  <w:num w:numId="27">
    <w:abstractNumId w:val="14"/>
  </w:num>
  <w:num w:numId="28">
    <w:abstractNumId w:val="27"/>
  </w:num>
  <w:num w:numId="29">
    <w:abstractNumId w:val="35"/>
  </w:num>
  <w:num w:numId="30">
    <w:abstractNumId w:val="46"/>
  </w:num>
  <w:num w:numId="31">
    <w:abstractNumId w:val="36"/>
  </w:num>
  <w:num w:numId="32">
    <w:abstractNumId w:val="33"/>
  </w:num>
  <w:num w:numId="33">
    <w:abstractNumId w:val="43"/>
  </w:num>
  <w:num w:numId="34">
    <w:abstractNumId w:val="40"/>
  </w:num>
  <w:num w:numId="35">
    <w:abstractNumId w:val="32"/>
  </w:num>
  <w:num w:numId="36">
    <w:abstractNumId w:val="19"/>
  </w:num>
  <w:num w:numId="37">
    <w:abstractNumId w:val="28"/>
  </w:num>
  <w:num w:numId="38">
    <w:abstractNumId w:val="12"/>
  </w:num>
  <w:num w:numId="39">
    <w:abstractNumId w:val="23"/>
  </w:num>
  <w:num w:numId="40">
    <w:abstractNumId w:val="24"/>
  </w:num>
  <w:num w:numId="4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2">
    <w:abstractNumId w:val="45"/>
  </w:num>
  <w:num w:numId="43">
    <w:abstractNumId w:val="25"/>
  </w:num>
  <w:num w:numId="44">
    <w:abstractNumId w:val="38"/>
  </w:num>
  <w:num w:numId="45">
    <w:abstractNumId w:val="16"/>
  </w:num>
  <w:num w:numId="46">
    <w:abstractNumId w:val="29"/>
  </w:num>
  <w:num w:numId="47">
    <w:abstractNumId w:val="18"/>
  </w:num>
  <w:num w:numId="48">
    <w:abstractNumId w:val="26"/>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1569"/>
    <w:rsid w:val="00031DE0"/>
    <w:rsid w:val="000348A1"/>
    <w:rsid w:val="000357EE"/>
    <w:rsid w:val="00043549"/>
    <w:rsid w:val="00044373"/>
    <w:rsid w:val="00044CC6"/>
    <w:rsid w:val="0005115F"/>
    <w:rsid w:val="00055EA8"/>
    <w:rsid w:val="000601C9"/>
    <w:rsid w:val="00061D36"/>
    <w:rsid w:val="0006441D"/>
    <w:rsid w:val="00077639"/>
    <w:rsid w:val="00077DB3"/>
    <w:rsid w:val="00084AC4"/>
    <w:rsid w:val="00091ECA"/>
    <w:rsid w:val="0009481B"/>
    <w:rsid w:val="000956E3"/>
    <w:rsid w:val="00095960"/>
    <w:rsid w:val="000A314B"/>
    <w:rsid w:val="000A3F78"/>
    <w:rsid w:val="000A6394"/>
    <w:rsid w:val="000A65C0"/>
    <w:rsid w:val="000A6926"/>
    <w:rsid w:val="000A73BC"/>
    <w:rsid w:val="000B18CF"/>
    <w:rsid w:val="000B3B16"/>
    <w:rsid w:val="000B5C93"/>
    <w:rsid w:val="000B7B24"/>
    <w:rsid w:val="000B7CB4"/>
    <w:rsid w:val="000B7FED"/>
    <w:rsid w:val="000C038A"/>
    <w:rsid w:val="000C0EA9"/>
    <w:rsid w:val="000C143F"/>
    <w:rsid w:val="000C6598"/>
    <w:rsid w:val="000C68BF"/>
    <w:rsid w:val="000C7B24"/>
    <w:rsid w:val="000D3609"/>
    <w:rsid w:val="000E15D7"/>
    <w:rsid w:val="000E3E34"/>
    <w:rsid w:val="000E685E"/>
    <w:rsid w:val="000E72D2"/>
    <w:rsid w:val="000F24DD"/>
    <w:rsid w:val="000F3CF0"/>
    <w:rsid w:val="00103851"/>
    <w:rsid w:val="00125392"/>
    <w:rsid w:val="00125F68"/>
    <w:rsid w:val="00133B07"/>
    <w:rsid w:val="001455C1"/>
    <w:rsid w:val="00145D43"/>
    <w:rsid w:val="0014635C"/>
    <w:rsid w:val="00150F95"/>
    <w:rsid w:val="00151150"/>
    <w:rsid w:val="00151449"/>
    <w:rsid w:val="00152CE8"/>
    <w:rsid w:val="001568DB"/>
    <w:rsid w:val="00156E80"/>
    <w:rsid w:val="00157615"/>
    <w:rsid w:val="00161076"/>
    <w:rsid w:val="0017159E"/>
    <w:rsid w:val="00173D5A"/>
    <w:rsid w:val="001778C9"/>
    <w:rsid w:val="00177B23"/>
    <w:rsid w:val="00177C08"/>
    <w:rsid w:val="00180367"/>
    <w:rsid w:val="001879FA"/>
    <w:rsid w:val="00190773"/>
    <w:rsid w:val="00191EFC"/>
    <w:rsid w:val="00192C46"/>
    <w:rsid w:val="00193D6E"/>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6811"/>
    <w:rsid w:val="001C73F5"/>
    <w:rsid w:val="001D0C14"/>
    <w:rsid w:val="001D5967"/>
    <w:rsid w:val="001D5AC6"/>
    <w:rsid w:val="001E41F3"/>
    <w:rsid w:val="001F5A53"/>
    <w:rsid w:val="001F5AEE"/>
    <w:rsid w:val="00210367"/>
    <w:rsid w:val="00211C97"/>
    <w:rsid w:val="00211E52"/>
    <w:rsid w:val="00213C22"/>
    <w:rsid w:val="00213DB7"/>
    <w:rsid w:val="00214531"/>
    <w:rsid w:val="00222DD5"/>
    <w:rsid w:val="00224D43"/>
    <w:rsid w:val="00230ED3"/>
    <w:rsid w:val="00231825"/>
    <w:rsid w:val="0023237B"/>
    <w:rsid w:val="00235791"/>
    <w:rsid w:val="00236E0E"/>
    <w:rsid w:val="00236F25"/>
    <w:rsid w:val="00240C8F"/>
    <w:rsid w:val="002411F6"/>
    <w:rsid w:val="00245B77"/>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1CD0"/>
    <w:rsid w:val="0027203D"/>
    <w:rsid w:val="00273659"/>
    <w:rsid w:val="002755D1"/>
    <w:rsid w:val="00275D12"/>
    <w:rsid w:val="00283881"/>
    <w:rsid w:val="00284FEB"/>
    <w:rsid w:val="002860C4"/>
    <w:rsid w:val="0028624D"/>
    <w:rsid w:val="00286E5A"/>
    <w:rsid w:val="0028709E"/>
    <w:rsid w:val="00290DA6"/>
    <w:rsid w:val="0029403D"/>
    <w:rsid w:val="00297EC7"/>
    <w:rsid w:val="002A2FDE"/>
    <w:rsid w:val="002A405A"/>
    <w:rsid w:val="002A5AE9"/>
    <w:rsid w:val="002A7124"/>
    <w:rsid w:val="002B1342"/>
    <w:rsid w:val="002B5741"/>
    <w:rsid w:val="002C2AB8"/>
    <w:rsid w:val="002C3B56"/>
    <w:rsid w:val="002C4A35"/>
    <w:rsid w:val="002C66F8"/>
    <w:rsid w:val="002D02A2"/>
    <w:rsid w:val="002D08FC"/>
    <w:rsid w:val="002D0E37"/>
    <w:rsid w:val="002D4EDE"/>
    <w:rsid w:val="002D6017"/>
    <w:rsid w:val="002E0E18"/>
    <w:rsid w:val="002E1CDB"/>
    <w:rsid w:val="002E1DEE"/>
    <w:rsid w:val="002E23A2"/>
    <w:rsid w:val="002E53CA"/>
    <w:rsid w:val="002E5596"/>
    <w:rsid w:val="002E5977"/>
    <w:rsid w:val="002E697D"/>
    <w:rsid w:val="002E77EF"/>
    <w:rsid w:val="002E79C8"/>
    <w:rsid w:val="002F2D27"/>
    <w:rsid w:val="002F4CF0"/>
    <w:rsid w:val="0030169B"/>
    <w:rsid w:val="00305409"/>
    <w:rsid w:val="00305BD8"/>
    <w:rsid w:val="00311215"/>
    <w:rsid w:val="0031526E"/>
    <w:rsid w:val="00317200"/>
    <w:rsid w:val="003201D5"/>
    <w:rsid w:val="0032111F"/>
    <w:rsid w:val="00321F13"/>
    <w:rsid w:val="00322365"/>
    <w:rsid w:val="00322F66"/>
    <w:rsid w:val="00323612"/>
    <w:rsid w:val="00325E59"/>
    <w:rsid w:val="00326378"/>
    <w:rsid w:val="00326DBF"/>
    <w:rsid w:val="00327DD2"/>
    <w:rsid w:val="00330081"/>
    <w:rsid w:val="00334BA0"/>
    <w:rsid w:val="00337CA4"/>
    <w:rsid w:val="00343E28"/>
    <w:rsid w:val="003454DD"/>
    <w:rsid w:val="0035000F"/>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907AD"/>
    <w:rsid w:val="00394C43"/>
    <w:rsid w:val="00396C6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50D7"/>
    <w:rsid w:val="003D5E72"/>
    <w:rsid w:val="003D5F76"/>
    <w:rsid w:val="003D7BBA"/>
    <w:rsid w:val="003E1A36"/>
    <w:rsid w:val="003E5C6B"/>
    <w:rsid w:val="003E6219"/>
    <w:rsid w:val="003E7642"/>
    <w:rsid w:val="003F520B"/>
    <w:rsid w:val="003F5ACF"/>
    <w:rsid w:val="003F6EC9"/>
    <w:rsid w:val="0040227A"/>
    <w:rsid w:val="00405172"/>
    <w:rsid w:val="00405836"/>
    <w:rsid w:val="00407CDC"/>
    <w:rsid w:val="00410371"/>
    <w:rsid w:val="004108B8"/>
    <w:rsid w:val="00410B64"/>
    <w:rsid w:val="00411089"/>
    <w:rsid w:val="00413760"/>
    <w:rsid w:val="004148EF"/>
    <w:rsid w:val="00423186"/>
    <w:rsid w:val="004237A5"/>
    <w:rsid w:val="004242F1"/>
    <w:rsid w:val="00425D32"/>
    <w:rsid w:val="004328D3"/>
    <w:rsid w:val="00432E94"/>
    <w:rsid w:val="00434CC7"/>
    <w:rsid w:val="00440024"/>
    <w:rsid w:val="00440F2D"/>
    <w:rsid w:val="00453A11"/>
    <w:rsid w:val="00453F5D"/>
    <w:rsid w:val="00456B9D"/>
    <w:rsid w:val="00460C9D"/>
    <w:rsid w:val="004855A9"/>
    <w:rsid w:val="00487B63"/>
    <w:rsid w:val="00494633"/>
    <w:rsid w:val="00495D8F"/>
    <w:rsid w:val="004971FF"/>
    <w:rsid w:val="004A112C"/>
    <w:rsid w:val="004A5490"/>
    <w:rsid w:val="004A710E"/>
    <w:rsid w:val="004B6951"/>
    <w:rsid w:val="004B75B7"/>
    <w:rsid w:val="004B79B4"/>
    <w:rsid w:val="004D4085"/>
    <w:rsid w:val="004D51D8"/>
    <w:rsid w:val="004D7C07"/>
    <w:rsid w:val="004E22F9"/>
    <w:rsid w:val="004E35F4"/>
    <w:rsid w:val="004F3721"/>
    <w:rsid w:val="0051041F"/>
    <w:rsid w:val="00510FE8"/>
    <w:rsid w:val="00511CCB"/>
    <w:rsid w:val="0051580D"/>
    <w:rsid w:val="005211CF"/>
    <w:rsid w:val="00521EBA"/>
    <w:rsid w:val="00523569"/>
    <w:rsid w:val="00524DA4"/>
    <w:rsid w:val="005255A0"/>
    <w:rsid w:val="005269EC"/>
    <w:rsid w:val="00527F3E"/>
    <w:rsid w:val="005303BF"/>
    <w:rsid w:val="00530E9E"/>
    <w:rsid w:val="00534B5C"/>
    <w:rsid w:val="005407A1"/>
    <w:rsid w:val="00542CA4"/>
    <w:rsid w:val="0054344E"/>
    <w:rsid w:val="00546515"/>
    <w:rsid w:val="00547111"/>
    <w:rsid w:val="00552CC2"/>
    <w:rsid w:val="00554817"/>
    <w:rsid w:val="00555551"/>
    <w:rsid w:val="005573EE"/>
    <w:rsid w:val="00557BA5"/>
    <w:rsid w:val="00566023"/>
    <w:rsid w:val="00570A25"/>
    <w:rsid w:val="00571FAE"/>
    <w:rsid w:val="00572011"/>
    <w:rsid w:val="00573188"/>
    <w:rsid w:val="0057481D"/>
    <w:rsid w:val="00575667"/>
    <w:rsid w:val="00577A14"/>
    <w:rsid w:val="00581452"/>
    <w:rsid w:val="0058380D"/>
    <w:rsid w:val="005878B9"/>
    <w:rsid w:val="00592D74"/>
    <w:rsid w:val="005941C4"/>
    <w:rsid w:val="00595691"/>
    <w:rsid w:val="0059578C"/>
    <w:rsid w:val="00597C64"/>
    <w:rsid w:val="005A1931"/>
    <w:rsid w:val="005A7444"/>
    <w:rsid w:val="005A7F5B"/>
    <w:rsid w:val="005C340F"/>
    <w:rsid w:val="005C4996"/>
    <w:rsid w:val="005C4E47"/>
    <w:rsid w:val="005C65AC"/>
    <w:rsid w:val="005D0A81"/>
    <w:rsid w:val="005D0C19"/>
    <w:rsid w:val="005D2368"/>
    <w:rsid w:val="005D3262"/>
    <w:rsid w:val="005D7952"/>
    <w:rsid w:val="005E0B22"/>
    <w:rsid w:val="005E1AD7"/>
    <w:rsid w:val="005E21B9"/>
    <w:rsid w:val="005E2C44"/>
    <w:rsid w:val="005E2DDB"/>
    <w:rsid w:val="005E2EA1"/>
    <w:rsid w:val="005F1FD0"/>
    <w:rsid w:val="005F29C3"/>
    <w:rsid w:val="005F3497"/>
    <w:rsid w:val="005F3850"/>
    <w:rsid w:val="00601DF0"/>
    <w:rsid w:val="00605530"/>
    <w:rsid w:val="00610A9D"/>
    <w:rsid w:val="00613ADC"/>
    <w:rsid w:val="0061509F"/>
    <w:rsid w:val="0062098C"/>
    <w:rsid w:val="00620AEC"/>
    <w:rsid w:val="00621188"/>
    <w:rsid w:val="00621F85"/>
    <w:rsid w:val="006230BD"/>
    <w:rsid w:val="0062437B"/>
    <w:rsid w:val="006257ED"/>
    <w:rsid w:val="00625B86"/>
    <w:rsid w:val="006261C4"/>
    <w:rsid w:val="00627564"/>
    <w:rsid w:val="00630B93"/>
    <w:rsid w:val="006319E7"/>
    <w:rsid w:val="00632804"/>
    <w:rsid w:val="006337A6"/>
    <w:rsid w:val="00646D35"/>
    <w:rsid w:val="006470AF"/>
    <w:rsid w:val="006504D6"/>
    <w:rsid w:val="00662004"/>
    <w:rsid w:val="00662E47"/>
    <w:rsid w:val="0066433D"/>
    <w:rsid w:val="00665EE3"/>
    <w:rsid w:val="00667535"/>
    <w:rsid w:val="00675AE6"/>
    <w:rsid w:val="00691BB3"/>
    <w:rsid w:val="00695808"/>
    <w:rsid w:val="00695F1C"/>
    <w:rsid w:val="006A48CB"/>
    <w:rsid w:val="006A6492"/>
    <w:rsid w:val="006A65AF"/>
    <w:rsid w:val="006B05DF"/>
    <w:rsid w:val="006B2F79"/>
    <w:rsid w:val="006B46FB"/>
    <w:rsid w:val="006B5846"/>
    <w:rsid w:val="006C1C5C"/>
    <w:rsid w:val="006C30E6"/>
    <w:rsid w:val="006C58CD"/>
    <w:rsid w:val="006D0296"/>
    <w:rsid w:val="006D625D"/>
    <w:rsid w:val="006D6FA7"/>
    <w:rsid w:val="006D7E7A"/>
    <w:rsid w:val="006E21FB"/>
    <w:rsid w:val="006E231F"/>
    <w:rsid w:val="006E3569"/>
    <w:rsid w:val="006E66F0"/>
    <w:rsid w:val="006E74C2"/>
    <w:rsid w:val="006F05A4"/>
    <w:rsid w:val="006F43DD"/>
    <w:rsid w:val="006F6849"/>
    <w:rsid w:val="0070278D"/>
    <w:rsid w:val="00702A74"/>
    <w:rsid w:val="00704F88"/>
    <w:rsid w:val="00705F81"/>
    <w:rsid w:val="00706A36"/>
    <w:rsid w:val="00714F40"/>
    <w:rsid w:val="007204F7"/>
    <w:rsid w:val="007226E8"/>
    <w:rsid w:val="00723CCF"/>
    <w:rsid w:val="00736905"/>
    <w:rsid w:val="007410BE"/>
    <w:rsid w:val="0074228A"/>
    <w:rsid w:val="007424C6"/>
    <w:rsid w:val="00744D1A"/>
    <w:rsid w:val="00746E38"/>
    <w:rsid w:val="0076083D"/>
    <w:rsid w:val="00761696"/>
    <w:rsid w:val="00765A10"/>
    <w:rsid w:val="007742CF"/>
    <w:rsid w:val="00774418"/>
    <w:rsid w:val="00774A91"/>
    <w:rsid w:val="00774BBD"/>
    <w:rsid w:val="0077537C"/>
    <w:rsid w:val="00775AE4"/>
    <w:rsid w:val="00776293"/>
    <w:rsid w:val="00782439"/>
    <w:rsid w:val="00782606"/>
    <w:rsid w:val="00782F3F"/>
    <w:rsid w:val="0078653E"/>
    <w:rsid w:val="007878B1"/>
    <w:rsid w:val="00787964"/>
    <w:rsid w:val="00792342"/>
    <w:rsid w:val="00793BFA"/>
    <w:rsid w:val="007977A8"/>
    <w:rsid w:val="007A6BE7"/>
    <w:rsid w:val="007A7E1E"/>
    <w:rsid w:val="007B21E0"/>
    <w:rsid w:val="007B4185"/>
    <w:rsid w:val="007B4787"/>
    <w:rsid w:val="007B4F81"/>
    <w:rsid w:val="007B512A"/>
    <w:rsid w:val="007C1581"/>
    <w:rsid w:val="007C2097"/>
    <w:rsid w:val="007C3BDA"/>
    <w:rsid w:val="007C4976"/>
    <w:rsid w:val="007C4DF6"/>
    <w:rsid w:val="007C6CDF"/>
    <w:rsid w:val="007D11C6"/>
    <w:rsid w:val="007D1F72"/>
    <w:rsid w:val="007D2F95"/>
    <w:rsid w:val="007D32AF"/>
    <w:rsid w:val="007D6A07"/>
    <w:rsid w:val="007E0780"/>
    <w:rsid w:val="007F08CD"/>
    <w:rsid w:val="007F1C13"/>
    <w:rsid w:val="007F5818"/>
    <w:rsid w:val="007F6969"/>
    <w:rsid w:val="007F7259"/>
    <w:rsid w:val="008037F6"/>
    <w:rsid w:val="008038CF"/>
    <w:rsid w:val="008040A8"/>
    <w:rsid w:val="00810D90"/>
    <w:rsid w:val="00814810"/>
    <w:rsid w:val="00814D64"/>
    <w:rsid w:val="00815008"/>
    <w:rsid w:val="00816E8A"/>
    <w:rsid w:val="0082062F"/>
    <w:rsid w:val="00824BB1"/>
    <w:rsid w:val="008279FA"/>
    <w:rsid w:val="00830B9E"/>
    <w:rsid w:val="00835200"/>
    <w:rsid w:val="00836454"/>
    <w:rsid w:val="00836BE7"/>
    <w:rsid w:val="008378B4"/>
    <w:rsid w:val="00837C46"/>
    <w:rsid w:val="008404B7"/>
    <w:rsid w:val="00842B7E"/>
    <w:rsid w:val="0084424D"/>
    <w:rsid w:val="00847900"/>
    <w:rsid w:val="008550D7"/>
    <w:rsid w:val="008615B4"/>
    <w:rsid w:val="0086186D"/>
    <w:rsid w:val="008626E7"/>
    <w:rsid w:val="008628AA"/>
    <w:rsid w:val="00870EE7"/>
    <w:rsid w:val="008714B2"/>
    <w:rsid w:val="008726E4"/>
    <w:rsid w:val="008728F6"/>
    <w:rsid w:val="00881013"/>
    <w:rsid w:val="008863B9"/>
    <w:rsid w:val="008A194E"/>
    <w:rsid w:val="008A45A6"/>
    <w:rsid w:val="008A48AF"/>
    <w:rsid w:val="008A5A5E"/>
    <w:rsid w:val="008B2DBB"/>
    <w:rsid w:val="008B32AD"/>
    <w:rsid w:val="008B507E"/>
    <w:rsid w:val="008B6E4D"/>
    <w:rsid w:val="008C0760"/>
    <w:rsid w:val="008C5611"/>
    <w:rsid w:val="008D73D1"/>
    <w:rsid w:val="008F130A"/>
    <w:rsid w:val="008F1A6C"/>
    <w:rsid w:val="008F686C"/>
    <w:rsid w:val="00900044"/>
    <w:rsid w:val="009004BE"/>
    <w:rsid w:val="00901195"/>
    <w:rsid w:val="00903371"/>
    <w:rsid w:val="00903E7A"/>
    <w:rsid w:val="0090442B"/>
    <w:rsid w:val="00907A04"/>
    <w:rsid w:val="00914318"/>
    <w:rsid w:val="009148DE"/>
    <w:rsid w:val="00914F25"/>
    <w:rsid w:val="00922393"/>
    <w:rsid w:val="00923B88"/>
    <w:rsid w:val="00923F7F"/>
    <w:rsid w:val="00930B63"/>
    <w:rsid w:val="0093528B"/>
    <w:rsid w:val="009413EC"/>
    <w:rsid w:val="00941C16"/>
    <w:rsid w:val="00941E30"/>
    <w:rsid w:val="00942BEC"/>
    <w:rsid w:val="00944DEB"/>
    <w:rsid w:val="009504E0"/>
    <w:rsid w:val="00950D71"/>
    <w:rsid w:val="009511DC"/>
    <w:rsid w:val="009543C7"/>
    <w:rsid w:val="0096047D"/>
    <w:rsid w:val="00961E20"/>
    <w:rsid w:val="009627DD"/>
    <w:rsid w:val="00962B9F"/>
    <w:rsid w:val="00962E4D"/>
    <w:rsid w:val="00963E5F"/>
    <w:rsid w:val="009678D4"/>
    <w:rsid w:val="00970947"/>
    <w:rsid w:val="00971D92"/>
    <w:rsid w:val="0097551B"/>
    <w:rsid w:val="00976AE7"/>
    <w:rsid w:val="009777D9"/>
    <w:rsid w:val="00980541"/>
    <w:rsid w:val="00980B00"/>
    <w:rsid w:val="009850BE"/>
    <w:rsid w:val="00987D9C"/>
    <w:rsid w:val="00991B88"/>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F12DD"/>
    <w:rsid w:val="009F1DF7"/>
    <w:rsid w:val="009F3355"/>
    <w:rsid w:val="009F541B"/>
    <w:rsid w:val="009F62F6"/>
    <w:rsid w:val="009F6F3B"/>
    <w:rsid w:val="009F734F"/>
    <w:rsid w:val="00A0452D"/>
    <w:rsid w:val="00A06BCA"/>
    <w:rsid w:val="00A10B2A"/>
    <w:rsid w:val="00A149F9"/>
    <w:rsid w:val="00A170EC"/>
    <w:rsid w:val="00A240E1"/>
    <w:rsid w:val="00A246B6"/>
    <w:rsid w:val="00A332AE"/>
    <w:rsid w:val="00A3596E"/>
    <w:rsid w:val="00A37C74"/>
    <w:rsid w:val="00A40920"/>
    <w:rsid w:val="00A44115"/>
    <w:rsid w:val="00A47C15"/>
    <w:rsid w:val="00A47E70"/>
    <w:rsid w:val="00A50CF0"/>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0236"/>
    <w:rsid w:val="00AA2CBC"/>
    <w:rsid w:val="00AA55CE"/>
    <w:rsid w:val="00AA6AC8"/>
    <w:rsid w:val="00AA77B0"/>
    <w:rsid w:val="00AC35C7"/>
    <w:rsid w:val="00AC4567"/>
    <w:rsid w:val="00AC5820"/>
    <w:rsid w:val="00AD0061"/>
    <w:rsid w:val="00AD0CDB"/>
    <w:rsid w:val="00AD1296"/>
    <w:rsid w:val="00AD1CD8"/>
    <w:rsid w:val="00AD20EF"/>
    <w:rsid w:val="00AD54EF"/>
    <w:rsid w:val="00AD6BC8"/>
    <w:rsid w:val="00AE0BFE"/>
    <w:rsid w:val="00AE1788"/>
    <w:rsid w:val="00AF3C52"/>
    <w:rsid w:val="00AF636C"/>
    <w:rsid w:val="00B005BD"/>
    <w:rsid w:val="00B00BC8"/>
    <w:rsid w:val="00B03167"/>
    <w:rsid w:val="00B059C6"/>
    <w:rsid w:val="00B07442"/>
    <w:rsid w:val="00B10CB3"/>
    <w:rsid w:val="00B23924"/>
    <w:rsid w:val="00B2438C"/>
    <w:rsid w:val="00B258BB"/>
    <w:rsid w:val="00B270B2"/>
    <w:rsid w:val="00B33522"/>
    <w:rsid w:val="00B34C8E"/>
    <w:rsid w:val="00B41FB6"/>
    <w:rsid w:val="00B423C6"/>
    <w:rsid w:val="00B452F4"/>
    <w:rsid w:val="00B45DE1"/>
    <w:rsid w:val="00B47690"/>
    <w:rsid w:val="00B51CF0"/>
    <w:rsid w:val="00B5785E"/>
    <w:rsid w:val="00B64181"/>
    <w:rsid w:val="00B64269"/>
    <w:rsid w:val="00B65CEB"/>
    <w:rsid w:val="00B67B97"/>
    <w:rsid w:val="00B70EAD"/>
    <w:rsid w:val="00B72210"/>
    <w:rsid w:val="00B72F3A"/>
    <w:rsid w:val="00B76FA2"/>
    <w:rsid w:val="00B8178C"/>
    <w:rsid w:val="00B8301A"/>
    <w:rsid w:val="00B85B69"/>
    <w:rsid w:val="00B92376"/>
    <w:rsid w:val="00B9310A"/>
    <w:rsid w:val="00B93533"/>
    <w:rsid w:val="00B938A7"/>
    <w:rsid w:val="00B968C8"/>
    <w:rsid w:val="00BA1C98"/>
    <w:rsid w:val="00BA3EC5"/>
    <w:rsid w:val="00BA49D0"/>
    <w:rsid w:val="00BA4F3B"/>
    <w:rsid w:val="00BA51D9"/>
    <w:rsid w:val="00BA5F84"/>
    <w:rsid w:val="00BB20D1"/>
    <w:rsid w:val="00BB30CC"/>
    <w:rsid w:val="00BB46F8"/>
    <w:rsid w:val="00BB48C1"/>
    <w:rsid w:val="00BB4AAF"/>
    <w:rsid w:val="00BB5194"/>
    <w:rsid w:val="00BB5DFC"/>
    <w:rsid w:val="00BB685E"/>
    <w:rsid w:val="00BC75D8"/>
    <w:rsid w:val="00BD0488"/>
    <w:rsid w:val="00BD1BA2"/>
    <w:rsid w:val="00BD279D"/>
    <w:rsid w:val="00BD461B"/>
    <w:rsid w:val="00BD6BB8"/>
    <w:rsid w:val="00BE2B7D"/>
    <w:rsid w:val="00BF5FCC"/>
    <w:rsid w:val="00BF6115"/>
    <w:rsid w:val="00BF67EF"/>
    <w:rsid w:val="00C00000"/>
    <w:rsid w:val="00C00584"/>
    <w:rsid w:val="00C01A8F"/>
    <w:rsid w:val="00C0509A"/>
    <w:rsid w:val="00C068E9"/>
    <w:rsid w:val="00C132C5"/>
    <w:rsid w:val="00C13DAA"/>
    <w:rsid w:val="00C1639C"/>
    <w:rsid w:val="00C301C8"/>
    <w:rsid w:val="00C431A0"/>
    <w:rsid w:val="00C43813"/>
    <w:rsid w:val="00C47E7A"/>
    <w:rsid w:val="00C5246E"/>
    <w:rsid w:val="00C54513"/>
    <w:rsid w:val="00C55284"/>
    <w:rsid w:val="00C56A08"/>
    <w:rsid w:val="00C5733A"/>
    <w:rsid w:val="00C578DE"/>
    <w:rsid w:val="00C621C1"/>
    <w:rsid w:val="00C65668"/>
    <w:rsid w:val="00C66BA2"/>
    <w:rsid w:val="00C66C93"/>
    <w:rsid w:val="00C67960"/>
    <w:rsid w:val="00C72A55"/>
    <w:rsid w:val="00C72DA4"/>
    <w:rsid w:val="00C7717D"/>
    <w:rsid w:val="00C83FC3"/>
    <w:rsid w:val="00C85CEF"/>
    <w:rsid w:val="00C8713B"/>
    <w:rsid w:val="00C91B5A"/>
    <w:rsid w:val="00C92476"/>
    <w:rsid w:val="00C95985"/>
    <w:rsid w:val="00CA5062"/>
    <w:rsid w:val="00CB30A6"/>
    <w:rsid w:val="00CB5E9E"/>
    <w:rsid w:val="00CB6249"/>
    <w:rsid w:val="00CB6E98"/>
    <w:rsid w:val="00CC03F9"/>
    <w:rsid w:val="00CC075D"/>
    <w:rsid w:val="00CC4A91"/>
    <w:rsid w:val="00CC5026"/>
    <w:rsid w:val="00CC68D0"/>
    <w:rsid w:val="00CD21A9"/>
    <w:rsid w:val="00CD224C"/>
    <w:rsid w:val="00CE0DAE"/>
    <w:rsid w:val="00CE2134"/>
    <w:rsid w:val="00CE5F4E"/>
    <w:rsid w:val="00CF155D"/>
    <w:rsid w:val="00CF1F71"/>
    <w:rsid w:val="00CF6E24"/>
    <w:rsid w:val="00CF76CD"/>
    <w:rsid w:val="00D00170"/>
    <w:rsid w:val="00D00F70"/>
    <w:rsid w:val="00D03F9A"/>
    <w:rsid w:val="00D06125"/>
    <w:rsid w:val="00D06D51"/>
    <w:rsid w:val="00D14E12"/>
    <w:rsid w:val="00D1751E"/>
    <w:rsid w:val="00D17D2A"/>
    <w:rsid w:val="00D24991"/>
    <w:rsid w:val="00D31CDC"/>
    <w:rsid w:val="00D34D74"/>
    <w:rsid w:val="00D42371"/>
    <w:rsid w:val="00D44CFD"/>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6CDB"/>
    <w:rsid w:val="00D87F6A"/>
    <w:rsid w:val="00D9351B"/>
    <w:rsid w:val="00D9625E"/>
    <w:rsid w:val="00D962B1"/>
    <w:rsid w:val="00DB0B37"/>
    <w:rsid w:val="00DB0BAF"/>
    <w:rsid w:val="00DB18FE"/>
    <w:rsid w:val="00DB3109"/>
    <w:rsid w:val="00DB3EEB"/>
    <w:rsid w:val="00DB4535"/>
    <w:rsid w:val="00DC6642"/>
    <w:rsid w:val="00DC6E76"/>
    <w:rsid w:val="00DD0668"/>
    <w:rsid w:val="00DD5553"/>
    <w:rsid w:val="00DE2E73"/>
    <w:rsid w:val="00DE342B"/>
    <w:rsid w:val="00DE34CF"/>
    <w:rsid w:val="00DE42A3"/>
    <w:rsid w:val="00DE4304"/>
    <w:rsid w:val="00DE68B1"/>
    <w:rsid w:val="00DF2FFC"/>
    <w:rsid w:val="00DF5EC4"/>
    <w:rsid w:val="00E00B60"/>
    <w:rsid w:val="00E01E86"/>
    <w:rsid w:val="00E03168"/>
    <w:rsid w:val="00E04C88"/>
    <w:rsid w:val="00E11CEA"/>
    <w:rsid w:val="00E13F3D"/>
    <w:rsid w:val="00E24AA7"/>
    <w:rsid w:val="00E334DF"/>
    <w:rsid w:val="00E34898"/>
    <w:rsid w:val="00E356EF"/>
    <w:rsid w:val="00E42C2C"/>
    <w:rsid w:val="00E44ED3"/>
    <w:rsid w:val="00E45082"/>
    <w:rsid w:val="00E463E9"/>
    <w:rsid w:val="00E52654"/>
    <w:rsid w:val="00E55CE3"/>
    <w:rsid w:val="00E560FA"/>
    <w:rsid w:val="00E564E3"/>
    <w:rsid w:val="00E56800"/>
    <w:rsid w:val="00E579C6"/>
    <w:rsid w:val="00E65FC9"/>
    <w:rsid w:val="00E76341"/>
    <w:rsid w:val="00E76EAB"/>
    <w:rsid w:val="00E8292B"/>
    <w:rsid w:val="00E837FA"/>
    <w:rsid w:val="00E84855"/>
    <w:rsid w:val="00E86272"/>
    <w:rsid w:val="00E952D9"/>
    <w:rsid w:val="00E956B6"/>
    <w:rsid w:val="00EA1808"/>
    <w:rsid w:val="00EA4ABD"/>
    <w:rsid w:val="00EA5095"/>
    <w:rsid w:val="00EA53CB"/>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6FD0"/>
    <w:rsid w:val="00EE1B66"/>
    <w:rsid w:val="00EE4CF9"/>
    <w:rsid w:val="00EE7D7C"/>
    <w:rsid w:val="00EF6564"/>
    <w:rsid w:val="00EF66E7"/>
    <w:rsid w:val="00EF7A1D"/>
    <w:rsid w:val="00F02714"/>
    <w:rsid w:val="00F06DD5"/>
    <w:rsid w:val="00F1315C"/>
    <w:rsid w:val="00F1441D"/>
    <w:rsid w:val="00F157C5"/>
    <w:rsid w:val="00F20BDC"/>
    <w:rsid w:val="00F255B9"/>
    <w:rsid w:val="00F25D98"/>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318C"/>
    <w:rsid w:val="00F977DB"/>
    <w:rsid w:val="00FA018C"/>
    <w:rsid w:val="00FA44AC"/>
    <w:rsid w:val="00FA5765"/>
    <w:rsid w:val="00FA646C"/>
    <w:rsid w:val="00FB1472"/>
    <w:rsid w:val="00FB2B3D"/>
    <w:rsid w:val="00FB6386"/>
    <w:rsid w:val="00FB65E7"/>
    <w:rsid w:val="00FB7CCE"/>
    <w:rsid w:val="00FC13F3"/>
    <w:rsid w:val="00FC1A17"/>
    <w:rsid w:val="00FC43D0"/>
    <w:rsid w:val="00FC5B1A"/>
    <w:rsid w:val="00FC6B22"/>
    <w:rsid w:val="00FD22BE"/>
    <w:rsid w:val="00FD48B9"/>
    <w:rsid w:val="00FE167C"/>
    <w:rsid w:val="00FE1FF2"/>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4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2EB124-83D0-4819-B65D-B497823423B6}">
  <ds:schemaRefs>
    <ds:schemaRef ds:uri="http://schemas.openxmlformats.org/officeDocument/2006/bibliography"/>
  </ds:schemaRefs>
</ds:datastoreItem>
</file>

<file path=customXml/itemProps3.xml><?xml version="1.0" encoding="utf-8"?>
<ds:datastoreItem xmlns:ds="http://schemas.openxmlformats.org/officeDocument/2006/customXml" ds:itemID="{E8B6AE41-A77F-4499-8F8F-72C81B96B5E3}">
  <ds:schemaRefs>
    <ds:schemaRef ds:uri="http://schemas.openxmlformats.org/officeDocument/2006/bibliography"/>
  </ds:schemaRefs>
</ds:datastoreItem>
</file>

<file path=customXml/itemProps4.xml><?xml version="1.0" encoding="utf-8"?>
<ds:datastoreItem xmlns:ds="http://schemas.openxmlformats.org/officeDocument/2006/customXml" ds:itemID="{513B8663-3EB0-4008-82B1-5B24F5AB1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4</Pages>
  <Words>934</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Ericsson</cp:lastModifiedBy>
  <cp:revision>372</cp:revision>
  <cp:lastPrinted>1899-12-31T23:00:00Z</cp:lastPrinted>
  <dcterms:created xsi:type="dcterms:W3CDTF">2020-10-19T10:49:00Z</dcterms:created>
  <dcterms:modified xsi:type="dcterms:W3CDTF">2021-01-14T22:20:00Z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