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10-e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20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7169</w:t>
      </w:r>
    </w:p>
    <w:p w:rsidR="004C5CFC" w:rsidRPr="0078653E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2nd</w:t>
      </w:r>
      <w:r w:rsidRPr="00A93A1C">
        <w:rPr>
          <w:rFonts w:ascii="Arial" w:eastAsia="MS Mincho" w:hAnsi="Arial"/>
          <w:b/>
          <w:sz w:val="24"/>
          <w:szCs w:val="24"/>
        </w:rPr>
        <w:t xml:space="preserve"> </w:t>
      </w:r>
      <w:r>
        <w:rPr>
          <w:rFonts w:ascii="Arial" w:eastAsia="MS Mincho" w:hAnsi="Arial"/>
          <w:b/>
          <w:sz w:val="24"/>
          <w:szCs w:val="24"/>
        </w:rPr>
        <w:t xml:space="preserve">-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12</w:t>
      </w:r>
      <w:r w:rsidRPr="00A93A1C">
        <w:rPr>
          <w:rFonts w:ascii="Arial" w:eastAsia="MS Mincho" w:hAnsi="Arial"/>
          <w:b/>
          <w:sz w:val="24"/>
          <w:szCs w:val="24"/>
        </w:rPr>
        <w:t xml:space="preserve">th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November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6"/>
      <w:r w:rsidRPr="00A93A1C">
        <w:rPr>
          <w:rFonts w:ascii="Arial" w:eastAsia="MS Mincho" w:hAnsi="Arial"/>
          <w:b/>
          <w:sz w:val="24"/>
          <w:szCs w:val="24"/>
        </w:rPr>
        <w:t>20</w:t>
      </w:r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rFonts w:hint="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1564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</w:t>
            </w:r>
            <w:r>
              <w:rPr>
                <w:rFonts w:hint="eastAsia"/>
                <w:lang w:eastAsia="zh-CN"/>
              </w:rPr>
              <w:t>6.423</w:t>
            </w:r>
            <w:r>
              <w:rPr>
                <w:rFonts w:hint="eastAsia"/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MDT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953CBD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20</w:t>
            </w:r>
            <w:r>
              <w:t>-</w:t>
            </w:r>
            <w:r>
              <w:rPr>
                <w:rFonts w:hint="eastAsia"/>
                <w:lang w:eastAsia="zh-CN"/>
              </w:rPr>
              <w:t>1</w:t>
            </w:r>
            <w:r w:rsidR="00953CBD">
              <w:rPr>
                <w:rFonts w:hint="eastAsia"/>
                <w:lang w:eastAsia="zh-CN"/>
              </w:rPr>
              <w:t>1</w:t>
            </w:r>
            <w:r>
              <w:t>-</w:t>
            </w:r>
            <w:r w:rsidR="00953CBD">
              <w:rPr>
                <w:rFonts w:hint="eastAsia"/>
                <w:lang w:eastAsia="zh-CN"/>
              </w:rPr>
              <w:t>11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bookmarkStart w:id="8" w:name="_GoBack"/>
            <w:bookmarkEnd w:id="8"/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9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support of </w:t>
            </w:r>
            <w:r>
              <w:rPr>
                <w:rFonts w:hint="eastAsia"/>
                <w:lang w:eastAsia="zh-CN"/>
              </w:rPr>
              <w:t xml:space="preserve">MDT </w:t>
            </w:r>
            <w:r>
              <w:rPr>
                <w:rFonts w:hint="eastAsia"/>
                <w:lang w:eastAsia="zh-CN"/>
              </w:rPr>
              <w:t>enhancement for NR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AD0CDB" w:rsidRDefault="004C5CFC" w:rsidP="004C5CFC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4C5CFC" w:rsidP="004C5CF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MDT enhancement could not be supported for NR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</w:pP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rFonts w:hint="eastAsia"/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10" w:name="_Toc20954465"/>
      <w:bookmarkStart w:id="11" w:name="_Toc29902469"/>
      <w:bookmarkStart w:id="12" w:name="_Toc29906473"/>
      <w:bookmarkStart w:id="13" w:name="_Toc36550463"/>
      <w:bookmarkStart w:id="14" w:name="_Toc45104220"/>
      <w:bookmarkStart w:id="15" w:name="_Toc45227716"/>
      <w:bookmarkStart w:id="16" w:name="_Toc45891530"/>
      <w:bookmarkStart w:id="17" w:name="_Toc51764174"/>
      <w:bookmarkStart w:id="18" w:name="_Toc5690799"/>
      <w:bookmarkEnd w:id="0"/>
      <w:bookmarkEnd w:id="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19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2"/>
    <w:bookmarkEnd w:id="3"/>
    <w:bookmarkEnd w:id="4"/>
    <w:bookmarkEnd w:id="18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2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5B1" w:rsidRDefault="009205B1">
      <w:pPr>
        <w:spacing w:after="0"/>
      </w:pPr>
      <w:r>
        <w:separator/>
      </w:r>
    </w:p>
  </w:endnote>
  <w:endnote w:type="continuationSeparator" w:id="0">
    <w:p w:rsidR="009205B1" w:rsidRDefault="00920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Microsoft YaHei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5B1" w:rsidRDefault="009205B1">
      <w:pPr>
        <w:spacing w:after="0"/>
      </w:pPr>
      <w:r>
        <w:separator/>
      </w:r>
    </w:p>
  </w:footnote>
  <w:footnote w:type="continuationSeparator" w:id="0">
    <w:p w:rsidR="009205B1" w:rsidRDefault="009205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D70D0-0BF1-44D4-8336-1909E962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536</Words>
  <Characters>3061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3</cp:revision>
  <dcterms:created xsi:type="dcterms:W3CDTF">2020-11-11T08:17:00Z</dcterms:created>
  <dcterms:modified xsi:type="dcterms:W3CDTF">2020-11-11T08:17:00Z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