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BD20F" w14:textId="0514D222" w:rsidR="00E66EFE" w:rsidRDefault="00E66EFE" w:rsidP="00E66EFE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E21432">
        <w:rPr>
          <w:rFonts w:cs="Arial"/>
          <w:sz w:val="24"/>
          <w:szCs w:val="24"/>
        </w:rPr>
        <w:t>8_e</w:t>
      </w:r>
      <w:r>
        <w:rPr>
          <w:rFonts w:cs="Arial"/>
          <w:bCs/>
          <w:sz w:val="24"/>
        </w:rPr>
        <w:tab/>
      </w:r>
      <w:r w:rsidR="00F72B36" w:rsidRPr="00F72B36">
        <w:rPr>
          <w:rFonts w:cs="Arial"/>
          <w:bCs/>
          <w:sz w:val="24"/>
          <w:lang w:eastAsia="ja-JP"/>
        </w:rPr>
        <w:t>R3-203415</w:t>
      </w:r>
    </w:p>
    <w:p w14:paraId="32A6579A" w14:textId="0AF2B824" w:rsidR="00E66EFE" w:rsidRDefault="00E66EFE" w:rsidP="00E66EF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 Meeting, </w:t>
      </w:r>
      <w:r w:rsidR="00E21432">
        <w:rPr>
          <w:b/>
          <w:noProof/>
          <w:sz w:val="24"/>
        </w:rPr>
        <w:t>1</w:t>
      </w:r>
      <w:r w:rsidR="00E21432" w:rsidRPr="00E21432">
        <w:rPr>
          <w:b/>
          <w:noProof/>
          <w:sz w:val="24"/>
          <w:vertAlign w:val="superscript"/>
        </w:rPr>
        <w:t>st</w:t>
      </w:r>
      <w:r w:rsidR="00E2143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1432">
        <w:rPr>
          <w:b/>
          <w:noProof/>
          <w:sz w:val="24"/>
        </w:rPr>
        <w:t>12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1432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p w14:paraId="710EF4BB" w14:textId="77777777" w:rsidR="000376D8" w:rsidRDefault="000376D8"/>
    <w:p w14:paraId="65CF94A1" w14:textId="77777777" w:rsidR="000376D8" w:rsidRPr="005512C9" w:rsidRDefault="000376D8" w:rsidP="000376D8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Pr="00B05698">
        <w:rPr>
          <w:rFonts w:cs="Arial"/>
          <w:b/>
          <w:bCs/>
          <w:color w:val="000000"/>
          <w:sz w:val="24"/>
          <w:szCs w:val="24"/>
          <w:lang w:val="en-US"/>
        </w:rPr>
        <w:t>17.2.4.2</w:t>
      </w:r>
    </w:p>
    <w:p w14:paraId="6785D780" w14:textId="77777777" w:rsidR="000376D8" w:rsidRPr="005512C9" w:rsidRDefault="000376D8" w:rsidP="000376D8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14A942BD" w14:textId="43336D0A" w:rsidR="000376D8" w:rsidRPr="009636BD" w:rsidRDefault="000376D8" w:rsidP="000376D8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5F6D0E">
        <w:rPr>
          <w:rFonts w:cs="Arial"/>
          <w:b/>
          <w:bCs/>
          <w:color w:val="000000"/>
          <w:sz w:val="24"/>
          <w:szCs w:val="24"/>
        </w:rPr>
        <w:t xml:space="preserve">Remaining issues on </w:t>
      </w:r>
      <w:r w:rsidR="008E0522">
        <w:rPr>
          <w:rFonts w:cs="Arial"/>
          <w:b/>
          <w:bCs/>
          <w:color w:val="000000"/>
          <w:sz w:val="24"/>
          <w:szCs w:val="24"/>
        </w:rPr>
        <w:t>Dynamic Control</w:t>
      </w:r>
    </w:p>
    <w:p w14:paraId="3C71FC17" w14:textId="7AA98097" w:rsidR="000376D8" w:rsidRDefault="000376D8" w:rsidP="000376D8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854CD">
        <w:rPr>
          <w:rFonts w:cs="Arial"/>
          <w:b/>
          <w:bCs/>
          <w:sz w:val="24"/>
          <w:szCs w:val="24"/>
        </w:rPr>
        <w:t>Discussion and Approval</w:t>
      </w:r>
    </w:p>
    <w:p w14:paraId="7BE0D75E" w14:textId="61EC49B2" w:rsidR="000376D8" w:rsidRDefault="000376D8" w:rsidP="000376D8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</w:r>
      <w:r w:rsidR="004022F9">
        <w:rPr>
          <w:lang w:eastAsia="zh-CN"/>
        </w:rPr>
        <w:tab/>
      </w:r>
      <w:r>
        <w:rPr>
          <w:lang w:eastAsia="zh-CN"/>
        </w:rPr>
        <w:t>Information</w:t>
      </w:r>
    </w:p>
    <w:p w14:paraId="03EEFF3B" w14:textId="40C9831E" w:rsidR="00F65A02" w:rsidRDefault="003C225D" w:rsidP="00125411">
      <w:r>
        <w:t xml:space="preserve">At the last RAN3 meeting, in the Summary of Offline [1], </w:t>
      </w:r>
      <w:r w:rsidR="00B2573A" w:rsidRPr="00B2573A">
        <w:t xml:space="preserve">on </w:t>
      </w:r>
      <w:r w:rsidR="005C73D5">
        <w:t>Dynamic control,</w:t>
      </w:r>
      <w:r w:rsidR="00B2573A" w:rsidRPr="00B2573A">
        <w:t xml:space="preserve"> </w:t>
      </w:r>
      <w:r w:rsidR="007E2DFB">
        <w:t>we</w:t>
      </w:r>
      <w:r>
        <w:t xml:space="preserve"> listed:</w:t>
      </w:r>
    </w:p>
    <w:p w14:paraId="1FF40BD3" w14:textId="77777777" w:rsidR="005C73D5" w:rsidRPr="005C73D5" w:rsidRDefault="005C73D5" w:rsidP="005C73D5">
      <w:pPr>
        <w:ind w:left="284"/>
        <w:rPr>
          <w:color w:val="00B050"/>
        </w:rPr>
      </w:pPr>
      <w:r w:rsidRPr="005C73D5">
        <w:rPr>
          <w:color w:val="00B050"/>
        </w:rPr>
        <w:t>Agreement:</w:t>
      </w:r>
    </w:p>
    <w:p w14:paraId="0999C80E" w14:textId="08DD0682" w:rsidR="005C73D5" w:rsidRPr="005C73D5" w:rsidRDefault="005C73D5" w:rsidP="005C73D5">
      <w:pPr>
        <w:ind w:left="284"/>
        <w:rPr>
          <w:color w:val="00B050"/>
        </w:rPr>
      </w:pPr>
      <w:r w:rsidRPr="005C73D5">
        <w:rPr>
          <w:color w:val="00B050"/>
        </w:rPr>
        <w:t xml:space="preserve">Introduce the DL radio quality assistance information provided per RLC </w:t>
      </w:r>
    </w:p>
    <w:p w14:paraId="6B9C7E73" w14:textId="47259BF6" w:rsidR="005C73D5" w:rsidRPr="005C73D5" w:rsidRDefault="005C73D5" w:rsidP="005C73D5">
      <w:pPr>
        <w:ind w:left="284"/>
        <w:rPr>
          <w:color w:val="FF0000"/>
        </w:rPr>
      </w:pPr>
      <w:r w:rsidRPr="005C73D5">
        <w:rPr>
          <w:color w:val="FF0000"/>
        </w:rPr>
        <w:t>Open Issue:</w:t>
      </w:r>
    </w:p>
    <w:p w14:paraId="6DABF8E9" w14:textId="77777777" w:rsidR="005C73D5" w:rsidRPr="005C73D5" w:rsidRDefault="005C73D5" w:rsidP="005C73D5">
      <w:pPr>
        <w:ind w:left="284"/>
        <w:rPr>
          <w:color w:val="FF0000"/>
        </w:rPr>
      </w:pPr>
      <w:r w:rsidRPr="005C73D5">
        <w:rPr>
          <w:color w:val="FF0000"/>
        </w:rPr>
        <w:t>1.</w:t>
      </w:r>
      <w:r w:rsidRPr="005C73D5">
        <w:rPr>
          <w:color w:val="FF0000"/>
        </w:rPr>
        <w:tab/>
        <w:t xml:space="preserve">Which node controls the UL duplication activation of RLC entity? </w:t>
      </w:r>
    </w:p>
    <w:p w14:paraId="7978FBA7" w14:textId="77777777" w:rsidR="005C73D5" w:rsidRPr="005C73D5" w:rsidRDefault="005C73D5" w:rsidP="005C73D5">
      <w:pPr>
        <w:ind w:left="284"/>
        <w:rPr>
          <w:color w:val="FF0000"/>
        </w:rPr>
      </w:pPr>
      <w:r w:rsidRPr="005C73D5">
        <w:rPr>
          <w:color w:val="FF0000"/>
        </w:rPr>
        <w:t>2.</w:t>
      </w:r>
      <w:r w:rsidRPr="005C73D5">
        <w:rPr>
          <w:color w:val="FF0000"/>
        </w:rPr>
        <w:tab/>
        <w:t>Assistance information exchange between RLC entities for UL duplication</w:t>
      </w:r>
    </w:p>
    <w:p w14:paraId="315B1CFF" w14:textId="77777777" w:rsidR="005C73D5" w:rsidRPr="005C73D5" w:rsidRDefault="005C73D5" w:rsidP="005C73D5">
      <w:pPr>
        <w:ind w:left="568"/>
        <w:rPr>
          <w:color w:val="FF0000"/>
        </w:rPr>
      </w:pPr>
      <w:r w:rsidRPr="005C73D5">
        <w:rPr>
          <w:color w:val="FF0000"/>
        </w:rPr>
        <w:t>- UL PDCP duplication activation state</w:t>
      </w:r>
    </w:p>
    <w:p w14:paraId="0F7428B3" w14:textId="77777777" w:rsidR="005C73D5" w:rsidRPr="005C73D5" w:rsidRDefault="005C73D5" w:rsidP="005C73D5">
      <w:pPr>
        <w:ind w:left="568"/>
        <w:rPr>
          <w:color w:val="FF0000"/>
        </w:rPr>
      </w:pPr>
      <w:r w:rsidRPr="005C73D5">
        <w:rPr>
          <w:color w:val="FF0000"/>
        </w:rPr>
        <w:t>- UL Radio quality index</w:t>
      </w:r>
    </w:p>
    <w:p w14:paraId="764A0822" w14:textId="77777777" w:rsidR="005C73D5" w:rsidRPr="005C73D5" w:rsidRDefault="005C73D5" w:rsidP="005C73D5">
      <w:pPr>
        <w:ind w:left="568"/>
        <w:rPr>
          <w:color w:val="FF0000"/>
        </w:rPr>
      </w:pPr>
      <w:r w:rsidRPr="005C73D5">
        <w:rPr>
          <w:color w:val="FF0000"/>
        </w:rPr>
        <w:t>- Assistance information per RLC</w:t>
      </w:r>
    </w:p>
    <w:p w14:paraId="1C8D0488" w14:textId="004FB40B" w:rsidR="005C73D5" w:rsidRPr="005C73D5" w:rsidRDefault="005C73D5" w:rsidP="005C73D5">
      <w:pPr>
        <w:ind w:left="568"/>
        <w:rPr>
          <w:color w:val="FF0000"/>
        </w:rPr>
      </w:pPr>
      <w:r w:rsidRPr="005C73D5">
        <w:rPr>
          <w:color w:val="FF0000"/>
        </w:rPr>
        <w:t>- UL PDCP duplication activation suggestion</w:t>
      </w:r>
    </w:p>
    <w:p w14:paraId="68F38AC1" w14:textId="77777777" w:rsidR="005C73D5" w:rsidRPr="005C73D5" w:rsidRDefault="005C73D5" w:rsidP="005C73D5">
      <w:pPr>
        <w:ind w:left="284"/>
        <w:rPr>
          <w:color w:val="FF0000"/>
        </w:rPr>
      </w:pPr>
      <w:r w:rsidRPr="005C73D5">
        <w:rPr>
          <w:color w:val="FF0000"/>
        </w:rPr>
        <w:t>3.</w:t>
      </w:r>
      <w:r w:rsidRPr="005C73D5">
        <w:rPr>
          <w:color w:val="FF0000"/>
        </w:rPr>
        <w:tab/>
        <w:t>Initial UL duplication configuration</w:t>
      </w:r>
    </w:p>
    <w:p w14:paraId="621EF48A" w14:textId="77777777" w:rsidR="005C73D5" w:rsidRPr="005C73D5" w:rsidRDefault="005C73D5" w:rsidP="005C73D5">
      <w:pPr>
        <w:ind w:left="568"/>
        <w:rPr>
          <w:color w:val="FF0000"/>
        </w:rPr>
      </w:pPr>
      <w:r w:rsidRPr="005C73D5">
        <w:rPr>
          <w:color w:val="FF0000"/>
        </w:rPr>
        <w:t>- The number of allowed activated RLC entities from the hosting node to assisting node, fixed number or range?</w:t>
      </w:r>
    </w:p>
    <w:p w14:paraId="58983796" w14:textId="77777777" w:rsidR="005C73D5" w:rsidRPr="005C73D5" w:rsidRDefault="005C73D5" w:rsidP="005C73D5">
      <w:pPr>
        <w:ind w:left="568"/>
        <w:rPr>
          <w:color w:val="FF0000"/>
        </w:rPr>
      </w:pPr>
      <w:r w:rsidRPr="005C73D5">
        <w:rPr>
          <w:color w:val="FF0000"/>
        </w:rPr>
        <w:t>- Which node determines the initial UL activation status?</w:t>
      </w:r>
    </w:p>
    <w:p w14:paraId="62994D15" w14:textId="77777777" w:rsidR="005C73D5" w:rsidRPr="005C73D5" w:rsidRDefault="005C73D5" w:rsidP="005C73D5">
      <w:pPr>
        <w:ind w:left="284"/>
        <w:rPr>
          <w:color w:val="FF0000"/>
        </w:rPr>
      </w:pPr>
      <w:r w:rsidRPr="005C73D5">
        <w:rPr>
          <w:color w:val="FF0000"/>
        </w:rPr>
        <w:t>4.</w:t>
      </w:r>
      <w:r w:rsidRPr="005C73D5">
        <w:rPr>
          <w:color w:val="FF0000"/>
        </w:rPr>
        <w:tab/>
        <w:t>Introduce the DL activation suggestion</w:t>
      </w:r>
    </w:p>
    <w:p w14:paraId="2E2F056F" w14:textId="77777777" w:rsidR="005C73D5" w:rsidRPr="005C73D5" w:rsidRDefault="005C73D5" w:rsidP="005C73D5">
      <w:pPr>
        <w:ind w:left="568"/>
        <w:rPr>
          <w:color w:val="FF0000"/>
        </w:rPr>
      </w:pPr>
      <w:r w:rsidRPr="005C73D5">
        <w:rPr>
          <w:color w:val="FF0000"/>
        </w:rPr>
        <w:t>- per RLC</w:t>
      </w:r>
    </w:p>
    <w:p w14:paraId="5CF02EE4" w14:textId="77777777" w:rsidR="005C73D5" w:rsidRPr="005C73D5" w:rsidRDefault="005C73D5" w:rsidP="005C73D5">
      <w:pPr>
        <w:ind w:left="568"/>
        <w:rPr>
          <w:color w:val="FF0000"/>
        </w:rPr>
      </w:pPr>
      <w:r w:rsidRPr="005C73D5">
        <w:rPr>
          <w:color w:val="FF0000"/>
        </w:rPr>
        <w:t>- per DRB</w:t>
      </w:r>
    </w:p>
    <w:p w14:paraId="0543CA2E" w14:textId="77777777" w:rsidR="005C73D5" w:rsidRPr="005C73D5" w:rsidRDefault="005C73D5" w:rsidP="005C73D5">
      <w:pPr>
        <w:ind w:left="284"/>
        <w:rPr>
          <w:color w:val="FF0000"/>
        </w:rPr>
      </w:pPr>
      <w:r w:rsidRPr="005C73D5">
        <w:rPr>
          <w:color w:val="FF0000"/>
        </w:rPr>
        <w:t>5.</w:t>
      </w:r>
      <w:r w:rsidRPr="005C73D5">
        <w:rPr>
          <w:color w:val="FF0000"/>
        </w:rPr>
        <w:tab/>
        <w:t>How to implement the agreement Introduce the DL radio quality assistance information provided per RLC in spec</w:t>
      </w:r>
    </w:p>
    <w:p w14:paraId="14B00907" w14:textId="77777777" w:rsidR="005C73D5" w:rsidRPr="005C73D5" w:rsidRDefault="005C73D5" w:rsidP="005C73D5">
      <w:pPr>
        <w:ind w:left="568"/>
        <w:rPr>
          <w:color w:val="FF0000"/>
        </w:rPr>
      </w:pPr>
      <w:r w:rsidRPr="005C73D5">
        <w:rPr>
          <w:color w:val="FF0000"/>
        </w:rPr>
        <w:t xml:space="preserve">- introduce the flag for per RLC report </w:t>
      </w:r>
    </w:p>
    <w:p w14:paraId="4056FB81" w14:textId="77777777" w:rsidR="005C73D5" w:rsidRPr="005C73D5" w:rsidRDefault="005C73D5" w:rsidP="005C73D5">
      <w:pPr>
        <w:ind w:left="568"/>
        <w:rPr>
          <w:color w:val="FF0000"/>
        </w:rPr>
      </w:pPr>
      <w:r w:rsidRPr="005C73D5">
        <w:rPr>
          <w:color w:val="FF0000"/>
        </w:rPr>
        <w:t>- Just update the text description without flag</w:t>
      </w:r>
    </w:p>
    <w:p w14:paraId="0D416982" w14:textId="3128ABB3" w:rsidR="00B2573A" w:rsidRPr="005C73D5" w:rsidRDefault="005C73D5" w:rsidP="005C73D5">
      <w:pPr>
        <w:ind w:left="568"/>
        <w:rPr>
          <w:color w:val="FF0000"/>
        </w:rPr>
      </w:pPr>
      <w:r w:rsidRPr="005C73D5">
        <w:rPr>
          <w:color w:val="FF0000"/>
        </w:rPr>
        <w:t xml:space="preserve">- Whether we use one frame for one RLC report or combine all the report of RLC entities in one </w:t>
      </w:r>
    </w:p>
    <w:p w14:paraId="4CAFE4FC" w14:textId="61BB1A49" w:rsidR="004022F9" w:rsidRDefault="004022F9" w:rsidP="004022F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>
        <w:rPr>
          <w:lang w:eastAsia="zh-CN"/>
        </w:rPr>
        <w:tab/>
        <w:t>Discussion</w:t>
      </w:r>
    </w:p>
    <w:p w14:paraId="652B9D01" w14:textId="2F57ED67" w:rsidR="0067175C" w:rsidRDefault="00C919DB" w:rsidP="004022F9">
      <w:r w:rsidRPr="00C919DB">
        <w:t xml:space="preserve">The </w:t>
      </w:r>
      <w:r>
        <w:t>TS 38.425 Baseline CR already include that the “assistance information” is sent per DRB or per RLC.</w:t>
      </w:r>
    </w:p>
    <w:p w14:paraId="5B3B4D93" w14:textId="796BF94E" w:rsidR="00BC2CF0" w:rsidRDefault="00BC2CF0" w:rsidP="004022F9">
      <w:r>
        <w:t xml:space="preserve">Note that for each RLC duplication copy, a user plane tunnel is setup. This as we discussed early, in total it is up to RLC copies. </w:t>
      </w:r>
    </w:p>
    <w:p w14:paraId="3E481474" w14:textId="759ED8F7" w:rsidR="00BC2CF0" w:rsidRDefault="00BC2CF0" w:rsidP="004022F9">
      <w:r>
        <w:t xml:space="preserve">We think the approach of updating the text </w:t>
      </w:r>
      <w:proofErr w:type="gramStart"/>
      <w:r>
        <w:t>( which</w:t>
      </w:r>
      <w:proofErr w:type="gramEnd"/>
      <w:r>
        <w:t xml:space="preserve"> is already implemented) is enough to carry the DL radio quality assistance information per DRB/RLC over the user data.</w:t>
      </w:r>
    </w:p>
    <w:p w14:paraId="69F6709E" w14:textId="6097A701" w:rsidR="00BC2CF0" w:rsidRPr="00BC2CF0" w:rsidRDefault="00BC2CF0" w:rsidP="004022F9">
      <w:pPr>
        <w:rPr>
          <w:b/>
          <w:bCs/>
        </w:rPr>
      </w:pPr>
      <w:r w:rsidRPr="00BC2CF0">
        <w:rPr>
          <w:b/>
          <w:bCs/>
        </w:rPr>
        <w:lastRenderedPageBreak/>
        <w:t>Proposal 1: RAN3 to agree that the current baseline CR on TS 38.425 already implemented the DL radio quality assistance information provided per RLC</w:t>
      </w:r>
    </w:p>
    <w:p w14:paraId="26CE4DDC" w14:textId="75734215" w:rsidR="004022F9" w:rsidRDefault="004022F9" w:rsidP="004022F9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>
        <w:rPr>
          <w:lang w:eastAsia="zh-CN"/>
        </w:rPr>
        <w:tab/>
        <w:t>Proposal</w:t>
      </w:r>
    </w:p>
    <w:p w14:paraId="241E7D45" w14:textId="77777777" w:rsidR="00BC2CF0" w:rsidRPr="00BC2CF0" w:rsidRDefault="00BC2CF0" w:rsidP="00BC2CF0">
      <w:pPr>
        <w:rPr>
          <w:b/>
          <w:bCs/>
        </w:rPr>
      </w:pPr>
      <w:r w:rsidRPr="00BC2CF0">
        <w:rPr>
          <w:b/>
          <w:bCs/>
        </w:rPr>
        <w:t>Proposal 1: RAN3 to agree that the current baseline CR on TS 38.425 already implemented the DL radio quality assistance information provided per RLC</w:t>
      </w:r>
    </w:p>
    <w:p w14:paraId="09532739" w14:textId="52662699" w:rsidR="00D525E5" w:rsidRDefault="004022F9" w:rsidP="009B116F">
      <w:pPr>
        <w:pStyle w:val="Heading1"/>
        <w:ind w:left="0" w:firstLine="0"/>
        <w:rPr>
          <w:lang w:eastAsia="zh-CN"/>
        </w:rPr>
      </w:pPr>
      <w:bookmarkStart w:id="1" w:name="_GoBack"/>
      <w:bookmarkEnd w:id="1"/>
      <w:r>
        <w:rPr>
          <w:lang w:eastAsia="zh-CN"/>
        </w:rPr>
        <w:t>4</w:t>
      </w:r>
      <w:r>
        <w:rPr>
          <w:lang w:eastAsia="zh-CN"/>
        </w:rPr>
        <w:tab/>
      </w:r>
      <w:r>
        <w:rPr>
          <w:lang w:eastAsia="zh-CN"/>
        </w:rPr>
        <w:tab/>
      </w:r>
      <w:r w:rsidR="00B24A05">
        <w:rPr>
          <w:lang w:eastAsia="zh-CN"/>
        </w:rPr>
        <w:t>Reference</w:t>
      </w:r>
    </w:p>
    <w:p w14:paraId="02301F60" w14:textId="77777777" w:rsidR="005C73D5" w:rsidRDefault="00B24A05" w:rsidP="005C73D5">
      <w:pPr>
        <w:rPr>
          <w:lang w:eastAsia="zh-CN"/>
        </w:rPr>
      </w:pPr>
      <w:r>
        <w:rPr>
          <w:lang w:eastAsia="zh-CN"/>
        </w:rPr>
        <w:t>[1]</w:t>
      </w:r>
      <w:r>
        <w:rPr>
          <w:lang w:eastAsia="zh-CN"/>
        </w:rPr>
        <w:tab/>
      </w:r>
      <w:r>
        <w:rPr>
          <w:lang w:eastAsia="zh-CN"/>
        </w:rPr>
        <w:tab/>
      </w:r>
      <w:r w:rsidR="001A7176" w:rsidRPr="001A7176">
        <w:rPr>
          <w:lang w:eastAsia="zh-CN"/>
        </w:rPr>
        <w:t>R3-20270</w:t>
      </w:r>
      <w:r w:rsidR="005C73D5">
        <w:rPr>
          <w:lang w:eastAsia="zh-CN"/>
        </w:rPr>
        <w:t>3</w:t>
      </w:r>
      <w:r w:rsidR="001A7176">
        <w:rPr>
          <w:lang w:eastAsia="zh-CN"/>
        </w:rPr>
        <w:tab/>
      </w:r>
      <w:r w:rsidR="005C73D5">
        <w:rPr>
          <w:lang w:eastAsia="zh-CN"/>
        </w:rPr>
        <w:t>Summary of offline discussion on CB: # NRIIOT3_Email_NRIIoT_PDCPdup_ctr</w:t>
      </w:r>
    </w:p>
    <w:sectPr w:rsidR="005C73D5" w:rsidSect="00F72B36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2A248F" w14:textId="77777777" w:rsidR="0043284F" w:rsidRDefault="0043284F">
      <w:pPr>
        <w:spacing w:after="0"/>
      </w:pPr>
      <w:r>
        <w:separator/>
      </w:r>
    </w:p>
  </w:endnote>
  <w:endnote w:type="continuationSeparator" w:id="0">
    <w:p w14:paraId="45B0FEA0" w14:textId="77777777" w:rsidR="0043284F" w:rsidRDefault="004328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AA02D2" w14:textId="77777777" w:rsidR="0043284F" w:rsidRDefault="0043284F">
      <w:pPr>
        <w:spacing w:after="0"/>
      </w:pPr>
      <w:r>
        <w:separator/>
      </w:r>
    </w:p>
  </w:footnote>
  <w:footnote w:type="continuationSeparator" w:id="0">
    <w:p w14:paraId="5673AE8C" w14:textId="77777777" w:rsidR="0043284F" w:rsidRDefault="004328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B41B96" w14:textId="77777777" w:rsidR="00F65A02" w:rsidRDefault="00F65A0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1CFD5812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EF308C8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186151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359A15A5"/>
    <w:multiLevelType w:val="multilevel"/>
    <w:tmpl w:val="1CFD5812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FF3306"/>
    <w:multiLevelType w:val="hybridMultilevel"/>
    <w:tmpl w:val="AC2A3BE6"/>
    <w:lvl w:ilvl="0" w:tplc="B92C49F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0A24BF9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9" w15:restartNumberingAfterBreak="0">
    <w:nsid w:val="7A06799F"/>
    <w:multiLevelType w:val="multilevel"/>
    <w:tmpl w:val="7A06799F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40" w15:restartNumberingAfterBreak="0">
    <w:nsid w:val="7AFE3675"/>
    <w:multiLevelType w:val="hybridMultilevel"/>
    <w:tmpl w:val="C472D492"/>
    <w:lvl w:ilvl="0" w:tplc="25D24D7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1" w15:restartNumberingAfterBreak="0">
    <w:nsid w:val="7F6D3BC0"/>
    <w:multiLevelType w:val="multilevel"/>
    <w:tmpl w:val="70A24BF9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2"/>
  </w:num>
  <w:num w:numId="2">
    <w:abstractNumId w:val="38"/>
  </w:num>
  <w:num w:numId="3">
    <w:abstractNumId w:val="15"/>
  </w:num>
  <w:num w:numId="4">
    <w:abstractNumId w:val="39"/>
  </w:num>
  <w:num w:numId="5">
    <w:abstractNumId w:val="11"/>
    <w:lvlOverride w:ilvl="0">
      <w:startOverride w:val="1"/>
    </w:lvlOverride>
  </w:num>
  <w:num w:numId="6">
    <w:abstractNumId w:val="37"/>
  </w:num>
  <w:num w:numId="7">
    <w:abstractNumId w:val="16"/>
  </w:num>
  <w:num w:numId="8">
    <w:abstractNumId w:val="31"/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3"/>
  </w:num>
  <w:num w:numId="12">
    <w:abstractNumId w:val="41"/>
  </w:num>
  <w:num w:numId="13">
    <w:abstractNumId w:val="40"/>
  </w:num>
  <w:num w:numId="1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>
    <w:abstractNumId w:val="9"/>
  </w:num>
  <w:num w:numId="17">
    <w:abstractNumId w:val="8"/>
  </w:num>
  <w:num w:numId="18">
    <w:abstractNumId w:val="26"/>
  </w:num>
  <w:num w:numId="19">
    <w:abstractNumId w:val="17"/>
  </w:num>
  <w:num w:numId="20">
    <w:abstractNumId w:val="6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"/>
  </w:num>
  <w:num w:numId="26">
    <w:abstractNumId w:val="0"/>
  </w:num>
  <w:num w:numId="27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</w:num>
  <w:num w:numId="29">
    <w:abstractNumId w:val="10"/>
  </w:num>
  <w:num w:numId="30">
    <w:abstractNumId w:val="29"/>
  </w:num>
  <w:num w:numId="31">
    <w:abstractNumId w:val="24"/>
  </w:num>
  <w:num w:numId="32">
    <w:abstractNumId w:val="25"/>
  </w:num>
  <w:num w:numId="33">
    <w:abstractNumId w:val="20"/>
  </w:num>
  <w:num w:numId="34">
    <w:abstractNumId w:val="27"/>
  </w:num>
  <w:num w:numId="35">
    <w:abstractNumId w:val="33"/>
  </w:num>
  <w:num w:numId="36">
    <w:abstractNumId w:val="21"/>
  </w:num>
  <w:num w:numId="37">
    <w:abstractNumId w:val="30"/>
  </w:num>
  <w:num w:numId="38">
    <w:abstractNumId w:val="35"/>
  </w:num>
  <w:num w:numId="39">
    <w:abstractNumId w:val="13"/>
  </w:num>
  <w:num w:numId="40">
    <w:abstractNumId w:val="34"/>
  </w:num>
  <w:num w:numId="41">
    <w:abstractNumId w:val="22"/>
  </w:num>
  <w:num w:numId="42">
    <w:abstractNumId w:val="14"/>
  </w:num>
  <w:num w:numId="43">
    <w:abstractNumId w:val="12"/>
  </w:num>
  <w:num w:numId="44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477"/>
    <w:rsid w:val="00022E4A"/>
    <w:rsid w:val="000368A1"/>
    <w:rsid w:val="000376D8"/>
    <w:rsid w:val="000405A9"/>
    <w:rsid w:val="00044363"/>
    <w:rsid w:val="00044405"/>
    <w:rsid w:val="00052F29"/>
    <w:rsid w:val="000667E4"/>
    <w:rsid w:val="000715F0"/>
    <w:rsid w:val="00093ADE"/>
    <w:rsid w:val="000A11D7"/>
    <w:rsid w:val="000A147F"/>
    <w:rsid w:val="000A6394"/>
    <w:rsid w:val="000B101E"/>
    <w:rsid w:val="000B1C9B"/>
    <w:rsid w:val="000B3DD6"/>
    <w:rsid w:val="000B7FED"/>
    <w:rsid w:val="000C038A"/>
    <w:rsid w:val="000C0DE4"/>
    <w:rsid w:val="000C1982"/>
    <w:rsid w:val="000C2980"/>
    <w:rsid w:val="000C5CC3"/>
    <w:rsid w:val="000C6598"/>
    <w:rsid w:val="000C6825"/>
    <w:rsid w:val="000C6A30"/>
    <w:rsid w:val="000D3218"/>
    <w:rsid w:val="00104060"/>
    <w:rsid w:val="001064A2"/>
    <w:rsid w:val="00111CA0"/>
    <w:rsid w:val="00114A53"/>
    <w:rsid w:val="00122E0C"/>
    <w:rsid w:val="00125411"/>
    <w:rsid w:val="00125F71"/>
    <w:rsid w:val="0013588A"/>
    <w:rsid w:val="00145D43"/>
    <w:rsid w:val="0015200B"/>
    <w:rsid w:val="001560C9"/>
    <w:rsid w:val="00166841"/>
    <w:rsid w:val="00170888"/>
    <w:rsid w:val="00185395"/>
    <w:rsid w:val="00192C46"/>
    <w:rsid w:val="0019304A"/>
    <w:rsid w:val="00196341"/>
    <w:rsid w:val="001971C5"/>
    <w:rsid w:val="001A08B3"/>
    <w:rsid w:val="001A5BCD"/>
    <w:rsid w:val="001A7176"/>
    <w:rsid w:val="001A7B60"/>
    <w:rsid w:val="001B25F3"/>
    <w:rsid w:val="001B52F0"/>
    <w:rsid w:val="001B7A65"/>
    <w:rsid w:val="001C1CC3"/>
    <w:rsid w:val="001E41F3"/>
    <w:rsid w:val="001F40C8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565EE"/>
    <w:rsid w:val="0026004D"/>
    <w:rsid w:val="002640DD"/>
    <w:rsid w:val="0026456D"/>
    <w:rsid w:val="00264C44"/>
    <w:rsid w:val="0027175C"/>
    <w:rsid w:val="00275D12"/>
    <w:rsid w:val="00284034"/>
    <w:rsid w:val="00284DAD"/>
    <w:rsid w:val="00284FEB"/>
    <w:rsid w:val="002860C4"/>
    <w:rsid w:val="00287BE1"/>
    <w:rsid w:val="002934D0"/>
    <w:rsid w:val="002A0366"/>
    <w:rsid w:val="002B1C42"/>
    <w:rsid w:val="002B5741"/>
    <w:rsid w:val="002E18E6"/>
    <w:rsid w:val="002E7DA0"/>
    <w:rsid w:val="002F3235"/>
    <w:rsid w:val="002F4C00"/>
    <w:rsid w:val="00301FB8"/>
    <w:rsid w:val="0030409E"/>
    <w:rsid w:val="00305409"/>
    <w:rsid w:val="0030633A"/>
    <w:rsid w:val="00316028"/>
    <w:rsid w:val="00324011"/>
    <w:rsid w:val="0033645F"/>
    <w:rsid w:val="00353B04"/>
    <w:rsid w:val="00356312"/>
    <w:rsid w:val="003609EF"/>
    <w:rsid w:val="00361C8A"/>
    <w:rsid w:val="0036231A"/>
    <w:rsid w:val="00366557"/>
    <w:rsid w:val="00374DD4"/>
    <w:rsid w:val="003840B0"/>
    <w:rsid w:val="003862D2"/>
    <w:rsid w:val="003878D1"/>
    <w:rsid w:val="00387F2F"/>
    <w:rsid w:val="003942C1"/>
    <w:rsid w:val="003A1B53"/>
    <w:rsid w:val="003A27D5"/>
    <w:rsid w:val="003B6C08"/>
    <w:rsid w:val="003C225D"/>
    <w:rsid w:val="003C40E5"/>
    <w:rsid w:val="003D51EF"/>
    <w:rsid w:val="003E1A36"/>
    <w:rsid w:val="003E262F"/>
    <w:rsid w:val="003F3746"/>
    <w:rsid w:val="004022F9"/>
    <w:rsid w:val="00410371"/>
    <w:rsid w:val="004242F1"/>
    <w:rsid w:val="0043284F"/>
    <w:rsid w:val="00432BB9"/>
    <w:rsid w:val="00461EEB"/>
    <w:rsid w:val="00477CB1"/>
    <w:rsid w:val="00481B6F"/>
    <w:rsid w:val="004A438D"/>
    <w:rsid w:val="004A4BA1"/>
    <w:rsid w:val="004A5563"/>
    <w:rsid w:val="004B4399"/>
    <w:rsid w:val="004B5168"/>
    <w:rsid w:val="004B5FB2"/>
    <w:rsid w:val="004B75B7"/>
    <w:rsid w:val="004C1463"/>
    <w:rsid w:val="004D2021"/>
    <w:rsid w:val="004D7458"/>
    <w:rsid w:val="004F1DA3"/>
    <w:rsid w:val="004F4A6F"/>
    <w:rsid w:val="00504CCD"/>
    <w:rsid w:val="00513A63"/>
    <w:rsid w:val="005144AB"/>
    <w:rsid w:val="00514FC6"/>
    <w:rsid w:val="005153C1"/>
    <w:rsid w:val="0051580D"/>
    <w:rsid w:val="00535160"/>
    <w:rsid w:val="00536DB6"/>
    <w:rsid w:val="00537B8B"/>
    <w:rsid w:val="00537DA0"/>
    <w:rsid w:val="00547111"/>
    <w:rsid w:val="00550FCC"/>
    <w:rsid w:val="005574A4"/>
    <w:rsid w:val="0056053E"/>
    <w:rsid w:val="005742A3"/>
    <w:rsid w:val="00580411"/>
    <w:rsid w:val="00592D74"/>
    <w:rsid w:val="005946E3"/>
    <w:rsid w:val="005A106E"/>
    <w:rsid w:val="005A4424"/>
    <w:rsid w:val="005B1796"/>
    <w:rsid w:val="005C68CE"/>
    <w:rsid w:val="005C73D5"/>
    <w:rsid w:val="005E2C44"/>
    <w:rsid w:val="005F6B38"/>
    <w:rsid w:val="005F6D0E"/>
    <w:rsid w:val="00603A11"/>
    <w:rsid w:val="00611338"/>
    <w:rsid w:val="00621188"/>
    <w:rsid w:val="006257ED"/>
    <w:rsid w:val="00633364"/>
    <w:rsid w:val="006425EC"/>
    <w:rsid w:val="006470D9"/>
    <w:rsid w:val="00651E88"/>
    <w:rsid w:val="00655088"/>
    <w:rsid w:val="006710D1"/>
    <w:rsid w:val="0067175C"/>
    <w:rsid w:val="00673FA6"/>
    <w:rsid w:val="0068429B"/>
    <w:rsid w:val="00690638"/>
    <w:rsid w:val="00695808"/>
    <w:rsid w:val="006B46FB"/>
    <w:rsid w:val="006C7C80"/>
    <w:rsid w:val="006E1303"/>
    <w:rsid w:val="006E21FB"/>
    <w:rsid w:val="006E640E"/>
    <w:rsid w:val="006F0DB3"/>
    <w:rsid w:val="00701CC9"/>
    <w:rsid w:val="00701D59"/>
    <w:rsid w:val="00702BC6"/>
    <w:rsid w:val="007102BA"/>
    <w:rsid w:val="00711520"/>
    <w:rsid w:val="007174F5"/>
    <w:rsid w:val="00726494"/>
    <w:rsid w:val="00735D0C"/>
    <w:rsid w:val="00746DDD"/>
    <w:rsid w:val="00753B24"/>
    <w:rsid w:val="00764AB0"/>
    <w:rsid w:val="007715DB"/>
    <w:rsid w:val="0077232F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348D"/>
    <w:rsid w:val="007D486C"/>
    <w:rsid w:val="007D6A07"/>
    <w:rsid w:val="007E2DFB"/>
    <w:rsid w:val="007E53DF"/>
    <w:rsid w:val="007F0472"/>
    <w:rsid w:val="007F7259"/>
    <w:rsid w:val="008040A8"/>
    <w:rsid w:val="008235C9"/>
    <w:rsid w:val="00825600"/>
    <w:rsid w:val="00826416"/>
    <w:rsid w:val="008279FA"/>
    <w:rsid w:val="00841E7A"/>
    <w:rsid w:val="0084638F"/>
    <w:rsid w:val="00847279"/>
    <w:rsid w:val="00857061"/>
    <w:rsid w:val="00860006"/>
    <w:rsid w:val="008626E7"/>
    <w:rsid w:val="008661D4"/>
    <w:rsid w:val="00867C8E"/>
    <w:rsid w:val="00870EE7"/>
    <w:rsid w:val="00876AE9"/>
    <w:rsid w:val="008854CD"/>
    <w:rsid w:val="008863B9"/>
    <w:rsid w:val="008927B1"/>
    <w:rsid w:val="008A14C5"/>
    <w:rsid w:val="008A45A6"/>
    <w:rsid w:val="008B0CFA"/>
    <w:rsid w:val="008B7C4F"/>
    <w:rsid w:val="008C0505"/>
    <w:rsid w:val="008C1416"/>
    <w:rsid w:val="008C256A"/>
    <w:rsid w:val="008D02FF"/>
    <w:rsid w:val="008D123F"/>
    <w:rsid w:val="008E0522"/>
    <w:rsid w:val="008E1171"/>
    <w:rsid w:val="008E1B6A"/>
    <w:rsid w:val="008F3753"/>
    <w:rsid w:val="008F686C"/>
    <w:rsid w:val="008F7410"/>
    <w:rsid w:val="008F7918"/>
    <w:rsid w:val="00904458"/>
    <w:rsid w:val="00912D06"/>
    <w:rsid w:val="009148DE"/>
    <w:rsid w:val="00931704"/>
    <w:rsid w:val="009323AC"/>
    <w:rsid w:val="00941E30"/>
    <w:rsid w:val="009479AD"/>
    <w:rsid w:val="00962908"/>
    <w:rsid w:val="00964EA2"/>
    <w:rsid w:val="0096511C"/>
    <w:rsid w:val="00971464"/>
    <w:rsid w:val="009777D9"/>
    <w:rsid w:val="00985CA4"/>
    <w:rsid w:val="00986A51"/>
    <w:rsid w:val="00991B88"/>
    <w:rsid w:val="00992AD2"/>
    <w:rsid w:val="00997D3C"/>
    <w:rsid w:val="009A5753"/>
    <w:rsid w:val="009A579D"/>
    <w:rsid w:val="009A64DF"/>
    <w:rsid w:val="009B09DC"/>
    <w:rsid w:val="009B116F"/>
    <w:rsid w:val="009B3AE9"/>
    <w:rsid w:val="009C2417"/>
    <w:rsid w:val="009D26AD"/>
    <w:rsid w:val="009D2C66"/>
    <w:rsid w:val="009E3297"/>
    <w:rsid w:val="009F734F"/>
    <w:rsid w:val="009F7B09"/>
    <w:rsid w:val="00A0214C"/>
    <w:rsid w:val="00A10960"/>
    <w:rsid w:val="00A246B6"/>
    <w:rsid w:val="00A30C3C"/>
    <w:rsid w:val="00A32097"/>
    <w:rsid w:val="00A44DE9"/>
    <w:rsid w:val="00A45BC7"/>
    <w:rsid w:val="00A47E70"/>
    <w:rsid w:val="00A50CF0"/>
    <w:rsid w:val="00A54AC2"/>
    <w:rsid w:val="00A65C23"/>
    <w:rsid w:val="00A678DC"/>
    <w:rsid w:val="00A7671C"/>
    <w:rsid w:val="00A8073D"/>
    <w:rsid w:val="00AA2CBC"/>
    <w:rsid w:val="00AA342D"/>
    <w:rsid w:val="00AB2E0A"/>
    <w:rsid w:val="00AC3E81"/>
    <w:rsid w:val="00AC5820"/>
    <w:rsid w:val="00AD1CD8"/>
    <w:rsid w:val="00AE452D"/>
    <w:rsid w:val="00AF37A5"/>
    <w:rsid w:val="00AF3C1A"/>
    <w:rsid w:val="00AF3E3A"/>
    <w:rsid w:val="00B04EC0"/>
    <w:rsid w:val="00B07A36"/>
    <w:rsid w:val="00B163F4"/>
    <w:rsid w:val="00B16807"/>
    <w:rsid w:val="00B24A05"/>
    <w:rsid w:val="00B2573A"/>
    <w:rsid w:val="00B258BB"/>
    <w:rsid w:val="00B37B94"/>
    <w:rsid w:val="00B43408"/>
    <w:rsid w:val="00B52F87"/>
    <w:rsid w:val="00B5336E"/>
    <w:rsid w:val="00B67B97"/>
    <w:rsid w:val="00B94E6D"/>
    <w:rsid w:val="00B968C8"/>
    <w:rsid w:val="00B97028"/>
    <w:rsid w:val="00BA0320"/>
    <w:rsid w:val="00BA3EC5"/>
    <w:rsid w:val="00BA51D9"/>
    <w:rsid w:val="00BB5DFC"/>
    <w:rsid w:val="00BC2CF0"/>
    <w:rsid w:val="00BD279D"/>
    <w:rsid w:val="00BD3410"/>
    <w:rsid w:val="00BD6BB8"/>
    <w:rsid w:val="00BE3119"/>
    <w:rsid w:val="00BE376F"/>
    <w:rsid w:val="00BF037F"/>
    <w:rsid w:val="00BF5AC2"/>
    <w:rsid w:val="00C079A2"/>
    <w:rsid w:val="00C11BD7"/>
    <w:rsid w:val="00C20090"/>
    <w:rsid w:val="00C20179"/>
    <w:rsid w:val="00C22EA1"/>
    <w:rsid w:val="00C24357"/>
    <w:rsid w:val="00C259FE"/>
    <w:rsid w:val="00C27D21"/>
    <w:rsid w:val="00C30639"/>
    <w:rsid w:val="00C33B7A"/>
    <w:rsid w:val="00C611D0"/>
    <w:rsid w:val="00C63F3F"/>
    <w:rsid w:val="00C66BA2"/>
    <w:rsid w:val="00C82A08"/>
    <w:rsid w:val="00C873D0"/>
    <w:rsid w:val="00C919DB"/>
    <w:rsid w:val="00C92C89"/>
    <w:rsid w:val="00C95985"/>
    <w:rsid w:val="00CA1CA9"/>
    <w:rsid w:val="00CB09BF"/>
    <w:rsid w:val="00CB3CC7"/>
    <w:rsid w:val="00CB7264"/>
    <w:rsid w:val="00CC5026"/>
    <w:rsid w:val="00CC68D0"/>
    <w:rsid w:val="00CD60B8"/>
    <w:rsid w:val="00CD7147"/>
    <w:rsid w:val="00CE0A82"/>
    <w:rsid w:val="00CE3FF1"/>
    <w:rsid w:val="00CE4924"/>
    <w:rsid w:val="00D03F9A"/>
    <w:rsid w:val="00D04654"/>
    <w:rsid w:val="00D06D51"/>
    <w:rsid w:val="00D07DFC"/>
    <w:rsid w:val="00D15167"/>
    <w:rsid w:val="00D24991"/>
    <w:rsid w:val="00D30713"/>
    <w:rsid w:val="00D459C7"/>
    <w:rsid w:val="00D50255"/>
    <w:rsid w:val="00D525E5"/>
    <w:rsid w:val="00D57386"/>
    <w:rsid w:val="00D66520"/>
    <w:rsid w:val="00D674C8"/>
    <w:rsid w:val="00D761DC"/>
    <w:rsid w:val="00D77EF2"/>
    <w:rsid w:val="00D840EC"/>
    <w:rsid w:val="00D90290"/>
    <w:rsid w:val="00D96068"/>
    <w:rsid w:val="00DA4603"/>
    <w:rsid w:val="00DB3C88"/>
    <w:rsid w:val="00DC69BD"/>
    <w:rsid w:val="00DD0AB5"/>
    <w:rsid w:val="00DD50E9"/>
    <w:rsid w:val="00DD7D27"/>
    <w:rsid w:val="00DE34CF"/>
    <w:rsid w:val="00DF1A74"/>
    <w:rsid w:val="00E1361D"/>
    <w:rsid w:val="00E139F2"/>
    <w:rsid w:val="00E13F3D"/>
    <w:rsid w:val="00E14693"/>
    <w:rsid w:val="00E21432"/>
    <w:rsid w:val="00E34898"/>
    <w:rsid w:val="00E57E29"/>
    <w:rsid w:val="00E66EFE"/>
    <w:rsid w:val="00E74ED8"/>
    <w:rsid w:val="00E8230A"/>
    <w:rsid w:val="00E82FBE"/>
    <w:rsid w:val="00E87CFE"/>
    <w:rsid w:val="00E90739"/>
    <w:rsid w:val="00E9370D"/>
    <w:rsid w:val="00E93F56"/>
    <w:rsid w:val="00EB09B7"/>
    <w:rsid w:val="00EB2D54"/>
    <w:rsid w:val="00EC5DF3"/>
    <w:rsid w:val="00ED2808"/>
    <w:rsid w:val="00EE0940"/>
    <w:rsid w:val="00EE75F5"/>
    <w:rsid w:val="00EE760A"/>
    <w:rsid w:val="00EE7ACE"/>
    <w:rsid w:val="00EE7D7C"/>
    <w:rsid w:val="00EF2F11"/>
    <w:rsid w:val="00F21C6B"/>
    <w:rsid w:val="00F25D98"/>
    <w:rsid w:val="00F300FB"/>
    <w:rsid w:val="00F33F6B"/>
    <w:rsid w:val="00F35C3F"/>
    <w:rsid w:val="00F559A2"/>
    <w:rsid w:val="00F640D0"/>
    <w:rsid w:val="00F65A02"/>
    <w:rsid w:val="00F71328"/>
    <w:rsid w:val="00F71818"/>
    <w:rsid w:val="00F71EEF"/>
    <w:rsid w:val="00F72B36"/>
    <w:rsid w:val="00F955C3"/>
    <w:rsid w:val="00F97AC6"/>
    <w:rsid w:val="00FA49EF"/>
    <w:rsid w:val="00FB5566"/>
    <w:rsid w:val="00FB6386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0E5318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5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8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9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37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3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39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58EC0A-C505-4237-BE0F-3504325E8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34D1D6C-49B4-4442-9B61-B9F7E479A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6CB4E7-DBFF-4233-9F17-2C8D9657DBC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BCA2EF9-F39D-4B7B-97E8-2F41D2FDD4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330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2</cp:lastModifiedBy>
  <cp:revision>8</cp:revision>
  <cp:lastPrinted>2411-12-31T06:00:00Z</cp:lastPrinted>
  <dcterms:created xsi:type="dcterms:W3CDTF">2020-05-20T19:59:00Z</dcterms:created>
  <dcterms:modified xsi:type="dcterms:W3CDTF">2020-05-20T20:47:00Z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