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EFF4D8" w14:textId="10FA7235" w:rsidR="00195BB2" w:rsidRPr="00C226A3" w:rsidRDefault="00195BB2" w:rsidP="008B378E">
      <w:pPr>
        <w:pStyle w:val="CRCoverPage"/>
        <w:tabs>
          <w:tab w:val="right" w:pos="9639"/>
        </w:tabs>
        <w:spacing w:after="0"/>
        <w:rPr>
          <w:b/>
          <w:noProof/>
          <w:sz w:val="24"/>
        </w:rPr>
      </w:pPr>
      <w:r>
        <w:rPr>
          <w:b/>
          <w:noProof/>
          <w:sz w:val="24"/>
        </w:rPr>
        <w:t>3GPP TSG-RAN3 Meeting #106</w:t>
      </w:r>
      <w:r w:rsidRPr="00C226A3">
        <w:rPr>
          <w:b/>
          <w:noProof/>
          <w:sz w:val="24"/>
        </w:rPr>
        <w:tab/>
      </w:r>
      <w:r w:rsidR="008744F0" w:rsidRPr="008744F0">
        <w:rPr>
          <w:b/>
          <w:i/>
          <w:noProof/>
          <w:sz w:val="28"/>
        </w:rPr>
        <w:t>R3-197044</w:t>
      </w:r>
    </w:p>
    <w:p w14:paraId="5090CB86" w14:textId="77777777" w:rsidR="00195BB2" w:rsidRDefault="00195BB2" w:rsidP="00195BB2">
      <w:pPr>
        <w:pStyle w:val="CRCoverPage"/>
        <w:tabs>
          <w:tab w:val="right" w:pos="9639"/>
        </w:tabs>
        <w:spacing w:after="0"/>
        <w:rPr>
          <w:b/>
          <w:noProof/>
          <w:sz w:val="24"/>
        </w:rPr>
      </w:pPr>
      <w:r>
        <w:rPr>
          <w:b/>
          <w:noProof/>
          <w:sz w:val="24"/>
        </w:rPr>
        <w:t>Reno, Nevada, USA, 18-22 November</w:t>
      </w:r>
      <w:r w:rsidRPr="004B236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1304B" w14:textId="77777777" w:rsidTr="00547111">
        <w:tc>
          <w:tcPr>
            <w:tcW w:w="9641" w:type="dxa"/>
            <w:gridSpan w:val="9"/>
            <w:tcBorders>
              <w:top w:val="single" w:sz="4" w:space="0" w:color="auto"/>
              <w:left w:val="single" w:sz="4" w:space="0" w:color="auto"/>
              <w:right w:val="single" w:sz="4" w:space="0" w:color="auto"/>
            </w:tcBorders>
          </w:tcPr>
          <w:p w14:paraId="7636D408"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B44D9CE" w14:textId="77777777" w:rsidTr="00547111">
        <w:tc>
          <w:tcPr>
            <w:tcW w:w="9641" w:type="dxa"/>
            <w:gridSpan w:val="9"/>
            <w:tcBorders>
              <w:left w:val="single" w:sz="4" w:space="0" w:color="auto"/>
              <w:right w:val="single" w:sz="4" w:space="0" w:color="auto"/>
            </w:tcBorders>
          </w:tcPr>
          <w:p w14:paraId="01566A9E" w14:textId="77777777" w:rsidR="001E41F3" w:rsidRDefault="001E41F3">
            <w:pPr>
              <w:pStyle w:val="CRCoverPage"/>
              <w:spacing w:after="0"/>
              <w:jc w:val="center"/>
              <w:rPr>
                <w:noProof/>
              </w:rPr>
            </w:pPr>
            <w:r>
              <w:rPr>
                <w:b/>
                <w:noProof/>
                <w:sz w:val="32"/>
              </w:rPr>
              <w:t>CHANGE REQUEST</w:t>
            </w:r>
          </w:p>
        </w:tc>
      </w:tr>
      <w:tr w:rsidR="001E41F3" w14:paraId="70420D97" w14:textId="77777777" w:rsidTr="00547111">
        <w:tc>
          <w:tcPr>
            <w:tcW w:w="9641" w:type="dxa"/>
            <w:gridSpan w:val="9"/>
            <w:tcBorders>
              <w:left w:val="single" w:sz="4" w:space="0" w:color="auto"/>
              <w:right w:val="single" w:sz="4" w:space="0" w:color="auto"/>
            </w:tcBorders>
          </w:tcPr>
          <w:p w14:paraId="4B64ACB2" w14:textId="77777777" w:rsidR="001E41F3" w:rsidRDefault="001E41F3">
            <w:pPr>
              <w:pStyle w:val="CRCoverPage"/>
              <w:spacing w:after="0"/>
              <w:rPr>
                <w:noProof/>
                <w:sz w:val="8"/>
                <w:szCs w:val="8"/>
              </w:rPr>
            </w:pPr>
          </w:p>
        </w:tc>
      </w:tr>
      <w:tr w:rsidR="001E41F3" w14:paraId="1E180541" w14:textId="77777777" w:rsidTr="00547111">
        <w:tc>
          <w:tcPr>
            <w:tcW w:w="142" w:type="dxa"/>
            <w:tcBorders>
              <w:left w:val="single" w:sz="4" w:space="0" w:color="auto"/>
            </w:tcBorders>
          </w:tcPr>
          <w:p w14:paraId="31104D65" w14:textId="77777777" w:rsidR="001E41F3" w:rsidRDefault="001E41F3">
            <w:pPr>
              <w:pStyle w:val="CRCoverPage"/>
              <w:spacing w:after="0"/>
              <w:jc w:val="right"/>
              <w:rPr>
                <w:noProof/>
              </w:rPr>
            </w:pPr>
          </w:p>
        </w:tc>
        <w:tc>
          <w:tcPr>
            <w:tcW w:w="1559" w:type="dxa"/>
            <w:shd w:val="pct30" w:color="FFFF00" w:fill="auto"/>
          </w:tcPr>
          <w:p w14:paraId="5975F920" w14:textId="77777777" w:rsidR="001E41F3" w:rsidRPr="00410371" w:rsidRDefault="00C74A4B" w:rsidP="006F0724">
            <w:pPr>
              <w:pStyle w:val="CRCoverPage"/>
              <w:spacing w:after="0"/>
              <w:ind w:right="280"/>
              <w:jc w:val="right"/>
              <w:rPr>
                <w:b/>
                <w:noProof/>
                <w:sz w:val="28"/>
              </w:rPr>
            </w:pPr>
            <w:r>
              <w:rPr>
                <w:b/>
                <w:noProof/>
                <w:sz w:val="28"/>
              </w:rPr>
              <w:t>38.473</w:t>
            </w:r>
          </w:p>
        </w:tc>
        <w:tc>
          <w:tcPr>
            <w:tcW w:w="709" w:type="dxa"/>
          </w:tcPr>
          <w:p w14:paraId="1DE32D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639769" w14:textId="0442FA19" w:rsidR="001E41F3" w:rsidRPr="00410371" w:rsidRDefault="0073740E" w:rsidP="00C74A4B">
            <w:pPr>
              <w:pStyle w:val="CRCoverPage"/>
              <w:spacing w:after="0"/>
              <w:rPr>
                <w:noProof/>
                <w:lang w:eastAsia="zh-CN"/>
              </w:rPr>
            </w:pPr>
            <w:r w:rsidRPr="00B93D04">
              <w:rPr>
                <w:b/>
                <w:noProof/>
                <w:sz w:val="28"/>
              </w:rPr>
              <w:t>0502</w:t>
            </w:r>
          </w:p>
        </w:tc>
        <w:tc>
          <w:tcPr>
            <w:tcW w:w="709" w:type="dxa"/>
          </w:tcPr>
          <w:p w14:paraId="1AB450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93DC72" w14:textId="16F4AE0F" w:rsidR="001E41F3" w:rsidRPr="00410371" w:rsidRDefault="00FF2B3A" w:rsidP="00C74A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192329">
              <w:rPr>
                <w:b/>
                <w:noProof/>
              </w:rPr>
              <w:t>-</w:t>
            </w:r>
          </w:p>
        </w:tc>
        <w:tc>
          <w:tcPr>
            <w:tcW w:w="2410" w:type="dxa"/>
          </w:tcPr>
          <w:p w14:paraId="4D7CA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289F1" w14:textId="7DFCEB49" w:rsidR="001E41F3" w:rsidRPr="00410371" w:rsidRDefault="00C74A4B" w:rsidP="00815715">
            <w:pPr>
              <w:pStyle w:val="CRCoverPage"/>
              <w:spacing w:after="0"/>
              <w:jc w:val="center"/>
              <w:rPr>
                <w:noProof/>
                <w:sz w:val="28"/>
              </w:rPr>
            </w:pPr>
            <w:r>
              <w:rPr>
                <w:b/>
                <w:noProof/>
                <w:sz w:val="28"/>
              </w:rPr>
              <w:t>15.</w:t>
            </w:r>
            <w:r w:rsidR="00815715">
              <w:rPr>
                <w:b/>
                <w:noProof/>
                <w:sz w:val="28"/>
              </w:rPr>
              <w:t>7</w:t>
            </w:r>
            <w:r>
              <w:rPr>
                <w:b/>
                <w:noProof/>
                <w:sz w:val="28"/>
              </w:rPr>
              <w:t>.0</w:t>
            </w:r>
          </w:p>
        </w:tc>
        <w:tc>
          <w:tcPr>
            <w:tcW w:w="143" w:type="dxa"/>
            <w:tcBorders>
              <w:right w:val="single" w:sz="4" w:space="0" w:color="auto"/>
            </w:tcBorders>
          </w:tcPr>
          <w:p w14:paraId="3652B5DF" w14:textId="77777777" w:rsidR="001E41F3" w:rsidRDefault="001E41F3">
            <w:pPr>
              <w:pStyle w:val="CRCoverPage"/>
              <w:spacing w:after="0"/>
              <w:rPr>
                <w:noProof/>
              </w:rPr>
            </w:pPr>
          </w:p>
        </w:tc>
      </w:tr>
      <w:tr w:rsidR="001E41F3" w14:paraId="6075C7E9" w14:textId="77777777" w:rsidTr="00547111">
        <w:tc>
          <w:tcPr>
            <w:tcW w:w="9641" w:type="dxa"/>
            <w:gridSpan w:val="9"/>
            <w:tcBorders>
              <w:left w:val="single" w:sz="4" w:space="0" w:color="auto"/>
              <w:right w:val="single" w:sz="4" w:space="0" w:color="auto"/>
            </w:tcBorders>
          </w:tcPr>
          <w:p w14:paraId="1A8E4EE8" w14:textId="77777777" w:rsidR="001E41F3" w:rsidRDefault="001E41F3">
            <w:pPr>
              <w:pStyle w:val="CRCoverPage"/>
              <w:spacing w:after="0"/>
              <w:rPr>
                <w:noProof/>
              </w:rPr>
            </w:pPr>
          </w:p>
        </w:tc>
      </w:tr>
      <w:tr w:rsidR="001E41F3" w14:paraId="3F8510B9" w14:textId="77777777" w:rsidTr="00547111">
        <w:tc>
          <w:tcPr>
            <w:tcW w:w="9641" w:type="dxa"/>
            <w:gridSpan w:val="9"/>
            <w:tcBorders>
              <w:top w:val="single" w:sz="4" w:space="0" w:color="auto"/>
            </w:tcBorders>
          </w:tcPr>
          <w:p w14:paraId="21832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A88B94D" w14:textId="77777777" w:rsidTr="00547111">
        <w:tc>
          <w:tcPr>
            <w:tcW w:w="9641" w:type="dxa"/>
            <w:gridSpan w:val="9"/>
          </w:tcPr>
          <w:p w14:paraId="6EDF6092" w14:textId="77777777" w:rsidR="001E41F3" w:rsidRDefault="001E41F3">
            <w:pPr>
              <w:pStyle w:val="CRCoverPage"/>
              <w:spacing w:after="0"/>
              <w:rPr>
                <w:noProof/>
                <w:sz w:val="8"/>
                <w:szCs w:val="8"/>
              </w:rPr>
            </w:pPr>
          </w:p>
        </w:tc>
      </w:tr>
    </w:tbl>
    <w:p w14:paraId="3A3986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5FF8E3" w14:textId="77777777" w:rsidTr="00A7671C">
        <w:tc>
          <w:tcPr>
            <w:tcW w:w="2835" w:type="dxa"/>
          </w:tcPr>
          <w:p w14:paraId="4BFC14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98A6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D27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4D86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F9D5" w14:textId="77777777" w:rsidR="00F25D98" w:rsidRDefault="00F25D98" w:rsidP="001E41F3">
            <w:pPr>
              <w:pStyle w:val="CRCoverPage"/>
              <w:spacing w:after="0"/>
              <w:jc w:val="center"/>
              <w:rPr>
                <w:b/>
                <w:caps/>
                <w:noProof/>
              </w:rPr>
            </w:pPr>
          </w:p>
        </w:tc>
        <w:tc>
          <w:tcPr>
            <w:tcW w:w="2126" w:type="dxa"/>
          </w:tcPr>
          <w:p w14:paraId="5E614F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F22D8" w14:textId="77777777" w:rsidR="00F25D98" w:rsidRDefault="00C74A4B" w:rsidP="001E41F3">
            <w:pPr>
              <w:pStyle w:val="CRCoverPage"/>
              <w:spacing w:after="0"/>
              <w:jc w:val="center"/>
              <w:rPr>
                <w:b/>
                <w:caps/>
                <w:noProof/>
              </w:rPr>
            </w:pPr>
            <w:r>
              <w:rPr>
                <w:b/>
                <w:caps/>
                <w:noProof/>
              </w:rPr>
              <w:t>X</w:t>
            </w:r>
          </w:p>
        </w:tc>
        <w:tc>
          <w:tcPr>
            <w:tcW w:w="1418" w:type="dxa"/>
            <w:tcBorders>
              <w:left w:val="nil"/>
            </w:tcBorders>
          </w:tcPr>
          <w:p w14:paraId="4F289B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C2FB" w14:textId="77777777" w:rsidR="00F25D98" w:rsidRDefault="00F25D98" w:rsidP="001E41F3">
            <w:pPr>
              <w:pStyle w:val="CRCoverPage"/>
              <w:spacing w:after="0"/>
              <w:jc w:val="center"/>
              <w:rPr>
                <w:b/>
                <w:bCs/>
                <w:caps/>
                <w:noProof/>
              </w:rPr>
            </w:pPr>
          </w:p>
        </w:tc>
      </w:tr>
    </w:tbl>
    <w:p w14:paraId="67DC17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988603" w14:textId="77777777" w:rsidTr="00547111">
        <w:tc>
          <w:tcPr>
            <w:tcW w:w="9640" w:type="dxa"/>
            <w:gridSpan w:val="11"/>
          </w:tcPr>
          <w:p w14:paraId="0175A71C" w14:textId="77777777" w:rsidR="001E41F3" w:rsidRDefault="001E41F3">
            <w:pPr>
              <w:pStyle w:val="CRCoverPage"/>
              <w:spacing w:after="0"/>
              <w:rPr>
                <w:noProof/>
                <w:sz w:val="8"/>
                <w:szCs w:val="8"/>
              </w:rPr>
            </w:pPr>
          </w:p>
        </w:tc>
      </w:tr>
      <w:tr w:rsidR="001E41F3" w14:paraId="35607E33" w14:textId="77777777" w:rsidTr="00547111">
        <w:tc>
          <w:tcPr>
            <w:tcW w:w="1843" w:type="dxa"/>
            <w:tcBorders>
              <w:top w:val="single" w:sz="4" w:space="0" w:color="auto"/>
              <w:left w:val="single" w:sz="4" w:space="0" w:color="auto"/>
            </w:tcBorders>
          </w:tcPr>
          <w:p w14:paraId="0B59D4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3FC3E" w14:textId="60F38B28" w:rsidR="001E41F3" w:rsidRDefault="009E022C">
            <w:pPr>
              <w:pStyle w:val="CRCoverPage"/>
              <w:spacing w:after="0"/>
              <w:ind w:left="100"/>
              <w:rPr>
                <w:noProof/>
              </w:rPr>
            </w:pPr>
            <w:r w:rsidRPr="009E022C">
              <w:t>Introduction of NPN (to be BL CR)</w:t>
            </w:r>
            <w:bookmarkStart w:id="1" w:name="_GoBack"/>
            <w:bookmarkEnd w:id="1"/>
          </w:p>
        </w:tc>
      </w:tr>
      <w:tr w:rsidR="001E41F3" w14:paraId="436C95A1" w14:textId="77777777" w:rsidTr="00547111">
        <w:tc>
          <w:tcPr>
            <w:tcW w:w="1843" w:type="dxa"/>
            <w:tcBorders>
              <w:left w:val="single" w:sz="4" w:space="0" w:color="auto"/>
            </w:tcBorders>
          </w:tcPr>
          <w:p w14:paraId="51D63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0C119" w14:textId="77777777" w:rsidR="001E41F3" w:rsidRDefault="001E41F3">
            <w:pPr>
              <w:pStyle w:val="CRCoverPage"/>
              <w:spacing w:after="0"/>
              <w:rPr>
                <w:noProof/>
                <w:sz w:val="8"/>
                <w:szCs w:val="8"/>
              </w:rPr>
            </w:pPr>
          </w:p>
        </w:tc>
      </w:tr>
      <w:tr w:rsidR="001E41F3" w14:paraId="097621D2" w14:textId="77777777" w:rsidTr="00547111">
        <w:tc>
          <w:tcPr>
            <w:tcW w:w="1843" w:type="dxa"/>
            <w:tcBorders>
              <w:left w:val="single" w:sz="4" w:space="0" w:color="auto"/>
            </w:tcBorders>
          </w:tcPr>
          <w:p w14:paraId="37B508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6584C" w14:textId="5CCF291C" w:rsidR="001E41F3" w:rsidRDefault="00A86783" w:rsidP="000257E9">
            <w:pPr>
              <w:pStyle w:val="CRCoverPage"/>
              <w:spacing w:after="0"/>
              <w:ind w:left="100"/>
              <w:rPr>
                <w:noProof/>
              </w:rPr>
            </w:pPr>
            <w:r w:rsidRPr="00A86783">
              <w:rPr>
                <w:noProof/>
              </w:rPr>
              <w:t>Huawei, China Telecom</w:t>
            </w:r>
          </w:p>
        </w:tc>
      </w:tr>
      <w:tr w:rsidR="001E41F3" w14:paraId="70ED09B8" w14:textId="77777777" w:rsidTr="00547111">
        <w:tc>
          <w:tcPr>
            <w:tcW w:w="1843" w:type="dxa"/>
            <w:tcBorders>
              <w:left w:val="single" w:sz="4" w:space="0" w:color="auto"/>
            </w:tcBorders>
          </w:tcPr>
          <w:p w14:paraId="13FC30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70BD0" w14:textId="77777777" w:rsidR="001E41F3" w:rsidRDefault="00C74A4B" w:rsidP="00547111">
            <w:pPr>
              <w:pStyle w:val="CRCoverPage"/>
              <w:spacing w:after="0"/>
              <w:ind w:left="100"/>
              <w:rPr>
                <w:noProof/>
              </w:rPr>
            </w:pPr>
            <w:r>
              <w:rPr>
                <w:noProof/>
              </w:rPr>
              <w:t>RAN3</w:t>
            </w:r>
          </w:p>
        </w:tc>
      </w:tr>
      <w:tr w:rsidR="001E41F3" w14:paraId="1550E7E2" w14:textId="77777777" w:rsidTr="00547111">
        <w:tc>
          <w:tcPr>
            <w:tcW w:w="1843" w:type="dxa"/>
            <w:tcBorders>
              <w:left w:val="single" w:sz="4" w:space="0" w:color="auto"/>
            </w:tcBorders>
          </w:tcPr>
          <w:p w14:paraId="509AC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D6B0E" w14:textId="77777777" w:rsidR="001E41F3" w:rsidRDefault="001E41F3">
            <w:pPr>
              <w:pStyle w:val="CRCoverPage"/>
              <w:spacing w:after="0"/>
              <w:rPr>
                <w:noProof/>
                <w:sz w:val="8"/>
                <w:szCs w:val="8"/>
              </w:rPr>
            </w:pPr>
          </w:p>
        </w:tc>
      </w:tr>
      <w:tr w:rsidR="001E41F3" w14:paraId="362905A6" w14:textId="77777777" w:rsidTr="00547111">
        <w:tc>
          <w:tcPr>
            <w:tcW w:w="1843" w:type="dxa"/>
            <w:tcBorders>
              <w:left w:val="single" w:sz="4" w:space="0" w:color="auto"/>
            </w:tcBorders>
          </w:tcPr>
          <w:p w14:paraId="5BDC7C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AF8AEC" w14:textId="77777777"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14:paraId="4D7148A4" w14:textId="77777777" w:rsidR="001E41F3" w:rsidRDefault="001E41F3">
            <w:pPr>
              <w:pStyle w:val="CRCoverPage"/>
              <w:spacing w:after="0"/>
              <w:ind w:right="100"/>
              <w:rPr>
                <w:noProof/>
              </w:rPr>
            </w:pPr>
          </w:p>
        </w:tc>
        <w:tc>
          <w:tcPr>
            <w:tcW w:w="1417" w:type="dxa"/>
            <w:gridSpan w:val="3"/>
            <w:tcBorders>
              <w:left w:val="nil"/>
            </w:tcBorders>
          </w:tcPr>
          <w:p w14:paraId="0DFC8B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8ED01" w14:textId="712CE889" w:rsidR="001E41F3" w:rsidRDefault="00C226A3" w:rsidP="00FE5253">
            <w:pPr>
              <w:pStyle w:val="CRCoverPage"/>
              <w:spacing w:after="0"/>
              <w:ind w:left="100"/>
              <w:rPr>
                <w:noProof/>
              </w:rPr>
            </w:pPr>
            <w:r>
              <w:rPr>
                <w:noProof/>
              </w:rPr>
              <w:t>2019-</w:t>
            </w:r>
            <w:r w:rsidR="00A24137">
              <w:rPr>
                <w:noProof/>
              </w:rPr>
              <w:t>1</w:t>
            </w:r>
            <w:r w:rsidR="00E82EF9">
              <w:rPr>
                <w:noProof/>
              </w:rPr>
              <w:t>1</w:t>
            </w:r>
            <w:r>
              <w:rPr>
                <w:noProof/>
              </w:rPr>
              <w:t>-</w:t>
            </w:r>
            <w:r w:rsidR="00A24137">
              <w:rPr>
                <w:noProof/>
              </w:rPr>
              <w:t>0</w:t>
            </w:r>
            <w:r w:rsidR="00FE5253">
              <w:rPr>
                <w:noProof/>
              </w:rPr>
              <w:t>8</w:t>
            </w:r>
          </w:p>
        </w:tc>
      </w:tr>
      <w:tr w:rsidR="001E41F3" w14:paraId="662CD602" w14:textId="77777777" w:rsidTr="00547111">
        <w:tc>
          <w:tcPr>
            <w:tcW w:w="1843" w:type="dxa"/>
            <w:tcBorders>
              <w:left w:val="single" w:sz="4" w:space="0" w:color="auto"/>
            </w:tcBorders>
          </w:tcPr>
          <w:p w14:paraId="5ECA7351" w14:textId="77777777" w:rsidR="001E41F3" w:rsidRDefault="001E41F3">
            <w:pPr>
              <w:pStyle w:val="CRCoverPage"/>
              <w:spacing w:after="0"/>
              <w:rPr>
                <w:b/>
                <w:i/>
                <w:noProof/>
                <w:sz w:val="8"/>
                <w:szCs w:val="8"/>
              </w:rPr>
            </w:pPr>
          </w:p>
        </w:tc>
        <w:tc>
          <w:tcPr>
            <w:tcW w:w="1986" w:type="dxa"/>
            <w:gridSpan w:val="4"/>
          </w:tcPr>
          <w:p w14:paraId="17B6C53E" w14:textId="77777777" w:rsidR="001E41F3" w:rsidRDefault="001E41F3">
            <w:pPr>
              <w:pStyle w:val="CRCoverPage"/>
              <w:spacing w:after="0"/>
              <w:rPr>
                <w:noProof/>
                <w:sz w:val="8"/>
                <w:szCs w:val="8"/>
              </w:rPr>
            </w:pPr>
          </w:p>
        </w:tc>
        <w:tc>
          <w:tcPr>
            <w:tcW w:w="2267" w:type="dxa"/>
            <w:gridSpan w:val="2"/>
          </w:tcPr>
          <w:p w14:paraId="59B994B1" w14:textId="77777777" w:rsidR="001E41F3" w:rsidRDefault="001E41F3">
            <w:pPr>
              <w:pStyle w:val="CRCoverPage"/>
              <w:spacing w:after="0"/>
              <w:rPr>
                <w:noProof/>
                <w:sz w:val="8"/>
                <w:szCs w:val="8"/>
              </w:rPr>
            </w:pPr>
          </w:p>
        </w:tc>
        <w:tc>
          <w:tcPr>
            <w:tcW w:w="1417" w:type="dxa"/>
            <w:gridSpan w:val="3"/>
          </w:tcPr>
          <w:p w14:paraId="3F8A3AD8" w14:textId="77777777" w:rsidR="001E41F3" w:rsidRDefault="001E41F3">
            <w:pPr>
              <w:pStyle w:val="CRCoverPage"/>
              <w:spacing w:after="0"/>
              <w:rPr>
                <w:noProof/>
                <w:sz w:val="8"/>
                <w:szCs w:val="8"/>
              </w:rPr>
            </w:pPr>
          </w:p>
        </w:tc>
        <w:tc>
          <w:tcPr>
            <w:tcW w:w="2127" w:type="dxa"/>
            <w:tcBorders>
              <w:right w:val="single" w:sz="4" w:space="0" w:color="auto"/>
            </w:tcBorders>
          </w:tcPr>
          <w:p w14:paraId="35004391" w14:textId="77777777" w:rsidR="001E41F3" w:rsidRDefault="001E41F3">
            <w:pPr>
              <w:pStyle w:val="CRCoverPage"/>
              <w:spacing w:after="0"/>
              <w:rPr>
                <w:noProof/>
                <w:sz w:val="8"/>
                <w:szCs w:val="8"/>
              </w:rPr>
            </w:pPr>
          </w:p>
        </w:tc>
      </w:tr>
      <w:tr w:rsidR="001E41F3" w14:paraId="34E1DBCF" w14:textId="77777777" w:rsidTr="00547111">
        <w:trPr>
          <w:cantSplit/>
        </w:trPr>
        <w:tc>
          <w:tcPr>
            <w:tcW w:w="1843" w:type="dxa"/>
            <w:tcBorders>
              <w:left w:val="single" w:sz="4" w:space="0" w:color="auto"/>
            </w:tcBorders>
          </w:tcPr>
          <w:p w14:paraId="611AFD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534E4" w14:textId="0CF394E2" w:rsidR="001E41F3" w:rsidRDefault="00A376A4" w:rsidP="00D24991">
            <w:pPr>
              <w:pStyle w:val="CRCoverPage"/>
              <w:spacing w:after="0"/>
              <w:ind w:left="100" w:right="-609"/>
              <w:rPr>
                <w:b/>
                <w:noProof/>
              </w:rPr>
            </w:pPr>
            <w:r>
              <w:rPr>
                <w:b/>
                <w:noProof/>
              </w:rPr>
              <w:t>B</w:t>
            </w:r>
          </w:p>
        </w:tc>
        <w:tc>
          <w:tcPr>
            <w:tcW w:w="3402" w:type="dxa"/>
            <w:gridSpan w:val="5"/>
            <w:tcBorders>
              <w:left w:val="nil"/>
            </w:tcBorders>
          </w:tcPr>
          <w:p w14:paraId="084B0AFD" w14:textId="77777777" w:rsidR="001E41F3" w:rsidRDefault="001E41F3">
            <w:pPr>
              <w:pStyle w:val="CRCoverPage"/>
              <w:spacing w:after="0"/>
              <w:rPr>
                <w:noProof/>
              </w:rPr>
            </w:pPr>
          </w:p>
        </w:tc>
        <w:tc>
          <w:tcPr>
            <w:tcW w:w="1417" w:type="dxa"/>
            <w:gridSpan w:val="3"/>
            <w:tcBorders>
              <w:left w:val="nil"/>
            </w:tcBorders>
          </w:tcPr>
          <w:p w14:paraId="41F13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9EC0F" w14:textId="77777777" w:rsidR="001E41F3" w:rsidRDefault="00A74BEA" w:rsidP="00065F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065F77">
              <w:rPr>
                <w:noProof/>
              </w:rPr>
              <w:t>6</w:t>
            </w:r>
          </w:p>
        </w:tc>
      </w:tr>
      <w:tr w:rsidR="001E41F3" w14:paraId="081D7F60" w14:textId="77777777" w:rsidTr="00547111">
        <w:tc>
          <w:tcPr>
            <w:tcW w:w="1843" w:type="dxa"/>
            <w:tcBorders>
              <w:left w:val="single" w:sz="4" w:space="0" w:color="auto"/>
              <w:bottom w:val="single" w:sz="4" w:space="0" w:color="auto"/>
            </w:tcBorders>
          </w:tcPr>
          <w:p w14:paraId="57BA5E4D" w14:textId="77777777" w:rsidR="001E41F3" w:rsidRDefault="001E41F3">
            <w:pPr>
              <w:pStyle w:val="CRCoverPage"/>
              <w:spacing w:after="0"/>
              <w:rPr>
                <w:b/>
                <w:i/>
                <w:noProof/>
              </w:rPr>
            </w:pPr>
          </w:p>
        </w:tc>
        <w:tc>
          <w:tcPr>
            <w:tcW w:w="4677" w:type="dxa"/>
            <w:gridSpan w:val="8"/>
            <w:tcBorders>
              <w:bottom w:val="single" w:sz="4" w:space="0" w:color="auto"/>
            </w:tcBorders>
          </w:tcPr>
          <w:p w14:paraId="23C0A2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7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6D67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47074" w14:textId="77777777" w:rsidTr="00547111">
        <w:tc>
          <w:tcPr>
            <w:tcW w:w="1843" w:type="dxa"/>
          </w:tcPr>
          <w:p w14:paraId="6EAC49E8" w14:textId="77777777" w:rsidR="001E41F3" w:rsidRDefault="001E41F3">
            <w:pPr>
              <w:pStyle w:val="CRCoverPage"/>
              <w:spacing w:after="0"/>
              <w:rPr>
                <w:b/>
                <w:i/>
                <w:noProof/>
                <w:sz w:val="8"/>
                <w:szCs w:val="8"/>
              </w:rPr>
            </w:pPr>
          </w:p>
        </w:tc>
        <w:tc>
          <w:tcPr>
            <w:tcW w:w="7797" w:type="dxa"/>
            <w:gridSpan w:val="10"/>
          </w:tcPr>
          <w:p w14:paraId="629C46C9" w14:textId="77777777" w:rsidR="001E41F3" w:rsidRDefault="001E41F3">
            <w:pPr>
              <w:pStyle w:val="CRCoverPage"/>
              <w:spacing w:after="0"/>
              <w:rPr>
                <w:noProof/>
                <w:sz w:val="8"/>
                <w:szCs w:val="8"/>
              </w:rPr>
            </w:pPr>
          </w:p>
        </w:tc>
      </w:tr>
      <w:tr w:rsidR="006F6DA7" w14:paraId="3E70F79C" w14:textId="77777777" w:rsidTr="00547111">
        <w:tc>
          <w:tcPr>
            <w:tcW w:w="2694" w:type="dxa"/>
            <w:gridSpan w:val="2"/>
            <w:tcBorders>
              <w:top w:val="single" w:sz="4" w:space="0" w:color="auto"/>
              <w:left w:val="single" w:sz="4" w:space="0" w:color="auto"/>
            </w:tcBorders>
          </w:tcPr>
          <w:p w14:paraId="626AC70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20DCE" w14:textId="6EE33F9E" w:rsidR="005F28CD" w:rsidRPr="004528CE" w:rsidRDefault="00BC2118" w:rsidP="005F28CD">
            <w:pPr>
              <w:pStyle w:val="CRCoverPage"/>
              <w:spacing w:after="0"/>
              <w:jc w:val="both"/>
            </w:pPr>
            <w:r>
              <w:rPr>
                <w:rFonts w:eastAsia="宋体"/>
                <w:lang w:eastAsia="zh-CN"/>
              </w:rPr>
              <w:t>It was agreed to support non-public network (NPN) for RAN in [RP-191563]</w:t>
            </w:r>
            <w:r w:rsidR="005F28CD">
              <w:rPr>
                <w:rFonts w:eastAsia="宋体"/>
                <w:lang w:eastAsia="zh-CN"/>
              </w:rPr>
              <w:t>,</w:t>
            </w:r>
            <w:r>
              <w:rPr>
                <w:rFonts w:eastAsia="宋体"/>
                <w:lang w:eastAsia="zh-CN"/>
              </w:rPr>
              <w:t xml:space="preserve"> </w:t>
            </w:r>
            <w:r w:rsidR="005F28CD">
              <w:rPr>
                <w:rFonts w:eastAsia="宋体"/>
                <w:lang w:eastAsia="zh-CN"/>
              </w:rPr>
              <w:t xml:space="preserve">which includes both the </w:t>
            </w:r>
            <w:r w:rsidR="005F28CD" w:rsidRPr="0083084A">
              <w:rPr>
                <w:rFonts w:eastAsia="宋体"/>
                <w:lang w:eastAsia="zh-CN"/>
              </w:rPr>
              <w:t>Stand-alone Non-Public Network (SNPN)</w:t>
            </w:r>
            <w:r w:rsidR="005F28CD">
              <w:rPr>
                <w:rFonts w:eastAsia="宋体"/>
                <w:lang w:eastAsia="zh-CN"/>
              </w:rPr>
              <w:t xml:space="preserve"> and </w:t>
            </w:r>
            <w:r w:rsidR="005F28CD" w:rsidRPr="0083084A">
              <w:rPr>
                <w:rFonts w:eastAsia="宋体"/>
                <w:lang w:eastAsia="zh-CN"/>
              </w:rPr>
              <w:t>Public network integrated NPN</w:t>
            </w:r>
            <w:r w:rsidR="005F28CD">
              <w:rPr>
                <w:rFonts w:eastAsia="宋体"/>
                <w:lang w:eastAsia="zh-CN"/>
              </w:rPr>
              <w:t xml:space="preserve">. </w:t>
            </w:r>
          </w:p>
          <w:p w14:paraId="7DF879D7" w14:textId="77777777" w:rsidR="005F28CD" w:rsidRDefault="005F28CD" w:rsidP="005F28CD">
            <w:pPr>
              <w:pStyle w:val="CRCoverPage"/>
              <w:spacing w:after="0"/>
              <w:jc w:val="both"/>
              <w:rPr>
                <w:rFonts w:eastAsia="宋体"/>
                <w:lang w:eastAsia="zh-CN"/>
              </w:rPr>
            </w:pPr>
          </w:p>
          <w:p w14:paraId="407030A0" w14:textId="093BAB2C" w:rsidR="000414F5" w:rsidRPr="004528CE" w:rsidRDefault="003439B1" w:rsidP="004528CE">
            <w:pPr>
              <w:pStyle w:val="CRCoverPage"/>
              <w:spacing w:after="0"/>
              <w:jc w:val="both"/>
              <w:rPr>
                <w:rFonts w:eastAsia="宋体"/>
                <w:lang w:eastAsia="zh-CN"/>
              </w:rPr>
            </w:pPr>
            <w:r>
              <w:rPr>
                <w:rFonts w:eastAsia="宋体"/>
                <w:lang w:eastAsia="zh-CN"/>
              </w:rPr>
              <w:t>The NPN</w:t>
            </w:r>
            <w:r w:rsidR="005F28CD">
              <w:rPr>
                <w:rFonts w:eastAsia="宋体"/>
                <w:lang w:eastAsia="zh-CN"/>
              </w:rPr>
              <w:t xml:space="preserve"> should be </w:t>
            </w:r>
            <w:r>
              <w:rPr>
                <w:rFonts w:eastAsia="宋体"/>
                <w:lang w:eastAsia="zh-CN"/>
              </w:rPr>
              <w:t>introduced</w:t>
            </w:r>
            <w:r w:rsidR="005F28CD">
              <w:rPr>
                <w:rFonts w:eastAsia="宋体"/>
                <w:lang w:eastAsia="zh-CN"/>
              </w:rPr>
              <w:t xml:space="preserve"> in </w:t>
            </w:r>
            <w:r w:rsidR="00574FF1">
              <w:rPr>
                <w:rFonts w:eastAsia="宋体"/>
                <w:lang w:eastAsia="zh-CN"/>
              </w:rPr>
              <w:t xml:space="preserve">the </w:t>
            </w:r>
            <w:r w:rsidR="005F28CD">
              <w:rPr>
                <w:rFonts w:eastAsia="宋体"/>
                <w:lang w:eastAsia="zh-CN"/>
              </w:rPr>
              <w:t>specification for</w:t>
            </w:r>
            <w:r>
              <w:rPr>
                <w:rFonts w:eastAsia="宋体"/>
                <w:lang w:eastAsia="zh-CN"/>
              </w:rPr>
              <w:t xml:space="preserve"> F1AP </w:t>
            </w:r>
            <w:proofErr w:type="spellStart"/>
            <w:r>
              <w:rPr>
                <w:rFonts w:eastAsia="宋体" w:hint="eastAsia"/>
                <w:lang w:eastAsia="zh-CN"/>
              </w:rPr>
              <w:t>signaling</w:t>
            </w:r>
            <w:proofErr w:type="spellEnd"/>
            <w:r w:rsidR="004528CE">
              <w:rPr>
                <w:rFonts w:eastAsia="宋体"/>
                <w:lang w:eastAsia="zh-CN"/>
              </w:rPr>
              <w:t>.</w:t>
            </w:r>
          </w:p>
          <w:p w14:paraId="324FE780" w14:textId="5797712D" w:rsidR="005F28CD" w:rsidRPr="006F6DA7" w:rsidRDefault="005F28CD" w:rsidP="004528CE">
            <w:pPr>
              <w:pStyle w:val="CRCoverPage"/>
              <w:spacing w:after="0"/>
              <w:jc w:val="both"/>
              <w:rPr>
                <w:i/>
                <w:noProof/>
                <w:sz w:val="12"/>
              </w:rPr>
            </w:pPr>
          </w:p>
        </w:tc>
      </w:tr>
      <w:tr w:rsidR="006F6DA7" w14:paraId="2D30CFDC" w14:textId="77777777" w:rsidTr="00547111">
        <w:tc>
          <w:tcPr>
            <w:tcW w:w="2694" w:type="dxa"/>
            <w:gridSpan w:val="2"/>
            <w:tcBorders>
              <w:left w:val="single" w:sz="4" w:space="0" w:color="auto"/>
            </w:tcBorders>
          </w:tcPr>
          <w:p w14:paraId="0ED7FAE9"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16AF4" w14:textId="77777777" w:rsidR="006F6DA7" w:rsidRDefault="00A053F1" w:rsidP="006F6DA7">
            <w:pPr>
              <w:pStyle w:val="CRCoverPage"/>
              <w:spacing w:after="0"/>
              <w:rPr>
                <w:noProof/>
                <w:sz w:val="8"/>
                <w:szCs w:val="8"/>
              </w:rPr>
            </w:pPr>
            <w:r>
              <w:rPr>
                <w:noProof/>
                <w:sz w:val="8"/>
                <w:szCs w:val="8"/>
              </w:rPr>
              <w:t xml:space="preserve"> </w:t>
            </w:r>
          </w:p>
        </w:tc>
      </w:tr>
      <w:tr w:rsidR="006F6DA7" w14:paraId="77399AEE" w14:textId="77777777" w:rsidTr="00547111">
        <w:tc>
          <w:tcPr>
            <w:tcW w:w="2694" w:type="dxa"/>
            <w:gridSpan w:val="2"/>
            <w:tcBorders>
              <w:left w:val="single" w:sz="4" w:space="0" w:color="auto"/>
            </w:tcBorders>
          </w:tcPr>
          <w:p w14:paraId="44A2EDC2"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42667" w14:textId="2C0C87C2" w:rsidR="004528CE" w:rsidRDefault="004528CE" w:rsidP="004528CE">
            <w:pPr>
              <w:pStyle w:val="CRCoverPage"/>
              <w:numPr>
                <w:ilvl w:val="0"/>
                <w:numId w:val="1"/>
              </w:numPr>
              <w:spacing w:after="0"/>
              <w:rPr>
                <w:noProof/>
              </w:rPr>
            </w:pPr>
            <w:r>
              <w:rPr>
                <w:noProof/>
              </w:rPr>
              <w:t xml:space="preserve">Add defination on </w:t>
            </w:r>
            <w:r w:rsidRPr="004528CE">
              <w:rPr>
                <w:noProof/>
              </w:rPr>
              <w:t>Public network integrated NPN</w:t>
            </w:r>
            <w:r>
              <w:rPr>
                <w:noProof/>
              </w:rPr>
              <w:t xml:space="preserve"> and </w:t>
            </w:r>
            <w:r w:rsidRPr="004528CE">
              <w:rPr>
                <w:noProof/>
              </w:rPr>
              <w:t>Stand-alone Non-Public Network</w:t>
            </w:r>
            <w:r>
              <w:rPr>
                <w:noProof/>
              </w:rPr>
              <w:t>.</w:t>
            </w:r>
          </w:p>
          <w:p w14:paraId="25497D29" w14:textId="43855BC9" w:rsidR="0090719D" w:rsidRDefault="00A65F77" w:rsidP="003A545B">
            <w:pPr>
              <w:pStyle w:val="CRCoverPage"/>
              <w:numPr>
                <w:ilvl w:val="0"/>
                <w:numId w:val="1"/>
              </w:numPr>
              <w:spacing w:after="0"/>
              <w:rPr>
                <w:noProof/>
              </w:rPr>
            </w:pPr>
            <w:r>
              <w:rPr>
                <w:noProof/>
              </w:rPr>
              <w:t xml:space="preserve">Add </w:t>
            </w:r>
            <w:r w:rsidR="00C84851">
              <w:rPr>
                <w:noProof/>
              </w:rPr>
              <w:t>S</w:t>
            </w:r>
            <w:r>
              <w:rPr>
                <w:noProof/>
              </w:rPr>
              <w:t>NPN support</w:t>
            </w:r>
            <w:r w:rsidR="0090719D">
              <w:rPr>
                <w:noProof/>
              </w:rPr>
              <w:t xml:space="preserve"> </w:t>
            </w:r>
            <w:r w:rsidR="00F8425C">
              <w:rPr>
                <w:noProof/>
              </w:rPr>
              <w:t>information</w:t>
            </w:r>
            <w:r w:rsidR="0090719D">
              <w:rPr>
                <w:noProof/>
              </w:rPr>
              <w:t xml:space="preserve"> per PLMN in Served Cell Information IE, </w:t>
            </w:r>
            <w:r w:rsidR="0090719D" w:rsidRPr="00A423D1">
              <w:rPr>
                <w:rFonts w:eastAsia="Malgun Gothic"/>
                <w:lang w:eastAsia="zh-CN"/>
              </w:rPr>
              <w:t>Available PLMN List</w:t>
            </w:r>
            <w:r w:rsidR="0090719D">
              <w:rPr>
                <w:rFonts w:eastAsia="Malgun Gothic"/>
                <w:lang w:eastAsia="zh-CN"/>
              </w:rPr>
              <w:t xml:space="preserve"> IE, Extended </w:t>
            </w:r>
            <w:r w:rsidR="0090719D" w:rsidRPr="00A423D1">
              <w:rPr>
                <w:rFonts w:eastAsia="Malgun Gothic"/>
                <w:lang w:eastAsia="zh-CN"/>
              </w:rPr>
              <w:t>Available PLMN List</w:t>
            </w:r>
            <w:r w:rsidR="0090719D">
              <w:rPr>
                <w:rFonts w:eastAsia="Malgun Gothic"/>
                <w:lang w:eastAsia="zh-CN"/>
              </w:rPr>
              <w:t xml:space="preserve"> IE</w:t>
            </w:r>
            <w:r w:rsidR="00C11474">
              <w:rPr>
                <w:rFonts w:eastAsia="Malgun Gothic"/>
                <w:lang w:eastAsia="zh-CN"/>
              </w:rPr>
              <w:t>,</w:t>
            </w:r>
          </w:p>
          <w:p w14:paraId="0F53609E" w14:textId="77777777" w:rsidR="0090719D" w:rsidRDefault="0090719D" w:rsidP="003A545B">
            <w:pPr>
              <w:pStyle w:val="CRCoverPage"/>
              <w:numPr>
                <w:ilvl w:val="0"/>
                <w:numId w:val="1"/>
              </w:numPr>
              <w:spacing w:after="0"/>
              <w:rPr>
                <w:noProof/>
              </w:rPr>
            </w:pPr>
            <w:r>
              <w:rPr>
                <w:noProof/>
              </w:rPr>
              <w:t>Add text descriptions</w:t>
            </w:r>
            <w:r w:rsidR="00C11474">
              <w:rPr>
                <w:noProof/>
              </w:rPr>
              <w:t xml:space="preserve"> on NPN for</w:t>
            </w:r>
            <w:r>
              <w:rPr>
                <w:noProof/>
              </w:rPr>
              <w:t xml:space="preserve"> F1 setup, gNB-DU Configuration Update, gNB-CU Configuration Update, UE Context Setup </w:t>
            </w:r>
            <w:r w:rsidR="00C11474">
              <w:rPr>
                <w:noProof/>
              </w:rPr>
              <w:t>procedures,</w:t>
            </w:r>
          </w:p>
          <w:p w14:paraId="2D9639F1" w14:textId="2FD80787" w:rsidR="00254158" w:rsidRDefault="00254158" w:rsidP="00BA4ACF">
            <w:pPr>
              <w:pStyle w:val="CRCoverPage"/>
              <w:spacing w:after="0"/>
              <w:ind w:left="460"/>
              <w:rPr>
                <w:noProof/>
              </w:rPr>
            </w:pPr>
          </w:p>
        </w:tc>
      </w:tr>
      <w:tr w:rsidR="006F6DA7" w14:paraId="7EF59A40" w14:textId="77777777" w:rsidTr="00547111">
        <w:tc>
          <w:tcPr>
            <w:tcW w:w="2694" w:type="dxa"/>
            <w:gridSpan w:val="2"/>
            <w:tcBorders>
              <w:left w:val="single" w:sz="4" w:space="0" w:color="auto"/>
            </w:tcBorders>
          </w:tcPr>
          <w:p w14:paraId="77F9882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AE85AF1" w14:textId="77777777" w:rsidR="006F6DA7" w:rsidRDefault="006F6DA7" w:rsidP="006F6DA7">
            <w:pPr>
              <w:pStyle w:val="CRCoverPage"/>
              <w:spacing w:after="0"/>
              <w:rPr>
                <w:noProof/>
                <w:sz w:val="8"/>
                <w:szCs w:val="8"/>
              </w:rPr>
            </w:pPr>
          </w:p>
        </w:tc>
      </w:tr>
      <w:tr w:rsidR="006F6DA7" w14:paraId="70846198" w14:textId="77777777" w:rsidTr="00547111">
        <w:tc>
          <w:tcPr>
            <w:tcW w:w="2694" w:type="dxa"/>
            <w:gridSpan w:val="2"/>
            <w:tcBorders>
              <w:left w:val="single" w:sz="4" w:space="0" w:color="auto"/>
              <w:bottom w:val="single" w:sz="4" w:space="0" w:color="auto"/>
            </w:tcBorders>
          </w:tcPr>
          <w:p w14:paraId="2F2B8D20"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1D27A" w14:textId="77777777" w:rsidR="00C7123D" w:rsidRDefault="003177AB" w:rsidP="005321C1">
            <w:pPr>
              <w:pStyle w:val="CRCoverPage"/>
              <w:spacing w:after="0"/>
              <w:rPr>
                <w:noProof/>
              </w:rPr>
            </w:pPr>
            <w:r>
              <w:rPr>
                <w:noProof/>
              </w:rPr>
              <w:t>NPN is not supported in case of disaggregated gNB.</w:t>
            </w:r>
          </w:p>
        </w:tc>
      </w:tr>
      <w:tr w:rsidR="006F6DA7" w14:paraId="3E0913AF" w14:textId="77777777" w:rsidTr="00547111">
        <w:tc>
          <w:tcPr>
            <w:tcW w:w="2694" w:type="dxa"/>
            <w:gridSpan w:val="2"/>
          </w:tcPr>
          <w:p w14:paraId="21A0E4CE" w14:textId="77777777" w:rsidR="006F6DA7" w:rsidRDefault="006F6DA7" w:rsidP="006F6DA7">
            <w:pPr>
              <w:pStyle w:val="CRCoverPage"/>
              <w:spacing w:after="0"/>
              <w:rPr>
                <w:b/>
                <w:i/>
                <w:noProof/>
                <w:sz w:val="8"/>
                <w:szCs w:val="8"/>
              </w:rPr>
            </w:pPr>
          </w:p>
        </w:tc>
        <w:tc>
          <w:tcPr>
            <w:tcW w:w="6946" w:type="dxa"/>
            <w:gridSpan w:val="9"/>
          </w:tcPr>
          <w:p w14:paraId="34766B8F" w14:textId="77777777" w:rsidR="006F6DA7" w:rsidRDefault="006F6DA7" w:rsidP="006F6DA7">
            <w:pPr>
              <w:pStyle w:val="CRCoverPage"/>
              <w:spacing w:after="0"/>
              <w:rPr>
                <w:noProof/>
                <w:sz w:val="8"/>
                <w:szCs w:val="8"/>
              </w:rPr>
            </w:pPr>
          </w:p>
        </w:tc>
      </w:tr>
      <w:tr w:rsidR="006F6DA7" w14:paraId="5A22E9FD" w14:textId="77777777" w:rsidTr="00547111">
        <w:tc>
          <w:tcPr>
            <w:tcW w:w="2694" w:type="dxa"/>
            <w:gridSpan w:val="2"/>
            <w:tcBorders>
              <w:top w:val="single" w:sz="4" w:space="0" w:color="auto"/>
              <w:left w:val="single" w:sz="4" w:space="0" w:color="auto"/>
            </w:tcBorders>
          </w:tcPr>
          <w:p w14:paraId="7D44E608"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9A95B" w14:textId="6FD21453" w:rsidR="006F6DA7" w:rsidRDefault="003177AB" w:rsidP="00DE0FA8">
            <w:pPr>
              <w:pStyle w:val="CRCoverPage"/>
              <w:spacing w:after="0"/>
              <w:ind w:left="100"/>
              <w:rPr>
                <w:noProof/>
              </w:rPr>
            </w:pPr>
            <w:r>
              <w:rPr>
                <w:noProof/>
              </w:rPr>
              <w:t xml:space="preserve">3.1, </w:t>
            </w:r>
            <w:r w:rsidR="00714C98">
              <w:rPr>
                <w:noProof/>
              </w:rPr>
              <w:t>3.2, 8.2.3, 8.2.4,</w:t>
            </w:r>
            <w:r w:rsidR="00254158">
              <w:rPr>
                <w:noProof/>
              </w:rPr>
              <w:t xml:space="preserve"> 8.2.5, 9.2.2.1, 9.3.1.10, 9.3.1.65, 9.3.1.76</w:t>
            </w:r>
            <w:r w:rsidR="00E4027A">
              <w:rPr>
                <w:noProof/>
              </w:rPr>
              <w:t>, 9.3.1.x(new), 9.3.1.y(new)</w:t>
            </w:r>
          </w:p>
        </w:tc>
      </w:tr>
      <w:tr w:rsidR="006F6DA7" w14:paraId="361B2AFE" w14:textId="77777777" w:rsidTr="00547111">
        <w:tc>
          <w:tcPr>
            <w:tcW w:w="2694" w:type="dxa"/>
            <w:gridSpan w:val="2"/>
            <w:tcBorders>
              <w:left w:val="single" w:sz="4" w:space="0" w:color="auto"/>
            </w:tcBorders>
          </w:tcPr>
          <w:p w14:paraId="0877784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4D64A6" w14:textId="77777777" w:rsidR="006F6DA7" w:rsidRDefault="006F6DA7" w:rsidP="006F6DA7">
            <w:pPr>
              <w:pStyle w:val="CRCoverPage"/>
              <w:spacing w:after="0"/>
              <w:rPr>
                <w:noProof/>
                <w:sz w:val="8"/>
                <w:szCs w:val="8"/>
              </w:rPr>
            </w:pPr>
          </w:p>
        </w:tc>
      </w:tr>
      <w:tr w:rsidR="006F6DA7" w14:paraId="5F637566" w14:textId="77777777" w:rsidTr="00547111">
        <w:tc>
          <w:tcPr>
            <w:tcW w:w="2694" w:type="dxa"/>
            <w:gridSpan w:val="2"/>
            <w:tcBorders>
              <w:left w:val="single" w:sz="4" w:space="0" w:color="auto"/>
            </w:tcBorders>
          </w:tcPr>
          <w:p w14:paraId="4B4D215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438D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50863" w14:textId="77777777" w:rsidR="006F6DA7" w:rsidRDefault="006F6DA7" w:rsidP="006F6DA7">
            <w:pPr>
              <w:pStyle w:val="CRCoverPage"/>
              <w:spacing w:after="0"/>
              <w:jc w:val="center"/>
              <w:rPr>
                <w:b/>
                <w:caps/>
                <w:noProof/>
              </w:rPr>
            </w:pPr>
            <w:r>
              <w:rPr>
                <w:b/>
                <w:caps/>
                <w:noProof/>
              </w:rPr>
              <w:t>N</w:t>
            </w:r>
          </w:p>
        </w:tc>
        <w:tc>
          <w:tcPr>
            <w:tcW w:w="2977" w:type="dxa"/>
            <w:gridSpan w:val="4"/>
          </w:tcPr>
          <w:p w14:paraId="761FA2F7"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D83D" w14:textId="77777777" w:rsidR="006F6DA7" w:rsidRDefault="006F6DA7" w:rsidP="006F6DA7">
            <w:pPr>
              <w:pStyle w:val="CRCoverPage"/>
              <w:spacing w:after="0"/>
              <w:ind w:left="99"/>
              <w:rPr>
                <w:noProof/>
              </w:rPr>
            </w:pPr>
          </w:p>
        </w:tc>
      </w:tr>
      <w:tr w:rsidR="006F6DA7" w14:paraId="41C38D03" w14:textId="77777777" w:rsidTr="00547111">
        <w:tc>
          <w:tcPr>
            <w:tcW w:w="2694" w:type="dxa"/>
            <w:gridSpan w:val="2"/>
            <w:tcBorders>
              <w:left w:val="single" w:sz="4" w:space="0" w:color="auto"/>
            </w:tcBorders>
          </w:tcPr>
          <w:p w14:paraId="059BB0B6"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6E3C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C07FB" w14:textId="77777777" w:rsidR="006F6DA7" w:rsidRDefault="00CA3EDD" w:rsidP="006F6DA7">
            <w:pPr>
              <w:pStyle w:val="CRCoverPage"/>
              <w:spacing w:after="0"/>
              <w:jc w:val="center"/>
              <w:rPr>
                <w:b/>
                <w:caps/>
                <w:noProof/>
              </w:rPr>
            </w:pPr>
            <w:r>
              <w:rPr>
                <w:b/>
                <w:caps/>
                <w:noProof/>
              </w:rPr>
              <w:t>X</w:t>
            </w:r>
          </w:p>
        </w:tc>
        <w:tc>
          <w:tcPr>
            <w:tcW w:w="2977" w:type="dxa"/>
            <w:gridSpan w:val="4"/>
          </w:tcPr>
          <w:p w14:paraId="0FFAE9C0"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61BC1" w14:textId="033E6729" w:rsidR="006F6DA7" w:rsidRPr="008B4666" w:rsidRDefault="006F6DA7" w:rsidP="00A76A25">
            <w:pPr>
              <w:pStyle w:val="CRCoverPage"/>
              <w:spacing w:after="0"/>
              <w:ind w:left="99"/>
              <w:rPr>
                <w:noProof/>
              </w:rPr>
            </w:pPr>
          </w:p>
        </w:tc>
      </w:tr>
      <w:tr w:rsidR="006F6DA7" w14:paraId="5D1F43B3" w14:textId="77777777" w:rsidTr="00547111">
        <w:tc>
          <w:tcPr>
            <w:tcW w:w="2694" w:type="dxa"/>
            <w:gridSpan w:val="2"/>
            <w:tcBorders>
              <w:left w:val="single" w:sz="4" w:space="0" w:color="auto"/>
            </w:tcBorders>
          </w:tcPr>
          <w:p w14:paraId="06057406"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CC0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08EDF" w14:textId="77777777" w:rsidR="006F6DA7" w:rsidRDefault="00CA3EDD" w:rsidP="006F6DA7">
            <w:pPr>
              <w:pStyle w:val="CRCoverPage"/>
              <w:spacing w:after="0"/>
              <w:jc w:val="center"/>
              <w:rPr>
                <w:b/>
                <w:caps/>
                <w:noProof/>
              </w:rPr>
            </w:pPr>
            <w:r>
              <w:rPr>
                <w:b/>
                <w:caps/>
                <w:noProof/>
              </w:rPr>
              <w:t>X</w:t>
            </w:r>
          </w:p>
        </w:tc>
        <w:tc>
          <w:tcPr>
            <w:tcW w:w="2977" w:type="dxa"/>
            <w:gridSpan w:val="4"/>
          </w:tcPr>
          <w:p w14:paraId="3BD5E8C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056D1" w14:textId="72CED140" w:rsidR="006F6DA7" w:rsidRDefault="006F6DA7" w:rsidP="006F6DA7">
            <w:pPr>
              <w:pStyle w:val="CRCoverPage"/>
              <w:spacing w:after="0"/>
              <w:ind w:left="99"/>
              <w:rPr>
                <w:noProof/>
              </w:rPr>
            </w:pPr>
          </w:p>
        </w:tc>
      </w:tr>
      <w:tr w:rsidR="006F6DA7" w14:paraId="2F7A4DEC" w14:textId="77777777" w:rsidTr="00547111">
        <w:tc>
          <w:tcPr>
            <w:tcW w:w="2694" w:type="dxa"/>
            <w:gridSpan w:val="2"/>
            <w:tcBorders>
              <w:left w:val="single" w:sz="4" w:space="0" w:color="auto"/>
            </w:tcBorders>
          </w:tcPr>
          <w:p w14:paraId="13751793"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2B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8456D" w14:textId="77777777" w:rsidR="006F6DA7" w:rsidRDefault="00CA3EDD" w:rsidP="006F6DA7">
            <w:pPr>
              <w:pStyle w:val="CRCoverPage"/>
              <w:spacing w:after="0"/>
              <w:jc w:val="center"/>
              <w:rPr>
                <w:b/>
                <w:caps/>
                <w:noProof/>
              </w:rPr>
            </w:pPr>
            <w:r>
              <w:rPr>
                <w:b/>
                <w:caps/>
                <w:noProof/>
              </w:rPr>
              <w:t>X</w:t>
            </w:r>
          </w:p>
        </w:tc>
        <w:tc>
          <w:tcPr>
            <w:tcW w:w="2977" w:type="dxa"/>
            <w:gridSpan w:val="4"/>
          </w:tcPr>
          <w:p w14:paraId="1DDC2444"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80AFD" w14:textId="052EE333" w:rsidR="006F6DA7" w:rsidRDefault="006F6DA7" w:rsidP="006F6DA7">
            <w:pPr>
              <w:pStyle w:val="CRCoverPage"/>
              <w:spacing w:after="0"/>
              <w:ind w:left="99"/>
              <w:rPr>
                <w:noProof/>
              </w:rPr>
            </w:pPr>
          </w:p>
        </w:tc>
      </w:tr>
      <w:tr w:rsidR="006F6DA7" w14:paraId="278397E0" w14:textId="77777777" w:rsidTr="008863B9">
        <w:tc>
          <w:tcPr>
            <w:tcW w:w="2694" w:type="dxa"/>
            <w:gridSpan w:val="2"/>
            <w:tcBorders>
              <w:left w:val="single" w:sz="4" w:space="0" w:color="auto"/>
            </w:tcBorders>
          </w:tcPr>
          <w:p w14:paraId="020C318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28D5A765" w14:textId="77777777" w:rsidR="006F6DA7" w:rsidRDefault="006F6DA7" w:rsidP="006F6DA7">
            <w:pPr>
              <w:pStyle w:val="CRCoverPage"/>
              <w:spacing w:after="0"/>
              <w:rPr>
                <w:noProof/>
              </w:rPr>
            </w:pPr>
          </w:p>
        </w:tc>
      </w:tr>
      <w:tr w:rsidR="006F6DA7" w14:paraId="78DD4362" w14:textId="77777777" w:rsidTr="008863B9">
        <w:tc>
          <w:tcPr>
            <w:tcW w:w="2694" w:type="dxa"/>
            <w:gridSpan w:val="2"/>
            <w:tcBorders>
              <w:left w:val="single" w:sz="4" w:space="0" w:color="auto"/>
              <w:bottom w:val="single" w:sz="4" w:space="0" w:color="auto"/>
            </w:tcBorders>
          </w:tcPr>
          <w:p w14:paraId="7E66301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83CE" w14:textId="77777777" w:rsidR="006F6DA7" w:rsidRDefault="006F6DA7" w:rsidP="006F6DA7">
            <w:pPr>
              <w:pStyle w:val="CRCoverPage"/>
              <w:spacing w:after="0"/>
              <w:ind w:left="100"/>
              <w:rPr>
                <w:noProof/>
              </w:rPr>
            </w:pPr>
          </w:p>
        </w:tc>
      </w:tr>
      <w:tr w:rsidR="006F6DA7" w:rsidRPr="008863B9" w14:paraId="43785078" w14:textId="77777777" w:rsidTr="008863B9">
        <w:tc>
          <w:tcPr>
            <w:tcW w:w="2694" w:type="dxa"/>
            <w:gridSpan w:val="2"/>
            <w:tcBorders>
              <w:top w:val="single" w:sz="4" w:space="0" w:color="auto"/>
              <w:bottom w:val="single" w:sz="4" w:space="0" w:color="auto"/>
            </w:tcBorders>
          </w:tcPr>
          <w:p w14:paraId="5B6F06B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1FEC9" w14:textId="77777777" w:rsidR="006F6DA7" w:rsidRPr="008863B9" w:rsidRDefault="006F6DA7" w:rsidP="006F6DA7">
            <w:pPr>
              <w:pStyle w:val="CRCoverPage"/>
              <w:spacing w:after="0"/>
              <w:ind w:left="100"/>
              <w:rPr>
                <w:noProof/>
                <w:sz w:val="8"/>
                <w:szCs w:val="8"/>
              </w:rPr>
            </w:pPr>
          </w:p>
        </w:tc>
      </w:tr>
      <w:tr w:rsidR="006F6DA7" w14:paraId="3F03F58C" w14:textId="77777777" w:rsidTr="008863B9">
        <w:tc>
          <w:tcPr>
            <w:tcW w:w="2694" w:type="dxa"/>
            <w:gridSpan w:val="2"/>
            <w:tcBorders>
              <w:top w:val="single" w:sz="4" w:space="0" w:color="auto"/>
              <w:left w:val="single" w:sz="4" w:space="0" w:color="auto"/>
              <w:bottom w:val="single" w:sz="4" w:space="0" w:color="auto"/>
            </w:tcBorders>
          </w:tcPr>
          <w:p w14:paraId="79B3D133"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D87EB" w14:textId="77777777" w:rsidR="006F6DA7" w:rsidRDefault="006F6DA7" w:rsidP="006F6DA7">
            <w:pPr>
              <w:pStyle w:val="CRCoverPage"/>
              <w:spacing w:after="0"/>
              <w:ind w:left="100"/>
              <w:rPr>
                <w:noProof/>
              </w:rPr>
            </w:pPr>
          </w:p>
        </w:tc>
      </w:tr>
    </w:tbl>
    <w:p w14:paraId="15EFD807" w14:textId="77777777" w:rsidR="001E41F3" w:rsidRDefault="001E41F3">
      <w:pPr>
        <w:pStyle w:val="CRCoverPage"/>
        <w:spacing w:after="0"/>
        <w:rPr>
          <w:noProof/>
          <w:sz w:val="8"/>
          <w:szCs w:val="8"/>
        </w:rPr>
      </w:pPr>
    </w:p>
    <w:p w14:paraId="2D3F38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B0DAD" w14:textId="77777777" w:rsidR="009C48D8" w:rsidRDefault="00BD0BDB" w:rsidP="00BD0BDB">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37485FD8" w14:textId="77777777" w:rsidR="003177AB" w:rsidRPr="00A423D1" w:rsidRDefault="003177AB" w:rsidP="003177AB">
      <w:pPr>
        <w:pStyle w:val="2"/>
      </w:pPr>
      <w:bookmarkStart w:id="3" w:name="_Toc14044284"/>
      <w:bookmarkStart w:id="4" w:name="_Toc14044285"/>
      <w:r w:rsidRPr="00A423D1">
        <w:t>3.1</w:t>
      </w:r>
      <w:r w:rsidRPr="00A423D1">
        <w:tab/>
        <w:t>Definitions</w:t>
      </w:r>
      <w:bookmarkEnd w:id="3"/>
    </w:p>
    <w:p w14:paraId="6E91AB92" w14:textId="77777777" w:rsidR="003177AB" w:rsidRPr="00A423D1" w:rsidRDefault="003177AB" w:rsidP="003177AB">
      <w:r w:rsidRPr="00A423D1">
        <w:rPr>
          <w:b/>
        </w:rPr>
        <w:t xml:space="preserve">elementary procedure: </w:t>
      </w:r>
      <w:r w:rsidRPr="00A423D1">
        <w:t xml:space="preserve">F1AP consists of Elementary Procedures (EPs). An Elementary Procedure is a unit of interaction between </w:t>
      </w:r>
      <w:proofErr w:type="spellStart"/>
      <w:r w:rsidRPr="00A423D1">
        <w:t>gNB</w:t>
      </w:r>
      <w:proofErr w:type="spellEnd"/>
      <w:r w:rsidRPr="00A423D1">
        <w:t xml:space="preserve">-CU and </w:t>
      </w:r>
      <w:proofErr w:type="spellStart"/>
      <w:r w:rsidRPr="00A423D1">
        <w:t>gNB</w:t>
      </w:r>
      <w:proofErr w:type="spellEnd"/>
      <w:r w:rsidRPr="00A423D1">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56FF287" w14:textId="77777777" w:rsidR="003177AB" w:rsidRPr="00A423D1" w:rsidRDefault="003177AB" w:rsidP="003177AB">
      <w:r w:rsidRPr="00A423D1">
        <w:t>An EP consists of an initiating message and possibly a response message. Two kinds of EPs are used:</w:t>
      </w:r>
    </w:p>
    <w:p w14:paraId="12B813DD" w14:textId="77777777" w:rsidR="003177AB" w:rsidRPr="00A423D1" w:rsidRDefault="003177AB" w:rsidP="003177AB">
      <w:pPr>
        <w:pStyle w:val="B1"/>
      </w:pPr>
      <w:r w:rsidRPr="00A423D1">
        <w:t>-</w:t>
      </w:r>
      <w:r w:rsidRPr="00A423D1">
        <w:tab/>
      </w:r>
      <w:r w:rsidRPr="00A423D1">
        <w:rPr>
          <w:b/>
        </w:rPr>
        <w:t xml:space="preserve">Class 1: </w:t>
      </w:r>
      <w:r w:rsidRPr="00A423D1">
        <w:t>Elementary Procedures with response (success and/or failure).</w:t>
      </w:r>
    </w:p>
    <w:p w14:paraId="3ADED190" w14:textId="77777777" w:rsidR="003177AB" w:rsidRPr="00A423D1" w:rsidRDefault="003177AB" w:rsidP="003177AB">
      <w:pPr>
        <w:pStyle w:val="B1"/>
      </w:pPr>
      <w:r w:rsidRPr="00A423D1">
        <w:t>-</w:t>
      </w:r>
      <w:r w:rsidRPr="00A423D1">
        <w:tab/>
      </w:r>
      <w:r w:rsidRPr="00A423D1">
        <w:rPr>
          <w:b/>
        </w:rPr>
        <w:t xml:space="preserve">Class 2: </w:t>
      </w:r>
      <w:r w:rsidRPr="00A423D1">
        <w:t>Elementary Procedures without response.</w:t>
      </w:r>
    </w:p>
    <w:p w14:paraId="111A57B5" w14:textId="77777777" w:rsidR="003177AB" w:rsidRPr="00A423D1" w:rsidRDefault="003177AB" w:rsidP="003177AB">
      <w:r w:rsidRPr="00A423D1">
        <w:t>For Class 1 EPs, the types of responses can be as follows:</w:t>
      </w:r>
    </w:p>
    <w:p w14:paraId="3AA37ECA" w14:textId="77777777" w:rsidR="003177AB" w:rsidRPr="00A423D1" w:rsidRDefault="003177AB" w:rsidP="003177AB">
      <w:pPr>
        <w:pStyle w:val="B1"/>
      </w:pPr>
      <w:r w:rsidRPr="00A423D1">
        <w:t>Successful:</w:t>
      </w:r>
    </w:p>
    <w:p w14:paraId="2D43E287" w14:textId="77777777" w:rsidR="003177AB" w:rsidRPr="00A423D1" w:rsidRDefault="003177AB" w:rsidP="003177AB">
      <w:pPr>
        <w:pStyle w:val="B2"/>
      </w:pPr>
      <w:r w:rsidRPr="00A423D1">
        <w:t>-</w:t>
      </w:r>
      <w:r w:rsidRPr="00A423D1">
        <w:tab/>
        <w:t>A signalling message explicitly indicates that the elementary procedure successfully completed with the receipt of the response.</w:t>
      </w:r>
    </w:p>
    <w:p w14:paraId="20561209" w14:textId="77777777" w:rsidR="003177AB" w:rsidRPr="00A423D1" w:rsidRDefault="003177AB" w:rsidP="003177AB">
      <w:pPr>
        <w:pStyle w:val="B1"/>
      </w:pPr>
      <w:r w:rsidRPr="00A423D1">
        <w:t>Unsuccessful:</w:t>
      </w:r>
    </w:p>
    <w:p w14:paraId="20FEB791" w14:textId="77777777" w:rsidR="003177AB" w:rsidRPr="00A423D1" w:rsidRDefault="003177AB" w:rsidP="003177AB">
      <w:pPr>
        <w:pStyle w:val="B2"/>
      </w:pPr>
      <w:r w:rsidRPr="00A423D1">
        <w:t>-</w:t>
      </w:r>
      <w:r w:rsidRPr="00A423D1">
        <w:tab/>
        <w:t>A signalling message explicitly indicates that the EP failed.</w:t>
      </w:r>
    </w:p>
    <w:p w14:paraId="66D4F669" w14:textId="77777777" w:rsidR="003177AB" w:rsidRPr="00A423D1" w:rsidRDefault="003177AB" w:rsidP="003177AB">
      <w:pPr>
        <w:pStyle w:val="B2"/>
      </w:pPr>
      <w:r w:rsidRPr="00A423D1">
        <w:t>-</w:t>
      </w:r>
      <w:r w:rsidRPr="00A423D1">
        <w:tab/>
        <w:t>On time supervision expiry (i.e., absence of expected response).</w:t>
      </w:r>
    </w:p>
    <w:p w14:paraId="12FE17F4" w14:textId="77777777" w:rsidR="003177AB" w:rsidRPr="00A423D1" w:rsidRDefault="003177AB" w:rsidP="003177AB">
      <w:pPr>
        <w:pStyle w:val="B1"/>
      </w:pPr>
      <w:r w:rsidRPr="00A423D1">
        <w:t>Successful and Unsuccessful:</w:t>
      </w:r>
    </w:p>
    <w:p w14:paraId="38E99E25" w14:textId="77777777" w:rsidR="003177AB" w:rsidRPr="00A423D1" w:rsidRDefault="003177AB" w:rsidP="003177AB">
      <w:pPr>
        <w:pStyle w:val="B2"/>
      </w:pPr>
      <w:r w:rsidRPr="00A423D1">
        <w:t>-</w:t>
      </w:r>
      <w:r w:rsidRPr="00A423D1">
        <w:tab/>
        <w:t>One signalling message reports both successful and unsuccessful outcome for the different included requests. The response message used is the one defined for successful outcome.</w:t>
      </w:r>
    </w:p>
    <w:p w14:paraId="7564B540" w14:textId="77777777" w:rsidR="003177AB" w:rsidRPr="00A423D1" w:rsidRDefault="003177AB" w:rsidP="003177AB">
      <w:r w:rsidRPr="00A423D1">
        <w:t>Class 2 EPs are considered always successful.</w:t>
      </w:r>
    </w:p>
    <w:p w14:paraId="338A40DA" w14:textId="77777777" w:rsidR="003177AB" w:rsidRPr="00A423D1" w:rsidRDefault="003177AB" w:rsidP="003177AB">
      <w:r w:rsidRPr="00A423D1">
        <w:rPr>
          <w:b/>
          <w:bCs/>
        </w:rPr>
        <w:t>EN-DC operation:</w:t>
      </w:r>
      <w:r w:rsidRPr="00A423D1">
        <w:t xml:space="preserve"> Used in this specification when the F1AP is applied for </w:t>
      </w:r>
      <w:proofErr w:type="spellStart"/>
      <w:r w:rsidRPr="00A423D1">
        <w:t>gNB</w:t>
      </w:r>
      <w:proofErr w:type="spellEnd"/>
      <w:r w:rsidRPr="00A423D1">
        <w:t xml:space="preserve">-CU and </w:t>
      </w:r>
      <w:proofErr w:type="spellStart"/>
      <w:r w:rsidRPr="00A423D1">
        <w:t>gNB</w:t>
      </w:r>
      <w:proofErr w:type="spellEnd"/>
      <w:r w:rsidRPr="00A423D1">
        <w:t>-DU in E-UTRAN.</w:t>
      </w:r>
    </w:p>
    <w:p w14:paraId="59E6B48D" w14:textId="77777777" w:rsidR="003177AB" w:rsidRPr="00A423D1" w:rsidRDefault="003177AB" w:rsidP="003177AB">
      <w:pPr>
        <w:rPr>
          <w:bCs/>
        </w:rPr>
      </w:pPr>
      <w:proofErr w:type="spellStart"/>
      <w:r w:rsidRPr="00A423D1">
        <w:rPr>
          <w:b/>
          <w:bCs/>
        </w:rPr>
        <w:t>gNB</w:t>
      </w:r>
      <w:proofErr w:type="spellEnd"/>
      <w:r w:rsidRPr="00A423D1">
        <w:rPr>
          <w:b/>
          <w:bCs/>
        </w:rPr>
        <w:t>:</w:t>
      </w:r>
      <w:r w:rsidRPr="00A423D1">
        <w:rPr>
          <w:bCs/>
        </w:rPr>
        <w:t xml:space="preserve"> as defined in TS 38.300 [6].</w:t>
      </w:r>
    </w:p>
    <w:p w14:paraId="02A95866" w14:textId="77777777" w:rsidR="003177AB" w:rsidRPr="00A423D1" w:rsidRDefault="003177AB" w:rsidP="003177AB">
      <w:pPr>
        <w:rPr>
          <w:bCs/>
        </w:rPr>
      </w:pPr>
      <w:proofErr w:type="spellStart"/>
      <w:r w:rsidRPr="00A423D1">
        <w:rPr>
          <w:b/>
          <w:bCs/>
        </w:rPr>
        <w:t>gNB</w:t>
      </w:r>
      <w:proofErr w:type="spellEnd"/>
      <w:r w:rsidRPr="00A423D1">
        <w:rPr>
          <w:b/>
          <w:bCs/>
        </w:rPr>
        <w:t>-CU:</w:t>
      </w:r>
      <w:r w:rsidRPr="00A423D1">
        <w:rPr>
          <w:bCs/>
        </w:rPr>
        <w:t xml:space="preserve"> as defined in TS 38.401 [4].</w:t>
      </w:r>
    </w:p>
    <w:p w14:paraId="35B0E5FF" w14:textId="77777777" w:rsidR="003177AB" w:rsidRPr="00A423D1" w:rsidRDefault="003177AB" w:rsidP="003177AB">
      <w:proofErr w:type="spellStart"/>
      <w:r w:rsidRPr="00A423D1">
        <w:rPr>
          <w:rFonts w:eastAsia="Batang"/>
          <w:b/>
          <w:bCs/>
        </w:rPr>
        <w:t>gNB</w:t>
      </w:r>
      <w:proofErr w:type="spellEnd"/>
      <w:r w:rsidRPr="00A423D1">
        <w:rPr>
          <w:rFonts w:eastAsia="Batang"/>
          <w:b/>
          <w:bCs/>
        </w:rPr>
        <w:t>-CU</w:t>
      </w:r>
      <w:r w:rsidRPr="00A423D1">
        <w:rPr>
          <w:b/>
          <w:bCs/>
        </w:rPr>
        <w:t xml:space="preserve"> UE F1AP ID:</w:t>
      </w:r>
      <w:r w:rsidRPr="00A423D1">
        <w:t xml:space="preserve"> as defined in TS 38.401 [4].</w:t>
      </w:r>
    </w:p>
    <w:p w14:paraId="5E74302B" w14:textId="77777777" w:rsidR="003177AB" w:rsidRPr="00A423D1" w:rsidRDefault="003177AB" w:rsidP="003177AB">
      <w:pPr>
        <w:rPr>
          <w:bCs/>
        </w:rPr>
      </w:pPr>
      <w:proofErr w:type="spellStart"/>
      <w:r w:rsidRPr="00A423D1">
        <w:rPr>
          <w:b/>
          <w:bCs/>
        </w:rPr>
        <w:t>gNB</w:t>
      </w:r>
      <w:proofErr w:type="spellEnd"/>
      <w:r w:rsidRPr="00A423D1">
        <w:rPr>
          <w:b/>
          <w:bCs/>
        </w:rPr>
        <w:t>-DU:</w:t>
      </w:r>
      <w:r w:rsidRPr="00A423D1">
        <w:rPr>
          <w:bCs/>
        </w:rPr>
        <w:t xml:space="preserve"> as defined in TS 38.401 [4].</w:t>
      </w:r>
    </w:p>
    <w:p w14:paraId="2A68CBDF" w14:textId="77777777" w:rsidR="003177AB" w:rsidRPr="00A423D1" w:rsidRDefault="003177AB" w:rsidP="003177AB">
      <w:proofErr w:type="spellStart"/>
      <w:r w:rsidRPr="00A423D1">
        <w:rPr>
          <w:b/>
        </w:rPr>
        <w:t>gNB</w:t>
      </w:r>
      <w:proofErr w:type="spellEnd"/>
      <w:r w:rsidRPr="00A423D1">
        <w:rPr>
          <w:b/>
        </w:rPr>
        <w:t>-DU UE F1AP ID:</w:t>
      </w:r>
      <w:r w:rsidRPr="00A423D1">
        <w:t xml:space="preserve"> as defined in TS 38.401 [4].</w:t>
      </w:r>
    </w:p>
    <w:p w14:paraId="1161F338" w14:textId="77777777" w:rsidR="003177AB" w:rsidRPr="00A423D1" w:rsidRDefault="003177AB" w:rsidP="003177AB">
      <w:pPr>
        <w:rPr>
          <w:bCs/>
        </w:rPr>
      </w:pPr>
      <w:r w:rsidRPr="00A423D1">
        <w:rPr>
          <w:b/>
          <w:bCs/>
        </w:rPr>
        <w:t>en-</w:t>
      </w:r>
      <w:proofErr w:type="spellStart"/>
      <w:r w:rsidRPr="00A423D1">
        <w:rPr>
          <w:b/>
          <w:bCs/>
        </w:rPr>
        <w:t>gNB</w:t>
      </w:r>
      <w:proofErr w:type="spellEnd"/>
      <w:r w:rsidRPr="00A423D1">
        <w:rPr>
          <w:b/>
          <w:bCs/>
        </w:rPr>
        <w:t>:</w:t>
      </w:r>
      <w:r w:rsidRPr="00A423D1">
        <w:rPr>
          <w:bCs/>
        </w:rPr>
        <w:t xml:space="preserve"> as defined in TS 37.340 [7].</w:t>
      </w:r>
    </w:p>
    <w:p w14:paraId="75BC7093" w14:textId="77777777" w:rsidR="003177AB" w:rsidRPr="00A423D1" w:rsidRDefault="003177AB" w:rsidP="003177AB">
      <w:r w:rsidRPr="00A423D1">
        <w:rPr>
          <w:b/>
          <w:bCs/>
        </w:rPr>
        <w:t>UE-associated signalling:</w:t>
      </w:r>
      <w:r w:rsidRPr="00A423D1">
        <w:t xml:space="preserve"> When F1AP messages associated to one UE uses the UE-associated logical F1-connection for association of the message to the UE in </w:t>
      </w:r>
      <w:proofErr w:type="spellStart"/>
      <w:r w:rsidRPr="00A423D1">
        <w:t>gNB</w:t>
      </w:r>
      <w:proofErr w:type="spellEnd"/>
      <w:r w:rsidRPr="00A423D1">
        <w:t xml:space="preserve">-DU and </w:t>
      </w:r>
      <w:proofErr w:type="spellStart"/>
      <w:r w:rsidRPr="00A423D1">
        <w:t>gNB</w:t>
      </w:r>
      <w:proofErr w:type="spellEnd"/>
      <w:r w:rsidRPr="00A423D1">
        <w:t>-CU.</w:t>
      </w:r>
    </w:p>
    <w:p w14:paraId="5937B14F" w14:textId="77777777" w:rsidR="003177AB" w:rsidRPr="00A423D1" w:rsidRDefault="003177AB" w:rsidP="003177AB">
      <w:pPr>
        <w:rPr>
          <w:bCs/>
        </w:rPr>
      </w:pPr>
      <w:r w:rsidRPr="00A423D1">
        <w:rPr>
          <w:b/>
          <w:bCs/>
        </w:rPr>
        <w:t>UE-associated logical F1-connection</w:t>
      </w:r>
      <w:r w:rsidRPr="00A423D1">
        <w:rPr>
          <w:b/>
        </w:rPr>
        <w:t xml:space="preserve">: </w:t>
      </w:r>
      <w:r w:rsidRPr="00A423D1">
        <w:rPr>
          <w:bCs/>
        </w:rPr>
        <w:t xml:space="preserve">The UE-associated logical F1-connection uses the identities </w:t>
      </w:r>
      <w:r w:rsidRPr="00A423D1">
        <w:rPr>
          <w:rFonts w:eastAsia="Batang"/>
          <w:bCs/>
          <w:i/>
        </w:rPr>
        <w:t>GNB-CU</w:t>
      </w:r>
      <w:r w:rsidRPr="00A423D1">
        <w:rPr>
          <w:bCs/>
          <w:i/>
        </w:rPr>
        <w:t xml:space="preserve"> UE F1AP ID</w:t>
      </w:r>
      <w:r w:rsidRPr="00A423D1">
        <w:rPr>
          <w:bCs/>
        </w:rPr>
        <w:t xml:space="preserve"> and </w:t>
      </w:r>
      <w:r w:rsidRPr="00A423D1">
        <w:rPr>
          <w:bCs/>
          <w:i/>
        </w:rPr>
        <w:t xml:space="preserve">GNB-DU UE F1AP ID </w:t>
      </w:r>
      <w:r w:rsidRPr="00A423D1">
        <w:rPr>
          <w:bCs/>
        </w:rPr>
        <w:t>according to the definition in TS 38.401 [4]. For a received UE associated F1AP message the</w:t>
      </w:r>
      <w:r w:rsidRPr="00A423D1">
        <w:rPr>
          <w:i/>
          <w:iCs/>
        </w:rPr>
        <w:t xml:space="preserve"> </w:t>
      </w:r>
      <w:proofErr w:type="spellStart"/>
      <w:r w:rsidRPr="00A423D1">
        <w:t>gNB</w:t>
      </w:r>
      <w:proofErr w:type="spellEnd"/>
      <w:r w:rsidRPr="00A423D1">
        <w:t xml:space="preserve">-CU identifies </w:t>
      </w:r>
      <w:r w:rsidRPr="00A423D1">
        <w:rPr>
          <w:bCs/>
        </w:rPr>
        <w:t>the</w:t>
      </w:r>
      <w:r w:rsidRPr="00A423D1">
        <w:t xml:space="preserve"> associated UE based on the </w:t>
      </w:r>
      <w:r w:rsidRPr="00A423D1">
        <w:rPr>
          <w:rFonts w:eastAsia="Batang"/>
          <w:bCs/>
          <w:i/>
        </w:rPr>
        <w:t>GNB-CU</w:t>
      </w:r>
      <w:r w:rsidRPr="00A423D1">
        <w:rPr>
          <w:bCs/>
          <w:i/>
        </w:rPr>
        <w:t xml:space="preserve"> UE F1AP ID</w:t>
      </w:r>
      <w:r w:rsidRPr="00A423D1">
        <w:rPr>
          <w:i/>
          <w:iCs/>
        </w:rPr>
        <w:t xml:space="preserve"> </w:t>
      </w:r>
      <w:r w:rsidRPr="00A423D1">
        <w:t xml:space="preserve">IE and the </w:t>
      </w:r>
      <w:proofErr w:type="spellStart"/>
      <w:r w:rsidRPr="00A423D1">
        <w:t>gNB</w:t>
      </w:r>
      <w:proofErr w:type="spellEnd"/>
      <w:r w:rsidRPr="00A423D1">
        <w:t xml:space="preserve">-DU identifies the associated UE based on the </w:t>
      </w:r>
      <w:r w:rsidRPr="00A423D1">
        <w:rPr>
          <w:bCs/>
          <w:i/>
        </w:rPr>
        <w:t xml:space="preserve">GNB-DU UE F1AP ID </w:t>
      </w:r>
      <w:r w:rsidRPr="00A423D1">
        <w:rPr>
          <w:bCs/>
        </w:rPr>
        <w:t>IE</w:t>
      </w:r>
      <w:r w:rsidRPr="00A423D1">
        <w:rPr>
          <w:i/>
          <w:iCs/>
        </w:rPr>
        <w:t xml:space="preserve">. </w:t>
      </w:r>
      <w:r w:rsidRPr="00A423D1">
        <w:rPr>
          <w:bCs/>
        </w:rPr>
        <w:t xml:space="preserve">The UE-associated logical F1-connection may exist before the F1 UE context is setup in </w:t>
      </w:r>
      <w:proofErr w:type="spellStart"/>
      <w:r w:rsidRPr="00A423D1">
        <w:rPr>
          <w:bCs/>
        </w:rPr>
        <w:t>gNB</w:t>
      </w:r>
      <w:proofErr w:type="spellEnd"/>
      <w:r w:rsidRPr="00A423D1">
        <w:rPr>
          <w:bCs/>
        </w:rPr>
        <w:t>-DU.</w:t>
      </w:r>
    </w:p>
    <w:p w14:paraId="2B64DB51" w14:textId="77777777" w:rsidR="004528CE" w:rsidRDefault="004528CE" w:rsidP="004528CE">
      <w:pPr>
        <w:rPr>
          <w:ins w:id="5" w:author="Huawei" w:date="2019-08-16T14:22:00Z"/>
        </w:rPr>
      </w:pPr>
      <w:ins w:id="6" w:author="Huawei" w:date="2019-08-16T14:22:00Z">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ins>
    </w:p>
    <w:p w14:paraId="573E7FD3" w14:textId="77777777" w:rsidR="004528CE" w:rsidRPr="006F4FF2" w:rsidRDefault="004528CE" w:rsidP="004528CE">
      <w:pPr>
        <w:rPr>
          <w:ins w:id="7" w:author="Huawei" w:date="2019-08-16T14:22:00Z"/>
        </w:rPr>
      </w:pPr>
      <w:ins w:id="8" w:author="Huawei" w:date="2019-08-16T14:22:00Z">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ins>
    </w:p>
    <w:p w14:paraId="0DB2027D" w14:textId="77777777" w:rsidR="004413DC" w:rsidRPr="00A423D1" w:rsidRDefault="004413DC" w:rsidP="004413DC">
      <w:pPr>
        <w:pStyle w:val="2"/>
      </w:pPr>
      <w:r w:rsidRPr="00A423D1">
        <w:lastRenderedPageBreak/>
        <w:t>3.2</w:t>
      </w:r>
      <w:r w:rsidRPr="00A423D1">
        <w:tab/>
        <w:t>Abbreviations</w:t>
      </w:r>
      <w:bookmarkEnd w:id="4"/>
    </w:p>
    <w:p w14:paraId="01163674" w14:textId="77777777" w:rsidR="004413DC" w:rsidRPr="00A423D1" w:rsidRDefault="004413DC" w:rsidP="004413DC">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4C33A6BA" w14:textId="77777777" w:rsidR="004413DC" w:rsidRPr="00A423D1" w:rsidRDefault="004413DC" w:rsidP="004413DC">
      <w:pPr>
        <w:pStyle w:val="EW"/>
      </w:pPr>
      <w:r w:rsidRPr="00A423D1">
        <w:t>5GC</w:t>
      </w:r>
      <w:r w:rsidRPr="00A423D1">
        <w:tab/>
        <w:t>5G Core Network</w:t>
      </w:r>
    </w:p>
    <w:p w14:paraId="74901C50" w14:textId="77777777" w:rsidR="004413DC" w:rsidRPr="00A423D1" w:rsidRDefault="004413DC" w:rsidP="004413DC">
      <w:pPr>
        <w:pStyle w:val="EW"/>
      </w:pPr>
      <w:r w:rsidRPr="00A423D1">
        <w:t>5QI</w:t>
      </w:r>
      <w:r w:rsidRPr="00A423D1">
        <w:tab/>
        <w:t xml:space="preserve">5G </w:t>
      </w:r>
      <w:proofErr w:type="spellStart"/>
      <w:r w:rsidRPr="00A423D1">
        <w:t>QoS</w:t>
      </w:r>
      <w:proofErr w:type="spellEnd"/>
      <w:r w:rsidRPr="00A423D1">
        <w:t xml:space="preserve"> Identifier</w:t>
      </w:r>
    </w:p>
    <w:p w14:paraId="579B2033" w14:textId="77777777" w:rsidR="004413DC" w:rsidRPr="00A423D1" w:rsidRDefault="004413DC" w:rsidP="004413DC">
      <w:pPr>
        <w:pStyle w:val="EW"/>
      </w:pPr>
      <w:r w:rsidRPr="00A423D1">
        <w:t>AMF</w:t>
      </w:r>
      <w:r w:rsidRPr="00A423D1">
        <w:tab/>
        <w:t>Access and Mobility Management Function</w:t>
      </w:r>
    </w:p>
    <w:p w14:paraId="752F172C" w14:textId="77777777" w:rsidR="004413DC" w:rsidRPr="00A423D1" w:rsidRDefault="004413DC" w:rsidP="004413DC">
      <w:pPr>
        <w:pStyle w:val="EW"/>
      </w:pPr>
      <w:r w:rsidRPr="00A423D1">
        <w:t>CN</w:t>
      </w:r>
      <w:r w:rsidRPr="00A423D1">
        <w:tab/>
        <w:t>Core Network</w:t>
      </w:r>
    </w:p>
    <w:p w14:paraId="2A98DA3D" w14:textId="77777777" w:rsidR="004413DC" w:rsidRPr="00A423D1" w:rsidRDefault="004413DC" w:rsidP="004413DC">
      <w:pPr>
        <w:pStyle w:val="EW"/>
      </w:pPr>
      <w:r w:rsidRPr="00A423D1">
        <w:t>CG</w:t>
      </w:r>
      <w:r w:rsidRPr="00A423D1">
        <w:tab/>
        <w:t>Cell Group</w:t>
      </w:r>
    </w:p>
    <w:p w14:paraId="44F91553" w14:textId="77777777" w:rsidR="004413DC" w:rsidRPr="00A423D1" w:rsidRDefault="004413DC" w:rsidP="004413DC">
      <w:pPr>
        <w:pStyle w:val="EW"/>
      </w:pPr>
      <w:r w:rsidRPr="00A423D1">
        <w:t>CGI</w:t>
      </w:r>
      <w:r w:rsidRPr="00A423D1">
        <w:tab/>
        <w:t>Cell Global Identifier</w:t>
      </w:r>
    </w:p>
    <w:p w14:paraId="22B3EFB7" w14:textId="77777777" w:rsidR="004413DC" w:rsidRPr="00A423D1" w:rsidRDefault="004413DC" w:rsidP="004413DC">
      <w:pPr>
        <w:pStyle w:val="EW"/>
      </w:pPr>
      <w:r w:rsidRPr="00A423D1">
        <w:t>CP</w:t>
      </w:r>
      <w:r w:rsidRPr="00A423D1">
        <w:tab/>
        <w:t>Control Plane</w:t>
      </w:r>
    </w:p>
    <w:p w14:paraId="6BFFFBCC" w14:textId="77777777" w:rsidR="004413DC" w:rsidRPr="00A423D1" w:rsidRDefault="004413DC" w:rsidP="004413DC">
      <w:pPr>
        <w:pStyle w:val="EW"/>
      </w:pPr>
      <w:r w:rsidRPr="00A423D1">
        <w:t>DL</w:t>
      </w:r>
      <w:r w:rsidRPr="00A423D1">
        <w:tab/>
        <w:t>Downlink</w:t>
      </w:r>
    </w:p>
    <w:p w14:paraId="566BA36A" w14:textId="77777777" w:rsidR="004413DC" w:rsidRPr="00A423D1" w:rsidRDefault="004413DC" w:rsidP="004413DC">
      <w:pPr>
        <w:pStyle w:val="EW"/>
      </w:pPr>
      <w:r w:rsidRPr="00A423D1">
        <w:t>EN-DC</w:t>
      </w:r>
      <w:r w:rsidRPr="00A423D1">
        <w:tab/>
        <w:t>E-UTRA-NR Dual Connectivity</w:t>
      </w:r>
    </w:p>
    <w:p w14:paraId="7A68FF55" w14:textId="77777777" w:rsidR="004413DC" w:rsidRPr="00A423D1" w:rsidRDefault="004413DC" w:rsidP="004413DC">
      <w:pPr>
        <w:pStyle w:val="EW"/>
      </w:pPr>
      <w:r w:rsidRPr="00A423D1">
        <w:t>EPC</w:t>
      </w:r>
      <w:r w:rsidRPr="00A423D1">
        <w:tab/>
        <w:t>Evolved Packet Core</w:t>
      </w:r>
    </w:p>
    <w:p w14:paraId="29185A50" w14:textId="77777777" w:rsidR="004413DC" w:rsidRPr="00A423D1" w:rsidRDefault="004413DC" w:rsidP="004413DC">
      <w:pPr>
        <w:pStyle w:val="EW"/>
      </w:pPr>
      <w:r w:rsidRPr="00A423D1">
        <w:t xml:space="preserve">IMEISV </w:t>
      </w:r>
      <w:r w:rsidRPr="00A423D1">
        <w:tab/>
        <w:t xml:space="preserve">International Mobile station Equipment Identity and Software Version number </w:t>
      </w:r>
    </w:p>
    <w:p w14:paraId="264D8169" w14:textId="77777777" w:rsidR="004413DC" w:rsidRPr="00A423D1" w:rsidRDefault="004413DC" w:rsidP="004413DC">
      <w:pPr>
        <w:pStyle w:val="EW"/>
      </w:pPr>
      <w:r w:rsidRPr="00A423D1">
        <w:t>NSSAI</w:t>
      </w:r>
      <w:r w:rsidRPr="00A423D1">
        <w:tab/>
        <w:t>Network Slice Selection Assistance Information</w:t>
      </w:r>
    </w:p>
    <w:p w14:paraId="066A6487" w14:textId="77777777" w:rsidR="004413DC" w:rsidRPr="00A423D1" w:rsidRDefault="004413DC" w:rsidP="004413DC">
      <w:pPr>
        <w:pStyle w:val="EW"/>
      </w:pPr>
      <w:r w:rsidRPr="00A423D1">
        <w:t>RANAC</w:t>
      </w:r>
      <w:r w:rsidRPr="00A423D1">
        <w:tab/>
        <w:t>RAN Area Code</w:t>
      </w:r>
    </w:p>
    <w:p w14:paraId="3A9F382E" w14:textId="77777777" w:rsidR="004413DC" w:rsidRPr="00A423D1" w:rsidRDefault="004413DC" w:rsidP="004413DC">
      <w:pPr>
        <w:pStyle w:val="EW"/>
      </w:pPr>
      <w:r w:rsidRPr="00A423D1">
        <w:t>RRC</w:t>
      </w:r>
      <w:r w:rsidRPr="00A423D1">
        <w:tab/>
        <w:t>Radio Resource Control</w:t>
      </w:r>
    </w:p>
    <w:p w14:paraId="093B0BD7" w14:textId="77777777" w:rsidR="004413DC" w:rsidRPr="00A423D1" w:rsidRDefault="004413DC" w:rsidP="004413DC">
      <w:pPr>
        <w:pStyle w:val="EW"/>
      </w:pPr>
      <w:r w:rsidRPr="00A423D1">
        <w:t>S-NSSAI</w:t>
      </w:r>
      <w:r w:rsidRPr="00A423D1">
        <w:tab/>
        <w:t>Single Network Slice Selection Assistance Information</w:t>
      </w:r>
    </w:p>
    <w:p w14:paraId="3941E364" w14:textId="77777777" w:rsidR="004413DC" w:rsidRPr="00A423D1" w:rsidRDefault="004413DC" w:rsidP="004413DC">
      <w:pPr>
        <w:pStyle w:val="EW"/>
      </w:pPr>
      <w:r w:rsidRPr="00A423D1">
        <w:t>SUL</w:t>
      </w:r>
      <w:r w:rsidRPr="00A423D1">
        <w:tab/>
        <w:t>Supplementary Uplink</w:t>
      </w:r>
    </w:p>
    <w:p w14:paraId="2FBD3438" w14:textId="77777777" w:rsidR="004413DC" w:rsidRPr="00A423D1" w:rsidRDefault="004413DC" w:rsidP="004413DC">
      <w:pPr>
        <w:pStyle w:val="EW"/>
      </w:pPr>
      <w:r w:rsidRPr="00A423D1">
        <w:t>TAC</w:t>
      </w:r>
      <w:r w:rsidRPr="00A423D1">
        <w:tab/>
        <w:t>Tracking Area Code</w:t>
      </w:r>
    </w:p>
    <w:p w14:paraId="0889075D" w14:textId="77777777" w:rsidR="004413DC" w:rsidRDefault="004413DC" w:rsidP="004413DC">
      <w:pPr>
        <w:pStyle w:val="EW"/>
        <w:rPr>
          <w:ins w:id="9" w:author="yangchenchen (F)" w:date="2019-07-27T17:47:00Z"/>
        </w:rPr>
      </w:pPr>
      <w:r w:rsidRPr="00A423D1">
        <w:t>TAI</w:t>
      </w:r>
      <w:r w:rsidRPr="00A423D1">
        <w:tab/>
        <w:t>Tracking Area Identity</w:t>
      </w:r>
      <w:r w:rsidRPr="00A423D1" w:rsidDel="00C52192">
        <w:t xml:space="preserve"> </w:t>
      </w:r>
    </w:p>
    <w:p w14:paraId="19B83E4A" w14:textId="77777777" w:rsidR="004528CE" w:rsidRDefault="004528CE" w:rsidP="004528CE">
      <w:pPr>
        <w:pStyle w:val="EW"/>
        <w:rPr>
          <w:ins w:id="10" w:author="Huawei" w:date="2019-08-16T14:23:00Z"/>
        </w:rPr>
      </w:pPr>
      <w:ins w:id="11" w:author="Huawei" w:date="2019-08-16T14:23:00Z">
        <w:r>
          <w:t>CAG                    Closed Access Group</w:t>
        </w:r>
      </w:ins>
    </w:p>
    <w:p w14:paraId="4C3A609E" w14:textId="77777777" w:rsidR="004528CE" w:rsidRDefault="004528CE" w:rsidP="004528CE">
      <w:pPr>
        <w:pStyle w:val="EW"/>
        <w:rPr>
          <w:ins w:id="12" w:author="Huawei" w:date="2019-08-16T14:23:00Z"/>
        </w:rPr>
      </w:pPr>
      <w:ins w:id="13" w:author="Huawei" w:date="2019-08-16T14:23:00Z">
        <w:r>
          <w:t>NID</w:t>
        </w:r>
        <w:r>
          <w:tab/>
          <w:t>Network identifier</w:t>
        </w:r>
      </w:ins>
    </w:p>
    <w:p w14:paraId="76996F07" w14:textId="77777777" w:rsidR="004528CE" w:rsidRDefault="004528CE" w:rsidP="004528CE">
      <w:pPr>
        <w:pStyle w:val="EW"/>
        <w:rPr>
          <w:ins w:id="14" w:author="Huawei" w:date="2019-08-16T14:23:00Z"/>
        </w:rPr>
      </w:pPr>
      <w:ins w:id="15" w:author="Huawei" w:date="2019-08-16T14:23:00Z">
        <w:r>
          <w:t>NPN</w:t>
        </w:r>
        <w:r>
          <w:tab/>
          <w:t>Non-Public Network</w:t>
        </w:r>
      </w:ins>
    </w:p>
    <w:p w14:paraId="77455361" w14:textId="77777777" w:rsidR="004528CE" w:rsidRDefault="004528CE" w:rsidP="004528CE">
      <w:pPr>
        <w:pStyle w:val="EW"/>
        <w:rPr>
          <w:ins w:id="16" w:author="Huawei" w:date="2019-08-16T14:23:00Z"/>
        </w:rPr>
      </w:pPr>
      <w:ins w:id="17" w:author="Huawei" w:date="2019-08-16T14:23:00Z">
        <w:r>
          <w:t xml:space="preserve">PNI-NPN             </w:t>
        </w:r>
        <w:r>
          <w:rPr>
            <w:lang w:eastAsia="zh-CN"/>
          </w:rPr>
          <w:t>P</w:t>
        </w:r>
        <w:r>
          <w:t>ublic N</w:t>
        </w:r>
        <w:r w:rsidRPr="00634B5D">
          <w:t xml:space="preserve">etwork </w:t>
        </w:r>
        <w:r>
          <w:t>I</w:t>
        </w:r>
        <w:r w:rsidRPr="00634B5D">
          <w:t>ntegrated NPN</w:t>
        </w:r>
      </w:ins>
    </w:p>
    <w:p w14:paraId="399CA98C" w14:textId="77777777" w:rsidR="004528CE" w:rsidRDefault="004528CE" w:rsidP="004528CE">
      <w:pPr>
        <w:pStyle w:val="EW"/>
        <w:rPr>
          <w:ins w:id="18" w:author="Huawei" w:date="2019-08-16T14:23:00Z"/>
        </w:rPr>
      </w:pPr>
      <w:ins w:id="19" w:author="Huawei" w:date="2019-08-16T14:23:00Z">
        <w:r>
          <w:t>SNPN</w:t>
        </w:r>
        <w:r>
          <w:tab/>
          <w:t>Stand-alone Non-Public Network</w:t>
        </w:r>
      </w:ins>
    </w:p>
    <w:p w14:paraId="60F0AB52" w14:textId="77777777" w:rsidR="00263FAE" w:rsidRPr="00A423D1" w:rsidRDefault="00263FAE" w:rsidP="004413DC">
      <w:pPr>
        <w:pStyle w:val="EW"/>
      </w:pPr>
    </w:p>
    <w:p w14:paraId="0BE94A33" w14:textId="77777777" w:rsidR="008D482B" w:rsidRDefault="008D482B" w:rsidP="008D482B">
      <w:pPr>
        <w:pStyle w:val="FirstChange"/>
        <w:rPr>
          <w:noProof/>
        </w:rPr>
      </w:pPr>
      <w:bookmarkStart w:id="20" w:name="_Toc14044295"/>
      <w:r w:rsidRPr="004572E7">
        <w:rPr>
          <w:highlight w:val="yellow"/>
        </w:rPr>
        <w:t xml:space="preserve">&lt;&lt;&lt;&lt;&lt;&lt;&lt;&lt;&lt;&lt;&lt;&lt;&lt;&lt;&lt;&lt;&lt;&lt;&lt;&lt; </w:t>
      </w:r>
      <w:r>
        <w:rPr>
          <w:highlight w:val="yellow"/>
        </w:rPr>
        <w:t>Next Change</w:t>
      </w:r>
      <w:r w:rsidRPr="004572E7">
        <w:rPr>
          <w:highlight w:val="yellow"/>
        </w:rPr>
        <w:t xml:space="preserve"> &gt;&gt;&gt;&gt;&gt;&gt;&gt;&gt;&gt;&gt;&gt;&gt;&gt;&gt;&gt;&gt;&gt;&gt;&gt;&gt;</w:t>
      </w:r>
    </w:p>
    <w:p w14:paraId="1197F53A" w14:textId="77777777" w:rsidR="007A5EA2" w:rsidRPr="00A423D1" w:rsidRDefault="007A5EA2" w:rsidP="007A5EA2">
      <w:pPr>
        <w:pStyle w:val="3"/>
      </w:pPr>
      <w:bookmarkStart w:id="21" w:name="_Toc14044306"/>
      <w:bookmarkEnd w:id="20"/>
      <w:r w:rsidRPr="00A423D1">
        <w:t>8.2.3</w:t>
      </w:r>
      <w:r w:rsidRPr="00A423D1">
        <w:tab/>
        <w:t>F1 Setup</w:t>
      </w:r>
      <w:bookmarkEnd w:id="21"/>
      <w:r w:rsidRPr="00A423D1">
        <w:t xml:space="preserve"> </w:t>
      </w:r>
    </w:p>
    <w:p w14:paraId="0DA77369" w14:textId="77777777" w:rsidR="007A5EA2" w:rsidRPr="00A423D1" w:rsidRDefault="007A5EA2" w:rsidP="007A5EA2">
      <w:pPr>
        <w:pStyle w:val="4"/>
      </w:pPr>
      <w:bookmarkStart w:id="22" w:name="_Toc14044307"/>
      <w:r w:rsidRPr="00A423D1">
        <w:t>8.2.3.1</w:t>
      </w:r>
      <w:r w:rsidRPr="00A423D1">
        <w:tab/>
        <w:t>General</w:t>
      </w:r>
      <w:bookmarkEnd w:id="22"/>
    </w:p>
    <w:p w14:paraId="6C03459B" w14:textId="77777777" w:rsidR="007A5EA2" w:rsidRPr="00A423D1" w:rsidRDefault="007A5EA2" w:rsidP="007A5EA2">
      <w:pPr>
        <w:rPr>
          <w:rFonts w:eastAsia="Yu Mincho"/>
        </w:rPr>
      </w:pPr>
      <w:r w:rsidRPr="00A423D1">
        <w:rPr>
          <w:rFonts w:eastAsia="Yu Mincho"/>
        </w:rPr>
        <w:t xml:space="preserve">The purpose of the F1 Setup procedure is to exchange application level data needed for the </w:t>
      </w:r>
      <w:proofErr w:type="spellStart"/>
      <w:r w:rsidRPr="00A423D1">
        <w:rPr>
          <w:rFonts w:eastAsia="Yu Mincho"/>
        </w:rPr>
        <w:t>gNB</w:t>
      </w:r>
      <w:proofErr w:type="spellEnd"/>
      <w:r w:rsidRPr="00A423D1">
        <w:rPr>
          <w:rFonts w:eastAsia="Yu Mincho"/>
        </w:rPr>
        <w:t xml:space="preserve">-DU and the </w:t>
      </w:r>
      <w:proofErr w:type="spellStart"/>
      <w:r w:rsidRPr="00A423D1">
        <w:rPr>
          <w:rFonts w:eastAsia="Yu Mincho"/>
        </w:rPr>
        <w:t>gNB</w:t>
      </w:r>
      <w:proofErr w:type="spellEnd"/>
      <w:r w:rsidRPr="00A423D1">
        <w:rPr>
          <w:rFonts w:eastAsia="Yu Mincho"/>
        </w:rPr>
        <w:t>-CU to correctly interoperate on the F1 interface. This procedure shall be the first F1AP procedure triggered for the F1-C interface instance after a TNL association has become operational.</w:t>
      </w:r>
    </w:p>
    <w:p w14:paraId="54922991" w14:textId="77777777" w:rsidR="007A5EA2" w:rsidRPr="00A423D1" w:rsidRDefault="007A5EA2" w:rsidP="007A5EA2">
      <w:pPr>
        <w:pStyle w:val="NO"/>
        <w:rPr>
          <w:rFonts w:eastAsia="Yu Mincho"/>
        </w:rPr>
      </w:pPr>
      <w:r w:rsidRPr="00A423D1">
        <w:rPr>
          <w:rFonts w:eastAsia="Yu Mincho"/>
        </w:rPr>
        <w:t>NOTE:</w:t>
      </w:r>
      <w:r w:rsidRPr="00A423D1">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6518D00" w14:textId="77777777" w:rsidR="007A5EA2" w:rsidRPr="00A423D1" w:rsidRDefault="007A5EA2" w:rsidP="007A5EA2">
      <w:pPr>
        <w:rPr>
          <w:rFonts w:eastAsia="Yu Mincho"/>
        </w:rPr>
      </w:pPr>
      <w:r w:rsidRPr="00A423D1">
        <w:rPr>
          <w:rFonts w:eastAsia="Yu Mincho"/>
        </w:rPr>
        <w:t>The procedure uses non-UE associated signalling.</w:t>
      </w:r>
    </w:p>
    <w:p w14:paraId="019AED01" w14:textId="77777777" w:rsidR="007A5EA2" w:rsidRPr="00A423D1" w:rsidRDefault="007A5EA2" w:rsidP="007A5EA2">
      <w:pPr>
        <w:rPr>
          <w:rFonts w:eastAsia="Yu Mincho"/>
        </w:rPr>
      </w:pPr>
      <w:r w:rsidRPr="00A423D1">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F82F517" w14:textId="77777777" w:rsidR="007A5EA2" w:rsidRPr="00A423D1" w:rsidRDefault="007A5EA2" w:rsidP="007A5EA2">
      <w:pPr>
        <w:pStyle w:val="4"/>
      </w:pPr>
      <w:bookmarkStart w:id="23" w:name="_Toc14044308"/>
      <w:r w:rsidRPr="00A423D1">
        <w:lastRenderedPageBreak/>
        <w:t>8.2.3.2</w:t>
      </w:r>
      <w:r w:rsidRPr="00A423D1">
        <w:tab/>
        <w:t>Successful Operation</w:t>
      </w:r>
      <w:bookmarkEnd w:id="23"/>
    </w:p>
    <w:p w14:paraId="4E012FE6" w14:textId="77777777" w:rsidR="007A5EA2" w:rsidRPr="00373903" w:rsidRDefault="007A5EA2" w:rsidP="007A5EA2">
      <w:pPr>
        <w:pStyle w:val="TH"/>
      </w:pPr>
      <w:r w:rsidRPr="00CE53A3">
        <w:object w:dxaOrig="5580" w:dyaOrig="2355" w14:anchorId="48153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112.3pt" o:ole="">
            <v:imagedata r:id="rId13" o:title=""/>
          </v:shape>
          <o:OLEObject Type="Embed" ProgID="Word.Picture.8" ShapeID="_x0000_i1025" DrawAspect="Content" ObjectID="_1634798110" r:id="rId14"/>
        </w:object>
      </w:r>
    </w:p>
    <w:p w14:paraId="1E9766E8" w14:textId="77777777" w:rsidR="007A5EA2" w:rsidRPr="00CE53A3" w:rsidRDefault="007A5EA2" w:rsidP="007A5EA2">
      <w:pPr>
        <w:pStyle w:val="TF"/>
        <w:rPr>
          <w:rFonts w:eastAsia="Yu Mincho"/>
        </w:rPr>
      </w:pPr>
      <w:r w:rsidRPr="00CE53A3">
        <w:rPr>
          <w:rFonts w:eastAsia="Yu Mincho"/>
        </w:rPr>
        <w:t>Figure 8.2.3.2-1: F1 Setup procedure: Successful Operation</w:t>
      </w:r>
    </w:p>
    <w:p w14:paraId="06BE7C8F" w14:textId="77777777" w:rsidR="002879BF" w:rsidRPr="00A26F97" w:rsidRDefault="002879BF" w:rsidP="002879BF">
      <w:pPr>
        <w:rPr>
          <w:highlight w:val="yellow"/>
        </w:rPr>
      </w:pPr>
      <w:r w:rsidRPr="00A26F97">
        <w:rPr>
          <w:highlight w:val="yellow"/>
        </w:rPr>
        <w:t>&lt;Unchanged Text Omitted&gt;</w:t>
      </w:r>
    </w:p>
    <w:p w14:paraId="2984C8FF" w14:textId="4D8E7A46" w:rsidR="00CB43D5" w:rsidRDefault="007A5EA2" w:rsidP="007A5EA2">
      <w:pPr>
        <w:rPr>
          <w:ins w:id="24" w:author="Huawei" w:date="2019-08-16T14:24:00Z"/>
        </w:rPr>
      </w:pPr>
      <w:r w:rsidRPr="00A423D1">
        <w:t xml:space="preserve">If in F1 SETUP REQUEST message, the </w:t>
      </w:r>
      <w:r w:rsidRPr="00A423D1">
        <w:rPr>
          <w:i/>
        </w:rPr>
        <w:t>Cell Direction</w:t>
      </w:r>
      <w:r w:rsidRPr="00A423D1">
        <w:t xml:space="preserve"> IE is present, the </w:t>
      </w:r>
      <w:proofErr w:type="spellStart"/>
      <w:r w:rsidRPr="00A423D1">
        <w:t>gNB</w:t>
      </w:r>
      <w:proofErr w:type="spellEnd"/>
      <w:r w:rsidRPr="00A423D1">
        <w:t xml:space="preserve">-CU should use it to understand whether the cell is for UL or DL only. </w:t>
      </w:r>
      <w:r w:rsidRPr="00373903">
        <w:t>If in F1 SETUP REQUEST message, the</w:t>
      </w:r>
      <w:r w:rsidRPr="00A423D1">
        <w:t xml:space="preserve"> </w:t>
      </w:r>
      <w:r w:rsidRPr="00A423D1">
        <w:rPr>
          <w:i/>
        </w:rPr>
        <w:t>Cell Direction</w:t>
      </w:r>
      <w:r w:rsidRPr="00A423D1">
        <w:t xml:space="preserve"> IE is omitted in the </w:t>
      </w:r>
      <w:r w:rsidRPr="00373903">
        <w:rPr>
          <w:i/>
        </w:rPr>
        <w:t xml:space="preserve">Served Cell Information </w:t>
      </w:r>
      <w:r w:rsidRPr="00CE53A3">
        <w:t>IE</w:t>
      </w:r>
      <w:r w:rsidRPr="00A423D1">
        <w:t xml:space="preserve"> it shall be interpreted as that the Cell Direction is Bi-directional.</w:t>
      </w:r>
    </w:p>
    <w:p w14:paraId="3807FBA0" w14:textId="7DCD94D5" w:rsidR="004528CE" w:rsidRDefault="004528CE" w:rsidP="004528CE">
      <w:pPr>
        <w:rPr>
          <w:ins w:id="25" w:author="Huawei" w:date="2019-09-25T20:19:00Z"/>
        </w:rPr>
      </w:pPr>
      <w:ins w:id="26" w:author="Huawei" w:date="2019-08-16T14:25:00Z">
        <w:r w:rsidRPr="00A423D1">
          <w:t>For NG-RAN</w:t>
        </w:r>
        <w:r>
          <w:t>,</w:t>
        </w:r>
        <w:r w:rsidRPr="00194388">
          <w:t xml:space="preserve"> </w:t>
        </w:r>
        <w:r>
          <w:t>t</w:t>
        </w:r>
        <w:r w:rsidRPr="00194388">
          <w:t xml:space="preserve">he </w:t>
        </w:r>
        <w:proofErr w:type="spellStart"/>
        <w:r w:rsidRPr="00194388">
          <w:t>gNB</w:t>
        </w:r>
        <w:proofErr w:type="spellEnd"/>
        <w:r w:rsidRPr="00194388">
          <w:t xml:space="preserve">-DU may include the </w:t>
        </w:r>
      </w:ins>
      <w:ins w:id="27" w:author="Huawei" w:date="2019-09-25T20:19:00Z">
        <w:r w:rsidR="00AF78E2" w:rsidRPr="00AF78E2">
          <w:rPr>
            <w:i/>
          </w:rPr>
          <w:t>NID</w:t>
        </w:r>
        <w:r w:rsidR="00AF78E2">
          <w:t xml:space="preserve"> IE </w:t>
        </w:r>
      </w:ins>
      <w:ins w:id="28" w:author="Huawei" w:date="2019-08-16T14:25:00Z">
        <w:r>
          <w:t xml:space="preserve">in </w:t>
        </w:r>
        <w:r w:rsidRPr="00194388">
          <w:t>the F1 SETUP REQUEST message.</w:t>
        </w:r>
        <w:r>
          <w:t xml:space="preserve"> The </w:t>
        </w:r>
        <w:proofErr w:type="spellStart"/>
        <w:r>
          <w:t>gNB</w:t>
        </w:r>
        <w:proofErr w:type="spellEnd"/>
        <w:r>
          <w:t xml:space="preserve">-CU may use it according to TS 38.300 [6]. </w:t>
        </w:r>
      </w:ins>
    </w:p>
    <w:p w14:paraId="14AA88B8" w14:textId="6BEE3E6A" w:rsidR="00AF78E2" w:rsidRDefault="00AF78E2" w:rsidP="00AF78E2">
      <w:pPr>
        <w:rPr>
          <w:ins w:id="29" w:author="Huawei" w:date="2019-09-25T20:19:00Z"/>
        </w:rPr>
      </w:pPr>
      <w:ins w:id="30" w:author="Huawei" w:date="2019-09-25T20:19:00Z">
        <w:r w:rsidRPr="00A423D1">
          <w:t>For NG-RAN</w:t>
        </w:r>
        <w:r>
          <w:t>,</w:t>
        </w:r>
        <w:r w:rsidRPr="00194388">
          <w:t xml:space="preserve"> </w:t>
        </w:r>
        <w:r>
          <w:t>t</w:t>
        </w:r>
        <w:r w:rsidRPr="00194388">
          <w:t xml:space="preserve">he </w:t>
        </w:r>
        <w:proofErr w:type="spellStart"/>
        <w:r w:rsidRPr="00194388">
          <w:t>gNB</w:t>
        </w:r>
        <w:proofErr w:type="spellEnd"/>
        <w:r w:rsidRPr="00194388">
          <w:t xml:space="preserve">-DU may include the </w:t>
        </w:r>
      </w:ins>
      <w:ins w:id="31" w:author="Huawei" w:date="2019-09-25T20:20:00Z">
        <w:r>
          <w:rPr>
            <w:i/>
          </w:rPr>
          <w:t xml:space="preserve">CAG </w:t>
        </w:r>
      </w:ins>
      <w:ins w:id="32" w:author="Huawei" w:date="2019-11-04T11:35:00Z">
        <w:r w:rsidR="000A2EA4">
          <w:rPr>
            <w:i/>
          </w:rPr>
          <w:t>I</w:t>
        </w:r>
      </w:ins>
      <w:ins w:id="33" w:author="Huawei" w:date="2019-11-04T11:34:00Z">
        <w:r w:rsidR="000A2EA4">
          <w:rPr>
            <w:i/>
          </w:rPr>
          <w:t>d</w:t>
        </w:r>
      </w:ins>
      <w:ins w:id="34" w:author="Huawei" w:date="2019-09-25T20:20:00Z">
        <w:r>
          <w:t xml:space="preserve"> IE </w:t>
        </w:r>
      </w:ins>
      <w:ins w:id="35" w:author="Huawei" w:date="2019-09-25T20:19:00Z">
        <w:r>
          <w:t xml:space="preserve">in </w:t>
        </w:r>
        <w:r w:rsidRPr="00194388">
          <w:t>the F1 SETUP REQUEST message.</w:t>
        </w:r>
        <w:r>
          <w:t xml:space="preserve"> The </w:t>
        </w:r>
        <w:proofErr w:type="spellStart"/>
        <w:r>
          <w:t>gNB</w:t>
        </w:r>
        <w:proofErr w:type="spellEnd"/>
        <w:r>
          <w:t xml:space="preserve">-CU may use it according to TS 38.300 [6]. </w:t>
        </w:r>
      </w:ins>
    </w:p>
    <w:p w14:paraId="254CFD32" w14:textId="162D9A0E" w:rsidR="004528CE" w:rsidRDefault="004528CE" w:rsidP="004528CE">
      <w:pPr>
        <w:rPr>
          <w:ins w:id="36" w:author="Huawei" w:date="2019-08-16T14:25:00Z"/>
        </w:rPr>
      </w:pPr>
      <w:ins w:id="37" w:author="Huawei" w:date="2019-08-16T14:25:00Z">
        <w:r>
          <w:t>For</w:t>
        </w:r>
      </w:ins>
      <w:ins w:id="38" w:author="Huawei" w:date="2019-09-25T20:21:00Z">
        <w:r w:rsidR="00AF78E2">
          <w:t xml:space="preserve"> </w:t>
        </w:r>
      </w:ins>
      <w:ins w:id="39" w:author="Huawei" w:date="2019-08-16T14:25:00Z">
        <w:r>
          <w:t>NG-RAN, t</w:t>
        </w:r>
        <w:r w:rsidRPr="00194388">
          <w:t xml:space="preserve">he </w:t>
        </w:r>
        <w:proofErr w:type="spellStart"/>
        <w:r w:rsidRPr="00194388">
          <w:t>gNB</w:t>
        </w:r>
        <w:proofErr w:type="spellEnd"/>
        <w:r w:rsidRPr="00194388">
          <w:t xml:space="preserve">-CU may include </w:t>
        </w:r>
      </w:ins>
      <w:ins w:id="40" w:author="Huawei" w:date="2019-09-25T20:21:00Z">
        <w:r w:rsidR="00AF78E2">
          <w:t>the</w:t>
        </w:r>
      </w:ins>
      <w:ins w:id="41" w:author="Huawei" w:date="2019-09-25T20:25:00Z">
        <w:r w:rsidR="00BC25DF">
          <w:t xml:space="preserve"> </w:t>
        </w:r>
      </w:ins>
      <w:ins w:id="42" w:author="Huawei" w:date="2019-09-26T14:23:00Z">
        <w:r w:rsidR="0045160C" w:rsidRPr="00D04160">
          <w:rPr>
            <w:i/>
          </w:rPr>
          <w:t xml:space="preserve">NID </w:t>
        </w:r>
        <w:r w:rsidR="0045160C" w:rsidRPr="0045160C">
          <w:t>IE</w:t>
        </w:r>
      </w:ins>
      <w:ins w:id="43" w:author="Huawei" w:date="2019-08-16T14:25:00Z">
        <w:r>
          <w:t xml:space="preserve"> </w:t>
        </w:r>
        <w:r>
          <w:rPr>
            <w:rFonts w:hint="eastAsia"/>
          </w:rPr>
          <w:t>in</w:t>
        </w:r>
        <w:r>
          <w:t xml:space="preserve"> the </w:t>
        </w:r>
        <w:r w:rsidRPr="00A423D1">
          <w:t>F1 SETUP RESPONSE</w:t>
        </w:r>
        <w:r>
          <w:t xml:space="preserve"> message</w:t>
        </w:r>
        <w:r w:rsidRPr="00194388">
          <w:t xml:space="preserve">, if the </w:t>
        </w:r>
        <w:r>
          <w:t xml:space="preserve">NID(s) </w:t>
        </w:r>
        <w:r w:rsidRPr="00194388">
          <w:t xml:space="preserve">are different from what </w:t>
        </w:r>
        <w:proofErr w:type="spellStart"/>
        <w:r w:rsidRPr="00194388">
          <w:t>gNB</w:t>
        </w:r>
        <w:proofErr w:type="spellEnd"/>
        <w:r w:rsidRPr="00194388">
          <w:t xml:space="preserve">-DU has provided in F1 SETUP REQUEST message, </w:t>
        </w:r>
        <w:r>
          <w:t xml:space="preserve">the </w:t>
        </w:r>
        <w:proofErr w:type="spellStart"/>
        <w:r w:rsidRPr="00194388">
          <w:t>gNB</w:t>
        </w:r>
        <w:proofErr w:type="spellEnd"/>
        <w:r w:rsidRPr="00194388">
          <w:t xml:space="preserve">-DU shall take this into account and only broadcast the </w:t>
        </w:r>
      </w:ins>
      <w:ins w:id="44" w:author="Huawei" w:date="2019-11-04T11:36:00Z">
        <w:r w:rsidR="000A2EA4">
          <w:t xml:space="preserve">received </w:t>
        </w:r>
      </w:ins>
      <w:ins w:id="45" w:author="Huawei" w:date="2019-08-16T14:25:00Z">
        <w:r>
          <w:t xml:space="preserve">NID(s) </w:t>
        </w:r>
        <w:r w:rsidR="000A2EA4">
          <w:t>included in the</w:t>
        </w:r>
      </w:ins>
      <w:ins w:id="46" w:author="Huawei" w:date="2019-11-04T11:37:00Z">
        <w:r w:rsidR="000A2EA4">
          <w:t xml:space="preserve"> </w:t>
        </w:r>
        <w:r w:rsidR="000A2EA4" w:rsidRPr="00A423D1">
          <w:t>F1 SETUP RESPONSE</w:t>
        </w:r>
        <w:r w:rsidR="000A2EA4">
          <w:t xml:space="preserve"> message</w:t>
        </w:r>
      </w:ins>
      <w:ins w:id="47" w:author="Huawei" w:date="2019-08-16T14:25:00Z">
        <w:r w:rsidRPr="00194388">
          <w:t>.</w:t>
        </w:r>
        <w:r>
          <w:t xml:space="preserve"> </w:t>
        </w:r>
      </w:ins>
    </w:p>
    <w:p w14:paraId="4725EA22" w14:textId="77777777" w:rsidR="00CB43D5" w:rsidRPr="00A26F97" w:rsidRDefault="00CB43D5" w:rsidP="00CB43D5">
      <w:pPr>
        <w:rPr>
          <w:highlight w:val="yellow"/>
        </w:rPr>
      </w:pPr>
      <w:r w:rsidRPr="00A26F97">
        <w:rPr>
          <w:highlight w:val="yellow"/>
        </w:rPr>
        <w:t>&lt;Unchanged Text Omitted&gt;</w:t>
      </w:r>
    </w:p>
    <w:p w14:paraId="4CC54647" w14:textId="77777777" w:rsidR="00CB43D5" w:rsidRPr="00E3669C" w:rsidRDefault="00CB43D5" w:rsidP="007A5EA2"/>
    <w:p w14:paraId="67439EA7" w14:textId="77777777" w:rsidR="007A5EA2" w:rsidRPr="00A423D1" w:rsidRDefault="007A5EA2" w:rsidP="007A5EA2">
      <w:pPr>
        <w:pStyle w:val="3"/>
      </w:pPr>
      <w:bookmarkStart w:id="48" w:name="_Toc14044311"/>
      <w:r w:rsidRPr="00A423D1">
        <w:t>8.2.4</w:t>
      </w:r>
      <w:r w:rsidRPr="00A423D1">
        <w:tab/>
      </w:r>
      <w:proofErr w:type="spellStart"/>
      <w:r w:rsidRPr="00A423D1">
        <w:t>gNB</w:t>
      </w:r>
      <w:proofErr w:type="spellEnd"/>
      <w:r w:rsidRPr="00A423D1">
        <w:t>-DU Configuration Update</w:t>
      </w:r>
      <w:bookmarkEnd w:id="48"/>
      <w:r w:rsidRPr="00A423D1">
        <w:t xml:space="preserve"> </w:t>
      </w:r>
    </w:p>
    <w:p w14:paraId="282A5CD6" w14:textId="77777777" w:rsidR="007A5EA2" w:rsidRPr="00A423D1" w:rsidRDefault="007A5EA2" w:rsidP="007A5EA2">
      <w:pPr>
        <w:pStyle w:val="4"/>
      </w:pPr>
      <w:bookmarkStart w:id="49" w:name="_Toc14044312"/>
      <w:r w:rsidRPr="00A423D1">
        <w:t>8.2.4.1</w:t>
      </w:r>
      <w:r w:rsidRPr="00A423D1">
        <w:tab/>
        <w:t>General</w:t>
      </w:r>
      <w:bookmarkEnd w:id="49"/>
    </w:p>
    <w:p w14:paraId="7C38545B" w14:textId="77777777" w:rsidR="007A5EA2" w:rsidRPr="00A423D1" w:rsidRDefault="007A5EA2" w:rsidP="007A5EA2">
      <w:r w:rsidRPr="00A423D1">
        <w:t xml:space="preserve">The purpose of the </w:t>
      </w:r>
      <w:proofErr w:type="spellStart"/>
      <w:r w:rsidRPr="00A423D1">
        <w:t>gNB</w:t>
      </w:r>
      <w:proofErr w:type="spellEnd"/>
      <w:r w:rsidRPr="00A423D1">
        <w:t xml:space="preserve">-DU Configuration Update procedure is to update application level configuration data needed for the </w:t>
      </w:r>
      <w:proofErr w:type="spellStart"/>
      <w:r w:rsidRPr="00A423D1">
        <w:t>gNB</w:t>
      </w:r>
      <w:proofErr w:type="spellEnd"/>
      <w:r w:rsidRPr="00A423D1">
        <w:t xml:space="preserve">-DU and the </w:t>
      </w:r>
      <w:proofErr w:type="spellStart"/>
      <w:r w:rsidRPr="00A423D1">
        <w:t>gNB</w:t>
      </w:r>
      <w:proofErr w:type="spellEnd"/>
      <w:r w:rsidRPr="00A423D1">
        <w:t>-CU to interoperate correctly on the F1 interface. This procedure does not affect existing UE-related contexts, if any. The procedure uses non-UE associated signalling.</w:t>
      </w:r>
    </w:p>
    <w:p w14:paraId="1809265D" w14:textId="77777777" w:rsidR="007A5EA2" w:rsidRPr="00A423D1" w:rsidRDefault="007A5EA2" w:rsidP="007A5EA2">
      <w:pPr>
        <w:pStyle w:val="4"/>
      </w:pPr>
      <w:bookmarkStart w:id="50" w:name="_Toc14044313"/>
      <w:r w:rsidRPr="00A423D1">
        <w:t>8.2.4.2</w:t>
      </w:r>
      <w:r w:rsidRPr="00A423D1">
        <w:tab/>
        <w:t>Successful Operation</w:t>
      </w:r>
      <w:bookmarkEnd w:id="50"/>
    </w:p>
    <w:p w14:paraId="321188A4" w14:textId="77777777" w:rsidR="007A5EA2" w:rsidRPr="00373903" w:rsidRDefault="007A5EA2" w:rsidP="007A5EA2">
      <w:pPr>
        <w:pStyle w:val="TH"/>
      </w:pPr>
      <w:r w:rsidRPr="00373903">
        <w:rPr>
          <w:noProof/>
          <w:lang w:val="en-US" w:eastAsia="zh-CN"/>
        </w:rPr>
        <w:drawing>
          <wp:inline distT="0" distB="0" distL="0" distR="0" wp14:anchorId="4926AD5B" wp14:editId="6BD55FC9">
            <wp:extent cx="4572000" cy="14630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0" cy="1463040"/>
                    </a:xfrm>
                    <a:prstGeom prst="rect">
                      <a:avLst/>
                    </a:prstGeom>
                    <a:noFill/>
                    <a:ln>
                      <a:noFill/>
                    </a:ln>
                  </pic:spPr>
                </pic:pic>
              </a:graphicData>
            </a:graphic>
          </wp:inline>
        </w:drawing>
      </w:r>
    </w:p>
    <w:p w14:paraId="65B3C0A9" w14:textId="77777777" w:rsidR="007A5EA2" w:rsidRPr="00CE53A3" w:rsidRDefault="007A5EA2" w:rsidP="007A5EA2">
      <w:pPr>
        <w:pStyle w:val="TF"/>
      </w:pPr>
      <w:r w:rsidRPr="00CE53A3">
        <w:t xml:space="preserve">Figure 8.2.4.2-1: </w:t>
      </w:r>
      <w:proofErr w:type="spellStart"/>
      <w:r w:rsidRPr="00CE53A3">
        <w:t>gNB</w:t>
      </w:r>
      <w:proofErr w:type="spellEnd"/>
      <w:r w:rsidRPr="00CE53A3">
        <w:t>-DU Configuration Update procedure: Successful Operation</w:t>
      </w:r>
    </w:p>
    <w:p w14:paraId="62C3EE9E" w14:textId="77777777" w:rsidR="00F91A43" w:rsidRPr="00A26F97" w:rsidRDefault="00F91A43" w:rsidP="00F91A43">
      <w:pPr>
        <w:rPr>
          <w:highlight w:val="yellow"/>
        </w:rPr>
      </w:pPr>
      <w:r w:rsidRPr="00A26F97">
        <w:rPr>
          <w:highlight w:val="yellow"/>
        </w:rPr>
        <w:t>&lt;Unchanged Text Omitted&gt;</w:t>
      </w:r>
    </w:p>
    <w:p w14:paraId="7CC0690F" w14:textId="77777777" w:rsidR="00815715" w:rsidRPr="00947439" w:rsidRDefault="00815715" w:rsidP="00815715">
      <w:r w:rsidRPr="00947439">
        <w:t xml:space="preserve">If the GNB-DU CONFIGURATION UPDATE message includes </w:t>
      </w:r>
      <w:proofErr w:type="spellStart"/>
      <w:r w:rsidRPr="00947439">
        <w:rPr>
          <w:i/>
        </w:rPr>
        <w:t>gNB</w:t>
      </w:r>
      <w:proofErr w:type="spellEnd"/>
      <w:r w:rsidRPr="00947439">
        <w:rPr>
          <w:i/>
        </w:rPr>
        <w:t>-DU TNL Association To Remove List</w:t>
      </w:r>
      <w:r w:rsidRPr="00947439">
        <w:t xml:space="preserve"> IE, and the </w:t>
      </w:r>
      <w:r w:rsidRPr="00947439">
        <w:rPr>
          <w:i/>
        </w:rPr>
        <w:t xml:space="preserve">Endpoint IP address </w:t>
      </w:r>
      <w:r w:rsidRPr="00947439">
        <w:t xml:space="preserve">IE and the </w:t>
      </w:r>
      <w:r w:rsidRPr="00947439">
        <w:rPr>
          <w:i/>
        </w:rPr>
        <w:t>Port Number</w:t>
      </w:r>
      <w:r w:rsidRPr="00947439" w:rsidDel="004D599D">
        <w:t xml:space="preserve"> </w:t>
      </w:r>
      <w:r w:rsidRPr="00947439">
        <w:t xml:space="preserve">IE for both TNL endpoints of the TNL association(s) are included in the </w:t>
      </w:r>
      <w:proofErr w:type="spellStart"/>
      <w:r w:rsidRPr="00947439">
        <w:rPr>
          <w:i/>
        </w:rPr>
        <w:t>gNB</w:t>
      </w:r>
      <w:proofErr w:type="spellEnd"/>
      <w:r w:rsidRPr="00947439">
        <w:rPr>
          <w:i/>
        </w:rPr>
        <w:t>-DU TNL Association To Remove List</w:t>
      </w:r>
      <w:r w:rsidRPr="00947439">
        <w:t xml:space="preserve"> IE, the </w:t>
      </w:r>
      <w:proofErr w:type="spellStart"/>
      <w:r w:rsidRPr="00947439">
        <w:t>gNB</w:t>
      </w:r>
      <w:proofErr w:type="spellEnd"/>
      <w:r w:rsidRPr="00947439">
        <w:t xml:space="preserve">-CU shall, if supported, consider that the TNL association(s) indicated by both received TNL endpoints will be removed by the </w:t>
      </w:r>
      <w:proofErr w:type="spellStart"/>
      <w:r w:rsidRPr="00947439">
        <w:t>gNB</w:t>
      </w:r>
      <w:proofErr w:type="spellEnd"/>
      <w:r w:rsidRPr="00947439">
        <w:t xml:space="preserve">-DU. If the </w:t>
      </w:r>
      <w:r w:rsidRPr="00947439">
        <w:rPr>
          <w:i/>
        </w:rPr>
        <w:t>Endpoint IP address</w:t>
      </w:r>
      <w:r w:rsidRPr="00947439" w:rsidDel="00685509">
        <w:rPr>
          <w:i/>
        </w:rPr>
        <w:t xml:space="preserve"> </w:t>
      </w:r>
      <w:r w:rsidRPr="00947439">
        <w:t xml:space="preserve">IE, or the </w:t>
      </w:r>
      <w:r w:rsidRPr="00947439">
        <w:rPr>
          <w:i/>
        </w:rPr>
        <w:lastRenderedPageBreak/>
        <w:t xml:space="preserve">Endpoint IP address </w:t>
      </w:r>
      <w:r w:rsidRPr="00947439">
        <w:t xml:space="preserve">IE and the </w:t>
      </w:r>
      <w:r w:rsidRPr="00947439">
        <w:rPr>
          <w:i/>
        </w:rPr>
        <w:t xml:space="preserve">Port Number </w:t>
      </w:r>
      <w:r w:rsidRPr="00947439">
        <w:t xml:space="preserve">IE for one or both of the TNL endpoints is included in the </w:t>
      </w:r>
      <w:proofErr w:type="spellStart"/>
      <w:r w:rsidRPr="00947439">
        <w:rPr>
          <w:i/>
        </w:rPr>
        <w:t>gNB</w:t>
      </w:r>
      <w:proofErr w:type="spellEnd"/>
      <w:r w:rsidRPr="00947439">
        <w:rPr>
          <w:i/>
        </w:rPr>
        <w:t>-DU TNL Association To Remove List</w:t>
      </w:r>
      <w:r w:rsidRPr="00947439">
        <w:t xml:space="preserve"> IE in GNB-DU CONFIGURATION UPDATE message, the </w:t>
      </w:r>
      <w:proofErr w:type="spellStart"/>
      <w:r w:rsidRPr="00947439">
        <w:t>gNB</w:t>
      </w:r>
      <w:proofErr w:type="spellEnd"/>
      <w:r w:rsidRPr="00947439">
        <w:t>-CU shall, if supported, consider that the TNL association(s) indicated by the received endpoint IP address(</w:t>
      </w:r>
      <w:proofErr w:type="spellStart"/>
      <w:r w:rsidRPr="00947439">
        <w:t>es</w:t>
      </w:r>
      <w:proofErr w:type="spellEnd"/>
      <w:r w:rsidRPr="00947439">
        <w:t xml:space="preserve">) will be removed by the </w:t>
      </w:r>
      <w:proofErr w:type="spellStart"/>
      <w:r w:rsidRPr="00947439">
        <w:t>gNB</w:t>
      </w:r>
      <w:proofErr w:type="spellEnd"/>
      <w:r w:rsidRPr="00947439">
        <w:t>-DU.</w:t>
      </w:r>
    </w:p>
    <w:p w14:paraId="7AE7EB54" w14:textId="0550E0B4" w:rsidR="004528CE" w:rsidRPr="004528CE" w:rsidRDefault="004528CE" w:rsidP="00E8572C">
      <w:ins w:id="51" w:author="Huawei" w:date="2019-08-16T14:26:00Z">
        <w:r>
          <w:t xml:space="preserve">If </w:t>
        </w:r>
        <w:r w:rsidRPr="005B43FB">
          <w:rPr>
            <w:i/>
          </w:rPr>
          <w:t>N</w:t>
        </w:r>
      </w:ins>
      <w:ins w:id="52" w:author="Huawei" w:date="2019-11-04T11:39:00Z">
        <w:r w:rsidR="0021327C">
          <w:rPr>
            <w:i/>
          </w:rPr>
          <w:t>ID</w:t>
        </w:r>
      </w:ins>
      <w:ins w:id="53" w:author="Huawei" w:date="2019-08-16T14:26:00Z">
        <w:r w:rsidRPr="0084746C">
          <w:t xml:space="preserve"> IE</w:t>
        </w:r>
        <w:r>
          <w:t xml:space="preserve"> is contained in the </w:t>
        </w:r>
        <w:r w:rsidRPr="00A423D1">
          <w:t>GNB-DU CONFIGURATION UPDATE</w:t>
        </w:r>
        <w:r w:rsidRPr="00194388">
          <w:t xml:space="preserve"> message</w:t>
        </w:r>
        <w:r>
          <w:t>, t</w:t>
        </w:r>
        <w:r w:rsidRPr="00A423D1">
          <w:t xml:space="preserve">he </w:t>
        </w:r>
        <w:proofErr w:type="spellStart"/>
        <w:r w:rsidRPr="00A423D1">
          <w:rPr>
            <w:rFonts w:eastAsia="Yu Mincho"/>
          </w:rPr>
          <w:t>gNB</w:t>
        </w:r>
        <w:proofErr w:type="spellEnd"/>
        <w:r w:rsidRPr="00A423D1">
          <w:rPr>
            <w:rFonts w:eastAsia="Yu Mincho"/>
          </w:rPr>
          <w:t xml:space="preserve">-CU shall store and </w:t>
        </w:r>
        <w:r w:rsidRPr="00A423D1">
          <w:t xml:space="preserve">replace any previously provided </w:t>
        </w:r>
        <w:r w:rsidRPr="005B43FB">
          <w:rPr>
            <w:i/>
          </w:rPr>
          <w:t>N</w:t>
        </w:r>
      </w:ins>
      <w:ins w:id="54" w:author="Huawei" w:date="2019-11-04T16:31:00Z">
        <w:r w:rsidR="009F1C53">
          <w:rPr>
            <w:i/>
          </w:rPr>
          <w:t>ID</w:t>
        </w:r>
      </w:ins>
      <w:ins w:id="55" w:author="Huawei" w:date="2019-08-16T14:26:00Z">
        <w:r w:rsidRPr="0084746C">
          <w:t xml:space="preserve"> IE</w:t>
        </w:r>
        <w:r w:rsidRPr="00A423D1">
          <w:t xml:space="preserve"> by the received </w:t>
        </w:r>
        <w:r w:rsidRPr="005B43FB">
          <w:rPr>
            <w:i/>
          </w:rPr>
          <w:t>N</w:t>
        </w:r>
      </w:ins>
      <w:ins w:id="56" w:author="Huawei" w:date="2019-11-04T16:31:00Z">
        <w:r w:rsidR="009F1C53">
          <w:rPr>
            <w:i/>
          </w:rPr>
          <w:t>ID</w:t>
        </w:r>
      </w:ins>
      <w:ins w:id="57" w:author="Huawei" w:date="2019-08-16T14:26:00Z">
        <w:r w:rsidRPr="0084746C">
          <w:t xml:space="preserve"> IE</w:t>
        </w:r>
        <w:r w:rsidRPr="00A423D1">
          <w:rPr>
            <w:rFonts w:eastAsia="Yu Mincho"/>
          </w:rPr>
          <w:t>.</w:t>
        </w:r>
      </w:ins>
    </w:p>
    <w:p w14:paraId="5E368F97" w14:textId="77777777" w:rsidR="00F760F0" w:rsidRPr="00A26F97" w:rsidRDefault="00F760F0" w:rsidP="00F760F0">
      <w:pPr>
        <w:rPr>
          <w:highlight w:val="yellow"/>
        </w:rPr>
      </w:pPr>
      <w:r w:rsidRPr="00A26F97">
        <w:rPr>
          <w:highlight w:val="yellow"/>
        </w:rPr>
        <w:t>&lt;Unchanged Text Omitted&gt;</w:t>
      </w:r>
    </w:p>
    <w:p w14:paraId="74939E8D" w14:textId="77777777" w:rsidR="00F760F0" w:rsidRDefault="00F760F0" w:rsidP="00E8572C"/>
    <w:p w14:paraId="481C9953" w14:textId="77777777" w:rsidR="007A5EA2" w:rsidRPr="00A423D1" w:rsidRDefault="007A5EA2" w:rsidP="007A5EA2">
      <w:pPr>
        <w:pStyle w:val="3"/>
      </w:pPr>
      <w:bookmarkStart w:id="58" w:name="_Toc14044316"/>
      <w:r w:rsidRPr="00A423D1">
        <w:t>8.2.5</w:t>
      </w:r>
      <w:r w:rsidRPr="00A423D1">
        <w:tab/>
      </w:r>
      <w:proofErr w:type="spellStart"/>
      <w:r w:rsidRPr="00A423D1">
        <w:t>gNB</w:t>
      </w:r>
      <w:proofErr w:type="spellEnd"/>
      <w:r w:rsidRPr="00A423D1">
        <w:t>-CU Configuration Update</w:t>
      </w:r>
      <w:bookmarkEnd w:id="58"/>
      <w:r w:rsidRPr="00A423D1">
        <w:t xml:space="preserve"> </w:t>
      </w:r>
    </w:p>
    <w:p w14:paraId="0C32DBEC" w14:textId="77777777" w:rsidR="007A5EA2" w:rsidRPr="00A423D1" w:rsidRDefault="007A5EA2" w:rsidP="007A5EA2">
      <w:pPr>
        <w:pStyle w:val="4"/>
      </w:pPr>
      <w:bookmarkStart w:id="59" w:name="_Toc14044317"/>
      <w:r w:rsidRPr="00A423D1">
        <w:t>8.2.5.1</w:t>
      </w:r>
      <w:r w:rsidRPr="00A423D1">
        <w:tab/>
        <w:t>General</w:t>
      </w:r>
      <w:bookmarkEnd w:id="59"/>
    </w:p>
    <w:p w14:paraId="162BAD40" w14:textId="77777777" w:rsidR="007A5EA2" w:rsidRPr="00A423D1" w:rsidRDefault="007A5EA2" w:rsidP="007A5EA2">
      <w:r w:rsidRPr="00A423D1">
        <w:t xml:space="preserve">The purpose of the </w:t>
      </w:r>
      <w:proofErr w:type="spellStart"/>
      <w:r w:rsidRPr="00A423D1">
        <w:t>gNB</w:t>
      </w:r>
      <w:proofErr w:type="spellEnd"/>
      <w:r w:rsidRPr="00A423D1">
        <w:t xml:space="preserve">-CU Configuration Update procedure is to update application level configuration data needed for the </w:t>
      </w:r>
      <w:proofErr w:type="spellStart"/>
      <w:r w:rsidRPr="00A423D1">
        <w:t>gNB</w:t>
      </w:r>
      <w:proofErr w:type="spellEnd"/>
      <w:r w:rsidRPr="00A423D1">
        <w:t xml:space="preserve">-DU and </w:t>
      </w:r>
      <w:proofErr w:type="spellStart"/>
      <w:r w:rsidRPr="00A423D1">
        <w:t>gNB</w:t>
      </w:r>
      <w:proofErr w:type="spellEnd"/>
      <w:r w:rsidRPr="00A423D1">
        <w:t>-CU to interoperate correctly on the F1 interface. This procedure does not affect existing UE-related contexts, if any. The procedure uses non-UE associated signalling.</w:t>
      </w:r>
    </w:p>
    <w:p w14:paraId="24A232CA" w14:textId="77777777" w:rsidR="007A5EA2" w:rsidRPr="00A423D1" w:rsidRDefault="007A5EA2" w:rsidP="007A5EA2">
      <w:pPr>
        <w:pStyle w:val="4"/>
      </w:pPr>
      <w:bookmarkStart w:id="60" w:name="_Toc14044318"/>
      <w:r w:rsidRPr="00A423D1">
        <w:t>8.2.5.2</w:t>
      </w:r>
      <w:r w:rsidRPr="00A423D1">
        <w:tab/>
        <w:t>Successful Operation</w:t>
      </w:r>
      <w:bookmarkEnd w:id="60"/>
    </w:p>
    <w:p w14:paraId="7D832E3F" w14:textId="77777777" w:rsidR="007A5EA2" w:rsidRPr="00373903" w:rsidRDefault="007A5EA2" w:rsidP="007A5EA2">
      <w:pPr>
        <w:pStyle w:val="TH"/>
      </w:pPr>
      <w:r w:rsidRPr="00373903">
        <w:rPr>
          <w:noProof/>
          <w:lang w:val="en-US" w:eastAsia="zh-CN"/>
        </w:rPr>
        <w:drawing>
          <wp:inline distT="0" distB="0" distL="0" distR="0" wp14:anchorId="6464B3AC" wp14:editId="064DB9E9">
            <wp:extent cx="4572000" cy="14630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0" cy="1463040"/>
                    </a:xfrm>
                    <a:prstGeom prst="rect">
                      <a:avLst/>
                    </a:prstGeom>
                    <a:noFill/>
                    <a:ln>
                      <a:noFill/>
                    </a:ln>
                  </pic:spPr>
                </pic:pic>
              </a:graphicData>
            </a:graphic>
          </wp:inline>
        </w:drawing>
      </w:r>
    </w:p>
    <w:p w14:paraId="2C920FF0" w14:textId="77777777" w:rsidR="007A5EA2" w:rsidRPr="00CE53A3" w:rsidRDefault="007A5EA2" w:rsidP="007A5EA2">
      <w:pPr>
        <w:pStyle w:val="TF"/>
      </w:pPr>
      <w:r w:rsidRPr="00CE53A3">
        <w:t xml:space="preserve">Figure 8.2.5.2-1: </w:t>
      </w:r>
      <w:proofErr w:type="spellStart"/>
      <w:r w:rsidRPr="00CE53A3">
        <w:t>gNB</w:t>
      </w:r>
      <w:proofErr w:type="spellEnd"/>
      <w:r w:rsidRPr="00CE53A3">
        <w:t>-CU Configuration Update procedure: Successful Operation</w:t>
      </w:r>
    </w:p>
    <w:p w14:paraId="3C60B13A" w14:textId="77777777" w:rsidR="00963057" w:rsidRPr="00A26F97" w:rsidRDefault="00963057" w:rsidP="00963057">
      <w:pPr>
        <w:rPr>
          <w:highlight w:val="yellow"/>
        </w:rPr>
      </w:pPr>
      <w:r w:rsidRPr="00A26F97">
        <w:rPr>
          <w:highlight w:val="yellow"/>
        </w:rPr>
        <w:t>&lt;Unchanged Text Omitted&gt;</w:t>
      </w:r>
    </w:p>
    <w:p w14:paraId="0E20A2C9" w14:textId="77777777" w:rsidR="007A5EA2" w:rsidRPr="00A423D1" w:rsidRDefault="007A5EA2" w:rsidP="007A5EA2">
      <w:r w:rsidRPr="00A423D1">
        <w:t xml:space="preserve">If </w:t>
      </w:r>
      <w:r w:rsidRPr="00A423D1">
        <w:rPr>
          <w:i/>
        </w:rPr>
        <w:t>Available PLMN List</w:t>
      </w:r>
      <w:r w:rsidRPr="00A423D1">
        <w:t xml:space="preserve"> IE, and optionally also </w:t>
      </w:r>
      <w:r w:rsidRPr="00A423D1">
        <w:rPr>
          <w:i/>
        </w:rPr>
        <w:t>Extended Available PLMN List</w:t>
      </w:r>
      <w:r w:rsidRPr="00A423D1">
        <w:t xml:space="preserve"> IE, is contained in GNB-CU CONFIGURATION UPDATE message, the </w:t>
      </w:r>
      <w:proofErr w:type="spellStart"/>
      <w:r w:rsidRPr="00A423D1">
        <w:t>gNB</w:t>
      </w:r>
      <w:proofErr w:type="spellEnd"/>
      <w:r w:rsidRPr="00A423D1">
        <w:t>-DU shall overwrite the whole available PLMN list and update the corresponding system information.</w:t>
      </w:r>
    </w:p>
    <w:p w14:paraId="41867B62" w14:textId="46B8FB58" w:rsidR="007A5EA2" w:rsidRDefault="007A5EA2" w:rsidP="007A5EA2">
      <w:pPr>
        <w:rPr>
          <w:ins w:id="61" w:author="Huawei" w:date="2019-08-16T14:26:00Z"/>
        </w:rPr>
      </w:pPr>
      <w:r w:rsidRPr="00A423D1">
        <w:t xml:space="preserve">If </w:t>
      </w:r>
      <w:r w:rsidRPr="00A423D1">
        <w:rPr>
          <w:i/>
        </w:rPr>
        <w:t>Cells Failed to be Activated Item</w:t>
      </w:r>
      <w:r w:rsidRPr="00A423D1">
        <w:t xml:space="preserve"> IE is contained in the GNB-CU CONFIGURATION UPDATE ACKNOWLEDGE message, the </w:t>
      </w:r>
      <w:proofErr w:type="spellStart"/>
      <w:r w:rsidRPr="00A423D1">
        <w:t>gNB</w:t>
      </w:r>
      <w:proofErr w:type="spellEnd"/>
      <w:r w:rsidRPr="00A423D1">
        <w:t>-CU shall consider that the indicated cells are out-of-service as defined in TS 38.401 [4].</w:t>
      </w:r>
    </w:p>
    <w:p w14:paraId="418F32AA" w14:textId="69FC0F70" w:rsidR="004528CE" w:rsidRPr="004528CE" w:rsidRDefault="004528CE" w:rsidP="007A5EA2">
      <w:pPr>
        <w:rPr>
          <w:i/>
          <w:lang w:eastAsia="zh-CN"/>
        </w:rPr>
      </w:pPr>
      <w:ins w:id="62" w:author="Huawei" w:date="2019-08-16T14:26:00Z">
        <w:r w:rsidRPr="00A423D1">
          <w:t xml:space="preserve">If </w:t>
        </w:r>
      </w:ins>
      <w:ins w:id="63" w:author="Huawei" w:date="2019-09-26T14:25:00Z">
        <w:r w:rsidR="00134364" w:rsidRPr="00D04160">
          <w:rPr>
            <w:i/>
          </w:rPr>
          <w:t>NID</w:t>
        </w:r>
        <w:r w:rsidR="00027F28">
          <w:rPr>
            <w:i/>
          </w:rPr>
          <w:t xml:space="preserve"> </w:t>
        </w:r>
      </w:ins>
      <w:ins w:id="64" w:author="Huawei" w:date="2019-08-16T14:26:00Z">
        <w:r w:rsidRPr="00A423D1">
          <w:t xml:space="preserve">IE is contained in GNB-CU CONFIGURATION UPDATE message, the </w:t>
        </w:r>
        <w:proofErr w:type="spellStart"/>
        <w:r w:rsidRPr="00A423D1">
          <w:t>gNB</w:t>
        </w:r>
        <w:proofErr w:type="spellEnd"/>
        <w:r w:rsidRPr="00A423D1">
          <w:t xml:space="preserve">-DU shall overwrite the </w:t>
        </w:r>
      </w:ins>
      <w:ins w:id="65" w:author="Huawei" w:date="2019-09-25T20:27:00Z">
        <w:r w:rsidR="00BC25DF" w:rsidRPr="00BC25DF">
          <w:t>NID</w:t>
        </w:r>
      </w:ins>
      <w:ins w:id="66" w:author="Huawei" w:date="2019-11-04T16:32:00Z">
        <w:r w:rsidR="00027F28">
          <w:t>(s)</w:t>
        </w:r>
      </w:ins>
      <w:ins w:id="67" w:author="Huawei" w:date="2019-09-25T20:27:00Z">
        <w:r w:rsidR="00BC25DF" w:rsidRPr="00BC25DF">
          <w:t xml:space="preserve"> </w:t>
        </w:r>
      </w:ins>
      <w:ins w:id="68" w:author="Huawei" w:date="2019-08-16T14:26:00Z">
        <w:r w:rsidRPr="00A423D1">
          <w:t>and update the corresponding system information.</w:t>
        </w:r>
      </w:ins>
    </w:p>
    <w:p w14:paraId="7E7818F2" w14:textId="72FB611A" w:rsidR="00F8425C" w:rsidRPr="00F8425C" w:rsidRDefault="00F8425C" w:rsidP="007A5EA2">
      <w:pPr>
        <w:rPr>
          <w:highlight w:val="yellow"/>
        </w:rPr>
      </w:pPr>
      <w:r w:rsidRPr="00A26F97">
        <w:rPr>
          <w:highlight w:val="yellow"/>
        </w:rPr>
        <w:t>&lt;Unchange</w:t>
      </w:r>
      <w:r>
        <w:rPr>
          <w:highlight w:val="yellow"/>
        </w:rPr>
        <w:t>d Text Omitted&gt;</w:t>
      </w:r>
    </w:p>
    <w:p w14:paraId="57E1A7F2" w14:textId="77777777" w:rsidR="004528CE" w:rsidRPr="004528CE" w:rsidRDefault="004528CE" w:rsidP="004528CE">
      <w:pPr>
        <w:jc w:val="center"/>
        <w:rPr>
          <w:color w:val="FF0000"/>
          <w:highlight w:val="yellow"/>
        </w:rPr>
      </w:pPr>
      <w:bookmarkStart w:id="69" w:name="OLE_LINK28"/>
      <w:bookmarkStart w:id="70" w:name="OLE_LINK117"/>
      <w:bookmarkStart w:id="71" w:name="OLE_LINK7"/>
      <w:r w:rsidRPr="004528CE">
        <w:rPr>
          <w:color w:val="FF0000"/>
          <w:highlight w:val="yellow"/>
        </w:rPr>
        <w:t>&lt;&lt;&lt;&lt;&lt;&lt;&lt;&lt;&lt;&lt;&lt;&lt;&lt;&lt;&lt;&lt;&lt;&lt;&lt;&lt; Next Change &gt;&gt;&gt;&gt;&gt;&gt;&gt;&gt;&gt;&gt;&gt;&gt;&gt;&gt;&gt;&gt;&gt;&gt;&gt;&gt;</w:t>
      </w:r>
    </w:p>
    <w:p w14:paraId="4086A0E7" w14:textId="77777777" w:rsidR="008C2A88" w:rsidRPr="00A423D1" w:rsidRDefault="008C2A88" w:rsidP="000406E1"/>
    <w:p w14:paraId="102F153C" w14:textId="77777777" w:rsidR="00AE5E7E" w:rsidRPr="00A423D1" w:rsidRDefault="00AE5E7E" w:rsidP="00AE5E7E">
      <w:pPr>
        <w:pStyle w:val="3"/>
      </w:pPr>
      <w:bookmarkStart w:id="72" w:name="_Toc14044437"/>
      <w:bookmarkEnd w:id="69"/>
      <w:bookmarkEnd w:id="70"/>
      <w:bookmarkEnd w:id="71"/>
      <w:r w:rsidRPr="00A423D1">
        <w:t>9.2.2</w:t>
      </w:r>
      <w:r w:rsidRPr="00A423D1">
        <w:tab/>
        <w:t>UE Context Management messages</w:t>
      </w:r>
      <w:bookmarkEnd w:id="72"/>
    </w:p>
    <w:p w14:paraId="794E5557" w14:textId="77777777" w:rsidR="00AE5E7E" w:rsidRPr="00A423D1" w:rsidRDefault="00AE5E7E" w:rsidP="00AE5E7E">
      <w:pPr>
        <w:pStyle w:val="4"/>
        <w:rPr>
          <w:lang w:eastAsia="zh-CN"/>
        </w:rPr>
      </w:pPr>
      <w:bookmarkStart w:id="73" w:name="_Toc14044438"/>
      <w:r w:rsidRPr="00A423D1">
        <w:t>9.</w:t>
      </w:r>
      <w:r w:rsidRPr="00A423D1">
        <w:rPr>
          <w:lang w:eastAsia="zh-CN"/>
        </w:rPr>
        <w:t>2.2.1</w:t>
      </w:r>
      <w:r w:rsidRPr="00A423D1">
        <w:tab/>
      </w:r>
      <w:r w:rsidRPr="00A423D1">
        <w:rPr>
          <w:lang w:eastAsia="zh-CN"/>
        </w:rPr>
        <w:t>UE CONTEXT SETUP REQUEST</w:t>
      </w:r>
      <w:bookmarkEnd w:id="73"/>
    </w:p>
    <w:p w14:paraId="4D2CF3CC" w14:textId="77777777" w:rsidR="00AE5E7E" w:rsidRPr="00A423D1" w:rsidRDefault="00AE5E7E" w:rsidP="00AE5E7E">
      <w:pPr>
        <w:rPr>
          <w:rFonts w:eastAsia="Batang"/>
        </w:rPr>
      </w:pPr>
      <w:r w:rsidRPr="00A423D1">
        <w:t xml:space="preserve">This message is sent by the </w:t>
      </w:r>
      <w:proofErr w:type="spellStart"/>
      <w:r w:rsidRPr="00A423D1">
        <w:t>gNB</w:t>
      </w:r>
      <w:proofErr w:type="spellEnd"/>
      <w:r w:rsidRPr="00A423D1">
        <w:t>-CU to request the setup of a UE context.</w:t>
      </w:r>
    </w:p>
    <w:p w14:paraId="5091C96D" w14:textId="77777777" w:rsidR="00AE5E7E" w:rsidRPr="00CE53A3" w:rsidRDefault="00AE5E7E" w:rsidP="00AE5E7E">
      <w:pPr>
        <w:rPr>
          <w:lang w:eastAsia="zh-CN"/>
        </w:rPr>
      </w:pPr>
      <w:r w:rsidRPr="00A423D1">
        <w:t xml:space="preserve">Direction: </w:t>
      </w:r>
      <w:proofErr w:type="spellStart"/>
      <w:r w:rsidRPr="00A423D1">
        <w:t>gNB</w:t>
      </w:r>
      <w:proofErr w:type="spellEnd"/>
      <w:r w:rsidRPr="00A423D1">
        <w:t xml:space="preserve">-CU </w:t>
      </w:r>
      <w:r w:rsidRPr="00CE53A3">
        <w:sym w:font="Symbol" w:char="F0AE"/>
      </w:r>
      <w:r w:rsidRPr="00CE53A3">
        <w:t xml:space="preserve"> </w:t>
      </w:r>
      <w:proofErr w:type="spellStart"/>
      <w:r w:rsidRPr="00CE53A3">
        <w:t>gNB</w:t>
      </w:r>
      <w:proofErr w:type="spellEnd"/>
      <w:r w:rsidRPr="00CE53A3">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E5E7E" w:rsidRPr="00A423D1" w14:paraId="3C4DF2CD" w14:textId="77777777" w:rsidTr="00E4665A">
        <w:trPr>
          <w:tblHeader/>
        </w:trPr>
        <w:tc>
          <w:tcPr>
            <w:tcW w:w="2394" w:type="dxa"/>
          </w:tcPr>
          <w:p w14:paraId="03E93F28"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lastRenderedPageBreak/>
              <w:t>IE/Group Name</w:t>
            </w:r>
          </w:p>
        </w:tc>
        <w:tc>
          <w:tcPr>
            <w:tcW w:w="1260" w:type="dxa"/>
          </w:tcPr>
          <w:p w14:paraId="26288BDE"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Presence</w:t>
            </w:r>
          </w:p>
        </w:tc>
        <w:tc>
          <w:tcPr>
            <w:tcW w:w="1247" w:type="dxa"/>
          </w:tcPr>
          <w:p w14:paraId="7C8A8F2C"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Range</w:t>
            </w:r>
          </w:p>
        </w:tc>
        <w:tc>
          <w:tcPr>
            <w:tcW w:w="1260" w:type="dxa"/>
          </w:tcPr>
          <w:p w14:paraId="6AA38EC8"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IE type and reference</w:t>
            </w:r>
          </w:p>
        </w:tc>
        <w:tc>
          <w:tcPr>
            <w:tcW w:w="1762" w:type="dxa"/>
          </w:tcPr>
          <w:p w14:paraId="1FA97BFB"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Semantics description</w:t>
            </w:r>
          </w:p>
        </w:tc>
        <w:tc>
          <w:tcPr>
            <w:tcW w:w="1288" w:type="dxa"/>
          </w:tcPr>
          <w:p w14:paraId="4406002F"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Criticality</w:t>
            </w:r>
          </w:p>
        </w:tc>
        <w:tc>
          <w:tcPr>
            <w:tcW w:w="1274" w:type="dxa"/>
          </w:tcPr>
          <w:p w14:paraId="3541E729" w14:textId="77777777" w:rsidR="00AE5E7E" w:rsidRPr="00A423D1" w:rsidRDefault="00AE5E7E" w:rsidP="00E4665A">
            <w:pPr>
              <w:keepNext/>
              <w:keepLines/>
              <w:spacing w:after="0"/>
              <w:jc w:val="center"/>
              <w:rPr>
                <w:rFonts w:ascii="Arial" w:hAnsi="Arial"/>
                <w:b/>
                <w:sz w:val="18"/>
              </w:rPr>
            </w:pPr>
            <w:r w:rsidRPr="00A423D1">
              <w:rPr>
                <w:rFonts w:ascii="Arial" w:hAnsi="Arial"/>
                <w:b/>
                <w:sz w:val="18"/>
              </w:rPr>
              <w:t>Assigned Criticality</w:t>
            </w:r>
          </w:p>
        </w:tc>
      </w:tr>
      <w:tr w:rsidR="00AE5E7E" w:rsidRPr="00A423D1" w14:paraId="22860133" w14:textId="77777777" w:rsidTr="00E4665A">
        <w:tc>
          <w:tcPr>
            <w:tcW w:w="2394" w:type="dxa"/>
          </w:tcPr>
          <w:p w14:paraId="15687353" w14:textId="77777777" w:rsidR="00AE5E7E" w:rsidRPr="00A423D1" w:rsidRDefault="00AE5E7E" w:rsidP="00E4665A">
            <w:pPr>
              <w:keepNext/>
              <w:keepLines/>
              <w:spacing w:after="0"/>
              <w:rPr>
                <w:rFonts w:ascii="Arial" w:hAnsi="Arial"/>
                <w:sz w:val="18"/>
              </w:rPr>
            </w:pPr>
            <w:r w:rsidRPr="00A423D1">
              <w:rPr>
                <w:rFonts w:ascii="Arial" w:hAnsi="Arial"/>
                <w:sz w:val="18"/>
              </w:rPr>
              <w:t>Message Type</w:t>
            </w:r>
          </w:p>
        </w:tc>
        <w:tc>
          <w:tcPr>
            <w:tcW w:w="1260" w:type="dxa"/>
          </w:tcPr>
          <w:p w14:paraId="631CEA40" w14:textId="77777777" w:rsidR="00AE5E7E" w:rsidRPr="00A423D1" w:rsidRDefault="00AE5E7E" w:rsidP="00E4665A">
            <w:pPr>
              <w:pStyle w:val="TAL"/>
            </w:pPr>
            <w:r w:rsidRPr="00A423D1">
              <w:t>M</w:t>
            </w:r>
          </w:p>
        </w:tc>
        <w:tc>
          <w:tcPr>
            <w:tcW w:w="1247" w:type="dxa"/>
          </w:tcPr>
          <w:p w14:paraId="675394CE" w14:textId="77777777" w:rsidR="00AE5E7E" w:rsidRPr="00A423D1" w:rsidRDefault="00AE5E7E" w:rsidP="00E4665A">
            <w:pPr>
              <w:pStyle w:val="TAL"/>
              <w:rPr>
                <w:i/>
              </w:rPr>
            </w:pPr>
          </w:p>
        </w:tc>
        <w:tc>
          <w:tcPr>
            <w:tcW w:w="1260" w:type="dxa"/>
          </w:tcPr>
          <w:p w14:paraId="0C8090D6" w14:textId="77777777" w:rsidR="00AE5E7E" w:rsidRPr="00A423D1" w:rsidRDefault="00AE5E7E" w:rsidP="00E4665A">
            <w:pPr>
              <w:pStyle w:val="TAL"/>
            </w:pPr>
            <w:r w:rsidRPr="00A423D1">
              <w:t>9.3.1.1</w:t>
            </w:r>
          </w:p>
        </w:tc>
        <w:tc>
          <w:tcPr>
            <w:tcW w:w="1762" w:type="dxa"/>
          </w:tcPr>
          <w:p w14:paraId="3B4107BB" w14:textId="77777777" w:rsidR="00AE5E7E" w:rsidRPr="00A423D1" w:rsidRDefault="00AE5E7E" w:rsidP="00E4665A">
            <w:pPr>
              <w:pStyle w:val="TAL"/>
            </w:pPr>
          </w:p>
        </w:tc>
        <w:tc>
          <w:tcPr>
            <w:tcW w:w="1288" w:type="dxa"/>
          </w:tcPr>
          <w:p w14:paraId="48D26E4B" w14:textId="77777777" w:rsidR="00AE5E7E" w:rsidRPr="00A423D1" w:rsidRDefault="00AE5E7E" w:rsidP="00E4665A">
            <w:pPr>
              <w:pStyle w:val="TAC"/>
            </w:pPr>
            <w:r w:rsidRPr="00A423D1">
              <w:t>YES</w:t>
            </w:r>
          </w:p>
        </w:tc>
        <w:tc>
          <w:tcPr>
            <w:tcW w:w="1274" w:type="dxa"/>
          </w:tcPr>
          <w:p w14:paraId="4BDE1986" w14:textId="77777777" w:rsidR="00AE5E7E" w:rsidRPr="00A423D1" w:rsidRDefault="00AE5E7E" w:rsidP="00E4665A">
            <w:pPr>
              <w:pStyle w:val="TAC"/>
            </w:pPr>
            <w:r w:rsidRPr="00A423D1">
              <w:t>reject</w:t>
            </w:r>
          </w:p>
        </w:tc>
      </w:tr>
      <w:tr w:rsidR="00AE5E7E" w:rsidRPr="00A423D1" w14:paraId="18485F57" w14:textId="77777777" w:rsidTr="00E4665A">
        <w:tc>
          <w:tcPr>
            <w:tcW w:w="2394" w:type="dxa"/>
          </w:tcPr>
          <w:p w14:paraId="09E8BB00" w14:textId="77777777" w:rsidR="00AE5E7E" w:rsidRPr="00A423D1" w:rsidRDefault="00AE5E7E" w:rsidP="00E4665A">
            <w:pPr>
              <w:keepNext/>
              <w:keepLines/>
              <w:spacing w:after="0"/>
              <w:rPr>
                <w:rFonts w:ascii="Arial" w:hAnsi="Arial"/>
                <w:sz w:val="18"/>
                <w:lang w:eastAsia="zh-CN"/>
              </w:rPr>
            </w:pPr>
            <w:proofErr w:type="spellStart"/>
            <w:r w:rsidRPr="00A423D1">
              <w:rPr>
                <w:rFonts w:ascii="Arial" w:eastAsia="Batang" w:hAnsi="Arial"/>
                <w:bCs/>
                <w:sz w:val="18"/>
              </w:rPr>
              <w:t>gNB</w:t>
            </w:r>
            <w:proofErr w:type="spellEnd"/>
            <w:r w:rsidRPr="00A423D1">
              <w:rPr>
                <w:rFonts w:ascii="Arial" w:eastAsia="Batang" w:hAnsi="Arial"/>
                <w:bCs/>
                <w:sz w:val="18"/>
              </w:rPr>
              <w:t>-CU</w:t>
            </w:r>
            <w:r w:rsidRPr="00A423D1">
              <w:rPr>
                <w:rFonts w:ascii="Arial" w:hAnsi="Arial"/>
                <w:bCs/>
                <w:sz w:val="18"/>
              </w:rPr>
              <w:t xml:space="preserve"> UE F1AP ID</w:t>
            </w:r>
          </w:p>
        </w:tc>
        <w:tc>
          <w:tcPr>
            <w:tcW w:w="1260" w:type="dxa"/>
          </w:tcPr>
          <w:p w14:paraId="405AAEB0" w14:textId="77777777" w:rsidR="00AE5E7E" w:rsidRPr="00A423D1" w:rsidRDefault="00AE5E7E" w:rsidP="00E4665A">
            <w:pPr>
              <w:pStyle w:val="TAL"/>
              <w:rPr>
                <w:lang w:eastAsia="zh-CN"/>
              </w:rPr>
            </w:pPr>
            <w:r w:rsidRPr="00A423D1">
              <w:rPr>
                <w:lang w:eastAsia="zh-CN"/>
              </w:rPr>
              <w:t xml:space="preserve">M </w:t>
            </w:r>
          </w:p>
        </w:tc>
        <w:tc>
          <w:tcPr>
            <w:tcW w:w="1247" w:type="dxa"/>
          </w:tcPr>
          <w:p w14:paraId="71EC7EE9" w14:textId="77777777" w:rsidR="00AE5E7E" w:rsidRPr="00A423D1" w:rsidRDefault="00AE5E7E" w:rsidP="00E4665A">
            <w:pPr>
              <w:pStyle w:val="TAL"/>
              <w:rPr>
                <w:i/>
              </w:rPr>
            </w:pPr>
          </w:p>
        </w:tc>
        <w:tc>
          <w:tcPr>
            <w:tcW w:w="1260" w:type="dxa"/>
          </w:tcPr>
          <w:p w14:paraId="18CD9CD8" w14:textId="77777777" w:rsidR="00AE5E7E" w:rsidRPr="00A423D1" w:rsidRDefault="00AE5E7E" w:rsidP="00E4665A">
            <w:pPr>
              <w:pStyle w:val="TAL"/>
            </w:pPr>
            <w:r w:rsidRPr="00A423D1">
              <w:t>9.3.1.4</w:t>
            </w:r>
          </w:p>
        </w:tc>
        <w:tc>
          <w:tcPr>
            <w:tcW w:w="1762" w:type="dxa"/>
          </w:tcPr>
          <w:p w14:paraId="2306C909" w14:textId="77777777" w:rsidR="00AE5E7E" w:rsidRPr="00A423D1" w:rsidRDefault="00AE5E7E" w:rsidP="00E4665A">
            <w:pPr>
              <w:pStyle w:val="TAL"/>
            </w:pPr>
          </w:p>
        </w:tc>
        <w:tc>
          <w:tcPr>
            <w:tcW w:w="1288" w:type="dxa"/>
          </w:tcPr>
          <w:p w14:paraId="565B2B72" w14:textId="77777777" w:rsidR="00AE5E7E" w:rsidRPr="00A423D1" w:rsidRDefault="00AE5E7E" w:rsidP="00E4665A">
            <w:pPr>
              <w:pStyle w:val="TAC"/>
            </w:pPr>
            <w:r w:rsidRPr="00A423D1">
              <w:t>YES</w:t>
            </w:r>
          </w:p>
        </w:tc>
        <w:tc>
          <w:tcPr>
            <w:tcW w:w="1274" w:type="dxa"/>
          </w:tcPr>
          <w:p w14:paraId="029E91B4" w14:textId="77777777" w:rsidR="00AE5E7E" w:rsidRPr="00A423D1" w:rsidRDefault="00AE5E7E" w:rsidP="00E4665A">
            <w:pPr>
              <w:pStyle w:val="TAC"/>
            </w:pPr>
            <w:r w:rsidRPr="00A423D1">
              <w:t>reject</w:t>
            </w:r>
          </w:p>
        </w:tc>
      </w:tr>
      <w:tr w:rsidR="00AE5E7E" w:rsidRPr="00A423D1" w14:paraId="6BEC8FB3" w14:textId="77777777" w:rsidTr="00E4665A">
        <w:tc>
          <w:tcPr>
            <w:tcW w:w="2394" w:type="dxa"/>
            <w:tcBorders>
              <w:top w:val="single" w:sz="4" w:space="0" w:color="auto"/>
              <w:left w:val="single" w:sz="4" w:space="0" w:color="auto"/>
              <w:bottom w:val="single" w:sz="4" w:space="0" w:color="auto"/>
              <w:right w:val="single" w:sz="4" w:space="0" w:color="auto"/>
            </w:tcBorders>
          </w:tcPr>
          <w:p w14:paraId="2B7E41E2" w14:textId="77777777" w:rsidR="00AE5E7E" w:rsidRPr="00A423D1" w:rsidRDefault="00AE5E7E" w:rsidP="00E4665A">
            <w:pPr>
              <w:keepNext/>
              <w:keepLines/>
              <w:spacing w:after="0"/>
              <w:rPr>
                <w:rFonts w:ascii="Arial" w:eastAsia="Batang" w:hAnsi="Arial"/>
                <w:sz w:val="18"/>
              </w:rPr>
            </w:pPr>
            <w:proofErr w:type="spellStart"/>
            <w:r w:rsidRPr="00A423D1">
              <w:rPr>
                <w:rFonts w:ascii="Arial" w:eastAsia="Batang" w:hAnsi="Arial"/>
                <w:sz w:val="18"/>
              </w:rPr>
              <w:t>gNB</w:t>
            </w:r>
            <w:proofErr w:type="spellEnd"/>
            <w:r w:rsidRPr="00A423D1">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25B24B34" w14:textId="77777777" w:rsidR="00AE5E7E" w:rsidRPr="00A423D1" w:rsidRDefault="00AE5E7E" w:rsidP="00E4665A">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3FBC409"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C9C6550" w14:textId="77777777" w:rsidR="00AE5E7E" w:rsidRPr="00A423D1" w:rsidRDefault="00AE5E7E" w:rsidP="00E4665A">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06E771F4"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780B407B"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2B59A47" w14:textId="77777777" w:rsidR="00AE5E7E" w:rsidRPr="00A423D1" w:rsidRDefault="00AE5E7E" w:rsidP="00E4665A">
            <w:pPr>
              <w:pStyle w:val="TAC"/>
            </w:pPr>
            <w:r w:rsidRPr="00A423D1">
              <w:t>ignore</w:t>
            </w:r>
          </w:p>
        </w:tc>
      </w:tr>
      <w:tr w:rsidR="00AE5E7E" w:rsidRPr="00A423D1" w14:paraId="15A9A90E" w14:textId="77777777" w:rsidTr="00E4665A">
        <w:tc>
          <w:tcPr>
            <w:tcW w:w="2394" w:type="dxa"/>
            <w:tcBorders>
              <w:top w:val="single" w:sz="4" w:space="0" w:color="auto"/>
              <w:left w:val="single" w:sz="4" w:space="0" w:color="auto"/>
              <w:bottom w:val="single" w:sz="4" w:space="0" w:color="auto"/>
              <w:right w:val="single" w:sz="4" w:space="0" w:color="auto"/>
            </w:tcBorders>
          </w:tcPr>
          <w:p w14:paraId="6D51B42B" w14:textId="77777777" w:rsidR="00AE5E7E" w:rsidRPr="00A423D1" w:rsidRDefault="00AE5E7E" w:rsidP="00E4665A">
            <w:pPr>
              <w:keepNext/>
              <w:keepLines/>
              <w:spacing w:after="0"/>
              <w:rPr>
                <w:rFonts w:ascii="Arial" w:hAnsi="Arial"/>
                <w:sz w:val="18"/>
              </w:rPr>
            </w:pPr>
            <w:proofErr w:type="spellStart"/>
            <w:r w:rsidRPr="00A423D1">
              <w:rPr>
                <w:rFonts w:ascii="Arial" w:hAnsi="Arial"/>
                <w:sz w:val="18"/>
              </w:rPr>
              <w:t>SpCell</w:t>
            </w:r>
            <w:proofErr w:type="spellEnd"/>
            <w:r w:rsidRPr="00A423D1">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7279D66C" w14:textId="77777777" w:rsidR="00AE5E7E" w:rsidRPr="00A423D1" w:rsidDel="00C1133D"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723D05D"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FD659D" w14:textId="77777777" w:rsidR="00AE5E7E" w:rsidRPr="00A423D1" w:rsidRDefault="00AE5E7E" w:rsidP="00E4665A">
            <w:pPr>
              <w:pStyle w:val="TAL"/>
            </w:pPr>
            <w:r w:rsidRPr="00A423D1">
              <w:rPr>
                <w:rFonts w:cs="Arial"/>
                <w:szCs w:val="18"/>
                <w:lang w:eastAsia="ja-JP"/>
              </w:rPr>
              <w:t xml:space="preserve">NR </w:t>
            </w:r>
            <w:r w:rsidRPr="00A423D1">
              <w:t>CGI</w:t>
            </w:r>
          </w:p>
          <w:p w14:paraId="6B300C1A" w14:textId="77777777" w:rsidR="00AE5E7E" w:rsidRPr="00A423D1" w:rsidRDefault="00AE5E7E" w:rsidP="00E4665A">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2D4D3A02" w14:textId="07A5A136" w:rsidR="00AE5E7E" w:rsidRPr="00A423D1" w:rsidRDefault="00AE5E7E" w:rsidP="00105C29">
            <w:pPr>
              <w:pStyle w:val="TAL"/>
            </w:pPr>
            <w:r w:rsidRPr="00A423D1">
              <w:t xml:space="preserve">Special Cell as defined in TS 38.321 [16]. For handover case, this IE </w:t>
            </w:r>
            <w:r w:rsidR="00105C29">
              <w:t>is</w:t>
            </w:r>
            <w:r w:rsidRPr="00A423D1">
              <w:t xml:space="preserve"> considered as target cell.</w:t>
            </w:r>
          </w:p>
        </w:tc>
        <w:tc>
          <w:tcPr>
            <w:tcW w:w="1288" w:type="dxa"/>
            <w:tcBorders>
              <w:top w:val="single" w:sz="4" w:space="0" w:color="auto"/>
              <w:left w:val="single" w:sz="4" w:space="0" w:color="auto"/>
              <w:bottom w:val="single" w:sz="4" w:space="0" w:color="auto"/>
              <w:right w:val="single" w:sz="4" w:space="0" w:color="auto"/>
            </w:tcBorders>
          </w:tcPr>
          <w:p w14:paraId="06B71C3F" w14:textId="77777777" w:rsidR="00AE5E7E" w:rsidRPr="00A423D1" w:rsidDel="00C1133D"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9C3553C" w14:textId="77777777" w:rsidR="00AE5E7E" w:rsidRPr="00A423D1" w:rsidDel="00C1133D" w:rsidRDefault="00AE5E7E" w:rsidP="00E4665A">
            <w:pPr>
              <w:pStyle w:val="TAC"/>
            </w:pPr>
            <w:r w:rsidRPr="00A423D1">
              <w:t>reject</w:t>
            </w:r>
          </w:p>
        </w:tc>
      </w:tr>
      <w:tr w:rsidR="00AE5E7E" w:rsidRPr="00A423D1" w14:paraId="670E0543" w14:textId="77777777" w:rsidTr="00E4665A">
        <w:tc>
          <w:tcPr>
            <w:tcW w:w="2394" w:type="dxa"/>
            <w:tcBorders>
              <w:top w:val="single" w:sz="4" w:space="0" w:color="auto"/>
              <w:left w:val="single" w:sz="4" w:space="0" w:color="auto"/>
              <w:bottom w:val="single" w:sz="4" w:space="0" w:color="auto"/>
              <w:right w:val="single" w:sz="4" w:space="0" w:color="auto"/>
            </w:tcBorders>
          </w:tcPr>
          <w:p w14:paraId="28C731CA" w14:textId="77777777" w:rsidR="00AE5E7E" w:rsidRPr="00A423D1" w:rsidRDefault="00AE5E7E" w:rsidP="00E4665A">
            <w:pPr>
              <w:keepNext/>
              <w:keepLines/>
              <w:spacing w:after="0"/>
              <w:rPr>
                <w:rFonts w:ascii="Arial" w:hAnsi="Arial"/>
                <w:sz w:val="18"/>
              </w:rPr>
            </w:pPr>
            <w:proofErr w:type="spellStart"/>
            <w:r w:rsidRPr="00A423D1">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CCDD298" w14:textId="77777777" w:rsidR="00AE5E7E" w:rsidRPr="00A423D1"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15049B"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5EA405" w14:textId="77777777" w:rsidR="00AE5E7E" w:rsidRPr="00A423D1" w:rsidRDefault="00AE5E7E" w:rsidP="00E4665A">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1DC73B72"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7F403FE7"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5EE089A9" w14:textId="77777777" w:rsidR="00AE5E7E" w:rsidRPr="00A423D1" w:rsidRDefault="00AE5E7E" w:rsidP="00E4665A">
            <w:pPr>
              <w:pStyle w:val="TAC"/>
            </w:pPr>
            <w:r w:rsidRPr="00A423D1">
              <w:t>reject</w:t>
            </w:r>
          </w:p>
        </w:tc>
      </w:tr>
      <w:tr w:rsidR="00AE5E7E" w:rsidRPr="00A423D1" w14:paraId="5757444C" w14:textId="77777777" w:rsidTr="00E4665A">
        <w:tc>
          <w:tcPr>
            <w:tcW w:w="2394" w:type="dxa"/>
            <w:tcBorders>
              <w:top w:val="single" w:sz="4" w:space="0" w:color="auto"/>
              <w:left w:val="single" w:sz="4" w:space="0" w:color="auto"/>
              <w:bottom w:val="single" w:sz="4" w:space="0" w:color="auto"/>
              <w:right w:val="single" w:sz="4" w:space="0" w:color="auto"/>
            </w:tcBorders>
          </w:tcPr>
          <w:p w14:paraId="1FECD89F" w14:textId="77777777" w:rsidR="00AE5E7E" w:rsidRPr="00A423D1" w:rsidRDefault="00AE5E7E" w:rsidP="00E4665A">
            <w:pPr>
              <w:keepNext/>
              <w:keepLines/>
              <w:spacing w:after="0"/>
              <w:rPr>
                <w:rFonts w:ascii="Arial" w:hAnsi="Arial"/>
                <w:sz w:val="18"/>
              </w:rPr>
            </w:pPr>
            <w:proofErr w:type="spellStart"/>
            <w:r w:rsidRPr="00A423D1">
              <w:rPr>
                <w:rFonts w:ascii="Arial" w:hAnsi="Arial"/>
                <w:sz w:val="18"/>
              </w:rPr>
              <w:t>SpCell</w:t>
            </w:r>
            <w:proofErr w:type="spellEnd"/>
            <w:r w:rsidRPr="00A423D1">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C3F1A36" w14:textId="77777777" w:rsidR="00AE5E7E" w:rsidRPr="00A423D1" w:rsidRDefault="00AE5E7E" w:rsidP="00E4665A">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DD6A45"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42E567" w14:textId="77777777" w:rsidR="00AE5E7E" w:rsidRPr="00A423D1" w:rsidRDefault="00AE5E7E" w:rsidP="00E4665A">
            <w:pPr>
              <w:keepNext/>
              <w:keepLines/>
              <w:spacing w:after="0"/>
              <w:rPr>
                <w:rFonts w:ascii="Arial" w:hAnsi="Arial" w:cs="Arial"/>
                <w:sz w:val="18"/>
                <w:szCs w:val="18"/>
                <w:lang w:eastAsia="ja-JP"/>
              </w:rPr>
            </w:pPr>
            <w:r w:rsidRPr="00A423D1">
              <w:rPr>
                <w:rFonts w:ascii="Arial" w:hAnsi="Arial" w:cs="Arial"/>
                <w:sz w:val="18"/>
                <w:szCs w:val="18"/>
                <w:lang w:eastAsia="ja-JP"/>
              </w:rPr>
              <w:t>Cell UL Configured</w:t>
            </w:r>
          </w:p>
          <w:p w14:paraId="3967A8DD" w14:textId="77777777" w:rsidR="00AE5E7E" w:rsidRPr="00A423D1" w:rsidRDefault="00AE5E7E" w:rsidP="00E4665A">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58C5F748"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3DAC6C8F"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ACD76E7" w14:textId="77777777" w:rsidR="00AE5E7E" w:rsidRPr="00A423D1" w:rsidRDefault="00AE5E7E" w:rsidP="00E4665A">
            <w:pPr>
              <w:pStyle w:val="TAC"/>
            </w:pPr>
            <w:r w:rsidRPr="00A423D1">
              <w:t>ignore</w:t>
            </w:r>
          </w:p>
        </w:tc>
      </w:tr>
      <w:tr w:rsidR="00AE5E7E" w:rsidRPr="00A423D1" w:rsidDel="00C1133D" w14:paraId="2E38538B" w14:textId="77777777" w:rsidTr="00E4665A">
        <w:tc>
          <w:tcPr>
            <w:tcW w:w="2394" w:type="dxa"/>
            <w:tcBorders>
              <w:top w:val="single" w:sz="4" w:space="0" w:color="auto"/>
              <w:left w:val="single" w:sz="4" w:space="0" w:color="auto"/>
              <w:bottom w:val="single" w:sz="4" w:space="0" w:color="auto"/>
              <w:right w:val="single" w:sz="4" w:space="0" w:color="auto"/>
            </w:tcBorders>
          </w:tcPr>
          <w:p w14:paraId="49E40348" w14:textId="77777777" w:rsidR="00AE5E7E" w:rsidRPr="00A423D1" w:rsidRDefault="00AE5E7E" w:rsidP="00E4665A">
            <w:pPr>
              <w:keepNext/>
              <w:keepLines/>
              <w:spacing w:after="0"/>
              <w:rPr>
                <w:rFonts w:ascii="Arial" w:hAnsi="Arial"/>
                <w:sz w:val="18"/>
              </w:rPr>
            </w:pPr>
            <w:r w:rsidRPr="00A423D1">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4B5EBBAB" w14:textId="77777777" w:rsidR="00AE5E7E" w:rsidRPr="00A423D1"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527926"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FE5B1B" w14:textId="77777777" w:rsidR="00AE5E7E" w:rsidRPr="00A423D1" w:rsidRDefault="00AE5E7E" w:rsidP="00E4665A">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02F9EC69"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48EF2434" w14:textId="77777777" w:rsidR="00AE5E7E" w:rsidRPr="00A423D1" w:rsidDel="00C1133D"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94CB13E" w14:textId="77777777" w:rsidR="00AE5E7E" w:rsidRPr="00A423D1" w:rsidDel="00C1133D" w:rsidRDefault="00AE5E7E" w:rsidP="00E4665A">
            <w:pPr>
              <w:pStyle w:val="TAC"/>
            </w:pPr>
            <w:r w:rsidRPr="00A423D1">
              <w:t>reject</w:t>
            </w:r>
          </w:p>
        </w:tc>
      </w:tr>
      <w:tr w:rsidR="00AE5E7E" w:rsidRPr="00A423D1" w14:paraId="532D8DA6" w14:textId="77777777" w:rsidTr="00E4665A">
        <w:tc>
          <w:tcPr>
            <w:tcW w:w="2394" w:type="dxa"/>
            <w:tcBorders>
              <w:top w:val="single" w:sz="4" w:space="0" w:color="auto"/>
              <w:left w:val="single" w:sz="4" w:space="0" w:color="auto"/>
              <w:bottom w:val="single" w:sz="4" w:space="0" w:color="auto"/>
              <w:right w:val="single" w:sz="4" w:space="0" w:color="auto"/>
            </w:tcBorders>
          </w:tcPr>
          <w:p w14:paraId="41E9C1EE" w14:textId="77777777" w:rsidR="00AE5E7E" w:rsidRPr="00A423D1" w:rsidRDefault="00AE5E7E" w:rsidP="00E4665A">
            <w:pPr>
              <w:keepNext/>
              <w:keepLines/>
              <w:spacing w:after="0"/>
              <w:rPr>
                <w:rFonts w:ascii="Arial" w:hAnsi="Arial"/>
                <w:sz w:val="18"/>
              </w:rPr>
            </w:pPr>
            <w:r w:rsidRPr="00A423D1">
              <w:rPr>
                <w:rFonts w:ascii="Arial" w:hAnsi="Arial"/>
                <w:b/>
                <w:sz w:val="18"/>
              </w:rPr>
              <w:t xml:space="preserve">Candidate </w:t>
            </w:r>
            <w:proofErr w:type="spellStart"/>
            <w:r w:rsidRPr="00A423D1">
              <w:rPr>
                <w:rFonts w:ascii="Arial" w:hAnsi="Arial"/>
                <w:b/>
                <w:sz w:val="18"/>
              </w:rPr>
              <w:t>SpCell</w:t>
            </w:r>
            <w:proofErr w:type="spellEnd"/>
            <w:r w:rsidRPr="00A423D1">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FC19769" w14:textId="77777777" w:rsidR="00AE5E7E" w:rsidRPr="00A423D1" w:rsidDel="00AF104C" w:rsidRDefault="00AE5E7E" w:rsidP="00E4665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0DA69B8" w14:textId="77777777" w:rsidR="00AE5E7E" w:rsidRPr="00A423D1" w:rsidRDefault="00AE5E7E" w:rsidP="00E4665A">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561671C3" w14:textId="77777777" w:rsidR="00AE5E7E" w:rsidRPr="00A423D1" w:rsidRDefault="00AE5E7E" w:rsidP="00E4665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6172F57"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327FF852" w14:textId="77777777" w:rsidR="00AE5E7E" w:rsidRPr="00A423D1" w:rsidRDefault="00AE5E7E" w:rsidP="00E4665A">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26621DA" w14:textId="77777777" w:rsidR="00AE5E7E" w:rsidRPr="00A423D1" w:rsidDel="00AF104C" w:rsidRDefault="00AE5E7E" w:rsidP="00E4665A">
            <w:pPr>
              <w:pStyle w:val="TAC"/>
            </w:pPr>
            <w:r w:rsidRPr="00A423D1">
              <w:t>ignore</w:t>
            </w:r>
          </w:p>
        </w:tc>
      </w:tr>
      <w:tr w:rsidR="00AE5E7E" w:rsidRPr="00A423D1" w14:paraId="34270A7C" w14:textId="77777777" w:rsidTr="00E4665A">
        <w:tc>
          <w:tcPr>
            <w:tcW w:w="2394" w:type="dxa"/>
            <w:tcBorders>
              <w:top w:val="single" w:sz="4" w:space="0" w:color="auto"/>
              <w:left w:val="single" w:sz="4" w:space="0" w:color="auto"/>
              <w:bottom w:val="single" w:sz="4" w:space="0" w:color="auto"/>
              <w:right w:val="single" w:sz="4" w:space="0" w:color="auto"/>
            </w:tcBorders>
          </w:tcPr>
          <w:p w14:paraId="159FF10C" w14:textId="77777777" w:rsidR="00AE5E7E" w:rsidRPr="00A423D1" w:rsidRDefault="00AE5E7E" w:rsidP="00E4665A">
            <w:pPr>
              <w:keepNext/>
              <w:keepLines/>
              <w:spacing w:after="0"/>
              <w:ind w:leftChars="100" w:left="200"/>
              <w:rPr>
                <w:rFonts w:ascii="Arial" w:hAnsi="Arial"/>
                <w:sz w:val="18"/>
              </w:rPr>
            </w:pPr>
            <w:r w:rsidRPr="00A423D1">
              <w:rPr>
                <w:rFonts w:ascii="Arial" w:hAnsi="Arial"/>
                <w:b/>
                <w:sz w:val="18"/>
              </w:rPr>
              <w:t xml:space="preserve">&gt;Candidate </w:t>
            </w:r>
            <w:proofErr w:type="spellStart"/>
            <w:r w:rsidRPr="00A423D1">
              <w:rPr>
                <w:rFonts w:ascii="Arial" w:hAnsi="Arial"/>
                <w:b/>
                <w:sz w:val="18"/>
              </w:rPr>
              <w:t>SpCell</w:t>
            </w:r>
            <w:proofErr w:type="spellEnd"/>
            <w:r w:rsidRPr="00A423D1">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3EF27BC" w14:textId="77777777" w:rsidR="00AE5E7E" w:rsidRPr="00A423D1" w:rsidDel="00AF104C" w:rsidRDefault="00AE5E7E" w:rsidP="00E4665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D430FC" w14:textId="77777777" w:rsidR="00AE5E7E" w:rsidRPr="00A423D1" w:rsidRDefault="00AE5E7E" w:rsidP="00E4665A">
            <w:pPr>
              <w:pStyle w:val="TAL"/>
              <w:rPr>
                <w:i/>
              </w:rPr>
            </w:pPr>
            <w:r w:rsidRPr="00A423D1">
              <w:rPr>
                <w:i/>
              </w:rPr>
              <w:t>1 .. &lt;</w:t>
            </w:r>
            <w:proofErr w:type="spellStart"/>
            <w:r w:rsidRPr="00A423D1">
              <w:rPr>
                <w:i/>
              </w:rPr>
              <w:t>maxnoofCandidateSpCells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7F681DA4" w14:textId="77777777" w:rsidR="00AE5E7E" w:rsidRPr="00A423D1" w:rsidRDefault="00AE5E7E" w:rsidP="00E4665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8462492" w14:textId="77777777" w:rsidR="00AE5E7E" w:rsidRPr="00A423D1" w:rsidRDefault="00AE5E7E" w:rsidP="00E4665A">
            <w:pPr>
              <w:pStyle w:val="TAL"/>
            </w:pPr>
          </w:p>
        </w:tc>
        <w:tc>
          <w:tcPr>
            <w:tcW w:w="1288" w:type="dxa"/>
            <w:tcBorders>
              <w:top w:val="single" w:sz="4" w:space="0" w:color="auto"/>
              <w:left w:val="single" w:sz="4" w:space="0" w:color="auto"/>
              <w:bottom w:val="single" w:sz="4" w:space="0" w:color="auto"/>
              <w:right w:val="single" w:sz="4" w:space="0" w:color="auto"/>
            </w:tcBorders>
          </w:tcPr>
          <w:p w14:paraId="15F5E8F5" w14:textId="77777777" w:rsidR="00AE5E7E" w:rsidRPr="00A423D1" w:rsidRDefault="00AE5E7E" w:rsidP="00E4665A">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15F6B268" w14:textId="77777777" w:rsidR="00AE5E7E" w:rsidRPr="00A423D1" w:rsidDel="00AF104C" w:rsidRDefault="00AE5E7E" w:rsidP="00E4665A">
            <w:pPr>
              <w:pStyle w:val="TAC"/>
            </w:pPr>
            <w:r w:rsidRPr="00A423D1">
              <w:t>ignore</w:t>
            </w:r>
          </w:p>
        </w:tc>
      </w:tr>
      <w:tr w:rsidR="00AE5E7E" w:rsidRPr="00A423D1" w14:paraId="4917A705" w14:textId="77777777" w:rsidTr="00E4665A">
        <w:tc>
          <w:tcPr>
            <w:tcW w:w="2394" w:type="dxa"/>
            <w:tcBorders>
              <w:top w:val="single" w:sz="4" w:space="0" w:color="auto"/>
              <w:left w:val="single" w:sz="4" w:space="0" w:color="auto"/>
              <w:bottom w:val="single" w:sz="4" w:space="0" w:color="auto"/>
              <w:right w:val="single" w:sz="4" w:space="0" w:color="auto"/>
            </w:tcBorders>
          </w:tcPr>
          <w:p w14:paraId="58CA148E" w14:textId="77777777" w:rsidR="00AE5E7E" w:rsidRPr="00A423D1" w:rsidRDefault="00AE5E7E" w:rsidP="00E4665A">
            <w:pPr>
              <w:keepNext/>
              <w:keepLines/>
              <w:spacing w:after="0"/>
              <w:ind w:leftChars="200" w:left="400"/>
              <w:rPr>
                <w:rFonts w:ascii="Arial" w:hAnsi="Arial"/>
                <w:sz w:val="18"/>
              </w:rPr>
            </w:pPr>
            <w:r w:rsidRPr="00A423D1">
              <w:rPr>
                <w:rFonts w:ascii="Arial" w:hAnsi="Arial"/>
                <w:sz w:val="18"/>
              </w:rPr>
              <w:t xml:space="preserve">&gt;&gt;Candidate </w:t>
            </w:r>
            <w:proofErr w:type="spellStart"/>
            <w:r w:rsidRPr="00A423D1">
              <w:rPr>
                <w:rFonts w:ascii="Arial" w:hAnsi="Arial"/>
                <w:sz w:val="18"/>
              </w:rPr>
              <w:t>SpCell</w:t>
            </w:r>
            <w:proofErr w:type="spellEnd"/>
            <w:r w:rsidRPr="00A423D1">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5B837FCC" w14:textId="77777777" w:rsidR="00AE5E7E" w:rsidRPr="00A423D1" w:rsidDel="00AF104C" w:rsidRDefault="00AE5E7E" w:rsidP="00E4665A">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CAAABF" w14:textId="77777777" w:rsidR="00AE5E7E" w:rsidRPr="00A423D1" w:rsidRDefault="00AE5E7E" w:rsidP="00E4665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0541F9" w14:textId="77777777" w:rsidR="00AE5E7E" w:rsidRPr="00A423D1" w:rsidRDefault="00AE5E7E" w:rsidP="00E4665A">
            <w:pPr>
              <w:pStyle w:val="TAL"/>
              <w:rPr>
                <w:rFonts w:cs="Arial"/>
                <w:szCs w:val="18"/>
                <w:lang w:eastAsia="ja-JP"/>
              </w:rPr>
            </w:pPr>
            <w:r w:rsidRPr="00A423D1">
              <w:rPr>
                <w:rFonts w:cs="Arial"/>
                <w:szCs w:val="18"/>
                <w:lang w:eastAsia="ja-JP"/>
              </w:rPr>
              <w:t>NR CGI</w:t>
            </w:r>
          </w:p>
          <w:p w14:paraId="04C0A61B" w14:textId="77777777" w:rsidR="00AE5E7E" w:rsidRPr="00A423D1" w:rsidRDefault="00AE5E7E" w:rsidP="00E4665A">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6DB11992" w14:textId="77777777" w:rsidR="00AE5E7E" w:rsidRPr="00A423D1" w:rsidRDefault="00AE5E7E" w:rsidP="00E4665A">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E2EE5FB" w14:textId="77777777" w:rsidR="00AE5E7E" w:rsidRPr="00A423D1" w:rsidRDefault="00AE5E7E" w:rsidP="00E4665A">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839B669" w14:textId="77777777" w:rsidR="00AE5E7E" w:rsidRPr="00A423D1" w:rsidDel="00AF104C" w:rsidRDefault="00AE5E7E" w:rsidP="00E4665A">
            <w:pPr>
              <w:pStyle w:val="TAC"/>
            </w:pPr>
          </w:p>
        </w:tc>
      </w:tr>
      <w:tr w:rsidR="00CE53CE" w:rsidRPr="00A423D1" w14:paraId="0E25F8AF" w14:textId="77777777" w:rsidTr="00E4665A">
        <w:tc>
          <w:tcPr>
            <w:tcW w:w="2394" w:type="dxa"/>
            <w:tcBorders>
              <w:top w:val="single" w:sz="4" w:space="0" w:color="auto"/>
              <w:left w:val="single" w:sz="4" w:space="0" w:color="auto"/>
              <w:bottom w:val="single" w:sz="4" w:space="0" w:color="auto"/>
              <w:right w:val="single" w:sz="4" w:space="0" w:color="auto"/>
            </w:tcBorders>
          </w:tcPr>
          <w:p w14:paraId="2B6F5298" w14:textId="77777777" w:rsidR="00CE53CE" w:rsidRPr="00A423D1" w:rsidRDefault="00CE53CE" w:rsidP="00CE53CE">
            <w:pPr>
              <w:keepNext/>
              <w:keepLines/>
              <w:spacing w:after="0"/>
              <w:rPr>
                <w:rFonts w:ascii="Arial" w:hAnsi="Arial"/>
                <w:sz w:val="18"/>
              </w:rPr>
            </w:pPr>
            <w:r w:rsidRPr="00A423D1">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8C05AA5"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626C72"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E71898" w14:textId="77777777" w:rsidR="00CE53CE" w:rsidRPr="00A423D1" w:rsidRDefault="00CE53CE" w:rsidP="00CE53CE">
            <w:pPr>
              <w:pStyle w:val="TAL"/>
            </w:pPr>
            <w:r w:rsidRPr="00A423D1">
              <w:t xml:space="preserve">DRX Cycle </w:t>
            </w:r>
          </w:p>
          <w:p w14:paraId="54A76E7D" w14:textId="77777777" w:rsidR="00CE53CE" w:rsidRPr="00A423D1" w:rsidRDefault="00CE53CE" w:rsidP="00CE53CE">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36468136"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49D7B940"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3EAB4C6" w14:textId="77777777" w:rsidR="00CE53CE" w:rsidRPr="00A423D1" w:rsidRDefault="00CE53CE" w:rsidP="00CE53CE">
            <w:pPr>
              <w:pStyle w:val="TAC"/>
            </w:pPr>
            <w:r w:rsidRPr="00A423D1">
              <w:t>ignore</w:t>
            </w:r>
          </w:p>
        </w:tc>
      </w:tr>
      <w:tr w:rsidR="00CE53CE" w:rsidRPr="00A423D1" w14:paraId="7E94D473" w14:textId="77777777" w:rsidTr="00E4665A">
        <w:tc>
          <w:tcPr>
            <w:tcW w:w="2394" w:type="dxa"/>
          </w:tcPr>
          <w:p w14:paraId="61C202A7" w14:textId="77777777" w:rsidR="00CE53CE" w:rsidRPr="00A423D1" w:rsidRDefault="00CE53CE" w:rsidP="00CE53CE">
            <w:pPr>
              <w:keepNext/>
              <w:keepLines/>
              <w:spacing w:after="0"/>
              <w:rPr>
                <w:rFonts w:ascii="Arial" w:hAnsi="Arial"/>
                <w:sz w:val="18"/>
              </w:rPr>
            </w:pPr>
            <w:r w:rsidRPr="00A423D1">
              <w:rPr>
                <w:rFonts w:ascii="Arial" w:hAnsi="Arial"/>
                <w:sz w:val="18"/>
              </w:rPr>
              <w:t>Resource Coordination Transfer Container</w:t>
            </w:r>
          </w:p>
        </w:tc>
        <w:tc>
          <w:tcPr>
            <w:tcW w:w="1260" w:type="dxa"/>
          </w:tcPr>
          <w:p w14:paraId="6AEC9988" w14:textId="77777777" w:rsidR="00CE53CE" w:rsidRPr="00A423D1" w:rsidRDefault="00CE53CE" w:rsidP="00CE53CE">
            <w:pPr>
              <w:pStyle w:val="TAL"/>
            </w:pPr>
            <w:r w:rsidRPr="00A423D1">
              <w:t>O</w:t>
            </w:r>
          </w:p>
        </w:tc>
        <w:tc>
          <w:tcPr>
            <w:tcW w:w="1247" w:type="dxa"/>
          </w:tcPr>
          <w:p w14:paraId="11CAE095" w14:textId="77777777" w:rsidR="00CE53CE" w:rsidRPr="00A423D1" w:rsidRDefault="00CE53CE" w:rsidP="00CE53CE">
            <w:pPr>
              <w:pStyle w:val="TAL"/>
              <w:rPr>
                <w:i/>
              </w:rPr>
            </w:pPr>
          </w:p>
        </w:tc>
        <w:tc>
          <w:tcPr>
            <w:tcW w:w="1260" w:type="dxa"/>
          </w:tcPr>
          <w:p w14:paraId="2F167671" w14:textId="77777777" w:rsidR="00CE53CE" w:rsidRPr="00A423D1" w:rsidRDefault="00CE53CE" w:rsidP="00CE53CE">
            <w:pPr>
              <w:pStyle w:val="TAL"/>
            </w:pPr>
            <w:r w:rsidRPr="00A423D1">
              <w:t>OCTET STRING</w:t>
            </w:r>
          </w:p>
        </w:tc>
        <w:tc>
          <w:tcPr>
            <w:tcW w:w="1762" w:type="dxa"/>
          </w:tcPr>
          <w:p w14:paraId="0BCA9D61" w14:textId="77777777" w:rsidR="00CE53CE" w:rsidRPr="00A423D1" w:rsidRDefault="00CE53CE" w:rsidP="00CE53CE">
            <w:pPr>
              <w:pStyle w:val="TAL"/>
            </w:pPr>
            <w:r w:rsidRPr="00A423D1">
              <w:t xml:space="preserve">Includes the </w:t>
            </w:r>
            <w:proofErr w:type="spellStart"/>
            <w:r w:rsidRPr="00A423D1">
              <w:rPr>
                <w:i/>
              </w:rPr>
              <w:t>MeNB</w:t>
            </w:r>
            <w:proofErr w:type="spellEnd"/>
            <w:r w:rsidRPr="00A423D1">
              <w:rPr>
                <w:i/>
              </w:rPr>
              <w:t xml:space="preserve"> Resource Coordination Information</w:t>
            </w:r>
            <w:r w:rsidRPr="00A423D1">
              <w:t xml:space="preserve"> IE as defined in </w:t>
            </w:r>
            <w:proofErr w:type="spellStart"/>
            <w:r w:rsidRPr="00A423D1">
              <w:t>subclause</w:t>
            </w:r>
            <w:proofErr w:type="spellEnd"/>
            <w:r w:rsidRPr="00A423D1">
              <w:t xml:space="preserv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77043AEC" w14:textId="77777777" w:rsidR="00CE53CE" w:rsidRPr="00A423D1" w:rsidRDefault="00CE53CE" w:rsidP="00CE53CE">
            <w:pPr>
              <w:pStyle w:val="TAC"/>
            </w:pPr>
            <w:r w:rsidRPr="00A423D1">
              <w:rPr>
                <w:rFonts w:eastAsia="MS Mincho"/>
              </w:rPr>
              <w:t>YES</w:t>
            </w:r>
          </w:p>
        </w:tc>
        <w:tc>
          <w:tcPr>
            <w:tcW w:w="1274" w:type="dxa"/>
          </w:tcPr>
          <w:p w14:paraId="785561C6" w14:textId="77777777" w:rsidR="00CE53CE" w:rsidRPr="00A423D1" w:rsidRDefault="00CE53CE" w:rsidP="00CE53CE">
            <w:pPr>
              <w:pStyle w:val="TAC"/>
            </w:pPr>
            <w:r w:rsidRPr="00A423D1">
              <w:t>ignore</w:t>
            </w:r>
          </w:p>
        </w:tc>
      </w:tr>
      <w:tr w:rsidR="00CE53CE" w:rsidRPr="00A423D1" w14:paraId="5B379F8E" w14:textId="77777777" w:rsidTr="00E4665A">
        <w:tc>
          <w:tcPr>
            <w:tcW w:w="2394" w:type="dxa"/>
            <w:tcBorders>
              <w:top w:val="single" w:sz="4" w:space="0" w:color="auto"/>
              <w:left w:val="single" w:sz="4" w:space="0" w:color="auto"/>
              <w:bottom w:val="single" w:sz="4" w:space="0" w:color="auto"/>
              <w:right w:val="single" w:sz="4" w:space="0" w:color="auto"/>
            </w:tcBorders>
          </w:tcPr>
          <w:p w14:paraId="2EA732CB" w14:textId="77777777" w:rsidR="00CE53CE" w:rsidRPr="00A423D1" w:rsidRDefault="00CE53CE" w:rsidP="00CE53CE">
            <w:pPr>
              <w:keepNext/>
              <w:keepLines/>
              <w:spacing w:after="0"/>
              <w:rPr>
                <w:rFonts w:ascii="Arial" w:hAnsi="Arial"/>
                <w:b/>
                <w:sz w:val="18"/>
              </w:rPr>
            </w:pPr>
            <w:proofErr w:type="spellStart"/>
            <w:r w:rsidRPr="00A423D1">
              <w:rPr>
                <w:rFonts w:ascii="Arial" w:hAnsi="Arial"/>
                <w:b/>
                <w:sz w:val="18"/>
              </w:rPr>
              <w:t>SCell</w:t>
            </w:r>
            <w:proofErr w:type="spellEnd"/>
            <w:r w:rsidRPr="00A423D1">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5F5468B1" w14:textId="77777777" w:rsidR="00CE53CE" w:rsidRPr="00A423D1" w:rsidDel="00C1133D" w:rsidRDefault="00CE53CE" w:rsidP="00CE53C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4412B10" w14:textId="77777777" w:rsidR="00CE53CE" w:rsidRPr="00A423D1" w:rsidRDefault="00CE53CE" w:rsidP="00CE53CE">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131DD9B6" w14:textId="77777777" w:rsidR="00CE53CE" w:rsidRPr="00A423D1" w:rsidRDefault="00CE53CE" w:rsidP="00CE53CE">
            <w:pPr>
              <w:pStyle w:val="TAL"/>
            </w:pPr>
          </w:p>
        </w:tc>
        <w:tc>
          <w:tcPr>
            <w:tcW w:w="1762" w:type="dxa"/>
            <w:tcBorders>
              <w:top w:val="single" w:sz="4" w:space="0" w:color="auto"/>
              <w:left w:val="single" w:sz="4" w:space="0" w:color="auto"/>
              <w:bottom w:val="single" w:sz="4" w:space="0" w:color="auto"/>
              <w:right w:val="single" w:sz="4" w:space="0" w:color="auto"/>
            </w:tcBorders>
          </w:tcPr>
          <w:p w14:paraId="7B35C6DF"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591B5C36" w14:textId="77777777" w:rsidR="00CE53CE" w:rsidRPr="00A423D1" w:rsidDel="00C1133D"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9AD5F8F" w14:textId="77777777" w:rsidR="00CE53CE" w:rsidRPr="00A423D1" w:rsidDel="00C1133D" w:rsidRDefault="00CE53CE" w:rsidP="00CE53CE">
            <w:pPr>
              <w:pStyle w:val="TAC"/>
            </w:pPr>
            <w:r w:rsidRPr="00A423D1">
              <w:t>ignore</w:t>
            </w:r>
          </w:p>
        </w:tc>
      </w:tr>
      <w:tr w:rsidR="00CE53CE" w:rsidRPr="00A423D1" w14:paraId="6C13CC1D" w14:textId="77777777" w:rsidTr="00E4665A">
        <w:tc>
          <w:tcPr>
            <w:tcW w:w="2394" w:type="dxa"/>
            <w:tcBorders>
              <w:top w:val="single" w:sz="4" w:space="0" w:color="auto"/>
              <w:left w:val="single" w:sz="4" w:space="0" w:color="auto"/>
              <w:bottom w:val="single" w:sz="4" w:space="0" w:color="auto"/>
              <w:right w:val="single" w:sz="4" w:space="0" w:color="auto"/>
            </w:tcBorders>
          </w:tcPr>
          <w:p w14:paraId="7FF0E3AC" w14:textId="77777777" w:rsidR="00CE53CE" w:rsidRPr="00A423D1" w:rsidRDefault="00CE53CE" w:rsidP="00CE53CE">
            <w:pPr>
              <w:keepNext/>
              <w:keepLines/>
              <w:spacing w:after="0"/>
              <w:ind w:leftChars="100" w:left="200"/>
              <w:rPr>
                <w:rFonts w:ascii="Arial" w:hAnsi="Arial"/>
                <w:b/>
                <w:sz w:val="18"/>
              </w:rPr>
            </w:pPr>
            <w:r w:rsidRPr="00A423D1">
              <w:rPr>
                <w:rFonts w:ascii="Arial" w:hAnsi="Arial"/>
                <w:b/>
                <w:sz w:val="18"/>
              </w:rPr>
              <w:t>&gt;</w:t>
            </w:r>
            <w:proofErr w:type="spellStart"/>
            <w:r w:rsidRPr="00A423D1">
              <w:rPr>
                <w:rFonts w:ascii="Arial" w:hAnsi="Arial"/>
                <w:b/>
                <w:sz w:val="18"/>
              </w:rPr>
              <w:t>SCell</w:t>
            </w:r>
            <w:proofErr w:type="spellEnd"/>
            <w:r w:rsidRPr="00A423D1">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575B3C90" w14:textId="77777777" w:rsidR="00CE53CE" w:rsidRPr="00A423D1" w:rsidDel="00C1133D" w:rsidRDefault="00CE53CE" w:rsidP="00CE53CE">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22F3C8C" w14:textId="77777777" w:rsidR="00CE53CE" w:rsidRPr="00A423D1" w:rsidRDefault="00CE53CE" w:rsidP="00CE53CE">
            <w:pPr>
              <w:pStyle w:val="TAL"/>
              <w:rPr>
                <w:i/>
              </w:rPr>
            </w:pPr>
            <w:r w:rsidRPr="00A423D1">
              <w:rPr>
                <w:i/>
              </w:rPr>
              <w:t>1.. &lt;</w:t>
            </w:r>
            <w:proofErr w:type="spellStart"/>
            <w:r w:rsidRPr="00A423D1">
              <w:rPr>
                <w:i/>
              </w:rPr>
              <w:t>maxnoofSCells</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4932B7B3" w14:textId="77777777" w:rsidR="00CE53CE" w:rsidRPr="00A423D1" w:rsidRDefault="00CE53CE" w:rsidP="00CE53CE">
            <w:pPr>
              <w:pStyle w:val="TAL"/>
            </w:pPr>
          </w:p>
        </w:tc>
        <w:tc>
          <w:tcPr>
            <w:tcW w:w="1762" w:type="dxa"/>
            <w:tcBorders>
              <w:top w:val="single" w:sz="4" w:space="0" w:color="auto"/>
              <w:left w:val="single" w:sz="4" w:space="0" w:color="auto"/>
              <w:bottom w:val="single" w:sz="4" w:space="0" w:color="auto"/>
              <w:right w:val="single" w:sz="4" w:space="0" w:color="auto"/>
            </w:tcBorders>
          </w:tcPr>
          <w:p w14:paraId="39BE3CFF"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5236DCD9" w14:textId="77777777" w:rsidR="00CE53CE" w:rsidRPr="00A423D1" w:rsidDel="00C1133D" w:rsidRDefault="00CE53CE" w:rsidP="00CE53CE">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1DC36559" w14:textId="77777777" w:rsidR="00CE53CE" w:rsidRPr="00A423D1" w:rsidDel="00C1133D" w:rsidRDefault="00CE53CE" w:rsidP="00CE53CE">
            <w:pPr>
              <w:pStyle w:val="TAC"/>
            </w:pPr>
            <w:r w:rsidRPr="00A423D1">
              <w:t>ignore</w:t>
            </w:r>
          </w:p>
        </w:tc>
      </w:tr>
      <w:tr w:rsidR="00CE53CE" w:rsidRPr="00A423D1" w14:paraId="7EB9D0BD" w14:textId="77777777" w:rsidTr="00E4665A">
        <w:tc>
          <w:tcPr>
            <w:tcW w:w="2394" w:type="dxa"/>
            <w:tcBorders>
              <w:top w:val="single" w:sz="4" w:space="0" w:color="auto"/>
              <w:left w:val="single" w:sz="4" w:space="0" w:color="auto"/>
              <w:bottom w:val="single" w:sz="4" w:space="0" w:color="auto"/>
              <w:right w:val="single" w:sz="4" w:space="0" w:color="auto"/>
            </w:tcBorders>
          </w:tcPr>
          <w:p w14:paraId="4E8A6AFF"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w:t>
            </w:r>
            <w:proofErr w:type="spellStart"/>
            <w:r w:rsidRPr="00A423D1">
              <w:rPr>
                <w:rFonts w:ascii="Arial" w:hAnsi="Arial"/>
                <w:sz w:val="18"/>
              </w:rPr>
              <w:t>SCell</w:t>
            </w:r>
            <w:proofErr w:type="spellEnd"/>
            <w:r w:rsidRPr="00A423D1">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F379938" w14:textId="77777777" w:rsidR="00CE53CE" w:rsidRPr="00A423D1" w:rsidDel="00C1133D" w:rsidRDefault="00CE53CE" w:rsidP="00CE53CE">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FDD85B"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61DAD2" w14:textId="77777777" w:rsidR="00CE53CE" w:rsidRPr="00A423D1" w:rsidRDefault="00CE53CE" w:rsidP="00CE53CE">
            <w:pPr>
              <w:pStyle w:val="TAL"/>
            </w:pPr>
            <w:r w:rsidRPr="00A423D1">
              <w:rPr>
                <w:rFonts w:cs="Arial"/>
                <w:szCs w:val="18"/>
                <w:lang w:eastAsia="ja-JP"/>
              </w:rPr>
              <w:t xml:space="preserve">NR </w:t>
            </w:r>
            <w:r w:rsidRPr="00A423D1">
              <w:t>CGI</w:t>
            </w:r>
          </w:p>
          <w:p w14:paraId="48149A3C" w14:textId="77777777" w:rsidR="00CE53CE" w:rsidRPr="00A423D1" w:rsidRDefault="00CE53CE" w:rsidP="00CE53CE">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596DC883" w14:textId="77777777" w:rsidR="00CE53CE" w:rsidRPr="00A423D1" w:rsidRDefault="00CE53CE" w:rsidP="00CE53CE">
            <w:pPr>
              <w:pStyle w:val="TAL"/>
            </w:pPr>
            <w:proofErr w:type="spellStart"/>
            <w:r w:rsidRPr="00A423D1">
              <w:t>SCell</w:t>
            </w:r>
            <w:proofErr w:type="spellEnd"/>
            <w:r w:rsidRPr="00A423D1">
              <w:t xml:space="preserve"> Identifier in </w:t>
            </w:r>
            <w:proofErr w:type="spellStart"/>
            <w:r w:rsidRPr="00A423D1">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3B225D3" w14:textId="77777777" w:rsidR="00CE53CE" w:rsidRPr="00A423D1" w:rsidDel="00C1133D" w:rsidRDefault="00CE53CE" w:rsidP="00CE53CE">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4462007F" w14:textId="77777777" w:rsidR="00CE53CE" w:rsidRPr="00A423D1" w:rsidDel="00C1133D" w:rsidRDefault="00CE53CE" w:rsidP="00CE53CE">
            <w:pPr>
              <w:pStyle w:val="TAC"/>
            </w:pPr>
          </w:p>
        </w:tc>
      </w:tr>
      <w:tr w:rsidR="00CE53CE" w:rsidRPr="00A423D1" w14:paraId="77520BE3" w14:textId="77777777" w:rsidTr="00E4665A">
        <w:tc>
          <w:tcPr>
            <w:tcW w:w="2394" w:type="dxa"/>
            <w:tcBorders>
              <w:top w:val="single" w:sz="4" w:space="0" w:color="auto"/>
              <w:left w:val="single" w:sz="4" w:space="0" w:color="auto"/>
              <w:bottom w:val="single" w:sz="4" w:space="0" w:color="auto"/>
              <w:right w:val="single" w:sz="4" w:space="0" w:color="auto"/>
            </w:tcBorders>
          </w:tcPr>
          <w:p w14:paraId="3989E33D"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w:t>
            </w:r>
            <w:proofErr w:type="spellStart"/>
            <w:r w:rsidRPr="00A423D1">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9DF694F" w14:textId="77777777" w:rsidR="00CE53CE" w:rsidRPr="00A423D1" w:rsidRDefault="00CE53CE" w:rsidP="00CE53CE">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D7E6DA"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BFE315" w14:textId="77777777" w:rsidR="00CE53CE" w:rsidRPr="00A423D1" w:rsidRDefault="00CE53CE" w:rsidP="00CE53CE">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377764B6"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7A5F69EA" w14:textId="77777777" w:rsidR="00CE53CE" w:rsidRPr="00A423D1" w:rsidRDefault="00CE53CE" w:rsidP="00CE53CE">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396F2102" w14:textId="77777777" w:rsidR="00CE53CE" w:rsidRPr="00A423D1" w:rsidRDefault="00CE53CE" w:rsidP="00CE53CE">
            <w:pPr>
              <w:pStyle w:val="TAC"/>
            </w:pPr>
          </w:p>
        </w:tc>
      </w:tr>
      <w:tr w:rsidR="00CE53CE" w:rsidRPr="00A423D1" w14:paraId="0621BE19" w14:textId="77777777" w:rsidTr="00E4665A">
        <w:tc>
          <w:tcPr>
            <w:tcW w:w="2394" w:type="dxa"/>
            <w:tcBorders>
              <w:top w:val="single" w:sz="4" w:space="0" w:color="auto"/>
              <w:left w:val="single" w:sz="4" w:space="0" w:color="auto"/>
              <w:bottom w:val="single" w:sz="4" w:space="0" w:color="auto"/>
              <w:right w:val="single" w:sz="4" w:space="0" w:color="auto"/>
            </w:tcBorders>
          </w:tcPr>
          <w:p w14:paraId="219EEC37"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w:t>
            </w:r>
            <w:proofErr w:type="spellStart"/>
            <w:r w:rsidRPr="00A423D1">
              <w:rPr>
                <w:rFonts w:ascii="Arial" w:hAnsi="Arial"/>
                <w:sz w:val="18"/>
              </w:rPr>
              <w:t>SCell</w:t>
            </w:r>
            <w:proofErr w:type="spellEnd"/>
            <w:r w:rsidRPr="00A423D1">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68D8D16B"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E6F519"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55AA42" w14:textId="77777777" w:rsidR="00CE53CE" w:rsidRPr="00A423D1" w:rsidRDefault="00CE53CE" w:rsidP="00CE53CE">
            <w:pPr>
              <w:keepNext/>
              <w:keepLines/>
              <w:spacing w:after="0"/>
              <w:rPr>
                <w:rFonts w:ascii="Arial" w:hAnsi="Arial"/>
                <w:sz w:val="18"/>
              </w:rPr>
            </w:pPr>
            <w:r w:rsidRPr="00A423D1">
              <w:rPr>
                <w:rFonts w:ascii="Arial" w:hAnsi="Arial"/>
                <w:sz w:val="18"/>
              </w:rPr>
              <w:t>Cell UL Configured</w:t>
            </w:r>
          </w:p>
          <w:p w14:paraId="4C716836" w14:textId="77777777" w:rsidR="00CE53CE" w:rsidRPr="00A423D1" w:rsidRDefault="00CE53CE" w:rsidP="00CE53CE">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35B7CF56"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6799E969" w14:textId="77777777" w:rsidR="00CE53CE" w:rsidRPr="00A423D1" w:rsidRDefault="00CE53CE" w:rsidP="00CE53CE">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169C52D0" w14:textId="77777777" w:rsidR="00CE53CE" w:rsidRPr="00A423D1" w:rsidRDefault="00CE53CE" w:rsidP="00CE53CE">
            <w:pPr>
              <w:pStyle w:val="TAC"/>
            </w:pPr>
          </w:p>
        </w:tc>
      </w:tr>
      <w:tr w:rsidR="00CE53CE" w:rsidRPr="00A423D1" w14:paraId="6848C0E7" w14:textId="77777777" w:rsidTr="00E4665A">
        <w:tc>
          <w:tcPr>
            <w:tcW w:w="2394" w:type="dxa"/>
            <w:tcBorders>
              <w:top w:val="single" w:sz="4" w:space="0" w:color="auto"/>
              <w:left w:val="single" w:sz="4" w:space="0" w:color="auto"/>
              <w:bottom w:val="single" w:sz="4" w:space="0" w:color="auto"/>
              <w:right w:val="single" w:sz="4" w:space="0" w:color="auto"/>
            </w:tcBorders>
          </w:tcPr>
          <w:p w14:paraId="578671F7" w14:textId="77777777" w:rsidR="00CE53CE" w:rsidRPr="00A423D1" w:rsidRDefault="00CE53CE" w:rsidP="00CE53CE">
            <w:pPr>
              <w:keepNext/>
              <w:keepLines/>
              <w:spacing w:after="0"/>
              <w:ind w:leftChars="200" w:left="400"/>
              <w:rPr>
                <w:rFonts w:ascii="Arial" w:hAnsi="Arial"/>
                <w:sz w:val="18"/>
              </w:rPr>
            </w:pPr>
            <w:r w:rsidRPr="00A423D1">
              <w:rPr>
                <w:rFonts w:ascii="Arial" w:hAnsi="Arial"/>
                <w:sz w:val="18"/>
              </w:rPr>
              <w:t>&gt;&gt;</w:t>
            </w:r>
            <w:proofErr w:type="spellStart"/>
            <w:r w:rsidRPr="00A423D1">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BCEE300"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AE761C6"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99EBC8E" w14:textId="77777777" w:rsidR="00CE53CE" w:rsidRPr="00A423D1" w:rsidRDefault="00CE53CE" w:rsidP="00CE53CE">
            <w:pPr>
              <w:keepNext/>
              <w:keepLines/>
              <w:spacing w:after="0"/>
              <w:rPr>
                <w:rFonts w:ascii="Arial" w:hAnsi="Arial"/>
                <w:sz w:val="18"/>
              </w:rPr>
            </w:pPr>
            <w:r w:rsidRPr="00A423D1">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9B43BF9"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026D95A1"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4111F09E" w14:textId="77777777" w:rsidR="00CE53CE" w:rsidRPr="00A423D1" w:rsidRDefault="00CE53CE" w:rsidP="00CE53CE">
            <w:pPr>
              <w:pStyle w:val="TAC"/>
            </w:pPr>
            <w:r w:rsidRPr="00A423D1">
              <w:t>ignore</w:t>
            </w:r>
          </w:p>
        </w:tc>
      </w:tr>
      <w:tr w:rsidR="00CE53CE" w:rsidRPr="00A423D1" w14:paraId="437EF54E" w14:textId="77777777" w:rsidTr="00E4665A">
        <w:tc>
          <w:tcPr>
            <w:tcW w:w="2394" w:type="dxa"/>
          </w:tcPr>
          <w:p w14:paraId="4A1D5727" w14:textId="77777777" w:rsidR="00CE53CE" w:rsidRPr="00A423D1" w:rsidRDefault="00CE53CE" w:rsidP="00CE53CE">
            <w:pPr>
              <w:keepNext/>
              <w:keepLines/>
              <w:spacing w:after="0"/>
              <w:rPr>
                <w:rFonts w:ascii="Arial" w:hAnsi="Arial"/>
                <w:b/>
                <w:sz w:val="18"/>
              </w:rPr>
            </w:pPr>
            <w:r w:rsidRPr="00A423D1">
              <w:rPr>
                <w:rFonts w:ascii="Arial" w:hAnsi="Arial"/>
                <w:b/>
                <w:sz w:val="18"/>
              </w:rPr>
              <w:t>SRB to Be Setup List</w:t>
            </w:r>
          </w:p>
        </w:tc>
        <w:tc>
          <w:tcPr>
            <w:tcW w:w="1260" w:type="dxa"/>
          </w:tcPr>
          <w:p w14:paraId="62A548F6" w14:textId="77777777" w:rsidR="00CE53CE" w:rsidRPr="00A423D1" w:rsidRDefault="00CE53CE" w:rsidP="00CE53CE">
            <w:pPr>
              <w:pStyle w:val="TAL"/>
              <w:rPr>
                <w:lang w:eastAsia="zh-CN"/>
              </w:rPr>
            </w:pPr>
          </w:p>
        </w:tc>
        <w:tc>
          <w:tcPr>
            <w:tcW w:w="1247" w:type="dxa"/>
          </w:tcPr>
          <w:p w14:paraId="79ECDE61" w14:textId="77777777" w:rsidR="00CE53CE" w:rsidRPr="00A423D1" w:rsidRDefault="00CE53CE" w:rsidP="00CE53CE">
            <w:pPr>
              <w:pStyle w:val="TAL"/>
              <w:rPr>
                <w:i/>
              </w:rPr>
            </w:pPr>
            <w:r w:rsidRPr="00A423D1">
              <w:rPr>
                <w:i/>
              </w:rPr>
              <w:t>0..1</w:t>
            </w:r>
          </w:p>
        </w:tc>
        <w:tc>
          <w:tcPr>
            <w:tcW w:w="1260" w:type="dxa"/>
          </w:tcPr>
          <w:p w14:paraId="0F1C275A" w14:textId="77777777" w:rsidR="00CE53CE" w:rsidRPr="00A423D1" w:rsidRDefault="00CE53CE" w:rsidP="00CE53CE">
            <w:pPr>
              <w:pStyle w:val="TAL"/>
            </w:pPr>
          </w:p>
        </w:tc>
        <w:tc>
          <w:tcPr>
            <w:tcW w:w="1762" w:type="dxa"/>
          </w:tcPr>
          <w:p w14:paraId="461E61C4" w14:textId="77777777" w:rsidR="00CE53CE" w:rsidRPr="00A423D1" w:rsidRDefault="00CE53CE" w:rsidP="00CE53CE">
            <w:pPr>
              <w:pStyle w:val="TAL"/>
            </w:pPr>
          </w:p>
        </w:tc>
        <w:tc>
          <w:tcPr>
            <w:tcW w:w="1288" w:type="dxa"/>
          </w:tcPr>
          <w:p w14:paraId="16996D47" w14:textId="77777777" w:rsidR="00CE53CE" w:rsidRPr="00A423D1" w:rsidRDefault="00CE53CE" w:rsidP="00CE53CE">
            <w:pPr>
              <w:pStyle w:val="TAC"/>
            </w:pPr>
            <w:r w:rsidRPr="00A423D1">
              <w:t>YES</w:t>
            </w:r>
          </w:p>
        </w:tc>
        <w:tc>
          <w:tcPr>
            <w:tcW w:w="1274" w:type="dxa"/>
          </w:tcPr>
          <w:p w14:paraId="170204CD" w14:textId="77777777" w:rsidR="00CE53CE" w:rsidRPr="00A423D1" w:rsidRDefault="00CE53CE" w:rsidP="00CE53CE">
            <w:pPr>
              <w:pStyle w:val="TAC"/>
            </w:pPr>
            <w:r w:rsidRPr="00A423D1">
              <w:t>reject</w:t>
            </w:r>
          </w:p>
        </w:tc>
      </w:tr>
      <w:tr w:rsidR="00CE53CE" w:rsidRPr="00A423D1" w14:paraId="6D169ED8" w14:textId="77777777" w:rsidTr="00E4665A">
        <w:tc>
          <w:tcPr>
            <w:tcW w:w="2394" w:type="dxa"/>
          </w:tcPr>
          <w:p w14:paraId="78957A17" w14:textId="77777777" w:rsidR="00CE53CE" w:rsidRPr="00A423D1" w:rsidRDefault="00CE53CE" w:rsidP="00CE53CE">
            <w:pPr>
              <w:keepNext/>
              <w:keepLines/>
              <w:spacing w:after="0"/>
              <w:ind w:left="113"/>
              <w:rPr>
                <w:rFonts w:ascii="Arial" w:hAnsi="Arial"/>
                <w:b/>
                <w:sz w:val="18"/>
              </w:rPr>
            </w:pPr>
            <w:r w:rsidRPr="00A423D1">
              <w:rPr>
                <w:rFonts w:ascii="Arial" w:hAnsi="Arial"/>
                <w:b/>
                <w:sz w:val="18"/>
              </w:rPr>
              <w:t>&gt;SRB to Be Setup Item IEs</w:t>
            </w:r>
          </w:p>
        </w:tc>
        <w:tc>
          <w:tcPr>
            <w:tcW w:w="1260" w:type="dxa"/>
          </w:tcPr>
          <w:p w14:paraId="1979AC82" w14:textId="77777777" w:rsidR="00CE53CE" w:rsidRPr="00A423D1" w:rsidRDefault="00CE53CE" w:rsidP="00CE53CE">
            <w:pPr>
              <w:pStyle w:val="TAL"/>
              <w:rPr>
                <w:lang w:eastAsia="zh-CN"/>
              </w:rPr>
            </w:pPr>
          </w:p>
        </w:tc>
        <w:tc>
          <w:tcPr>
            <w:tcW w:w="1247" w:type="dxa"/>
          </w:tcPr>
          <w:p w14:paraId="6BDBBD48" w14:textId="77777777" w:rsidR="00CE53CE" w:rsidRPr="00A423D1" w:rsidRDefault="00CE53CE" w:rsidP="00CE53CE">
            <w:pPr>
              <w:pStyle w:val="TAL"/>
              <w:rPr>
                <w:i/>
              </w:rPr>
            </w:pPr>
            <w:r w:rsidRPr="00A423D1">
              <w:rPr>
                <w:i/>
              </w:rPr>
              <w:t>1 .. &lt;</w:t>
            </w:r>
            <w:proofErr w:type="spellStart"/>
            <w:r w:rsidRPr="00A423D1">
              <w:rPr>
                <w:i/>
              </w:rPr>
              <w:t>maxnoofSRBs</w:t>
            </w:r>
            <w:proofErr w:type="spellEnd"/>
            <w:r w:rsidRPr="00A423D1">
              <w:rPr>
                <w:i/>
              </w:rPr>
              <w:t>&gt;</w:t>
            </w:r>
          </w:p>
        </w:tc>
        <w:tc>
          <w:tcPr>
            <w:tcW w:w="1260" w:type="dxa"/>
          </w:tcPr>
          <w:p w14:paraId="67F96CFD" w14:textId="77777777" w:rsidR="00CE53CE" w:rsidRPr="00A423D1" w:rsidRDefault="00CE53CE" w:rsidP="00CE53CE">
            <w:pPr>
              <w:pStyle w:val="TAL"/>
            </w:pPr>
          </w:p>
        </w:tc>
        <w:tc>
          <w:tcPr>
            <w:tcW w:w="1762" w:type="dxa"/>
          </w:tcPr>
          <w:p w14:paraId="66D70D3C" w14:textId="77777777" w:rsidR="00CE53CE" w:rsidRPr="00A423D1" w:rsidRDefault="00CE53CE" w:rsidP="00CE53CE">
            <w:pPr>
              <w:pStyle w:val="TAL"/>
            </w:pPr>
          </w:p>
        </w:tc>
        <w:tc>
          <w:tcPr>
            <w:tcW w:w="1288" w:type="dxa"/>
          </w:tcPr>
          <w:p w14:paraId="6323A324" w14:textId="77777777" w:rsidR="00CE53CE" w:rsidRPr="00A423D1" w:rsidRDefault="00CE53CE" w:rsidP="00CE53CE">
            <w:pPr>
              <w:pStyle w:val="TAC"/>
            </w:pPr>
            <w:r w:rsidRPr="00A423D1">
              <w:t>EACH</w:t>
            </w:r>
          </w:p>
        </w:tc>
        <w:tc>
          <w:tcPr>
            <w:tcW w:w="1274" w:type="dxa"/>
          </w:tcPr>
          <w:p w14:paraId="69368EF1" w14:textId="77777777" w:rsidR="00CE53CE" w:rsidRPr="00A423D1" w:rsidRDefault="00CE53CE" w:rsidP="00CE53CE">
            <w:pPr>
              <w:pStyle w:val="TAC"/>
            </w:pPr>
            <w:r w:rsidRPr="00A423D1">
              <w:t>reject</w:t>
            </w:r>
          </w:p>
        </w:tc>
      </w:tr>
      <w:tr w:rsidR="00CE53CE" w:rsidRPr="00A423D1" w14:paraId="65BA79E1" w14:textId="77777777" w:rsidTr="00E4665A">
        <w:tc>
          <w:tcPr>
            <w:tcW w:w="2394" w:type="dxa"/>
          </w:tcPr>
          <w:p w14:paraId="17D8C8DF" w14:textId="77777777" w:rsidR="00CE53CE" w:rsidRPr="00A423D1" w:rsidRDefault="00CE53CE" w:rsidP="00CE53CE">
            <w:pPr>
              <w:keepNext/>
              <w:keepLines/>
              <w:spacing w:after="0"/>
              <w:ind w:leftChars="127" w:left="254"/>
              <w:rPr>
                <w:rFonts w:ascii="Arial" w:hAnsi="Arial"/>
                <w:sz w:val="18"/>
              </w:rPr>
            </w:pPr>
            <w:r w:rsidRPr="00A423D1">
              <w:rPr>
                <w:rFonts w:ascii="Arial" w:hAnsi="Arial"/>
                <w:sz w:val="18"/>
              </w:rPr>
              <w:t>&gt;&gt;SRB ID</w:t>
            </w:r>
          </w:p>
        </w:tc>
        <w:tc>
          <w:tcPr>
            <w:tcW w:w="1260" w:type="dxa"/>
          </w:tcPr>
          <w:p w14:paraId="729EC4FC" w14:textId="77777777" w:rsidR="00CE53CE" w:rsidRPr="00A423D1" w:rsidRDefault="00CE53CE" w:rsidP="00CE53CE">
            <w:pPr>
              <w:pStyle w:val="TAL"/>
              <w:rPr>
                <w:lang w:eastAsia="zh-CN"/>
              </w:rPr>
            </w:pPr>
            <w:r w:rsidRPr="00A423D1">
              <w:rPr>
                <w:lang w:eastAsia="zh-CN"/>
              </w:rPr>
              <w:t>M</w:t>
            </w:r>
          </w:p>
        </w:tc>
        <w:tc>
          <w:tcPr>
            <w:tcW w:w="1247" w:type="dxa"/>
          </w:tcPr>
          <w:p w14:paraId="4FF7FDAB" w14:textId="77777777" w:rsidR="00CE53CE" w:rsidRPr="00A423D1" w:rsidRDefault="00CE53CE" w:rsidP="00CE53CE">
            <w:pPr>
              <w:pStyle w:val="TAL"/>
              <w:rPr>
                <w:i/>
              </w:rPr>
            </w:pPr>
          </w:p>
        </w:tc>
        <w:tc>
          <w:tcPr>
            <w:tcW w:w="1260" w:type="dxa"/>
          </w:tcPr>
          <w:p w14:paraId="77CB685A" w14:textId="77777777" w:rsidR="00CE53CE" w:rsidRPr="00A423D1" w:rsidRDefault="00CE53CE" w:rsidP="00CE53CE">
            <w:pPr>
              <w:pStyle w:val="TAL"/>
            </w:pPr>
            <w:r w:rsidRPr="00A423D1">
              <w:t>9.3.1.7</w:t>
            </w:r>
          </w:p>
        </w:tc>
        <w:tc>
          <w:tcPr>
            <w:tcW w:w="1762" w:type="dxa"/>
          </w:tcPr>
          <w:p w14:paraId="516F3FBA" w14:textId="77777777" w:rsidR="00CE53CE" w:rsidRPr="00A423D1" w:rsidRDefault="00CE53CE" w:rsidP="00CE53CE">
            <w:pPr>
              <w:pStyle w:val="TAL"/>
            </w:pPr>
          </w:p>
        </w:tc>
        <w:tc>
          <w:tcPr>
            <w:tcW w:w="1288" w:type="dxa"/>
          </w:tcPr>
          <w:p w14:paraId="33ECA64D" w14:textId="77777777" w:rsidR="00CE53CE" w:rsidRPr="00A423D1" w:rsidRDefault="00CE53CE" w:rsidP="00CE53CE">
            <w:pPr>
              <w:pStyle w:val="TAC"/>
            </w:pPr>
            <w:r w:rsidRPr="00A423D1">
              <w:t>-</w:t>
            </w:r>
          </w:p>
        </w:tc>
        <w:tc>
          <w:tcPr>
            <w:tcW w:w="1274" w:type="dxa"/>
          </w:tcPr>
          <w:p w14:paraId="18B4A8C0" w14:textId="77777777" w:rsidR="00CE53CE" w:rsidRPr="00A423D1" w:rsidRDefault="00CE53CE" w:rsidP="00CE53CE">
            <w:pPr>
              <w:pStyle w:val="TAC"/>
            </w:pPr>
          </w:p>
        </w:tc>
      </w:tr>
      <w:tr w:rsidR="00CE53CE" w:rsidRPr="00A423D1" w14:paraId="684551EA" w14:textId="77777777" w:rsidTr="00E4665A">
        <w:tc>
          <w:tcPr>
            <w:tcW w:w="2394" w:type="dxa"/>
          </w:tcPr>
          <w:p w14:paraId="3DE2AC6B" w14:textId="77777777" w:rsidR="00CE53CE" w:rsidRPr="00A423D1" w:rsidRDefault="00CE53CE" w:rsidP="00CE53CE">
            <w:pPr>
              <w:keepNext/>
              <w:keepLines/>
              <w:spacing w:after="0"/>
              <w:ind w:leftChars="127" w:left="254"/>
              <w:rPr>
                <w:rFonts w:ascii="Arial" w:hAnsi="Arial"/>
                <w:sz w:val="18"/>
              </w:rPr>
            </w:pPr>
            <w:r w:rsidRPr="00A423D1">
              <w:rPr>
                <w:rFonts w:ascii="Arial" w:hAnsi="Arial"/>
                <w:sz w:val="18"/>
              </w:rPr>
              <w:t>&gt;&gt;Duplication Indication</w:t>
            </w:r>
          </w:p>
        </w:tc>
        <w:tc>
          <w:tcPr>
            <w:tcW w:w="1260" w:type="dxa"/>
          </w:tcPr>
          <w:p w14:paraId="3BFD4C21" w14:textId="77777777" w:rsidR="00CE53CE" w:rsidRPr="00A423D1" w:rsidRDefault="00CE53CE" w:rsidP="00CE53CE">
            <w:pPr>
              <w:pStyle w:val="TAL"/>
              <w:rPr>
                <w:lang w:eastAsia="zh-CN"/>
              </w:rPr>
            </w:pPr>
            <w:r w:rsidRPr="00A423D1">
              <w:rPr>
                <w:lang w:eastAsia="zh-CN"/>
              </w:rPr>
              <w:t>O</w:t>
            </w:r>
          </w:p>
        </w:tc>
        <w:tc>
          <w:tcPr>
            <w:tcW w:w="1247" w:type="dxa"/>
          </w:tcPr>
          <w:p w14:paraId="7F5E5DDC" w14:textId="77777777" w:rsidR="00CE53CE" w:rsidRPr="00A423D1" w:rsidRDefault="00CE53CE" w:rsidP="00CE53CE">
            <w:pPr>
              <w:pStyle w:val="TAL"/>
              <w:rPr>
                <w:i/>
              </w:rPr>
            </w:pPr>
          </w:p>
        </w:tc>
        <w:tc>
          <w:tcPr>
            <w:tcW w:w="1260" w:type="dxa"/>
          </w:tcPr>
          <w:p w14:paraId="6243B2E3" w14:textId="77777777" w:rsidR="00CE53CE" w:rsidRPr="00A423D1" w:rsidRDefault="00CE53CE" w:rsidP="00CE53CE">
            <w:pPr>
              <w:pStyle w:val="TAL"/>
            </w:pPr>
            <w:r w:rsidRPr="00A423D1">
              <w:t>ENUMERATED (true, ..., false)</w:t>
            </w:r>
          </w:p>
        </w:tc>
        <w:tc>
          <w:tcPr>
            <w:tcW w:w="1762" w:type="dxa"/>
          </w:tcPr>
          <w:p w14:paraId="5A3292F1" w14:textId="77777777" w:rsidR="00CE53CE" w:rsidRPr="00A423D1" w:rsidRDefault="00CE53CE" w:rsidP="00CE53CE">
            <w:pPr>
              <w:pStyle w:val="TAL"/>
            </w:pPr>
            <w:r w:rsidRPr="00A423D1">
              <w:t>If included, it should be set to true.</w:t>
            </w:r>
          </w:p>
        </w:tc>
        <w:tc>
          <w:tcPr>
            <w:tcW w:w="1288" w:type="dxa"/>
          </w:tcPr>
          <w:p w14:paraId="613C17A4" w14:textId="77777777" w:rsidR="00CE53CE" w:rsidRPr="00A423D1" w:rsidRDefault="00CE53CE" w:rsidP="00CE53CE">
            <w:pPr>
              <w:pStyle w:val="TAC"/>
            </w:pPr>
            <w:r w:rsidRPr="00A423D1">
              <w:t>-</w:t>
            </w:r>
          </w:p>
        </w:tc>
        <w:tc>
          <w:tcPr>
            <w:tcW w:w="1274" w:type="dxa"/>
          </w:tcPr>
          <w:p w14:paraId="5963E497" w14:textId="77777777" w:rsidR="00CE53CE" w:rsidRPr="00A423D1" w:rsidRDefault="00CE53CE" w:rsidP="00CE53CE">
            <w:pPr>
              <w:pStyle w:val="TAC"/>
            </w:pPr>
          </w:p>
        </w:tc>
      </w:tr>
      <w:tr w:rsidR="00CE53CE" w:rsidRPr="00A423D1" w14:paraId="7D840BAC" w14:textId="77777777" w:rsidTr="00E4665A">
        <w:tc>
          <w:tcPr>
            <w:tcW w:w="2394" w:type="dxa"/>
          </w:tcPr>
          <w:p w14:paraId="46646EC6" w14:textId="77777777" w:rsidR="00CE53CE" w:rsidRPr="00A423D1" w:rsidRDefault="00CE53CE" w:rsidP="00CE53CE">
            <w:pPr>
              <w:keepNext/>
              <w:keepLines/>
              <w:spacing w:after="0"/>
              <w:rPr>
                <w:rFonts w:ascii="Arial" w:eastAsia="MS Mincho" w:hAnsi="Arial"/>
                <w:b/>
                <w:sz w:val="18"/>
              </w:rPr>
            </w:pPr>
            <w:r w:rsidRPr="00A423D1">
              <w:rPr>
                <w:rFonts w:ascii="Arial" w:hAnsi="Arial"/>
                <w:b/>
                <w:sz w:val="18"/>
              </w:rPr>
              <w:t>DRB to Be Setup List</w:t>
            </w:r>
          </w:p>
        </w:tc>
        <w:tc>
          <w:tcPr>
            <w:tcW w:w="1260" w:type="dxa"/>
          </w:tcPr>
          <w:p w14:paraId="15FA89EF" w14:textId="77777777" w:rsidR="00CE53CE" w:rsidRPr="00A423D1" w:rsidRDefault="00CE53CE" w:rsidP="00CE53CE">
            <w:pPr>
              <w:pStyle w:val="TAL"/>
              <w:rPr>
                <w:lang w:eastAsia="zh-CN"/>
              </w:rPr>
            </w:pPr>
          </w:p>
        </w:tc>
        <w:tc>
          <w:tcPr>
            <w:tcW w:w="1247" w:type="dxa"/>
          </w:tcPr>
          <w:p w14:paraId="478A4DCC" w14:textId="77777777" w:rsidR="00CE53CE" w:rsidRPr="00A423D1" w:rsidRDefault="00CE53CE" w:rsidP="00CE53CE">
            <w:pPr>
              <w:pStyle w:val="TAL"/>
              <w:rPr>
                <w:i/>
              </w:rPr>
            </w:pPr>
            <w:r w:rsidRPr="00A423D1">
              <w:rPr>
                <w:i/>
                <w:iCs/>
              </w:rPr>
              <w:t>0..1</w:t>
            </w:r>
          </w:p>
        </w:tc>
        <w:tc>
          <w:tcPr>
            <w:tcW w:w="1260" w:type="dxa"/>
          </w:tcPr>
          <w:p w14:paraId="1FD758E3" w14:textId="77777777" w:rsidR="00CE53CE" w:rsidRPr="00A423D1" w:rsidRDefault="00CE53CE" w:rsidP="00CE53CE">
            <w:pPr>
              <w:pStyle w:val="TAL"/>
            </w:pPr>
          </w:p>
        </w:tc>
        <w:tc>
          <w:tcPr>
            <w:tcW w:w="1762" w:type="dxa"/>
          </w:tcPr>
          <w:p w14:paraId="2379C4C6" w14:textId="77777777" w:rsidR="00CE53CE" w:rsidRPr="00A423D1" w:rsidRDefault="00CE53CE" w:rsidP="00CE53CE">
            <w:pPr>
              <w:pStyle w:val="TAL"/>
            </w:pPr>
          </w:p>
        </w:tc>
        <w:tc>
          <w:tcPr>
            <w:tcW w:w="1288" w:type="dxa"/>
          </w:tcPr>
          <w:p w14:paraId="117E9E46" w14:textId="77777777" w:rsidR="00CE53CE" w:rsidRPr="00A423D1" w:rsidRDefault="00CE53CE" w:rsidP="00CE53CE">
            <w:pPr>
              <w:pStyle w:val="TAC"/>
              <w:rPr>
                <w:rFonts w:eastAsia="MS Mincho"/>
              </w:rPr>
            </w:pPr>
            <w:r w:rsidRPr="00A423D1">
              <w:rPr>
                <w:rFonts w:eastAsia="MS Mincho"/>
              </w:rPr>
              <w:t>YES</w:t>
            </w:r>
          </w:p>
        </w:tc>
        <w:tc>
          <w:tcPr>
            <w:tcW w:w="1274" w:type="dxa"/>
          </w:tcPr>
          <w:p w14:paraId="418A9BB3" w14:textId="77777777" w:rsidR="00CE53CE" w:rsidRPr="00A423D1" w:rsidRDefault="00CE53CE" w:rsidP="00CE53CE">
            <w:pPr>
              <w:pStyle w:val="TAC"/>
            </w:pPr>
            <w:r w:rsidRPr="00A423D1">
              <w:t>reject</w:t>
            </w:r>
          </w:p>
        </w:tc>
      </w:tr>
      <w:tr w:rsidR="00CE53CE" w:rsidRPr="00A423D1" w14:paraId="3C63A28A" w14:textId="77777777" w:rsidTr="00E4665A">
        <w:trPr>
          <w:trHeight w:val="138"/>
        </w:trPr>
        <w:tc>
          <w:tcPr>
            <w:tcW w:w="2394" w:type="dxa"/>
          </w:tcPr>
          <w:p w14:paraId="4DC0CA08" w14:textId="77777777" w:rsidR="00CE53CE" w:rsidRPr="00A423D1" w:rsidRDefault="00CE53CE" w:rsidP="00CE53CE">
            <w:pPr>
              <w:keepNext/>
              <w:keepLines/>
              <w:spacing w:after="0"/>
              <w:ind w:left="142"/>
              <w:rPr>
                <w:rFonts w:ascii="Arial" w:hAnsi="Arial"/>
                <w:b/>
                <w:sz w:val="18"/>
              </w:rPr>
            </w:pPr>
            <w:r w:rsidRPr="00A423D1">
              <w:rPr>
                <w:rFonts w:ascii="Arial" w:hAnsi="Arial"/>
                <w:b/>
                <w:sz w:val="18"/>
              </w:rPr>
              <w:lastRenderedPageBreak/>
              <w:t>&gt;DRB to Be Setup Item IEs</w:t>
            </w:r>
          </w:p>
        </w:tc>
        <w:tc>
          <w:tcPr>
            <w:tcW w:w="1260" w:type="dxa"/>
          </w:tcPr>
          <w:p w14:paraId="78137B2E" w14:textId="77777777" w:rsidR="00CE53CE" w:rsidRPr="00A423D1" w:rsidRDefault="00CE53CE" w:rsidP="00CE53CE">
            <w:pPr>
              <w:pStyle w:val="TAL"/>
              <w:rPr>
                <w:lang w:eastAsia="zh-CN"/>
              </w:rPr>
            </w:pPr>
          </w:p>
        </w:tc>
        <w:tc>
          <w:tcPr>
            <w:tcW w:w="1247" w:type="dxa"/>
          </w:tcPr>
          <w:p w14:paraId="1E699198" w14:textId="77777777" w:rsidR="00CE53CE" w:rsidRPr="00A423D1" w:rsidRDefault="00CE53CE" w:rsidP="00CE53CE">
            <w:pPr>
              <w:pStyle w:val="TAL"/>
              <w:rPr>
                <w:i/>
              </w:rPr>
            </w:pPr>
            <w:r w:rsidRPr="00A423D1">
              <w:rPr>
                <w:i/>
              </w:rPr>
              <w:t>1 .. &lt;</w:t>
            </w:r>
            <w:proofErr w:type="spellStart"/>
            <w:r w:rsidRPr="00A423D1">
              <w:rPr>
                <w:i/>
              </w:rPr>
              <w:t>maxnoofDRBs</w:t>
            </w:r>
            <w:proofErr w:type="spellEnd"/>
            <w:r w:rsidRPr="00A423D1">
              <w:rPr>
                <w:i/>
              </w:rPr>
              <w:t xml:space="preserve">&gt; </w:t>
            </w:r>
          </w:p>
        </w:tc>
        <w:tc>
          <w:tcPr>
            <w:tcW w:w="1260" w:type="dxa"/>
          </w:tcPr>
          <w:p w14:paraId="53032DB0" w14:textId="77777777" w:rsidR="00CE53CE" w:rsidRPr="00A423D1" w:rsidRDefault="00CE53CE" w:rsidP="00CE53CE">
            <w:pPr>
              <w:pStyle w:val="TAL"/>
            </w:pPr>
          </w:p>
        </w:tc>
        <w:tc>
          <w:tcPr>
            <w:tcW w:w="1762" w:type="dxa"/>
          </w:tcPr>
          <w:p w14:paraId="3BFC9EFE" w14:textId="77777777" w:rsidR="00CE53CE" w:rsidRPr="00A423D1" w:rsidRDefault="00CE53CE" w:rsidP="00CE53CE">
            <w:pPr>
              <w:pStyle w:val="TAL"/>
            </w:pPr>
          </w:p>
        </w:tc>
        <w:tc>
          <w:tcPr>
            <w:tcW w:w="1288" w:type="dxa"/>
          </w:tcPr>
          <w:p w14:paraId="656C38E2" w14:textId="77777777" w:rsidR="00CE53CE" w:rsidRPr="00A423D1" w:rsidRDefault="00CE53CE" w:rsidP="00CE53CE">
            <w:pPr>
              <w:pStyle w:val="TAC"/>
              <w:rPr>
                <w:rFonts w:eastAsia="MS Mincho"/>
              </w:rPr>
            </w:pPr>
            <w:r w:rsidRPr="00A423D1">
              <w:rPr>
                <w:rFonts w:eastAsia="MS Mincho"/>
              </w:rPr>
              <w:t>EACH</w:t>
            </w:r>
          </w:p>
        </w:tc>
        <w:tc>
          <w:tcPr>
            <w:tcW w:w="1274" w:type="dxa"/>
          </w:tcPr>
          <w:p w14:paraId="03CF224D" w14:textId="77777777" w:rsidR="00CE53CE" w:rsidRPr="00A423D1" w:rsidRDefault="00CE53CE" w:rsidP="00CE53CE">
            <w:pPr>
              <w:pStyle w:val="TAC"/>
            </w:pPr>
            <w:r w:rsidRPr="00A423D1">
              <w:t>reject</w:t>
            </w:r>
          </w:p>
        </w:tc>
      </w:tr>
      <w:tr w:rsidR="00CE53CE" w:rsidRPr="00A423D1" w14:paraId="1D72361B" w14:textId="77777777" w:rsidTr="00E4665A">
        <w:tc>
          <w:tcPr>
            <w:tcW w:w="2394" w:type="dxa"/>
          </w:tcPr>
          <w:p w14:paraId="555F554F" w14:textId="77777777" w:rsidR="00CE53CE" w:rsidRPr="00A423D1" w:rsidRDefault="00CE53CE" w:rsidP="00CE53CE">
            <w:pPr>
              <w:keepNext/>
              <w:keepLines/>
              <w:spacing w:after="0"/>
              <w:ind w:left="284"/>
              <w:rPr>
                <w:rFonts w:ascii="Arial" w:hAnsi="Arial"/>
                <w:sz w:val="18"/>
                <w:lang w:eastAsia="zh-CN"/>
              </w:rPr>
            </w:pPr>
            <w:r w:rsidRPr="00A423D1">
              <w:rPr>
                <w:rFonts w:ascii="Arial" w:hAnsi="Arial"/>
                <w:sz w:val="18"/>
              </w:rPr>
              <w:t>&gt;&gt;</w:t>
            </w:r>
            <w:r w:rsidRPr="00A423D1">
              <w:rPr>
                <w:rFonts w:ascii="Arial" w:hAnsi="Arial"/>
                <w:sz w:val="18"/>
                <w:lang w:eastAsia="zh-CN"/>
              </w:rPr>
              <w:t>DRB ID</w:t>
            </w:r>
          </w:p>
        </w:tc>
        <w:tc>
          <w:tcPr>
            <w:tcW w:w="1260" w:type="dxa"/>
          </w:tcPr>
          <w:p w14:paraId="455894FC" w14:textId="77777777" w:rsidR="00CE53CE" w:rsidRPr="00A423D1" w:rsidRDefault="00CE53CE" w:rsidP="00CE53CE">
            <w:pPr>
              <w:pStyle w:val="TAL"/>
            </w:pPr>
            <w:r w:rsidRPr="00A423D1">
              <w:t>M</w:t>
            </w:r>
          </w:p>
        </w:tc>
        <w:tc>
          <w:tcPr>
            <w:tcW w:w="1247" w:type="dxa"/>
          </w:tcPr>
          <w:p w14:paraId="725866DA" w14:textId="77777777" w:rsidR="00CE53CE" w:rsidRPr="00A423D1" w:rsidRDefault="00CE53CE" w:rsidP="00CE53CE">
            <w:pPr>
              <w:pStyle w:val="TAL"/>
              <w:rPr>
                <w:b/>
                <w:i/>
              </w:rPr>
            </w:pPr>
          </w:p>
        </w:tc>
        <w:tc>
          <w:tcPr>
            <w:tcW w:w="1260" w:type="dxa"/>
          </w:tcPr>
          <w:p w14:paraId="446EBB32" w14:textId="77777777" w:rsidR="00CE53CE" w:rsidRPr="00A423D1" w:rsidRDefault="00CE53CE" w:rsidP="00CE53CE">
            <w:pPr>
              <w:pStyle w:val="TAL"/>
            </w:pPr>
            <w:r w:rsidRPr="00A423D1">
              <w:t>9.3.1.8</w:t>
            </w:r>
          </w:p>
        </w:tc>
        <w:tc>
          <w:tcPr>
            <w:tcW w:w="1762" w:type="dxa"/>
          </w:tcPr>
          <w:p w14:paraId="67104CB2" w14:textId="77777777" w:rsidR="00CE53CE" w:rsidRPr="00A423D1" w:rsidRDefault="00CE53CE" w:rsidP="00CE53CE">
            <w:pPr>
              <w:pStyle w:val="TAL"/>
            </w:pPr>
          </w:p>
        </w:tc>
        <w:tc>
          <w:tcPr>
            <w:tcW w:w="1288" w:type="dxa"/>
          </w:tcPr>
          <w:p w14:paraId="775B3934" w14:textId="77777777" w:rsidR="00CE53CE" w:rsidRPr="00A423D1" w:rsidRDefault="00CE53CE" w:rsidP="00CE53CE">
            <w:pPr>
              <w:pStyle w:val="TAC"/>
            </w:pPr>
            <w:r w:rsidRPr="00A423D1">
              <w:t>-</w:t>
            </w:r>
          </w:p>
        </w:tc>
        <w:tc>
          <w:tcPr>
            <w:tcW w:w="1274" w:type="dxa"/>
          </w:tcPr>
          <w:p w14:paraId="01AE795B" w14:textId="77777777" w:rsidR="00CE53CE" w:rsidRPr="00A423D1" w:rsidRDefault="00CE53CE" w:rsidP="00CE53CE">
            <w:pPr>
              <w:pStyle w:val="TAC"/>
            </w:pPr>
          </w:p>
        </w:tc>
      </w:tr>
      <w:tr w:rsidR="00CE53CE" w:rsidRPr="00A423D1" w14:paraId="1E6292D3" w14:textId="77777777" w:rsidTr="00E4665A">
        <w:tc>
          <w:tcPr>
            <w:tcW w:w="2394" w:type="dxa"/>
          </w:tcPr>
          <w:p w14:paraId="41927D6E" w14:textId="77777777" w:rsidR="00CE53CE" w:rsidRPr="00A423D1" w:rsidRDefault="00CE53CE" w:rsidP="00CE53CE">
            <w:pPr>
              <w:keepNext/>
              <w:keepLines/>
              <w:spacing w:after="0"/>
              <w:ind w:left="284"/>
              <w:rPr>
                <w:rFonts w:ascii="Arial" w:hAnsi="Arial"/>
                <w:sz w:val="18"/>
              </w:rPr>
            </w:pPr>
            <w:r w:rsidRPr="00A423D1">
              <w:rPr>
                <w:rFonts w:ascii="Arial" w:hAnsi="Arial"/>
                <w:sz w:val="18"/>
              </w:rPr>
              <w:t xml:space="preserve">&gt;&gt;CHOICE </w:t>
            </w:r>
            <w:proofErr w:type="spellStart"/>
            <w:r w:rsidRPr="00A423D1">
              <w:rPr>
                <w:rFonts w:ascii="Arial" w:hAnsi="Arial"/>
                <w:sz w:val="18"/>
              </w:rPr>
              <w:t>QoS</w:t>
            </w:r>
            <w:proofErr w:type="spellEnd"/>
            <w:r w:rsidRPr="00A423D1">
              <w:rPr>
                <w:rFonts w:ascii="Arial" w:hAnsi="Arial"/>
                <w:sz w:val="18"/>
              </w:rPr>
              <w:t xml:space="preserve"> Information</w:t>
            </w:r>
          </w:p>
        </w:tc>
        <w:tc>
          <w:tcPr>
            <w:tcW w:w="1260" w:type="dxa"/>
          </w:tcPr>
          <w:p w14:paraId="2BE2CAB7" w14:textId="77777777" w:rsidR="00CE53CE" w:rsidRPr="00A423D1" w:rsidRDefault="00CE53CE" w:rsidP="00CE53CE">
            <w:pPr>
              <w:pStyle w:val="TAL"/>
            </w:pPr>
            <w:r w:rsidRPr="00A423D1">
              <w:t>M</w:t>
            </w:r>
          </w:p>
        </w:tc>
        <w:tc>
          <w:tcPr>
            <w:tcW w:w="1247" w:type="dxa"/>
          </w:tcPr>
          <w:p w14:paraId="36879B95" w14:textId="77777777" w:rsidR="00CE53CE" w:rsidRPr="00A423D1" w:rsidRDefault="00CE53CE" w:rsidP="00CE53CE">
            <w:pPr>
              <w:pStyle w:val="TAL"/>
              <w:rPr>
                <w:b/>
                <w:i/>
              </w:rPr>
            </w:pPr>
          </w:p>
        </w:tc>
        <w:tc>
          <w:tcPr>
            <w:tcW w:w="1260" w:type="dxa"/>
          </w:tcPr>
          <w:p w14:paraId="0B687973" w14:textId="77777777" w:rsidR="00CE53CE" w:rsidRPr="00A423D1" w:rsidRDefault="00CE53CE" w:rsidP="00CE53CE">
            <w:pPr>
              <w:pStyle w:val="TAL"/>
            </w:pPr>
          </w:p>
        </w:tc>
        <w:tc>
          <w:tcPr>
            <w:tcW w:w="1762" w:type="dxa"/>
          </w:tcPr>
          <w:p w14:paraId="4207EDD8" w14:textId="77777777" w:rsidR="00CE53CE" w:rsidRPr="00A423D1" w:rsidRDefault="00CE53CE" w:rsidP="00CE53CE">
            <w:pPr>
              <w:pStyle w:val="TAL"/>
            </w:pPr>
          </w:p>
        </w:tc>
        <w:tc>
          <w:tcPr>
            <w:tcW w:w="1288" w:type="dxa"/>
          </w:tcPr>
          <w:p w14:paraId="453C52BB" w14:textId="77777777" w:rsidR="00CE53CE" w:rsidRPr="00A423D1" w:rsidRDefault="00CE53CE" w:rsidP="00CE53CE">
            <w:pPr>
              <w:pStyle w:val="TAC"/>
            </w:pPr>
            <w:r w:rsidRPr="00A423D1">
              <w:t>-</w:t>
            </w:r>
          </w:p>
        </w:tc>
        <w:tc>
          <w:tcPr>
            <w:tcW w:w="1274" w:type="dxa"/>
          </w:tcPr>
          <w:p w14:paraId="363EB2EA" w14:textId="77777777" w:rsidR="00CE53CE" w:rsidRPr="00A423D1" w:rsidRDefault="00CE53CE" w:rsidP="00CE53CE">
            <w:pPr>
              <w:pStyle w:val="TAC"/>
            </w:pPr>
          </w:p>
        </w:tc>
      </w:tr>
      <w:tr w:rsidR="00CE53CE" w:rsidRPr="00A423D1" w14:paraId="2C463C5C" w14:textId="77777777" w:rsidTr="00E4665A">
        <w:tc>
          <w:tcPr>
            <w:tcW w:w="2394" w:type="dxa"/>
          </w:tcPr>
          <w:p w14:paraId="46A77DFF" w14:textId="77777777" w:rsidR="00CE53CE" w:rsidRPr="00A423D1" w:rsidRDefault="00CE53CE" w:rsidP="00CE53CE">
            <w:pPr>
              <w:pStyle w:val="NormalArial"/>
            </w:pPr>
            <w:r w:rsidRPr="00A423D1">
              <w:t xml:space="preserve">&gt;&gt;&gt;E-UTRAN </w:t>
            </w:r>
            <w:proofErr w:type="spellStart"/>
            <w:r w:rsidRPr="00A423D1">
              <w:t>QoS</w:t>
            </w:r>
            <w:proofErr w:type="spellEnd"/>
          </w:p>
        </w:tc>
        <w:tc>
          <w:tcPr>
            <w:tcW w:w="1260" w:type="dxa"/>
          </w:tcPr>
          <w:p w14:paraId="22997535" w14:textId="77777777" w:rsidR="00CE53CE" w:rsidRPr="00A423D1" w:rsidRDefault="00CE53CE" w:rsidP="00CE53CE">
            <w:pPr>
              <w:pStyle w:val="TAL"/>
              <w:rPr>
                <w:rFonts w:eastAsia="MS Mincho"/>
              </w:rPr>
            </w:pPr>
            <w:r w:rsidRPr="00A423D1">
              <w:rPr>
                <w:rFonts w:eastAsia="MS Mincho"/>
              </w:rPr>
              <w:t>M</w:t>
            </w:r>
          </w:p>
        </w:tc>
        <w:tc>
          <w:tcPr>
            <w:tcW w:w="1247" w:type="dxa"/>
          </w:tcPr>
          <w:p w14:paraId="7432365C" w14:textId="77777777" w:rsidR="00CE53CE" w:rsidRPr="00A423D1" w:rsidRDefault="00CE53CE" w:rsidP="00CE53CE">
            <w:pPr>
              <w:pStyle w:val="TAL"/>
              <w:rPr>
                <w:i/>
              </w:rPr>
            </w:pPr>
          </w:p>
        </w:tc>
        <w:tc>
          <w:tcPr>
            <w:tcW w:w="1260" w:type="dxa"/>
          </w:tcPr>
          <w:p w14:paraId="455C6BE5" w14:textId="77777777" w:rsidR="00CE53CE" w:rsidRPr="00A423D1" w:rsidRDefault="00CE53CE" w:rsidP="00CE53CE">
            <w:pPr>
              <w:pStyle w:val="TAL"/>
            </w:pPr>
            <w:r w:rsidRPr="00A423D1">
              <w:t>9.3.1.19</w:t>
            </w:r>
          </w:p>
        </w:tc>
        <w:tc>
          <w:tcPr>
            <w:tcW w:w="1762" w:type="dxa"/>
          </w:tcPr>
          <w:p w14:paraId="05A40F6E" w14:textId="77777777" w:rsidR="00CE53CE" w:rsidRPr="00A423D1" w:rsidRDefault="00CE53CE" w:rsidP="00CE53CE">
            <w:pPr>
              <w:pStyle w:val="TAL"/>
              <w:rPr>
                <w:szCs w:val="18"/>
              </w:rPr>
            </w:pPr>
            <w:r w:rsidRPr="00A423D1">
              <w:rPr>
                <w:szCs w:val="18"/>
              </w:rPr>
              <w:t xml:space="preserve">Shall be used for EN-DC case to convey </w:t>
            </w:r>
            <w:r w:rsidRPr="00A423D1">
              <w:rPr>
                <w:rFonts w:eastAsia="Batang"/>
              </w:rPr>
              <w:t xml:space="preserve">E-RAB Level </w:t>
            </w:r>
            <w:proofErr w:type="spellStart"/>
            <w:r w:rsidRPr="00A423D1">
              <w:rPr>
                <w:rFonts w:eastAsia="Batang"/>
              </w:rPr>
              <w:t>QoS</w:t>
            </w:r>
            <w:proofErr w:type="spellEnd"/>
            <w:r w:rsidRPr="00A423D1">
              <w:rPr>
                <w:rFonts w:eastAsia="Batang"/>
              </w:rPr>
              <w:t xml:space="preserve"> Parameters</w:t>
            </w:r>
          </w:p>
        </w:tc>
        <w:tc>
          <w:tcPr>
            <w:tcW w:w="1288" w:type="dxa"/>
          </w:tcPr>
          <w:p w14:paraId="01F09D45" w14:textId="77777777" w:rsidR="00CE53CE" w:rsidRPr="00A423D1" w:rsidRDefault="00CE53CE" w:rsidP="00CE53CE">
            <w:pPr>
              <w:pStyle w:val="TAC"/>
            </w:pPr>
            <w:r w:rsidRPr="00A423D1">
              <w:t>-</w:t>
            </w:r>
          </w:p>
        </w:tc>
        <w:tc>
          <w:tcPr>
            <w:tcW w:w="1274" w:type="dxa"/>
          </w:tcPr>
          <w:p w14:paraId="06CE1D49" w14:textId="77777777" w:rsidR="00CE53CE" w:rsidRPr="00A423D1" w:rsidRDefault="00CE53CE" w:rsidP="00CE53CE">
            <w:pPr>
              <w:pStyle w:val="TAC"/>
            </w:pPr>
          </w:p>
        </w:tc>
      </w:tr>
      <w:tr w:rsidR="00CE53CE" w:rsidRPr="00A423D1" w14:paraId="614CAAD4" w14:textId="77777777" w:rsidTr="00E4665A">
        <w:tc>
          <w:tcPr>
            <w:tcW w:w="2394" w:type="dxa"/>
          </w:tcPr>
          <w:p w14:paraId="1D8660CB" w14:textId="77777777" w:rsidR="00CE53CE" w:rsidRPr="00A423D1" w:rsidRDefault="00CE53CE" w:rsidP="00CE53CE">
            <w:pPr>
              <w:pStyle w:val="NormalArial"/>
            </w:pPr>
            <w:r w:rsidRPr="00A423D1">
              <w:rPr>
                <w:b/>
              </w:rPr>
              <w:t>&gt;&gt;&gt;DRB Information</w:t>
            </w:r>
          </w:p>
        </w:tc>
        <w:tc>
          <w:tcPr>
            <w:tcW w:w="1260" w:type="dxa"/>
          </w:tcPr>
          <w:p w14:paraId="473C0BFF" w14:textId="77777777" w:rsidR="00CE53CE" w:rsidRPr="00A423D1" w:rsidDel="00380286" w:rsidRDefault="00CE53CE" w:rsidP="00CE53CE">
            <w:pPr>
              <w:pStyle w:val="TAL"/>
              <w:rPr>
                <w:rFonts w:eastAsia="MS Mincho"/>
              </w:rPr>
            </w:pPr>
          </w:p>
        </w:tc>
        <w:tc>
          <w:tcPr>
            <w:tcW w:w="1247" w:type="dxa"/>
          </w:tcPr>
          <w:p w14:paraId="65A51954" w14:textId="77777777" w:rsidR="00CE53CE" w:rsidRPr="00A423D1" w:rsidRDefault="00CE53CE" w:rsidP="00CE53CE">
            <w:pPr>
              <w:pStyle w:val="TAL"/>
              <w:rPr>
                <w:i/>
              </w:rPr>
            </w:pPr>
            <w:r w:rsidRPr="00A423D1">
              <w:rPr>
                <w:i/>
              </w:rPr>
              <w:t>1</w:t>
            </w:r>
          </w:p>
        </w:tc>
        <w:tc>
          <w:tcPr>
            <w:tcW w:w="1260" w:type="dxa"/>
          </w:tcPr>
          <w:p w14:paraId="09C98C07" w14:textId="77777777" w:rsidR="00CE53CE" w:rsidRPr="00A423D1" w:rsidRDefault="00CE53CE" w:rsidP="00CE53CE">
            <w:pPr>
              <w:pStyle w:val="TAL"/>
            </w:pPr>
          </w:p>
        </w:tc>
        <w:tc>
          <w:tcPr>
            <w:tcW w:w="1762" w:type="dxa"/>
          </w:tcPr>
          <w:p w14:paraId="140D9A39" w14:textId="77777777" w:rsidR="00CE53CE" w:rsidRPr="00A423D1" w:rsidRDefault="00CE53CE" w:rsidP="00CE53CE">
            <w:pPr>
              <w:pStyle w:val="TAL"/>
              <w:rPr>
                <w:szCs w:val="18"/>
              </w:rPr>
            </w:pPr>
            <w:r w:rsidRPr="00A423D1">
              <w:rPr>
                <w:szCs w:val="18"/>
              </w:rPr>
              <w:t>Shall be used for NG-RAN cases</w:t>
            </w:r>
          </w:p>
        </w:tc>
        <w:tc>
          <w:tcPr>
            <w:tcW w:w="1288" w:type="dxa"/>
          </w:tcPr>
          <w:p w14:paraId="68E24097" w14:textId="77777777" w:rsidR="00CE53CE" w:rsidRPr="00A423D1" w:rsidRDefault="00CE53CE" w:rsidP="00CE53CE">
            <w:pPr>
              <w:pStyle w:val="TAC"/>
            </w:pPr>
            <w:r w:rsidRPr="00A423D1">
              <w:t>YES</w:t>
            </w:r>
          </w:p>
        </w:tc>
        <w:tc>
          <w:tcPr>
            <w:tcW w:w="1274" w:type="dxa"/>
          </w:tcPr>
          <w:p w14:paraId="4AD4D06C" w14:textId="77777777" w:rsidR="00CE53CE" w:rsidRPr="00A423D1" w:rsidRDefault="00CE53CE" w:rsidP="00CE53CE">
            <w:pPr>
              <w:pStyle w:val="TAC"/>
            </w:pPr>
            <w:r w:rsidRPr="00A423D1">
              <w:t>ignore</w:t>
            </w:r>
          </w:p>
        </w:tc>
      </w:tr>
      <w:tr w:rsidR="00CE53CE" w:rsidRPr="00A423D1" w14:paraId="599BA6FA" w14:textId="77777777" w:rsidTr="00E4665A">
        <w:tc>
          <w:tcPr>
            <w:tcW w:w="2394" w:type="dxa"/>
          </w:tcPr>
          <w:p w14:paraId="554280EC" w14:textId="77777777" w:rsidR="00CE53CE" w:rsidRPr="00A423D1" w:rsidRDefault="00CE53CE" w:rsidP="00CE53CE">
            <w:pPr>
              <w:pStyle w:val="NormalArial"/>
            </w:pPr>
            <w:r w:rsidRPr="00A423D1">
              <w:t xml:space="preserve">&gt;&gt;&gt;&gt;DRB </w:t>
            </w:r>
            <w:proofErr w:type="spellStart"/>
            <w:r w:rsidRPr="00A423D1">
              <w:t>QoS</w:t>
            </w:r>
            <w:proofErr w:type="spellEnd"/>
          </w:p>
        </w:tc>
        <w:tc>
          <w:tcPr>
            <w:tcW w:w="1260" w:type="dxa"/>
          </w:tcPr>
          <w:p w14:paraId="7358CBE0"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30925107" w14:textId="77777777" w:rsidR="00CE53CE" w:rsidRPr="00A423D1" w:rsidRDefault="00CE53CE" w:rsidP="00CE53CE">
            <w:pPr>
              <w:pStyle w:val="TAL"/>
              <w:rPr>
                <w:i/>
              </w:rPr>
            </w:pPr>
          </w:p>
        </w:tc>
        <w:tc>
          <w:tcPr>
            <w:tcW w:w="1260" w:type="dxa"/>
          </w:tcPr>
          <w:p w14:paraId="783B4EBC" w14:textId="77777777" w:rsidR="00CE53CE" w:rsidRPr="00A423D1" w:rsidRDefault="00CE53CE" w:rsidP="00CE53CE">
            <w:pPr>
              <w:pStyle w:val="TAL"/>
            </w:pPr>
            <w:r w:rsidRPr="00A423D1">
              <w:t>9.3.1.45</w:t>
            </w:r>
          </w:p>
        </w:tc>
        <w:tc>
          <w:tcPr>
            <w:tcW w:w="1762" w:type="dxa"/>
          </w:tcPr>
          <w:p w14:paraId="1648704B" w14:textId="77777777" w:rsidR="00CE53CE" w:rsidRPr="00A423D1" w:rsidRDefault="00CE53CE" w:rsidP="00CE53CE">
            <w:pPr>
              <w:pStyle w:val="TAL"/>
              <w:rPr>
                <w:szCs w:val="18"/>
              </w:rPr>
            </w:pPr>
          </w:p>
        </w:tc>
        <w:tc>
          <w:tcPr>
            <w:tcW w:w="1288" w:type="dxa"/>
          </w:tcPr>
          <w:p w14:paraId="7408B998" w14:textId="77777777" w:rsidR="00CE53CE" w:rsidRPr="00A423D1" w:rsidRDefault="00CE53CE" w:rsidP="00CE53CE">
            <w:pPr>
              <w:pStyle w:val="TAC"/>
            </w:pPr>
            <w:r w:rsidRPr="00A423D1">
              <w:t>-</w:t>
            </w:r>
          </w:p>
        </w:tc>
        <w:tc>
          <w:tcPr>
            <w:tcW w:w="1274" w:type="dxa"/>
          </w:tcPr>
          <w:p w14:paraId="0DC4FFF2" w14:textId="77777777" w:rsidR="00CE53CE" w:rsidRPr="00A423D1" w:rsidRDefault="00CE53CE" w:rsidP="00CE53CE">
            <w:pPr>
              <w:pStyle w:val="TAC"/>
            </w:pPr>
          </w:p>
        </w:tc>
      </w:tr>
      <w:tr w:rsidR="00CE53CE" w:rsidRPr="00A423D1" w14:paraId="58E8EB38" w14:textId="77777777" w:rsidTr="00E4665A">
        <w:tc>
          <w:tcPr>
            <w:tcW w:w="2394" w:type="dxa"/>
          </w:tcPr>
          <w:p w14:paraId="4361AA46" w14:textId="77777777" w:rsidR="00CE53CE" w:rsidRPr="00A423D1" w:rsidRDefault="00CE53CE" w:rsidP="00CE53CE">
            <w:pPr>
              <w:pStyle w:val="NormalArial"/>
            </w:pPr>
            <w:r w:rsidRPr="00A423D1">
              <w:t>&gt;&gt;&gt;&gt;S-NSSAI</w:t>
            </w:r>
          </w:p>
        </w:tc>
        <w:tc>
          <w:tcPr>
            <w:tcW w:w="1260" w:type="dxa"/>
          </w:tcPr>
          <w:p w14:paraId="14CE1706"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4156019E" w14:textId="77777777" w:rsidR="00CE53CE" w:rsidRPr="00A423D1" w:rsidRDefault="00CE53CE" w:rsidP="00CE53CE">
            <w:pPr>
              <w:pStyle w:val="TAL"/>
              <w:rPr>
                <w:i/>
              </w:rPr>
            </w:pPr>
          </w:p>
        </w:tc>
        <w:tc>
          <w:tcPr>
            <w:tcW w:w="1260" w:type="dxa"/>
          </w:tcPr>
          <w:p w14:paraId="1B88EC55" w14:textId="77777777" w:rsidR="00CE53CE" w:rsidRPr="00A423D1" w:rsidRDefault="00CE53CE" w:rsidP="00CE53CE">
            <w:pPr>
              <w:pStyle w:val="TAL"/>
            </w:pPr>
            <w:r w:rsidRPr="00A423D1">
              <w:t>9.3.1.38</w:t>
            </w:r>
          </w:p>
        </w:tc>
        <w:tc>
          <w:tcPr>
            <w:tcW w:w="1762" w:type="dxa"/>
          </w:tcPr>
          <w:p w14:paraId="6EDF3BDD" w14:textId="77777777" w:rsidR="00CE53CE" w:rsidRPr="00A423D1" w:rsidRDefault="00CE53CE" w:rsidP="00CE53CE">
            <w:pPr>
              <w:pStyle w:val="TAL"/>
              <w:rPr>
                <w:szCs w:val="18"/>
              </w:rPr>
            </w:pPr>
          </w:p>
        </w:tc>
        <w:tc>
          <w:tcPr>
            <w:tcW w:w="1288" w:type="dxa"/>
          </w:tcPr>
          <w:p w14:paraId="050875F7" w14:textId="77777777" w:rsidR="00CE53CE" w:rsidRPr="00A423D1" w:rsidRDefault="00CE53CE" w:rsidP="00CE53CE">
            <w:pPr>
              <w:pStyle w:val="TAC"/>
            </w:pPr>
            <w:r w:rsidRPr="00A423D1">
              <w:t>-</w:t>
            </w:r>
          </w:p>
        </w:tc>
        <w:tc>
          <w:tcPr>
            <w:tcW w:w="1274" w:type="dxa"/>
          </w:tcPr>
          <w:p w14:paraId="30A22EC4" w14:textId="77777777" w:rsidR="00CE53CE" w:rsidRPr="00A423D1" w:rsidRDefault="00CE53CE" w:rsidP="00CE53CE">
            <w:pPr>
              <w:pStyle w:val="TAC"/>
            </w:pPr>
          </w:p>
        </w:tc>
      </w:tr>
      <w:tr w:rsidR="00CE53CE" w:rsidRPr="00A423D1" w14:paraId="0EF6809E" w14:textId="77777777" w:rsidTr="00E4665A">
        <w:tc>
          <w:tcPr>
            <w:tcW w:w="2394" w:type="dxa"/>
          </w:tcPr>
          <w:p w14:paraId="7A94B143" w14:textId="77777777" w:rsidR="00CE53CE" w:rsidRPr="00A423D1" w:rsidRDefault="00CE53CE" w:rsidP="00CE53CE">
            <w:pPr>
              <w:pStyle w:val="NormalArial"/>
            </w:pPr>
            <w:r w:rsidRPr="00A423D1">
              <w:t>&gt;&gt;&gt;&gt;Notification Control</w:t>
            </w:r>
          </w:p>
        </w:tc>
        <w:tc>
          <w:tcPr>
            <w:tcW w:w="1260" w:type="dxa"/>
          </w:tcPr>
          <w:p w14:paraId="35614316" w14:textId="77777777" w:rsidR="00CE53CE" w:rsidRPr="00A423D1" w:rsidDel="00380286" w:rsidRDefault="00CE53CE" w:rsidP="00CE53CE">
            <w:pPr>
              <w:pStyle w:val="TAL"/>
              <w:rPr>
                <w:rFonts w:eastAsia="MS Mincho"/>
              </w:rPr>
            </w:pPr>
            <w:r w:rsidRPr="00A423D1">
              <w:rPr>
                <w:rFonts w:eastAsia="MS Mincho"/>
              </w:rPr>
              <w:t>O</w:t>
            </w:r>
          </w:p>
        </w:tc>
        <w:tc>
          <w:tcPr>
            <w:tcW w:w="1247" w:type="dxa"/>
          </w:tcPr>
          <w:p w14:paraId="6F57849F" w14:textId="77777777" w:rsidR="00CE53CE" w:rsidRPr="00A423D1" w:rsidRDefault="00CE53CE" w:rsidP="00CE53CE">
            <w:pPr>
              <w:pStyle w:val="TAL"/>
              <w:rPr>
                <w:i/>
              </w:rPr>
            </w:pPr>
          </w:p>
        </w:tc>
        <w:tc>
          <w:tcPr>
            <w:tcW w:w="1260" w:type="dxa"/>
          </w:tcPr>
          <w:p w14:paraId="0B87BB9B" w14:textId="77777777" w:rsidR="00CE53CE" w:rsidRPr="00A423D1" w:rsidRDefault="00CE53CE" w:rsidP="00CE53CE">
            <w:pPr>
              <w:pStyle w:val="TAL"/>
            </w:pPr>
            <w:r w:rsidRPr="00A423D1">
              <w:t>9.3.1.56</w:t>
            </w:r>
          </w:p>
        </w:tc>
        <w:tc>
          <w:tcPr>
            <w:tcW w:w="1762" w:type="dxa"/>
          </w:tcPr>
          <w:p w14:paraId="7134D5E3" w14:textId="77777777" w:rsidR="00CE53CE" w:rsidRPr="00A423D1" w:rsidRDefault="00CE53CE" w:rsidP="00CE53CE">
            <w:pPr>
              <w:pStyle w:val="TAL"/>
              <w:rPr>
                <w:szCs w:val="18"/>
              </w:rPr>
            </w:pPr>
          </w:p>
        </w:tc>
        <w:tc>
          <w:tcPr>
            <w:tcW w:w="1288" w:type="dxa"/>
          </w:tcPr>
          <w:p w14:paraId="12FE6898" w14:textId="77777777" w:rsidR="00CE53CE" w:rsidRPr="00A423D1" w:rsidRDefault="00CE53CE" w:rsidP="00CE53CE">
            <w:pPr>
              <w:pStyle w:val="TAC"/>
            </w:pPr>
            <w:r w:rsidRPr="00A423D1">
              <w:t>-</w:t>
            </w:r>
          </w:p>
        </w:tc>
        <w:tc>
          <w:tcPr>
            <w:tcW w:w="1274" w:type="dxa"/>
          </w:tcPr>
          <w:p w14:paraId="44FF3DE6" w14:textId="77777777" w:rsidR="00CE53CE" w:rsidRPr="00A423D1" w:rsidRDefault="00CE53CE" w:rsidP="00CE53CE">
            <w:pPr>
              <w:pStyle w:val="TAC"/>
            </w:pPr>
          </w:p>
        </w:tc>
      </w:tr>
      <w:tr w:rsidR="00CE53CE" w:rsidRPr="00A423D1" w14:paraId="7C8E7729" w14:textId="77777777" w:rsidTr="00E4665A">
        <w:tc>
          <w:tcPr>
            <w:tcW w:w="2394" w:type="dxa"/>
          </w:tcPr>
          <w:p w14:paraId="21B0DBA2" w14:textId="77777777" w:rsidR="00CE53CE" w:rsidRPr="00A423D1" w:rsidRDefault="00CE53CE" w:rsidP="00CE53CE">
            <w:pPr>
              <w:pStyle w:val="NormalArial"/>
            </w:pPr>
            <w:r w:rsidRPr="00A423D1">
              <w:rPr>
                <w:b/>
              </w:rPr>
              <w:t>&gt;&gt;&gt;&gt;Flows Mapped to DRB Item</w:t>
            </w:r>
          </w:p>
        </w:tc>
        <w:tc>
          <w:tcPr>
            <w:tcW w:w="1260" w:type="dxa"/>
          </w:tcPr>
          <w:p w14:paraId="18E68C1A" w14:textId="77777777" w:rsidR="00CE53CE" w:rsidRPr="00A423D1" w:rsidDel="00380286" w:rsidRDefault="00CE53CE" w:rsidP="00CE53CE">
            <w:pPr>
              <w:pStyle w:val="TAL"/>
              <w:rPr>
                <w:rFonts w:eastAsia="MS Mincho"/>
              </w:rPr>
            </w:pPr>
          </w:p>
        </w:tc>
        <w:tc>
          <w:tcPr>
            <w:tcW w:w="1247" w:type="dxa"/>
          </w:tcPr>
          <w:p w14:paraId="5F998867" w14:textId="77777777" w:rsidR="00CE53CE" w:rsidRPr="00A423D1" w:rsidRDefault="00CE53CE" w:rsidP="00CE53CE">
            <w:pPr>
              <w:pStyle w:val="TAL"/>
              <w:rPr>
                <w:i/>
              </w:rPr>
            </w:pPr>
            <w:r w:rsidRPr="00A423D1">
              <w:rPr>
                <w:i/>
              </w:rPr>
              <w:t>1 .. &lt;</w:t>
            </w:r>
            <w:proofErr w:type="spellStart"/>
            <w:r w:rsidRPr="00A423D1">
              <w:rPr>
                <w:i/>
              </w:rPr>
              <w:t>maxnoofQoSFlows</w:t>
            </w:r>
            <w:proofErr w:type="spellEnd"/>
            <w:r w:rsidRPr="00A423D1">
              <w:rPr>
                <w:i/>
              </w:rPr>
              <w:t>&gt;</w:t>
            </w:r>
          </w:p>
        </w:tc>
        <w:tc>
          <w:tcPr>
            <w:tcW w:w="1260" w:type="dxa"/>
          </w:tcPr>
          <w:p w14:paraId="2012B1C9" w14:textId="77777777" w:rsidR="00CE53CE" w:rsidRPr="00A423D1" w:rsidRDefault="00CE53CE" w:rsidP="00CE53CE">
            <w:pPr>
              <w:pStyle w:val="TAL"/>
            </w:pPr>
          </w:p>
        </w:tc>
        <w:tc>
          <w:tcPr>
            <w:tcW w:w="1762" w:type="dxa"/>
          </w:tcPr>
          <w:p w14:paraId="083B21BF" w14:textId="77777777" w:rsidR="00CE53CE" w:rsidRPr="00A423D1" w:rsidRDefault="00CE53CE" w:rsidP="00CE53CE">
            <w:pPr>
              <w:pStyle w:val="TAL"/>
              <w:rPr>
                <w:szCs w:val="18"/>
              </w:rPr>
            </w:pPr>
          </w:p>
        </w:tc>
        <w:tc>
          <w:tcPr>
            <w:tcW w:w="1288" w:type="dxa"/>
          </w:tcPr>
          <w:p w14:paraId="5F8A58ED" w14:textId="77777777" w:rsidR="00CE53CE" w:rsidRPr="00A423D1" w:rsidRDefault="00CE53CE" w:rsidP="00CE53CE">
            <w:pPr>
              <w:pStyle w:val="TAC"/>
            </w:pPr>
            <w:r w:rsidRPr="00A423D1">
              <w:t>-</w:t>
            </w:r>
          </w:p>
        </w:tc>
        <w:tc>
          <w:tcPr>
            <w:tcW w:w="1274" w:type="dxa"/>
          </w:tcPr>
          <w:p w14:paraId="5982734F" w14:textId="77777777" w:rsidR="00CE53CE" w:rsidRPr="00A423D1" w:rsidRDefault="00CE53CE" w:rsidP="00CE53CE">
            <w:pPr>
              <w:pStyle w:val="TAC"/>
            </w:pPr>
          </w:p>
        </w:tc>
      </w:tr>
      <w:tr w:rsidR="00CE53CE" w:rsidRPr="00A423D1" w14:paraId="576846BC" w14:textId="77777777" w:rsidTr="00E4665A">
        <w:tc>
          <w:tcPr>
            <w:tcW w:w="2394" w:type="dxa"/>
          </w:tcPr>
          <w:p w14:paraId="007E5B75" w14:textId="77777777" w:rsidR="00CE53CE" w:rsidRPr="00A423D1" w:rsidRDefault="00CE53CE" w:rsidP="00CE53CE">
            <w:pPr>
              <w:pStyle w:val="NormalArial"/>
            </w:pPr>
            <w:r w:rsidRPr="00A423D1">
              <w:t>&gt;&gt;&gt;&gt;&gt;</w:t>
            </w:r>
            <w:proofErr w:type="spellStart"/>
            <w:r w:rsidRPr="00A423D1">
              <w:t>QoS</w:t>
            </w:r>
            <w:proofErr w:type="spellEnd"/>
            <w:r w:rsidRPr="00A423D1">
              <w:t xml:space="preserve"> Flow Identifier</w:t>
            </w:r>
          </w:p>
        </w:tc>
        <w:tc>
          <w:tcPr>
            <w:tcW w:w="1260" w:type="dxa"/>
          </w:tcPr>
          <w:p w14:paraId="0A8738DA"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009CB028" w14:textId="77777777" w:rsidR="00CE53CE" w:rsidRPr="00A423D1" w:rsidRDefault="00CE53CE" w:rsidP="00CE53CE">
            <w:pPr>
              <w:pStyle w:val="TAL"/>
              <w:rPr>
                <w:i/>
              </w:rPr>
            </w:pPr>
          </w:p>
        </w:tc>
        <w:tc>
          <w:tcPr>
            <w:tcW w:w="1260" w:type="dxa"/>
          </w:tcPr>
          <w:p w14:paraId="161EACE9" w14:textId="77777777" w:rsidR="00CE53CE" w:rsidRPr="00A423D1" w:rsidRDefault="00CE53CE" w:rsidP="00CE53CE">
            <w:pPr>
              <w:pStyle w:val="TAL"/>
            </w:pPr>
            <w:r w:rsidRPr="00A423D1">
              <w:t>9.3.1.63</w:t>
            </w:r>
          </w:p>
        </w:tc>
        <w:tc>
          <w:tcPr>
            <w:tcW w:w="1762" w:type="dxa"/>
          </w:tcPr>
          <w:p w14:paraId="31DC3595" w14:textId="77777777" w:rsidR="00CE53CE" w:rsidRPr="00A423D1" w:rsidRDefault="00CE53CE" w:rsidP="00CE53CE">
            <w:pPr>
              <w:pStyle w:val="TAL"/>
              <w:rPr>
                <w:szCs w:val="18"/>
              </w:rPr>
            </w:pPr>
          </w:p>
        </w:tc>
        <w:tc>
          <w:tcPr>
            <w:tcW w:w="1288" w:type="dxa"/>
          </w:tcPr>
          <w:p w14:paraId="68007509" w14:textId="77777777" w:rsidR="00CE53CE" w:rsidRPr="00A423D1" w:rsidRDefault="00CE53CE" w:rsidP="00CE53CE">
            <w:pPr>
              <w:pStyle w:val="TAC"/>
            </w:pPr>
            <w:r w:rsidRPr="00A423D1">
              <w:t>-</w:t>
            </w:r>
          </w:p>
        </w:tc>
        <w:tc>
          <w:tcPr>
            <w:tcW w:w="1274" w:type="dxa"/>
          </w:tcPr>
          <w:p w14:paraId="7496C74A" w14:textId="77777777" w:rsidR="00CE53CE" w:rsidRPr="00A423D1" w:rsidRDefault="00CE53CE" w:rsidP="00CE53CE">
            <w:pPr>
              <w:pStyle w:val="TAC"/>
            </w:pPr>
          </w:p>
        </w:tc>
      </w:tr>
      <w:tr w:rsidR="00CE53CE" w:rsidRPr="00A423D1" w14:paraId="050B23CB" w14:textId="77777777" w:rsidTr="00E4665A">
        <w:tc>
          <w:tcPr>
            <w:tcW w:w="2394" w:type="dxa"/>
          </w:tcPr>
          <w:p w14:paraId="566E8704" w14:textId="77777777" w:rsidR="00CE53CE" w:rsidRPr="00A423D1" w:rsidRDefault="00CE53CE" w:rsidP="00CE53CE">
            <w:pPr>
              <w:pStyle w:val="NormalArial"/>
            </w:pPr>
            <w:r w:rsidRPr="00A423D1">
              <w:t>&gt;&gt;&gt;&gt;&gt;</w:t>
            </w:r>
            <w:proofErr w:type="spellStart"/>
            <w:r w:rsidRPr="00A423D1">
              <w:t>QoS</w:t>
            </w:r>
            <w:proofErr w:type="spellEnd"/>
            <w:r w:rsidRPr="00A423D1">
              <w:t xml:space="preserve"> Flow Level </w:t>
            </w:r>
            <w:proofErr w:type="spellStart"/>
            <w:r w:rsidRPr="00A423D1">
              <w:t>QoS</w:t>
            </w:r>
            <w:proofErr w:type="spellEnd"/>
            <w:r w:rsidRPr="00A423D1">
              <w:t xml:space="preserve"> Parameters</w:t>
            </w:r>
          </w:p>
        </w:tc>
        <w:tc>
          <w:tcPr>
            <w:tcW w:w="1260" w:type="dxa"/>
          </w:tcPr>
          <w:p w14:paraId="693E93CB" w14:textId="77777777" w:rsidR="00CE53CE" w:rsidRPr="00A423D1" w:rsidDel="00380286" w:rsidRDefault="00CE53CE" w:rsidP="00CE53CE">
            <w:pPr>
              <w:pStyle w:val="TAL"/>
              <w:rPr>
                <w:rFonts w:eastAsia="MS Mincho"/>
              </w:rPr>
            </w:pPr>
            <w:r w:rsidRPr="00A423D1">
              <w:rPr>
                <w:rFonts w:eastAsia="MS Mincho"/>
              </w:rPr>
              <w:t>M</w:t>
            </w:r>
          </w:p>
        </w:tc>
        <w:tc>
          <w:tcPr>
            <w:tcW w:w="1247" w:type="dxa"/>
          </w:tcPr>
          <w:p w14:paraId="20B8CFCE" w14:textId="77777777" w:rsidR="00CE53CE" w:rsidRPr="00A423D1" w:rsidRDefault="00CE53CE" w:rsidP="00CE53CE">
            <w:pPr>
              <w:pStyle w:val="TAL"/>
              <w:rPr>
                <w:i/>
              </w:rPr>
            </w:pPr>
          </w:p>
        </w:tc>
        <w:tc>
          <w:tcPr>
            <w:tcW w:w="1260" w:type="dxa"/>
          </w:tcPr>
          <w:p w14:paraId="6D08CB61" w14:textId="77777777" w:rsidR="00CE53CE" w:rsidRPr="00A423D1" w:rsidRDefault="00CE53CE" w:rsidP="00CE53CE">
            <w:pPr>
              <w:pStyle w:val="TAL"/>
            </w:pPr>
            <w:r w:rsidRPr="00A423D1">
              <w:t>9.3.1.45</w:t>
            </w:r>
          </w:p>
        </w:tc>
        <w:tc>
          <w:tcPr>
            <w:tcW w:w="1762" w:type="dxa"/>
          </w:tcPr>
          <w:p w14:paraId="056F3543" w14:textId="77777777" w:rsidR="00CE53CE" w:rsidRPr="00A423D1" w:rsidRDefault="00CE53CE" w:rsidP="00CE53CE">
            <w:pPr>
              <w:pStyle w:val="TAL"/>
              <w:rPr>
                <w:szCs w:val="18"/>
              </w:rPr>
            </w:pPr>
          </w:p>
        </w:tc>
        <w:tc>
          <w:tcPr>
            <w:tcW w:w="1288" w:type="dxa"/>
          </w:tcPr>
          <w:p w14:paraId="165B09E8" w14:textId="77777777" w:rsidR="00CE53CE" w:rsidRPr="00A423D1" w:rsidRDefault="00CE53CE" w:rsidP="00CE53CE">
            <w:pPr>
              <w:pStyle w:val="TAC"/>
            </w:pPr>
            <w:r w:rsidRPr="00A423D1">
              <w:t>-</w:t>
            </w:r>
          </w:p>
        </w:tc>
        <w:tc>
          <w:tcPr>
            <w:tcW w:w="1274" w:type="dxa"/>
          </w:tcPr>
          <w:p w14:paraId="3D97D675" w14:textId="77777777" w:rsidR="00CE53CE" w:rsidRPr="00A423D1" w:rsidRDefault="00CE53CE" w:rsidP="00CE53CE">
            <w:pPr>
              <w:pStyle w:val="TAC"/>
            </w:pPr>
          </w:p>
        </w:tc>
      </w:tr>
      <w:tr w:rsidR="00CE53CE" w:rsidRPr="00A423D1" w14:paraId="2CB2EFBE" w14:textId="77777777" w:rsidTr="00E4665A">
        <w:tc>
          <w:tcPr>
            <w:tcW w:w="2394" w:type="dxa"/>
          </w:tcPr>
          <w:p w14:paraId="1768DBB2" w14:textId="77777777" w:rsidR="00CE53CE" w:rsidRPr="00A423D1" w:rsidRDefault="00CE53CE" w:rsidP="00CE53CE">
            <w:pPr>
              <w:pStyle w:val="NormalArial"/>
            </w:pPr>
            <w:r w:rsidRPr="00A423D1">
              <w:rPr>
                <w:bCs w:val="0"/>
              </w:rPr>
              <w:t>&gt;&gt;&gt;&gt;&gt;</w:t>
            </w:r>
            <w:proofErr w:type="spellStart"/>
            <w:r w:rsidRPr="00A423D1">
              <w:rPr>
                <w:bCs w:val="0"/>
              </w:rPr>
              <w:t>QoS</w:t>
            </w:r>
            <w:proofErr w:type="spellEnd"/>
            <w:r w:rsidRPr="00A423D1">
              <w:rPr>
                <w:bCs w:val="0"/>
              </w:rPr>
              <w:t xml:space="preserve"> Flow Mapping Indication</w:t>
            </w:r>
          </w:p>
        </w:tc>
        <w:tc>
          <w:tcPr>
            <w:tcW w:w="1260" w:type="dxa"/>
          </w:tcPr>
          <w:p w14:paraId="2CC0F0F1" w14:textId="77777777" w:rsidR="00CE53CE" w:rsidRPr="00A423D1" w:rsidRDefault="00CE53CE" w:rsidP="00CE53CE">
            <w:pPr>
              <w:pStyle w:val="TAL"/>
              <w:rPr>
                <w:rFonts w:eastAsia="MS Mincho"/>
              </w:rPr>
            </w:pPr>
            <w:r w:rsidRPr="00A423D1">
              <w:rPr>
                <w:rFonts w:eastAsia="MS Mincho"/>
              </w:rPr>
              <w:t>O</w:t>
            </w:r>
          </w:p>
        </w:tc>
        <w:tc>
          <w:tcPr>
            <w:tcW w:w="1247" w:type="dxa"/>
          </w:tcPr>
          <w:p w14:paraId="00E806A6" w14:textId="77777777" w:rsidR="00CE53CE" w:rsidRPr="00A423D1" w:rsidRDefault="00CE53CE" w:rsidP="00CE53CE">
            <w:pPr>
              <w:pStyle w:val="TAL"/>
              <w:rPr>
                <w:i/>
              </w:rPr>
            </w:pPr>
          </w:p>
        </w:tc>
        <w:tc>
          <w:tcPr>
            <w:tcW w:w="1260" w:type="dxa"/>
          </w:tcPr>
          <w:p w14:paraId="6053D184" w14:textId="77777777" w:rsidR="00CE53CE" w:rsidRPr="00A423D1" w:rsidRDefault="00CE53CE" w:rsidP="00CE53CE">
            <w:pPr>
              <w:pStyle w:val="TAL"/>
            </w:pPr>
            <w:r w:rsidRPr="00A423D1">
              <w:t>9.3.1.72</w:t>
            </w:r>
          </w:p>
        </w:tc>
        <w:tc>
          <w:tcPr>
            <w:tcW w:w="1762" w:type="dxa"/>
          </w:tcPr>
          <w:p w14:paraId="0A998C2D" w14:textId="77777777" w:rsidR="00CE53CE" w:rsidRPr="00A423D1" w:rsidRDefault="00CE53CE" w:rsidP="00CE53CE">
            <w:pPr>
              <w:pStyle w:val="TAL"/>
              <w:rPr>
                <w:szCs w:val="18"/>
              </w:rPr>
            </w:pPr>
          </w:p>
        </w:tc>
        <w:tc>
          <w:tcPr>
            <w:tcW w:w="1288" w:type="dxa"/>
          </w:tcPr>
          <w:p w14:paraId="3FA34369" w14:textId="77777777" w:rsidR="00CE53CE" w:rsidRPr="00A423D1" w:rsidRDefault="00CE53CE" w:rsidP="00CE53CE">
            <w:pPr>
              <w:pStyle w:val="TAC"/>
            </w:pPr>
            <w:r w:rsidRPr="00A423D1">
              <w:rPr>
                <w:lang w:eastAsia="zh-CN"/>
              </w:rPr>
              <w:t>YES</w:t>
            </w:r>
          </w:p>
        </w:tc>
        <w:tc>
          <w:tcPr>
            <w:tcW w:w="1274" w:type="dxa"/>
          </w:tcPr>
          <w:p w14:paraId="755DDB4C" w14:textId="77777777" w:rsidR="00CE53CE" w:rsidRPr="00A423D1" w:rsidRDefault="00CE53CE" w:rsidP="00CE53CE">
            <w:pPr>
              <w:pStyle w:val="TAC"/>
            </w:pPr>
            <w:r w:rsidRPr="00A423D1">
              <w:rPr>
                <w:lang w:eastAsia="zh-CN"/>
              </w:rPr>
              <w:t>ignore</w:t>
            </w:r>
          </w:p>
        </w:tc>
      </w:tr>
      <w:tr w:rsidR="00CE53CE" w:rsidRPr="00A423D1" w14:paraId="5109451D" w14:textId="77777777" w:rsidTr="00E4665A">
        <w:tc>
          <w:tcPr>
            <w:tcW w:w="2394" w:type="dxa"/>
          </w:tcPr>
          <w:p w14:paraId="67A40CAF" w14:textId="77777777" w:rsidR="00CE53CE" w:rsidRPr="00A423D1" w:rsidRDefault="00CE53CE" w:rsidP="00CE53CE">
            <w:pPr>
              <w:keepNext/>
              <w:keepLines/>
              <w:spacing w:after="0"/>
              <w:ind w:left="284"/>
              <w:rPr>
                <w:rFonts w:ascii="Arial" w:hAnsi="Arial" w:cs="Arial"/>
                <w:b/>
                <w:bCs/>
                <w:sz w:val="18"/>
                <w:szCs w:val="18"/>
              </w:rPr>
            </w:pPr>
            <w:r w:rsidRPr="00A423D1">
              <w:rPr>
                <w:rFonts w:ascii="Arial" w:hAnsi="Arial"/>
                <w:b/>
                <w:sz w:val="18"/>
              </w:rPr>
              <w:t>&gt;&gt;UL UP TNL Information to be setup List</w:t>
            </w:r>
          </w:p>
        </w:tc>
        <w:tc>
          <w:tcPr>
            <w:tcW w:w="1260" w:type="dxa"/>
          </w:tcPr>
          <w:p w14:paraId="1B878C6A" w14:textId="77777777" w:rsidR="00CE53CE" w:rsidRPr="00A423D1" w:rsidRDefault="00CE53CE" w:rsidP="00CE53CE">
            <w:pPr>
              <w:pStyle w:val="TAL"/>
              <w:rPr>
                <w:rFonts w:eastAsia="MS Mincho"/>
              </w:rPr>
            </w:pPr>
          </w:p>
        </w:tc>
        <w:tc>
          <w:tcPr>
            <w:tcW w:w="1247" w:type="dxa"/>
          </w:tcPr>
          <w:p w14:paraId="3A227522" w14:textId="77777777" w:rsidR="00CE53CE" w:rsidRPr="00A423D1" w:rsidRDefault="00CE53CE" w:rsidP="00CE53CE">
            <w:pPr>
              <w:pStyle w:val="TAL"/>
              <w:rPr>
                <w:i/>
              </w:rPr>
            </w:pPr>
            <w:r w:rsidRPr="00A423D1">
              <w:rPr>
                <w:i/>
              </w:rPr>
              <w:t>1</w:t>
            </w:r>
          </w:p>
        </w:tc>
        <w:tc>
          <w:tcPr>
            <w:tcW w:w="1260" w:type="dxa"/>
          </w:tcPr>
          <w:p w14:paraId="56F45CC9" w14:textId="77777777" w:rsidR="00CE53CE" w:rsidRPr="00A423D1" w:rsidRDefault="00CE53CE" w:rsidP="00CE53CE">
            <w:pPr>
              <w:pStyle w:val="TAL"/>
            </w:pPr>
          </w:p>
        </w:tc>
        <w:tc>
          <w:tcPr>
            <w:tcW w:w="1762" w:type="dxa"/>
          </w:tcPr>
          <w:p w14:paraId="77987723" w14:textId="77777777" w:rsidR="00CE53CE" w:rsidRPr="00A423D1" w:rsidRDefault="00CE53CE" w:rsidP="00CE53CE">
            <w:pPr>
              <w:pStyle w:val="TAL"/>
              <w:rPr>
                <w:szCs w:val="18"/>
              </w:rPr>
            </w:pPr>
          </w:p>
        </w:tc>
        <w:tc>
          <w:tcPr>
            <w:tcW w:w="1288" w:type="dxa"/>
          </w:tcPr>
          <w:p w14:paraId="2F1F7E0A" w14:textId="77777777" w:rsidR="00CE53CE" w:rsidRPr="00A423D1" w:rsidRDefault="00CE53CE" w:rsidP="00CE53CE">
            <w:pPr>
              <w:pStyle w:val="TAC"/>
            </w:pPr>
            <w:r w:rsidRPr="00A423D1">
              <w:t>-</w:t>
            </w:r>
          </w:p>
        </w:tc>
        <w:tc>
          <w:tcPr>
            <w:tcW w:w="1274" w:type="dxa"/>
          </w:tcPr>
          <w:p w14:paraId="66331714" w14:textId="77777777" w:rsidR="00CE53CE" w:rsidRPr="00A423D1" w:rsidRDefault="00CE53CE" w:rsidP="00CE53CE">
            <w:pPr>
              <w:pStyle w:val="TAC"/>
            </w:pPr>
          </w:p>
        </w:tc>
      </w:tr>
      <w:tr w:rsidR="00CE53CE" w:rsidRPr="00A423D1" w14:paraId="08BBC0AA" w14:textId="77777777" w:rsidTr="00E4665A">
        <w:tc>
          <w:tcPr>
            <w:tcW w:w="2394" w:type="dxa"/>
          </w:tcPr>
          <w:p w14:paraId="6BAD441F" w14:textId="77777777" w:rsidR="00CE53CE" w:rsidRPr="00A423D1" w:rsidRDefault="00CE53CE" w:rsidP="00CE53CE">
            <w:pPr>
              <w:keepNext/>
              <w:keepLines/>
              <w:spacing w:after="0"/>
              <w:ind w:leftChars="198" w:left="396"/>
              <w:rPr>
                <w:rFonts w:ascii="Arial" w:hAnsi="Arial" w:cs="Arial"/>
                <w:bCs/>
                <w:sz w:val="18"/>
                <w:szCs w:val="18"/>
              </w:rPr>
            </w:pPr>
            <w:r w:rsidRPr="00A423D1">
              <w:rPr>
                <w:rFonts w:ascii="Arial" w:hAnsi="Arial"/>
                <w:b/>
                <w:sz w:val="18"/>
              </w:rPr>
              <w:t>&gt;&gt;&gt; UL UP TNL Information to Be Setup Item IEs</w:t>
            </w:r>
          </w:p>
        </w:tc>
        <w:tc>
          <w:tcPr>
            <w:tcW w:w="1260" w:type="dxa"/>
          </w:tcPr>
          <w:p w14:paraId="711B4A40" w14:textId="77777777" w:rsidR="00CE53CE" w:rsidRPr="00A423D1" w:rsidRDefault="00CE53CE" w:rsidP="00CE53CE">
            <w:pPr>
              <w:pStyle w:val="TAL"/>
              <w:rPr>
                <w:rFonts w:eastAsia="MS Mincho"/>
              </w:rPr>
            </w:pPr>
          </w:p>
        </w:tc>
        <w:tc>
          <w:tcPr>
            <w:tcW w:w="1247" w:type="dxa"/>
          </w:tcPr>
          <w:p w14:paraId="3EFC7628" w14:textId="77777777" w:rsidR="00CE53CE" w:rsidRPr="00A423D1" w:rsidRDefault="00CE53CE" w:rsidP="00CE53CE">
            <w:pPr>
              <w:pStyle w:val="TAL"/>
              <w:rPr>
                <w:i/>
              </w:rPr>
            </w:pPr>
            <w:r w:rsidRPr="00A423D1">
              <w:rPr>
                <w:i/>
              </w:rPr>
              <w:t>1 .. &lt;</w:t>
            </w:r>
            <w:proofErr w:type="spellStart"/>
            <w:r w:rsidRPr="00A423D1">
              <w:rPr>
                <w:i/>
              </w:rPr>
              <w:t>maxnoofULUPTNLInformation</w:t>
            </w:r>
            <w:proofErr w:type="spellEnd"/>
            <w:r w:rsidRPr="00A423D1">
              <w:rPr>
                <w:i/>
              </w:rPr>
              <w:t>&gt;</w:t>
            </w:r>
          </w:p>
        </w:tc>
        <w:tc>
          <w:tcPr>
            <w:tcW w:w="1260" w:type="dxa"/>
          </w:tcPr>
          <w:p w14:paraId="764DAE93" w14:textId="77777777" w:rsidR="00CE53CE" w:rsidRPr="00A423D1" w:rsidRDefault="00CE53CE" w:rsidP="00CE53CE">
            <w:pPr>
              <w:pStyle w:val="TAL"/>
            </w:pPr>
          </w:p>
        </w:tc>
        <w:tc>
          <w:tcPr>
            <w:tcW w:w="1762" w:type="dxa"/>
          </w:tcPr>
          <w:p w14:paraId="1D2F39A3" w14:textId="77777777" w:rsidR="00CE53CE" w:rsidRPr="00A423D1" w:rsidRDefault="00CE53CE" w:rsidP="00CE53CE">
            <w:pPr>
              <w:pStyle w:val="TAL"/>
              <w:rPr>
                <w:szCs w:val="18"/>
              </w:rPr>
            </w:pPr>
          </w:p>
        </w:tc>
        <w:tc>
          <w:tcPr>
            <w:tcW w:w="1288" w:type="dxa"/>
          </w:tcPr>
          <w:p w14:paraId="37C2DBFC" w14:textId="77777777" w:rsidR="00CE53CE" w:rsidRPr="00A423D1" w:rsidRDefault="00CE53CE" w:rsidP="00CE53CE">
            <w:pPr>
              <w:pStyle w:val="TAC"/>
            </w:pPr>
            <w:r w:rsidRPr="00A423D1">
              <w:t>-</w:t>
            </w:r>
          </w:p>
        </w:tc>
        <w:tc>
          <w:tcPr>
            <w:tcW w:w="1274" w:type="dxa"/>
          </w:tcPr>
          <w:p w14:paraId="497E2E1C" w14:textId="77777777" w:rsidR="00CE53CE" w:rsidRPr="00A423D1" w:rsidRDefault="00CE53CE" w:rsidP="00CE53CE">
            <w:pPr>
              <w:pStyle w:val="TAC"/>
            </w:pPr>
          </w:p>
        </w:tc>
      </w:tr>
      <w:tr w:rsidR="00CE53CE" w:rsidRPr="00A423D1" w14:paraId="5F6EA5D5" w14:textId="77777777" w:rsidTr="00E4665A">
        <w:tc>
          <w:tcPr>
            <w:tcW w:w="2394" w:type="dxa"/>
          </w:tcPr>
          <w:p w14:paraId="25DB0117" w14:textId="77777777" w:rsidR="00CE53CE" w:rsidRPr="00A423D1" w:rsidRDefault="00CE53CE" w:rsidP="00CE53CE">
            <w:pPr>
              <w:keepNext/>
              <w:keepLines/>
              <w:spacing w:after="0"/>
              <w:ind w:left="539"/>
              <w:rPr>
                <w:rFonts w:ascii="Arial" w:hAnsi="Arial"/>
                <w:sz w:val="18"/>
              </w:rPr>
            </w:pPr>
            <w:r w:rsidRPr="00A423D1">
              <w:rPr>
                <w:rFonts w:ascii="Arial" w:hAnsi="Arial"/>
                <w:sz w:val="18"/>
              </w:rPr>
              <w:t>&gt;&gt;&gt;&gt;UL UP TNL Information</w:t>
            </w:r>
          </w:p>
        </w:tc>
        <w:tc>
          <w:tcPr>
            <w:tcW w:w="1260" w:type="dxa"/>
          </w:tcPr>
          <w:p w14:paraId="5DC5A632" w14:textId="77777777" w:rsidR="00CE53CE" w:rsidRPr="00A423D1" w:rsidRDefault="00CE53CE" w:rsidP="00CE53CE">
            <w:pPr>
              <w:pStyle w:val="TAL"/>
            </w:pPr>
            <w:r w:rsidRPr="00A423D1">
              <w:t>M</w:t>
            </w:r>
          </w:p>
        </w:tc>
        <w:tc>
          <w:tcPr>
            <w:tcW w:w="1247" w:type="dxa"/>
          </w:tcPr>
          <w:p w14:paraId="0285BA03" w14:textId="77777777" w:rsidR="00CE53CE" w:rsidRPr="00A423D1" w:rsidRDefault="00CE53CE" w:rsidP="00CE53CE">
            <w:pPr>
              <w:pStyle w:val="TAL"/>
              <w:rPr>
                <w:i/>
              </w:rPr>
            </w:pPr>
          </w:p>
        </w:tc>
        <w:tc>
          <w:tcPr>
            <w:tcW w:w="1260" w:type="dxa"/>
          </w:tcPr>
          <w:p w14:paraId="5F3DC381" w14:textId="77777777" w:rsidR="00CE53CE" w:rsidRPr="00A423D1" w:rsidRDefault="00CE53CE" w:rsidP="00CE53CE">
            <w:pPr>
              <w:pStyle w:val="TAL"/>
            </w:pPr>
            <w:r w:rsidRPr="00A423D1">
              <w:t>UP Transport Layer Information</w:t>
            </w:r>
          </w:p>
          <w:p w14:paraId="5F821177" w14:textId="77777777" w:rsidR="00CE53CE" w:rsidRPr="00A423D1" w:rsidRDefault="00CE53CE" w:rsidP="00CE53CE">
            <w:pPr>
              <w:pStyle w:val="TAL"/>
            </w:pPr>
            <w:r w:rsidRPr="00A423D1">
              <w:t>9.3.2.1</w:t>
            </w:r>
          </w:p>
        </w:tc>
        <w:tc>
          <w:tcPr>
            <w:tcW w:w="1762" w:type="dxa"/>
          </w:tcPr>
          <w:p w14:paraId="1BE4FEC4" w14:textId="77777777" w:rsidR="00CE53CE" w:rsidRPr="00A423D1" w:rsidRDefault="00CE53CE" w:rsidP="00CE53CE">
            <w:pPr>
              <w:pStyle w:val="TAL"/>
            </w:pPr>
            <w:proofErr w:type="spellStart"/>
            <w:r w:rsidRPr="00A423D1">
              <w:t>gNB</w:t>
            </w:r>
            <w:proofErr w:type="spellEnd"/>
            <w:r w:rsidRPr="00A423D1">
              <w:t>-CU endpoint of the F1 transport bearer. For delivery of UL PDUs.</w:t>
            </w:r>
          </w:p>
        </w:tc>
        <w:tc>
          <w:tcPr>
            <w:tcW w:w="1288" w:type="dxa"/>
          </w:tcPr>
          <w:p w14:paraId="3B0E5455" w14:textId="77777777" w:rsidR="00CE53CE" w:rsidRPr="00A423D1" w:rsidRDefault="00CE53CE" w:rsidP="00CE53CE">
            <w:pPr>
              <w:pStyle w:val="TAC"/>
            </w:pPr>
            <w:r w:rsidRPr="00A423D1">
              <w:t>-</w:t>
            </w:r>
          </w:p>
        </w:tc>
        <w:tc>
          <w:tcPr>
            <w:tcW w:w="1274" w:type="dxa"/>
          </w:tcPr>
          <w:p w14:paraId="2FC62463" w14:textId="77777777" w:rsidR="00CE53CE" w:rsidRPr="00A423D1" w:rsidRDefault="00CE53CE" w:rsidP="00CE53CE">
            <w:pPr>
              <w:pStyle w:val="TAC"/>
            </w:pPr>
          </w:p>
        </w:tc>
      </w:tr>
      <w:tr w:rsidR="00CE53CE" w:rsidRPr="00A423D1" w14:paraId="37ED7DA1" w14:textId="77777777" w:rsidTr="00E4665A">
        <w:tc>
          <w:tcPr>
            <w:tcW w:w="2394" w:type="dxa"/>
          </w:tcPr>
          <w:p w14:paraId="32DCBB3D" w14:textId="77777777" w:rsidR="00CE53CE" w:rsidRPr="00A423D1" w:rsidRDefault="00CE53CE" w:rsidP="00CE53CE">
            <w:pPr>
              <w:keepNext/>
              <w:keepLines/>
              <w:spacing w:after="0"/>
              <w:ind w:firstLineChars="150" w:firstLine="270"/>
              <w:rPr>
                <w:rFonts w:ascii="Arial" w:hAnsi="Arial"/>
                <w:sz w:val="18"/>
              </w:rPr>
            </w:pPr>
            <w:r w:rsidRPr="00A423D1">
              <w:rPr>
                <w:rFonts w:ascii="Arial" w:hAnsi="Arial"/>
                <w:sz w:val="18"/>
              </w:rPr>
              <w:t>&gt;&gt; RLC Mode</w:t>
            </w:r>
          </w:p>
        </w:tc>
        <w:tc>
          <w:tcPr>
            <w:tcW w:w="1260" w:type="dxa"/>
          </w:tcPr>
          <w:p w14:paraId="5907EB59" w14:textId="77777777" w:rsidR="00CE53CE" w:rsidRPr="00A423D1" w:rsidRDefault="00CE53CE" w:rsidP="00CE53CE">
            <w:pPr>
              <w:pStyle w:val="TAL"/>
            </w:pPr>
            <w:r w:rsidRPr="00A423D1">
              <w:t>M</w:t>
            </w:r>
          </w:p>
        </w:tc>
        <w:tc>
          <w:tcPr>
            <w:tcW w:w="1247" w:type="dxa"/>
          </w:tcPr>
          <w:p w14:paraId="1FDCAD85" w14:textId="77777777" w:rsidR="00CE53CE" w:rsidRPr="00A423D1" w:rsidRDefault="00CE53CE" w:rsidP="00CE53CE">
            <w:pPr>
              <w:pStyle w:val="TAL"/>
              <w:rPr>
                <w:i/>
              </w:rPr>
            </w:pPr>
          </w:p>
        </w:tc>
        <w:tc>
          <w:tcPr>
            <w:tcW w:w="1260" w:type="dxa"/>
          </w:tcPr>
          <w:p w14:paraId="6FF98847" w14:textId="77777777" w:rsidR="00CE53CE" w:rsidRPr="00A423D1" w:rsidRDefault="00CE53CE" w:rsidP="00CE53CE">
            <w:pPr>
              <w:pStyle w:val="TAL"/>
            </w:pPr>
            <w:r w:rsidRPr="00A423D1">
              <w:t>9.3.1.27</w:t>
            </w:r>
          </w:p>
        </w:tc>
        <w:tc>
          <w:tcPr>
            <w:tcW w:w="1762" w:type="dxa"/>
          </w:tcPr>
          <w:p w14:paraId="52EDF823" w14:textId="77777777" w:rsidR="00CE53CE" w:rsidRPr="00A423D1" w:rsidRDefault="00CE53CE" w:rsidP="00CE53CE">
            <w:pPr>
              <w:pStyle w:val="TAL"/>
            </w:pPr>
          </w:p>
        </w:tc>
        <w:tc>
          <w:tcPr>
            <w:tcW w:w="1288" w:type="dxa"/>
          </w:tcPr>
          <w:p w14:paraId="0E5549BC" w14:textId="77777777" w:rsidR="00CE53CE" w:rsidRPr="00A423D1" w:rsidRDefault="00CE53CE" w:rsidP="00CE53CE">
            <w:pPr>
              <w:pStyle w:val="TAC"/>
            </w:pPr>
            <w:r w:rsidRPr="00A423D1">
              <w:t>-</w:t>
            </w:r>
          </w:p>
        </w:tc>
        <w:tc>
          <w:tcPr>
            <w:tcW w:w="1274" w:type="dxa"/>
          </w:tcPr>
          <w:p w14:paraId="78FA5DCD" w14:textId="77777777" w:rsidR="00CE53CE" w:rsidRPr="00A423D1" w:rsidRDefault="00CE53CE" w:rsidP="00CE53CE">
            <w:pPr>
              <w:pStyle w:val="TAC"/>
            </w:pPr>
          </w:p>
        </w:tc>
      </w:tr>
      <w:tr w:rsidR="00CE53CE" w:rsidRPr="00A423D1" w14:paraId="2BAA6542" w14:textId="77777777" w:rsidTr="00E4665A">
        <w:tc>
          <w:tcPr>
            <w:tcW w:w="2394" w:type="dxa"/>
          </w:tcPr>
          <w:p w14:paraId="2CF96294" w14:textId="77777777" w:rsidR="00CE53CE" w:rsidRPr="00A423D1" w:rsidRDefault="00CE53CE" w:rsidP="00CE53CE">
            <w:pPr>
              <w:keepNext/>
              <w:keepLines/>
              <w:spacing w:after="0"/>
              <w:ind w:firstLineChars="150" w:firstLine="270"/>
              <w:rPr>
                <w:rFonts w:ascii="Arial" w:hAnsi="Arial" w:cs="Arial"/>
                <w:sz w:val="18"/>
                <w:szCs w:val="18"/>
              </w:rPr>
            </w:pPr>
            <w:r w:rsidRPr="00A423D1">
              <w:rPr>
                <w:rFonts w:ascii="Arial" w:hAnsi="Arial" w:cs="Arial"/>
                <w:sz w:val="18"/>
                <w:szCs w:val="18"/>
              </w:rPr>
              <w:t>&gt;&gt; UL Configuration</w:t>
            </w:r>
          </w:p>
        </w:tc>
        <w:tc>
          <w:tcPr>
            <w:tcW w:w="1260" w:type="dxa"/>
          </w:tcPr>
          <w:p w14:paraId="7647A07A" w14:textId="77777777" w:rsidR="00CE53CE" w:rsidRPr="00A423D1" w:rsidRDefault="00CE53CE" w:rsidP="00CE53CE">
            <w:pPr>
              <w:pStyle w:val="TAL"/>
            </w:pPr>
            <w:r w:rsidRPr="00A423D1">
              <w:t>O</w:t>
            </w:r>
          </w:p>
        </w:tc>
        <w:tc>
          <w:tcPr>
            <w:tcW w:w="1247" w:type="dxa"/>
          </w:tcPr>
          <w:p w14:paraId="34E46AEC" w14:textId="77777777" w:rsidR="00CE53CE" w:rsidRPr="00A423D1" w:rsidRDefault="00CE53CE" w:rsidP="00CE53CE">
            <w:pPr>
              <w:pStyle w:val="TAL"/>
              <w:rPr>
                <w:i/>
              </w:rPr>
            </w:pPr>
          </w:p>
        </w:tc>
        <w:tc>
          <w:tcPr>
            <w:tcW w:w="1260" w:type="dxa"/>
          </w:tcPr>
          <w:p w14:paraId="39E6AA4A" w14:textId="77777777" w:rsidR="00CE53CE" w:rsidRPr="00A423D1" w:rsidRDefault="00CE53CE" w:rsidP="00CE53CE">
            <w:pPr>
              <w:pStyle w:val="TAL"/>
            </w:pPr>
            <w:r w:rsidRPr="00A423D1">
              <w:t xml:space="preserve">UL </w:t>
            </w:r>
            <w:proofErr w:type="spellStart"/>
            <w:r w:rsidRPr="00A423D1">
              <w:t>Configuraiton</w:t>
            </w:r>
            <w:proofErr w:type="spellEnd"/>
            <w:r w:rsidRPr="00A423D1">
              <w:t xml:space="preserve">  </w:t>
            </w:r>
          </w:p>
          <w:p w14:paraId="611FA874" w14:textId="77777777" w:rsidR="00CE53CE" w:rsidRPr="00A423D1" w:rsidRDefault="00CE53CE" w:rsidP="00CE53CE">
            <w:pPr>
              <w:pStyle w:val="TAL"/>
            </w:pPr>
            <w:r w:rsidRPr="00A423D1">
              <w:t>9.3.1.31</w:t>
            </w:r>
          </w:p>
        </w:tc>
        <w:tc>
          <w:tcPr>
            <w:tcW w:w="1762" w:type="dxa"/>
          </w:tcPr>
          <w:p w14:paraId="168E6699" w14:textId="77777777" w:rsidR="00CE53CE" w:rsidRPr="00A423D1" w:rsidRDefault="00CE53CE" w:rsidP="00CE53CE">
            <w:pPr>
              <w:pStyle w:val="TAL"/>
            </w:pPr>
            <w:r w:rsidRPr="00A423D1">
              <w:t xml:space="preserve">Information about UL usage in </w:t>
            </w:r>
            <w:proofErr w:type="spellStart"/>
            <w:r w:rsidRPr="00A423D1">
              <w:t>gNB</w:t>
            </w:r>
            <w:proofErr w:type="spellEnd"/>
            <w:r w:rsidRPr="00A423D1">
              <w:t xml:space="preserve">-DU. </w:t>
            </w:r>
          </w:p>
        </w:tc>
        <w:tc>
          <w:tcPr>
            <w:tcW w:w="1288" w:type="dxa"/>
          </w:tcPr>
          <w:p w14:paraId="7002CA1B" w14:textId="77777777" w:rsidR="00CE53CE" w:rsidRPr="00A423D1" w:rsidRDefault="00CE53CE" w:rsidP="00CE53CE">
            <w:pPr>
              <w:pStyle w:val="TAC"/>
            </w:pPr>
            <w:r w:rsidRPr="00A423D1">
              <w:t>-</w:t>
            </w:r>
          </w:p>
        </w:tc>
        <w:tc>
          <w:tcPr>
            <w:tcW w:w="1274" w:type="dxa"/>
          </w:tcPr>
          <w:p w14:paraId="3610556F" w14:textId="77777777" w:rsidR="00CE53CE" w:rsidRPr="00A423D1" w:rsidRDefault="00CE53CE" w:rsidP="00CE53CE">
            <w:pPr>
              <w:pStyle w:val="TAC"/>
            </w:pPr>
          </w:p>
        </w:tc>
      </w:tr>
      <w:tr w:rsidR="00CE53CE" w:rsidRPr="00A423D1" w14:paraId="66E7CDF2" w14:textId="77777777" w:rsidTr="00E4665A">
        <w:tc>
          <w:tcPr>
            <w:tcW w:w="2394" w:type="dxa"/>
          </w:tcPr>
          <w:p w14:paraId="42FB57F6" w14:textId="77777777" w:rsidR="00CE53CE" w:rsidRPr="00A423D1" w:rsidRDefault="00CE53CE" w:rsidP="00CE53CE">
            <w:pPr>
              <w:pStyle w:val="NormalArial"/>
            </w:pPr>
            <w:r w:rsidRPr="00A423D1">
              <w:t>&gt;&gt;Duplication Activation</w:t>
            </w:r>
          </w:p>
        </w:tc>
        <w:tc>
          <w:tcPr>
            <w:tcW w:w="1260" w:type="dxa"/>
          </w:tcPr>
          <w:p w14:paraId="3F6A610B" w14:textId="77777777" w:rsidR="00CE53CE" w:rsidRPr="00A423D1" w:rsidRDefault="00CE53CE" w:rsidP="00CE53CE">
            <w:pPr>
              <w:pStyle w:val="TAL"/>
            </w:pPr>
            <w:r w:rsidRPr="00A423D1">
              <w:t>O</w:t>
            </w:r>
          </w:p>
        </w:tc>
        <w:tc>
          <w:tcPr>
            <w:tcW w:w="1247" w:type="dxa"/>
          </w:tcPr>
          <w:p w14:paraId="6F19B351" w14:textId="77777777" w:rsidR="00CE53CE" w:rsidRPr="00A423D1" w:rsidRDefault="00CE53CE" w:rsidP="00CE53CE">
            <w:pPr>
              <w:pStyle w:val="TAL"/>
              <w:rPr>
                <w:i/>
              </w:rPr>
            </w:pPr>
          </w:p>
        </w:tc>
        <w:tc>
          <w:tcPr>
            <w:tcW w:w="1260" w:type="dxa"/>
          </w:tcPr>
          <w:p w14:paraId="48011FD7" w14:textId="77777777" w:rsidR="00CE53CE" w:rsidRPr="00A423D1" w:rsidRDefault="00CE53CE" w:rsidP="00CE53CE">
            <w:pPr>
              <w:pStyle w:val="TAL"/>
            </w:pPr>
            <w:r w:rsidRPr="00A423D1">
              <w:t>9.3.1.36</w:t>
            </w:r>
          </w:p>
        </w:tc>
        <w:tc>
          <w:tcPr>
            <w:tcW w:w="1762" w:type="dxa"/>
          </w:tcPr>
          <w:p w14:paraId="6E2F46DB" w14:textId="77777777" w:rsidR="00CE53CE" w:rsidRPr="00A423D1" w:rsidRDefault="00CE53CE" w:rsidP="00CE53CE">
            <w:pPr>
              <w:pStyle w:val="TAL"/>
            </w:pPr>
            <w:r w:rsidRPr="00A423D1">
              <w:t xml:space="preserve">Information on the initial state of CA based UL PDCP duplication </w:t>
            </w:r>
          </w:p>
        </w:tc>
        <w:tc>
          <w:tcPr>
            <w:tcW w:w="1288" w:type="dxa"/>
          </w:tcPr>
          <w:p w14:paraId="26BE31E7" w14:textId="77777777" w:rsidR="00CE53CE" w:rsidRPr="00A423D1" w:rsidRDefault="00CE53CE" w:rsidP="00CE53CE">
            <w:pPr>
              <w:pStyle w:val="TAC"/>
            </w:pPr>
            <w:r w:rsidRPr="00A423D1">
              <w:t>-</w:t>
            </w:r>
          </w:p>
        </w:tc>
        <w:tc>
          <w:tcPr>
            <w:tcW w:w="1274" w:type="dxa"/>
          </w:tcPr>
          <w:p w14:paraId="698D2596" w14:textId="77777777" w:rsidR="00CE53CE" w:rsidRPr="00A423D1" w:rsidRDefault="00CE53CE" w:rsidP="00CE53CE">
            <w:pPr>
              <w:pStyle w:val="TAC"/>
            </w:pPr>
          </w:p>
        </w:tc>
      </w:tr>
      <w:tr w:rsidR="00CE53CE" w:rsidRPr="00A423D1" w14:paraId="0B95D1A3" w14:textId="77777777" w:rsidTr="00E4665A">
        <w:tc>
          <w:tcPr>
            <w:tcW w:w="2394" w:type="dxa"/>
            <w:tcBorders>
              <w:top w:val="single" w:sz="4" w:space="0" w:color="auto"/>
              <w:left w:val="single" w:sz="4" w:space="0" w:color="auto"/>
              <w:bottom w:val="single" w:sz="4" w:space="0" w:color="auto"/>
              <w:right w:val="single" w:sz="4" w:space="0" w:color="auto"/>
            </w:tcBorders>
          </w:tcPr>
          <w:p w14:paraId="65D4B0AD" w14:textId="77777777" w:rsidR="00CE53CE" w:rsidRPr="00A423D1" w:rsidRDefault="00CE53CE" w:rsidP="00CE53CE">
            <w:pPr>
              <w:keepNext/>
              <w:keepLines/>
              <w:spacing w:after="0"/>
              <w:ind w:left="255" w:firstLineChars="8" w:firstLine="14"/>
              <w:rPr>
                <w:rFonts w:ascii="Arial" w:hAnsi="Arial" w:cs="Arial"/>
                <w:sz w:val="18"/>
                <w:szCs w:val="18"/>
              </w:rPr>
            </w:pPr>
            <w:r w:rsidRPr="00A423D1">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B8ACF0A" w14:textId="77777777" w:rsidR="00CE53CE" w:rsidRPr="00A423D1" w:rsidRDefault="00CE53CE" w:rsidP="00CE53CE">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07358595"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B525B87" w14:textId="77777777" w:rsidR="00CE53CE" w:rsidRPr="00A423D1" w:rsidRDefault="00CE53CE" w:rsidP="00CE53CE">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118E1EF1" w14:textId="77777777" w:rsidR="00CE53CE" w:rsidRPr="00A423D1" w:rsidRDefault="00CE53CE" w:rsidP="00CE53CE">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445AF50" w14:textId="77777777" w:rsidR="00CE53CE" w:rsidRPr="00CE53A3" w:rsidRDefault="00CE53CE" w:rsidP="00CE53CE">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0634689" w14:textId="77777777" w:rsidR="00CE53CE" w:rsidRPr="00CE53A3" w:rsidRDefault="00CE53CE" w:rsidP="00CE53CE">
            <w:pPr>
              <w:pStyle w:val="TAC"/>
            </w:pPr>
            <w:r w:rsidRPr="00A423D1">
              <w:rPr>
                <w:rFonts w:cs="Arial"/>
                <w:szCs w:val="18"/>
              </w:rPr>
              <w:t>reject</w:t>
            </w:r>
          </w:p>
        </w:tc>
      </w:tr>
      <w:tr w:rsidR="00CE53CE" w:rsidRPr="00A423D1" w14:paraId="5FFE9EC7" w14:textId="77777777" w:rsidTr="00E4665A">
        <w:tc>
          <w:tcPr>
            <w:tcW w:w="2394" w:type="dxa"/>
            <w:tcBorders>
              <w:top w:val="single" w:sz="4" w:space="0" w:color="auto"/>
              <w:left w:val="single" w:sz="4" w:space="0" w:color="auto"/>
              <w:bottom w:val="single" w:sz="4" w:space="0" w:color="auto"/>
              <w:right w:val="single" w:sz="4" w:space="0" w:color="auto"/>
            </w:tcBorders>
          </w:tcPr>
          <w:p w14:paraId="0D9801DB" w14:textId="77777777" w:rsidR="00CE53CE" w:rsidRPr="00A423D1" w:rsidRDefault="00CE53CE" w:rsidP="00CE53CE">
            <w:pPr>
              <w:keepNext/>
              <w:keepLines/>
              <w:spacing w:after="0"/>
              <w:ind w:left="255" w:firstLineChars="8" w:firstLine="14"/>
              <w:rPr>
                <w:rFonts w:ascii="Arial" w:hAnsi="Arial"/>
                <w:sz w:val="18"/>
              </w:rPr>
            </w:pPr>
            <w:r w:rsidRPr="00A423D1">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B8BE569" w14:textId="77777777" w:rsidR="00CE53CE" w:rsidRPr="00A423D1" w:rsidRDefault="00CE53CE" w:rsidP="00CE53CE">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0EC9F1F"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A14804" w14:textId="77777777" w:rsidR="00CE53CE" w:rsidRPr="00A423D1" w:rsidRDefault="00CE53CE" w:rsidP="00CE53CE">
            <w:pPr>
              <w:pStyle w:val="TAL"/>
            </w:pPr>
            <w:r w:rsidRPr="00A423D1">
              <w:t>Duplication Activation</w:t>
            </w:r>
          </w:p>
          <w:p w14:paraId="7654C6E6" w14:textId="77777777" w:rsidR="00CE53CE" w:rsidRPr="00A423D1" w:rsidRDefault="00CE53CE" w:rsidP="00CE53CE">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2D5F52BA" w14:textId="77777777" w:rsidR="00CE53CE" w:rsidRPr="00A423D1" w:rsidRDefault="00CE53CE" w:rsidP="00CE53CE">
            <w:pPr>
              <w:pStyle w:val="TAL"/>
            </w:pPr>
            <w:r w:rsidRPr="00A423D1">
              <w:t xml:space="preserve">Information on the initial state of  DC </w:t>
            </w:r>
            <w:proofErr w:type="spellStart"/>
            <w:r w:rsidRPr="00A423D1">
              <w:t>basedUL</w:t>
            </w:r>
            <w:proofErr w:type="spellEnd"/>
            <w:r w:rsidRPr="00A423D1">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3CF57613"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2FBF7BD6" w14:textId="77777777" w:rsidR="00CE53CE" w:rsidRPr="00A423D1" w:rsidRDefault="00CE53CE" w:rsidP="00CE53CE">
            <w:pPr>
              <w:pStyle w:val="TAC"/>
            </w:pPr>
            <w:r w:rsidRPr="00A423D1">
              <w:t>reject</w:t>
            </w:r>
          </w:p>
        </w:tc>
      </w:tr>
      <w:tr w:rsidR="00CE53CE" w:rsidRPr="00A423D1" w14:paraId="1946AC77" w14:textId="77777777" w:rsidTr="00E4665A">
        <w:tc>
          <w:tcPr>
            <w:tcW w:w="2394" w:type="dxa"/>
          </w:tcPr>
          <w:p w14:paraId="461E108F" w14:textId="77777777" w:rsidR="00CE53CE" w:rsidRPr="00A423D1" w:rsidRDefault="00CE53CE" w:rsidP="00CE53CE">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DL </w:t>
            </w:r>
            <w:r w:rsidRPr="00A423D1">
              <w:rPr>
                <w:rFonts w:ascii="Arial" w:hAnsi="Arial" w:cs="Arial"/>
                <w:sz w:val="18"/>
                <w:szCs w:val="18"/>
              </w:rPr>
              <w:t>PDCP SN length</w:t>
            </w:r>
          </w:p>
        </w:tc>
        <w:tc>
          <w:tcPr>
            <w:tcW w:w="1260" w:type="dxa"/>
          </w:tcPr>
          <w:p w14:paraId="0A6E16BE" w14:textId="77777777" w:rsidR="00CE53CE" w:rsidRPr="00A423D1" w:rsidRDefault="00CE53CE" w:rsidP="00CE53CE">
            <w:pPr>
              <w:pStyle w:val="TAL"/>
              <w:rPr>
                <w:rFonts w:cs="Arial"/>
                <w:szCs w:val="18"/>
              </w:rPr>
            </w:pPr>
            <w:r w:rsidRPr="00A423D1">
              <w:rPr>
                <w:rFonts w:cs="Arial"/>
                <w:szCs w:val="18"/>
              </w:rPr>
              <w:t>M</w:t>
            </w:r>
          </w:p>
        </w:tc>
        <w:tc>
          <w:tcPr>
            <w:tcW w:w="1247" w:type="dxa"/>
          </w:tcPr>
          <w:p w14:paraId="3C6B33DE" w14:textId="77777777" w:rsidR="00CE53CE" w:rsidRPr="00A423D1" w:rsidRDefault="00CE53CE" w:rsidP="00CE53CE">
            <w:pPr>
              <w:pStyle w:val="TAL"/>
              <w:rPr>
                <w:rFonts w:cs="Arial"/>
                <w:b/>
                <w:i/>
                <w:szCs w:val="18"/>
              </w:rPr>
            </w:pPr>
          </w:p>
        </w:tc>
        <w:tc>
          <w:tcPr>
            <w:tcW w:w="1260" w:type="dxa"/>
          </w:tcPr>
          <w:p w14:paraId="77B19201" w14:textId="77777777" w:rsidR="00CE53CE" w:rsidRPr="00A423D1" w:rsidRDefault="00CE53CE" w:rsidP="00CE53CE">
            <w:pPr>
              <w:pStyle w:val="TAL"/>
              <w:rPr>
                <w:rFonts w:cs="Arial"/>
                <w:szCs w:val="18"/>
              </w:rPr>
            </w:pPr>
            <w:r w:rsidRPr="00A423D1">
              <w:rPr>
                <w:rFonts w:cs="Arial"/>
                <w:szCs w:val="18"/>
              </w:rPr>
              <w:t>ENUMERATED (12bits, 18bits, ...)</w:t>
            </w:r>
          </w:p>
        </w:tc>
        <w:tc>
          <w:tcPr>
            <w:tcW w:w="1762" w:type="dxa"/>
          </w:tcPr>
          <w:p w14:paraId="723B1FB4" w14:textId="77777777" w:rsidR="00CE53CE" w:rsidRPr="00A423D1" w:rsidRDefault="00CE53CE" w:rsidP="00CE53CE">
            <w:pPr>
              <w:pStyle w:val="TAL"/>
              <w:rPr>
                <w:rFonts w:cs="Arial"/>
                <w:szCs w:val="18"/>
              </w:rPr>
            </w:pPr>
          </w:p>
        </w:tc>
        <w:tc>
          <w:tcPr>
            <w:tcW w:w="1288" w:type="dxa"/>
          </w:tcPr>
          <w:p w14:paraId="613C3998" w14:textId="77777777" w:rsidR="00CE53CE" w:rsidRPr="00A423D1" w:rsidRDefault="00CE53CE" w:rsidP="00CE53CE">
            <w:pPr>
              <w:pStyle w:val="TAC"/>
              <w:rPr>
                <w:rFonts w:cs="Arial"/>
                <w:szCs w:val="18"/>
              </w:rPr>
            </w:pPr>
            <w:r w:rsidRPr="00A423D1">
              <w:rPr>
                <w:rFonts w:cs="Arial"/>
                <w:szCs w:val="18"/>
              </w:rPr>
              <w:t>YES</w:t>
            </w:r>
          </w:p>
        </w:tc>
        <w:tc>
          <w:tcPr>
            <w:tcW w:w="1274" w:type="dxa"/>
          </w:tcPr>
          <w:p w14:paraId="5E7A6A23" w14:textId="77777777" w:rsidR="00CE53CE" w:rsidRPr="00A423D1" w:rsidRDefault="00CE53CE" w:rsidP="00CE53CE">
            <w:pPr>
              <w:pStyle w:val="TAC"/>
              <w:rPr>
                <w:rFonts w:cs="Arial"/>
                <w:szCs w:val="18"/>
              </w:rPr>
            </w:pPr>
            <w:r w:rsidRPr="00A423D1">
              <w:rPr>
                <w:rFonts w:cs="Arial"/>
                <w:szCs w:val="18"/>
              </w:rPr>
              <w:t>ignore</w:t>
            </w:r>
          </w:p>
        </w:tc>
      </w:tr>
      <w:tr w:rsidR="00CE53CE" w:rsidRPr="00A423D1" w14:paraId="11F2516A" w14:textId="77777777" w:rsidTr="00E4665A">
        <w:tc>
          <w:tcPr>
            <w:tcW w:w="2394" w:type="dxa"/>
          </w:tcPr>
          <w:p w14:paraId="47530C59" w14:textId="77777777" w:rsidR="00CE53CE" w:rsidRPr="00A423D1" w:rsidRDefault="00CE53CE" w:rsidP="00CE53CE">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p>
        </w:tc>
        <w:tc>
          <w:tcPr>
            <w:tcW w:w="1260" w:type="dxa"/>
          </w:tcPr>
          <w:p w14:paraId="580D983C" w14:textId="77777777" w:rsidR="00CE53CE" w:rsidRPr="00A423D1" w:rsidRDefault="00CE53CE" w:rsidP="00CE53CE">
            <w:pPr>
              <w:pStyle w:val="TAL"/>
              <w:rPr>
                <w:rFonts w:cs="Arial"/>
                <w:szCs w:val="18"/>
                <w:lang w:eastAsia="zh-CN"/>
              </w:rPr>
            </w:pPr>
            <w:r w:rsidRPr="00A423D1">
              <w:rPr>
                <w:rFonts w:cs="Arial"/>
                <w:szCs w:val="18"/>
                <w:lang w:eastAsia="zh-CN"/>
              </w:rPr>
              <w:t>O</w:t>
            </w:r>
          </w:p>
        </w:tc>
        <w:tc>
          <w:tcPr>
            <w:tcW w:w="1247" w:type="dxa"/>
          </w:tcPr>
          <w:p w14:paraId="1C9610D6" w14:textId="77777777" w:rsidR="00CE53CE" w:rsidRPr="00A423D1" w:rsidRDefault="00CE53CE" w:rsidP="00CE53CE">
            <w:pPr>
              <w:pStyle w:val="TAL"/>
              <w:rPr>
                <w:rFonts w:cs="Arial"/>
                <w:b/>
                <w:i/>
                <w:szCs w:val="18"/>
              </w:rPr>
            </w:pPr>
          </w:p>
        </w:tc>
        <w:tc>
          <w:tcPr>
            <w:tcW w:w="1260" w:type="dxa"/>
          </w:tcPr>
          <w:p w14:paraId="4410AFD1" w14:textId="77777777" w:rsidR="00CE53CE" w:rsidRPr="00A423D1" w:rsidRDefault="00CE53CE" w:rsidP="00CE53CE">
            <w:pPr>
              <w:pStyle w:val="TAL"/>
              <w:rPr>
                <w:rFonts w:cs="Arial"/>
                <w:szCs w:val="18"/>
              </w:rPr>
            </w:pPr>
            <w:r w:rsidRPr="00A423D1">
              <w:rPr>
                <w:rFonts w:cs="Arial"/>
                <w:szCs w:val="18"/>
              </w:rPr>
              <w:t>ENUMERATED (12bits, 18bits, ...)</w:t>
            </w:r>
          </w:p>
        </w:tc>
        <w:tc>
          <w:tcPr>
            <w:tcW w:w="1762" w:type="dxa"/>
          </w:tcPr>
          <w:p w14:paraId="4F35C91B" w14:textId="77777777" w:rsidR="00CE53CE" w:rsidRPr="00A423D1" w:rsidRDefault="00CE53CE" w:rsidP="00CE53CE">
            <w:pPr>
              <w:pStyle w:val="TAL"/>
              <w:rPr>
                <w:rFonts w:cs="Arial"/>
                <w:szCs w:val="18"/>
              </w:rPr>
            </w:pPr>
          </w:p>
        </w:tc>
        <w:tc>
          <w:tcPr>
            <w:tcW w:w="1288" w:type="dxa"/>
          </w:tcPr>
          <w:p w14:paraId="5D70E507" w14:textId="77777777" w:rsidR="00CE53CE" w:rsidRPr="00A423D1" w:rsidRDefault="00CE53CE" w:rsidP="00CE53CE">
            <w:pPr>
              <w:pStyle w:val="TAC"/>
              <w:rPr>
                <w:rFonts w:cs="Arial"/>
                <w:szCs w:val="18"/>
                <w:lang w:eastAsia="zh-CN"/>
              </w:rPr>
            </w:pPr>
            <w:r w:rsidRPr="00A423D1">
              <w:rPr>
                <w:rFonts w:cs="Arial"/>
                <w:szCs w:val="18"/>
                <w:lang w:eastAsia="zh-CN"/>
              </w:rPr>
              <w:t>YES</w:t>
            </w:r>
          </w:p>
        </w:tc>
        <w:tc>
          <w:tcPr>
            <w:tcW w:w="1274" w:type="dxa"/>
          </w:tcPr>
          <w:p w14:paraId="4F0F1DAD" w14:textId="77777777" w:rsidR="00CE53CE" w:rsidRPr="00A423D1" w:rsidRDefault="00CE53CE" w:rsidP="00CE53CE">
            <w:pPr>
              <w:pStyle w:val="TAC"/>
              <w:rPr>
                <w:rFonts w:cs="Arial"/>
                <w:szCs w:val="18"/>
                <w:lang w:eastAsia="zh-CN"/>
              </w:rPr>
            </w:pPr>
            <w:r w:rsidRPr="00A423D1">
              <w:rPr>
                <w:rFonts w:cs="Arial"/>
                <w:szCs w:val="18"/>
                <w:lang w:eastAsia="zh-CN"/>
              </w:rPr>
              <w:t>ignore</w:t>
            </w:r>
          </w:p>
        </w:tc>
      </w:tr>
      <w:tr w:rsidR="00CE53CE" w:rsidRPr="00A423D1" w14:paraId="5F340776" w14:textId="77777777" w:rsidTr="00E4665A">
        <w:tc>
          <w:tcPr>
            <w:tcW w:w="2394" w:type="dxa"/>
          </w:tcPr>
          <w:p w14:paraId="182A01A3" w14:textId="77777777" w:rsidR="00CE53CE" w:rsidRPr="00A423D1" w:rsidRDefault="00CE53CE" w:rsidP="00CE53CE">
            <w:pPr>
              <w:keepNext/>
              <w:keepLines/>
              <w:spacing w:after="0"/>
              <w:rPr>
                <w:rFonts w:ascii="Arial" w:hAnsi="Arial"/>
                <w:sz w:val="18"/>
              </w:rPr>
            </w:pPr>
            <w:r w:rsidRPr="00A423D1">
              <w:rPr>
                <w:rFonts w:ascii="Arial" w:hAnsi="Arial"/>
                <w:sz w:val="18"/>
              </w:rPr>
              <w:lastRenderedPageBreak/>
              <w:t xml:space="preserve">Inactivity Monitoring Request </w:t>
            </w:r>
          </w:p>
        </w:tc>
        <w:tc>
          <w:tcPr>
            <w:tcW w:w="1260" w:type="dxa"/>
          </w:tcPr>
          <w:p w14:paraId="1E8D918D" w14:textId="77777777" w:rsidR="00CE53CE" w:rsidRPr="00A423D1" w:rsidRDefault="00CE53CE" w:rsidP="00CE53CE">
            <w:pPr>
              <w:pStyle w:val="TAL"/>
            </w:pPr>
            <w:r w:rsidRPr="00A423D1">
              <w:t>O</w:t>
            </w:r>
          </w:p>
        </w:tc>
        <w:tc>
          <w:tcPr>
            <w:tcW w:w="1247" w:type="dxa"/>
          </w:tcPr>
          <w:p w14:paraId="38157EB4" w14:textId="77777777" w:rsidR="00CE53CE" w:rsidRPr="00A423D1" w:rsidRDefault="00CE53CE" w:rsidP="00CE53CE">
            <w:pPr>
              <w:pStyle w:val="TAL"/>
              <w:rPr>
                <w:i/>
              </w:rPr>
            </w:pPr>
          </w:p>
        </w:tc>
        <w:tc>
          <w:tcPr>
            <w:tcW w:w="1260" w:type="dxa"/>
          </w:tcPr>
          <w:p w14:paraId="2BAA86E0" w14:textId="77777777" w:rsidR="00CE53CE" w:rsidRPr="00A423D1" w:rsidRDefault="00CE53CE" w:rsidP="00CE53CE">
            <w:pPr>
              <w:pStyle w:val="TAL"/>
            </w:pPr>
            <w:r w:rsidRPr="00A423D1">
              <w:t>ENUMERATED (true, ...)</w:t>
            </w:r>
          </w:p>
        </w:tc>
        <w:tc>
          <w:tcPr>
            <w:tcW w:w="1762" w:type="dxa"/>
          </w:tcPr>
          <w:p w14:paraId="4804FDCA" w14:textId="77777777" w:rsidR="00CE53CE" w:rsidRPr="00A423D1" w:rsidRDefault="00CE53CE" w:rsidP="00CE53CE">
            <w:pPr>
              <w:pStyle w:val="TAL"/>
            </w:pPr>
          </w:p>
        </w:tc>
        <w:tc>
          <w:tcPr>
            <w:tcW w:w="1288" w:type="dxa"/>
          </w:tcPr>
          <w:p w14:paraId="028913FD" w14:textId="77777777" w:rsidR="00CE53CE" w:rsidRPr="00A423D1" w:rsidRDefault="00CE53CE" w:rsidP="00CE53CE">
            <w:pPr>
              <w:pStyle w:val="TAC"/>
            </w:pPr>
            <w:r w:rsidRPr="00A423D1">
              <w:t>YES</w:t>
            </w:r>
          </w:p>
        </w:tc>
        <w:tc>
          <w:tcPr>
            <w:tcW w:w="1274" w:type="dxa"/>
          </w:tcPr>
          <w:p w14:paraId="5FD09013" w14:textId="77777777" w:rsidR="00CE53CE" w:rsidRPr="00A423D1" w:rsidRDefault="00CE53CE" w:rsidP="00CE53CE">
            <w:pPr>
              <w:pStyle w:val="TAC"/>
            </w:pPr>
            <w:r w:rsidRPr="00A423D1">
              <w:t>reject</w:t>
            </w:r>
          </w:p>
        </w:tc>
      </w:tr>
      <w:tr w:rsidR="00CE53CE" w:rsidRPr="00A423D1" w14:paraId="28C7BA93" w14:textId="77777777" w:rsidTr="00E4665A">
        <w:tc>
          <w:tcPr>
            <w:tcW w:w="2394" w:type="dxa"/>
          </w:tcPr>
          <w:p w14:paraId="6A0F338C" w14:textId="77777777" w:rsidR="00CE53CE" w:rsidRPr="00A423D1" w:rsidRDefault="00CE53CE" w:rsidP="00CE53CE">
            <w:pPr>
              <w:keepNext/>
              <w:keepLines/>
              <w:spacing w:after="0"/>
              <w:rPr>
                <w:rFonts w:ascii="Arial" w:hAnsi="Arial"/>
                <w:sz w:val="18"/>
              </w:rPr>
            </w:pPr>
            <w:r w:rsidRPr="00A423D1">
              <w:rPr>
                <w:rFonts w:ascii="Arial" w:hAnsi="Arial"/>
                <w:sz w:val="18"/>
              </w:rPr>
              <w:t>RAT-Frequency Priority Information</w:t>
            </w:r>
          </w:p>
        </w:tc>
        <w:tc>
          <w:tcPr>
            <w:tcW w:w="1260" w:type="dxa"/>
          </w:tcPr>
          <w:p w14:paraId="64398176" w14:textId="77777777" w:rsidR="00CE53CE" w:rsidRPr="00A423D1" w:rsidRDefault="00CE53CE" w:rsidP="00CE53CE">
            <w:pPr>
              <w:pStyle w:val="TAL"/>
            </w:pPr>
            <w:r w:rsidRPr="00A423D1">
              <w:t>O</w:t>
            </w:r>
          </w:p>
        </w:tc>
        <w:tc>
          <w:tcPr>
            <w:tcW w:w="1247" w:type="dxa"/>
          </w:tcPr>
          <w:p w14:paraId="0D287286" w14:textId="77777777" w:rsidR="00CE53CE" w:rsidRPr="00A423D1" w:rsidRDefault="00CE53CE" w:rsidP="00CE53CE">
            <w:pPr>
              <w:pStyle w:val="TAL"/>
              <w:rPr>
                <w:i/>
              </w:rPr>
            </w:pPr>
          </w:p>
        </w:tc>
        <w:tc>
          <w:tcPr>
            <w:tcW w:w="1260" w:type="dxa"/>
          </w:tcPr>
          <w:p w14:paraId="63BE2C4F" w14:textId="77777777" w:rsidR="00CE53CE" w:rsidRPr="00A423D1" w:rsidRDefault="00CE53CE" w:rsidP="00CE53CE">
            <w:pPr>
              <w:pStyle w:val="TAL"/>
            </w:pPr>
            <w:r w:rsidRPr="00A423D1">
              <w:t>9.3.1.34</w:t>
            </w:r>
          </w:p>
        </w:tc>
        <w:tc>
          <w:tcPr>
            <w:tcW w:w="1762" w:type="dxa"/>
          </w:tcPr>
          <w:p w14:paraId="11B6C44B" w14:textId="77777777" w:rsidR="00CE53CE" w:rsidRPr="00A423D1" w:rsidRDefault="00CE53CE" w:rsidP="00CE53CE">
            <w:pPr>
              <w:pStyle w:val="TAL"/>
            </w:pPr>
          </w:p>
        </w:tc>
        <w:tc>
          <w:tcPr>
            <w:tcW w:w="1288" w:type="dxa"/>
          </w:tcPr>
          <w:p w14:paraId="2B9532CF" w14:textId="77777777" w:rsidR="00CE53CE" w:rsidRPr="00A423D1" w:rsidRDefault="00CE53CE" w:rsidP="00CE53CE">
            <w:pPr>
              <w:pStyle w:val="TAC"/>
            </w:pPr>
            <w:r w:rsidRPr="00A423D1">
              <w:t>YES</w:t>
            </w:r>
          </w:p>
        </w:tc>
        <w:tc>
          <w:tcPr>
            <w:tcW w:w="1274" w:type="dxa"/>
          </w:tcPr>
          <w:p w14:paraId="15CB0692" w14:textId="77777777" w:rsidR="00CE53CE" w:rsidRPr="00A423D1" w:rsidRDefault="00CE53CE" w:rsidP="00CE53CE">
            <w:pPr>
              <w:pStyle w:val="TAC"/>
            </w:pPr>
            <w:r w:rsidRPr="00A423D1">
              <w:t>reject</w:t>
            </w:r>
          </w:p>
        </w:tc>
      </w:tr>
      <w:tr w:rsidR="00CE53CE" w:rsidRPr="00A423D1" w14:paraId="253852DF" w14:textId="77777777" w:rsidTr="00E4665A">
        <w:tc>
          <w:tcPr>
            <w:tcW w:w="2394" w:type="dxa"/>
          </w:tcPr>
          <w:p w14:paraId="114D6156" w14:textId="77777777" w:rsidR="00CE53CE" w:rsidRPr="00A423D1" w:rsidRDefault="00CE53CE" w:rsidP="00CE53CE">
            <w:pPr>
              <w:keepNext/>
              <w:keepLines/>
              <w:spacing w:after="0"/>
              <w:rPr>
                <w:rFonts w:ascii="Arial" w:hAnsi="Arial"/>
                <w:sz w:val="18"/>
              </w:rPr>
            </w:pPr>
            <w:r w:rsidRPr="00A423D1">
              <w:rPr>
                <w:rFonts w:ascii="Arial" w:hAnsi="Arial"/>
                <w:sz w:val="18"/>
              </w:rPr>
              <w:t>RRC-Container</w:t>
            </w:r>
          </w:p>
        </w:tc>
        <w:tc>
          <w:tcPr>
            <w:tcW w:w="1260" w:type="dxa"/>
          </w:tcPr>
          <w:p w14:paraId="609BE21A" w14:textId="77777777" w:rsidR="00CE53CE" w:rsidRPr="00A423D1" w:rsidRDefault="00CE53CE" w:rsidP="00CE53CE">
            <w:pPr>
              <w:pStyle w:val="TAL"/>
            </w:pPr>
            <w:r w:rsidRPr="00A423D1">
              <w:t>O</w:t>
            </w:r>
          </w:p>
        </w:tc>
        <w:tc>
          <w:tcPr>
            <w:tcW w:w="1247" w:type="dxa"/>
          </w:tcPr>
          <w:p w14:paraId="573DF2AF" w14:textId="77777777" w:rsidR="00CE53CE" w:rsidRPr="00A423D1" w:rsidRDefault="00CE53CE" w:rsidP="00CE53CE">
            <w:pPr>
              <w:pStyle w:val="TAL"/>
              <w:rPr>
                <w:i/>
              </w:rPr>
            </w:pPr>
          </w:p>
        </w:tc>
        <w:tc>
          <w:tcPr>
            <w:tcW w:w="1260" w:type="dxa"/>
          </w:tcPr>
          <w:p w14:paraId="7E940B59" w14:textId="77777777" w:rsidR="00CE53CE" w:rsidRPr="00A423D1" w:rsidRDefault="00CE53CE" w:rsidP="00CE53CE">
            <w:pPr>
              <w:pStyle w:val="TAL"/>
            </w:pPr>
            <w:r w:rsidRPr="00A423D1">
              <w:t>9.3.1.6</w:t>
            </w:r>
          </w:p>
        </w:tc>
        <w:tc>
          <w:tcPr>
            <w:tcW w:w="1762" w:type="dxa"/>
          </w:tcPr>
          <w:p w14:paraId="10844521" w14:textId="77777777" w:rsidR="00CE53CE" w:rsidRPr="00A423D1" w:rsidRDefault="00CE53CE" w:rsidP="00CE53CE">
            <w:pPr>
              <w:pStyle w:val="TAL"/>
            </w:pPr>
            <w:r w:rsidRPr="00A423D1">
              <w:t xml:space="preserve">Includes the </w:t>
            </w:r>
            <w:r w:rsidRPr="00A423D1">
              <w:rPr>
                <w:i/>
              </w:rPr>
              <w:t>DL-DCCH-Message</w:t>
            </w:r>
            <w:r w:rsidRPr="00A423D1">
              <w:t xml:space="preserve"> IE as defined in </w:t>
            </w:r>
            <w:proofErr w:type="spellStart"/>
            <w:r w:rsidRPr="00A423D1">
              <w:t>subclause</w:t>
            </w:r>
            <w:proofErr w:type="spellEnd"/>
            <w:r w:rsidRPr="00A423D1">
              <w:t xml:space="preserve"> 6.2 of TS 38.331 [8]</w:t>
            </w:r>
            <w:r w:rsidRPr="00A423D1">
              <w:rPr>
                <w:rFonts w:eastAsia="宋体"/>
                <w:lang w:eastAsia="zh-CN"/>
              </w:rPr>
              <w:t>, encapsulated in a PDCP PDU</w:t>
            </w:r>
            <w:r w:rsidRPr="00A423D1">
              <w:t>.</w:t>
            </w:r>
          </w:p>
        </w:tc>
        <w:tc>
          <w:tcPr>
            <w:tcW w:w="1288" w:type="dxa"/>
          </w:tcPr>
          <w:p w14:paraId="3D5CB6C4" w14:textId="77777777" w:rsidR="00CE53CE" w:rsidRPr="00A423D1" w:rsidRDefault="00CE53CE" w:rsidP="00CE53CE">
            <w:pPr>
              <w:pStyle w:val="TAC"/>
            </w:pPr>
            <w:r w:rsidRPr="00A423D1">
              <w:t>YES</w:t>
            </w:r>
          </w:p>
        </w:tc>
        <w:tc>
          <w:tcPr>
            <w:tcW w:w="1274" w:type="dxa"/>
          </w:tcPr>
          <w:p w14:paraId="28DC4463" w14:textId="77777777" w:rsidR="00CE53CE" w:rsidRPr="00A423D1" w:rsidRDefault="00CE53CE" w:rsidP="00CE53CE">
            <w:pPr>
              <w:pStyle w:val="TAC"/>
            </w:pPr>
            <w:r w:rsidRPr="00A423D1">
              <w:t>ignore</w:t>
            </w:r>
          </w:p>
        </w:tc>
      </w:tr>
      <w:tr w:rsidR="00CE53CE" w:rsidRPr="00A423D1" w14:paraId="55B8BDA6" w14:textId="77777777" w:rsidTr="00E4665A">
        <w:tc>
          <w:tcPr>
            <w:tcW w:w="2394" w:type="dxa"/>
          </w:tcPr>
          <w:p w14:paraId="7CD004BB" w14:textId="77777777" w:rsidR="00CE53CE" w:rsidRPr="00A423D1" w:rsidRDefault="00CE53CE" w:rsidP="00CE53CE">
            <w:pPr>
              <w:keepNext/>
              <w:keepLines/>
              <w:spacing w:after="0"/>
              <w:rPr>
                <w:rFonts w:ascii="Arial" w:hAnsi="Arial"/>
                <w:sz w:val="18"/>
              </w:rPr>
            </w:pPr>
            <w:r w:rsidRPr="00A423D1">
              <w:rPr>
                <w:rFonts w:ascii="Arial" w:hAnsi="Arial"/>
                <w:sz w:val="18"/>
              </w:rPr>
              <w:t>Masked IMEISV</w:t>
            </w:r>
          </w:p>
        </w:tc>
        <w:tc>
          <w:tcPr>
            <w:tcW w:w="1260" w:type="dxa"/>
          </w:tcPr>
          <w:p w14:paraId="53528453" w14:textId="77777777" w:rsidR="00CE53CE" w:rsidRPr="00A423D1" w:rsidRDefault="00CE53CE" w:rsidP="00CE53CE">
            <w:pPr>
              <w:pStyle w:val="TAL"/>
            </w:pPr>
            <w:r w:rsidRPr="00A423D1">
              <w:t>O</w:t>
            </w:r>
          </w:p>
        </w:tc>
        <w:tc>
          <w:tcPr>
            <w:tcW w:w="1247" w:type="dxa"/>
          </w:tcPr>
          <w:p w14:paraId="1FAB50E0" w14:textId="77777777" w:rsidR="00CE53CE" w:rsidRPr="00A423D1" w:rsidRDefault="00CE53CE" w:rsidP="00CE53CE">
            <w:pPr>
              <w:pStyle w:val="TAL"/>
              <w:rPr>
                <w:i/>
              </w:rPr>
            </w:pPr>
          </w:p>
        </w:tc>
        <w:tc>
          <w:tcPr>
            <w:tcW w:w="1260" w:type="dxa"/>
          </w:tcPr>
          <w:p w14:paraId="0A4A6A5C" w14:textId="77777777" w:rsidR="00CE53CE" w:rsidRPr="00A423D1" w:rsidRDefault="00CE53CE" w:rsidP="00CE53CE">
            <w:pPr>
              <w:pStyle w:val="TAL"/>
            </w:pPr>
            <w:r w:rsidRPr="00A423D1">
              <w:t>9.3.1.55</w:t>
            </w:r>
          </w:p>
        </w:tc>
        <w:tc>
          <w:tcPr>
            <w:tcW w:w="1762" w:type="dxa"/>
          </w:tcPr>
          <w:p w14:paraId="63DEFBC0" w14:textId="77777777" w:rsidR="00CE53CE" w:rsidRPr="00A423D1" w:rsidRDefault="00CE53CE" w:rsidP="00CE53CE">
            <w:pPr>
              <w:pStyle w:val="TAL"/>
            </w:pPr>
          </w:p>
        </w:tc>
        <w:tc>
          <w:tcPr>
            <w:tcW w:w="1288" w:type="dxa"/>
          </w:tcPr>
          <w:p w14:paraId="7C6CD4A8" w14:textId="77777777" w:rsidR="00CE53CE" w:rsidRPr="00A423D1" w:rsidRDefault="00CE53CE" w:rsidP="00CE53CE">
            <w:pPr>
              <w:pStyle w:val="TAC"/>
            </w:pPr>
            <w:r w:rsidRPr="00A423D1">
              <w:t>YES</w:t>
            </w:r>
          </w:p>
        </w:tc>
        <w:tc>
          <w:tcPr>
            <w:tcW w:w="1274" w:type="dxa"/>
          </w:tcPr>
          <w:p w14:paraId="76271E0D" w14:textId="77777777" w:rsidR="00CE53CE" w:rsidRPr="00A423D1" w:rsidRDefault="00CE53CE" w:rsidP="00CE53CE">
            <w:pPr>
              <w:pStyle w:val="TAC"/>
            </w:pPr>
            <w:r w:rsidRPr="00A423D1">
              <w:t>ignore</w:t>
            </w:r>
          </w:p>
        </w:tc>
      </w:tr>
      <w:tr w:rsidR="00CE53CE" w:rsidRPr="00A423D1" w14:paraId="2EF22126" w14:textId="77777777" w:rsidTr="00E4665A">
        <w:tc>
          <w:tcPr>
            <w:tcW w:w="2394" w:type="dxa"/>
            <w:tcBorders>
              <w:top w:val="single" w:sz="4" w:space="0" w:color="auto"/>
              <w:left w:val="single" w:sz="4" w:space="0" w:color="auto"/>
              <w:bottom w:val="single" w:sz="4" w:space="0" w:color="auto"/>
              <w:right w:val="single" w:sz="4" w:space="0" w:color="auto"/>
            </w:tcBorders>
          </w:tcPr>
          <w:p w14:paraId="2B507CEC" w14:textId="77777777" w:rsidR="00CE53CE" w:rsidRPr="00A423D1" w:rsidRDefault="00CE53CE" w:rsidP="00CE53CE">
            <w:pPr>
              <w:keepNext/>
              <w:keepLines/>
              <w:spacing w:after="0"/>
              <w:rPr>
                <w:rFonts w:ascii="Arial" w:hAnsi="Arial"/>
                <w:sz w:val="18"/>
              </w:rPr>
            </w:pPr>
            <w:r w:rsidRPr="00A423D1">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49D527A0" w14:textId="77777777" w:rsidR="00CE53CE" w:rsidRPr="00A423D1" w:rsidRDefault="00CE53CE" w:rsidP="00CE53CE">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115E0051"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3ED913" w14:textId="77777777" w:rsidR="00CE53CE" w:rsidRPr="00A423D1" w:rsidRDefault="00CE53CE" w:rsidP="00CE53CE">
            <w:pPr>
              <w:pStyle w:val="TAL"/>
            </w:pPr>
            <w:r w:rsidRPr="00A423D1">
              <w:t>PLMN ID</w:t>
            </w:r>
          </w:p>
          <w:p w14:paraId="2C1A89D7" w14:textId="77777777" w:rsidR="00CE53CE" w:rsidRPr="00A423D1" w:rsidRDefault="00CE53CE" w:rsidP="00CE53CE">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1126D214" w14:textId="77777777" w:rsidR="00CE53CE" w:rsidRPr="00A423D1" w:rsidRDefault="00CE53CE" w:rsidP="00CE53CE">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955FBFF"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2B117FE" w14:textId="77777777" w:rsidR="00CE53CE" w:rsidRPr="00A423D1" w:rsidRDefault="00CE53CE" w:rsidP="00CE53CE">
            <w:pPr>
              <w:pStyle w:val="TAC"/>
            </w:pPr>
            <w:r w:rsidRPr="00A423D1">
              <w:t>ignore</w:t>
            </w:r>
          </w:p>
        </w:tc>
      </w:tr>
      <w:tr w:rsidR="00CE53CE" w:rsidRPr="00A423D1" w14:paraId="3A9ED4B5" w14:textId="77777777" w:rsidTr="00E4665A">
        <w:tc>
          <w:tcPr>
            <w:tcW w:w="2394" w:type="dxa"/>
          </w:tcPr>
          <w:p w14:paraId="19EE7949" w14:textId="77777777" w:rsidR="00CE53CE" w:rsidRPr="00A423D1" w:rsidRDefault="00CE53CE" w:rsidP="00CE53CE">
            <w:pPr>
              <w:keepNext/>
              <w:keepLines/>
              <w:spacing w:after="0"/>
              <w:rPr>
                <w:rFonts w:ascii="Arial" w:hAnsi="Arial"/>
                <w:noProof/>
                <w:sz w:val="18"/>
              </w:rPr>
            </w:pPr>
            <w:r w:rsidRPr="00A423D1">
              <w:rPr>
                <w:rFonts w:ascii="Arial" w:hAnsi="Arial"/>
                <w:noProof/>
                <w:sz w:val="18"/>
              </w:rPr>
              <w:t>gNB-DU UE Aggregate Maximum Bit Rate Uplink</w:t>
            </w:r>
          </w:p>
        </w:tc>
        <w:tc>
          <w:tcPr>
            <w:tcW w:w="1260" w:type="dxa"/>
          </w:tcPr>
          <w:p w14:paraId="6CAFAE1F" w14:textId="77777777" w:rsidR="00CE53CE" w:rsidRPr="00A423D1" w:rsidRDefault="00CE53CE" w:rsidP="00CE53CE">
            <w:pPr>
              <w:pStyle w:val="TAL"/>
              <w:rPr>
                <w:noProof/>
              </w:rPr>
            </w:pPr>
            <w:r w:rsidRPr="00A423D1">
              <w:t>C-</w:t>
            </w:r>
            <w:proofErr w:type="spellStart"/>
            <w:r w:rsidRPr="00A423D1">
              <w:t>ifDRBSetup</w:t>
            </w:r>
            <w:proofErr w:type="spellEnd"/>
          </w:p>
        </w:tc>
        <w:tc>
          <w:tcPr>
            <w:tcW w:w="1247" w:type="dxa"/>
          </w:tcPr>
          <w:p w14:paraId="2AB7DBD7" w14:textId="77777777" w:rsidR="00CE53CE" w:rsidRPr="00A423D1" w:rsidRDefault="00CE53CE" w:rsidP="00CE53CE">
            <w:pPr>
              <w:pStyle w:val="TAL"/>
              <w:rPr>
                <w:i/>
                <w:noProof/>
              </w:rPr>
            </w:pPr>
          </w:p>
        </w:tc>
        <w:tc>
          <w:tcPr>
            <w:tcW w:w="1260" w:type="dxa"/>
          </w:tcPr>
          <w:p w14:paraId="6A799541" w14:textId="77777777" w:rsidR="00CE53CE" w:rsidRPr="00A423D1" w:rsidRDefault="00CE53CE" w:rsidP="00CE53CE">
            <w:pPr>
              <w:pStyle w:val="TAL"/>
              <w:rPr>
                <w:noProof/>
              </w:rPr>
            </w:pPr>
            <w:r w:rsidRPr="00A423D1">
              <w:rPr>
                <w:noProof/>
              </w:rPr>
              <w:t>Bit Rate 9.3.1.22</w:t>
            </w:r>
          </w:p>
        </w:tc>
        <w:tc>
          <w:tcPr>
            <w:tcW w:w="1762" w:type="dxa"/>
          </w:tcPr>
          <w:p w14:paraId="555FC9C2" w14:textId="77777777" w:rsidR="00CE53CE" w:rsidRPr="00A423D1" w:rsidRDefault="00CE53CE" w:rsidP="00CE53CE">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56CC0DF0" w14:textId="77777777" w:rsidR="00CE53CE" w:rsidRPr="00A423D1" w:rsidRDefault="00CE53CE" w:rsidP="00CE53CE">
            <w:pPr>
              <w:pStyle w:val="TAC"/>
              <w:rPr>
                <w:noProof/>
              </w:rPr>
            </w:pPr>
            <w:r w:rsidRPr="00A423D1">
              <w:rPr>
                <w:noProof/>
              </w:rPr>
              <w:t>YES</w:t>
            </w:r>
          </w:p>
        </w:tc>
        <w:tc>
          <w:tcPr>
            <w:tcW w:w="1274" w:type="dxa"/>
          </w:tcPr>
          <w:p w14:paraId="6D3F90B1" w14:textId="77777777" w:rsidR="00CE53CE" w:rsidRPr="00A423D1" w:rsidRDefault="00CE53CE" w:rsidP="00CE53CE">
            <w:pPr>
              <w:pStyle w:val="TAC"/>
              <w:rPr>
                <w:noProof/>
              </w:rPr>
            </w:pPr>
            <w:r w:rsidRPr="00A423D1">
              <w:rPr>
                <w:noProof/>
              </w:rPr>
              <w:t>ignore</w:t>
            </w:r>
          </w:p>
        </w:tc>
      </w:tr>
      <w:tr w:rsidR="00CE53CE" w:rsidRPr="00A423D1" w14:paraId="043574FB" w14:textId="77777777" w:rsidTr="00E4665A">
        <w:tc>
          <w:tcPr>
            <w:tcW w:w="2394" w:type="dxa"/>
          </w:tcPr>
          <w:p w14:paraId="7A52E7B6" w14:textId="77777777" w:rsidR="00CE53CE" w:rsidRPr="00A423D1" w:rsidRDefault="00CE53CE" w:rsidP="00CE53CE">
            <w:pPr>
              <w:keepNext/>
              <w:keepLines/>
              <w:spacing w:after="0"/>
              <w:rPr>
                <w:rFonts w:ascii="Arial" w:hAnsi="Arial"/>
                <w:noProof/>
                <w:sz w:val="18"/>
              </w:rPr>
            </w:pPr>
            <w:r w:rsidRPr="00A423D1">
              <w:rPr>
                <w:rFonts w:ascii="Arial" w:hAnsi="Arial"/>
                <w:noProof/>
                <w:sz w:val="18"/>
              </w:rPr>
              <w:t>RRC Delivery Status Request</w:t>
            </w:r>
          </w:p>
        </w:tc>
        <w:tc>
          <w:tcPr>
            <w:tcW w:w="1260" w:type="dxa"/>
          </w:tcPr>
          <w:p w14:paraId="599027A7" w14:textId="77777777" w:rsidR="00CE53CE" w:rsidRPr="00A423D1" w:rsidRDefault="00CE53CE" w:rsidP="00CE53CE">
            <w:pPr>
              <w:pStyle w:val="TAL"/>
              <w:rPr>
                <w:noProof/>
              </w:rPr>
            </w:pPr>
            <w:r w:rsidRPr="00A423D1">
              <w:rPr>
                <w:noProof/>
              </w:rPr>
              <w:t>O</w:t>
            </w:r>
          </w:p>
        </w:tc>
        <w:tc>
          <w:tcPr>
            <w:tcW w:w="1247" w:type="dxa"/>
          </w:tcPr>
          <w:p w14:paraId="0A4E194C" w14:textId="77777777" w:rsidR="00CE53CE" w:rsidRPr="00A423D1" w:rsidRDefault="00CE53CE" w:rsidP="00CE53CE">
            <w:pPr>
              <w:pStyle w:val="TAL"/>
              <w:rPr>
                <w:i/>
                <w:noProof/>
              </w:rPr>
            </w:pPr>
          </w:p>
        </w:tc>
        <w:tc>
          <w:tcPr>
            <w:tcW w:w="1260" w:type="dxa"/>
          </w:tcPr>
          <w:p w14:paraId="712D341A" w14:textId="77777777" w:rsidR="00CE53CE" w:rsidRPr="00A423D1" w:rsidRDefault="00CE53CE" w:rsidP="00CE53CE">
            <w:pPr>
              <w:pStyle w:val="TAL"/>
              <w:rPr>
                <w:noProof/>
              </w:rPr>
            </w:pPr>
            <w:r w:rsidRPr="00A423D1">
              <w:rPr>
                <w:rFonts w:cs="Arial"/>
              </w:rPr>
              <w:t>ENUMERATED (true, …)</w:t>
            </w:r>
          </w:p>
        </w:tc>
        <w:tc>
          <w:tcPr>
            <w:tcW w:w="1762" w:type="dxa"/>
          </w:tcPr>
          <w:p w14:paraId="6E34ABD3" w14:textId="77777777" w:rsidR="00CE53CE" w:rsidRPr="00A423D1" w:rsidRDefault="00CE53CE" w:rsidP="00CE53CE">
            <w:pPr>
              <w:pStyle w:val="TAL"/>
              <w:rPr>
                <w:rFonts w:cs="Arial"/>
                <w:noProof/>
                <w:szCs w:val="18"/>
              </w:rPr>
            </w:pPr>
            <w:r w:rsidRPr="00A423D1">
              <w:rPr>
                <w:rFonts w:cs="Arial"/>
              </w:rPr>
              <w:t>Indicates whether RRC DELIVERY REPORT procedure is requested for the RRC message.</w:t>
            </w:r>
          </w:p>
        </w:tc>
        <w:tc>
          <w:tcPr>
            <w:tcW w:w="1288" w:type="dxa"/>
          </w:tcPr>
          <w:p w14:paraId="75B0AA85" w14:textId="77777777" w:rsidR="00CE53CE" w:rsidRPr="00A423D1" w:rsidRDefault="00CE53CE" w:rsidP="00CE53CE">
            <w:pPr>
              <w:pStyle w:val="TAC"/>
              <w:rPr>
                <w:noProof/>
              </w:rPr>
            </w:pPr>
            <w:r w:rsidRPr="00A423D1">
              <w:rPr>
                <w:noProof/>
              </w:rPr>
              <w:t>YES</w:t>
            </w:r>
          </w:p>
        </w:tc>
        <w:tc>
          <w:tcPr>
            <w:tcW w:w="1274" w:type="dxa"/>
          </w:tcPr>
          <w:p w14:paraId="158AADAD" w14:textId="77777777" w:rsidR="00CE53CE" w:rsidRPr="00A423D1" w:rsidRDefault="00CE53CE" w:rsidP="00CE53CE">
            <w:pPr>
              <w:pStyle w:val="TAC"/>
              <w:rPr>
                <w:noProof/>
              </w:rPr>
            </w:pPr>
            <w:r w:rsidRPr="00A423D1">
              <w:rPr>
                <w:noProof/>
              </w:rPr>
              <w:t>ignore</w:t>
            </w:r>
          </w:p>
        </w:tc>
      </w:tr>
      <w:tr w:rsidR="00CE53CE" w:rsidRPr="00A423D1" w14:paraId="67D90959" w14:textId="77777777" w:rsidTr="00E4665A">
        <w:tc>
          <w:tcPr>
            <w:tcW w:w="2394" w:type="dxa"/>
          </w:tcPr>
          <w:p w14:paraId="11D57E54" w14:textId="77777777" w:rsidR="00CE53CE" w:rsidRPr="00A423D1" w:rsidRDefault="00CE53CE" w:rsidP="00CE53CE">
            <w:pPr>
              <w:keepNext/>
              <w:keepLines/>
              <w:spacing w:after="0"/>
              <w:rPr>
                <w:rFonts w:ascii="Arial" w:hAnsi="Arial"/>
                <w:noProof/>
                <w:sz w:val="18"/>
              </w:rPr>
            </w:pPr>
            <w:r w:rsidRPr="00A423D1">
              <w:rPr>
                <w:rFonts w:ascii="Arial" w:hAnsi="Arial"/>
                <w:sz w:val="18"/>
              </w:rPr>
              <w:t>Resource Coordination Transfer Information</w:t>
            </w:r>
          </w:p>
        </w:tc>
        <w:tc>
          <w:tcPr>
            <w:tcW w:w="1260" w:type="dxa"/>
          </w:tcPr>
          <w:p w14:paraId="465C1862" w14:textId="77777777" w:rsidR="00CE53CE" w:rsidRPr="00A423D1" w:rsidRDefault="00CE53CE" w:rsidP="00CE53CE">
            <w:pPr>
              <w:pStyle w:val="TAL"/>
              <w:rPr>
                <w:noProof/>
              </w:rPr>
            </w:pPr>
            <w:r w:rsidRPr="00A423D1">
              <w:t>O</w:t>
            </w:r>
          </w:p>
        </w:tc>
        <w:tc>
          <w:tcPr>
            <w:tcW w:w="1247" w:type="dxa"/>
          </w:tcPr>
          <w:p w14:paraId="56204676" w14:textId="77777777" w:rsidR="00CE53CE" w:rsidRPr="00A423D1" w:rsidRDefault="00CE53CE" w:rsidP="00CE53CE">
            <w:pPr>
              <w:pStyle w:val="TAL"/>
              <w:rPr>
                <w:i/>
                <w:noProof/>
              </w:rPr>
            </w:pPr>
          </w:p>
        </w:tc>
        <w:tc>
          <w:tcPr>
            <w:tcW w:w="1260" w:type="dxa"/>
          </w:tcPr>
          <w:p w14:paraId="2F3BF50F" w14:textId="77777777" w:rsidR="00CE53CE" w:rsidRPr="00A423D1" w:rsidRDefault="00CE53CE" w:rsidP="00CE53CE">
            <w:pPr>
              <w:pStyle w:val="TAL"/>
              <w:rPr>
                <w:noProof/>
              </w:rPr>
            </w:pPr>
            <w:r w:rsidRPr="00A423D1">
              <w:t>9.3.1.73</w:t>
            </w:r>
          </w:p>
        </w:tc>
        <w:tc>
          <w:tcPr>
            <w:tcW w:w="1762" w:type="dxa"/>
          </w:tcPr>
          <w:p w14:paraId="2A351246" w14:textId="77777777" w:rsidR="00CE53CE" w:rsidRPr="00A423D1" w:rsidRDefault="00CE53CE" w:rsidP="00CE53CE">
            <w:pPr>
              <w:pStyle w:val="TAL"/>
              <w:rPr>
                <w:rFonts w:cs="Arial"/>
                <w:noProof/>
                <w:szCs w:val="18"/>
              </w:rPr>
            </w:pPr>
          </w:p>
        </w:tc>
        <w:tc>
          <w:tcPr>
            <w:tcW w:w="1288" w:type="dxa"/>
          </w:tcPr>
          <w:p w14:paraId="510AC864" w14:textId="77777777" w:rsidR="00CE53CE" w:rsidRPr="00A423D1" w:rsidRDefault="00CE53CE" w:rsidP="00CE53CE">
            <w:pPr>
              <w:pStyle w:val="TAC"/>
              <w:rPr>
                <w:noProof/>
              </w:rPr>
            </w:pPr>
            <w:r w:rsidRPr="00A423D1">
              <w:rPr>
                <w:rFonts w:eastAsia="MS Mincho"/>
              </w:rPr>
              <w:t>YES</w:t>
            </w:r>
          </w:p>
        </w:tc>
        <w:tc>
          <w:tcPr>
            <w:tcW w:w="1274" w:type="dxa"/>
          </w:tcPr>
          <w:p w14:paraId="25B690AD" w14:textId="77777777" w:rsidR="00CE53CE" w:rsidRPr="00A423D1" w:rsidRDefault="00CE53CE" w:rsidP="00CE53CE">
            <w:pPr>
              <w:pStyle w:val="TAC"/>
              <w:rPr>
                <w:noProof/>
              </w:rPr>
            </w:pPr>
            <w:r w:rsidRPr="00A423D1">
              <w:t>ignore</w:t>
            </w:r>
          </w:p>
        </w:tc>
      </w:tr>
      <w:tr w:rsidR="00CE53CE" w:rsidRPr="00A423D1" w14:paraId="2B4EC11A" w14:textId="77777777" w:rsidTr="00E4665A">
        <w:tc>
          <w:tcPr>
            <w:tcW w:w="2394" w:type="dxa"/>
            <w:tcBorders>
              <w:top w:val="single" w:sz="4" w:space="0" w:color="auto"/>
              <w:left w:val="single" w:sz="4" w:space="0" w:color="auto"/>
              <w:bottom w:val="single" w:sz="4" w:space="0" w:color="auto"/>
              <w:right w:val="single" w:sz="4" w:space="0" w:color="auto"/>
            </w:tcBorders>
          </w:tcPr>
          <w:p w14:paraId="0C4886A2" w14:textId="77777777" w:rsidR="00CE53CE" w:rsidRPr="00A423D1" w:rsidRDefault="00CE53CE" w:rsidP="00CE53CE">
            <w:pPr>
              <w:keepNext/>
              <w:keepLines/>
              <w:spacing w:after="0"/>
              <w:rPr>
                <w:rFonts w:ascii="Arial" w:hAnsi="Arial"/>
                <w:sz w:val="18"/>
              </w:rPr>
            </w:pPr>
            <w:proofErr w:type="spellStart"/>
            <w:r w:rsidRPr="00A423D1">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5561AC86" w14:textId="77777777" w:rsidR="00CE53CE" w:rsidRPr="00A423D1" w:rsidRDefault="00CE53CE" w:rsidP="00CE53CE">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F2468F3"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DAE4B4" w14:textId="77777777" w:rsidR="00CE53CE" w:rsidRPr="00A423D1" w:rsidRDefault="00CE53CE" w:rsidP="00CE53CE">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284B099"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2777A3F1"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3D91D88" w14:textId="77777777" w:rsidR="00CE53CE" w:rsidRPr="00A423D1" w:rsidRDefault="00CE53CE" w:rsidP="00CE53CE">
            <w:pPr>
              <w:pStyle w:val="TAC"/>
            </w:pPr>
            <w:r w:rsidRPr="00A423D1">
              <w:t>ignore</w:t>
            </w:r>
          </w:p>
        </w:tc>
      </w:tr>
      <w:tr w:rsidR="00CE53CE" w:rsidRPr="00A423D1" w14:paraId="5AFF0378" w14:textId="77777777" w:rsidTr="00E4665A">
        <w:tc>
          <w:tcPr>
            <w:tcW w:w="2394" w:type="dxa"/>
            <w:tcBorders>
              <w:top w:val="single" w:sz="4" w:space="0" w:color="auto"/>
              <w:left w:val="single" w:sz="4" w:space="0" w:color="auto"/>
              <w:bottom w:val="single" w:sz="4" w:space="0" w:color="auto"/>
              <w:right w:val="single" w:sz="4" w:space="0" w:color="auto"/>
            </w:tcBorders>
          </w:tcPr>
          <w:p w14:paraId="0752BBFE" w14:textId="77777777" w:rsidR="00CE53CE" w:rsidRPr="00A423D1" w:rsidRDefault="00CE53CE" w:rsidP="00CE53CE">
            <w:pPr>
              <w:keepNext/>
              <w:keepLines/>
              <w:spacing w:after="0"/>
              <w:rPr>
                <w:rFonts w:ascii="Arial" w:hAnsi="Arial"/>
                <w:sz w:val="18"/>
              </w:rPr>
            </w:pPr>
            <w:r w:rsidRPr="00A423D1">
              <w:rPr>
                <w:rFonts w:ascii="Arial" w:eastAsia="Batang" w:hAnsi="Arial"/>
                <w:bCs/>
                <w:sz w:val="18"/>
              </w:rPr>
              <w:t xml:space="preserve">New </w:t>
            </w:r>
            <w:proofErr w:type="spellStart"/>
            <w:r w:rsidRPr="00A423D1">
              <w:rPr>
                <w:rFonts w:ascii="Arial" w:eastAsia="Batang" w:hAnsi="Arial"/>
                <w:bCs/>
                <w:sz w:val="18"/>
              </w:rPr>
              <w:t>gNB</w:t>
            </w:r>
            <w:proofErr w:type="spellEnd"/>
            <w:r w:rsidRPr="00A423D1">
              <w:rPr>
                <w:rFonts w:ascii="Arial" w:eastAsia="Batang" w:hAnsi="Arial"/>
                <w:bCs/>
                <w:sz w:val="18"/>
              </w:rPr>
              <w:t>-CU</w:t>
            </w:r>
            <w:r w:rsidRPr="00A423D1">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0C02C5EF"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702050"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9489A3" w14:textId="77777777" w:rsidR="00CE53CE" w:rsidRPr="00A423D1" w:rsidRDefault="00CE53CE" w:rsidP="00CE53CE">
            <w:pPr>
              <w:pStyle w:val="TAL"/>
              <w:rPr>
                <w:bCs/>
              </w:rPr>
            </w:pPr>
            <w:proofErr w:type="spellStart"/>
            <w:r w:rsidRPr="00A423D1">
              <w:rPr>
                <w:rFonts w:eastAsia="Batang"/>
                <w:bCs/>
              </w:rPr>
              <w:t>gNB</w:t>
            </w:r>
            <w:proofErr w:type="spellEnd"/>
            <w:r w:rsidRPr="00A423D1">
              <w:rPr>
                <w:rFonts w:eastAsia="Batang"/>
                <w:bCs/>
              </w:rPr>
              <w:t>-CU</w:t>
            </w:r>
            <w:r w:rsidRPr="00A423D1">
              <w:rPr>
                <w:bCs/>
              </w:rPr>
              <w:t xml:space="preserve"> UE F1AP ID</w:t>
            </w:r>
          </w:p>
          <w:p w14:paraId="4E70ED42" w14:textId="77777777" w:rsidR="00CE53CE" w:rsidRPr="00A423D1" w:rsidRDefault="00CE53CE" w:rsidP="00CE53CE">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5D4ADBE9" w14:textId="78264FBC"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1BE358CE"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BD2A489" w14:textId="77777777" w:rsidR="00CE53CE" w:rsidRPr="00A423D1" w:rsidRDefault="00CE53CE" w:rsidP="00CE53CE">
            <w:pPr>
              <w:pStyle w:val="TAC"/>
            </w:pPr>
            <w:r w:rsidRPr="00A423D1">
              <w:t>reject</w:t>
            </w:r>
          </w:p>
        </w:tc>
      </w:tr>
      <w:tr w:rsidR="00CE53CE" w:rsidRPr="00A423D1" w14:paraId="22307D99" w14:textId="77777777" w:rsidTr="00E4665A">
        <w:tc>
          <w:tcPr>
            <w:tcW w:w="2394" w:type="dxa"/>
            <w:tcBorders>
              <w:top w:val="single" w:sz="4" w:space="0" w:color="auto"/>
              <w:left w:val="single" w:sz="4" w:space="0" w:color="auto"/>
              <w:bottom w:val="single" w:sz="4" w:space="0" w:color="auto"/>
              <w:right w:val="single" w:sz="4" w:space="0" w:color="auto"/>
            </w:tcBorders>
          </w:tcPr>
          <w:p w14:paraId="0434FB6C" w14:textId="77777777" w:rsidR="00CE53CE" w:rsidRPr="00A423D1" w:rsidRDefault="00CE53CE" w:rsidP="00CE53CE">
            <w:pPr>
              <w:keepNext/>
              <w:keepLines/>
              <w:spacing w:after="0"/>
              <w:rPr>
                <w:rFonts w:ascii="Arial" w:hAnsi="Arial"/>
                <w:sz w:val="18"/>
              </w:rPr>
            </w:pPr>
            <w:r w:rsidRPr="00A423D1">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7F9E1621" w14:textId="77777777" w:rsidR="00CE53CE" w:rsidRPr="00A423D1" w:rsidRDefault="00CE53CE" w:rsidP="00CE53CE">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C3DD28" w14:textId="77777777" w:rsidR="00CE53CE" w:rsidRPr="00A423D1" w:rsidRDefault="00CE53CE" w:rsidP="00CE53CE">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083A65" w14:textId="77777777" w:rsidR="00CE53CE" w:rsidRPr="00A423D1" w:rsidRDefault="00CE53CE" w:rsidP="00CE53CE">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35B52011" w14:textId="77777777" w:rsidR="00CE53CE" w:rsidRPr="00A423D1" w:rsidRDefault="00CE53CE" w:rsidP="00CE53CE">
            <w:pPr>
              <w:pStyle w:val="TAL"/>
            </w:pPr>
          </w:p>
        </w:tc>
        <w:tc>
          <w:tcPr>
            <w:tcW w:w="1288" w:type="dxa"/>
            <w:tcBorders>
              <w:top w:val="single" w:sz="4" w:space="0" w:color="auto"/>
              <w:left w:val="single" w:sz="4" w:space="0" w:color="auto"/>
              <w:bottom w:val="single" w:sz="4" w:space="0" w:color="auto"/>
              <w:right w:val="single" w:sz="4" w:space="0" w:color="auto"/>
            </w:tcBorders>
          </w:tcPr>
          <w:p w14:paraId="009BEAE5" w14:textId="77777777" w:rsidR="00CE53CE" w:rsidRPr="00A423D1" w:rsidRDefault="00CE53CE" w:rsidP="00CE53CE">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88F07F0" w14:textId="77777777" w:rsidR="00CE53CE" w:rsidRPr="00A423D1" w:rsidRDefault="00CE53CE" w:rsidP="00CE53CE">
            <w:pPr>
              <w:pStyle w:val="TAC"/>
            </w:pPr>
            <w:r w:rsidRPr="00A423D1">
              <w:t>ignore</w:t>
            </w:r>
          </w:p>
        </w:tc>
      </w:tr>
      <w:tr w:rsidR="004528CE" w:rsidRPr="00A423D1" w14:paraId="5A45B9A3" w14:textId="77777777" w:rsidTr="00E4665A">
        <w:trPr>
          <w:ins w:id="74" w:author="Huawei" w:date="2019-08-16T14:28:00Z"/>
        </w:trPr>
        <w:tc>
          <w:tcPr>
            <w:tcW w:w="2394" w:type="dxa"/>
            <w:tcBorders>
              <w:top w:val="single" w:sz="4" w:space="0" w:color="auto"/>
              <w:left w:val="single" w:sz="4" w:space="0" w:color="auto"/>
              <w:bottom w:val="single" w:sz="4" w:space="0" w:color="auto"/>
              <w:right w:val="single" w:sz="4" w:space="0" w:color="auto"/>
            </w:tcBorders>
          </w:tcPr>
          <w:p w14:paraId="3CB89BED" w14:textId="1FEE6A4E" w:rsidR="004528CE" w:rsidRPr="00A423D1" w:rsidRDefault="000B0A25" w:rsidP="004528CE">
            <w:pPr>
              <w:keepNext/>
              <w:keepLines/>
              <w:spacing w:after="0"/>
              <w:rPr>
                <w:ins w:id="75" w:author="Huawei" w:date="2019-08-16T14:28:00Z"/>
                <w:rFonts w:ascii="Arial" w:hAnsi="Arial"/>
                <w:sz w:val="18"/>
              </w:rPr>
            </w:pPr>
            <w:ins w:id="76" w:author="Huawei" w:date="2019-11-06T20:31:00Z">
              <w:r>
                <w:rPr>
                  <w:rFonts w:ascii="Arial" w:hAnsi="Arial"/>
                  <w:sz w:val="18"/>
                </w:rPr>
                <w:t xml:space="preserve">Serving </w:t>
              </w:r>
            </w:ins>
            <w:ins w:id="77" w:author="Huawei" w:date="2019-08-16T14:28:00Z">
              <w:r w:rsidR="004528CE">
                <w:rPr>
                  <w:rFonts w:ascii="Arial" w:hAnsi="Arial"/>
                  <w:sz w:val="18"/>
                </w:rPr>
                <w:t>NID</w:t>
              </w:r>
            </w:ins>
          </w:p>
        </w:tc>
        <w:tc>
          <w:tcPr>
            <w:tcW w:w="1260" w:type="dxa"/>
            <w:tcBorders>
              <w:top w:val="single" w:sz="4" w:space="0" w:color="auto"/>
              <w:left w:val="single" w:sz="4" w:space="0" w:color="auto"/>
              <w:bottom w:val="single" w:sz="4" w:space="0" w:color="auto"/>
              <w:right w:val="single" w:sz="4" w:space="0" w:color="auto"/>
            </w:tcBorders>
          </w:tcPr>
          <w:p w14:paraId="114294AA" w14:textId="29BAA98E" w:rsidR="004528CE" w:rsidRPr="00A423D1" w:rsidRDefault="004528CE" w:rsidP="004528CE">
            <w:pPr>
              <w:pStyle w:val="TAL"/>
              <w:rPr>
                <w:ins w:id="78" w:author="Huawei" w:date="2019-08-16T14:28:00Z"/>
                <w:lang w:eastAsia="zh-CN"/>
              </w:rPr>
            </w:pPr>
            <w:ins w:id="79" w:author="Huawei" w:date="2019-08-16T14:28: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24DEEC3" w14:textId="77777777" w:rsidR="004528CE" w:rsidRPr="00A423D1" w:rsidRDefault="004528CE" w:rsidP="004528CE">
            <w:pPr>
              <w:pStyle w:val="TAL"/>
              <w:rPr>
                <w:ins w:id="80" w:author="Huawei" w:date="2019-08-16T14:28:00Z"/>
                <w:i/>
              </w:rPr>
            </w:pPr>
          </w:p>
        </w:tc>
        <w:tc>
          <w:tcPr>
            <w:tcW w:w="1260" w:type="dxa"/>
            <w:tcBorders>
              <w:top w:val="single" w:sz="4" w:space="0" w:color="auto"/>
              <w:left w:val="single" w:sz="4" w:space="0" w:color="auto"/>
              <w:bottom w:val="single" w:sz="4" w:space="0" w:color="auto"/>
              <w:right w:val="single" w:sz="4" w:space="0" w:color="auto"/>
            </w:tcBorders>
          </w:tcPr>
          <w:p w14:paraId="1870F374" w14:textId="77777777" w:rsidR="004528CE" w:rsidRDefault="004528CE" w:rsidP="0018406B">
            <w:pPr>
              <w:pStyle w:val="TAL"/>
              <w:rPr>
                <w:ins w:id="81" w:author="Huawei" w:date="2019-11-06T20:31:00Z"/>
                <w:rFonts w:cs="Arial"/>
                <w:szCs w:val="18"/>
                <w:lang w:eastAsia="ja-JP"/>
              </w:rPr>
            </w:pPr>
            <w:ins w:id="82" w:author="Huawei" w:date="2019-08-16T14:28:00Z">
              <w:r>
                <w:rPr>
                  <w:rFonts w:cs="Arial"/>
                  <w:szCs w:val="18"/>
                  <w:lang w:eastAsia="ja-JP"/>
                </w:rPr>
                <w:t>9.3.1.</w:t>
              </w:r>
            </w:ins>
            <w:ins w:id="83" w:author="Huawei" w:date="2019-11-04T11:33:00Z">
              <w:r w:rsidR="0018406B">
                <w:rPr>
                  <w:rFonts w:cs="Arial"/>
                  <w:szCs w:val="18"/>
                  <w:lang w:eastAsia="ja-JP"/>
                </w:rPr>
                <w:t>y</w:t>
              </w:r>
            </w:ins>
          </w:p>
          <w:p w14:paraId="42CD80BD" w14:textId="403856B3" w:rsidR="000B0A25" w:rsidRPr="00A423D1" w:rsidRDefault="000B0A25" w:rsidP="0018406B">
            <w:pPr>
              <w:pStyle w:val="TAL"/>
              <w:rPr>
                <w:ins w:id="84" w:author="Huawei" w:date="2019-08-16T14:28:00Z"/>
                <w:rFonts w:cs="Arial"/>
                <w:szCs w:val="18"/>
                <w:lang w:eastAsia="ja-JP"/>
              </w:rPr>
            </w:pPr>
            <w:ins w:id="85" w:author="Huawei" w:date="2019-11-06T20:31:00Z">
              <w:r>
                <w:rPr>
                  <w:rFonts w:cs="Arial"/>
                  <w:szCs w:val="18"/>
                  <w:lang w:eastAsia="ja-JP"/>
                </w:rPr>
                <w:t>NID</w:t>
              </w:r>
            </w:ins>
          </w:p>
        </w:tc>
        <w:tc>
          <w:tcPr>
            <w:tcW w:w="1762" w:type="dxa"/>
            <w:tcBorders>
              <w:top w:val="single" w:sz="4" w:space="0" w:color="auto"/>
              <w:left w:val="single" w:sz="4" w:space="0" w:color="auto"/>
              <w:bottom w:val="single" w:sz="4" w:space="0" w:color="auto"/>
              <w:right w:val="single" w:sz="4" w:space="0" w:color="auto"/>
            </w:tcBorders>
          </w:tcPr>
          <w:p w14:paraId="60D09A97" w14:textId="0648CEC1" w:rsidR="004528CE" w:rsidRPr="00A423D1" w:rsidRDefault="00CE4911" w:rsidP="004528CE">
            <w:pPr>
              <w:pStyle w:val="TAL"/>
              <w:rPr>
                <w:ins w:id="86" w:author="Huawei" w:date="2019-08-16T14:28:00Z"/>
              </w:rPr>
            </w:pPr>
            <w:ins w:id="87" w:author="Huawei" w:date="2019-11-04T16:34:00Z">
              <w:r w:rsidRPr="00812CF3">
                <w:rPr>
                  <w:rFonts w:cs="Arial"/>
                  <w:szCs w:val="18"/>
                  <w:lang w:eastAsia="ja-JP"/>
                </w:rPr>
                <w:t xml:space="preserve">Together with the </w:t>
              </w:r>
              <w:r w:rsidRPr="00A423D1">
                <w:t>Serving</w:t>
              </w:r>
              <w:r w:rsidRPr="00812CF3">
                <w:rPr>
                  <w:rFonts w:cs="Arial"/>
                  <w:szCs w:val="18"/>
                  <w:lang w:eastAsia="ja-JP"/>
                </w:rPr>
                <w:t xml:space="preserve"> PLMN, identifies </w:t>
              </w:r>
              <w:r>
                <w:rPr>
                  <w:rFonts w:cs="Arial"/>
                  <w:szCs w:val="18"/>
                  <w:lang w:eastAsia="ja-JP"/>
                </w:rPr>
                <w:t>an SNPN</w:t>
              </w:r>
              <w:r w:rsidRPr="00812CF3">
                <w:rPr>
                  <w:rFonts w:cs="Arial"/>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3DC77B15" w14:textId="2DCE9706" w:rsidR="004528CE" w:rsidRPr="00A423D1" w:rsidRDefault="004528CE" w:rsidP="004528CE">
            <w:pPr>
              <w:pStyle w:val="TAC"/>
              <w:rPr>
                <w:ins w:id="88" w:author="Huawei" w:date="2019-08-16T14:28:00Z"/>
              </w:rPr>
            </w:pPr>
            <w:ins w:id="89" w:author="Huawei" w:date="2019-08-16T14:28:00Z">
              <w:r w:rsidRPr="00A423D1">
                <w:t>YES</w:t>
              </w:r>
            </w:ins>
          </w:p>
        </w:tc>
        <w:tc>
          <w:tcPr>
            <w:tcW w:w="1274" w:type="dxa"/>
            <w:tcBorders>
              <w:top w:val="single" w:sz="4" w:space="0" w:color="auto"/>
              <w:left w:val="single" w:sz="4" w:space="0" w:color="auto"/>
              <w:bottom w:val="single" w:sz="4" w:space="0" w:color="auto"/>
              <w:right w:val="single" w:sz="4" w:space="0" w:color="auto"/>
            </w:tcBorders>
          </w:tcPr>
          <w:p w14:paraId="28C9A182" w14:textId="69849C11" w:rsidR="004528CE" w:rsidRPr="00A423D1" w:rsidRDefault="004528CE" w:rsidP="004528CE">
            <w:pPr>
              <w:pStyle w:val="TAC"/>
              <w:rPr>
                <w:ins w:id="90" w:author="Huawei" w:date="2019-08-16T14:28:00Z"/>
              </w:rPr>
            </w:pPr>
            <w:ins w:id="91" w:author="Huawei" w:date="2019-08-16T14:28:00Z">
              <w:r w:rsidRPr="00A423D1">
                <w:t>reject</w:t>
              </w:r>
            </w:ins>
          </w:p>
        </w:tc>
      </w:tr>
    </w:tbl>
    <w:p w14:paraId="186D52C4" w14:textId="77777777" w:rsidR="00AE5E7E" w:rsidRPr="00A423D1" w:rsidRDefault="00AE5E7E" w:rsidP="00AE5E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5E7E" w:rsidRPr="00A423D1" w14:paraId="12D765AA" w14:textId="77777777" w:rsidTr="00E4665A">
        <w:trPr>
          <w:trHeight w:val="271"/>
        </w:trPr>
        <w:tc>
          <w:tcPr>
            <w:tcW w:w="3686" w:type="dxa"/>
          </w:tcPr>
          <w:p w14:paraId="350CF69B" w14:textId="77777777" w:rsidR="00AE5E7E" w:rsidRPr="00A423D1" w:rsidRDefault="00AE5E7E" w:rsidP="00E4665A">
            <w:pPr>
              <w:pStyle w:val="TAH"/>
            </w:pPr>
            <w:r w:rsidRPr="00A423D1">
              <w:t>Range bound</w:t>
            </w:r>
          </w:p>
        </w:tc>
        <w:tc>
          <w:tcPr>
            <w:tcW w:w="5670" w:type="dxa"/>
          </w:tcPr>
          <w:p w14:paraId="4D5D6423" w14:textId="77777777" w:rsidR="00AE5E7E" w:rsidRPr="00A423D1" w:rsidRDefault="00AE5E7E" w:rsidP="00E4665A">
            <w:pPr>
              <w:pStyle w:val="TAH"/>
            </w:pPr>
            <w:r w:rsidRPr="00A423D1">
              <w:t>Explanation</w:t>
            </w:r>
          </w:p>
        </w:tc>
      </w:tr>
      <w:tr w:rsidR="00AE5E7E" w:rsidRPr="00A423D1" w14:paraId="72CE77CB" w14:textId="77777777" w:rsidTr="00E4665A">
        <w:trPr>
          <w:trHeight w:val="271"/>
        </w:trPr>
        <w:tc>
          <w:tcPr>
            <w:tcW w:w="3686" w:type="dxa"/>
            <w:tcBorders>
              <w:top w:val="single" w:sz="4" w:space="0" w:color="auto"/>
              <w:left w:val="single" w:sz="4" w:space="0" w:color="auto"/>
              <w:bottom w:val="single" w:sz="4" w:space="0" w:color="auto"/>
              <w:right w:val="single" w:sz="4" w:space="0" w:color="auto"/>
            </w:tcBorders>
          </w:tcPr>
          <w:p w14:paraId="6C63E127" w14:textId="77777777" w:rsidR="00AE5E7E" w:rsidRPr="00A423D1" w:rsidRDefault="00AE5E7E" w:rsidP="00E4665A">
            <w:pPr>
              <w:pStyle w:val="TAL"/>
            </w:pPr>
            <w:proofErr w:type="spellStart"/>
            <w:r w:rsidRPr="00A423D1">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EC1906D" w14:textId="77777777" w:rsidR="00AE5E7E" w:rsidRPr="00A423D1" w:rsidRDefault="00AE5E7E" w:rsidP="00E4665A">
            <w:pPr>
              <w:pStyle w:val="TAL"/>
            </w:pPr>
            <w:r w:rsidRPr="00A423D1">
              <w:t xml:space="preserve">Maximum no. of </w:t>
            </w:r>
            <w:proofErr w:type="spellStart"/>
            <w:r w:rsidRPr="00A423D1">
              <w:t>SCells</w:t>
            </w:r>
            <w:proofErr w:type="spellEnd"/>
            <w:r w:rsidRPr="00A423D1">
              <w:t xml:space="preserve"> allowed towards one UE, the maximum value is 32.</w:t>
            </w:r>
          </w:p>
        </w:tc>
      </w:tr>
      <w:tr w:rsidR="00AE5E7E" w:rsidRPr="00A423D1" w14:paraId="60AD442E" w14:textId="77777777" w:rsidTr="00E4665A">
        <w:tc>
          <w:tcPr>
            <w:tcW w:w="3686" w:type="dxa"/>
          </w:tcPr>
          <w:p w14:paraId="75D68A8C" w14:textId="77777777" w:rsidR="00AE5E7E" w:rsidRPr="00A423D1" w:rsidRDefault="00AE5E7E" w:rsidP="00E4665A">
            <w:pPr>
              <w:pStyle w:val="TAL"/>
            </w:pPr>
            <w:proofErr w:type="spellStart"/>
            <w:r w:rsidRPr="00A423D1">
              <w:t>maxnoofSRBs</w:t>
            </w:r>
            <w:proofErr w:type="spellEnd"/>
          </w:p>
        </w:tc>
        <w:tc>
          <w:tcPr>
            <w:tcW w:w="5670" w:type="dxa"/>
          </w:tcPr>
          <w:p w14:paraId="428E1AF7" w14:textId="77777777" w:rsidR="00AE5E7E" w:rsidRPr="00A423D1" w:rsidRDefault="00AE5E7E" w:rsidP="00E4665A">
            <w:pPr>
              <w:pStyle w:val="TAL"/>
            </w:pPr>
            <w:r w:rsidRPr="00A423D1">
              <w:t xml:space="preserve">Maximum no. of SRB allowed towards one UE, the maximum value is 8. </w:t>
            </w:r>
          </w:p>
        </w:tc>
      </w:tr>
      <w:tr w:rsidR="00AE5E7E" w:rsidRPr="00A423D1" w14:paraId="17C03AB5" w14:textId="77777777" w:rsidTr="00E4665A">
        <w:tc>
          <w:tcPr>
            <w:tcW w:w="3686" w:type="dxa"/>
          </w:tcPr>
          <w:p w14:paraId="721D795E" w14:textId="77777777" w:rsidR="00AE5E7E" w:rsidRPr="00A423D1" w:rsidRDefault="00AE5E7E" w:rsidP="00E4665A">
            <w:pPr>
              <w:pStyle w:val="TAL"/>
            </w:pPr>
            <w:proofErr w:type="spellStart"/>
            <w:r w:rsidRPr="00A423D1">
              <w:t>maxnoofDRBs</w:t>
            </w:r>
            <w:proofErr w:type="spellEnd"/>
          </w:p>
        </w:tc>
        <w:tc>
          <w:tcPr>
            <w:tcW w:w="5670" w:type="dxa"/>
          </w:tcPr>
          <w:p w14:paraId="6FC5F120" w14:textId="77777777" w:rsidR="00AE5E7E" w:rsidRPr="00A423D1" w:rsidRDefault="00AE5E7E" w:rsidP="00E4665A">
            <w:pPr>
              <w:pStyle w:val="TAL"/>
            </w:pPr>
            <w:r w:rsidRPr="00A423D1">
              <w:t xml:space="preserve">Maximum no. of DRB allowed towards one UE, the maximum value is 64. </w:t>
            </w:r>
          </w:p>
        </w:tc>
      </w:tr>
      <w:tr w:rsidR="00AE5E7E" w:rsidRPr="00A423D1" w14:paraId="7981101E" w14:textId="77777777" w:rsidTr="00E4665A">
        <w:tc>
          <w:tcPr>
            <w:tcW w:w="3686" w:type="dxa"/>
          </w:tcPr>
          <w:p w14:paraId="449902C0" w14:textId="77777777" w:rsidR="00AE5E7E" w:rsidRPr="00A423D1" w:rsidRDefault="00AE5E7E" w:rsidP="00E4665A">
            <w:pPr>
              <w:pStyle w:val="TAL"/>
            </w:pPr>
            <w:proofErr w:type="spellStart"/>
            <w:r w:rsidRPr="00A423D1">
              <w:t>maxnoofULUPTNLInformation</w:t>
            </w:r>
            <w:proofErr w:type="spellEnd"/>
          </w:p>
        </w:tc>
        <w:tc>
          <w:tcPr>
            <w:tcW w:w="5670" w:type="dxa"/>
          </w:tcPr>
          <w:p w14:paraId="3D0B6727" w14:textId="77777777" w:rsidR="00AE5E7E" w:rsidRPr="00A423D1" w:rsidRDefault="00AE5E7E" w:rsidP="00E4665A">
            <w:pPr>
              <w:pStyle w:val="TAL"/>
            </w:pPr>
            <w:r w:rsidRPr="00A423D1">
              <w:t>Maximum no. of ULUP TNL Information allowed towards one DRB, the maximum value is 2.</w:t>
            </w:r>
          </w:p>
        </w:tc>
      </w:tr>
      <w:tr w:rsidR="00AE5E7E" w:rsidRPr="00A423D1" w14:paraId="5DC23981" w14:textId="77777777" w:rsidTr="00E4665A">
        <w:tc>
          <w:tcPr>
            <w:tcW w:w="3686" w:type="dxa"/>
          </w:tcPr>
          <w:p w14:paraId="67543DA4" w14:textId="77777777" w:rsidR="00AE5E7E" w:rsidRPr="00A423D1" w:rsidRDefault="00AE5E7E" w:rsidP="00E4665A">
            <w:pPr>
              <w:pStyle w:val="TAL"/>
            </w:pPr>
            <w:proofErr w:type="spellStart"/>
            <w:r w:rsidRPr="00A423D1">
              <w:t>maxnoofCandidateSpCells</w:t>
            </w:r>
            <w:proofErr w:type="spellEnd"/>
          </w:p>
        </w:tc>
        <w:tc>
          <w:tcPr>
            <w:tcW w:w="5670" w:type="dxa"/>
          </w:tcPr>
          <w:p w14:paraId="25CDA867" w14:textId="77777777" w:rsidR="00AE5E7E" w:rsidRPr="00A423D1" w:rsidRDefault="00AE5E7E" w:rsidP="00E4665A">
            <w:pPr>
              <w:pStyle w:val="TAL"/>
            </w:pPr>
            <w:r w:rsidRPr="00A423D1">
              <w:t xml:space="preserve">Maximum no. of </w:t>
            </w:r>
            <w:proofErr w:type="spellStart"/>
            <w:r w:rsidRPr="00A423D1">
              <w:t>SpCells</w:t>
            </w:r>
            <w:proofErr w:type="spellEnd"/>
            <w:r w:rsidRPr="00A423D1">
              <w:t xml:space="preserve"> allowed towards one UE, the maximum value is 64.</w:t>
            </w:r>
          </w:p>
        </w:tc>
      </w:tr>
      <w:tr w:rsidR="00AE5E7E" w:rsidRPr="00A423D1" w14:paraId="765B119C" w14:textId="77777777" w:rsidTr="00E4665A">
        <w:tc>
          <w:tcPr>
            <w:tcW w:w="3686" w:type="dxa"/>
          </w:tcPr>
          <w:p w14:paraId="7F24EBA4" w14:textId="77777777" w:rsidR="00AE5E7E" w:rsidRPr="00A423D1" w:rsidRDefault="00AE5E7E" w:rsidP="00E4665A">
            <w:pPr>
              <w:pStyle w:val="TAL"/>
            </w:pPr>
            <w:proofErr w:type="spellStart"/>
            <w:r w:rsidRPr="00A423D1">
              <w:t>maxnoofQoSFlows</w:t>
            </w:r>
            <w:proofErr w:type="spellEnd"/>
          </w:p>
        </w:tc>
        <w:tc>
          <w:tcPr>
            <w:tcW w:w="5670" w:type="dxa"/>
          </w:tcPr>
          <w:p w14:paraId="4670F45B" w14:textId="77777777" w:rsidR="00AE5E7E" w:rsidRPr="00A423D1" w:rsidRDefault="00AE5E7E" w:rsidP="00E4665A">
            <w:pPr>
              <w:pStyle w:val="TAL"/>
            </w:pPr>
            <w:r w:rsidRPr="00A423D1">
              <w:t>Maximum no. of flows allowed to be mapped to one DRB, the maximum value is 64.</w:t>
            </w:r>
          </w:p>
        </w:tc>
      </w:tr>
    </w:tbl>
    <w:p w14:paraId="1EBF839D" w14:textId="77777777" w:rsidR="00AE5E7E" w:rsidRPr="00A423D1" w:rsidRDefault="00AE5E7E" w:rsidP="00AE5E7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E5E7E" w:rsidRPr="00A423D1" w14:paraId="1F17E8FB" w14:textId="77777777" w:rsidTr="00E4665A">
        <w:tc>
          <w:tcPr>
            <w:tcW w:w="3528" w:type="dxa"/>
          </w:tcPr>
          <w:p w14:paraId="3428CDEA" w14:textId="77777777" w:rsidR="00AE5E7E" w:rsidRPr="00A423D1" w:rsidRDefault="00AE5E7E" w:rsidP="00E4665A">
            <w:pPr>
              <w:pStyle w:val="TAH"/>
              <w:rPr>
                <w:lang w:eastAsia="ja-JP"/>
              </w:rPr>
            </w:pPr>
            <w:r w:rsidRPr="00A423D1">
              <w:rPr>
                <w:lang w:eastAsia="ja-JP"/>
              </w:rPr>
              <w:t>Condition</w:t>
            </w:r>
          </w:p>
        </w:tc>
        <w:tc>
          <w:tcPr>
            <w:tcW w:w="6192" w:type="dxa"/>
          </w:tcPr>
          <w:p w14:paraId="1C706679" w14:textId="77777777" w:rsidR="00AE5E7E" w:rsidRPr="00A423D1" w:rsidRDefault="00AE5E7E" w:rsidP="00E4665A">
            <w:pPr>
              <w:pStyle w:val="TAH"/>
              <w:rPr>
                <w:lang w:eastAsia="ja-JP"/>
              </w:rPr>
            </w:pPr>
            <w:r w:rsidRPr="00A423D1">
              <w:rPr>
                <w:lang w:eastAsia="ja-JP"/>
              </w:rPr>
              <w:t>Explanation</w:t>
            </w:r>
          </w:p>
        </w:tc>
      </w:tr>
      <w:tr w:rsidR="00AE5E7E" w:rsidRPr="00A423D1" w14:paraId="37DF93D9" w14:textId="77777777" w:rsidTr="00E4665A">
        <w:tc>
          <w:tcPr>
            <w:tcW w:w="3528" w:type="dxa"/>
          </w:tcPr>
          <w:p w14:paraId="7351A16C" w14:textId="77777777" w:rsidR="00AE5E7E" w:rsidRPr="00A423D1" w:rsidRDefault="00AE5E7E" w:rsidP="00E4665A">
            <w:pPr>
              <w:pStyle w:val="TAL"/>
              <w:rPr>
                <w:rFonts w:cs="Arial"/>
                <w:lang w:eastAsia="ja-JP"/>
              </w:rPr>
            </w:pPr>
            <w:proofErr w:type="spellStart"/>
            <w:r w:rsidRPr="00A423D1">
              <w:rPr>
                <w:rFonts w:cs="Arial"/>
                <w:lang w:eastAsia="zh-CN"/>
              </w:rPr>
              <w:t>ifDRBSetup</w:t>
            </w:r>
            <w:proofErr w:type="spellEnd"/>
          </w:p>
        </w:tc>
        <w:tc>
          <w:tcPr>
            <w:tcW w:w="6192" w:type="dxa"/>
          </w:tcPr>
          <w:p w14:paraId="1DAAADF0" w14:textId="77777777" w:rsidR="00AE5E7E" w:rsidRPr="00A423D1" w:rsidRDefault="00AE5E7E" w:rsidP="00E4665A">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1737C680" w14:textId="77777777" w:rsidR="00AE5E7E" w:rsidRDefault="00AE5E7E" w:rsidP="00AE5E7E">
      <w:pPr>
        <w:rPr>
          <w:ins w:id="92" w:author="yangchenchen (F)" w:date="2019-07-25T19:55:00Z"/>
        </w:rPr>
      </w:pPr>
    </w:p>
    <w:p w14:paraId="020E0BE4" w14:textId="77777777" w:rsidR="004528CE" w:rsidRPr="00A26F97" w:rsidRDefault="004528CE" w:rsidP="004528CE">
      <w:pPr>
        <w:rPr>
          <w:highlight w:val="yellow"/>
        </w:rPr>
      </w:pPr>
      <w:bookmarkStart w:id="93" w:name="_Toc14044468"/>
      <w:r w:rsidRPr="00A26F97">
        <w:rPr>
          <w:highlight w:val="yellow"/>
        </w:rPr>
        <w:t>&lt;Unchanged Text Omitted&gt;</w:t>
      </w:r>
    </w:p>
    <w:p w14:paraId="51C6C7BC" w14:textId="5EF9BF44" w:rsidR="007F1B45" w:rsidRDefault="007F1B45" w:rsidP="004528CE">
      <w:pPr>
        <w:pStyle w:val="FirstChange"/>
        <w:jc w:val="left"/>
        <w:rPr>
          <w:noProof/>
        </w:rPr>
      </w:pPr>
    </w:p>
    <w:p w14:paraId="51E949B8" w14:textId="77777777" w:rsidR="009D1E3B" w:rsidRDefault="009D1E3B" w:rsidP="009D1E3B">
      <w:pPr>
        <w:pStyle w:val="2"/>
      </w:pPr>
      <w:r w:rsidRPr="00A423D1">
        <w:lastRenderedPageBreak/>
        <w:t>9.3</w:t>
      </w:r>
      <w:r w:rsidRPr="00A423D1">
        <w:tab/>
        <w:t>Information Element Definitions</w:t>
      </w:r>
      <w:bookmarkEnd w:id="93"/>
    </w:p>
    <w:p w14:paraId="28F6AACB" w14:textId="77777777" w:rsidR="009D1E3B" w:rsidRPr="00292AC6" w:rsidRDefault="009D1E3B" w:rsidP="00292AC6">
      <w:pPr>
        <w:rPr>
          <w:highlight w:val="yellow"/>
        </w:rPr>
      </w:pPr>
      <w:r w:rsidRPr="00292AC6">
        <w:rPr>
          <w:highlight w:val="yellow"/>
        </w:rPr>
        <w:t>&lt;Unchanged Text Omitted&gt;</w:t>
      </w:r>
    </w:p>
    <w:p w14:paraId="1A02E738" w14:textId="77777777" w:rsidR="009C48D8" w:rsidRPr="00A423D1" w:rsidRDefault="009C48D8" w:rsidP="009C48D8">
      <w:pPr>
        <w:pStyle w:val="4"/>
      </w:pPr>
      <w:bookmarkStart w:id="94" w:name="_Toc14044479"/>
      <w:r w:rsidRPr="00A423D1">
        <w:t>9.3.1.10</w:t>
      </w:r>
      <w:r w:rsidRPr="00A423D1">
        <w:tab/>
        <w:t>Served Cell Information</w:t>
      </w:r>
      <w:bookmarkEnd w:id="94"/>
    </w:p>
    <w:p w14:paraId="7C6D0F08" w14:textId="77777777" w:rsidR="009C48D8" w:rsidRPr="00A423D1" w:rsidRDefault="009C48D8" w:rsidP="009C48D8">
      <w:r w:rsidRPr="00A423D1">
        <w:t xml:space="preserve">This IE contains cell configuration information of a cell in the </w:t>
      </w:r>
      <w:proofErr w:type="spellStart"/>
      <w:r w:rsidRPr="00A423D1">
        <w:t>gNB</w:t>
      </w:r>
      <w:proofErr w:type="spellEnd"/>
      <w:r w:rsidRPr="00A423D1">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9C48D8" w:rsidRPr="00A423D1" w14:paraId="5F3EE5F8" w14:textId="77777777" w:rsidTr="00E4665A">
        <w:tc>
          <w:tcPr>
            <w:tcW w:w="2379" w:type="dxa"/>
          </w:tcPr>
          <w:p w14:paraId="7EE68EE1"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lastRenderedPageBreak/>
              <w:t>IE/Group Name</w:t>
            </w:r>
          </w:p>
        </w:tc>
        <w:tc>
          <w:tcPr>
            <w:tcW w:w="1289" w:type="dxa"/>
          </w:tcPr>
          <w:p w14:paraId="6E043A02"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Presence</w:t>
            </w:r>
          </w:p>
        </w:tc>
        <w:tc>
          <w:tcPr>
            <w:tcW w:w="1405" w:type="dxa"/>
          </w:tcPr>
          <w:p w14:paraId="33324AB3"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Range</w:t>
            </w:r>
          </w:p>
        </w:tc>
        <w:tc>
          <w:tcPr>
            <w:tcW w:w="1417" w:type="dxa"/>
          </w:tcPr>
          <w:p w14:paraId="2B688521"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IE type and reference</w:t>
            </w:r>
          </w:p>
        </w:tc>
        <w:tc>
          <w:tcPr>
            <w:tcW w:w="1843" w:type="dxa"/>
          </w:tcPr>
          <w:p w14:paraId="63C7FD21"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Semantics description</w:t>
            </w:r>
          </w:p>
        </w:tc>
        <w:tc>
          <w:tcPr>
            <w:tcW w:w="878" w:type="dxa"/>
          </w:tcPr>
          <w:p w14:paraId="0A46D965" w14:textId="77777777" w:rsidR="009C48D8" w:rsidRPr="00A423D1" w:rsidRDefault="009C48D8" w:rsidP="00E4665A">
            <w:pPr>
              <w:keepNext/>
              <w:keepLines/>
              <w:spacing w:after="0"/>
              <w:jc w:val="center"/>
              <w:rPr>
                <w:rFonts w:ascii="Arial" w:hAnsi="Arial" w:cs="Arial"/>
                <w:b/>
                <w:bCs/>
                <w:sz w:val="18"/>
                <w:szCs w:val="18"/>
                <w:lang w:eastAsia="ja-JP"/>
              </w:rPr>
            </w:pPr>
            <w:r w:rsidRPr="00A423D1">
              <w:rPr>
                <w:rFonts w:ascii="Arial" w:hAnsi="Arial" w:cs="Arial"/>
                <w:b/>
                <w:bCs/>
                <w:sz w:val="18"/>
                <w:szCs w:val="18"/>
                <w:lang w:eastAsia="ja-JP"/>
              </w:rPr>
              <w:t>Criticality</w:t>
            </w:r>
          </w:p>
        </w:tc>
        <w:tc>
          <w:tcPr>
            <w:tcW w:w="1274" w:type="dxa"/>
          </w:tcPr>
          <w:p w14:paraId="5B0EBB93" w14:textId="77777777" w:rsidR="009C48D8" w:rsidRPr="00A423D1" w:rsidRDefault="009C48D8" w:rsidP="00E4665A">
            <w:pPr>
              <w:keepNext/>
              <w:keepLines/>
              <w:spacing w:after="0"/>
              <w:jc w:val="center"/>
              <w:rPr>
                <w:rFonts w:ascii="Arial" w:hAnsi="Arial" w:cs="Arial"/>
                <w:bCs/>
                <w:sz w:val="18"/>
                <w:szCs w:val="18"/>
                <w:lang w:eastAsia="ja-JP"/>
              </w:rPr>
            </w:pPr>
            <w:r w:rsidRPr="00A423D1">
              <w:rPr>
                <w:rFonts w:ascii="Arial" w:hAnsi="Arial" w:cs="Arial"/>
                <w:b/>
                <w:bCs/>
                <w:sz w:val="18"/>
                <w:szCs w:val="18"/>
                <w:lang w:eastAsia="ja-JP"/>
              </w:rPr>
              <w:t>Assigned Criticality</w:t>
            </w:r>
          </w:p>
        </w:tc>
      </w:tr>
      <w:tr w:rsidR="009C48D8" w:rsidRPr="00A423D1" w14:paraId="624EEB65" w14:textId="77777777" w:rsidTr="00E4665A">
        <w:tc>
          <w:tcPr>
            <w:tcW w:w="2379" w:type="dxa"/>
          </w:tcPr>
          <w:p w14:paraId="0B0946B2" w14:textId="77777777" w:rsidR="009C48D8" w:rsidRPr="00A423D1" w:rsidRDefault="009C48D8" w:rsidP="00E4665A">
            <w:pPr>
              <w:pStyle w:val="TAL"/>
              <w:rPr>
                <w:lang w:eastAsia="ja-JP"/>
              </w:rPr>
            </w:pPr>
            <w:r w:rsidRPr="00A423D1">
              <w:rPr>
                <w:lang w:eastAsia="ja-JP"/>
              </w:rPr>
              <w:t>NR CGI</w:t>
            </w:r>
          </w:p>
        </w:tc>
        <w:tc>
          <w:tcPr>
            <w:tcW w:w="1289" w:type="dxa"/>
          </w:tcPr>
          <w:p w14:paraId="7DE9C7D8" w14:textId="77777777" w:rsidR="009C48D8" w:rsidRPr="00A423D1" w:rsidRDefault="009C48D8" w:rsidP="00E4665A">
            <w:pPr>
              <w:pStyle w:val="TAL"/>
              <w:rPr>
                <w:lang w:eastAsia="ja-JP"/>
              </w:rPr>
            </w:pPr>
            <w:r w:rsidRPr="00A423D1">
              <w:rPr>
                <w:lang w:eastAsia="ja-JP"/>
              </w:rPr>
              <w:t>M</w:t>
            </w:r>
          </w:p>
        </w:tc>
        <w:tc>
          <w:tcPr>
            <w:tcW w:w="1405" w:type="dxa"/>
          </w:tcPr>
          <w:p w14:paraId="0CA4979E" w14:textId="77777777" w:rsidR="009C48D8" w:rsidRPr="00A423D1" w:rsidRDefault="009C48D8" w:rsidP="00E4665A">
            <w:pPr>
              <w:pStyle w:val="TAL"/>
              <w:rPr>
                <w:lang w:eastAsia="ja-JP"/>
              </w:rPr>
            </w:pPr>
          </w:p>
        </w:tc>
        <w:tc>
          <w:tcPr>
            <w:tcW w:w="1417" w:type="dxa"/>
          </w:tcPr>
          <w:p w14:paraId="21593C7A" w14:textId="77777777" w:rsidR="009C48D8" w:rsidRPr="00A423D1" w:rsidRDefault="009C48D8" w:rsidP="00E4665A">
            <w:pPr>
              <w:pStyle w:val="TAL"/>
              <w:rPr>
                <w:lang w:eastAsia="ja-JP"/>
              </w:rPr>
            </w:pPr>
            <w:r w:rsidRPr="00A423D1">
              <w:rPr>
                <w:lang w:eastAsia="ja-JP"/>
              </w:rPr>
              <w:t>9.3.1.12</w:t>
            </w:r>
          </w:p>
        </w:tc>
        <w:tc>
          <w:tcPr>
            <w:tcW w:w="1843" w:type="dxa"/>
          </w:tcPr>
          <w:p w14:paraId="7771D102" w14:textId="77777777" w:rsidR="009C48D8" w:rsidRPr="00A423D1" w:rsidRDefault="009C48D8" w:rsidP="00E4665A">
            <w:pPr>
              <w:pStyle w:val="TAL"/>
              <w:rPr>
                <w:lang w:eastAsia="ja-JP"/>
              </w:rPr>
            </w:pPr>
          </w:p>
        </w:tc>
        <w:tc>
          <w:tcPr>
            <w:tcW w:w="878" w:type="dxa"/>
          </w:tcPr>
          <w:p w14:paraId="646C3EDF" w14:textId="77777777" w:rsidR="009C48D8" w:rsidRPr="00A423D1" w:rsidRDefault="009C48D8" w:rsidP="00E4665A">
            <w:pPr>
              <w:pStyle w:val="TAC"/>
              <w:rPr>
                <w:lang w:eastAsia="ja-JP"/>
              </w:rPr>
            </w:pPr>
            <w:r w:rsidRPr="00A423D1">
              <w:rPr>
                <w:lang w:eastAsia="ja-JP"/>
              </w:rPr>
              <w:t>-</w:t>
            </w:r>
          </w:p>
        </w:tc>
        <w:tc>
          <w:tcPr>
            <w:tcW w:w="1274" w:type="dxa"/>
          </w:tcPr>
          <w:p w14:paraId="27B4E8AD" w14:textId="77777777" w:rsidR="009C48D8" w:rsidRPr="00A423D1" w:rsidRDefault="009C48D8" w:rsidP="00E4665A">
            <w:pPr>
              <w:pStyle w:val="TAC"/>
              <w:rPr>
                <w:lang w:eastAsia="ja-JP"/>
              </w:rPr>
            </w:pPr>
          </w:p>
        </w:tc>
      </w:tr>
      <w:tr w:rsidR="009C48D8" w:rsidRPr="00A423D1" w14:paraId="0E6CB66A" w14:textId="77777777" w:rsidTr="00E4665A">
        <w:tc>
          <w:tcPr>
            <w:tcW w:w="2379" w:type="dxa"/>
          </w:tcPr>
          <w:p w14:paraId="08A96487" w14:textId="77777777" w:rsidR="009C48D8" w:rsidRPr="00A423D1" w:rsidRDefault="009C48D8" w:rsidP="00E4665A">
            <w:pPr>
              <w:pStyle w:val="TAL"/>
              <w:rPr>
                <w:lang w:eastAsia="ja-JP"/>
              </w:rPr>
            </w:pPr>
            <w:r w:rsidRPr="00A423D1">
              <w:rPr>
                <w:lang w:eastAsia="ja-JP"/>
              </w:rPr>
              <w:t>NR PCI</w:t>
            </w:r>
          </w:p>
        </w:tc>
        <w:tc>
          <w:tcPr>
            <w:tcW w:w="1289" w:type="dxa"/>
          </w:tcPr>
          <w:p w14:paraId="6582328F" w14:textId="77777777" w:rsidR="009C48D8" w:rsidRPr="00A423D1" w:rsidRDefault="009C48D8" w:rsidP="00E4665A">
            <w:pPr>
              <w:pStyle w:val="TAL"/>
              <w:rPr>
                <w:lang w:eastAsia="ja-JP"/>
              </w:rPr>
            </w:pPr>
            <w:r w:rsidRPr="00A423D1">
              <w:rPr>
                <w:lang w:eastAsia="ja-JP"/>
              </w:rPr>
              <w:t>M</w:t>
            </w:r>
          </w:p>
        </w:tc>
        <w:tc>
          <w:tcPr>
            <w:tcW w:w="1405" w:type="dxa"/>
          </w:tcPr>
          <w:p w14:paraId="4EDA7589" w14:textId="77777777" w:rsidR="009C48D8" w:rsidRPr="00A423D1" w:rsidRDefault="009C48D8" w:rsidP="00E4665A">
            <w:pPr>
              <w:pStyle w:val="TAL"/>
              <w:rPr>
                <w:i/>
                <w:lang w:eastAsia="ja-JP"/>
              </w:rPr>
            </w:pPr>
          </w:p>
        </w:tc>
        <w:tc>
          <w:tcPr>
            <w:tcW w:w="1417" w:type="dxa"/>
          </w:tcPr>
          <w:p w14:paraId="2DDBDD97" w14:textId="77777777" w:rsidR="009C48D8" w:rsidRPr="00A423D1" w:rsidRDefault="009C48D8" w:rsidP="00E4665A">
            <w:pPr>
              <w:pStyle w:val="TAL"/>
              <w:rPr>
                <w:lang w:eastAsia="ja-JP"/>
              </w:rPr>
            </w:pPr>
            <w:r w:rsidRPr="00A423D1">
              <w:rPr>
                <w:lang w:eastAsia="ja-JP"/>
              </w:rPr>
              <w:t>INTEGER (0..1007)</w:t>
            </w:r>
          </w:p>
        </w:tc>
        <w:tc>
          <w:tcPr>
            <w:tcW w:w="1843" w:type="dxa"/>
          </w:tcPr>
          <w:p w14:paraId="66D0B502" w14:textId="77777777" w:rsidR="009C48D8" w:rsidRPr="00A423D1" w:rsidRDefault="009C48D8" w:rsidP="00E4665A">
            <w:pPr>
              <w:pStyle w:val="TAL"/>
              <w:rPr>
                <w:lang w:eastAsia="ja-JP"/>
              </w:rPr>
            </w:pPr>
            <w:r w:rsidRPr="00A423D1">
              <w:rPr>
                <w:lang w:eastAsia="ja-JP"/>
              </w:rPr>
              <w:t>Physical Cell ID</w:t>
            </w:r>
          </w:p>
        </w:tc>
        <w:tc>
          <w:tcPr>
            <w:tcW w:w="878" w:type="dxa"/>
          </w:tcPr>
          <w:p w14:paraId="6FBCEEAE" w14:textId="77777777" w:rsidR="009C48D8" w:rsidRPr="00A423D1" w:rsidRDefault="009C48D8" w:rsidP="00E4665A">
            <w:pPr>
              <w:pStyle w:val="TAC"/>
              <w:rPr>
                <w:lang w:eastAsia="ja-JP"/>
              </w:rPr>
            </w:pPr>
            <w:r w:rsidRPr="00A423D1">
              <w:rPr>
                <w:lang w:eastAsia="ja-JP"/>
              </w:rPr>
              <w:t>-</w:t>
            </w:r>
          </w:p>
        </w:tc>
        <w:tc>
          <w:tcPr>
            <w:tcW w:w="1274" w:type="dxa"/>
          </w:tcPr>
          <w:p w14:paraId="3E1D8B10" w14:textId="77777777" w:rsidR="009C48D8" w:rsidRPr="00A423D1" w:rsidRDefault="009C48D8" w:rsidP="00E4665A">
            <w:pPr>
              <w:pStyle w:val="TAC"/>
              <w:rPr>
                <w:lang w:eastAsia="ja-JP"/>
              </w:rPr>
            </w:pPr>
          </w:p>
        </w:tc>
      </w:tr>
      <w:tr w:rsidR="009C48D8" w:rsidRPr="00A423D1" w14:paraId="12D6189A" w14:textId="77777777" w:rsidTr="00E4665A">
        <w:tc>
          <w:tcPr>
            <w:tcW w:w="2379" w:type="dxa"/>
          </w:tcPr>
          <w:p w14:paraId="7B9EAC90" w14:textId="77777777" w:rsidR="009C48D8" w:rsidRPr="00A423D1" w:rsidRDefault="009C48D8" w:rsidP="00E4665A">
            <w:pPr>
              <w:pStyle w:val="TAL"/>
              <w:rPr>
                <w:lang w:eastAsia="ja-JP"/>
              </w:rPr>
            </w:pPr>
            <w:r w:rsidRPr="00A423D1">
              <w:rPr>
                <w:lang w:eastAsia="ja-JP"/>
              </w:rPr>
              <w:t>5GS TAC</w:t>
            </w:r>
          </w:p>
        </w:tc>
        <w:tc>
          <w:tcPr>
            <w:tcW w:w="1289" w:type="dxa"/>
          </w:tcPr>
          <w:p w14:paraId="114F0906" w14:textId="77777777" w:rsidR="009C48D8" w:rsidRPr="00A423D1" w:rsidRDefault="009C48D8" w:rsidP="00E4665A">
            <w:pPr>
              <w:pStyle w:val="TAL"/>
              <w:rPr>
                <w:lang w:eastAsia="ja-JP"/>
              </w:rPr>
            </w:pPr>
            <w:r w:rsidRPr="00A423D1">
              <w:rPr>
                <w:lang w:eastAsia="ja-JP"/>
              </w:rPr>
              <w:t>O</w:t>
            </w:r>
          </w:p>
        </w:tc>
        <w:tc>
          <w:tcPr>
            <w:tcW w:w="1405" w:type="dxa"/>
          </w:tcPr>
          <w:p w14:paraId="2019F6A2" w14:textId="77777777" w:rsidR="009C48D8" w:rsidRPr="00A423D1" w:rsidRDefault="009C48D8" w:rsidP="00E4665A">
            <w:pPr>
              <w:pStyle w:val="TAL"/>
              <w:rPr>
                <w:i/>
                <w:lang w:eastAsia="ja-JP"/>
              </w:rPr>
            </w:pPr>
          </w:p>
        </w:tc>
        <w:tc>
          <w:tcPr>
            <w:tcW w:w="1417" w:type="dxa"/>
          </w:tcPr>
          <w:p w14:paraId="1F177B52" w14:textId="77777777" w:rsidR="009C48D8" w:rsidRPr="00A423D1" w:rsidRDefault="009C48D8" w:rsidP="00E4665A">
            <w:pPr>
              <w:pStyle w:val="TAL"/>
              <w:rPr>
                <w:lang w:eastAsia="ja-JP"/>
              </w:rPr>
            </w:pPr>
            <w:r w:rsidRPr="00A423D1">
              <w:rPr>
                <w:lang w:eastAsia="ja-JP"/>
              </w:rPr>
              <w:t>9.3.1.29</w:t>
            </w:r>
          </w:p>
        </w:tc>
        <w:tc>
          <w:tcPr>
            <w:tcW w:w="1843" w:type="dxa"/>
          </w:tcPr>
          <w:p w14:paraId="62E2C3CA" w14:textId="77777777" w:rsidR="009C48D8" w:rsidRPr="00A423D1" w:rsidRDefault="009C48D8" w:rsidP="00E4665A">
            <w:pPr>
              <w:pStyle w:val="TAL"/>
              <w:rPr>
                <w:lang w:eastAsia="ja-JP"/>
              </w:rPr>
            </w:pPr>
            <w:r w:rsidRPr="00A423D1">
              <w:rPr>
                <w:lang w:eastAsia="ja-JP"/>
              </w:rPr>
              <w:t>5GS Tracking Area Code</w:t>
            </w:r>
          </w:p>
        </w:tc>
        <w:tc>
          <w:tcPr>
            <w:tcW w:w="878" w:type="dxa"/>
          </w:tcPr>
          <w:p w14:paraId="307E15C5" w14:textId="77777777" w:rsidR="009C48D8" w:rsidRPr="00A423D1" w:rsidRDefault="009C48D8" w:rsidP="00E4665A">
            <w:pPr>
              <w:pStyle w:val="TAC"/>
              <w:rPr>
                <w:lang w:eastAsia="ja-JP"/>
              </w:rPr>
            </w:pPr>
            <w:r w:rsidRPr="00A423D1">
              <w:rPr>
                <w:lang w:eastAsia="ja-JP"/>
              </w:rPr>
              <w:t>-</w:t>
            </w:r>
          </w:p>
        </w:tc>
        <w:tc>
          <w:tcPr>
            <w:tcW w:w="1274" w:type="dxa"/>
          </w:tcPr>
          <w:p w14:paraId="7015E3EE" w14:textId="77777777" w:rsidR="009C48D8" w:rsidRPr="00A423D1" w:rsidRDefault="009C48D8" w:rsidP="00E4665A">
            <w:pPr>
              <w:pStyle w:val="TAC"/>
              <w:rPr>
                <w:lang w:eastAsia="ja-JP"/>
              </w:rPr>
            </w:pPr>
          </w:p>
        </w:tc>
      </w:tr>
      <w:tr w:rsidR="009C48D8" w:rsidRPr="00A423D1" w14:paraId="001817C5" w14:textId="77777777" w:rsidTr="00E4665A">
        <w:tc>
          <w:tcPr>
            <w:tcW w:w="2379" w:type="dxa"/>
          </w:tcPr>
          <w:p w14:paraId="3A7A783B" w14:textId="77777777" w:rsidR="009C48D8" w:rsidRPr="00A423D1" w:rsidDel="00D04558" w:rsidRDefault="009C48D8" w:rsidP="00E4665A">
            <w:pPr>
              <w:pStyle w:val="TAL"/>
              <w:rPr>
                <w:lang w:eastAsia="ja-JP"/>
              </w:rPr>
            </w:pPr>
            <w:r w:rsidRPr="00A423D1">
              <w:rPr>
                <w:lang w:eastAsia="ja-JP"/>
              </w:rPr>
              <w:t>Configured EPS TAC</w:t>
            </w:r>
          </w:p>
        </w:tc>
        <w:tc>
          <w:tcPr>
            <w:tcW w:w="1289" w:type="dxa"/>
          </w:tcPr>
          <w:p w14:paraId="07633053" w14:textId="77777777" w:rsidR="009C48D8" w:rsidRPr="00A423D1" w:rsidRDefault="009C48D8" w:rsidP="00E4665A">
            <w:pPr>
              <w:pStyle w:val="TAL"/>
              <w:rPr>
                <w:lang w:eastAsia="ja-JP"/>
              </w:rPr>
            </w:pPr>
            <w:r w:rsidRPr="00A423D1">
              <w:rPr>
                <w:lang w:eastAsia="ja-JP"/>
              </w:rPr>
              <w:t>O</w:t>
            </w:r>
          </w:p>
        </w:tc>
        <w:tc>
          <w:tcPr>
            <w:tcW w:w="1405" w:type="dxa"/>
          </w:tcPr>
          <w:p w14:paraId="03419F2C" w14:textId="77777777" w:rsidR="009C48D8" w:rsidRPr="00A423D1" w:rsidRDefault="009C48D8" w:rsidP="00E4665A">
            <w:pPr>
              <w:pStyle w:val="TAL"/>
              <w:rPr>
                <w:i/>
                <w:lang w:eastAsia="ja-JP"/>
              </w:rPr>
            </w:pPr>
          </w:p>
        </w:tc>
        <w:tc>
          <w:tcPr>
            <w:tcW w:w="1417" w:type="dxa"/>
          </w:tcPr>
          <w:p w14:paraId="0784053F" w14:textId="77777777" w:rsidR="009C48D8" w:rsidRPr="00A423D1" w:rsidRDefault="009C48D8" w:rsidP="00E4665A">
            <w:pPr>
              <w:pStyle w:val="TAL"/>
              <w:rPr>
                <w:lang w:eastAsia="ja-JP"/>
              </w:rPr>
            </w:pPr>
            <w:r w:rsidRPr="00A423D1">
              <w:rPr>
                <w:lang w:eastAsia="ja-JP"/>
              </w:rPr>
              <w:t>9.3.1.29a</w:t>
            </w:r>
          </w:p>
        </w:tc>
        <w:tc>
          <w:tcPr>
            <w:tcW w:w="1843" w:type="dxa"/>
          </w:tcPr>
          <w:p w14:paraId="6ECA0672" w14:textId="77777777" w:rsidR="009C48D8" w:rsidRPr="00A423D1" w:rsidRDefault="009C48D8" w:rsidP="00E4665A">
            <w:pPr>
              <w:pStyle w:val="TAL"/>
              <w:rPr>
                <w:lang w:eastAsia="ja-JP"/>
              </w:rPr>
            </w:pPr>
          </w:p>
        </w:tc>
        <w:tc>
          <w:tcPr>
            <w:tcW w:w="878" w:type="dxa"/>
          </w:tcPr>
          <w:p w14:paraId="57663BF7" w14:textId="77777777" w:rsidR="009C48D8" w:rsidRPr="00A423D1" w:rsidRDefault="009C48D8" w:rsidP="00E4665A">
            <w:pPr>
              <w:pStyle w:val="TAC"/>
              <w:rPr>
                <w:lang w:eastAsia="ja-JP"/>
              </w:rPr>
            </w:pPr>
            <w:r w:rsidRPr="00A423D1">
              <w:rPr>
                <w:lang w:eastAsia="ja-JP"/>
              </w:rPr>
              <w:t>-</w:t>
            </w:r>
          </w:p>
        </w:tc>
        <w:tc>
          <w:tcPr>
            <w:tcW w:w="1274" w:type="dxa"/>
          </w:tcPr>
          <w:p w14:paraId="08174754" w14:textId="77777777" w:rsidR="009C48D8" w:rsidRPr="00A423D1" w:rsidRDefault="009C48D8" w:rsidP="00E4665A">
            <w:pPr>
              <w:pStyle w:val="TAC"/>
              <w:rPr>
                <w:lang w:eastAsia="ja-JP"/>
              </w:rPr>
            </w:pPr>
          </w:p>
        </w:tc>
      </w:tr>
      <w:tr w:rsidR="009C48D8" w:rsidRPr="00A423D1" w14:paraId="5B550FA8" w14:textId="77777777" w:rsidTr="00E4665A">
        <w:tc>
          <w:tcPr>
            <w:tcW w:w="2379" w:type="dxa"/>
          </w:tcPr>
          <w:p w14:paraId="37548129"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b/>
                <w:sz w:val="18"/>
                <w:szCs w:val="18"/>
                <w:lang w:eastAsia="ja-JP"/>
              </w:rPr>
              <w:t>Served PLMNs</w:t>
            </w:r>
          </w:p>
        </w:tc>
        <w:tc>
          <w:tcPr>
            <w:tcW w:w="1289" w:type="dxa"/>
          </w:tcPr>
          <w:p w14:paraId="3FEBDC43" w14:textId="77777777" w:rsidR="009C48D8" w:rsidRPr="00A423D1" w:rsidRDefault="009C48D8" w:rsidP="00E4665A">
            <w:pPr>
              <w:keepNext/>
              <w:keepLines/>
              <w:spacing w:after="0"/>
              <w:rPr>
                <w:rFonts w:ascii="Arial" w:hAnsi="Arial" w:cs="Arial"/>
                <w:sz w:val="18"/>
                <w:szCs w:val="18"/>
                <w:lang w:eastAsia="ja-JP"/>
              </w:rPr>
            </w:pPr>
          </w:p>
        </w:tc>
        <w:tc>
          <w:tcPr>
            <w:tcW w:w="1405" w:type="dxa"/>
          </w:tcPr>
          <w:p w14:paraId="566DB9B3"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i/>
                <w:sz w:val="18"/>
                <w:lang w:eastAsia="ja-JP"/>
              </w:rPr>
              <w:t>1..&lt;</w:t>
            </w:r>
            <w:proofErr w:type="spellStart"/>
            <w:r w:rsidRPr="00A423D1">
              <w:rPr>
                <w:rFonts w:ascii="Arial" w:hAnsi="Arial" w:cs="Arial"/>
                <w:i/>
                <w:sz w:val="18"/>
                <w:lang w:eastAsia="ja-JP"/>
              </w:rPr>
              <w:t>maxnoofBPLMNs</w:t>
            </w:r>
            <w:proofErr w:type="spellEnd"/>
            <w:r w:rsidRPr="00A423D1">
              <w:rPr>
                <w:rFonts w:ascii="Arial" w:hAnsi="Arial" w:cs="Arial"/>
                <w:i/>
                <w:sz w:val="18"/>
                <w:lang w:eastAsia="ja-JP"/>
              </w:rPr>
              <w:t>&gt;</w:t>
            </w:r>
          </w:p>
        </w:tc>
        <w:tc>
          <w:tcPr>
            <w:tcW w:w="1417" w:type="dxa"/>
          </w:tcPr>
          <w:p w14:paraId="4A79ED2E" w14:textId="77777777" w:rsidR="009C48D8" w:rsidRPr="00A423D1" w:rsidRDefault="009C48D8" w:rsidP="00E4665A">
            <w:pPr>
              <w:keepNext/>
              <w:keepLines/>
              <w:spacing w:after="0"/>
              <w:rPr>
                <w:rFonts w:ascii="Arial" w:hAnsi="Arial" w:cs="Arial"/>
                <w:sz w:val="18"/>
                <w:szCs w:val="18"/>
                <w:lang w:eastAsia="ja-JP"/>
              </w:rPr>
            </w:pPr>
          </w:p>
        </w:tc>
        <w:tc>
          <w:tcPr>
            <w:tcW w:w="1843" w:type="dxa"/>
          </w:tcPr>
          <w:p w14:paraId="428CDFCB"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lang w:eastAsia="ja-JP"/>
              </w:rPr>
              <w:t>Broadcast PLMNs</w:t>
            </w:r>
          </w:p>
        </w:tc>
        <w:tc>
          <w:tcPr>
            <w:tcW w:w="878" w:type="dxa"/>
          </w:tcPr>
          <w:p w14:paraId="31723FAB" w14:textId="77777777" w:rsidR="009C48D8" w:rsidRPr="00A423D1" w:rsidRDefault="009C48D8" w:rsidP="00E4665A">
            <w:pPr>
              <w:pStyle w:val="TAC"/>
              <w:rPr>
                <w:rFonts w:cs="Arial"/>
                <w:szCs w:val="18"/>
                <w:lang w:eastAsia="ja-JP"/>
              </w:rPr>
            </w:pPr>
            <w:r w:rsidRPr="00A423D1">
              <w:rPr>
                <w:rFonts w:cs="Arial"/>
                <w:lang w:eastAsia="ja-JP"/>
              </w:rPr>
              <w:t>-</w:t>
            </w:r>
          </w:p>
        </w:tc>
        <w:tc>
          <w:tcPr>
            <w:tcW w:w="1274" w:type="dxa"/>
          </w:tcPr>
          <w:p w14:paraId="0701638F" w14:textId="77777777" w:rsidR="009C48D8" w:rsidRPr="00A423D1" w:rsidRDefault="009C48D8" w:rsidP="00E4665A">
            <w:pPr>
              <w:pStyle w:val="TAC"/>
              <w:rPr>
                <w:rFonts w:cs="Arial"/>
                <w:szCs w:val="18"/>
                <w:lang w:eastAsia="ja-JP"/>
              </w:rPr>
            </w:pPr>
          </w:p>
        </w:tc>
      </w:tr>
      <w:tr w:rsidR="009C48D8" w:rsidRPr="00A423D1" w14:paraId="399B12A1" w14:textId="77777777" w:rsidTr="00E4665A">
        <w:tc>
          <w:tcPr>
            <w:tcW w:w="2379" w:type="dxa"/>
          </w:tcPr>
          <w:p w14:paraId="69468E66" w14:textId="77777777" w:rsidR="009C48D8" w:rsidRPr="00A423D1" w:rsidRDefault="009C48D8" w:rsidP="00E4665A">
            <w:pPr>
              <w:keepNext/>
              <w:keepLines/>
              <w:spacing w:after="0"/>
              <w:ind w:leftChars="100" w:left="200"/>
              <w:rPr>
                <w:rFonts w:ascii="Arial" w:hAnsi="Arial" w:cs="Arial"/>
                <w:b/>
                <w:sz w:val="18"/>
                <w:szCs w:val="18"/>
                <w:lang w:eastAsia="ja-JP"/>
              </w:rPr>
            </w:pPr>
            <w:r w:rsidRPr="00A423D1">
              <w:rPr>
                <w:rFonts w:ascii="Arial" w:hAnsi="Arial" w:cs="Arial"/>
                <w:sz w:val="18"/>
                <w:szCs w:val="18"/>
                <w:lang w:eastAsia="ja-JP"/>
              </w:rPr>
              <w:t>&gt;PLMN Identity</w:t>
            </w:r>
          </w:p>
        </w:tc>
        <w:tc>
          <w:tcPr>
            <w:tcW w:w="1289" w:type="dxa"/>
          </w:tcPr>
          <w:p w14:paraId="52D1CE3F"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Pr>
          <w:p w14:paraId="55E23601" w14:textId="77777777" w:rsidR="009C48D8" w:rsidRPr="00A423D1" w:rsidRDefault="009C48D8" w:rsidP="00E4665A">
            <w:pPr>
              <w:keepNext/>
              <w:keepLines/>
              <w:spacing w:after="0"/>
              <w:rPr>
                <w:rFonts w:ascii="Arial" w:hAnsi="Arial" w:cs="Arial"/>
                <w:i/>
                <w:sz w:val="18"/>
                <w:szCs w:val="18"/>
                <w:lang w:eastAsia="ja-JP"/>
              </w:rPr>
            </w:pPr>
          </w:p>
        </w:tc>
        <w:tc>
          <w:tcPr>
            <w:tcW w:w="1417" w:type="dxa"/>
          </w:tcPr>
          <w:p w14:paraId="623EAC83"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9.3.1.14</w:t>
            </w:r>
          </w:p>
        </w:tc>
        <w:tc>
          <w:tcPr>
            <w:tcW w:w="1843" w:type="dxa"/>
          </w:tcPr>
          <w:p w14:paraId="196D09DD" w14:textId="77777777" w:rsidR="009C48D8" w:rsidRPr="00A423D1" w:rsidRDefault="009C48D8" w:rsidP="00E4665A">
            <w:pPr>
              <w:keepNext/>
              <w:keepLines/>
              <w:spacing w:after="0"/>
              <w:rPr>
                <w:rFonts w:ascii="Arial" w:hAnsi="Arial" w:cs="Arial"/>
                <w:sz w:val="18"/>
                <w:szCs w:val="18"/>
                <w:lang w:eastAsia="ja-JP"/>
              </w:rPr>
            </w:pPr>
          </w:p>
        </w:tc>
        <w:tc>
          <w:tcPr>
            <w:tcW w:w="878" w:type="dxa"/>
          </w:tcPr>
          <w:p w14:paraId="072028D3" w14:textId="77777777" w:rsidR="009C48D8" w:rsidRPr="00A423D1" w:rsidRDefault="009C48D8" w:rsidP="00E4665A">
            <w:pPr>
              <w:pStyle w:val="TAC"/>
              <w:rPr>
                <w:rFonts w:cs="Arial"/>
                <w:szCs w:val="18"/>
                <w:lang w:eastAsia="ja-JP"/>
              </w:rPr>
            </w:pPr>
            <w:r w:rsidRPr="00A423D1">
              <w:rPr>
                <w:rFonts w:cs="Arial"/>
                <w:szCs w:val="18"/>
                <w:lang w:eastAsia="ja-JP"/>
              </w:rPr>
              <w:t>-</w:t>
            </w:r>
          </w:p>
        </w:tc>
        <w:tc>
          <w:tcPr>
            <w:tcW w:w="1274" w:type="dxa"/>
          </w:tcPr>
          <w:p w14:paraId="77CAC957" w14:textId="77777777" w:rsidR="009C48D8" w:rsidRPr="00A423D1" w:rsidRDefault="009C48D8" w:rsidP="00E4665A">
            <w:pPr>
              <w:pStyle w:val="TAC"/>
              <w:rPr>
                <w:rFonts w:cs="Arial"/>
                <w:szCs w:val="18"/>
                <w:lang w:eastAsia="ja-JP"/>
              </w:rPr>
            </w:pPr>
          </w:p>
        </w:tc>
      </w:tr>
      <w:tr w:rsidR="009C48D8" w:rsidRPr="00A423D1" w14:paraId="0A47FF98" w14:textId="77777777" w:rsidTr="00E4665A">
        <w:tc>
          <w:tcPr>
            <w:tcW w:w="2379" w:type="dxa"/>
          </w:tcPr>
          <w:p w14:paraId="0D26866E" w14:textId="77777777" w:rsidR="009C48D8" w:rsidRPr="00A423D1" w:rsidRDefault="009C48D8" w:rsidP="00E4665A">
            <w:pPr>
              <w:keepNext/>
              <w:keepLines/>
              <w:spacing w:after="0"/>
              <w:ind w:leftChars="100" w:left="200"/>
              <w:rPr>
                <w:rFonts w:ascii="Arial" w:hAnsi="Arial" w:cs="Arial"/>
                <w:sz w:val="18"/>
                <w:szCs w:val="18"/>
                <w:lang w:eastAsia="ja-JP"/>
              </w:rPr>
            </w:pPr>
            <w:r w:rsidRPr="00A423D1">
              <w:rPr>
                <w:rFonts w:ascii="Arial" w:hAnsi="Arial" w:cs="Arial"/>
                <w:sz w:val="18"/>
                <w:szCs w:val="18"/>
                <w:lang w:eastAsia="ja-JP"/>
              </w:rPr>
              <w:t>&gt;TAI Slice Support List</w:t>
            </w:r>
          </w:p>
        </w:tc>
        <w:tc>
          <w:tcPr>
            <w:tcW w:w="1289" w:type="dxa"/>
          </w:tcPr>
          <w:p w14:paraId="19FFD892"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O</w:t>
            </w:r>
          </w:p>
        </w:tc>
        <w:tc>
          <w:tcPr>
            <w:tcW w:w="1405" w:type="dxa"/>
          </w:tcPr>
          <w:p w14:paraId="07240BC5" w14:textId="77777777" w:rsidR="009C48D8" w:rsidRPr="00A423D1" w:rsidRDefault="009C48D8" w:rsidP="00E4665A">
            <w:pPr>
              <w:keepNext/>
              <w:keepLines/>
              <w:spacing w:after="0"/>
              <w:rPr>
                <w:rFonts w:ascii="Arial" w:hAnsi="Arial" w:cs="Arial"/>
                <w:i/>
                <w:sz w:val="18"/>
                <w:szCs w:val="18"/>
                <w:lang w:eastAsia="ja-JP"/>
              </w:rPr>
            </w:pPr>
          </w:p>
        </w:tc>
        <w:tc>
          <w:tcPr>
            <w:tcW w:w="1417" w:type="dxa"/>
          </w:tcPr>
          <w:p w14:paraId="0CE436EC"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Slice Support List</w:t>
            </w:r>
          </w:p>
          <w:p w14:paraId="2A1BB19C"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9.3.1.37</w:t>
            </w:r>
          </w:p>
        </w:tc>
        <w:tc>
          <w:tcPr>
            <w:tcW w:w="1843" w:type="dxa"/>
          </w:tcPr>
          <w:p w14:paraId="03797828" w14:textId="77777777" w:rsidR="009C48D8" w:rsidRPr="00A423D1" w:rsidRDefault="009C48D8" w:rsidP="00E4665A">
            <w:pPr>
              <w:keepNext/>
              <w:keepLines/>
              <w:spacing w:after="0"/>
              <w:rPr>
                <w:rFonts w:ascii="Arial" w:hAnsi="Arial" w:cs="Arial"/>
                <w:sz w:val="18"/>
                <w:szCs w:val="18"/>
                <w:lang w:eastAsia="ja-JP"/>
              </w:rPr>
            </w:pPr>
            <w:r w:rsidRPr="00A423D1">
              <w:rPr>
                <w:rFonts w:ascii="Arial" w:hAnsi="Arial" w:cs="Arial"/>
                <w:sz w:val="18"/>
                <w:szCs w:val="18"/>
                <w:lang w:eastAsia="ja-JP"/>
              </w:rPr>
              <w:t xml:space="preserve">Supported S-NSSAIs per TA. </w:t>
            </w:r>
          </w:p>
        </w:tc>
        <w:tc>
          <w:tcPr>
            <w:tcW w:w="878" w:type="dxa"/>
          </w:tcPr>
          <w:p w14:paraId="660338C6" w14:textId="77777777" w:rsidR="009C48D8" w:rsidRPr="00A423D1" w:rsidRDefault="009C48D8" w:rsidP="00E4665A">
            <w:pPr>
              <w:pStyle w:val="TAC"/>
              <w:rPr>
                <w:rFonts w:cs="Arial"/>
                <w:szCs w:val="18"/>
                <w:lang w:eastAsia="ja-JP"/>
              </w:rPr>
            </w:pPr>
            <w:r w:rsidRPr="00A423D1">
              <w:rPr>
                <w:rFonts w:cs="Arial"/>
                <w:szCs w:val="18"/>
                <w:lang w:eastAsia="ja-JP"/>
              </w:rPr>
              <w:t>YES</w:t>
            </w:r>
          </w:p>
        </w:tc>
        <w:tc>
          <w:tcPr>
            <w:tcW w:w="1274" w:type="dxa"/>
          </w:tcPr>
          <w:p w14:paraId="24A5DE25" w14:textId="77777777" w:rsidR="009C48D8" w:rsidRPr="00A423D1" w:rsidRDefault="009C48D8" w:rsidP="00E4665A">
            <w:pPr>
              <w:pStyle w:val="TAC"/>
              <w:rPr>
                <w:rFonts w:cs="Arial"/>
                <w:szCs w:val="18"/>
                <w:lang w:eastAsia="ja-JP"/>
              </w:rPr>
            </w:pPr>
            <w:r w:rsidRPr="00A423D1">
              <w:rPr>
                <w:rFonts w:cs="Arial"/>
                <w:szCs w:val="18"/>
                <w:lang w:eastAsia="ja-JP"/>
              </w:rPr>
              <w:t>ignore</w:t>
            </w:r>
          </w:p>
        </w:tc>
      </w:tr>
      <w:tr w:rsidR="007F3070" w:rsidRPr="00A423D1" w14:paraId="7B080E22" w14:textId="77777777" w:rsidTr="00E4665A">
        <w:trPr>
          <w:ins w:id="95" w:author="Huawei" w:date="2019-11-04T10:47:00Z"/>
        </w:trPr>
        <w:tc>
          <w:tcPr>
            <w:tcW w:w="2379" w:type="dxa"/>
          </w:tcPr>
          <w:p w14:paraId="65E882D3" w14:textId="4C62D549" w:rsidR="007F3070" w:rsidRPr="00A423D1" w:rsidRDefault="007F3070" w:rsidP="000B0A25">
            <w:pPr>
              <w:keepNext/>
              <w:keepLines/>
              <w:spacing w:after="0"/>
              <w:ind w:leftChars="100" w:left="200"/>
              <w:rPr>
                <w:ins w:id="96" w:author="Huawei" w:date="2019-11-04T10:47:00Z"/>
                <w:rFonts w:ascii="Arial" w:hAnsi="Arial" w:cs="Arial"/>
                <w:sz w:val="18"/>
                <w:szCs w:val="18"/>
                <w:lang w:eastAsia="ja-JP"/>
              </w:rPr>
            </w:pPr>
            <w:ins w:id="97" w:author="Huawei" w:date="2019-11-04T10:47:00Z">
              <w:r w:rsidRPr="00B7212D">
                <w:rPr>
                  <w:rFonts w:ascii="Arial" w:eastAsia="宋体" w:hAnsi="Arial"/>
                  <w:sz w:val="18"/>
                  <w:lang w:eastAsia="ja-JP"/>
                </w:rPr>
                <w:t>&gt;CAG I</w:t>
              </w:r>
              <w:r>
                <w:rPr>
                  <w:rFonts w:ascii="Arial" w:eastAsia="宋体" w:hAnsi="Arial"/>
                  <w:sz w:val="18"/>
                  <w:lang w:eastAsia="ja-JP"/>
                </w:rPr>
                <w:t>d</w:t>
              </w:r>
            </w:ins>
          </w:p>
        </w:tc>
        <w:tc>
          <w:tcPr>
            <w:tcW w:w="1289" w:type="dxa"/>
          </w:tcPr>
          <w:p w14:paraId="23EFBF9B" w14:textId="399A2F0F" w:rsidR="007F3070" w:rsidRPr="00A423D1" w:rsidRDefault="007F3070" w:rsidP="007F3070">
            <w:pPr>
              <w:keepNext/>
              <w:keepLines/>
              <w:spacing w:after="0"/>
              <w:rPr>
                <w:ins w:id="98" w:author="Huawei" w:date="2019-11-04T10:47:00Z"/>
                <w:rFonts w:ascii="Arial" w:hAnsi="Arial" w:cs="Arial"/>
                <w:sz w:val="18"/>
                <w:szCs w:val="18"/>
                <w:lang w:eastAsia="ja-JP"/>
              </w:rPr>
            </w:pPr>
            <w:ins w:id="99" w:author="Huawei" w:date="2019-11-04T10:47:00Z">
              <w:r>
                <w:rPr>
                  <w:rFonts w:ascii="Arial" w:hAnsi="Arial" w:cs="Arial"/>
                  <w:sz w:val="18"/>
                  <w:szCs w:val="18"/>
                  <w:lang w:eastAsia="ja-JP"/>
                </w:rPr>
                <w:t>O</w:t>
              </w:r>
            </w:ins>
          </w:p>
        </w:tc>
        <w:tc>
          <w:tcPr>
            <w:tcW w:w="1405" w:type="dxa"/>
          </w:tcPr>
          <w:p w14:paraId="3F967247" w14:textId="77777777" w:rsidR="007F3070" w:rsidRPr="00A423D1" w:rsidRDefault="007F3070" w:rsidP="007F3070">
            <w:pPr>
              <w:keepNext/>
              <w:keepLines/>
              <w:spacing w:after="0"/>
              <w:rPr>
                <w:ins w:id="100" w:author="Huawei" w:date="2019-11-04T10:47:00Z"/>
                <w:rFonts w:ascii="Arial" w:hAnsi="Arial" w:cs="Arial"/>
                <w:i/>
                <w:sz w:val="18"/>
                <w:szCs w:val="18"/>
                <w:lang w:eastAsia="ja-JP"/>
              </w:rPr>
            </w:pPr>
          </w:p>
        </w:tc>
        <w:tc>
          <w:tcPr>
            <w:tcW w:w="1417" w:type="dxa"/>
          </w:tcPr>
          <w:p w14:paraId="09AAE6E3" w14:textId="4AEC9CFF" w:rsidR="007F3070" w:rsidRPr="00A423D1" w:rsidRDefault="007F3070" w:rsidP="007F3070">
            <w:pPr>
              <w:keepNext/>
              <w:keepLines/>
              <w:spacing w:after="0"/>
              <w:rPr>
                <w:ins w:id="101" w:author="Huawei" w:date="2019-11-04T10:47:00Z"/>
                <w:rFonts w:ascii="Arial" w:hAnsi="Arial" w:cs="Arial"/>
                <w:sz w:val="18"/>
                <w:szCs w:val="18"/>
                <w:lang w:eastAsia="ja-JP"/>
              </w:rPr>
            </w:pPr>
            <w:ins w:id="102" w:author="Huawei" w:date="2019-11-04T10:47:00Z">
              <w:r>
                <w:rPr>
                  <w:rFonts w:ascii="Arial" w:hAnsi="Arial"/>
                  <w:sz w:val="18"/>
                  <w:lang w:eastAsia="ja-JP"/>
                </w:rPr>
                <w:t>9.3.1.x</w:t>
              </w:r>
            </w:ins>
          </w:p>
        </w:tc>
        <w:tc>
          <w:tcPr>
            <w:tcW w:w="1843" w:type="dxa"/>
          </w:tcPr>
          <w:p w14:paraId="7C6844D0" w14:textId="73766C92" w:rsidR="007F3070" w:rsidRPr="00A423D1" w:rsidRDefault="007F3070" w:rsidP="007F3070">
            <w:pPr>
              <w:keepNext/>
              <w:keepLines/>
              <w:spacing w:after="0"/>
              <w:rPr>
                <w:ins w:id="103" w:author="Huawei" w:date="2019-11-04T10:47:00Z"/>
                <w:rFonts w:ascii="Arial" w:hAnsi="Arial" w:cs="Arial"/>
                <w:sz w:val="18"/>
                <w:szCs w:val="18"/>
                <w:lang w:eastAsia="ja-JP"/>
              </w:rPr>
            </w:pPr>
            <w:ins w:id="104" w:author="Huawei" w:date="2019-11-04T10:49:00Z">
              <w:r w:rsidRPr="00812CF3">
                <w:rPr>
                  <w:rFonts w:ascii="Arial" w:hAnsi="Arial" w:cs="Arial"/>
                  <w:sz w:val="18"/>
                  <w:szCs w:val="18"/>
                  <w:lang w:eastAsia="ja-JP"/>
                </w:rPr>
                <w:t>Together with the PLMN</w:t>
              </w:r>
            </w:ins>
            <w:ins w:id="105" w:author="Huawei" w:date="2019-11-04T10:50:00Z">
              <w:r>
                <w:rPr>
                  <w:rFonts w:ascii="Arial" w:hAnsi="Arial" w:cs="Arial"/>
                  <w:sz w:val="18"/>
                  <w:szCs w:val="18"/>
                  <w:lang w:eastAsia="ja-JP"/>
                </w:rPr>
                <w:t xml:space="preserve"> </w:t>
              </w:r>
              <w:r w:rsidRPr="00A423D1">
                <w:rPr>
                  <w:rFonts w:ascii="Arial" w:hAnsi="Arial" w:cs="Arial"/>
                  <w:sz w:val="18"/>
                  <w:szCs w:val="18"/>
                  <w:lang w:eastAsia="ja-JP"/>
                </w:rPr>
                <w:t>Identity</w:t>
              </w:r>
            </w:ins>
            <w:ins w:id="106" w:author="Huawei" w:date="2019-11-04T10:49:00Z">
              <w:r w:rsidRPr="00812CF3">
                <w:rPr>
                  <w:rFonts w:ascii="Arial" w:hAnsi="Arial" w:cs="Arial"/>
                  <w:sz w:val="18"/>
                  <w:szCs w:val="18"/>
                  <w:lang w:eastAsia="ja-JP"/>
                </w:rPr>
                <w:t xml:space="preserve">, identifies </w:t>
              </w:r>
            </w:ins>
            <w:ins w:id="107" w:author="Huawei" w:date="2019-11-04T10:50:00Z">
              <w:r>
                <w:rPr>
                  <w:rFonts w:ascii="Arial" w:hAnsi="Arial" w:cs="Arial"/>
                  <w:sz w:val="18"/>
                  <w:szCs w:val="18"/>
                  <w:lang w:eastAsia="ja-JP"/>
                </w:rPr>
                <w:t>a PNI-NPN</w:t>
              </w:r>
            </w:ins>
            <w:ins w:id="108" w:author="Huawei" w:date="2019-11-04T10:49:00Z">
              <w:r w:rsidRPr="00812CF3">
                <w:rPr>
                  <w:rFonts w:ascii="Arial" w:hAnsi="Arial" w:cs="Arial"/>
                  <w:sz w:val="18"/>
                  <w:szCs w:val="18"/>
                  <w:lang w:eastAsia="ja-JP"/>
                </w:rPr>
                <w:t>.</w:t>
              </w:r>
            </w:ins>
          </w:p>
        </w:tc>
        <w:tc>
          <w:tcPr>
            <w:tcW w:w="878" w:type="dxa"/>
          </w:tcPr>
          <w:p w14:paraId="4724E22A" w14:textId="76DCCB62" w:rsidR="007F3070" w:rsidRPr="00A423D1" w:rsidRDefault="008B378E" w:rsidP="007F3070">
            <w:pPr>
              <w:pStyle w:val="TAC"/>
              <w:rPr>
                <w:ins w:id="109" w:author="Huawei" w:date="2019-11-04T10:47:00Z"/>
                <w:rFonts w:cs="Arial"/>
                <w:szCs w:val="18"/>
                <w:lang w:eastAsia="ja-JP"/>
              </w:rPr>
            </w:pPr>
            <w:ins w:id="110" w:author="Huawei" w:date="2019-11-04T10:51:00Z">
              <w:r w:rsidRPr="00A423D1">
                <w:rPr>
                  <w:rFonts w:cs="Arial"/>
                  <w:szCs w:val="18"/>
                  <w:lang w:eastAsia="ja-JP"/>
                </w:rPr>
                <w:t>-</w:t>
              </w:r>
            </w:ins>
          </w:p>
        </w:tc>
        <w:tc>
          <w:tcPr>
            <w:tcW w:w="1274" w:type="dxa"/>
          </w:tcPr>
          <w:p w14:paraId="6D052FCF" w14:textId="77777777" w:rsidR="007F3070" w:rsidRPr="00A423D1" w:rsidRDefault="007F3070" w:rsidP="007F3070">
            <w:pPr>
              <w:pStyle w:val="TAC"/>
              <w:rPr>
                <w:ins w:id="111" w:author="Huawei" w:date="2019-11-04T10:47:00Z"/>
                <w:rFonts w:cs="Arial"/>
                <w:szCs w:val="18"/>
                <w:lang w:eastAsia="ja-JP"/>
              </w:rPr>
            </w:pPr>
          </w:p>
        </w:tc>
      </w:tr>
      <w:tr w:rsidR="008B378E" w:rsidRPr="00A423D1" w14:paraId="2C70E667" w14:textId="77777777" w:rsidTr="00E4665A">
        <w:trPr>
          <w:ins w:id="112" w:author="Huawei" w:date="2019-08-16T14:38:00Z"/>
        </w:trPr>
        <w:tc>
          <w:tcPr>
            <w:tcW w:w="2379" w:type="dxa"/>
          </w:tcPr>
          <w:p w14:paraId="35F41CA2" w14:textId="069D3D92" w:rsidR="008B378E" w:rsidRPr="00A423D1" w:rsidRDefault="008B378E" w:rsidP="000B0A25">
            <w:pPr>
              <w:keepNext/>
              <w:keepLines/>
              <w:spacing w:after="0"/>
              <w:ind w:leftChars="100" w:left="200"/>
              <w:rPr>
                <w:ins w:id="113" w:author="Huawei" w:date="2019-08-16T14:38:00Z"/>
                <w:rFonts w:ascii="Arial" w:hAnsi="Arial" w:cs="Arial"/>
                <w:sz w:val="18"/>
                <w:szCs w:val="18"/>
                <w:lang w:eastAsia="ja-JP"/>
              </w:rPr>
            </w:pPr>
            <w:ins w:id="114" w:author="Huawei" w:date="2019-11-04T10:51:00Z">
              <w:r>
                <w:rPr>
                  <w:rFonts w:ascii="Arial" w:eastAsia="宋体" w:hAnsi="Arial"/>
                  <w:sz w:val="18"/>
                  <w:lang w:eastAsia="ja-JP"/>
                </w:rPr>
                <w:t>&gt;</w:t>
              </w:r>
              <w:r w:rsidRPr="00B7212D">
                <w:rPr>
                  <w:rFonts w:ascii="Arial" w:eastAsia="宋体" w:hAnsi="Arial"/>
                  <w:sz w:val="18"/>
                  <w:lang w:eastAsia="ja-JP"/>
                </w:rPr>
                <w:t>NID</w:t>
              </w:r>
            </w:ins>
          </w:p>
        </w:tc>
        <w:tc>
          <w:tcPr>
            <w:tcW w:w="1289" w:type="dxa"/>
          </w:tcPr>
          <w:p w14:paraId="70FB4D23" w14:textId="71D23941" w:rsidR="008B378E" w:rsidRPr="00A423D1" w:rsidRDefault="008B378E" w:rsidP="008B378E">
            <w:pPr>
              <w:keepNext/>
              <w:keepLines/>
              <w:spacing w:after="0"/>
              <w:rPr>
                <w:ins w:id="115" w:author="Huawei" w:date="2019-08-16T14:38:00Z"/>
                <w:rFonts w:ascii="Arial" w:hAnsi="Arial" w:cs="Arial"/>
                <w:sz w:val="18"/>
                <w:szCs w:val="18"/>
                <w:lang w:eastAsia="ja-JP"/>
              </w:rPr>
            </w:pPr>
            <w:ins w:id="116" w:author="Huawei" w:date="2019-11-04T10:51:00Z">
              <w:r>
                <w:rPr>
                  <w:rFonts w:ascii="Arial" w:hAnsi="Arial" w:cs="Arial"/>
                  <w:sz w:val="18"/>
                  <w:szCs w:val="18"/>
                  <w:lang w:eastAsia="ja-JP"/>
                </w:rPr>
                <w:t>O</w:t>
              </w:r>
            </w:ins>
          </w:p>
        </w:tc>
        <w:tc>
          <w:tcPr>
            <w:tcW w:w="1405" w:type="dxa"/>
          </w:tcPr>
          <w:p w14:paraId="73CB3332" w14:textId="77777777" w:rsidR="008B378E" w:rsidRPr="00A423D1" w:rsidRDefault="008B378E" w:rsidP="008B378E">
            <w:pPr>
              <w:keepNext/>
              <w:keepLines/>
              <w:spacing w:after="0"/>
              <w:rPr>
                <w:ins w:id="117" w:author="Huawei" w:date="2019-08-16T14:38:00Z"/>
                <w:rFonts w:ascii="Arial" w:hAnsi="Arial" w:cs="Arial"/>
                <w:i/>
                <w:sz w:val="18"/>
                <w:szCs w:val="18"/>
                <w:lang w:eastAsia="ja-JP"/>
              </w:rPr>
            </w:pPr>
          </w:p>
        </w:tc>
        <w:tc>
          <w:tcPr>
            <w:tcW w:w="1417" w:type="dxa"/>
          </w:tcPr>
          <w:p w14:paraId="5577EC31" w14:textId="6A309E39" w:rsidR="008B378E" w:rsidRPr="00A423D1" w:rsidRDefault="008B378E" w:rsidP="008B378E">
            <w:pPr>
              <w:keepNext/>
              <w:keepLines/>
              <w:spacing w:after="0"/>
              <w:rPr>
                <w:ins w:id="118" w:author="Huawei" w:date="2019-08-16T14:38:00Z"/>
                <w:rFonts w:ascii="Arial" w:hAnsi="Arial" w:cs="Arial"/>
                <w:sz w:val="18"/>
                <w:szCs w:val="18"/>
                <w:lang w:eastAsia="ja-JP"/>
              </w:rPr>
            </w:pPr>
            <w:ins w:id="119" w:author="Huawei" w:date="2019-11-04T10:51:00Z">
              <w:r>
                <w:rPr>
                  <w:rFonts w:ascii="Arial" w:hAnsi="Arial"/>
                  <w:sz w:val="18"/>
                  <w:lang w:eastAsia="ja-JP"/>
                </w:rPr>
                <w:t>9.3.1.y</w:t>
              </w:r>
            </w:ins>
          </w:p>
        </w:tc>
        <w:tc>
          <w:tcPr>
            <w:tcW w:w="1843" w:type="dxa"/>
          </w:tcPr>
          <w:p w14:paraId="74ACE459" w14:textId="40791140" w:rsidR="008B378E" w:rsidRPr="00A423D1" w:rsidRDefault="008B378E" w:rsidP="008B378E">
            <w:pPr>
              <w:keepNext/>
              <w:keepLines/>
              <w:spacing w:after="0"/>
              <w:rPr>
                <w:ins w:id="120" w:author="Huawei" w:date="2019-08-16T14:38:00Z"/>
                <w:rFonts w:ascii="Arial" w:hAnsi="Arial" w:cs="Arial"/>
                <w:sz w:val="18"/>
                <w:szCs w:val="18"/>
                <w:lang w:eastAsia="ja-JP"/>
              </w:rPr>
            </w:pPr>
            <w:ins w:id="121" w:author="Huawei" w:date="2019-11-04T10:51:00Z">
              <w:r w:rsidRPr="00812CF3">
                <w:rPr>
                  <w:rFonts w:ascii="Arial" w:hAnsi="Arial" w:cs="Arial"/>
                  <w:sz w:val="18"/>
                  <w:szCs w:val="18"/>
                  <w:lang w:eastAsia="ja-JP"/>
                </w:rPr>
                <w:t>Together with the PLMN</w:t>
              </w:r>
              <w:r>
                <w:rPr>
                  <w:rFonts w:ascii="Arial" w:hAnsi="Arial" w:cs="Arial"/>
                  <w:sz w:val="18"/>
                  <w:szCs w:val="18"/>
                  <w:lang w:eastAsia="ja-JP"/>
                </w:rPr>
                <w:t xml:space="preserve"> </w:t>
              </w:r>
              <w:r w:rsidRPr="00A423D1">
                <w:rPr>
                  <w:rFonts w:ascii="Arial" w:hAnsi="Arial" w:cs="Arial"/>
                  <w:sz w:val="18"/>
                  <w:szCs w:val="18"/>
                  <w:lang w:eastAsia="ja-JP"/>
                </w:rPr>
                <w:t>Identity</w:t>
              </w:r>
              <w:r w:rsidRPr="00812CF3">
                <w:rPr>
                  <w:rFonts w:ascii="Arial" w:hAnsi="Arial" w:cs="Arial"/>
                  <w:sz w:val="18"/>
                  <w:szCs w:val="18"/>
                  <w:lang w:eastAsia="ja-JP"/>
                </w:rPr>
                <w:t xml:space="preserve">, identifies </w:t>
              </w:r>
              <w:r>
                <w:rPr>
                  <w:rFonts w:ascii="Arial" w:hAnsi="Arial" w:cs="Arial"/>
                  <w:sz w:val="18"/>
                  <w:szCs w:val="18"/>
                  <w:lang w:eastAsia="ja-JP"/>
                </w:rPr>
                <w:t>an SNPN</w:t>
              </w:r>
              <w:r w:rsidRPr="00812CF3">
                <w:rPr>
                  <w:rFonts w:ascii="Arial" w:hAnsi="Arial" w:cs="Arial"/>
                  <w:sz w:val="18"/>
                  <w:szCs w:val="18"/>
                  <w:lang w:eastAsia="ja-JP"/>
                </w:rPr>
                <w:t>.</w:t>
              </w:r>
            </w:ins>
          </w:p>
        </w:tc>
        <w:tc>
          <w:tcPr>
            <w:tcW w:w="878" w:type="dxa"/>
          </w:tcPr>
          <w:p w14:paraId="27C10E4A" w14:textId="09E581D6" w:rsidR="008B378E" w:rsidRPr="00A423D1" w:rsidRDefault="008B378E" w:rsidP="008B378E">
            <w:pPr>
              <w:pStyle w:val="TAC"/>
              <w:rPr>
                <w:ins w:id="122" w:author="Huawei" w:date="2019-08-16T14:38:00Z"/>
                <w:rFonts w:cs="Arial"/>
                <w:szCs w:val="18"/>
                <w:lang w:eastAsia="ja-JP"/>
              </w:rPr>
            </w:pPr>
            <w:ins w:id="123" w:author="Huawei" w:date="2019-08-16T14:38:00Z">
              <w:r w:rsidRPr="00A423D1">
                <w:rPr>
                  <w:rFonts w:cs="Arial"/>
                  <w:szCs w:val="18"/>
                  <w:lang w:eastAsia="ja-JP"/>
                </w:rPr>
                <w:t>-</w:t>
              </w:r>
            </w:ins>
          </w:p>
        </w:tc>
        <w:tc>
          <w:tcPr>
            <w:tcW w:w="1274" w:type="dxa"/>
          </w:tcPr>
          <w:p w14:paraId="344DEC59" w14:textId="77777777" w:rsidR="008B378E" w:rsidRPr="00A423D1" w:rsidRDefault="008B378E" w:rsidP="008B378E">
            <w:pPr>
              <w:pStyle w:val="TAC"/>
              <w:rPr>
                <w:ins w:id="124" w:author="Huawei" w:date="2019-08-16T14:38:00Z"/>
                <w:rFonts w:cs="Arial"/>
                <w:szCs w:val="18"/>
                <w:lang w:eastAsia="ja-JP"/>
              </w:rPr>
            </w:pPr>
          </w:p>
        </w:tc>
      </w:tr>
      <w:tr w:rsidR="007F3070" w:rsidRPr="00A423D1" w14:paraId="3D55240D" w14:textId="77777777" w:rsidTr="00E4665A">
        <w:tc>
          <w:tcPr>
            <w:tcW w:w="2379" w:type="dxa"/>
          </w:tcPr>
          <w:p w14:paraId="20C9B3E9" w14:textId="77777777" w:rsidR="007F3070" w:rsidRPr="00A423D1" w:rsidRDefault="007F3070" w:rsidP="007F3070">
            <w:pPr>
              <w:keepNext/>
              <w:keepLines/>
              <w:spacing w:after="0"/>
              <w:rPr>
                <w:rFonts w:ascii="Arial" w:hAnsi="Arial" w:cs="Arial"/>
                <w:sz w:val="18"/>
                <w:szCs w:val="18"/>
                <w:lang w:eastAsia="ja-JP"/>
              </w:rPr>
            </w:pPr>
            <w:r w:rsidRPr="00A423D1">
              <w:rPr>
                <w:rFonts w:ascii="Arial" w:eastAsia="MS Mincho" w:hAnsi="Arial" w:cs="Arial"/>
                <w:sz w:val="18"/>
                <w:szCs w:val="18"/>
                <w:lang w:eastAsia="ja-JP"/>
              </w:rPr>
              <w:t xml:space="preserve">CHOICE </w:t>
            </w:r>
            <w:r w:rsidRPr="00A423D1">
              <w:rPr>
                <w:rFonts w:ascii="Arial" w:hAnsi="Arial" w:cs="Arial"/>
                <w:i/>
                <w:iCs/>
                <w:sz w:val="18"/>
                <w:szCs w:val="18"/>
              </w:rPr>
              <w:t xml:space="preserve">NR-Mode-Info </w:t>
            </w:r>
          </w:p>
        </w:tc>
        <w:tc>
          <w:tcPr>
            <w:tcW w:w="1289" w:type="dxa"/>
          </w:tcPr>
          <w:p w14:paraId="7507B334" w14:textId="77777777" w:rsidR="007F3070" w:rsidRPr="00A423D1" w:rsidRDefault="007F3070" w:rsidP="007F3070">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Pr>
          <w:p w14:paraId="4372CF9F" w14:textId="77777777" w:rsidR="007F3070" w:rsidRPr="00A423D1" w:rsidRDefault="007F3070" w:rsidP="007F3070">
            <w:pPr>
              <w:keepNext/>
              <w:keepLines/>
              <w:spacing w:after="0"/>
              <w:rPr>
                <w:rFonts w:ascii="Arial" w:hAnsi="Arial" w:cs="Arial"/>
                <w:i/>
                <w:sz w:val="18"/>
                <w:szCs w:val="18"/>
                <w:lang w:eastAsia="ja-JP"/>
              </w:rPr>
            </w:pPr>
          </w:p>
        </w:tc>
        <w:tc>
          <w:tcPr>
            <w:tcW w:w="1417" w:type="dxa"/>
          </w:tcPr>
          <w:p w14:paraId="2693D8CF" w14:textId="77777777" w:rsidR="007F3070" w:rsidRPr="00A423D1" w:rsidRDefault="007F3070" w:rsidP="007F3070">
            <w:pPr>
              <w:keepNext/>
              <w:keepLines/>
              <w:spacing w:after="0"/>
              <w:rPr>
                <w:rFonts w:ascii="Arial" w:hAnsi="Arial" w:cs="Arial"/>
                <w:sz w:val="18"/>
                <w:szCs w:val="18"/>
                <w:lang w:eastAsia="ja-JP"/>
              </w:rPr>
            </w:pPr>
          </w:p>
        </w:tc>
        <w:tc>
          <w:tcPr>
            <w:tcW w:w="1843" w:type="dxa"/>
          </w:tcPr>
          <w:p w14:paraId="10F15312" w14:textId="77777777" w:rsidR="007F3070" w:rsidRPr="00A423D1" w:rsidRDefault="007F3070" w:rsidP="007F3070">
            <w:pPr>
              <w:keepNext/>
              <w:keepLines/>
              <w:spacing w:after="0"/>
              <w:rPr>
                <w:rFonts w:ascii="Arial" w:hAnsi="Arial" w:cs="Arial"/>
                <w:sz w:val="18"/>
                <w:szCs w:val="18"/>
                <w:lang w:eastAsia="ja-JP"/>
              </w:rPr>
            </w:pPr>
          </w:p>
        </w:tc>
        <w:tc>
          <w:tcPr>
            <w:tcW w:w="878" w:type="dxa"/>
          </w:tcPr>
          <w:p w14:paraId="150C9329"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Pr>
          <w:p w14:paraId="1E765986" w14:textId="77777777" w:rsidR="007F3070" w:rsidRPr="00A423D1" w:rsidRDefault="007F3070" w:rsidP="007F3070">
            <w:pPr>
              <w:pStyle w:val="TAC"/>
              <w:rPr>
                <w:rFonts w:cs="Arial"/>
                <w:szCs w:val="18"/>
                <w:lang w:eastAsia="ja-JP"/>
              </w:rPr>
            </w:pPr>
          </w:p>
        </w:tc>
      </w:tr>
      <w:tr w:rsidR="007F3070" w:rsidRPr="00A423D1" w14:paraId="0D766FFC" w14:textId="77777777" w:rsidTr="00E4665A">
        <w:tc>
          <w:tcPr>
            <w:tcW w:w="2379" w:type="dxa"/>
          </w:tcPr>
          <w:p w14:paraId="0654CD4F" w14:textId="77777777" w:rsidR="007F3070" w:rsidRPr="00A423D1" w:rsidRDefault="007F3070" w:rsidP="007F3070">
            <w:pPr>
              <w:keepNext/>
              <w:keepLines/>
              <w:spacing w:after="0"/>
              <w:ind w:leftChars="100" w:left="200"/>
              <w:rPr>
                <w:rFonts w:ascii="Arial" w:eastAsia="MS Mincho" w:hAnsi="Arial" w:cs="Arial"/>
                <w:sz w:val="18"/>
                <w:szCs w:val="18"/>
                <w:lang w:eastAsia="ja-JP"/>
              </w:rPr>
            </w:pPr>
            <w:r w:rsidRPr="00A423D1">
              <w:rPr>
                <w:rFonts w:ascii="Arial" w:hAnsi="Arial" w:cs="Arial"/>
                <w:i/>
                <w:iCs/>
                <w:sz w:val="18"/>
                <w:szCs w:val="18"/>
                <w:lang w:eastAsia="ja-JP"/>
              </w:rPr>
              <w:t>&gt;FDD</w:t>
            </w:r>
          </w:p>
        </w:tc>
        <w:tc>
          <w:tcPr>
            <w:tcW w:w="1289" w:type="dxa"/>
          </w:tcPr>
          <w:p w14:paraId="7E550738" w14:textId="77777777" w:rsidR="007F3070" w:rsidRPr="00A423D1" w:rsidRDefault="007F3070" w:rsidP="007F3070">
            <w:pPr>
              <w:keepNext/>
              <w:keepLines/>
              <w:spacing w:after="0"/>
              <w:rPr>
                <w:rFonts w:ascii="Arial" w:hAnsi="Arial" w:cs="Arial"/>
                <w:sz w:val="18"/>
                <w:szCs w:val="18"/>
                <w:lang w:eastAsia="ja-JP"/>
              </w:rPr>
            </w:pPr>
          </w:p>
        </w:tc>
        <w:tc>
          <w:tcPr>
            <w:tcW w:w="1405" w:type="dxa"/>
          </w:tcPr>
          <w:p w14:paraId="1F02E00A" w14:textId="77777777" w:rsidR="007F3070" w:rsidRPr="00A423D1" w:rsidRDefault="007F3070" w:rsidP="007F3070">
            <w:pPr>
              <w:keepNext/>
              <w:keepLines/>
              <w:spacing w:after="0"/>
              <w:rPr>
                <w:rFonts w:ascii="Arial" w:hAnsi="Arial" w:cs="Arial"/>
                <w:i/>
                <w:sz w:val="18"/>
                <w:szCs w:val="18"/>
                <w:lang w:eastAsia="ja-JP"/>
              </w:rPr>
            </w:pPr>
          </w:p>
        </w:tc>
        <w:tc>
          <w:tcPr>
            <w:tcW w:w="1417" w:type="dxa"/>
          </w:tcPr>
          <w:p w14:paraId="4C599A4D" w14:textId="77777777" w:rsidR="007F3070" w:rsidRPr="00A423D1" w:rsidRDefault="007F3070" w:rsidP="007F3070">
            <w:pPr>
              <w:keepNext/>
              <w:keepLines/>
              <w:spacing w:after="0"/>
              <w:rPr>
                <w:rFonts w:ascii="Arial" w:hAnsi="Arial" w:cs="Arial"/>
                <w:sz w:val="18"/>
                <w:szCs w:val="18"/>
                <w:lang w:eastAsia="ja-JP"/>
              </w:rPr>
            </w:pPr>
          </w:p>
        </w:tc>
        <w:tc>
          <w:tcPr>
            <w:tcW w:w="1843" w:type="dxa"/>
          </w:tcPr>
          <w:p w14:paraId="24815E6E" w14:textId="77777777" w:rsidR="007F3070" w:rsidRPr="00A423D1" w:rsidRDefault="007F3070" w:rsidP="007F3070">
            <w:pPr>
              <w:keepNext/>
              <w:keepLines/>
              <w:spacing w:after="0"/>
              <w:rPr>
                <w:rFonts w:ascii="Arial" w:hAnsi="Arial" w:cs="Arial"/>
                <w:sz w:val="18"/>
                <w:szCs w:val="18"/>
                <w:lang w:eastAsia="ja-JP"/>
              </w:rPr>
            </w:pPr>
          </w:p>
        </w:tc>
        <w:tc>
          <w:tcPr>
            <w:tcW w:w="878" w:type="dxa"/>
          </w:tcPr>
          <w:p w14:paraId="12106F5D"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Pr>
          <w:p w14:paraId="1B8D0E9D" w14:textId="77777777" w:rsidR="007F3070" w:rsidRPr="00A423D1" w:rsidRDefault="007F3070" w:rsidP="007F3070">
            <w:pPr>
              <w:pStyle w:val="TAC"/>
              <w:rPr>
                <w:rFonts w:cs="Arial"/>
                <w:szCs w:val="18"/>
                <w:lang w:eastAsia="ja-JP"/>
              </w:rPr>
            </w:pPr>
          </w:p>
        </w:tc>
      </w:tr>
      <w:tr w:rsidR="007F3070" w:rsidRPr="00A423D1" w14:paraId="0FA801D9" w14:textId="77777777" w:rsidTr="00E4665A">
        <w:tc>
          <w:tcPr>
            <w:tcW w:w="2379" w:type="dxa"/>
          </w:tcPr>
          <w:p w14:paraId="13B2CCF3" w14:textId="77777777" w:rsidR="007F3070" w:rsidRPr="00A423D1" w:rsidRDefault="007F3070" w:rsidP="007F3070">
            <w:pPr>
              <w:keepNext/>
              <w:keepLines/>
              <w:spacing w:after="0"/>
              <w:ind w:leftChars="200" w:left="400"/>
              <w:rPr>
                <w:rFonts w:ascii="Arial" w:hAnsi="Arial" w:cs="Arial"/>
                <w:i/>
                <w:iCs/>
                <w:sz w:val="18"/>
                <w:szCs w:val="18"/>
                <w:lang w:eastAsia="ja-JP"/>
              </w:rPr>
            </w:pPr>
            <w:r w:rsidRPr="00A423D1">
              <w:rPr>
                <w:rFonts w:ascii="Arial" w:hAnsi="Arial" w:cs="Arial"/>
                <w:b/>
                <w:sz w:val="18"/>
                <w:szCs w:val="18"/>
              </w:rPr>
              <w:t>&gt;&gt;FDD Info</w:t>
            </w:r>
          </w:p>
        </w:tc>
        <w:tc>
          <w:tcPr>
            <w:tcW w:w="1289" w:type="dxa"/>
          </w:tcPr>
          <w:p w14:paraId="4D6D34CF" w14:textId="77777777" w:rsidR="007F3070" w:rsidRPr="00A423D1" w:rsidRDefault="007F3070" w:rsidP="007F3070">
            <w:pPr>
              <w:keepNext/>
              <w:keepLines/>
              <w:spacing w:after="0"/>
              <w:rPr>
                <w:rFonts w:ascii="Arial" w:hAnsi="Arial" w:cs="Arial"/>
                <w:sz w:val="18"/>
                <w:szCs w:val="18"/>
                <w:lang w:eastAsia="ja-JP"/>
              </w:rPr>
            </w:pPr>
          </w:p>
        </w:tc>
        <w:tc>
          <w:tcPr>
            <w:tcW w:w="1405" w:type="dxa"/>
          </w:tcPr>
          <w:p w14:paraId="718FBB51" w14:textId="77777777" w:rsidR="007F3070" w:rsidRPr="00A423D1" w:rsidRDefault="007F3070" w:rsidP="007F3070">
            <w:pPr>
              <w:keepNext/>
              <w:keepLines/>
              <w:spacing w:after="0"/>
              <w:rPr>
                <w:rFonts w:ascii="Arial" w:hAnsi="Arial" w:cs="Arial"/>
                <w:i/>
                <w:sz w:val="18"/>
                <w:szCs w:val="18"/>
                <w:lang w:eastAsia="ja-JP"/>
              </w:rPr>
            </w:pPr>
            <w:r w:rsidRPr="00A423D1">
              <w:rPr>
                <w:rFonts w:ascii="Arial" w:hAnsi="Arial" w:cs="Arial"/>
                <w:i/>
                <w:sz w:val="18"/>
                <w:szCs w:val="18"/>
                <w:lang w:eastAsia="ja-JP"/>
              </w:rPr>
              <w:t>1</w:t>
            </w:r>
          </w:p>
        </w:tc>
        <w:tc>
          <w:tcPr>
            <w:tcW w:w="1417" w:type="dxa"/>
          </w:tcPr>
          <w:p w14:paraId="321215A0" w14:textId="77777777" w:rsidR="007F3070" w:rsidRPr="00A423D1" w:rsidRDefault="007F3070" w:rsidP="007F3070">
            <w:pPr>
              <w:keepNext/>
              <w:keepLines/>
              <w:spacing w:after="0"/>
              <w:rPr>
                <w:rFonts w:ascii="Arial" w:hAnsi="Arial" w:cs="Arial"/>
                <w:sz w:val="18"/>
                <w:szCs w:val="18"/>
                <w:lang w:eastAsia="ja-JP"/>
              </w:rPr>
            </w:pPr>
          </w:p>
        </w:tc>
        <w:tc>
          <w:tcPr>
            <w:tcW w:w="1843" w:type="dxa"/>
          </w:tcPr>
          <w:p w14:paraId="7AD4770F" w14:textId="77777777" w:rsidR="007F3070" w:rsidRPr="00A423D1" w:rsidRDefault="007F3070" w:rsidP="007F3070">
            <w:pPr>
              <w:keepNext/>
              <w:keepLines/>
              <w:spacing w:after="0"/>
              <w:rPr>
                <w:rFonts w:ascii="Arial" w:hAnsi="Arial" w:cs="Arial"/>
                <w:sz w:val="18"/>
                <w:szCs w:val="18"/>
                <w:lang w:eastAsia="ja-JP"/>
              </w:rPr>
            </w:pPr>
          </w:p>
        </w:tc>
        <w:tc>
          <w:tcPr>
            <w:tcW w:w="878" w:type="dxa"/>
          </w:tcPr>
          <w:p w14:paraId="43E875C8"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Pr>
          <w:p w14:paraId="47FB52E5" w14:textId="77777777" w:rsidR="007F3070" w:rsidRPr="00A423D1" w:rsidRDefault="007F3070" w:rsidP="007F3070">
            <w:pPr>
              <w:pStyle w:val="TAC"/>
              <w:rPr>
                <w:rFonts w:cs="Arial"/>
                <w:szCs w:val="18"/>
                <w:lang w:eastAsia="ja-JP"/>
              </w:rPr>
            </w:pPr>
          </w:p>
        </w:tc>
      </w:tr>
      <w:tr w:rsidR="007F3070" w:rsidRPr="00A423D1" w14:paraId="15C74EE1" w14:textId="77777777" w:rsidTr="00E4665A">
        <w:tc>
          <w:tcPr>
            <w:tcW w:w="2379" w:type="dxa"/>
            <w:tcBorders>
              <w:top w:val="single" w:sz="4" w:space="0" w:color="auto"/>
              <w:left w:val="single" w:sz="4" w:space="0" w:color="auto"/>
              <w:bottom w:val="single" w:sz="4" w:space="0" w:color="auto"/>
              <w:right w:val="single" w:sz="4" w:space="0" w:color="auto"/>
            </w:tcBorders>
          </w:tcPr>
          <w:p w14:paraId="3B5B8F77" w14:textId="77777777" w:rsidR="007F3070" w:rsidRPr="00A423D1" w:rsidRDefault="007F3070" w:rsidP="007F3070">
            <w:pPr>
              <w:keepNext/>
              <w:keepLines/>
              <w:spacing w:after="0"/>
              <w:ind w:leftChars="300" w:left="600"/>
              <w:rPr>
                <w:rFonts w:ascii="Arial" w:hAnsi="Arial" w:cs="Arial"/>
                <w:sz w:val="18"/>
                <w:szCs w:val="18"/>
              </w:rPr>
            </w:pPr>
            <w:r w:rsidRPr="00A423D1">
              <w:rPr>
                <w:rFonts w:ascii="Arial" w:hAnsi="Arial" w:cs="Arial"/>
                <w:sz w:val="18"/>
                <w:szCs w:val="18"/>
              </w:rPr>
              <w:t xml:space="preserve">&gt;&gt;&gt;UL </w:t>
            </w:r>
            <w:proofErr w:type="spellStart"/>
            <w:r w:rsidRPr="00A423D1">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429B9375" w14:textId="77777777" w:rsidR="007F3070" w:rsidRPr="00A423D1" w:rsidRDefault="007F3070" w:rsidP="007F3070">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574D76D" w14:textId="77777777" w:rsidR="007F3070" w:rsidRPr="00A423D1" w:rsidRDefault="007F3070" w:rsidP="007F307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796E54" w14:textId="77777777" w:rsidR="007F3070" w:rsidRPr="00A423D1" w:rsidRDefault="007F3070" w:rsidP="007F3070">
            <w:pPr>
              <w:spacing w:after="0"/>
              <w:rPr>
                <w:rFonts w:ascii="Arial" w:hAnsi="Arial" w:cs="Arial"/>
                <w:sz w:val="18"/>
                <w:szCs w:val="18"/>
                <w:lang w:eastAsia="ja-JP"/>
              </w:rPr>
            </w:pPr>
            <w:r w:rsidRPr="00A423D1">
              <w:rPr>
                <w:rFonts w:ascii="Arial" w:hAnsi="Arial" w:cs="Arial"/>
                <w:sz w:val="18"/>
                <w:szCs w:val="18"/>
                <w:lang w:eastAsia="ja-JP"/>
              </w:rPr>
              <w:t>NR Frequency Info</w:t>
            </w:r>
          </w:p>
          <w:p w14:paraId="238A5E6A" w14:textId="77777777" w:rsidR="007F3070" w:rsidRPr="00A423D1" w:rsidRDefault="007F3070" w:rsidP="007F3070">
            <w:pPr>
              <w:keepNext/>
              <w:keepLines/>
              <w:spacing w:after="0"/>
              <w:rPr>
                <w:rFonts w:ascii="Arial" w:hAnsi="Arial" w:cs="Arial"/>
                <w:sz w:val="18"/>
                <w:szCs w:val="18"/>
                <w:lang w:eastAsia="ja-JP"/>
              </w:rPr>
            </w:pPr>
            <w:r w:rsidRPr="00A423D1">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E54D071" w14:textId="77777777" w:rsidR="007F3070" w:rsidRPr="00A423D1" w:rsidRDefault="007F3070" w:rsidP="007F307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6CD40E9"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401DE2" w14:textId="77777777" w:rsidR="007F3070" w:rsidRPr="00A423D1" w:rsidRDefault="007F3070" w:rsidP="007F3070">
            <w:pPr>
              <w:pStyle w:val="TAC"/>
              <w:rPr>
                <w:rFonts w:cs="Arial"/>
                <w:szCs w:val="18"/>
                <w:lang w:eastAsia="ja-JP"/>
              </w:rPr>
            </w:pPr>
          </w:p>
        </w:tc>
      </w:tr>
      <w:tr w:rsidR="007F3070" w:rsidRPr="00A423D1" w14:paraId="6D229893" w14:textId="77777777" w:rsidTr="00E4665A">
        <w:tc>
          <w:tcPr>
            <w:tcW w:w="2379" w:type="dxa"/>
            <w:tcBorders>
              <w:top w:val="single" w:sz="4" w:space="0" w:color="auto"/>
              <w:left w:val="single" w:sz="4" w:space="0" w:color="auto"/>
              <w:bottom w:val="single" w:sz="4" w:space="0" w:color="auto"/>
              <w:right w:val="single" w:sz="4" w:space="0" w:color="auto"/>
            </w:tcBorders>
          </w:tcPr>
          <w:p w14:paraId="1A29D73F" w14:textId="77777777" w:rsidR="007F3070" w:rsidRPr="00A423D1" w:rsidRDefault="007F3070" w:rsidP="007F3070">
            <w:pPr>
              <w:keepNext/>
              <w:keepLines/>
              <w:spacing w:after="0"/>
              <w:ind w:leftChars="300" w:left="600"/>
              <w:rPr>
                <w:rFonts w:ascii="Arial" w:hAnsi="Arial" w:cs="Arial"/>
                <w:sz w:val="18"/>
                <w:szCs w:val="18"/>
              </w:rPr>
            </w:pPr>
            <w:r w:rsidRPr="00A423D1">
              <w:rPr>
                <w:rFonts w:ascii="Arial" w:hAnsi="Arial" w:cs="Arial"/>
                <w:sz w:val="18"/>
                <w:szCs w:val="18"/>
              </w:rPr>
              <w:t xml:space="preserve">&gt;&gt;&gt;DL </w:t>
            </w:r>
            <w:proofErr w:type="spellStart"/>
            <w:r w:rsidRPr="00A423D1">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523346A1" w14:textId="77777777" w:rsidR="007F3070" w:rsidRPr="00A423D1" w:rsidRDefault="007F3070" w:rsidP="007F3070">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42977EA" w14:textId="77777777" w:rsidR="007F3070" w:rsidRPr="00A423D1" w:rsidRDefault="007F3070" w:rsidP="007F307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EA154A" w14:textId="77777777" w:rsidR="007F3070" w:rsidRPr="00A423D1" w:rsidRDefault="007F3070" w:rsidP="007F3070">
            <w:pPr>
              <w:spacing w:after="0"/>
              <w:rPr>
                <w:rFonts w:ascii="Arial" w:hAnsi="Arial" w:cs="Arial"/>
                <w:sz w:val="18"/>
                <w:szCs w:val="18"/>
                <w:lang w:eastAsia="ja-JP"/>
              </w:rPr>
            </w:pPr>
            <w:r w:rsidRPr="00A423D1">
              <w:rPr>
                <w:rFonts w:ascii="Arial" w:hAnsi="Arial" w:cs="Arial"/>
                <w:sz w:val="18"/>
                <w:szCs w:val="18"/>
                <w:lang w:eastAsia="ja-JP"/>
              </w:rPr>
              <w:t>NR Frequency Info</w:t>
            </w:r>
          </w:p>
          <w:p w14:paraId="503F8416" w14:textId="77777777" w:rsidR="007F3070" w:rsidRPr="00A423D1" w:rsidRDefault="007F3070" w:rsidP="007F3070">
            <w:pPr>
              <w:keepNext/>
              <w:keepLines/>
              <w:spacing w:after="0"/>
              <w:rPr>
                <w:rFonts w:ascii="Arial" w:hAnsi="Arial" w:cs="Arial"/>
                <w:sz w:val="18"/>
                <w:szCs w:val="18"/>
                <w:lang w:eastAsia="ja-JP"/>
              </w:rPr>
            </w:pPr>
            <w:r w:rsidRPr="00A423D1">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FBB0F6B" w14:textId="77777777" w:rsidR="007F3070" w:rsidRPr="00A423D1" w:rsidRDefault="007F3070" w:rsidP="007F307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64B4407"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7D9750" w14:textId="77777777" w:rsidR="007F3070" w:rsidRPr="00A423D1" w:rsidRDefault="007F3070" w:rsidP="007F3070">
            <w:pPr>
              <w:pStyle w:val="TAC"/>
              <w:rPr>
                <w:rFonts w:cs="Arial"/>
                <w:szCs w:val="18"/>
                <w:lang w:eastAsia="ja-JP"/>
              </w:rPr>
            </w:pPr>
          </w:p>
        </w:tc>
      </w:tr>
      <w:tr w:rsidR="007F3070" w:rsidRPr="00A423D1" w14:paraId="62177366" w14:textId="77777777" w:rsidTr="00E4665A">
        <w:tc>
          <w:tcPr>
            <w:tcW w:w="2379" w:type="dxa"/>
            <w:tcBorders>
              <w:top w:val="single" w:sz="4" w:space="0" w:color="auto"/>
              <w:left w:val="single" w:sz="4" w:space="0" w:color="auto"/>
              <w:bottom w:val="single" w:sz="4" w:space="0" w:color="auto"/>
              <w:right w:val="single" w:sz="4" w:space="0" w:color="auto"/>
            </w:tcBorders>
          </w:tcPr>
          <w:p w14:paraId="6344284D" w14:textId="77777777" w:rsidR="007F3070" w:rsidRPr="00A423D1" w:rsidRDefault="007F3070" w:rsidP="007F3070">
            <w:pPr>
              <w:keepNext/>
              <w:keepLines/>
              <w:spacing w:after="0"/>
              <w:ind w:leftChars="300" w:left="600"/>
              <w:rPr>
                <w:rFonts w:ascii="Arial" w:hAnsi="Arial" w:cs="Arial"/>
                <w:sz w:val="18"/>
                <w:szCs w:val="18"/>
              </w:rPr>
            </w:pPr>
            <w:r w:rsidRPr="00A423D1">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48CB02BD" w14:textId="77777777" w:rsidR="007F3070" w:rsidRPr="00A423D1" w:rsidRDefault="007F3070" w:rsidP="007F3070">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F34F4A9" w14:textId="77777777" w:rsidR="007F3070" w:rsidRPr="00A423D1" w:rsidRDefault="007F3070" w:rsidP="007F307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D9AD5BB" w14:textId="77777777" w:rsidR="007F3070" w:rsidRPr="00A423D1" w:rsidRDefault="007F3070" w:rsidP="007F3070">
            <w:pPr>
              <w:spacing w:after="0"/>
              <w:rPr>
                <w:rFonts w:ascii="Arial" w:hAnsi="Arial" w:cs="Arial"/>
                <w:sz w:val="18"/>
                <w:szCs w:val="18"/>
                <w:lang w:eastAsia="ja-JP"/>
              </w:rPr>
            </w:pPr>
            <w:r w:rsidRPr="00A423D1">
              <w:rPr>
                <w:rFonts w:ascii="Arial" w:hAnsi="Arial" w:cs="Arial"/>
                <w:sz w:val="18"/>
                <w:szCs w:val="18"/>
                <w:lang w:eastAsia="ja-JP"/>
              </w:rPr>
              <w:t>Transmission Bandwidth</w:t>
            </w:r>
          </w:p>
          <w:p w14:paraId="580634B5" w14:textId="77777777" w:rsidR="007F3070" w:rsidRPr="00A423D1" w:rsidRDefault="007F3070" w:rsidP="007F3070">
            <w:pPr>
              <w:keepNext/>
              <w:keepLines/>
              <w:spacing w:after="0"/>
              <w:rPr>
                <w:rFonts w:ascii="Arial" w:hAnsi="Arial" w:cs="Arial"/>
                <w:sz w:val="18"/>
                <w:szCs w:val="18"/>
                <w:lang w:eastAsia="ja-JP"/>
              </w:rPr>
            </w:pPr>
            <w:r w:rsidRPr="00A423D1">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120F26D" w14:textId="77777777" w:rsidR="007F3070" w:rsidRPr="00A423D1" w:rsidRDefault="007F3070" w:rsidP="007F307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00FDF0"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1ABED4" w14:textId="77777777" w:rsidR="007F3070" w:rsidRPr="00A423D1" w:rsidRDefault="007F3070" w:rsidP="007F3070">
            <w:pPr>
              <w:pStyle w:val="TAC"/>
              <w:rPr>
                <w:rFonts w:cs="Arial"/>
                <w:szCs w:val="18"/>
                <w:lang w:eastAsia="ja-JP"/>
              </w:rPr>
            </w:pPr>
          </w:p>
        </w:tc>
      </w:tr>
      <w:tr w:rsidR="007F3070" w:rsidRPr="00A423D1" w14:paraId="2789B1D7" w14:textId="77777777" w:rsidTr="00E4665A">
        <w:tc>
          <w:tcPr>
            <w:tcW w:w="2379" w:type="dxa"/>
            <w:tcBorders>
              <w:top w:val="single" w:sz="4" w:space="0" w:color="auto"/>
              <w:left w:val="single" w:sz="4" w:space="0" w:color="auto"/>
              <w:bottom w:val="single" w:sz="4" w:space="0" w:color="auto"/>
              <w:right w:val="single" w:sz="4" w:space="0" w:color="auto"/>
            </w:tcBorders>
          </w:tcPr>
          <w:p w14:paraId="38B30C96" w14:textId="77777777" w:rsidR="007F3070" w:rsidRPr="00A423D1" w:rsidRDefault="007F3070" w:rsidP="007F3070">
            <w:pPr>
              <w:keepNext/>
              <w:keepLines/>
              <w:spacing w:after="0"/>
              <w:ind w:leftChars="300" w:left="600"/>
              <w:rPr>
                <w:rFonts w:ascii="Arial" w:hAnsi="Arial" w:cs="Arial"/>
                <w:sz w:val="18"/>
                <w:szCs w:val="18"/>
              </w:rPr>
            </w:pPr>
            <w:r w:rsidRPr="00A423D1">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47F6ABFC" w14:textId="77777777" w:rsidR="007F3070" w:rsidRPr="00A423D1" w:rsidRDefault="007F3070" w:rsidP="007F3070">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D30C60D" w14:textId="77777777" w:rsidR="007F3070" w:rsidRPr="00A423D1" w:rsidRDefault="007F3070" w:rsidP="007F3070">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2AC2F4" w14:textId="77777777" w:rsidR="007F3070" w:rsidRPr="00A423D1" w:rsidRDefault="007F3070" w:rsidP="007F3070">
            <w:pPr>
              <w:spacing w:after="0"/>
              <w:rPr>
                <w:rFonts w:ascii="Arial" w:hAnsi="Arial" w:cs="Arial"/>
                <w:sz w:val="18"/>
                <w:szCs w:val="18"/>
                <w:lang w:eastAsia="ja-JP"/>
              </w:rPr>
            </w:pPr>
            <w:r w:rsidRPr="00A423D1">
              <w:rPr>
                <w:rFonts w:ascii="Arial" w:hAnsi="Arial" w:cs="Arial"/>
                <w:sz w:val="18"/>
                <w:szCs w:val="18"/>
                <w:lang w:eastAsia="ja-JP"/>
              </w:rPr>
              <w:t>Transmission Bandwidth</w:t>
            </w:r>
          </w:p>
          <w:p w14:paraId="0A85E981" w14:textId="77777777" w:rsidR="007F3070" w:rsidRPr="00A423D1" w:rsidRDefault="007F3070" w:rsidP="007F3070">
            <w:pPr>
              <w:keepNext/>
              <w:keepLines/>
              <w:spacing w:after="0"/>
              <w:rPr>
                <w:rFonts w:ascii="Arial" w:hAnsi="Arial" w:cs="Arial"/>
                <w:sz w:val="18"/>
                <w:szCs w:val="18"/>
                <w:lang w:eastAsia="ja-JP"/>
              </w:rPr>
            </w:pPr>
            <w:r w:rsidRPr="00A423D1">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E5BABB1" w14:textId="77777777" w:rsidR="007F3070" w:rsidRPr="00A423D1" w:rsidRDefault="007F3070" w:rsidP="007F3070">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DD67720"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A4C797" w14:textId="77777777" w:rsidR="007F3070" w:rsidRPr="00A423D1" w:rsidRDefault="007F3070" w:rsidP="007F3070">
            <w:pPr>
              <w:pStyle w:val="TAC"/>
              <w:rPr>
                <w:rFonts w:cs="Arial"/>
                <w:szCs w:val="18"/>
                <w:lang w:eastAsia="ja-JP"/>
              </w:rPr>
            </w:pPr>
          </w:p>
        </w:tc>
      </w:tr>
      <w:tr w:rsidR="007F3070" w:rsidRPr="00A423D1" w14:paraId="21D74051" w14:textId="77777777" w:rsidTr="00E4665A">
        <w:tc>
          <w:tcPr>
            <w:tcW w:w="2379" w:type="dxa"/>
          </w:tcPr>
          <w:p w14:paraId="6878519B" w14:textId="77777777" w:rsidR="007F3070" w:rsidRPr="00A423D1" w:rsidRDefault="007F3070" w:rsidP="007F3070">
            <w:pPr>
              <w:keepNext/>
              <w:keepLines/>
              <w:spacing w:after="0"/>
              <w:ind w:leftChars="100" w:left="200"/>
              <w:rPr>
                <w:rFonts w:ascii="Arial" w:hAnsi="Arial" w:cs="Arial"/>
                <w:b/>
                <w:sz w:val="18"/>
                <w:szCs w:val="18"/>
              </w:rPr>
            </w:pPr>
            <w:r w:rsidRPr="00A423D1">
              <w:rPr>
                <w:rFonts w:ascii="Arial" w:hAnsi="Arial" w:cs="Arial"/>
                <w:i/>
                <w:iCs/>
                <w:sz w:val="18"/>
                <w:szCs w:val="18"/>
                <w:lang w:eastAsia="ja-JP"/>
              </w:rPr>
              <w:t>&gt;TDD</w:t>
            </w:r>
          </w:p>
        </w:tc>
        <w:tc>
          <w:tcPr>
            <w:tcW w:w="1289" w:type="dxa"/>
          </w:tcPr>
          <w:p w14:paraId="6ADF929B" w14:textId="77777777" w:rsidR="007F3070" w:rsidRPr="00A423D1" w:rsidRDefault="007F3070" w:rsidP="007F3070">
            <w:pPr>
              <w:keepNext/>
              <w:keepLines/>
              <w:spacing w:after="0"/>
              <w:rPr>
                <w:rFonts w:ascii="Arial" w:hAnsi="Arial" w:cs="Arial"/>
                <w:sz w:val="18"/>
                <w:szCs w:val="18"/>
                <w:lang w:eastAsia="ja-JP"/>
              </w:rPr>
            </w:pPr>
          </w:p>
        </w:tc>
        <w:tc>
          <w:tcPr>
            <w:tcW w:w="1405" w:type="dxa"/>
          </w:tcPr>
          <w:p w14:paraId="1E082259" w14:textId="77777777" w:rsidR="007F3070" w:rsidRPr="00A423D1" w:rsidRDefault="007F3070" w:rsidP="007F3070">
            <w:pPr>
              <w:keepNext/>
              <w:keepLines/>
              <w:spacing w:after="0"/>
              <w:rPr>
                <w:rFonts w:ascii="Arial" w:hAnsi="Arial" w:cs="Arial"/>
                <w:i/>
                <w:sz w:val="18"/>
                <w:szCs w:val="18"/>
                <w:lang w:eastAsia="ja-JP"/>
              </w:rPr>
            </w:pPr>
          </w:p>
        </w:tc>
        <w:tc>
          <w:tcPr>
            <w:tcW w:w="1417" w:type="dxa"/>
          </w:tcPr>
          <w:p w14:paraId="391A624F" w14:textId="77777777" w:rsidR="007F3070" w:rsidRPr="00A423D1" w:rsidRDefault="007F3070" w:rsidP="007F3070">
            <w:pPr>
              <w:keepNext/>
              <w:keepLines/>
              <w:spacing w:after="0"/>
              <w:rPr>
                <w:rFonts w:ascii="Arial" w:hAnsi="Arial" w:cs="Arial"/>
                <w:sz w:val="18"/>
                <w:szCs w:val="18"/>
                <w:lang w:eastAsia="ja-JP"/>
              </w:rPr>
            </w:pPr>
          </w:p>
        </w:tc>
        <w:tc>
          <w:tcPr>
            <w:tcW w:w="1843" w:type="dxa"/>
          </w:tcPr>
          <w:p w14:paraId="443A5075" w14:textId="77777777" w:rsidR="007F3070" w:rsidRPr="00A423D1" w:rsidRDefault="007F3070" w:rsidP="007F3070">
            <w:pPr>
              <w:keepNext/>
              <w:keepLines/>
              <w:spacing w:after="0"/>
              <w:rPr>
                <w:rFonts w:ascii="Arial" w:hAnsi="Arial" w:cs="Arial"/>
                <w:sz w:val="18"/>
                <w:szCs w:val="18"/>
                <w:lang w:eastAsia="ja-JP"/>
              </w:rPr>
            </w:pPr>
          </w:p>
        </w:tc>
        <w:tc>
          <w:tcPr>
            <w:tcW w:w="878" w:type="dxa"/>
          </w:tcPr>
          <w:p w14:paraId="0C2D7797"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Pr>
          <w:p w14:paraId="4751A296" w14:textId="77777777" w:rsidR="007F3070" w:rsidRPr="00A423D1" w:rsidRDefault="007F3070" w:rsidP="007F3070">
            <w:pPr>
              <w:pStyle w:val="TAC"/>
              <w:rPr>
                <w:rFonts w:cs="Arial"/>
                <w:szCs w:val="18"/>
                <w:lang w:eastAsia="ja-JP"/>
              </w:rPr>
            </w:pPr>
          </w:p>
        </w:tc>
      </w:tr>
      <w:tr w:rsidR="007F3070" w:rsidRPr="00A423D1" w14:paraId="5FA7E324" w14:textId="77777777" w:rsidTr="00E4665A">
        <w:tc>
          <w:tcPr>
            <w:tcW w:w="2379" w:type="dxa"/>
          </w:tcPr>
          <w:p w14:paraId="59CB2583" w14:textId="77777777" w:rsidR="007F3070" w:rsidRPr="00A423D1" w:rsidRDefault="007F3070" w:rsidP="007F3070">
            <w:pPr>
              <w:keepNext/>
              <w:keepLines/>
              <w:spacing w:after="0"/>
              <w:ind w:leftChars="200" w:left="400"/>
              <w:rPr>
                <w:rFonts w:ascii="Arial" w:hAnsi="Arial" w:cs="Arial"/>
                <w:sz w:val="18"/>
                <w:szCs w:val="18"/>
                <w:lang w:eastAsia="ja-JP"/>
              </w:rPr>
            </w:pPr>
            <w:r w:rsidRPr="00A423D1">
              <w:rPr>
                <w:rFonts w:ascii="Arial" w:hAnsi="Arial" w:cs="Arial"/>
                <w:b/>
                <w:sz w:val="18"/>
                <w:szCs w:val="18"/>
              </w:rPr>
              <w:t>&gt;&gt;TDD Info</w:t>
            </w:r>
          </w:p>
        </w:tc>
        <w:tc>
          <w:tcPr>
            <w:tcW w:w="1289" w:type="dxa"/>
          </w:tcPr>
          <w:p w14:paraId="616AF45F" w14:textId="77777777" w:rsidR="007F3070" w:rsidRPr="00A423D1" w:rsidRDefault="007F3070" w:rsidP="007F3070">
            <w:pPr>
              <w:keepNext/>
              <w:keepLines/>
              <w:spacing w:after="0"/>
              <w:rPr>
                <w:rFonts w:ascii="Arial" w:hAnsi="Arial" w:cs="Arial"/>
                <w:sz w:val="18"/>
                <w:szCs w:val="18"/>
                <w:lang w:eastAsia="ja-JP"/>
              </w:rPr>
            </w:pPr>
          </w:p>
        </w:tc>
        <w:tc>
          <w:tcPr>
            <w:tcW w:w="1405" w:type="dxa"/>
          </w:tcPr>
          <w:p w14:paraId="5F2DBBEC" w14:textId="77777777" w:rsidR="007F3070" w:rsidRPr="00A423D1" w:rsidRDefault="007F3070" w:rsidP="007F3070">
            <w:pPr>
              <w:keepNext/>
              <w:keepLines/>
              <w:spacing w:after="0"/>
              <w:rPr>
                <w:rFonts w:ascii="Arial" w:hAnsi="Arial" w:cs="Arial"/>
                <w:i/>
                <w:sz w:val="18"/>
                <w:szCs w:val="18"/>
                <w:lang w:eastAsia="ja-JP"/>
              </w:rPr>
            </w:pPr>
            <w:r w:rsidRPr="00A423D1">
              <w:rPr>
                <w:rFonts w:ascii="Arial" w:hAnsi="Arial" w:cs="Arial"/>
                <w:i/>
                <w:sz w:val="18"/>
                <w:szCs w:val="18"/>
                <w:lang w:eastAsia="ja-JP"/>
              </w:rPr>
              <w:t>1</w:t>
            </w:r>
          </w:p>
        </w:tc>
        <w:tc>
          <w:tcPr>
            <w:tcW w:w="1417" w:type="dxa"/>
          </w:tcPr>
          <w:p w14:paraId="788F3DA6" w14:textId="77777777" w:rsidR="007F3070" w:rsidRPr="00A423D1" w:rsidRDefault="007F3070" w:rsidP="007F3070">
            <w:pPr>
              <w:spacing w:after="0"/>
              <w:rPr>
                <w:rFonts w:ascii="Arial" w:hAnsi="Arial" w:cs="Arial"/>
                <w:sz w:val="18"/>
                <w:szCs w:val="18"/>
                <w:lang w:eastAsia="ja-JP"/>
              </w:rPr>
            </w:pPr>
          </w:p>
        </w:tc>
        <w:tc>
          <w:tcPr>
            <w:tcW w:w="1843" w:type="dxa"/>
          </w:tcPr>
          <w:p w14:paraId="2A3CFF3E" w14:textId="77777777" w:rsidR="007F3070" w:rsidRPr="00A423D1" w:rsidRDefault="007F3070" w:rsidP="007F3070">
            <w:pPr>
              <w:spacing w:after="0"/>
              <w:rPr>
                <w:rFonts w:ascii="Arial" w:hAnsi="Arial" w:cs="Arial"/>
                <w:sz w:val="18"/>
                <w:szCs w:val="18"/>
                <w:lang w:eastAsia="ja-JP"/>
              </w:rPr>
            </w:pPr>
          </w:p>
        </w:tc>
        <w:tc>
          <w:tcPr>
            <w:tcW w:w="878" w:type="dxa"/>
          </w:tcPr>
          <w:p w14:paraId="0118C3C5"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Pr>
          <w:p w14:paraId="2E1B12AB" w14:textId="77777777" w:rsidR="007F3070" w:rsidRPr="00A423D1" w:rsidRDefault="007F3070" w:rsidP="007F3070">
            <w:pPr>
              <w:pStyle w:val="TAC"/>
              <w:rPr>
                <w:rFonts w:cs="Arial"/>
                <w:szCs w:val="18"/>
                <w:lang w:eastAsia="ja-JP"/>
              </w:rPr>
            </w:pPr>
          </w:p>
        </w:tc>
      </w:tr>
      <w:tr w:rsidR="007F3070" w:rsidRPr="00A423D1" w14:paraId="6BB34EF0" w14:textId="77777777" w:rsidTr="00E4665A">
        <w:tc>
          <w:tcPr>
            <w:tcW w:w="2379" w:type="dxa"/>
          </w:tcPr>
          <w:p w14:paraId="46C1CA2F" w14:textId="77777777" w:rsidR="007F3070" w:rsidRPr="00A423D1" w:rsidRDefault="007F3070" w:rsidP="007F3070">
            <w:pPr>
              <w:keepNext/>
              <w:keepLines/>
              <w:spacing w:after="0"/>
              <w:ind w:leftChars="300" w:left="600"/>
              <w:rPr>
                <w:rFonts w:ascii="Arial" w:hAnsi="Arial" w:cs="Arial"/>
                <w:sz w:val="18"/>
                <w:szCs w:val="18"/>
                <w:lang w:eastAsia="ja-JP"/>
              </w:rPr>
            </w:pPr>
            <w:r w:rsidRPr="00A423D1">
              <w:rPr>
                <w:rFonts w:ascii="Arial" w:hAnsi="Arial" w:cs="Arial"/>
                <w:sz w:val="18"/>
                <w:szCs w:val="18"/>
                <w:lang w:eastAsia="ja-JP"/>
              </w:rPr>
              <w:t xml:space="preserve">&gt;&gt;&gt; NR </w:t>
            </w:r>
            <w:proofErr w:type="spellStart"/>
            <w:r w:rsidRPr="00A423D1">
              <w:rPr>
                <w:rFonts w:ascii="Arial" w:hAnsi="Arial" w:cs="Arial"/>
                <w:sz w:val="18"/>
                <w:szCs w:val="18"/>
              </w:rPr>
              <w:t>FreqInfo</w:t>
            </w:r>
            <w:proofErr w:type="spellEnd"/>
          </w:p>
        </w:tc>
        <w:tc>
          <w:tcPr>
            <w:tcW w:w="1289" w:type="dxa"/>
          </w:tcPr>
          <w:p w14:paraId="13765707" w14:textId="77777777" w:rsidR="007F3070" w:rsidRPr="00A423D1" w:rsidRDefault="007F3070" w:rsidP="007F3070">
            <w:pPr>
              <w:keepNext/>
              <w:keepLines/>
              <w:spacing w:after="0"/>
              <w:rPr>
                <w:rFonts w:ascii="Arial" w:eastAsia="MS Mincho" w:hAnsi="Arial" w:cs="Arial"/>
                <w:sz w:val="18"/>
                <w:szCs w:val="18"/>
                <w:lang w:eastAsia="ja-JP"/>
              </w:rPr>
            </w:pPr>
            <w:r w:rsidRPr="00A423D1">
              <w:rPr>
                <w:rFonts w:ascii="Arial" w:eastAsia="MS Mincho" w:hAnsi="Arial" w:cs="Arial"/>
                <w:sz w:val="18"/>
                <w:szCs w:val="18"/>
                <w:lang w:eastAsia="ja-JP"/>
              </w:rPr>
              <w:t>M</w:t>
            </w:r>
          </w:p>
        </w:tc>
        <w:tc>
          <w:tcPr>
            <w:tcW w:w="1405" w:type="dxa"/>
          </w:tcPr>
          <w:p w14:paraId="3DF554E0" w14:textId="77777777" w:rsidR="007F3070" w:rsidRPr="00A423D1" w:rsidRDefault="007F3070" w:rsidP="007F3070">
            <w:pPr>
              <w:keepNext/>
              <w:keepLines/>
              <w:spacing w:after="0"/>
              <w:rPr>
                <w:rFonts w:ascii="Arial" w:hAnsi="Arial" w:cs="Arial"/>
                <w:i/>
                <w:sz w:val="18"/>
                <w:szCs w:val="18"/>
                <w:lang w:eastAsia="ja-JP"/>
              </w:rPr>
            </w:pPr>
          </w:p>
        </w:tc>
        <w:tc>
          <w:tcPr>
            <w:tcW w:w="1417" w:type="dxa"/>
          </w:tcPr>
          <w:p w14:paraId="07C5EB19" w14:textId="77777777" w:rsidR="007F3070" w:rsidRPr="00A423D1" w:rsidRDefault="007F3070" w:rsidP="007F3070">
            <w:pPr>
              <w:pStyle w:val="TAL"/>
              <w:rPr>
                <w:rFonts w:cs="Arial"/>
                <w:szCs w:val="18"/>
                <w:lang w:eastAsia="ja-JP"/>
              </w:rPr>
            </w:pPr>
            <w:r w:rsidRPr="00A423D1">
              <w:rPr>
                <w:rFonts w:cs="Arial"/>
                <w:szCs w:val="18"/>
                <w:lang w:eastAsia="ja-JP"/>
              </w:rPr>
              <w:t>NR Frequency Info</w:t>
            </w:r>
          </w:p>
          <w:p w14:paraId="4ED8C9C4" w14:textId="77777777" w:rsidR="007F3070" w:rsidRPr="00A423D1" w:rsidRDefault="007F3070" w:rsidP="007F3070">
            <w:pPr>
              <w:spacing w:after="0"/>
              <w:rPr>
                <w:rFonts w:ascii="Arial" w:hAnsi="Arial" w:cs="Arial"/>
                <w:sz w:val="18"/>
                <w:szCs w:val="18"/>
                <w:lang w:eastAsia="ja-JP"/>
              </w:rPr>
            </w:pPr>
            <w:r w:rsidRPr="00A423D1">
              <w:rPr>
                <w:rFonts w:ascii="Arial" w:hAnsi="Arial" w:cs="Arial"/>
                <w:sz w:val="18"/>
                <w:szCs w:val="18"/>
                <w:lang w:eastAsia="ja-JP"/>
              </w:rPr>
              <w:t>9.3.1.17</w:t>
            </w:r>
          </w:p>
        </w:tc>
        <w:tc>
          <w:tcPr>
            <w:tcW w:w="1843" w:type="dxa"/>
          </w:tcPr>
          <w:p w14:paraId="6DC13A12" w14:textId="77777777" w:rsidR="007F3070" w:rsidRPr="00A423D1" w:rsidRDefault="007F3070" w:rsidP="007F3070">
            <w:pPr>
              <w:spacing w:after="0"/>
              <w:rPr>
                <w:rFonts w:ascii="Arial" w:hAnsi="Arial" w:cs="Arial"/>
                <w:sz w:val="18"/>
                <w:szCs w:val="18"/>
                <w:lang w:eastAsia="ja-JP"/>
              </w:rPr>
            </w:pPr>
          </w:p>
        </w:tc>
        <w:tc>
          <w:tcPr>
            <w:tcW w:w="878" w:type="dxa"/>
          </w:tcPr>
          <w:p w14:paraId="28DDA486"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Pr>
          <w:p w14:paraId="59FD7661" w14:textId="77777777" w:rsidR="007F3070" w:rsidRPr="00A423D1" w:rsidRDefault="007F3070" w:rsidP="007F3070">
            <w:pPr>
              <w:pStyle w:val="TAC"/>
              <w:rPr>
                <w:rFonts w:cs="Arial"/>
                <w:szCs w:val="18"/>
                <w:lang w:eastAsia="ja-JP"/>
              </w:rPr>
            </w:pPr>
          </w:p>
        </w:tc>
      </w:tr>
      <w:tr w:rsidR="007F3070" w:rsidRPr="00A423D1" w14:paraId="00F893E4" w14:textId="77777777" w:rsidTr="00E4665A">
        <w:tc>
          <w:tcPr>
            <w:tcW w:w="2379" w:type="dxa"/>
          </w:tcPr>
          <w:p w14:paraId="58E83603" w14:textId="77777777" w:rsidR="007F3070" w:rsidRPr="00A423D1" w:rsidRDefault="007F3070" w:rsidP="007F3070">
            <w:pPr>
              <w:keepNext/>
              <w:keepLines/>
              <w:spacing w:after="0"/>
              <w:ind w:leftChars="300" w:left="600"/>
              <w:rPr>
                <w:rFonts w:ascii="Arial" w:hAnsi="Arial" w:cs="Arial"/>
                <w:sz w:val="18"/>
                <w:szCs w:val="18"/>
                <w:lang w:eastAsia="ja-JP"/>
              </w:rPr>
            </w:pPr>
            <w:r w:rsidRPr="00A423D1">
              <w:rPr>
                <w:rFonts w:ascii="Arial" w:hAnsi="Arial" w:cs="Arial"/>
                <w:sz w:val="18"/>
                <w:szCs w:val="18"/>
                <w:lang w:eastAsia="ja-JP"/>
              </w:rPr>
              <w:t>&gt;&gt;&gt; Transmission Bandwidth</w:t>
            </w:r>
          </w:p>
        </w:tc>
        <w:tc>
          <w:tcPr>
            <w:tcW w:w="1289" w:type="dxa"/>
          </w:tcPr>
          <w:p w14:paraId="5F6CEF6C" w14:textId="77777777" w:rsidR="007F3070" w:rsidRPr="00A423D1" w:rsidRDefault="007F3070" w:rsidP="007F3070">
            <w:pPr>
              <w:keepNext/>
              <w:keepLines/>
              <w:spacing w:after="0"/>
              <w:rPr>
                <w:rFonts w:ascii="Arial" w:hAnsi="Arial" w:cs="Arial"/>
                <w:sz w:val="18"/>
                <w:szCs w:val="18"/>
                <w:lang w:eastAsia="ja-JP"/>
              </w:rPr>
            </w:pPr>
            <w:r w:rsidRPr="00A423D1">
              <w:rPr>
                <w:rFonts w:ascii="Arial" w:hAnsi="Arial" w:cs="Arial"/>
                <w:sz w:val="18"/>
                <w:szCs w:val="18"/>
                <w:lang w:eastAsia="ja-JP"/>
              </w:rPr>
              <w:t>M</w:t>
            </w:r>
          </w:p>
        </w:tc>
        <w:tc>
          <w:tcPr>
            <w:tcW w:w="1405" w:type="dxa"/>
          </w:tcPr>
          <w:p w14:paraId="7129F65F" w14:textId="77777777" w:rsidR="007F3070" w:rsidRPr="00A423D1" w:rsidRDefault="007F3070" w:rsidP="007F3070">
            <w:pPr>
              <w:keepNext/>
              <w:keepLines/>
              <w:spacing w:after="0"/>
              <w:rPr>
                <w:rFonts w:ascii="Arial" w:hAnsi="Arial" w:cs="Arial"/>
                <w:i/>
                <w:sz w:val="18"/>
                <w:szCs w:val="18"/>
                <w:lang w:eastAsia="ja-JP"/>
              </w:rPr>
            </w:pPr>
          </w:p>
        </w:tc>
        <w:tc>
          <w:tcPr>
            <w:tcW w:w="1417" w:type="dxa"/>
          </w:tcPr>
          <w:p w14:paraId="71DD892E" w14:textId="77777777" w:rsidR="007F3070" w:rsidRPr="00A423D1" w:rsidRDefault="007F3070" w:rsidP="007F3070">
            <w:pPr>
              <w:pStyle w:val="TAL"/>
              <w:rPr>
                <w:rFonts w:cs="Arial"/>
                <w:szCs w:val="18"/>
                <w:lang w:eastAsia="ja-JP"/>
              </w:rPr>
            </w:pPr>
            <w:r w:rsidRPr="00A423D1">
              <w:rPr>
                <w:rFonts w:cs="Arial"/>
                <w:szCs w:val="18"/>
                <w:lang w:eastAsia="ja-JP"/>
              </w:rPr>
              <w:t>Transmission Bandwidth</w:t>
            </w:r>
          </w:p>
          <w:p w14:paraId="5AE48E7D" w14:textId="77777777" w:rsidR="007F3070" w:rsidRPr="00A423D1" w:rsidRDefault="007F3070" w:rsidP="007F3070">
            <w:pPr>
              <w:spacing w:after="0"/>
              <w:rPr>
                <w:rFonts w:ascii="Arial" w:hAnsi="Arial" w:cs="Arial"/>
                <w:sz w:val="18"/>
                <w:szCs w:val="18"/>
                <w:lang w:eastAsia="ja-JP"/>
              </w:rPr>
            </w:pPr>
            <w:r w:rsidRPr="00A423D1">
              <w:rPr>
                <w:rFonts w:ascii="Arial" w:hAnsi="Arial" w:cs="Arial"/>
                <w:sz w:val="18"/>
                <w:szCs w:val="18"/>
                <w:lang w:eastAsia="ja-JP"/>
              </w:rPr>
              <w:t>9.3.1.15</w:t>
            </w:r>
          </w:p>
        </w:tc>
        <w:tc>
          <w:tcPr>
            <w:tcW w:w="1843" w:type="dxa"/>
          </w:tcPr>
          <w:p w14:paraId="0D3B3717" w14:textId="77777777" w:rsidR="007F3070" w:rsidRPr="00A423D1" w:rsidRDefault="007F3070" w:rsidP="007F3070">
            <w:pPr>
              <w:spacing w:after="0"/>
              <w:rPr>
                <w:rFonts w:ascii="Arial" w:hAnsi="Arial" w:cs="Arial"/>
                <w:sz w:val="18"/>
                <w:szCs w:val="18"/>
                <w:lang w:eastAsia="ja-JP"/>
              </w:rPr>
            </w:pPr>
          </w:p>
        </w:tc>
        <w:tc>
          <w:tcPr>
            <w:tcW w:w="878" w:type="dxa"/>
          </w:tcPr>
          <w:p w14:paraId="33BD337D"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Pr>
          <w:p w14:paraId="7C6D1CD8" w14:textId="77777777" w:rsidR="007F3070" w:rsidRPr="00A423D1" w:rsidRDefault="007F3070" w:rsidP="007F3070">
            <w:pPr>
              <w:pStyle w:val="TAC"/>
              <w:rPr>
                <w:rFonts w:cs="Arial"/>
                <w:szCs w:val="18"/>
                <w:lang w:eastAsia="ja-JP"/>
              </w:rPr>
            </w:pPr>
          </w:p>
        </w:tc>
      </w:tr>
      <w:tr w:rsidR="007F3070" w:rsidRPr="00A423D1" w14:paraId="5909BA35" w14:textId="77777777" w:rsidTr="00E4665A">
        <w:tc>
          <w:tcPr>
            <w:tcW w:w="2379" w:type="dxa"/>
          </w:tcPr>
          <w:p w14:paraId="5B4E4A66" w14:textId="77777777" w:rsidR="007F3070" w:rsidRPr="00A423D1" w:rsidRDefault="007F3070" w:rsidP="007F3070">
            <w:pPr>
              <w:pStyle w:val="TAL"/>
              <w:rPr>
                <w:lang w:eastAsia="ja-JP"/>
              </w:rPr>
            </w:pPr>
            <w:r w:rsidRPr="00A423D1">
              <w:rPr>
                <w:rFonts w:cs="Arial"/>
                <w:szCs w:val="18"/>
                <w:lang w:eastAsia="ja-JP"/>
              </w:rPr>
              <w:t>Measurement Timing Configuration</w:t>
            </w:r>
          </w:p>
        </w:tc>
        <w:tc>
          <w:tcPr>
            <w:tcW w:w="1289" w:type="dxa"/>
          </w:tcPr>
          <w:p w14:paraId="65890A36" w14:textId="77777777" w:rsidR="007F3070" w:rsidRPr="00A423D1" w:rsidRDefault="007F3070" w:rsidP="007F3070">
            <w:pPr>
              <w:pStyle w:val="TAL"/>
              <w:rPr>
                <w:lang w:eastAsia="ja-JP"/>
              </w:rPr>
            </w:pPr>
            <w:r w:rsidRPr="00A423D1">
              <w:rPr>
                <w:rFonts w:cs="Arial"/>
                <w:szCs w:val="18"/>
                <w:lang w:eastAsia="ja-JP"/>
              </w:rPr>
              <w:t>M</w:t>
            </w:r>
          </w:p>
        </w:tc>
        <w:tc>
          <w:tcPr>
            <w:tcW w:w="1405" w:type="dxa"/>
          </w:tcPr>
          <w:p w14:paraId="5559B925" w14:textId="77777777" w:rsidR="007F3070" w:rsidRPr="00A423D1" w:rsidRDefault="007F3070" w:rsidP="007F3070">
            <w:pPr>
              <w:pStyle w:val="TAL"/>
              <w:rPr>
                <w:i/>
                <w:lang w:eastAsia="ja-JP"/>
              </w:rPr>
            </w:pPr>
          </w:p>
        </w:tc>
        <w:tc>
          <w:tcPr>
            <w:tcW w:w="1417" w:type="dxa"/>
          </w:tcPr>
          <w:p w14:paraId="6E20A01F" w14:textId="77777777" w:rsidR="007F3070" w:rsidRPr="00A423D1" w:rsidRDefault="007F3070" w:rsidP="007F3070">
            <w:pPr>
              <w:pStyle w:val="TAL"/>
              <w:rPr>
                <w:lang w:eastAsia="ja-JP"/>
              </w:rPr>
            </w:pPr>
            <w:r w:rsidRPr="00A423D1">
              <w:rPr>
                <w:rFonts w:cs="Arial"/>
                <w:szCs w:val="18"/>
                <w:lang w:eastAsia="ja-JP"/>
              </w:rPr>
              <w:t>OCTET STRING</w:t>
            </w:r>
          </w:p>
        </w:tc>
        <w:tc>
          <w:tcPr>
            <w:tcW w:w="1843" w:type="dxa"/>
          </w:tcPr>
          <w:p w14:paraId="74ABC3BD" w14:textId="77777777" w:rsidR="007F3070" w:rsidRPr="00A423D1" w:rsidRDefault="007F3070" w:rsidP="007F3070">
            <w:pPr>
              <w:pStyle w:val="TAL"/>
              <w:rPr>
                <w:lang w:eastAsia="ja-JP"/>
              </w:rPr>
            </w:pPr>
            <w:r w:rsidRPr="00A423D1">
              <w:rPr>
                <w:rFonts w:cs="Arial"/>
                <w:szCs w:val="18"/>
                <w:lang w:eastAsia="ja-JP"/>
              </w:rPr>
              <w:t xml:space="preserve">Contains the </w:t>
            </w:r>
            <w:proofErr w:type="spellStart"/>
            <w:r w:rsidRPr="00A423D1">
              <w:rPr>
                <w:rFonts w:cs="Arial"/>
                <w:i/>
                <w:szCs w:val="18"/>
                <w:lang w:eastAsia="ja-JP"/>
              </w:rPr>
              <w:t>MeasurementTimingConfiguration</w:t>
            </w:r>
            <w:proofErr w:type="spellEnd"/>
            <w:r w:rsidRPr="00A423D1">
              <w:rPr>
                <w:rFonts w:cs="Arial"/>
                <w:szCs w:val="18"/>
                <w:lang w:eastAsia="ja-JP"/>
              </w:rPr>
              <w:t xml:space="preserve"> inter-node message defined in TS 38.331 [8].</w:t>
            </w:r>
          </w:p>
        </w:tc>
        <w:tc>
          <w:tcPr>
            <w:tcW w:w="878" w:type="dxa"/>
          </w:tcPr>
          <w:p w14:paraId="7C811AE0"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Pr>
          <w:p w14:paraId="7FF0EEE5" w14:textId="77777777" w:rsidR="007F3070" w:rsidRPr="00A423D1" w:rsidRDefault="007F3070" w:rsidP="007F3070">
            <w:pPr>
              <w:pStyle w:val="TAC"/>
              <w:rPr>
                <w:rFonts w:cs="Arial"/>
                <w:szCs w:val="18"/>
                <w:lang w:eastAsia="ja-JP"/>
              </w:rPr>
            </w:pPr>
          </w:p>
        </w:tc>
      </w:tr>
      <w:tr w:rsidR="007F3070" w:rsidRPr="00A423D1" w14:paraId="019FFB1F" w14:textId="77777777" w:rsidTr="00E4665A">
        <w:tc>
          <w:tcPr>
            <w:tcW w:w="2379" w:type="dxa"/>
          </w:tcPr>
          <w:p w14:paraId="65395633" w14:textId="77777777" w:rsidR="007F3070" w:rsidRPr="00A423D1" w:rsidRDefault="007F3070" w:rsidP="007F3070">
            <w:pPr>
              <w:pStyle w:val="TAL"/>
              <w:rPr>
                <w:rFonts w:cs="Arial"/>
                <w:szCs w:val="18"/>
                <w:lang w:eastAsia="ja-JP"/>
              </w:rPr>
            </w:pPr>
            <w:r w:rsidRPr="00A423D1">
              <w:rPr>
                <w:rFonts w:cs="Arial"/>
                <w:szCs w:val="18"/>
                <w:lang w:eastAsia="ja-JP"/>
              </w:rPr>
              <w:t>RANAC</w:t>
            </w:r>
          </w:p>
        </w:tc>
        <w:tc>
          <w:tcPr>
            <w:tcW w:w="1289" w:type="dxa"/>
          </w:tcPr>
          <w:p w14:paraId="63ACBF49" w14:textId="77777777" w:rsidR="007F3070" w:rsidRPr="00A423D1" w:rsidRDefault="007F3070" w:rsidP="007F3070">
            <w:pPr>
              <w:pStyle w:val="TAL"/>
              <w:rPr>
                <w:rFonts w:cs="Arial"/>
                <w:szCs w:val="18"/>
                <w:lang w:eastAsia="ja-JP"/>
              </w:rPr>
            </w:pPr>
            <w:r w:rsidRPr="00A423D1">
              <w:rPr>
                <w:rFonts w:cs="Arial"/>
                <w:szCs w:val="18"/>
                <w:lang w:eastAsia="ja-JP"/>
              </w:rPr>
              <w:t>O</w:t>
            </w:r>
          </w:p>
        </w:tc>
        <w:tc>
          <w:tcPr>
            <w:tcW w:w="1405" w:type="dxa"/>
          </w:tcPr>
          <w:p w14:paraId="75334EC6" w14:textId="77777777" w:rsidR="007F3070" w:rsidRPr="00A423D1" w:rsidRDefault="007F3070" w:rsidP="007F3070">
            <w:pPr>
              <w:pStyle w:val="TAL"/>
              <w:rPr>
                <w:i/>
                <w:lang w:eastAsia="ja-JP"/>
              </w:rPr>
            </w:pPr>
          </w:p>
        </w:tc>
        <w:tc>
          <w:tcPr>
            <w:tcW w:w="1417" w:type="dxa"/>
          </w:tcPr>
          <w:p w14:paraId="4C61FA6A" w14:textId="77777777" w:rsidR="007F3070" w:rsidRPr="00A423D1" w:rsidRDefault="007F3070" w:rsidP="007F3070">
            <w:pPr>
              <w:pStyle w:val="TAL"/>
              <w:rPr>
                <w:rFonts w:cs="Arial"/>
                <w:szCs w:val="18"/>
                <w:lang w:eastAsia="ja-JP"/>
              </w:rPr>
            </w:pPr>
            <w:r w:rsidRPr="00A423D1">
              <w:rPr>
                <w:rFonts w:cs="Arial"/>
                <w:szCs w:val="18"/>
                <w:lang w:eastAsia="ja-JP"/>
              </w:rPr>
              <w:t>RAN Area Code</w:t>
            </w:r>
          </w:p>
          <w:p w14:paraId="65D09158" w14:textId="77777777" w:rsidR="007F3070" w:rsidRPr="00A423D1" w:rsidRDefault="007F3070" w:rsidP="007F3070">
            <w:pPr>
              <w:pStyle w:val="TAL"/>
              <w:rPr>
                <w:rFonts w:cs="Arial"/>
                <w:szCs w:val="18"/>
                <w:lang w:eastAsia="ja-JP"/>
              </w:rPr>
            </w:pPr>
            <w:r w:rsidRPr="00A423D1">
              <w:rPr>
                <w:rFonts w:cs="Arial"/>
                <w:szCs w:val="18"/>
                <w:lang w:eastAsia="ja-JP"/>
              </w:rPr>
              <w:t>9.3.1.57</w:t>
            </w:r>
          </w:p>
        </w:tc>
        <w:tc>
          <w:tcPr>
            <w:tcW w:w="1843" w:type="dxa"/>
          </w:tcPr>
          <w:p w14:paraId="0D64B8D6" w14:textId="77777777" w:rsidR="007F3070" w:rsidRPr="00A423D1" w:rsidRDefault="007F3070" w:rsidP="007F3070">
            <w:pPr>
              <w:pStyle w:val="TAL"/>
              <w:rPr>
                <w:rFonts w:cs="Arial"/>
                <w:szCs w:val="18"/>
                <w:lang w:eastAsia="ja-JP"/>
              </w:rPr>
            </w:pPr>
          </w:p>
        </w:tc>
        <w:tc>
          <w:tcPr>
            <w:tcW w:w="878" w:type="dxa"/>
          </w:tcPr>
          <w:p w14:paraId="6C139160" w14:textId="77777777" w:rsidR="007F3070" w:rsidRPr="00A423D1" w:rsidRDefault="007F3070" w:rsidP="007F3070">
            <w:pPr>
              <w:pStyle w:val="TAC"/>
              <w:rPr>
                <w:rFonts w:cs="Arial"/>
                <w:szCs w:val="18"/>
                <w:lang w:eastAsia="ja-JP"/>
              </w:rPr>
            </w:pPr>
            <w:r w:rsidRPr="00A423D1">
              <w:rPr>
                <w:rFonts w:cs="Arial"/>
                <w:szCs w:val="18"/>
                <w:lang w:eastAsia="ja-JP"/>
              </w:rPr>
              <w:t>YES</w:t>
            </w:r>
          </w:p>
        </w:tc>
        <w:tc>
          <w:tcPr>
            <w:tcW w:w="1274" w:type="dxa"/>
          </w:tcPr>
          <w:p w14:paraId="45BD1373" w14:textId="77777777" w:rsidR="007F3070" w:rsidRPr="00A423D1" w:rsidRDefault="007F3070" w:rsidP="007F3070">
            <w:pPr>
              <w:pStyle w:val="TAC"/>
              <w:rPr>
                <w:rFonts w:cs="Arial"/>
                <w:szCs w:val="18"/>
                <w:lang w:eastAsia="ja-JP"/>
              </w:rPr>
            </w:pPr>
            <w:r w:rsidRPr="00A423D1">
              <w:rPr>
                <w:rFonts w:cs="Arial"/>
                <w:szCs w:val="18"/>
                <w:lang w:eastAsia="ja-JP"/>
              </w:rPr>
              <w:t>ignore</w:t>
            </w:r>
          </w:p>
        </w:tc>
      </w:tr>
      <w:tr w:rsidR="007F3070" w:rsidRPr="00A423D1" w14:paraId="57D6FAA1" w14:textId="77777777" w:rsidTr="00E4665A">
        <w:tc>
          <w:tcPr>
            <w:tcW w:w="2379" w:type="dxa"/>
            <w:tcBorders>
              <w:top w:val="single" w:sz="4" w:space="0" w:color="auto"/>
              <w:left w:val="single" w:sz="4" w:space="0" w:color="auto"/>
              <w:bottom w:val="single" w:sz="4" w:space="0" w:color="auto"/>
              <w:right w:val="single" w:sz="4" w:space="0" w:color="auto"/>
            </w:tcBorders>
          </w:tcPr>
          <w:p w14:paraId="71718DA7" w14:textId="77777777" w:rsidR="007F3070" w:rsidRPr="00A423D1" w:rsidRDefault="007F3070" w:rsidP="007F3070">
            <w:pPr>
              <w:pStyle w:val="TAL"/>
              <w:rPr>
                <w:rFonts w:cs="Arial"/>
                <w:b/>
                <w:szCs w:val="18"/>
                <w:lang w:eastAsia="ja-JP"/>
              </w:rPr>
            </w:pPr>
            <w:r w:rsidRPr="00A423D1">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C54451E" w14:textId="77777777" w:rsidR="007F3070" w:rsidRPr="00A423D1" w:rsidRDefault="007F3070" w:rsidP="007F307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7EC623F" w14:textId="77777777" w:rsidR="007F3070" w:rsidRPr="00A423D1" w:rsidRDefault="007F3070" w:rsidP="007F3070">
            <w:pPr>
              <w:pStyle w:val="TAL"/>
              <w:rPr>
                <w:i/>
                <w:lang w:eastAsia="ja-JP"/>
              </w:rPr>
            </w:pPr>
            <w:r w:rsidRPr="00A423D1">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0281D645" w14:textId="77777777" w:rsidR="007F3070" w:rsidRPr="00A423D1" w:rsidRDefault="007F3070" w:rsidP="007F307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A05BE34" w14:textId="77777777" w:rsidR="007F3070" w:rsidRPr="00A423D1" w:rsidRDefault="007F3070" w:rsidP="007F3070">
            <w:pPr>
              <w:pStyle w:val="TAL"/>
              <w:rPr>
                <w:rFonts w:cs="Arial"/>
                <w:szCs w:val="18"/>
                <w:lang w:eastAsia="ja-JP"/>
              </w:rPr>
            </w:pPr>
            <w:r w:rsidRPr="00A423D1">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595EA004" w14:textId="77777777" w:rsidR="007F3070" w:rsidRPr="00A423D1" w:rsidRDefault="007F3070" w:rsidP="007F3070">
            <w:pPr>
              <w:pStyle w:val="TAC"/>
              <w:rPr>
                <w:rFonts w:cs="Arial"/>
                <w:szCs w:val="18"/>
                <w:lang w:eastAsia="ja-JP"/>
              </w:rPr>
            </w:pPr>
            <w:r w:rsidRPr="00A423D1">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2DA31B" w14:textId="77777777" w:rsidR="007F3070" w:rsidRPr="00A423D1" w:rsidRDefault="007F3070" w:rsidP="007F3070">
            <w:pPr>
              <w:pStyle w:val="TAC"/>
              <w:rPr>
                <w:rFonts w:cs="Arial"/>
                <w:szCs w:val="18"/>
                <w:lang w:eastAsia="ja-JP"/>
              </w:rPr>
            </w:pPr>
            <w:r w:rsidRPr="00A423D1">
              <w:rPr>
                <w:rFonts w:cs="Arial"/>
                <w:szCs w:val="18"/>
                <w:lang w:eastAsia="ja-JP"/>
              </w:rPr>
              <w:t>ignore</w:t>
            </w:r>
          </w:p>
        </w:tc>
      </w:tr>
      <w:tr w:rsidR="007F3070" w:rsidRPr="00A423D1" w14:paraId="4FDC9397" w14:textId="77777777" w:rsidTr="00E4665A">
        <w:tc>
          <w:tcPr>
            <w:tcW w:w="2379" w:type="dxa"/>
            <w:tcBorders>
              <w:top w:val="single" w:sz="4" w:space="0" w:color="auto"/>
              <w:left w:val="single" w:sz="4" w:space="0" w:color="auto"/>
              <w:bottom w:val="single" w:sz="4" w:space="0" w:color="auto"/>
              <w:right w:val="single" w:sz="4" w:space="0" w:color="auto"/>
            </w:tcBorders>
          </w:tcPr>
          <w:p w14:paraId="6D59D8B0" w14:textId="77777777" w:rsidR="007F3070" w:rsidRPr="00A423D1" w:rsidRDefault="007F3070" w:rsidP="007F3070">
            <w:pPr>
              <w:pStyle w:val="TAL"/>
              <w:ind w:left="284"/>
              <w:rPr>
                <w:rFonts w:cs="Arial"/>
                <w:b/>
                <w:szCs w:val="18"/>
                <w:lang w:eastAsia="ja-JP"/>
              </w:rPr>
            </w:pPr>
            <w:r w:rsidRPr="00A423D1">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ADACEDA" w14:textId="77777777" w:rsidR="007F3070" w:rsidRPr="00A423D1" w:rsidRDefault="007F3070" w:rsidP="007F3070">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73E3EDD" w14:textId="77777777" w:rsidR="007F3070" w:rsidRPr="00A423D1" w:rsidRDefault="007F3070" w:rsidP="007F3070">
            <w:pPr>
              <w:pStyle w:val="TAL"/>
              <w:rPr>
                <w:i/>
                <w:lang w:eastAsia="ja-JP"/>
              </w:rPr>
            </w:pPr>
            <w:r w:rsidRPr="00A423D1">
              <w:rPr>
                <w:i/>
                <w:lang w:eastAsia="ja-JP"/>
              </w:rPr>
              <w:t>1 ..&lt;</w:t>
            </w:r>
            <w:proofErr w:type="spellStart"/>
            <w:r w:rsidRPr="00A423D1">
              <w:rPr>
                <w:i/>
                <w:lang w:eastAsia="ja-JP"/>
              </w:rPr>
              <w:t>maxnoofExtendedBPLMNs</w:t>
            </w:r>
            <w:proofErr w:type="spellEnd"/>
            <w:r w:rsidRPr="00A423D1">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9FE6A92" w14:textId="77777777" w:rsidR="007F3070" w:rsidRPr="00A423D1" w:rsidRDefault="007F3070" w:rsidP="007F3070">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04B250D" w14:textId="77777777" w:rsidR="007F3070" w:rsidRPr="00A423D1" w:rsidRDefault="007F3070" w:rsidP="007F307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DD93E89"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40ED4E" w14:textId="77777777" w:rsidR="007F3070" w:rsidRPr="00A423D1" w:rsidRDefault="007F3070" w:rsidP="007F3070">
            <w:pPr>
              <w:pStyle w:val="TAC"/>
              <w:rPr>
                <w:rFonts w:cs="Arial"/>
                <w:szCs w:val="18"/>
                <w:lang w:eastAsia="ja-JP"/>
              </w:rPr>
            </w:pPr>
          </w:p>
        </w:tc>
      </w:tr>
      <w:tr w:rsidR="007F3070" w:rsidRPr="00A423D1" w14:paraId="33A5A5C7" w14:textId="77777777" w:rsidTr="00E4665A">
        <w:tc>
          <w:tcPr>
            <w:tcW w:w="2379" w:type="dxa"/>
            <w:tcBorders>
              <w:top w:val="single" w:sz="4" w:space="0" w:color="auto"/>
              <w:left w:val="single" w:sz="4" w:space="0" w:color="auto"/>
              <w:bottom w:val="single" w:sz="4" w:space="0" w:color="auto"/>
              <w:right w:val="single" w:sz="4" w:space="0" w:color="auto"/>
            </w:tcBorders>
          </w:tcPr>
          <w:p w14:paraId="5C16E1EB" w14:textId="77777777" w:rsidR="007F3070" w:rsidRPr="00A423D1" w:rsidRDefault="007F3070" w:rsidP="007F3070">
            <w:pPr>
              <w:pStyle w:val="TAL"/>
              <w:ind w:left="568"/>
              <w:rPr>
                <w:rFonts w:cs="Arial"/>
                <w:szCs w:val="18"/>
                <w:lang w:eastAsia="ja-JP"/>
              </w:rPr>
            </w:pPr>
            <w:r w:rsidRPr="00A423D1">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74E5DAF2" w14:textId="77777777" w:rsidR="007F3070" w:rsidRPr="00A423D1" w:rsidRDefault="007F3070" w:rsidP="007F3070">
            <w:pPr>
              <w:pStyle w:val="TAL"/>
              <w:rPr>
                <w:rFonts w:cs="Arial"/>
                <w:szCs w:val="18"/>
                <w:lang w:eastAsia="ja-JP"/>
              </w:rPr>
            </w:pPr>
            <w:r w:rsidRPr="00A423D1">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10D694E" w14:textId="77777777" w:rsidR="007F3070" w:rsidRPr="00A423D1" w:rsidRDefault="007F3070" w:rsidP="007F307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A8DA4AF" w14:textId="77777777" w:rsidR="007F3070" w:rsidRPr="00A423D1" w:rsidRDefault="007F3070" w:rsidP="007F3070">
            <w:pPr>
              <w:pStyle w:val="TAL"/>
              <w:rPr>
                <w:rFonts w:cs="Arial"/>
                <w:szCs w:val="18"/>
                <w:lang w:eastAsia="ja-JP"/>
              </w:rPr>
            </w:pPr>
            <w:r w:rsidRPr="00A423D1">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56F3B520" w14:textId="77777777" w:rsidR="007F3070" w:rsidRPr="00A423D1" w:rsidRDefault="007F3070" w:rsidP="007F3070">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E786783"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27F317" w14:textId="77777777" w:rsidR="007F3070" w:rsidRPr="00A423D1" w:rsidRDefault="007F3070" w:rsidP="007F3070">
            <w:pPr>
              <w:pStyle w:val="TAC"/>
              <w:rPr>
                <w:rFonts w:cs="Arial"/>
                <w:szCs w:val="18"/>
                <w:lang w:eastAsia="ja-JP"/>
              </w:rPr>
            </w:pPr>
          </w:p>
        </w:tc>
      </w:tr>
      <w:tr w:rsidR="007F3070" w:rsidRPr="00A423D1" w14:paraId="4805BA25" w14:textId="77777777" w:rsidTr="00E4665A">
        <w:tc>
          <w:tcPr>
            <w:tcW w:w="2379" w:type="dxa"/>
            <w:tcBorders>
              <w:top w:val="single" w:sz="4" w:space="0" w:color="auto"/>
              <w:left w:val="single" w:sz="4" w:space="0" w:color="auto"/>
              <w:bottom w:val="single" w:sz="4" w:space="0" w:color="auto"/>
              <w:right w:val="single" w:sz="4" w:space="0" w:color="auto"/>
            </w:tcBorders>
          </w:tcPr>
          <w:p w14:paraId="74D596C3" w14:textId="77777777" w:rsidR="007F3070" w:rsidRPr="00A423D1" w:rsidRDefault="007F3070" w:rsidP="007F3070">
            <w:pPr>
              <w:pStyle w:val="TAL"/>
              <w:ind w:left="568"/>
              <w:rPr>
                <w:rFonts w:cs="Arial"/>
                <w:szCs w:val="18"/>
                <w:lang w:eastAsia="ja-JP"/>
              </w:rPr>
            </w:pPr>
            <w:r w:rsidRPr="00A423D1">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41059E04" w14:textId="77777777" w:rsidR="007F3070" w:rsidRPr="00A423D1" w:rsidRDefault="007F3070" w:rsidP="007F3070">
            <w:pPr>
              <w:pStyle w:val="TAL"/>
              <w:rPr>
                <w:rFonts w:cs="Arial"/>
                <w:szCs w:val="18"/>
                <w:lang w:eastAsia="ja-JP"/>
              </w:rPr>
            </w:pPr>
            <w:r w:rsidRPr="00A423D1">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F8BDDF1" w14:textId="77777777" w:rsidR="007F3070" w:rsidRPr="00A423D1" w:rsidRDefault="007F3070" w:rsidP="007F3070">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3CE1BE7" w14:textId="77777777" w:rsidR="007F3070" w:rsidRPr="00A423D1" w:rsidRDefault="007F3070" w:rsidP="007F3070">
            <w:pPr>
              <w:pStyle w:val="TAL"/>
              <w:rPr>
                <w:rFonts w:cs="Arial"/>
                <w:szCs w:val="18"/>
                <w:lang w:eastAsia="ja-JP"/>
              </w:rPr>
            </w:pPr>
            <w:r w:rsidRPr="00A423D1">
              <w:rPr>
                <w:rFonts w:cs="Arial"/>
                <w:szCs w:val="18"/>
                <w:lang w:eastAsia="ja-JP"/>
              </w:rPr>
              <w:t>Slice Support List</w:t>
            </w:r>
          </w:p>
          <w:p w14:paraId="15112CFC" w14:textId="77777777" w:rsidR="007F3070" w:rsidRPr="00A423D1" w:rsidRDefault="007F3070" w:rsidP="007F3070">
            <w:pPr>
              <w:pStyle w:val="TAL"/>
              <w:rPr>
                <w:rFonts w:cs="Arial"/>
                <w:szCs w:val="18"/>
                <w:lang w:eastAsia="ja-JP"/>
              </w:rPr>
            </w:pPr>
            <w:r w:rsidRPr="00A423D1">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4EF77EA3" w14:textId="77777777" w:rsidR="007F3070" w:rsidRPr="00A423D1" w:rsidRDefault="007F3070" w:rsidP="007F3070">
            <w:pPr>
              <w:pStyle w:val="TAL"/>
              <w:rPr>
                <w:rFonts w:cs="Arial"/>
                <w:szCs w:val="18"/>
                <w:lang w:eastAsia="ja-JP"/>
              </w:rPr>
            </w:pPr>
            <w:r w:rsidRPr="00A423D1">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07C20ACF" w14:textId="77777777" w:rsidR="007F3070" w:rsidRPr="00A423D1" w:rsidRDefault="007F3070" w:rsidP="007F3070">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2567A3" w14:textId="77777777" w:rsidR="007F3070" w:rsidRPr="00A423D1" w:rsidRDefault="007F3070" w:rsidP="007F3070">
            <w:pPr>
              <w:pStyle w:val="TAC"/>
              <w:rPr>
                <w:rFonts w:cs="Arial"/>
                <w:szCs w:val="18"/>
                <w:lang w:eastAsia="ja-JP"/>
              </w:rPr>
            </w:pPr>
          </w:p>
        </w:tc>
      </w:tr>
      <w:tr w:rsidR="00197432" w:rsidRPr="00A423D1" w14:paraId="2AAE611B" w14:textId="77777777" w:rsidTr="00E4665A">
        <w:trPr>
          <w:ins w:id="125" w:author="Huawei" w:date="2019-08-16T14:39:00Z"/>
        </w:trPr>
        <w:tc>
          <w:tcPr>
            <w:tcW w:w="2379" w:type="dxa"/>
            <w:tcBorders>
              <w:top w:val="single" w:sz="4" w:space="0" w:color="auto"/>
              <w:left w:val="single" w:sz="4" w:space="0" w:color="auto"/>
              <w:bottom w:val="single" w:sz="4" w:space="0" w:color="auto"/>
              <w:right w:val="single" w:sz="4" w:space="0" w:color="auto"/>
            </w:tcBorders>
          </w:tcPr>
          <w:p w14:paraId="77171B58" w14:textId="5A4E19F0" w:rsidR="00197432" w:rsidRPr="00A423D1" w:rsidRDefault="00197432" w:rsidP="00F3625D">
            <w:pPr>
              <w:pStyle w:val="TAL"/>
              <w:ind w:left="568"/>
              <w:rPr>
                <w:ins w:id="126" w:author="Huawei" w:date="2019-08-16T14:39:00Z"/>
                <w:rFonts w:cs="Arial"/>
                <w:szCs w:val="18"/>
                <w:lang w:eastAsia="ja-JP"/>
              </w:rPr>
            </w:pPr>
            <w:ins w:id="127" w:author="Huawei" w:date="2019-11-04T11:14:00Z">
              <w:r w:rsidRPr="00B7212D">
                <w:rPr>
                  <w:rFonts w:eastAsia="宋体"/>
                  <w:lang w:eastAsia="ja-JP"/>
                </w:rPr>
                <w:lastRenderedPageBreak/>
                <w:t>&gt;&gt;CAG I</w:t>
              </w:r>
              <w:r>
                <w:rPr>
                  <w:rFonts w:eastAsia="宋体"/>
                  <w:lang w:eastAsia="ja-JP"/>
                </w:rPr>
                <w:t>d</w:t>
              </w:r>
            </w:ins>
          </w:p>
        </w:tc>
        <w:tc>
          <w:tcPr>
            <w:tcW w:w="1289" w:type="dxa"/>
            <w:tcBorders>
              <w:top w:val="single" w:sz="4" w:space="0" w:color="auto"/>
              <w:left w:val="single" w:sz="4" w:space="0" w:color="auto"/>
              <w:bottom w:val="single" w:sz="4" w:space="0" w:color="auto"/>
              <w:right w:val="single" w:sz="4" w:space="0" w:color="auto"/>
            </w:tcBorders>
          </w:tcPr>
          <w:p w14:paraId="4C80F368" w14:textId="59D803F9" w:rsidR="00197432" w:rsidRPr="00A423D1" w:rsidRDefault="00197432" w:rsidP="00197432">
            <w:pPr>
              <w:pStyle w:val="TAL"/>
              <w:rPr>
                <w:ins w:id="128" w:author="Huawei" w:date="2019-08-16T14:39:00Z"/>
                <w:rFonts w:cs="Arial"/>
                <w:szCs w:val="18"/>
                <w:lang w:eastAsia="ja-JP"/>
              </w:rPr>
            </w:pPr>
            <w:ins w:id="129" w:author="Huawei" w:date="2019-11-04T11:14: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0A06C11D" w14:textId="77777777" w:rsidR="00197432" w:rsidRPr="00A423D1" w:rsidRDefault="00197432" w:rsidP="00197432">
            <w:pPr>
              <w:pStyle w:val="TAL"/>
              <w:rPr>
                <w:ins w:id="130" w:author="Huawei" w:date="2019-08-16T14:3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402B3154" w14:textId="4F1D3B00" w:rsidR="00197432" w:rsidRPr="00A423D1" w:rsidRDefault="00197432" w:rsidP="00197432">
            <w:pPr>
              <w:pStyle w:val="TAL"/>
              <w:rPr>
                <w:ins w:id="131" w:author="Huawei" w:date="2019-08-16T14:39:00Z"/>
                <w:rFonts w:cs="Arial"/>
                <w:szCs w:val="18"/>
                <w:lang w:eastAsia="ja-JP"/>
              </w:rPr>
            </w:pPr>
            <w:ins w:id="132" w:author="Huawei" w:date="2019-11-04T11:14:00Z">
              <w:r>
                <w:rPr>
                  <w:lang w:eastAsia="ja-JP"/>
                </w:rPr>
                <w:t>9.3.1.x</w:t>
              </w:r>
            </w:ins>
          </w:p>
        </w:tc>
        <w:tc>
          <w:tcPr>
            <w:tcW w:w="1843" w:type="dxa"/>
            <w:tcBorders>
              <w:top w:val="single" w:sz="4" w:space="0" w:color="auto"/>
              <w:left w:val="single" w:sz="4" w:space="0" w:color="auto"/>
              <w:bottom w:val="single" w:sz="4" w:space="0" w:color="auto"/>
              <w:right w:val="single" w:sz="4" w:space="0" w:color="auto"/>
            </w:tcBorders>
          </w:tcPr>
          <w:p w14:paraId="54103B68" w14:textId="2F6D5D25" w:rsidR="00197432" w:rsidRPr="00A423D1" w:rsidRDefault="00197432" w:rsidP="00197432">
            <w:pPr>
              <w:pStyle w:val="TAL"/>
              <w:rPr>
                <w:ins w:id="133" w:author="Huawei" w:date="2019-08-16T14:39:00Z"/>
                <w:rFonts w:cs="Arial"/>
                <w:szCs w:val="18"/>
                <w:lang w:eastAsia="ja-JP"/>
              </w:rPr>
            </w:pPr>
            <w:ins w:id="134" w:author="Huawei" w:date="2019-11-04T11:14:00Z">
              <w:r w:rsidRPr="00812CF3">
                <w:rPr>
                  <w:rFonts w:cs="Arial"/>
                  <w:szCs w:val="18"/>
                  <w:lang w:eastAsia="ja-JP"/>
                </w:rPr>
                <w:t>Together with the PLMN</w:t>
              </w:r>
              <w:r>
                <w:rPr>
                  <w:rFonts w:cs="Arial"/>
                  <w:szCs w:val="18"/>
                  <w:lang w:eastAsia="ja-JP"/>
                </w:rPr>
                <w:t xml:space="preserve"> </w:t>
              </w:r>
              <w:r w:rsidRPr="00A423D1">
                <w:rPr>
                  <w:rFonts w:cs="Arial"/>
                  <w:szCs w:val="18"/>
                  <w:lang w:eastAsia="ja-JP"/>
                </w:rPr>
                <w:t>Identity</w:t>
              </w:r>
              <w:r w:rsidRPr="00812CF3">
                <w:rPr>
                  <w:rFonts w:cs="Arial"/>
                  <w:szCs w:val="18"/>
                  <w:lang w:eastAsia="ja-JP"/>
                </w:rPr>
                <w:t xml:space="preserve">, identifies </w:t>
              </w:r>
              <w:r>
                <w:rPr>
                  <w:rFonts w:cs="Arial"/>
                  <w:szCs w:val="18"/>
                  <w:lang w:eastAsia="ja-JP"/>
                </w:rPr>
                <w:t>a PNI-NPN</w:t>
              </w:r>
              <w:r w:rsidRPr="00812CF3">
                <w:rPr>
                  <w:rFonts w:cs="Arial"/>
                  <w:szCs w:val="18"/>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0DC3E119" w14:textId="119B2EBC" w:rsidR="00197432" w:rsidRPr="00A423D1" w:rsidRDefault="00197432" w:rsidP="00197432">
            <w:pPr>
              <w:pStyle w:val="TAC"/>
              <w:rPr>
                <w:ins w:id="135" w:author="Huawei" w:date="2019-08-16T14:39:00Z"/>
                <w:rFonts w:cs="Arial"/>
                <w:szCs w:val="18"/>
                <w:lang w:eastAsia="ja-JP"/>
              </w:rPr>
            </w:pPr>
            <w:ins w:id="136" w:author="Huawei" w:date="2019-11-04T11:14: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E9F272B" w14:textId="77777777" w:rsidR="00197432" w:rsidRPr="00A423D1" w:rsidRDefault="00197432" w:rsidP="00197432">
            <w:pPr>
              <w:pStyle w:val="TAC"/>
              <w:rPr>
                <w:ins w:id="137" w:author="Huawei" w:date="2019-08-16T14:39:00Z"/>
                <w:rFonts w:cs="Arial"/>
                <w:szCs w:val="18"/>
                <w:lang w:eastAsia="ja-JP"/>
              </w:rPr>
            </w:pPr>
          </w:p>
        </w:tc>
      </w:tr>
      <w:tr w:rsidR="00197432" w:rsidRPr="00A423D1" w14:paraId="09F1FB3C" w14:textId="77777777" w:rsidTr="00E4665A">
        <w:trPr>
          <w:ins w:id="138" w:author="Huawei" w:date="2019-11-04T11:14:00Z"/>
        </w:trPr>
        <w:tc>
          <w:tcPr>
            <w:tcW w:w="2379" w:type="dxa"/>
            <w:tcBorders>
              <w:top w:val="single" w:sz="4" w:space="0" w:color="auto"/>
              <w:left w:val="single" w:sz="4" w:space="0" w:color="auto"/>
              <w:bottom w:val="single" w:sz="4" w:space="0" w:color="auto"/>
              <w:right w:val="single" w:sz="4" w:space="0" w:color="auto"/>
            </w:tcBorders>
          </w:tcPr>
          <w:p w14:paraId="5AD95B15" w14:textId="0145E3A2" w:rsidR="00197432" w:rsidRPr="00A423D1" w:rsidRDefault="00197432" w:rsidP="00F3625D">
            <w:pPr>
              <w:pStyle w:val="TAL"/>
              <w:ind w:left="568"/>
              <w:rPr>
                <w:ins w:id="139" w:author="Huawei" w:date="2019-11-04T11:14:00Z"/>
                <w:rFonts w:cs="Arial"/>
                <w:szCs w:val="18"/>
                <w:lang w:eastAsia="ja-JP"/>
              </w:rPr>
            </w:pPr>
            <w:ins w:id="140" w:author="Huawei" w:date="2019-11-04T11:14:00Z">
              <w:r w:rsidRPr="00B7212D">
                <w:rPr>
                  <w:rFonts w:eastAsia="宋体"/>
                  <w:lang w:eastAsia="ja-JP"/>
                </w:rPr>
                <w:t>&gt;</w:t>
              </w:r>
              <w:r>
                <w:rPr>
                  <w:rFonts w:eastAsia="宋体"/>
                  <w:lang w:eastAsia="ja-JP"/>
                </w:rPr>
                <w:t>&gt;</w:t>
              </w:r>
              <w:r w:rsidRPr="00B7212D">
                <w:rPr>
                  <w:rFonts w:eastAsia="宋体"/>
                  <w:lang w:eastAsia="ja-JP"/>
                </w:rPr>
                <w:t>NID</w:t>
              </w:r>
            </w:ins>
          </w:p>
        </w:tc>
        <w:tc>
          <w:tcPr>
            <w:tcW w:w="1289" w:type="dxa"/>
            <w:tcBorders>
              <w:top w:val="single" w:sz="4" w:space="0" w:color="auto"/>
              <w:left w:val="single" w:sz="4" w:space="0" w:color="auto"/>
              <w:bottom w:val="single" w:sz="4" w:space="0" w:color="auto"/>
              <w:right w:val="single" w:sz="4" w:space="0" w:color="auto"/>
            </w:tcBorders>
          </w:tcPr>
          <w:p w14:paraId="5F88228C" w14:textId="3F3586C0" w:rsidR="00197432" w:rsidRPr="00A423D1" w:rsidRDefault="00197432" w:rsidP="00197432">
            <w:pPr>
              <w:pStyle w:val="TAL"/>
              <w:rPr>
                <w:ins w:id="141" w:author="Huawei" w:date="2019-11-04T11:14:00Z"/>
                <w:rFonts w:cs="Arial"/>
                <w:szCs w:val="18"/>
                <w:lang w:eastAsia="ja-JP"/>
              </w:rPr>
            </w:pPr>
            <w:ins w:id="142" w:author="Huawei" w:date="2019-11-04T11:14:00Z">
              <w:r>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04A2409C" w14:textId="77777777" w:rsidR="00197432" w:rsidRPr="00A423D1" w:rsidRDefault="00197432" w:rsidP="00197432">
            <w:pPr>
              <w:pStyle w:val="TAL"/>
              <w:rPr>
                <w:ins w:id="143" w:author="Huawei" w:date="2019-11-04T11:14: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5F955BCA" w14:textId="037F443A" w:rsidR="00197432" w:rsidRPr="00A423D1" w:rsidRDefault="00197432" w:rsidP="00197432">
            <w:pPr>
              <w:pStyle w:val="TAL"/>
              <w:rPr>
                <w:ins w:id="144" w:author="Huawei" w:date="2019-11-04T11:14:00Z"/>
                <w:rFonts w:cs="Arial"/>
                <w:szCs w:val="18"/>
                <w:lang w:eastAsia="ja-JP"/>
              </w:rPr>
            </w:pPr>
            <w:ins w:id="145" w:author="Huawei" w:date="2019-11-04T11:14:00Z">
              <w:r>
                <w:rPr>
                  <w:lang w:eastAsia="ja-JP"/>
                </w:rPr>
                <w:t>9.3.1.y</w:t>
              </w:r>
            </w:ins>
          </w:p>
        </w:tc>
        <w:tc>
          <w:tcPr>
            <w:tcW w:w="1843" w:type="dxa"/>
            <w:tcBorders>
              <w:top w:val="single" w:sz="4" w:space="0" w:color="auto"/>
              <w:left w:val="single" w:sz="4" w:space="0" w:color="auto"/>
              <w:bottom w:val="single" w:sz="4" w:space="0" w:color="auto"/>
              <w:right w:val="single" w:sz="4" w:space="0" w:color="auto"/>
            </w:tcBorders>
          </w:tcPr>
          <w:p w14:paraId="7FEF3A48" w14:textId="44691BB1" w:rsidR="00197432" w:rsidRPr="00A423D1" w:rsidRDefault="00197432" w:rsidP="00197432">
            <w:pPr>
              <w:pStyle w:val="TAL"/>
              <w:rPr>
                <w:ins w:id="146" w:author="Huawei" w:date="2019-11-04T11:14:00Z"/>
                <w:rFonts w:cs="Arial"/>
                <w:szCs w:val="18"/>
                <w:lang w:eastAsia="ja-JP"/>
              </w:rPr>
            </w:pPr>
            <w:ins w:id="147" w:author="Huawei" w:date="2019-11-04T11:14:00Z">
              <w:r w:rsidRPr="00812CF3">
                <w:rPr>
                  <w:rFonts w:cs="Arial"/>
                  <w:szCs w:val="18"/>
                  <w:lang w:eastAsia="ja-JP"/>
                </w:rPr>
                <w:t>Together with the PLMN</w:t>
              </w:r>
              <w:r>
                <w:rPr>
                  <w:rFonts w:cs="Arial"/>
                  <w:szCs w:val="18"/>
                  <w:lang w:eastAsia="ja-JP"/>
                </w:rPr>
                <w:t xml:space="preserve"> </w:t>
              </w:r>
              <w:r w:rsidRPr="00A423D1">
                <w:rPr>
                  <w:rFonts w:cs="Arial"/>
                  <w:szCs w:val="18"/>
                  <w:lang w:eastAsia="ja-JP"/>
                </w:rPr>
                <w:t>Identity</w:t>
              </w:r>
              <w:r w:rsidRPr="00812CF3">
                <w:rPr>
                  <w:rFonts w:cs="Arial"/>
                  <w:szCs w:val="18"/>
                  <w:lang w:eastAsia="ja-JP"/>
                </w:rPr>
                <w:t xml:space="preserve">, identifies </w:t>
              </w:r>
              <w:r>
                <w:rPr>
                  <w:rFonts w:cs="Arial"/>
                  <w:szCs w:val="18"/>
                  <w:lang w:eastAsia="ja-JP"/>
                </w:rPr>
                <w:t>an SNPN</w:t>
              </w:r>
              <w:r w:rsidRPr="00812CF3">
                <w:rPr>
                  <w:rFonts w:cs="Arial"/>
                  <w:szCs w:val="18"/>
                  <w:lang w:eastAsia="ja-JP"/>
                </w:rPr>
                <w:t>.</w:t>
              </w:r>
            </w:ins>
          </w:p>
        </w:tc>
        <w:tc>
          <w:tcPr>
            <w:tcW w:w="878" w:type="dxa"/>
            <w:tcBorders>
              <w:top w:val="single" w:sz="4" w:space="0" w:color="auto"/>
              <w:left w:val="single" w:sz="4" w:space="0" w:color="auto"/>
              <w:bottom w:val="single" w:sz="4" w:space="0" w:color="auto"/>
              <w:right w:val="single" w:sz="4" w:space="0" w:color="auto"/>
            </w:tcBorders>
          </w:tcPr>
          <w:p w14:paraId="179BDD8F" w14:textId="0F583F1A" w:rsidR="00197432" w:rsidRPr="00A423D1" w:rsidRDefault="00197432" w:rsidP="00197432">
            <w:pPr>
              <w:pStyle w:val="TAC"/>
              <w:rPr>
                <w:ins w:id="148" w:author="Huawei" w:date="2019-11-04T11:14:00Z"/>
                <w:rFonts w:cs="Arial"/>
                <w:szCs w:val="18"/>
                <w:lang w:eastAsia="ja-JP"/>
              </w:rPr>
            </w:pPr>
            <w:ins w:id="149" w:author="Huawei" w:date="2019-11-04T11:14: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18F8519" w14:textId="77777777" w:rsidR="00197432" w:rsidRPr="00A423D1" w:rsidRDefault="00197432" w:rsidP="00197432">
            <w:pPr>
              <w:pStyle w:val="TAC"/>
              <w:rPr>
                <w:ins w:id="150" w:author="Huawei" w:date="2019-11-04T11:14:00Z"/>
                <w:rFonts w:cs="Arial"/>
                <w:szCs w:val="18"/>
                <w:lang w:eastAsia="ja-JP"/>
              </w:rPr>
            </w:pPr>
          </w:p>
        </w:tc>
      </w:tr>
      <w:tr w:rsidR="00197432" w:rsidRPr="00A423D1" w14:paraId="242A6085" w14:textId="77777777" w:rsidTr="00E4665A">
        <w:tc>
          <w:tcPr>
            <w:tcW w:w="2379" w:type="dxa"/>
            <w:tcBorders>
              <w:top w:val="single" w:sz="4" w:space="0" w:color="auto"/>
              <w:left w:val="single" w:sz="4" w:space="0" w:color="auto"/>
              <w:bottom w:val="single" w:sz="4" w:space="0" w:color="auto"/>
              <w:right w:val="single" w:sz="4" w:space="0" w:color="auto"/>
            </w:tcBorders>
          </w:tcPr>
          <w:p w14:paraId="31169019" w14:textId="77777777" w:rsidR="00197432" w:rsidRPr="00A423D1" w:rsidRDefault="00197432" w:rsidP="00197432">
            <w:pPr>
              <w:pStyle w:val="TAL"/>
              <w:rPr>
                <w:lang w:eastAsia="ja-JP"/>
              </w:rPr>
            </w:pPr>
            <w:r w:rsidRPr="00A423D1">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49A2D60A" w14:textId="77777777" w:rsidR="00197432" w:rsidRPr="00A423D1" w:rsidRDefault="00197432" w:rsidP="00197432">
            <w:pPr>
              <w:pStyle w:val="TAL"/>
              <w:rPr>
                <w:lang w:eastAsia="ja-JP"/>
              </w:rPr>
            </w:pPr>
            <w:r w:rsidRPr="00A423D1">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6FA1800" w14:textId="77777777" w:rsidR="00197432" w:rsidRPr="00A423D1" w:rsidRDefault="00197432" w:rsidP="0019743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776DB9" w14:textId="77777777" w:rsidR="00197432" w:rsidRPr="00A423D1" w:rsidRDefault="00197432" w:rsidP="00197432">
            <w:pPr>
              <w:pStyle w:val="TAL"/>
              <w:rPr>
                <w:lang w:eastAsia="ja-JP"/>
              </w:rPr>
            </w:pPr>
            <w:r w:rsidRPr="00A423D1">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57B9351C" w14:textId="77777777" w:rsidR="00197432" w:rsidRPr="00A423D1" w:rsidRDefault="00197432" w:rsidP="0019743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7376A61" w14:textId="77777777" w:rsidR="00197432" w:rsidRPr="00A423D1" w:rsidRDefault="00197432" w:rsidP="00197432">
            <w:pPr>
              <w:pStyle w:val="TAC"/>
              <w:rPr>
                <w:lang w:eastAsia="ja-JP"/>
              </w:rPr>
            </w:pPr>
            <w:r w:rsidRPr="00A423D1">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F90B11" w14:textId="77777777" w:rsidR="00197432" w:rsidRPr="00A423D1" w:rsidRDefault="00197432" w:rsidP="00197432">
            <w:pPr>
              <w:pStyle w:val="TAC"/>
              <w:rPr>
                <w:lang w:eastAsia="ja-JP"/>
              </w:rPr>
            </w:pPr>
            <w:r w:rsidRPr="00A423D1">
              <w:rPr>
                <w:lang w:eastAsia="ja-JP"/>
              </w:rPr>
              <w:t>ignore</w:t>
            </w:r>
          </w:p>
        </w:tc>
      </w:tr>
      <w:tr w:rsidR="00197432" w:rsidRPr="00A423D1" w14:paraId="568DD012" w14:textId="77777777" w:rsidTr="00E4665A">
        <w:tc>
          <w:tcPr>
            <w:tcW w:w="2379" w:type="dxa"/>
            <w:tcBorders>
              <w:top w:val="single" w:sz="4" w:space="0" w:color="auto"/>
              <w:left w:val="single" w:sz="4" w:space="0" w:color="auto"/>
              <w:bottom w:val="single" w:sz="4" w:space="0" w:color="auto"/>
              <w:right w:val="single" w:sz="4" w:space="0" w:color="auto"/>
            </w:tcBorders>
          </w:tcPr>
          <w:p w14:paraId="08C5A3E3" w14:textId="77777777" w:rsidR="00197432" w:rsidRPr="00A423D1" w:rsidRDefault="00197432" w:rsidP="00197432">
            <w:pPr>
              <w:pStyle w:val="TAL"/>
              <w:rPr>
                <w:lang w:eastAsia="zh-CN"/>
              </w:rPr>
            </w:pPr>
            <w:r w:rsidRPr="00A423D1">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12CFF94" w14:textId="77777777" w:rsidR="00197432" w:rsidRPr="00A423D1" w:rsidRDefault="00197432" w:rsidP="00197432">
            <w:pPr>
              <w:pStyle w:val="TAL"/>
              <w:rPr>
                <w:lang w:eastAsia="zh-CN"/>
              </w:rPr>
            </w:pPr>
            <w:r w:rsidRPr="00A423D1">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6558883" w14:textId="77777777" w:rsidR="00197432" w:rsidRPr="00A423D1" w:rsidRDefault="00197432" w:rsidP="0019743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A62E8D3" w14:textId="77777777" w:rsidR="00197432" w:rsidRPr="00A423D1" w:rsidRDefault="00197432" w:rsidP="00197432">
            <w:pPr>
              <w:pStyle w:val="TAL"/>
              <w:rPr>
                <w:lang w:eastAsia="zh-CN"/>
              </w:rPr>
            </w:pPr>
            <w:r w:rsidRPr="00A423D1">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2F8ABB53" w14:textId="77777777" w:rsidR="00197432" w:rsidRPr="00A423D1" w:rsidRDefault="00197432" w:rsidP="0019743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8411C5E" w14:textId="77777777" w:rsidR="00197432" w:rsidRPr="00A423D1" w:rsidRDefault="00197432" w:rsidP="00197432">
            <w:pPr>
              <w:pStyle w:val="TAC"/>
              <w:rPr>
                <w:lang w:eastAsia="zh-CN"/>
              </w:rPr>
            </w:pPr>
            <w:r w:rsidRPr="00A423D1">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4EA2B58" w14:textId="77777777" w:rsidR="00197432" w:rsidRPr="00A423D1" w:rsidRDefault="00197432" w:rsidP="00197432">
            <w:pPr>
              <w:pStyle w:val="TAC"/>
              <w:rPr>
                <w:lang w:eastAsia="zh-CN"/>
              </w:rPr>
            </w:pPr>
            <w:r w:rsidRPr="00A423D1">
              <w:rPr>
                <w:rFonts w:hint="eastAsia"/>
                <w:lang w:eastAsia="zh-CN"/>
              </w:rPr>
              <w:t>ignore</w:t>
            </w:r>
          </w:p>
        </w:tc>
      </w:tr>
      <w:tr w:rsidR="00197432" w:rsidRPr="00A423D1" w14:paraId="4DBDA198" w14:textId="77777777" w:rsidTr="00E4665A">
        <w:tc>
          <w:tcPr>
            <w:tcW w:w="2379" w:type="dxa"/>
            <w:tcBorders>
              <w:top w:val="single" w:sz="4" w:space="0" w:color="auto"/>
              <w:left w:val="single" w:sz="4" w:space="0" w:color="auto"/>
              <w:bottom w:val="single" w:sz="4" w:space="0" w:color="auto"/>
              <w:right w:val="single" w:sz="4" w:space="0" w:color="auto"/>
            </w:tcBorders>
          </w:tcPr>
          <w:p w14:paraId="19741B2F" w14:textId="77777777" w:rsidR="00197432" w:rsidRPr="00A423D1" w:rsidRDefault="00197432" w:rsidP="00197432">
            <w:pPr>
              <w:pStyle w:val="TAL"/>
              <w:rPr>
                <w:lang w:eastAsia="ja-JP"/>
              </w:rPr>
            </w:pPr>
            <w:r w:rsidRPr="00A423D1">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164388FB" w14:textId="77777777" w:rsidR="00197432" w:rsidRPr="00A423D1" w:rsidRDefault="00197432" w:rsidP="00197432">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37EAD3C9" w14:textId="77777777" w:rsidR="00197432" w:rsidRPr="00A423D1" w:rsidRDefault="00197432" w:rsidP="00197432">
            <w:pPr>
              <w:pStyle w:val="TAL"/>
              <w:rPr>
                <w:rFonts w:cs="Arial"/>
                <w:i/>
                <w:lang w:eastAsia="ja-JP"/>
              </w:rPr>
            </w:pPr>
            <w:r w:rsidRPr="00A423D1">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46CB8E40" w14:textId="77777777" w:rsidR="00197432" w:rsidRPr="00A423D1" w:rsidRDefault="00197432" w:rsidP="0019743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A1D0AFD" w14:textId="502AB0D0" w:rsidR="00197432" w:rsidRPr="00A423D1" w:rsidRDefault="00197432" w:rsidP="00197432">
            <w:pPr>
              <w:pStyle w:val="TAL"/>
              <w:rPr>
                <w:rFonts w:cs="Arial"/>
                <w:szCs w:val="18"/>
                <w:lang w:eastAsia="ja-JP"/>
              </w:rPr>
            </w:pPr>
            <w:r w:rsidRPr="00A423D1">
              <w:rPr>
                <w:rFonts w:cs="Arial"/>
                <w:szCs w:val="18"/>
                <w:lang w:eastAsia="ja-JP"/>
              </w:rPr>
              <w:t xml:space="preserve">This IE corresponds to the </w:t>
            </w:r>
            <w:r w:rsidRPr="00A423D1">
              <w:rPr>
                <w:rFonts w:eastAsia="宋体"/>
                <w:i/>
                <w:noProof/>
              </w:rPr>
              <w:t>PLMN-IdentityInfoList</w:t>
            </w:r>
            <w:r w:rsidRPr="00A423D1">
              <w:rPr>
                <w:rFonts w:eastAsia="宋体"/>
                <w:noProof/>
              </w:rPr>
              <w:t xml:space="preserve"> IE in </w:t>
            </w:r>
            <w:r w:rsidRPr="00A423D1">
              <w:rPr>
                <w:rFonts w:eastAsia="宋体"/>
                <w:i/>
                <w:noProof/>
              </w:rPr>
              <w:t>SIB1</w:t>
            </w:r>
            <w:r w:rsidRPr="00A423D1">
              <w:rPr>
                <w:rFonts w:eastAsia="宋体"/>
                <w:noProof/>
              </w:rPr>
              <w:t xml:space="preserve"> as specified in TS 38.331 [8]. The</w:t>
            </w:r>
            <w:r w:rsidRPr="00A423D1">
              <w:rPr>
                <w:rFonts w:cs="Arial"/>
                <w:szCs w:val="18"/>
                <w:lang w:eastAsia="ja-JP"/>
              </w:rPr>
              <w:t xml:space="preserve"> PLMN Identities and associated information contained in this IE </w:t>
            </w:r>
            <w:r>
              <w:rPr>
                <w:rFonts w:cs="Arial"/>
                <w:szCs w:val="18"/>
                <w:lang w:eastAsia="ja-JP"/>
              </w:rPr>
              <w:t>is</w:t>
            </w:r>
            <w:r w:rsidRPr="00A423D1">
              <w:rPr>
                <w:rFonts w:cs="Arial"/>
                <w:szCs w:val="18"/>
                <w:lang w:eastAsia="ja-JP"/>
              </w:rPr>
              <w:t xml:space="preserv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173B484E" w14:textId="77777777" w:rsidR="00197432" w:rsidRPr="00A423D1" w:rsidRDefault="00197432" w:rsidP="00197432">
            <w:pPr>
              <w:pStyle w:val="TAC"/>
              <w:rPr>
                <w:lang w:eastAsia="ja-JP"/>
              </w:rPr>
            </w:pPr>
            <w:r w:rsidRPr="00A423D1">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519B3F" w14:textId="77777777" w:rsidR="00197432" w:rsidRPr="00A423D1" w:rsidRDefault="00197432" w:rsidP="00197432">
            <w:pPr>
              <w:pStyle w:val="TAC"/>
              <w:rPr>
                <w:lang w:eastAsia="ja-JP"/>
              </w:rPr>
            </w:pPr>
            <w:r w:rsidRPr="00A423D1">
              <w:rPr>
                <w:rFonts w:cs="Arial"/>
                <w:lang w:eastAsia="ja-JP"/>
              </w:rPr>
              <w:t>ignore</w:t>
            </w:r>
          </w:p>
        </w:tc>
      </w:tr>
      <w:tr w:rsidR="00197432" w:rsidRPr="00A423D1" w14:paraId="32C732B9" w14:textId="77777777" w:rsidTr="00E4665A">
        <w:tc>
          <w:tcPr>
            <w:tcW w:w="2379" w:type="dxa"/>
            <w:tcBorders>
              <w:top w:val="single" w:sz="4" w:space="0" w:color="auto"/>
              <w:left w:val="single" w:sz="4" w:space="0" w:color="auto"/>
              <w:bottom w:val="single" w:sz="4" w:space="0" w:color="auto"/>
              <w:right w:val="single" w:sz="4" w:space="0" w:color="auto"/>
            </w:tcBorders>
          </w:tcPr>
          <w:p w14:paraId="7EED18A9" w14:textId="77777777" w:rsidR="00197432" w:rsidRPr="00A423D1" w:rsidRDefault="00197432" w:rsidP="00197432">
            <w:pPr>
              <w:pStyle w:val="TAL"/>
              <w:ind w:left="113"/>
              <w:rPr>
                <w:lang w:eastAsia="ja-JP"/>
              </w:rPr>
            </w:pPr>
            <w:r w:rsidRPr="00A423D1">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68D8006E" w14:textId="77777777" w:rsidR="00197432" w:rsidRPr="00A423D1" w:rsidRDefault="00197432" w:rsidP="00197432">
            <w:pPr>
              <w:pStyle w:val="TAL"/>
              <w:rPr>
                <w:lang w:eastAsia="ja-JP"/>
              </w:rPr>
            </w:pPr>
            <w:r w:rsidRPr="00A423D1">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19571AC" w14:textId="77777777" w:rsidR="00197432" w:rsidRPr="00A423D1" w:rsidRDefault="00197432" w:rsidP="0019743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D36BB0A" w14:textId="77777777" w:rsidR="00197432" w:rsidRPr="00A423D1" w:rsidRDefault="00197432" w:rsidP="00197432">
            <w:pPr>
              <w:pStyle w:val="TAL"/>
              <w:rPr>
                <w:rFonts w:cs="Arial"/>
                <w:lang w:eastAsia="ja-JP"/>
              </w:rPr>
            </w:pPr>
            <w:r w:rsidRPr="00A423D1">
              <w:rPr>
                <w:rFonts w:cs="Arial"/>
                <w:lang w:eastAsia="ja-JP"/>
              </w:rPr>
              <w:t>Available PLMN List</w:t>
            </w:r>
          </w:p>
          <w:p w14:paraId="57B22328" w14:textId="77777777" w:rsidR="00197432" w:rsidRPr="00A423D1" w:rsidRDefault="00197432" w:rsidP="00197432">
            <w:pPr>
              <w:pStyle w:val="TAL"/>
              <w:rPr>
                <w:lang w:eastAsia="ja-JP"/>
              </w:rPr>
            </w:pPr>
            <w:r w:rsidRPr="00A423D1">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67FB9C08" w14:textId="77777777" w:rsidR="00197432" w:rsidRPr="00A423D1" w:rsidRDefault="00197432" w:rsidP="0019743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A9DCB54" w14:textId="77777777" w:rsidR="00197432" w:rsidRPr="00A423D1" w:rsidRDefault="00197432" w:rsidP="00197432">
            <w:pPr>
              <w:pStyle w:val="TAC"/>
              <w:rPr>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8E28FC" w14:textId="77777777" w:rsidR="00197432" w:rsidRPr="00A423D1" w:rsidRDefault="00197432" w:rsidP="00197432">
            <w:pPr>
              <w:pStyle w:val="TAC"/>
              <w:rPr>
                <w:lang w:eastAsia="ja-JP"/>
              </w:rPr>
            </w:pPr>
          </w:p>
        </w:tc>
      </w:tr>
      <w:tr w:rsidR="00197432" w:rsidRPr="00A423D1" w14:paraId="5A5602EF" w14:textId="77777777" w:rsidTr="00E4665A">
        <w:tc>
          <w:tcPr>
            <w:tcW w:w="2379" w:type="dxa"/>
            <w:tcBorders>
              <w:top w:val="single" w:sz="4" w:space="0" w:color="auto"/>
              <w:left w:val="single" w:sz="4" w:space="0" w:color="auto"/>
              <w:bottom w:val="single" w:sz="4" w:space="0" w:color="auto"/>
              <w:right w:val="single" w:sz="4" w:space="0" w:color="auto"/>
            </w:tcBorders>
          </w:tcPr>
          <w:p w14:paraId="1EF1C19E" w14:textId="77777777" w:rsidR="00197432" w:rsidRPr="00A423D1" w:rsidRDefault="00197432" w:rsidP="00197432">
            <w:pPr>
              <w:pStyle w:val="TAL"/>
              <w:ind w:left="113"/>
              <w:rPr>
                <w:rFonts w:cs="Arial"/>
                <w:lang w:eastAsia="ja-JP"/>
              </w:rPr>
            </w:pPr>
            <w:r w:rsidRPr="00A423D1">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3B9D9F25" w14:textId="77777777" w:rsidR="00197432" w:rsidRPr="00A423D1" w:rsidRDefault="00197432" w:rsidP="00197432">
            <w:pPr>
              <w:pStyle w:val="TAL"/>
              <w:rPr>
                <w:rFonts w:cs="Arial"/>
                <w:lang w:eastAsia="ja-JP"/>
              </w:rPr>
            </w:pPr>
            <w:r w:rsidRPr="00A423D1">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8EF12A1" w14:textId="77777777" w:rsidR="00197432" w:rsidRPr="00A423D1" w:rsidRDefault="00197432" w:rsidP="0019743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6AA6933" w14:textId="77777777" w:rsidR="00197432" w:rsidRPr="00A423D1" w:rsidRDefault="00197432" w:rsidP="00197432">
            <w:pPr>
              <w:pStyle w:val="TAL"/>
              <w:rPr>
                <w:rFonts w:cs="Arial"/>
                <w:lang w:eastAsia="ja-JP"/>
              </w:rPr>
            </w:pPr>
            <w:r w:rsidRPr="00A423D1">
              <w:rPr>
                <w:rFonts w:cs="Arial"/>
                <w:lang w:eastAsia="ja-JP"/>
              </w:rPr>
              <w:t>Extended Available PLMN List</w:t>
            </w:r>
          </w:p>
          <w:p w14:paraId="0292CB02" w14:textId="77777777" w:rsidR="00197432" w:rsidRPr="00A423D1" w:rsidRDefault="00197432" w:rsidP="00197432">
            <w:pPr>
              <w:pStyle w:val="TAL"/>
              <w:rPr>
                <w:rFonts w:cs="Arial"/>
                <w:lang w:eastAsia="ja-JP"/>
              </w:rPr>
            </w:pPr>
            <w:r w:rsidRPr="00A423D1">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482BA68" w14:textId="77777777" w:rsidR="00197432" w:rsidRPr="00A423D1" w:rsidRDefault="00197432" w:rsidP="0019743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63607D8" w14:textId="77777777" w:rsidR="00197432" w:rsidRPr="00A423D1" w:rsidRDefault="00197432" w:rsidP="0019743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D7AEB4" w14:textId="77777777" w:rsidR="00197432" w:rsidRPr="00A423D1" w:rsidRDefault="00197432" w:rsidP="00197432">
            <w:pPr>
              <w:pStyle w:val="TAC"/>
              <w:rPr>
                <w:lang w:eastAsia="ja-JP"/>
              </w:rPr>
            </w:pPr>
          </w:p>
        </w:tc>
      </w:tr>
      <w:tr w:rsidR="00197432" w:rsidRPr="00A423D1" w14:paraId="31F7F383" w14:textId="77777777" w:rsidTr="00E4665A">
        <w:tc>
          <w:tcPr>
            <w:tcW w:w="2379" w:type="dxa"/>
            <w:tcBorders>
              <w:top w:val="single" w:sz="4" w:space="0" w:color="auto"/>
              <w:left w:val="single" w:sz="4" w:space="0" w:color="auto"/>
              <w:bottom w:val="single" w:sz="4" w:space="0" w:color="auto"/>
              <w:right w:val="single" w:sz="4" w:space="0" w:color="auto"/>
            </w:tcBorders>
          </w:tcPr>
          <w:p w14:paraId="30BB78F8" w14:textId="77777777" w:rsidR="00197432" w:rsidRPr="00A423D1" w:rsidRDefault="00197432" w:rsidP="00197432">
            <w:pPr>
              <w:pStyle w:val="TAL"/>
              <w:ind w:left="113"/>
              <w:rPr>
                <w:rFonts w:cs="Arial"/>
                <w:lang w:eastAsia="ja-JP"/>
              </w:rPr>
            </w:pPr>
            <w:r w:rsidRPr="00A423D1">
              <w:rPr>
                <w:rFonts w:cs="Arial"/>
                <w:lang w:eastAsia="zh-CN"/>
              </w:rPr>
              <w:t>&gt;5GS</w:t>
            </w:r>
            <w:r w:rsidRPr="00A423D1">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231C9C62" w14:textId="77777777" w:rsidR="00197432" w:rsidRPr="00A423D1" w:rsidRDefault="00197432" w:rsidP="00197432">
            <w:pPr>
              <w:pStyle w:val="TAL"/>
              <w:rPr>
                <w:rFonts w:cs="Arial"/>
                <w:lang w:eastAsia="ja-JP"/>
              </w:rPr>
            </w:pPr>
            <w:r w:rsidRPr="00A423D1">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BA830B9" w14:textId="77777777" w:rsidR="00197432" w:rsidRPr="00A423D1" w:rsidRDefault="00197432" w:rsidP="0019743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61E9DF" w14:textId="77777777" w:rsidR="00197432" w:rsidRPr="00A423D1" w:rsidRDefault="00197432" w:rsidP="00197432">
            <w:pPr>
              <w:pStyle w:val="TAL"/>
              <w:rPr>
                <w:rFonts w:cs="Arial"/>
                <w:lang w:eastAsia="ja-JP"/>
              </w:rPr>
            </w:pPr>
            <w:r w:rsidRPr="00A423D1">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2D55E07C" w14:textId="77777777" w:rsidR="00197432" w:rsidRPr="00A423D1" w:rsidRDefault="00197432" w:rsidP="0019743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291D208" w14:textId="77777777" w:rsidR="00197432" w:rsidRPr="00A423D1" w:rsidRDefault="00197432" w:rsidP="0019743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3366B5" w14:textId="77777777" w:rsidR="00197432" w:rsidRPr="00A423D1" w:rsidRDefault="00197432" w:rsidP="00197432">
            <w:pPr>
              <w:pStyle w:val="TAC"/>
              <w:rPr>
                <w:lang w:eastAsia="ja-JP"/>
              </w:rPr>
            </w:pPr>
          </w:p>
        </w:tc>
      </w:tr>
      <w:tr w:rsidR="00197432" w:rsidRPr="00A423D1" w14:paraId="2C073934" w14:textId="77777777" w:rsidTr="00E4665A">
        <w:tc>
          <w:tcPr>
            <w:tcW w:w="2379" w:type="dxa"/>
            <w:tcBorders>
              <w:top w:val="single" w:sz="4" w:space="0" w:color="auto"/>
              <w:left w:val="single" w:sz="4" w:space="0" w:color="auto"/>
              <w:bottom w:val="single" w:sz="4" w:space="0" w:color="auto"/>
              <w:right w:val="single" w:sz="4" w:space="0" w:color="auto"/>
            </w:tcBorders>
          </w:tcPr>
          <w:p w14:paraId="1045C68E" w14:textId="77777777" w:rsidR="00197432" w:rsidRPr="00A423D1" w:rsidRDefault="00197432" w:rsidP="00197432">
            <w:pPr>
              <w:pStyle w:val="TAL"/>
              <w:ind w:left="113"/>
              <w:rPr>
                <w:rFonts w:cs="Arial"/>
                <w:lang w:eastAsia="ja-JP"/>
              </w:rPr>
            </w:pPr>
            <w:r w:rsidRPr="00A423D1">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5FDEE085" w14:textId="77777777" w:rsidR="00197432" w:rsidRPr="00A423D1" w:rsidRDefault="00197432" w:rsidP="00197432">
            <w:pPr>
              <w:pStyle w:val="TAL"/>
              <w:rPr>
                <w:rFonts w:cs="Arial"/>
                <w:lang w:eastAsia="ja-JP"/>
              </w:rPr>
            </w:pPr>
            <w:r w:rsidRPr="00A423D1">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4582B3B" w14:textId="77777777" w:rsidR="00197432" w:rsidRPr="00A423D1" w:rsidRDefault="00197432" w:rsidP="0019743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7F32E7" w14:textId="77777777" w:rsidR="00197432" w:rsidRPr="00A423D1" w:rsidRDefault="00197432" w:rsidP="00197432">
            <w:pPr>
              <w:pStyle w:val="TAL"/>
              <w:rPr>
                <w:rFonts w:cs="Arial"/>
                <w:lang w:eastAsia="ja-JP"/>
              </w:rPr>
            </w:pPr>
            <w:r w:rsidRPr="00A423D1">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BD091CC" w14:textId="77777777" w:rsidR="00197432" w:rsidRPr="00A423D1" w:rsidRDefault="00197432" w:rsidP="0019743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B761CB2" w14:textId="77777777" w:rsidR="00197432" w:rsidRPr="00A423D1" w:rsidRDefault="00197432" w:rsidP="0019743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37AD7C" w14:textId="77777777" w:rsidR="00197432" w:rsidRPr="00A423D1" w:rsidRDefault="00197432" w:rsidP="00197432">
            <w:pPr>
              <w:pStyle w:val="TAC"/>
              <w:rPr>
                <w:lang w:eastAsia="ja-JP"/>
              </w:rPr>
            </w:pPr>
          </w:p>
        </w:tc>
      </w:tr>
      <w:tr w:rsidR="00197432" w:rsidRPr="00A423D1" w14:paraId="1813A957" w14:textId="77777777" w:rsidTr="00E4665A">
        <w:tc>
          <w:tcPr>
            <w:tcW w:w="2379" w:type="dxa"/>
            <w:tcBorders>
              <w:top w:val="single" w:sz="4" w:space="0" w:color="auto"/>
              <w:left w:val="single" w:sz="4" w:space="0" w:color="auto"/>
              <w:bottom w:val="single" w:sz="4" w:space="0" w:color="auto"/>
              <w:right w:val="single" w:sz="4" w:space="0" w:color="auto"/>
            </w:tcBorders>
          </w:tcPr>
          <w:p w14:paraId="2C2A3A7C" w14:textId="77777777" w:rsidR="00197432" w:rsidRPr="00A423D1" w:rsidRDefault="00197432" w:rsidP="00197432">
            <w:pPr>
              <w:pStyle w:val="TAL"/>
              <w:ind w:left="113"/>
              <w:rPr>
                <w:rFonts w:cs="Arial"/>
                <w:lang w:eastAsia="ja-JP"/>
              </w:rPr>
            </w:pPr>
            <w:r w:rsidRPr="00A423D1">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6B128288" w14:textId="77777777" w:rsidR="00197432" w:rsidRPr="00A423D1" w:rsidRDefault="00197432" w:rsidP="00197432">
            <w:pPr>
              <w:pStyle w:val="TAL"/>
              <w:rPr>
                <w:rFonts w:cs="Arial"/>
                <w:lang w:eastAsia="ja-JP"/>
              </w:rPr>
            </w:pPr>
            <w:r w:rsidRPr="00A423D1">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026934B" w14:textId="77777777" w:rsidR="00197432" w:rsidRPr="00A423D1" w:rsidRDefault="00197432" w:rsidP="0019743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2ED6FB3" w14:textId="77777777" w:rsidR="00197432" w:rsidRPr="00A423D1" w:rsidRDefault="00197432" w:rsidP="00197432">
            <w:pPr>
              <w:pStyle w:val="TAL"/>
              <w:rPr>
                <w:rFonts w:cs="Arial"/>
                <w:szCs w:val="18"/>
                <w:lang w:eastAsia="ja-JP"/>
              </w:rPr>
            </w:pPr>
            <w:r w:rsidRPr="00A423D1">
              <w:rPr>
                <w:rFonts w:cs="Arial"/>
                <w:szCs w:val="18"/>
                <w:lang w:eastAsia="ja-JP"/>
              </w:rPr>
              <w:t>RAN Area Code</w:t>
            </w:r>
          </w:p>
          <w:p w14:paraId="09E2FC80" w14:textId="77777777" w:rsidR="00197432" w:rsidRPr="00A423D1" w:rsidRDefault="00197432" w:rsidP="00197432">
            <w:pPr>
              <w:pStyle w:val="TAL"/>
              <w:rPr>
                <w:rFonts w:cs="Arial"/>
                <w:lang w:eastAsia="ja-JP"/>
              </w:rPr>
            </w:pPr>
            <w:r w:rsidRPr="00A423D1">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63FD5F23" w14:textId="77777777" w:rsidR="00197432" w:rsidRPr="00A423D1" w:rsidRDefault="00197432" w:rsidP="0019743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A37BB1A" w14:textId="77777777" w:rsidR="00197432" w:rsidRPr="00A423D1" w:rsidRDefault="00197432" w:rsidP="00197432">
            <w:pPr>
              <w:pStyle w:val="TAC"/>
              <w:rPr>
                <w:rFonts w:cs="Arial"/>
                <w:szCs w:val="18"/>
                <w:lang w:eastAsia="ja-JP"/>
              </w:rPr>
            </w:pPr>
            <w:r w:rsidRPr="00A423D1">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1191D0" w14:textId="77777777" w:rsidR="00197432" w:rsidRPr="00A423D1" w:rsidRDefault="00197432" w:rsidP="00197432">
            <w:pPr>
              <w:pStyle w:val="TAC"/>
              <w:rPr>
                <w:lang w:eastAsia="ja-JP"/>
              </w:rPr>
            </w:pPr>
          </w:p>
        </w:tc>
      </w:tr>
    </w:tbl>
    <w:p w14:paraId="09F721B2" w14:textId="77777777" w:rsidR="009C48D8" w:rsidRPr="00A423D1" w:rsidRDefault="009C48D8" w:rsidP="009C48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48D8" w:rsidRPr="00A423D1" w14:paraId="1EB4CDB7" w14:textId="77777777" w:rsidTr="00E4665A">
        <w:tc>
          <w:tcPr>
            <w:tcW w:w="3686" w:type="dxa"/>
          </w:tcPr>
          <w:p w14:paraId="68D4709E" w14:textId="77777777" w:rsidR="009C48D8" w:rsidRPr="00A423D1" w:rsidRDefault="009C48D8" w:rsidP="00E4665A">
            <w:pPr>
              <w:keepNext/>
              <w:keepLines/>
              <w:spacing w:after="0"/>
              <w:jc w:val="center"/>
              <w:rPr>
                <w:rFonts w:ascii="Arial" w:hAnsi="Arial"/>
                <w:b/>
                <w:sz w:val="18"/>
                <w:lang w:eastAsia="ja-JP"/>
              </w:rPr>
            </w:pPr>
            <w:r w:rsidRPr="00A423D1">
              <w:rPr>
                <w:rFonts w:ascii="Arial" w:hAnsi="Arial"/>
                <w:b/>
                <w:sz w:val="18"/>
                <w:lang w:eastAsia="ja-JP"/>
              </w:rPr>
              <w:t>Range bound</w:t>
            </w:r>
          </w:p>
        </w:tc>
        <w:tc>
          <w:tcPr>
            <w:tcW w:w="5670" w:type="dxa"/>
          </w:tcPr>
          <w:p w14:paraId="38F15E20" w14:textId="77777777" w:rsidR="009C48D8" w:rsidRPr="00A423D1" w:rsidRDefault="009C48D8" w:rsidP="00E4665A">
            <w:pPr>
              <w:keepNext/>
              <w:keepLines/>
              <w:spacing w:after="0"/>
              <w:jc w:val="center"/>
              <w:rPr>
                <w:rFonts w:ascii="Arial" w:hAnsi="Arial"/>
                <w:b/>
                <w:sz w:val="18"/>
                <w:lang w:eastAsia="ja-JP"/>
              </w:rPr>
            </w:pPr>
            <w:r w:rsidRPr="00A423D1">
              <w:rPr>
                <w:rFonts w:ascii="Arial" w:hAnsi="Arial"/>
                <w:b/>
                <w:sz w:val="18"/>
                <w:lang w:eastAsia="ja-JP"/>
              </w:rPr>
              <w:t>Explanation</w:t>
            </w:r>
          </w:p>
        </w:tc>
      </w:tr>
      <w:tr w:rsidR="009C48D8" w:rsidRPr="00A423D1" w14:paraId="58B09302" w14:textId="77777777" w:rsidTr="00E4665A">
        <w:tc>
          <w:tcPr>
            <w:tcW w:w="3686" w:type="dxa"/>
          </w:tcPr>
          <w:p w14:paraId="1944A206" w14:textId="77777777" w:rsidR="009C48D8" w:rsidRPr="00A423D1" w:rsidRDefault="009C48D8" w:rsidP="00E4665A">
            <w:pPr>
              <w:keepNext/>
              <w:keepLines/>
              <w:spacing w:after="0"/>
              <w:rPr>
                <w:rFonts w:ascii="Arial" w:hAnsi="Arial"/>
                <w:sz w:val="18"/>
                <w:lang w:eastAsia="ja-JP"/>
              </w:rPr>
            </w:pPr>
            <w:proofErr w:type="spellStart"/>
            <w:r w:rsidRPr="00A423D1">
              <w:rPr>
                <w:rFonts w:ascii="Arial" w:hAnsi="Arial"/>
                <w:bCs/>
                <w:sz w:val="18"/>
                <w:lang w:eastAsia="ja-JP"/>
              </w:rPr>
              <w:t>maxnoofBPLMNs</w:t>
            </w:r>
            <w:proofErr w:type="spellEnd"/>
          </w:p>
        </w:tc>
        <w:tc>
          <w:tcPr>
            <w:tcW w:w="5670" w:type="dxa"/>
          </w:tcPr>
          <w:p w14:paraId="79089106" w14:textId="77777777" w:rsidR="009C48D8" w:rsidRPr="00A423D1" w:rsidRDefault="009C48D8" w:rsidP="00E4665A">
            <w:pPr>
              <w:keepNext/>
              <w:keepLines/>
              <w:spacing w:after="0"/>
              <w:rPr>
                <w:rFonts w:ascii="Arial" w:hAnsi="Arial"/>
                <w:sz w:val="18"/>
                <w:lang w:eastAsia="ja-JP"/>
              </w:rPr>
            </w:pPr>
            <w:r w:rsidRPr="00A423D1">
              <w:rPr>
                <w:rFonts w:ascii="Arial" w:hAnsi="Arial"/>
                <w:sz w:val="18"/>
                <w:lang w:eastAsia="ja-JP"/>
              </w:rPr>
              <w:t>Maximum no. of Broadcast PLMN Ids. Value is 6.</w:t>
            </w:r>
          </w:p>
        </w:tc>
      </w:tr>
      <w:tr w:rsidR="009C48D8" w:rsidRPr="00A423D1" w14:paraId="6299EF48" w14:textId="77777777" w:rsidTr="00E4665A">
        <w:tc>
          <w:tcPr>
            <w:tcW w:w="3686" w:type="dxa"/>
          </w:tcPr>
          <w:p w14:paraId="09048913" w14:textId="77777777" w:rsidR="009C48D8" w:rsidRPr="00A423D1" w:rsidRDefault="009C48D8" w:rsidP="00E4665A">
            <w:pPr>
              <w:keepNext/>
              <w:keepLines/>
              <w:spacing w:after="0"/>
              <w:rPr>
                <w:rFonts w:ascii="Arial" w:hAnsi="Arial"/>
                <w:sz w:val="18"/>
                <w:lang w:eastAsia="ja-JP"/>
              </w:rPr>
            </w:pPr>
            <w:proofErr w:type="spellStart"/>
            <w:r w:rsidRPr="00A423D1">
              <w:rPr>
                <w:rFonts w:ascii="Arial" w:hAnsi="Arial"/>
                <w:bCs/>
                <w:sz w:val="18"/>
                <w:lang w:eastAsia="ja-JP"/>
              </w:rPr>
              <w:t>maxnoofExtendedBPLMNs</w:t>
            </w:r>
            <w:proofErr w:type="spellEnd"/>
          </w:p>
        </w:tc>
        <w:tc>
          <w:tcPr>
            <w:tcW w:w="5670" w:type="dxa"/>
          </w:tcPr>
          <w:p w14:paraId="0E0B4D1C" w14:textId="77777777" w:rsidR="009C48D8" w:rsidRPr="00A423D1" w:rsidRDefault="009C48D8" w:rsidP="00E4665A">
            <w:pPr>
              <w:keepNext/>
              <w:keepLines/>
              <w:spacing w:after="0"/>
              <w:rPr>
                <w:rFonts w:ascii="Arial" w:hAnsi="Arial"/>
                <w:sz w:val="18"/>
                <w:lang w:eastAsia="ja-JP"/>
              </w:rPr>
            </w:pPr>
            <w:r w:rsidRPr="00A423D1">
              <w:rPr>
                <w:rFonts w:ascii="Arial" w:hAnsi="Arial"/>
                <w:sz w:val="18"/>
                <w:lang w:eastAsia="ja-JP"/>
              </w:rPr>
              <w:t>Maximum no. of Extended Broadcast PLMN Ids. Value is 6.</w:t>
            </w:r>
          </w:p>
        </w:tc>
      </w:tr>
      <w:tr w:rsidR="009C48D8" w:rsidRPr="00A423D1" w14:paraId="201FD1DC" w14:textId="77777777" w:rsidTr="00E4665A">
        <w:tc>
          <w:tcPr>
            <w:tcW w:w="3686" w:type="dxa"/>
          </w:tcPr>
          <w:p w14:paraId="467D7B44" w14:textId="77777777" w:rsidR="009C48D8" w:rsidRPr="00A423D1" w:rsidRDefault="009C48D8" w:rsidP="00E4665A">
            <w:pPr>
              <w:pStyle w:val="TAL"/>
              <w:rPr>
                <w:bCs/>
                <w:lang w:eastAsia="ja-JP"/>
              </w:rPr>
            </w:pPr>
            <w:r w:rsidRPr="00A423D1">
              <w:rPr>
                <w:lang w:eastAsia="ja-JP"/>
              </w:rPr>
              <w:t>maxnoofBPLMNsNR-1</w:t>
            </w:r>
          </w:p>
        </w:tc>
        <w:tc>
          <w:tcPr>
            <w:tcW w:w="5670" w:type="dxa"/>
          </w:tcPr>
          <w:p w14:paraId="56EEBEF0" w14:textId="77777777" w:rsidR="009C48D8" w:rsidRPr="00A423D1" w:rsidRDefault="009C48D8" w:rsidP="00E4665A">
            <w:pPr>
              <w:pStyle w:val="TAL"/>
              <w:rPr>
                <w:lang w:eastAsia="ja-JP"/>
              </w:rPr>
            </w:pPr>
            <w:r w:rsidRPr="00A423D1">
              <w:rPr>
                <w:lang w:eastAsia="ja-JP"/>
              </w:rPr>
              <w:t xml:space="preserve">Maximum no. of PLMN </w:t>
            </w:r>
            <w:proofErr w:type="spellStart"/>
            <w:r w:rsidRPr="00A423D1">
              <w:rPr>
                <w:lang w:eastAsia="ja-JP"/>
              </w:rPr>
              <w:t>Ids.broadcast</w:t>
            </w:r>
            <w:proofErr w:type="spellEnd"/>
            <w:r w:rsidRPr="00A423D1">
              <w:rPr>
                <w:lang w:eastAsia="ja-JP"/>
              </w:rPr>
              <w:t xml:space="preserve"> in an NR cell minus 1. Value is 11.</w:t>
            </w:r>
          </w:p>
        </w:tc>
      </w:tr>
    </w:tbl>
    <w:p w14:paraId="7FC2A222" w14:textId="77777777" w:rsidR="009C48D8" w:rsidRDefault="009C48D8" w:rsidP="009C48D8"/>
    <w:p w14:paraId="68D301E9" w14:textId="77777777" w:rsidR="00BD0BDB" w:rsidRPr="00292AC6" w:rsidRDefault="00BD0BDB" w:rsidP="00292AC6">
      <w:pPr>
        <w:rPr>
          <w:ins w:id="151" w:author="yangchenchen (F)" w:date="2019-08-13T09:49:00Z"/>
          <w:highlight w:val="yellow"/>
        </w:rPr>
      </w:pPr>
      <w:r w:rsidRPr="00292AC6">
        <w:rPr>
          <w:highlight w:val="yellow"/>
        </w:rPr>
        <w:t>&lt;Unchanged Text Omitted&gt;</w:t>
      </w:r>
    </w:p>
    <w:p w14:paraId="70F98F0F" w14:textId="77777777" w:rsidR="00B877AC" w:rsidRPr="00A423D1" w:rsidRDefault="00B877AC" w:rsidP="00B877AC">
      <w:pPr>
        <w:pStyle w:val="4"/>
        <w:rPr>
          <w:rFonts w:eastAsia="Malgun Gothic"/>
          <w:lang w:eastAsia="zh-CN"/>
        </w:rPr>
      </w:pPr>
      <w:bookmarkStart w:id="152" w:name="_Toc14044535"/>
      <w:r w:rsidRPr="00A423D1">
        <w:rPr>
          <w:rFonts w:eastAsia="Malgun Gothic"/>
          <w:lang w:eastAsia="zh-CN"/>
        </w:rPr>
        <w:t>9.3.1.65</w:t>
      </w:r>
      <w:r w:rsidRPr="00A423D1">
        <w:rPr>
          <w:rFonts w:eastAsia="Malgun Gothic"/>
          <w:lang w:eastAsia="zh-CN"/>
        </w:rPr>
        <w:tab/>
        <w:t>Available PLMN List</w:t>
      </w:r>
      <w:bookmarkEnd w:id="152"/>
    </w:p>
    <w:p w14:paraId="30F22611" w14:textId="77777777" w:rsidR="00B877AC" w:rsidRPr="00A423D1" w:rsidRDefault="00B877AC" w:rsidP="00B877AC">
      <w:pPr>
        <w:rPr>
          <w:rFonts w:eastAsia="宋体"/>
          <w:lang w:eastAsia="zh-CN"/>
        </w:rPr>
      </w:pPr>
      <w:r w:rsidRPr="00A423D1">
        <w:rPr>
          <w:rFonts w:eastAsia="宋体"/>
          <w:lang w:eastAsia="zh-CN"/>
        </w:rPr>
        <w:t>This IE indicates the list of available PLMN.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B877AC" w:rsidRPr="00A423D1" w14:paraId="242CD384" w14:textId="77777777" w:rsidTr="00E421B8">
        <w:tc>
          <w:tcPr>
            <w:tcW w:w="2410" w:type="dxa"/>
          </w:tcPr>
          <w:p w14:paraId="54AB1824" w14:textId="77777777" w:rsidR="00B877AC" w:rsidRPr="00A423D1" w:rsidRDefault="00B877AC" w:rsidP="00E421B8">
            <w:pPr>
              <w:pStyle w:val="TAH"/>
              <w:rPr>
                <w:rFonts w:eastAsia="宋体"/>
                <w:lang w:eastAsia="ja-JP"/>
              </w:rPr>
            </w:pPr>
            <w:r w:rsidRPr="00A423D1">
              <w:rPr>
                <w:rFonts w:eastAsia="宋体"/>
                <w:lang w:eastAsia="ja-JP"/>
              </w:rPr>
              <w:t>IE/Group Name</w:t>
            </w:r>
          </w:p>
        </w:tc>
        <w:tc>
          <w:tcPr>
            <w:tcW w:w="1080" w:type="dxa"/>
          </w:tcPr>
          <w:p w14:paraId="42C9FF3C" w14:textId="77777777" w:rsidR="00B877AC" w:rsidRPr="00A423D1" w:rsidRDefault="00B877AC" w:rsidP="00E421B8">
            <w:pPr>
              <w:pStyle w:val="TAH"/>
              <w:rPr>
                <w:rFonts w:eastAsia="宋体"/>
                <w:lang w:eastAsia="ja-JP"/>
              </w:rPr>
            </w:pPr>
            <w:r w:rsidRPr="00A423D1">
              <w:rPr>
                <w:rFonts w:eastAsia="宋体"/>
                <w:lang w:eastAsia="ja-JP"/>
              </w:rPr>
              <w:t>Presence</w:t>
            </w:r>
          </w:p>
        </w:tc>
        <w:tc>
          <w:tcPr>
            <w:tcW w:w="1472" w:type="dxa"/>
          </w:tcPr>
          <w:p w14:paraId="5A5178B0" w14:textId="77777777" w:rsidR="00B877AC" w:rsidRPr="00A423D1" w:rsidRDefault="00B877AC" w:rsidP="00E421B8">
            <w:pPr>
              <w:pStyle w:val="TAH"/>
              <w:rPr>
                <w:rFonts w:eastAsia="宋体"/>
                <w:lang w:eastAsia="ja-JP"/>
              </w:rPr>
            </w:pPr>
            <w:r w:rsidRPr="00A423D1">
              <w:rPr>
                <w:rFonts w:eastAsia="宋体"/>
                <w:lang w:eastAsia="ja-JP"/>
              </w:rPr>
              <w:t>Range</w:t>
            </w:r>
          </w:p>
        </w:tc>
        <w:tc>
          <w:tcPr>
            <w:tcW w:w="1842" w:type="dxa"/>
          </w:tcPr>
          <w:p w14:paraId="028FD441" w14:textId="77777777" w:rsidR="00B877AC" w:rsidRPr="00A423D1" w:rsidRDefault="00B877AC" w:rsidP="00E421B8">
            <w:pPr>
              <w:pStyle w:val="TAH"/>
              <w:rPr>
                <w:rFonts w:eastAsia="宋体"/>
                <w:lang w:eastAsia="ja-JP"/>
              </w:rPr>
            </w:pPr>
            <w:r w:rsidRPr="00A423D1">
              <w:rPr>
                <w:rFonts w:eastAsia="宋体"/>
                <w:lang w:eastAsia="ja-JP"/>
              </w:rPr>
              <w:t>IE type and reference</w:t>
            </w:r>
          </w:p>
        </w:tc>
        <w:tc>
          <w:tcPr>
            <w:tcW w:w="2835" w:type="dxa"/>
          </w:tcPr>
          <w:p w14:paraId="62CE6CB2" w14:textId="77777777" w:rsidR="00B877AC" w:rsidRPr="00A423D1" w:rsidRDefault="00B877AC" w:rsidP="00E421B8">
            <w:pPr>
              <w:pStyle w:val="TAH"/>
              <w:rPr>
                <w:rFonts w:eastAsia="宋体"/>
                <w:lang w:eastAsia="ja-JP"/>
              </w:rPr>
            </w:pPr>
            <w:r w:rsidRPr="00A423D1">
              <w:rPr>
                <w:rFonts w:eastAsia="宋体"/>
                <w:lang w:eastAsia="ja-JP"/>
              </w:rPr>
              <w:t>Semantics description</w:t>
            </w:r>
          </w:p>
        </w:tc>
      </w:tr>
      <w:tr w:rsidR="00B877AC" w:rsidRPr="00A423D1" w14:paraId="6148762E" w14:textId="77777777" w:rsidTr="00E421B8">
        <w:tc>
          <w:tcPr>
            <w:tcW w:w="2410" w:type="dxa"/>
          </w:tcPr>
          <w:p w14:paraId="66BB3A2E" w14:textId="77777777" w:rsidR="00B877AC" w:rsidRPr="00A423D1" w:rsidRDefault="00B877AC" w:rsidP="00E421B8">
            <w:pPr>
              <w:keepNext/>
              <w:keepLines/>
              <w:spacing w:after="0"/>
              <w:jc w:val="both"/>
              <w:rPr>
                <w:rFonts w:ascii="Arial" w:eastAsia="宋体" w:hAnsi="Arial"/>
                <w:b/>
                <w:bCs/>
                <w:iCs/>
                <w:sz w:val="18"/>
                <w:lang w:eastAsia="ja-JP"/>
              </w:rPr>
            </w:pPr>
            <w:r w:rsidRPr="00A423D1">
              <w:rPr>
                <w:rFonts w:ascii="Arial" w:eastAsia="宋体" w:hAnsi="Arial"/>
                <w:b/>
                <w:sz w:val="18"/>
                <w:lang w:eastAsia="zh-CN"/>
              </w:rPr>
              <w:t xml:space="preserve">Available PLMN </w:t>
            </w:r>
            <w:r w:rsidRPr="00A423D1">
              <w:rPr>
                <w:rFonts w:ascii="Arial" w:eastAsia="MS Mincho" w:hAnsi="Arial"/>
                <w:b/>
                <w:sz w:val="18"/>
                <w:lang w:eastAsia="zh-CN"/>
              </w:rPr>
              <w:t>Item IEs</w:t>
            </w:r>
          </w:p>
        </w:tc>
        <w:tc>
          <w:tcPr>
            <w:tcW w:w="1080" w:type="dxa"/>
          </w:tcPr>
          <w:p w14:paraId="37B3DEA3" w14:textId="77777777" w:rsidR="00B877AC" w:rsidRPr="00A423D1" w:rsidRDefault="00B877AC" w:rsidP="00E421B8">
            <w:pPr>
              <w:keepNext/>
              <w:keepLines/>
              <w:spacing w:after="0"/>
              <w:jc w:val="both"/>
              <w:rPr>
                <w:rFonts w:ascii="Arial" w:eastAsia="Batang" w:hAnsi="Arial"/>
                <w:sz w:val="18"/>
                <w:lang w:eastAsia="ja-JP"/>
              </w:rPr>
            </w:pPr>
          </w:p>
        </w:tc>
        <w:tc>
          <w:tcPr>
            <w:tcW w:w="1472" w:type="dxa"/>
          </w:tcPr>
          <w:p w14:paraId="0A70EA96" w14:textId="77777777" w:rsidR="00B877AC" w:rsidRPr="00A423D1" w:rsidRDefault="00B877AC" w:rsidP="00E421B8">
            <w:pPr>
              <w:keepNext/>
              <w:keepLines/>
              <w:spacing w:after="0"/>
              <w:jc w:val="both"/>
              <w:rPr>
                <w:rFonts w:ascii="Arial" w:eastAsia="宋体" w:hAnsi="Arial"/>
                <w:i/>
                <w:sz w:val="18"/>
                <w:szCs w:val="18"/>
                <w:lang w:eastAsia="ja-JP"/>
              </w:rPr>
            </w:pPr>
            <w:r w:rsidRPr="00A423D1">
              <w:rPr>
                <w:rFonts w:ascii="Arial" w:eastAsia="宋体" w:hAnsi="Arial"/>
                <w:i/>
                <w:sz w:val="18"/>
                <w:lang w:eastAsia="zh-CN"/>
              </w:rPr>
              <w:t>1..&lt;</w:t>
            </w:r>
            <w:r w:rsidRPr="00A423D1">
              <w:rPr>
                <w:rFonts w:ascii="Arial" w:eastAsia="宋体" w:hAnsi="Arial"/>
                <w:bCs/>
                <w:sz w:val="18"/>
                <w:lang w:eastAsia="ja-JP"/>
              </w:rPr>
              <w:t xml:space="preserve"> </w:t>
            </w:r>
            <w:proofErr w:type="spellStart"/>
            <w:r w:rsidRPr="00A423D1">
              <w:rPr>
                <w:rFonts w:ascii="Arial" w:eastAsia="宋体" w:hAnsi="Arial"/>
                <w:bCs/>
                <w:sz w:val="18"/>
                <w:lang w:eastAsia="ja-JP"/>
              </w:rPr>
              <w:t>maxnoofBPLMNs</w:t>
            </w:r>
            <w:proofErr w:type="spellEnd"/>
            <w:r w:rsidRPr="00A423D1">
              <w:rPr>
                <w:rFonts w:ascii="Arial" w:eastAsia="宋体" w:hAnsi="Arial"/>
                <w:i/>
                <w:sz w:val="18"/>
                <w:lang w:eastAsia="zh-CN"/>
              </w:rPr>
              <w:t xml:space="preserve"> &gt;</w:t>
            </w:r>
          </w:p>
        </w:tc>
        <w:tc>
          <w:tcPr>
            <w:tcW w:w="1842" w:type="dxa"/>
          </w:tcPr>
          <w:p w14:paraId="28E42807" w14:textId="77777777" w:rsidR="00B877AC" w:rsidRPr="00A423D1" w:rsidRDefault="00B877AC" w:rsidP="00E421B8">
            <w:pPr>
              <w:keepNext/>
              <w:keepLines/>
              <w:spacing w:after="0"/>
              <w:jc w:val="both"/>
              <w:rPr>
                <w:rFonts w:ascii="Arial" w:eastAsia="宋体" w:hAnsi="Arial"/>
                <w:sz w:val="18"/>
                <w:lang w:eastAsia="ja-JP"/>
              </w:rPr>
            </w:pPr>
          </w:p>
        </w:tc>
        <w:tc>
          <w:tcPr>
            <w:tcW w:w="2835" w:type="dxa"/>
          </w:tcPr>
          <w:p w14:paraId="53E05C79" w14:textId="77777777" w:rsidR="00B877AC" w:rsidRPr="00A423D1" w:rsidRDefault="00B877AC" w:rsidP="00E421B8">
            <w:pPr>
              <w:keepNext/>
              <w:keepLines/>
              <w:spacing w:after="0"/>
              <w:jc w:val="both"/>
              <w:rPr>
                <w:rFonts w:ascii="Arial" w:eastAsia="宋体" w:hAnsi="Arial"/>
                <w:sz w:val="18"/>
                <w:lang w:eastAsia="ja-JP"/>
              </w:rPr>
            </w:pPr>
          </w:p>
        </w:tc>
      </w:tr>
      <w:tr w:rsidR="00B877AC" w:rsidRPr="00A423D1" w14:paraId="4CC708D3" w14:textId="77777777" w:rsidTr="00E421B8">
        <w:tc>
          <w:tcPr>
            <w:tcW w:w="2410" w:type="dxa"/>
          </w:tcPr>
          <w:p w14:paraId="33EAB5F4" w14:textId="77777777" w:rsidR="00B877AC" w:rsidRPr="00A423D1" w:rsidRDefault="00B877AC" w:rsidP="00E421B8">
            <w:pPr>
              <w:keepNext/>
              <w:keepLines/>
              <w:spacing w:after="0"/>
              <w:ind w:left="72"/>
              <w:jc w:val="both"/>
              <w:rPr>
                <w:rFonts w:ascii="Arial" w:eastAsia="宋体" w:hAnsi="Arial"/>
                <w:sz w:val="18"/>
                <w:lang w:eastAsia="ja-JP"/>
              </w:rPr>
            </w:pPr>
            <w:r w:rsidRPr="00A423D1">
              <w:rPr>
                <w:rFonts w:ascii="Arial" w:eastAsia="宋体" w:hAnsi="Arial"/>
                <w:sz w:val="18"/>
                <w:lang w:eastAsia="zh-CN"/>
              </w:rPr>
              <w:t>&gt;</w:t>
            </w:r>
            <w:r w:rsidRPr="00A423D1">
              <w:rPr>
                <w:rFonts w:ascii="Arial" w:eastAsia="Batang" w:hAnsi="Arial"/>
                <w:sz w:val="18"/>
                <w:lang w:eastAsia="zh-CN"/>
              </w:rPr>
              <w:t>PLMN Identity</w:t>
            </w:r>
          </w:p>
        </w:tc>
        <w:tc>
          <w:tcPr>
            <w:tcW w:w="1080" w:type="dxa"/>
          </w:tcPr>
          <w:p w14:paraId="4E53130D"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sz w:val="18"/>
                <w:lang w:eastAsia="ja-JP"/>
              </w:rPr>
              <w:t>M</w:t>
            </w:r>
          </w:p>
        </w:tc>
        <w:tc>
          <w:tcPr>
            <w:tcW w:w="1472" w:type="dxa"/>
          </w:tcPr>
          <w:p w14:paraId="640EC984" w14:textId="77777777" w:rsidR="00B877AC" w:rsidRPr="00A423D1" w:rsidRDefault="00B877AC" w:rsidP="00E421B8">
            <w:pPr>
              <w:keepNext/>
              <w:keepLines/>
              <w:spacing w:after="0"/>
              <w:jc w:val="both"/>
              <w:rPr>
                <w:rFonts w:ascii="Arial" w:eastAsia="宋体" w:hAnsi="Arial"/>
                <w:sz w:val="18"/>
                <w:lang w:eastAsia="ja-JP"/>
              </w:rPr>
            </w:pPr>
          </w:p>
        </w:tc>
        <w:tc>
          <w:tcPr>
            <w:tcW w:w="1842" w:type="dxa"/>
          </w:tcPr>
          <w:p w14:paraId="2655A718"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cs="Arial"/>
                <w:sz w:val="18"/>
                <w:szCs w:val="18"/>
                <w:lang w:eastAsia="ja-JP"/>
              </w:rPr>
              <w:t>9.3.1.14</w:t>
            </w:r>
          </w:p>
        </w:tc>
        <w:tc>
          <w:tcPr>
            <w:tcW w:w="2835" w:type="dxa"/>
          </w:tcPr>
          <w:p w14:paraId="3EF80AE7" w14:textId="77777777" w:rsidR="00B877AC" w:rsidRPr="00A423D1" w:rsidRDefault="00B877AC" w:rsidP="00E421B8">
            <w:pPr>
              <w:keepNext/>
              <w:keepLines/>
              <w:spacing w:after="0"/>
              <w:jc w:val="both"/>
              <w:rPr>
                <w:rFonts w:ascii="Arial" w:eastAsia="宋体" w:hAnsi="Arial"/>
                <w:sz w:val="18"/>
                <w:lang w:eastAsia="ja-JP"/>
              </w:rPr>
            </w:pPr>
          </w:p>
        </w:tc>
      </w:tr>
      <w:tr w:rsidR="004C3F86" w:rsidRPr="00A423D1" w14:paraId="6A23867E" w14:textId="77777777" w:rsidTr="00E421B8">
        <w:trPr>
          <w:ins w:id="153" w:author="Huawei" w:date="2019-09-26T14:22:00Z"/>
        </w:trPr>
        <w:tc>
          <w:tcPr>
            <w:tcW w:w="2410" w:type="dxa"/>
          </w:tcPr>
          <w:p w14:paraId="4A34CDC9" w14:textId="73E2FD1A" w:rsidR="004C3F86" w:rsidRPr="00576033" w:rsidRDefault="004C3F86" w:rsidP="002A1D80">
            <w:pPr>
              <w:keepNext/>
              <w:keepLines/>
              <w:spacing w:after="0"/>
              <w:ind w:left="72"/>
              <w:jc w:val="both"/>
              <w:rPr>
                <w:ins w:id="154" w:author="Huawei" w:date="2019-09-26T14:22:00Z"/>
                <w:rFonts w:ascii="Arial" w:eastAsia="Batang" w:hAnsi="Arial"/>
                <w:sz w:val="18"/>
                <w:lang w:eastAsia="zh-CN"/>
              </w:rPr>
            </w:pPr>
            <w:ins w:id="155" w:author="Huawei" w:date="2019-11-04T11:16:00Z">
              <w:r w:rsidRPr="00B7212D">
                <w:rPr>
                  <w:rFonts w:ascii="Arial" w:eastAsia="宋体" w:hAnsi="Arial"/>
                  <w:sz w:val="18"/>
                  <w:lang w:eastAsia="ja-JP"/>
                </w:rPr>
                <w:t>&gt;CAG I</w:t>
              </w:r>
              <w:r>
                <w:rPr>
                  <w:rFonts w:ascii="Arial" w:eastAsia="宋体" w:hAnsi="Arial"/>
                  <w:sz w:val="18"/>
                  <w:lang w:eastAsia="ja-JP"/>
                </w:rPr>
                <w:t>d</w:t>
              </w:r>
            </w:ins>
          </w:p>
        </w:tc>
        <w:tc>
          <w:tcPr>
            <w:tcW w:w="1080" w:type="dxa"/>
          </w:tcPr>
          <w:p w14:paraId="66C775C1" w14:textId="183791B8" w:rsidR="004C3F86" w:rsidRPr="00576033" w:rsidRDefault="004C3F86" w:rsidP="004C3F86">
            <w:pPr>
              <w:keepNext/>
              <w:keepLines/>
              <w:spacing w:after="0"/>
              <w:jc w:val="both"/>
              <w:rPr>
                <w:ins w:id="156" w:author="Huawei" w:date="2019-09-26T14:22:00Z"/>
                <w:rFonts w:ascii="Arial" w:eastAsia="宋体" w:hAnsi="Arial"/>
                <w:sz w:val="18"/>
                <w:lang w:eastAsia="ja-JP"/>
              </w:rPr>
            </w:pPr>
            <w:ins w:id="157" w:author="Huawei" w:date="2019-11-04T11:16:00Z">
              <w:r>
                <w:rPr>
                  <w:rFonts w:ascii="Arial" w:hAnsi="Arial" w:cs="Arial"/>
                  <w:sz w:val="18"/>
                  <w:szCs w:val="18"/>
                  <w:lang w:eastAsia="ja-JP"/>
                </w:rPr>
                <w:t>O</w:t>
              </w:r>
            </w:ins>
          </w:p>
        </w:tc>
        <w:tc>
          <w:tcPr>
            <w:tcW w:w="1472" w:type="dxa"/>
          </w:tcPr>
          <w:p w14:paraId="0CFD4FDF" w14:textId="77777777" w:rsidR="004C3F86" w:rsidRPr="00A423D1" w:rsidRDefault="004C3F86" w:rsidP="004C3F86">
            <w:pPr>
              <w:keepNext/>
              <w:keepLines/>
              <w:spacing w:after="0"/>
              <w:jc w:val="both"/>
              <w:rPr>
                <w:ins w:id="158" w:author="Huawei" w:date="2019-09-26T14:22:00Z"/>
                <w:rFonts w:ascii="Arial" w:eastAsia="宋体" w:hAnsi="Arial"/>
                <w:sz w:val="18"/>
                <w:lang w:eastAsia="ja-JP"/>
              </w:rPr>
            </w:pPr>
          </w:p>
        </w:tc>
        <w:tc>
          <w:tcPr>
            <w:tcW w:w="1842" w:type="dxa"/>
          </w:tcPr>
          <w:p w14:paraId="6CEDE0EC" w14:textId="2C92B98A" w:rsidR="004C3F86" w:rsidRPr="00576033" w:rsidRDefault="004C3F86" w:rsidP="004C3F86">
            <w:pPr>
              <w:keepNext/>
              <w:keepLines/>
              <w:spacing w:after="0"/>
              <w:jc w:val="both"/>
              <w:rPr>
                <w:ins w:id="159" w:author="Huawei" w:date="2019-09-26T14:22:00Z"/>
                <w:rFonts w:ascii="Arial" w:eastAsia="宋体" w:hAnsi="Arial" w:cs="Arial"/>
                <w:sz w:val="18"/>
                <w:szCs w:val="18"/>
                <w:lang w:eastAsia="ja-JP"/>
              </w:rPr>
            </w:pPr>
            <w:ins w:id="160" w:author="Huawei" w:date="2019-11-04T11:16:00Z">
              <w:r>
                <w:rPr>
                  <w:rFonts w:ascii="Arial" w:hAnsi="Arial"/>
                  <w:sz w:val="18"/>
                  <w:lang w:eastAsia="ja-JP"/>
                </w:rPr>
                <w:t>9.3.1.x</w:t>
              </w:r>
            </w:ins>
          </w:p>
        </w:tc>
        <w:tc>
          <w:tcPr>
            <w:tcW w:w="2835" w:type="dxa"/>
          </w:tcPr>
          <w:p w14:paraId="7CDA9F70" w14:textId="01EFCFC0" w:rsidR="004C3F86" w:rsidRPr="00A423D1" w:rsidRDefault="004C3F86" w:rsidP="004C3F86">
            <w:pPr>
              <w:keepNext/>
              <w:keepLines/>
              <w:spacing w:after="0"/>
              <w:jc w:val="both"/>
              <w:rPr>
                <w:ins w:id="161" w:author="Huawei" w:date="2019-09-26T14:22:00Z"/>
                <w:rFonts w:ascii="Arial" w:hAnsi="Arial" w:cs="Arial"/>
                <w:sz w:val="18"/>
                <w:szCs w:val="18"/>
                <w:lang w:eastAsia="ja-JP"/>
              </w:rPr>
            </w:pPr>
            <w:ins w:id="162" w:author="Huawei" w:date="2019-11-04T11:17:00Z">
              <w:r w:rsidRPr="00812CF3">
                <w:rPr>
                  <w:rFonts w:ascii="Arial" w:hAnsi="Arial" w:cs="Arial"/>
                  <w:sz w:val="18"/>
                  <w:szCs w:val="18"/>
                  <w:lang w:eastAsia="ja-JP"/>
                </w:rPr>
                <w:t>Together with the PLMN</w:t>
              </w:r>
              <w:r>
                <w:rPr>
                  <w:rFonts w:ascii="Arial" w:hAnsi="Arial" w:cs="Arial"/>
                  <w:sz w:val="18"/>
                  <w:szCs w:val="18"/>
                  <w:lang w:eastAsia="ja-JP"/>
                </w:rPr>
                <w:t xml:space="preserve"> </w:t>
              </w:r>
              <w:r w:rsidRPr="00A423D1">
                <w:rPr>
                  <w:rFonts w:ascii="Arial" w:hAnsi="Arial" w:cs="Arial"/>
                  <w:sz w:val="18"/>
                  <w:szCs w:val="18"/>
                  <w:lang w:eastAsia="ja-JP"/>
                </w:rPr>
                <w:t>Identity</w:t>
              </w:r>
              <w:r w:rsidRPr="00812CF3">
                <w:rPr>
                  <w:rFonts w:ascii="Arial" w:hAnsi="Arial" w:cs="Arial"/>
                  <w:sz w:val="18"/>
                  <w:szCs w:val="18"/>
                  <w:lang w:eastAsia="ja-JP"/>
                </w:rPr>
                <w:t xml:space="preserve">, identifies </w:t>
              </w:r>
              <w:r>
                <w:rPr>
                  <w:rFonts w:ascii="Arial" w:hAnsi="Arial" w:cs="Arial"/>
                  <w:sz w:val="18"/>
                  <w:szCs w:val="18"/>
                  <w:lang w:eastAsia="ja-JP"/>
                </w:rPr>
                <w:t>a PNI-NPN</w:t>
              </w:r>
              <w:r w:rsidRPr="00812CF3">
                <w:rPr>
                  <w:rFonts w:ascii="Arial" w:hAnsi="Arial" w:cs="Arial"/>
                  <w:sz w:val="18"/>
                  <w:szCs w:val="18"/>
                  <w:lang w:eastAsia="ja-JP"/>
                </w:rPr>
                <w:t>.</w:t>
              </w:r>
            </w:ins>
          </w:p>
        </w:tc>
      </w:tr>
      <w:tr w:rsidR="004C3F86" w:rsidRPr="00A423D1" w14:paraId="1435B443" w14:textId="77777777" w:rsidTr="00E421B8">
        <w:trPr>
          <w:ins w:id="163" w:author="Huawei" w:date="2019-11-04T11:16:00Z"/>
        </w:trPr>
        <w:tc>
          <w:tcPr>
            <w:tcW w:w="2410" w:type="dxa"/>
          </w:tcPr>
          <w:p w14:paraId="0430429E" w14:textId="6614BD0A" w:rsidR="004C3F86" w:rsidRPr="00B7212D" w:rsidRDefault="004C3F86" w:rsidP="002A1D80">
            <w:pPr>
              <w:keepNext/>
              <w:keepLines/>
              <w:spacing w:after="0"/>
              <w:ind w:left="72"/>
              <w:jc w:val="both"/>
              <w:rPr>
                <w:ins w:id="164" w:author="Huawei" w:date="2019-11-04T11:16:00Z"/>
                <w:rFonts w:ascii="Arial" w:eastAsia="宋体" w:hAnsi="Arial"/>
                <w:sz w:val="18"/>
                <w:lang w:eastAsia="ja-JP"/>
              </w:rPr>
            </w:pPr>
            <w:ins w:id="165" w:author="Huawei" w:date="2019-11-04T11:16:00Z">
              <w:r>
                <w:rPr>
                  <w:rFonts w:ascii="Arial" w:eastAsia="宋体" w:hAnsi="Arial"/>
                  <w:sz w:val="18"/>
                  <w:lang w:eastAsia="ja-JP"/>
                </w:rPr>
                <w:t>&gt;</w:t>
              </w:r>
              <w:r w:rsidRPr="00B7212D">
                <w:rPr>
                  <w:rFonts w:ascii="Arial" w:eastAsia="宋体" w:hAnsi="Arial"/>
                  <w:sz w:val="18"/>
                  <w:lang w:eastAsia="ja-JP"/>
                </w:rPr>
                <w:t>NID</w:t>
              </w:r>
            </w:ins>
          </w:p>
        </w:tc>
        <w:tc>
          <w:tcPr>
            <w:tcW w:w="1080" w:type="dxa"/>
          </w:tcPr>
          <w:p w14:paraId="4A7861EB" w14:textId="46C2AA31" w:rsidR="004C3F86" w:rsidRDefault="004C3F86" w:rsidP="004C3F86">
            <w:pPr>
              <w:keepNext/>
              <w:keepLines/>
              <w:spacing w:after="0"/>
              <w:jc w:val="both"/>
              <w:rPr>
                <w:ins w:id="166" w:author="Huawei" w:date="2019-11-04T11:16:00Z"/>
                <w:rFonts w:ascii="Arial" w:hAnsi="Arial" w:cs="Arial"/>
                <w:sz w:val="18"/>
                <w:szCs w:val="18"/>
                <w:lang w:eastAsia="ja-JP"/>
              </w:rPr>
            </w:pPr>
            <w:ins w:id="167" w:author="Huawei" w:date="2019-11-04T11:16:00Z">
              <w:r>
                <w:rPr>
                  <w:rFonts w:ascii="Arial" w:hAnsi="Arial" w:cs="Arial"/>
                  <w:sz w:val="18"/>
                  <w:szCs w:val="18"/>
                  <w:lang w:eastAsia="ja-JP"/>
                </w:rPr>
                <w:t>O</w:t>
              </w:r>
            </w:ins>
          </w:p>
        </w:tc>
        <w:tc>
          <w:tcPr>
            <w:tcW w:w="1472" w:type="dxa"/>
          </w:tcPr>
          <w:p w14:paraId="075148E5" w14:textId="77777777" w:rsidR="004C3F86" w:rsidRPr="00A423D1" w:rsidRDefault="004C3F86" w:rsidP="004C3F86">
            <w:pPr>
              <w:keepNext/>
              <w:keepLines/>
              <w:spacing w:after="0"/>
              <w:jc w:val="both"/>
              <w:rPr>
                <w:ins w:id="168" w:author="Huawei" w:date="2019-11-04T11:16:00Z"/>
                <w:rFonts w:ascii="Arial" w:eastAsia="宋体" w:hAnsi="Arial"/>
                <w:sz w:val="18"/>
                <w:lang w:eastAsia="ja-JP"/>
              </w:rPr>
            </w:pPr>
          </w:p>
        </w:tc>
        <w:tc>
          <w:tcPr>
            <w:tcW w:w="1842" w:type="dxa"/>
          </w:tcPr>
          <w:p w14:paraId="54662878" w14:textId="3507FF1B" w:rsidR="004C3F86" w:rsidRDefault="004C3F86" w:rsidP="004C3F86">
            <w:pPr>
              <w:keepNext/>
              <w:keepLines/>
              <w:spacing w:after="0"/>
              <w:jc w:val="both"/>
              <w:rPr>
                <w:ins w:id="169" w:author="Huawei" w:date="2019-11-04T11:16:00Z"/>
                <w:rFonts w:ascii="Arial" w:hAnsi="Arial"/>
                <w:sz w:val="18"/>
                <w:lang w:eastAsia="ja-JP"/>
              </w:rPr>
            </w:pPr>
            <w:ins w:id="170" w:author="Huawei" w:date="2019-11-04T11:16:00Z">
              <w:r>
                <w:rPr>
                  <w:rFonts w:ascii="Arial" w:hAnsi="Arial"/>
                  <w:sz w:val="18"/>
                  <w:lang w:eastAsia="ja-JP"/>
                </w:rPr>
                <w:t>9.3.1.y</w:t>
              </w:r>
            </w:ins>
          </w:p>
        </w:tc>
        <w:tc>
          <w:tcPr>
            <w:tcW w:w="2835" w:type="dxa"/>
          </w:tcPr>
          <w:p w14:paraId="6E2B7508" w14:textId="6801A8A1" w:rsidR="004C3F86" w:rsidRPr="00A423D1" w:rsidRDefault="004C3F86" w:rsidP="004C3F86">
            <w:pPr>
              <w:keepNext/>
              <w:keepLines/>
              <w:spacing w:after="0"/>
              <w:jc w:val="both"/>
              <w:rPr>
                <w:ins w:id="171" w:author="Huawei" w:date="2019-11-04T11:16:00Z"/>
                <w:rFonts w:ascii="Arial" w:hAnsi="Arial" w:cs="Arial"/>
                <w:sz w:val="18"/>
                <w:szCs w:val="18"/>
                <w:lang w:eastAsia="ja-JP"/>
              </w:rPr>
            </w:pPr>
            <w:ins w:id="172" w:author="Huawei" w:date="2019-11-04T11:17:00Z">
              <w:r w:rsidRPr="00812CF3">
                <w:rPr>
                  <w:rFonts w:ascii="Arial" w:hAnsi="Arial" w:cs="Arial"/>
                  <w:sz w:val="18"/>
                  <w:szCs w:val="18"/>
                  <w:lang w:eastAsia="ja-JP"/>
                </w:rPr>
                <w:t>Together with the PLMN</w:t>
              </w:r>
              <w:r>
                <w:rPr>
                  <w:rFonts w:ascii="Arial" w:hAnsi="Arial" w:cs="Arial"/>
                  <w:sz w:val="18"/>
                  <w:szCs w:val="18"/>
                  <w:lang w:eastAsia="ja-JP"/>
                </w:rPr>
                <w:t xml:space="preserve"> </w:t>
              </w:r>
              <w:r w:rsidRPr="00A423D1">
                <w:rPr>
                  <w:rFonts w:ascii="Arial" w:hAnsi="Arial" w:cs="Arial"/>
                  <w:sz w:val="18"/>
                  <w:szCs w:val="18"/>
                  <w:lang w:eastAsia="ja-JP"/>
                </w:rPr>
                <w:t>Identity</w:t>
              </w:r>
              <w:r w:rsidRPr="00812CF3">
                <w:rPr>
                  <w:rFonts w:ascii="Arial" w:hAnsi="Arial" w:cs="Arial"/>
                  <w:sz w:val="18"/>
                  <w:szCs w:val="18"/>
                  <w:lang w:eastAsia="ja-JP"/>
                </w:rPr>
                <w:t xml:space="preserve">, identifies </w:t>
              </w:r>
              <w:r>
                <w:rPr>
                  <w:rFonts w:ascii="Arial" w:hAnsi="Arial" w:cs="Arial"/>
                  <w:sz w:val="18"/>
                  <w:szCs w:val="18"/>
                  <w:lang w:eastAsia="ja-JP"/>
                </w:rPr>
                <w:t>an SNPN</w:t>
              </w:r>
              <w:r w:rsidRPr="00812CF3">
                <w:rPr>
                  <w:rFonts w:ascii="Arial" w:hAnsi="Arial" w:cs="Arial"/>
                  <w:sz w:val="18"/>
                  <w:szCs w:val="18"/>
                  <w:lang w:eastAsia="ja-JP"/>
                </w:rPr>
                <w:t>.</w:t>
              </w:r>
            </w:ins>
          </w:p>
        </w:tc>
      </w:tr>
    </w:tbl>
    <w:p w14:paraId="46617FB3" w14:textId="77777777" w:rsidR="00B877AC" w:rsidRPr="00A423D1" w:rsidRDefault="00B877AC" w:rsidP="00B877A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877AC" w:rsidRPr="00A423D1" w14:paraId="740C6A73" w14:textId="77777777" w:rsidTr="00E421B8">
        <w:tc>
          <w:tcPr>
            <w:tcW w:w="3528" w:type="dxa"/>
          </w:tcPr>
          <w:p w14:paraId="256CE021" w14:textId="77777777" w:rsidR="00B877AC" w:rsidRPr="00A423D1" w:rsidRDefault="00B877AC" w:rsidP="00E421B8">
            <w:pPr>
              <w:keepNext/>
              <w:keepLines/>
              <w:spacing w:after="0"/>
              <w:jc w:val="center"/>
              <w:rPr>
                <w:rFonts w:ascii="Arial" w:eastAsia="宋体" w:hAnsi="Arial" w:cs="Arial"/>
                <w:b/>
                <w:sz w:val="18"/>
                <w:lang w:eastAsia="ja-JP"/>
              </w:rPr>
            </w:pPr>
            <w:r w:rsidRPr="00A423D1">
              <w:rPr>
                <w:rFonts w:ascii="Arial" w:eastAsia="宋体" w:hAnsi="Arial" w:cs="Arial"/>
                <w:b/>
                <w:sz w:val="18"/>
                <w:lang w:eastAsia="ja-JP"/>
              </w:rPr>
              <w:t>Range bound</w:t>
            </w:r>
          </w:p>
        </w:tc>
        <w:tc>
          <w:tcPr>
            <w:tcW w:w="6192" w:type="dxa"/>
          </w:tcPr>
          <w:p w14:paraId="5CDF0D41" w14:textId="77777777" w:rsidR="00B877AC" w:rsidRPr="00A423D1" w:rsidRDefault="00B877AC" w:rsidP="00E421B8">
            <w:pPr>
              <w:keepNext/>
              <w:keepLines/>
              <w:spacing w:after="0"/>
              <w:jc w:val="center"/>
              <w:rPr>
                <w:rFonts w:ascii="Arial" w:eastAsia="宋体" w:hAnsi="Arial" w:cs="Arial"/>
                <w:b/>
                <w:sz w:val="18"/>
                <w:lang w:eastAsia="ja-JP"/>
              </w:rPr>
            </w:pPr>
            <w:r w:rsidRPr="00A423D1">
              <w:rPr>
                <w:rFonts w:ascii="Arial" w:eastAsia="宋体" w:hAnsi="Arial" w:cs="Arial"/>
                <w:b/>
                <w:sz w:val="18"/>
                <w:lang w:eastAsia="ja-JP"/>
              </w:rPr>
              <w:t>Explanation</w:t>
            </w:r>
          </w:p>
        </w:tc>
      </w:tr>
      <w:tr w:rsidR="00B877AC" w:rsidRPr="00A423D1" w14:paraId="71550418" w14:textId="77777777" w:rsidTr="00E421B8">
        <w:tc>
          <w:tcPr>
            <w:tcW w:w="3528" w:type="dxa"/>
          </w:tcPr>
          <w:p w14:paraId="1B5CB6F0" w14:textId="77777777" w:rsidR="00B877AC" w:rsidRPr="00A423D1" w:rsidRDefault="00B877AC" w:rsidP="00E421B8">
            <w:pPr>
              <w:keepNext/>
              <w:keepLines/>
              <w:spacing w:after="0"/>
              <w:jc w:val="both"/>
              <w:rPr>
                <w:rFonts w:ascii="Arial" w:eastAsia="宋体" w:hAnsi="Arial"/>
                <w:sz w:val="18"/>
                <w:lang w:eastAsia="ja-JP"/>
              </w:rPr>
            </w:pPr>
            <w:proofErr w:type="spellStart"/>
            <w:r w:rsidRPr="00A423D1">
              <w:rPr>
                <w:rFonts w:ascii="Arial" w:eastAsia="宋体" w:hAnsi="Arial"/>
                <w:bCs/>
                <w:sz w:val="18"/>
                <w:lang w:eastAsia="ja-JP"/>
              </w:rPr>
              <w:t>maxnoofBPLMNs</w:t>
            </w:r>
            <w:proofErr w:type="spellEnd"/>
          </w:p>
        </w:tc>
        <w:tc>
          <w:tcPr>
            <w:tcW w:w="6192" w:type="dxa"/>
          </w:tcPr>
          <w:p w14:paraId="4EE2E416"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sz w:val="18"/>
                <w:lang w:eastAsia="ja-JP"/>
              </w:rPr>
              <w:t>Maximum no. of Broadcast PLMN Ids. Value is 6.</w:t>
            </w:r>
          </w:p>
        </w:tc>
      </w:tr>
    </w:tbl>
    <w:p w14:paraId="658B0055" w14:textId="77777777" w:rsidR="00B877AC" w:rsidRDefault="00B877AC" w:rsidP="00B877AC"/>
    <w:p w14:paraId="4CEFF9B7" w14:textId="4D72298E" w:rsidR="00782079" w:rsidRPr="00292AC6" w:rsidRDefault="00782079" w:rsidP="00292AC6">
      <w:pPr>
        <w:rPr>
          <w:highlight w:val="yellow"/>
        </w:rPr>
      </w:pPr>
      <w:r w:rsidRPr="00292AC6">
        <w:rPr>
          <w:highlight w:val="yellow"/>
        </w:rPr>
        <w:t>&lt;Unchanged Text Omitted&gt;</w:t>
      </w:r>
    </w:p>
    <w:p w14:paraId="2098A136" w14:textId="77777777" w:rsidR="00B877AC" w:rsidRPr="00A423D1" w:rsidRDefault="00B877AC" w:rsidP="00B877AC">
      <w:pPr>
        <w:pStyle w:val="4"/>
        <w:rPr>
          <w:rFonts w:eastAsia="Malgun Gothic"/>
          <w:lang w:eastAsia="zh-CN"/>
        </w:rPr>
      </w:pPr>
      <w:bookmarkStart w:id="173" w:name="_Toc14044546"/>
      <w:r w:rsidRPr="00A423D1">
        <w:rPr>
          <w:rFonts w:eastAsia="Malgun Gothic"/>
          <w:lang w:eastAsia="zh-CN"/>
        </w:rPr>
        <w:lastRenderedPageBreak/>
        <w:t>9.3.1.76</w:t>
      </w:r>
      <w:r w:rsidRPr="00A423D1">
        <w:rPr>
          <w:rFonts w:eastAsia="Malgun Gothic"/>
          <w:lang w:eastAsia="zh-CN"/>
        </w:rPr>
        <w:tab/>
        <w:t>Extended Available PLMN List</w:t>
      </w:r>
      <w:bookmarkEnd w:id="173"/>
    </w:p>
    <w:p w14:paraId="1A6D506A" w14:textId="77777777" w:rsidR="00B877AC" w:rsidRPr="00A423D1" w:rsidRDefault="00B877AC" w:rsidP="00B877AC">
      <w:pPr>
        <w:rPr>
          <w:rFonts w:eastAsia="宋体"/>
          <w:lang w:eastAsia="zh-CN"/>
        </w:rPr>
      </w:pPr>
      <w:r w:rsidRPr="00A423D1">
        <w:rPr>
          <w:rFonts w:eastAsia="宋体"/>
          <w:lang w:eastAsia="zh-CN"/>
        </w:rPr>
        <w:t>This IE indicates the list of available PLMN.</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2560"/>
      </w:tblGrid>
      <w:tr w:rsidR="00B877AC" w:rsidRPr="00A423D1" w14:paraId="7D89E3BB" w14:textId="77777777" w:rsidTr="00E421B8">
        <w:tc>
          <w:tcPr>
            <w:tcW w:w="2160" w:type="dxa"/>
          </w:tcPr>
          <w:p w14:paraId="6EB2A408" w14:textId="77777777" w:rsidR="00B877AC" w:rsidRPr="00A423D1" w:rsidRDefault="00B877AC" w:rsidP="00E421B8">
            <w:pPr>
              <w:pStyle w:val="TAH"/>
              <w:rPr>
                <w:rFonts w:eastAsia="宋体"/>
                <w:lang w:eastAsia="ja-JP"/>
              </w:rPr>
            </w:pPr>
            <w:r w:rsidRPr="00A423D1">
              <w:rPr>
                <w:rFonts w:eastAsia="宋体"/>
                <w:lang w:eastAsia="ja-JP"/>
              </w:rPr>
              <w:t>IE/Group Name</w:t>
            </w:r>
          </w:p>
        </w:tc>
        <w:tc>
          <w:tcPr>
            <w:tcW w:w="1080" w:type="dxa"/>
          </w:tcPr>
          <w:p w14:paraId="564BC995" w14:textId="77777777" w:rsidR="00B877AC" w:rsidRPr="00A423D1" w:rsidRDefault="00B877AC" w:rsidP="00E421B8">
            <w:pPr>
              <w:pStyle w:val="TAH"/>
              <w:rPr>
                <w:rFonts w:eastAsia="宋体"/>
                <w:lang w:eastAsia="ja-JP"/>
              </w:rPr>
            </w:pPr>
            <w:r w:rsidRPr="00A423D1">
              <w:rPr>
                <w:rFonts w:eastAsia="宋体"/>
                <w:lang w:eastAsia="ja-JP"/>
              </w:rPr>
              <w:t>Presence</w:t>
            </w:r>
          </w:p>
        </w:tc>
        <w:tc>
          <w:tcPr>
            <w:tcW w:w="1080" w:type="dxa"/>
          </w:tcPr>
          <w:p w14:paraId="34812A94" w14:textId="77777777" w:rsidR="00B877AC" w:rsidRPr="00A423D1" w:rsidRDefault="00B877AC" w:rsidP="00E421B8">
            <w:pPr>
              <w:pStyle w:val="TAH"/>
              <w:rPr>
                <w:rFonts w:eastAsia="宋体"/>
                <w:lang w:eastAsia="ja-JP"/>
              </w:rPr>
            </w:pPr>
            <w:r w:rsidRPr="00A423D1">
              <w:rPr>
                <w:rFonts w:eastAsia="宋体"/>
                <w:lang w:eastAsia="ja-JP"/>
              </w:rPr>
              <w:t>Range</w:t>
            </w:r>
          </w:p>
        </w:tc>
        <w:tc>
          <w:tcPr>
            <w:tcW w:w="1512" w:type="dxa"/>
          </w:tcPr>
          <w:p w14:paraId="5A4B3440" w14:textId="77777777" w:rsidR="00B877AC" w:rsidRPr="00A423D1" w:rsidRDefault="00B877AC" w:rsidP="00E421B8">
            <w:pPr>
              <w:pStyle w:val="TAH"/>
              <w:rPr>
                <w:rFonts w:eastAsia="宋体"/>
                <w:lang w:eastAsia="ja-JP"/>
              </w:rPr>
            </w:pPr>
            <w:r w:rsidRPr="00A423D1">
              <w:rPr>
                <w:rFonts w:eastAsia="宋体"/>
                <w:lang w:eastAsia="ja-JP"/>
              </w:rPr>
              <w:t>IE type and reference</w:t>
            </w:r>
          </w:p>
        </w:tc>
        <w:tc>
          <w:tcPr>
            <w:tcW w:w="2560" w:type="dxa"/>
          </w:tcPr>
          <w:p w14:paraId="122055D7" w14:textId="77777777" w:rsidR="00B877AC" w:rsidRPr="00A423D1" w:rsidRDefault="00B877AC" w:rsidP="00E421B8">
            <w:pPr>
              <w:pStyle w:val="TAH"/>
              <w:rPr>
                <w:rFonts w:eastAsia="宋体"/>
                <w:lang w:eastAsia="ja-JP"/>
              </w:rPr>
            </w:pPr>
            <w:r w:rsidRPr="00A423D1">
              <w:rPr>
                <w:rFonts w:eastAsia="宋体"/>
                <w:lang w:eastAsia="ja-JP"/>
              </w:rPr>
              <w:t>Semantics description</w:t>
            </w:r>
          </w:p>
        </w:tc>
      </w:tr>
      <w:tr w:rsidR="00B877AC" w:rsidRPr="00A423D1" w14:paraId="0096D9E6" w14:textId="77777777" w:rsidTr="00E421B8">
        <w:tc>
          <w:tcPr>
            <w:tcW w:w="2160" w:type="dxa"/>
          </w:tcPr>
          <w:p w14:paraId="2DF279D7" w14:textId="77777777" w:rsidR="00B877AC" w:rsidRPr="00A423D1" w:rsidRDefault="00B877AC" w:rsidP="00E421B8">
            <w:pPr>
              <w:keepNext/>
              <w:keepLines/>
              <w:spacing w:after="0"/>
              <w:jc w:val="both"/>
              <w:rPr>
                <w:rFonts w:ascii="Arial" w:eastAsia="宋体" w:hAnsi="Arial"/>
                <w:b/>
                <w:bCs/>
                <w:iCs/>
                <w:sz w:val="18"/>
                <w:lang w:eastAsia="ja-JP"/>
              </w:rPr>
            </w:pPr>
            <w:r w:rsidRPr="00A423D1">
              <w:rPr>
                <w:rFonts w:ascii="Arial" w:eastAsia="宋体" w:hAnsi="Arial"/>
                <w:b/>
                <w:sz w:val="18"/>
                <w:lang w:eastAsia="zh-CN"/>
              </w:rPr>
              <w:t xml:space="preserve">Extended Available PLMN </w:t>
            </w:r>
            <w:r w:rsidRPr="00A423D1">
              <w:rPr>
                <w:rFonts w:ascii="Arial" w:eastAsia="MS Mincho" w:hAnsi="Arial"/>
                <w:b/>
                <w:sz w:val="18"/>
                <w:lang w:eastAsia="zh-CN"/>
              </w:rPr>
              <w:t>Item IEs</w:t>
            </w:r>
          </w:p>
        </w:tc>
        <w:tc>
          <w:tcPr>
            <w:tcW w:w="1080" w:type="dxa"/>
          </w:tcPr>
          <w:p w14:paraId="4A38FF27" w14:textId="77777777" w:rsidR="00B877AC" w:rsidRPr="00A423D1" w:rsidRDefault="00B877AC" w:rsidP="00E421B8">
            <w:pPr>
              <w:keepNext/>
              <w:keepLines/>
              <w:spacing w:after="0"/>
              <w:jc w:val="both"/>
              <w:rPr>
                <w:rFonts w:ascii="Arial" w:eastAsia="Batang" w:hAnsi="Arial"/>
                <w:sz w:val="18"/>
                <w:lang w:eastAsia="ja-JP"/>
              </w:rPr>
            </w:pPr>
          </w:p>
        </w:tc>
        <w:tc>
          <w:tcPr>
            <w:tcW w:w="1080" w:type="dxa"/>
          </w:tcPr>
          <w:p w14:paraId="07A1510A" w14:textId="77777777" w:rsidR="00B877AC" w:rsidRPr="00A423D1" w:rsidRDefault="00B877AC" w:rsidP="00E421B8">
            <w:pPr>
              <w:keepNext/>
              <w:keepLines/>
              <w:spacing w:after="0"/>
              <w:jc w:val="both"/>
              <w:rPr>
                <w:rFonts w:ascii="Arial" w:eastAsia="宋体" w:hAnsi="Arial"/>
                <w:i/>
                <w:sz w:val="18"/>
                <w:szCs w:val="18"/>
                <w:lang w:eastAsia="ja-JP"/>
              </w:rPr>
            </w:pPr>
            <w:r w:rsidRPr="00A423D1">
              <w:rPr>
                <w:rFonts w:ascii="Arial" w:eastAsia="宋体" w:hAnsi="Arial"/>
                <w:i/>
                <w:sz w:val="18"/>
                <w:lang w:eastAsia="zh-CN"/>
              </w:rPr>
              <w:t>1..&lt;</w:t>
            </w:r>
            <w:r w:rsidRPr="00A423D1">
              <w:rPr>
                <w:rFonts w:ascii="Arial" w:eastAsia="宋体" w:hAnsi="Arial"/>
                <w:bCs/>
                <w:sz w:val="18"/>
                <w:lang w:eastAsia="ja-JP"/>
              </w:rPr>
              <w:t xml:space="preserve"> </w:t>
            </w:r>
            <w:proofErr w:type="spellStart"/>
            <w:r w:rsidRPr="00A423D1">
              <w:rPr>
                <w:rFonts w:ascii="Arial" w:eastAsia="宋体" w:hAnsi="Arial"/>
                <w:bCs/>
                <w:sz w:val="18"/>
                <w:lang w:eastAsia="ja-JP"/>
              </w:rPr>
              <w:t>maxnoofExtendedBPLMNs</w:t>
            </w:r>
            <w:proofErr w:type="spellEnd"/>
            <w:r w:rsidRPr="00A423D1">
              <w:rPr>
                <w:rFonts w:ascii="Arial" w:eastAsia="宋体" w:hAnsi="Arial"/>
                <w:i/>
                <w:sz w:val="18"/>
                <w:lang w:eastAsia="zh-CN"/>
              </w:rPr>
              <w:t xml:space="preserve"> &gt;</w:t>
            </w:r>
          </w:p>
        </w:tc>
        <w:tc>
          <w:tcPr>
            <w:tcW w:w="1512" w:type="dxa"/>
          </w:tcPr>
          <w:p w14:paraId="52AEA640" w14:textId="77777777" w:rsidR="00B877AC" w:rsidRPr="00A423D1" w:rsidRDefault="00B877AC" w:rsidP="00E421B8">
            <w:pPr>
              <w:keepNext/>
              <w:keepLines/>
              <w:spacing w:after="0"/>
              <w:jc w:val="both"/>
              <w:rPr>
                <w:rFonts w:ascii="Arial" w:eastAsia="宋体" w:hAnsi="Arial"/>
                <w:sz w:val="18"/>
                <w:lang w:eastAsia="ja-JP"/>
              </w:rPr>
            </w:pPr>
          </w:p>
        </w:tc>
        <w:tc>
          <w:tcPr>
            <w:tcW w:w="2560" w:type="dxa"/>
          </w:tcPr>
          <w:p w14:paraId="112CD93E" w14:textId="77777777" w:rsidR="00B877AC" w:rsidRPr="00A423D1" w:rsidRDefault="00B877AC" w:rsidP="00E421B8">
            <w:pPr>
              <w:keepNext/>
              <w:keepLines/>
              <w:spacing w:after="0"/>
              <w:jc w:val="both"/>
              <w:rPr>
                <w:rFonts w:ascii="Arial" w:eastAsia="宋体" w:hAnsi="Arial"/>
                <w:sz w:val="18"/>
                <w:lang w:eastAsia="ja-JP"/>
              </w:rPr>
            </w:pPr>
          </w:p>
        </w:tc>
      </w:tr>
      <w:tr w:rsidR="00B877AC" w:rsidRPr="00A423D1" w14:paraId="190EA07B" w14:textId="77777777" w:rsidTr="00E421B8">
        <w:tc>
          <w:tcPr>
            <w:tcW w:w="2160" w:type="dxa"/>
          </w:tcPr>
          <w:p w14:paraId="3631ECC6" w14:textId="77777777" w:rsidR="00B877AC" w:rsidRPr="00A423D1" w:rsidRDefault="00B877AC" w:rsidP="00E421B8">
            <w:pPr>
              <w:keepNext/>
              <w:keepLines/>
              <w:spacing w:after="0"/>
              <w:ind w:left="72"/>
              <w:jc w:val="both"/>
              <w:rPr>
                <w:rFonts w:ascii="Arial" w:eastAsia="宋体" w:hAnsi="Arial"/>
                <w:sz w:val="18"/>
                <w:lang w:eastAsia="ja-JP"/>
              </w:rPr>
            </w:pPr>
            <w:r w:rsidRPr="00A423D1">
              <w:rPr>
                <w:rFonts w:ascii="Arial" w:eastAsia="宋体" w:hAnsi="Arial"/>
                <w:sz w:val="18"/>
                <w:lang w:eastAsia="zh-CN"/>
              </w:rPr>
              <w:t>&gt;</w:t>
            </w:r>
            <w:r w:rsidRPr="00A423D1">
              <w:rPr>
                <w:rFonts w:ascii="Arial" w:eastAsia="Batang" w:hAnsi="Arial"/>
                <w:sz w:val="18"/>
                <w:lang w:eastAsia="zh-CN"/>
              </w:rPr>
              <w:t>PLMN Identity</w:t>
            </w:r>
          </w:p>
        </w:tc>
        <w:tc>
          <w:tcPr>
            <w:tcW w:w="1080" w:type="dxa"/>
          </w:tcPr>
          <w:p w14:paraId="345545D1"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sz w:val="18"/>
                <w:lang w:eastAsia="ja-JP"/>
              </w:rPr>
              <w:t>M</w:t>
            </w:r>
          </w:p>
        </w:tc>
        <w:tc>
          <w:tcPr>
            <w:tcW w:w="1080" w:type="dxa"/>
          </w:tcPr>
          <w:p w14:paraId="466438B8" w14:textId="77777777" w:rsidR="00B877AC" w:rsidRPr="00A423D1" w:rsidRDefault="00B877AC" w:rsidP="00E421B8">
            <w:pPr>
              <w:keepNext/>
              <w:keepLines/>
              <w:spacing w:after="0"/>
              <w:jc w:val="both"/>
              <w:rPr>
                <w:rFonts w:ascii="Arial" w:eastAsia="宋体" w:hAnsi="Arial"/>
                <w:sz w:val="18"/>
                <w:lang w:eastAsia="ja-JP"/>
              </w:rPr>
            </w:pPr>
          </w:p>
        </w:tc>
        <w:tc>
          <w:tcPr>
            <w:tcW w:w="1512" w:type="dxa"/>
          </w:tcPr>
          <w:p w14:paraId="0DE0C3DD" w14:textId="77777777" w:rsidR="00B877AC" w:rsidRPr="00A423D1" w:rsidRDefault="00B877AC" w:rsidP="00E421B8">
            <w:pPr>
              <w:keepNext/>
              <w:keepLines/>
              <w:spacing w:after="0"/>
              <w:jc w:val="both"/>
              <w:rPr>
                <w:rFonts w:ascii="Arial" w:eastAsia="宋体" w:hAnsi="Arial"/>
                <w:sz w:val="18"/>
                <w:lang w:eastAsia="ja-JP"/>
              </w:rPr>
            </w:pPr>
            <w:r w:rsidRPr="00A423D1">
              <w:rPr>
                <w:rFonts w:ascii="Arial" w:eastAsia="宋体" w:hAnsi="Arial" w:cs="Arial"/>
                <w:sz w:val="18"/>
                <w:szCs w:val="18"/>
                <w:lang w:eastAsia="ja-JP"/>
              </w:rPr>
              <w:t>9.3.1.14</w:t>
            </w:r>
          </w:p>
        </w:tc>
        <w:tc>
          <w:tcPr>
            <w:tcW w:w="2560" w:type="dxa"/>
          </w:tcPr>
          <w:p w14:paraId="02C6A0AC" w14:textId="77777777" w:rsidR="00B877AC" w:rsidRPr="00A423D1" w:rsidRDefault="00B877AC" w:rsidP="00E421B8">
            <w:pPr>
              <w:keepNext/>
              <w:keepLines/>
              <w:spacing w:after="0"/>
              <w:jc w:val="both"/>
              <w:rPr>
                <w:rFonts w:ascii="Arial" w:eastAsia="宋体" w:hAnsi="Arial"/>
                <w:sz w:val="18"/>
                <w:lang w:eastAsia="ja-JP"/>
              </w:rPr>
            </w:pPr>
          </w:p>
        </w:tc>
      </w:tr>
      <w:tr w:rsidR="006C4223" w:rsidRPr="00A423D1" w14:paraId="2CE2FB1B" w14:textId="77777777" w:rsidTr="00E421B8">
        <w:trPr>
          <w:ins w:id="174" w:author="Huawei" w:date="2019-11-04T11:17:00Z"/>
        </w:trPr>
        <w:tc>
          <w:tcPr>
            <w:tcW w:w="2160" w:type="dxa"/>
          </w:tcPr>
          <w:p w14:paraId="283FF4D0" w14:textId="1CEA45F9" w:rsidR="006C4223" w:rsidRPr="00A423D1" w:rsidRDefault="006C4223" w:rsidP="00382549">
            <w:pPr>
              <w:keepNext/>
              <w:keepLines/>
              <w:spacing w:after="0"/>
              <w:ind w:left="72"/>
              <w:jc w:val="both"/>
              <w:rPr>
                <w:ins w:id="175" w:author="Huawei" w:date="2019-11-04T11:17:00Z"/>
                <w:rFonts w:ascii="Arial" w:eastAsia="宋体" w:hAnsi="Arial"/>
                <w:sz w:val="18"/>
                <w:lang w:eastAsia="zh-CN"/>
              </w:rPr>
            </w:pPr>
            <w:ins w:id="176" w:author="Huawei" w:date="2019-11-04T11:17:00Z">
              <w:r w:rsidRPr="00B7212D">
                <w:rPr>
                  <w:rFonts w:ascii="Arial" w:eastAsia="宋体" w:hAnsi="Arial"/>
                  <w:sz w:val="18"/>
                  <w:lang w:eastAsia="ja-JP"/>
                </w:rPr>
                <w:t>&gt;CAG I</w:t>
              </w:r>
              <w:r>
                <w:rPr>
                  <w:rFonts w:ascii="Arial" w:eastAsia="宋体" w:hAnsi="Arial"/>
                  <w:sz w:val="18"/>
                  <w:lang w:eastAsia="ja-JP"/>
                </w:rPr>
                <w:t>d</w:t>
              </w:r>
            </w:ins>
          </w:p>
        </w:tc>
        <w:tc>
          <w:tcPr>
            <w:tcW w:w="1080" w:type="dxa"/>
          </w:tcPr>
          <w:p w14:paraId="389F8E0E" w14:textId="0932053C" w:rsidR="006C4223" w:rsidRPr="00A423D1" w:rsidRDefault="006C4223" w:rsidP="006C4223">
            <w:pPr>
              <w:keepNext/>
              <w:keepLines/>
              <w:spacing w:after="0"/>
              <w:jc w:val="both"/>
              <w:rPr>
                <w:ins w:id="177" w:author="Huawei" w:date="2019-11-04T11:17:00Z"/>
                <w:rFonts w:ascii="Arial" w:eastAsia="宋体" w:hAnsi="Arial"/>
                <w:sz w:val="18"/>
                <w:lang w:eastAsia="ja-JP"/>
              </w:rPr>
            </w:pPr>
            <w:ins w:id="178" w:author="Huawei" w:date="2019-11-04T11:17:00Z">
              <w:r>
                <w:rPr>
                  <w:rFonts w:ascii="Arial" w:hAnsi="Arial" w:cs="Arial"/>
                  <w:sz w:val="18"/>
                  <w:szCs w:val="18"/>
                  <w:lang w:eastAsia="ja-JP"/>
                </w:rPr>
                <w:t>O</w:t>
              </w:r>
            </w:ins>
          </w:p>
        </w:tc>
        <w:tc>
          <w:tcPr>
            <w:tcW w:w="1080" w:type="dxa"/>
          </w:tcPr>
          <w:p w14:paraId="5C19754B" w14:textId="77777777" w:rsidR="006C4223" w:rsidRPr="00A423D1" w:rsidRDefault="006C4223" w:rsidP="006C4223">
            <w:pPr>
              <w:keepNext/>
              <w:keepLines/>
              <w:spacing w:after="0"/>
              <w:jc w:val="both"/>
              <w:rPr>
                <w:ins w:id="179" w:author="Huawei" w:date="2019-11-04T11:17:00Z"/>
                <w:rFonts w:ascii="Arial" w:eastAsia="宋体" w:hAnsi="Arial"/>
                <w:sz w:val="18"/>
                <w:lang w:eastAsia="ja-JP"/>
              </w:rPr>
            </w:pPr>
          </w:p>
        </w:tc>
        <w:tc>
          <w:tcPr>
            <w:tcW w:w="1512" w:type="dxa"/>
          </w:tcPr>
          <w:p w14:paraId="57B59FA7" w14:textId="5EFF7F93" w:rsidR="006C4223" w:rsidRPr="00A423D1" w:rsidRDefault="006C4223" w:rsidP="006C4223">
            <w:pPr>
              <w:keepNext/>
              <w:keepLines/>
              <w:spacing w:after="0"/>
              <w:jc w:val="both"/>
              <w:rPr>
                <w:ins w:id="180" w:author="Huawei" w:date="2019-11-04T11:17:00Z"/>
                <w:rFonts w:ascii="Arial" w:eastAsia="宋体" w:hAnsi="Arial" w:cs="Arial"/>
                <w:sz w:val="18"/>
                <w:szCs w:val="18"/>
                <w:lang w:eastAsia="ja-JP"/>
              </w:rPr>
            </w:pPr>
            <w:ins w:id="181" w:author="Huawei" w:date="2019-11-04T11:17:00Z">
              <w:r>
                <w:rPr>
                  <w:rFonts w:ascii="Arial" w:hAnsi="Arial"/>
                  <w:sz w:val="18"/>
                  <w:lang w:eastAsia="ja-JP"/>
                </w:rPr>
                <w:t>9.3.1.x</w:t>
              </w:r>
            </w:ins>
          </w:p>
        </w:tc>
        <w:tc>
          <w:tcPr>
            <w:tcW w:w="2560" w:type="dxa"/>
          </w:tcPr>
          <w:p w14:paraId="6DBAA89A" w14:textId="02B3F674" w:rsidR="006C4223" w:rsidRPr="00A423D1" w:rsidRDefault="006C4223" w:rsidP="006C4223">
            <w:pPr>
              <w:keepNext/>
              <w:keepLines/>
              <w:spacing w:after="0"/>
              <w:rPr>
                <w:ins w:id="182" w:author="Huawei" w:date="2019-11-04T11:17:00Z"/>
                <w:rFonts w:ascii="Arial" w:eastAsia="宋体" w:hAnsi="Arial"/>
                <w:sz w:val="18"/>
                <w:lang w:eastAsia="ja-JP"/>
              </w:rPr>
            </w:pPr>
            <w:ins w:id="183" w:author="Huawei" w:date="2019-11-04T11:18:00Z">
              <w:r w:rsidRPr="00812CF3">
                <w:rPr>
                  <w:rFonts w:ascii="Arial" w:hAnsi="Arial" w:cs="Arial"/>
                  <w:sz w:val="18"/>
                  <w:szCs w:val="18"/>
                  <w:lang w:eastAsia="ja-JP"/>
                </w:rPr>
                <w:t>Together with the PLMN</w:t>
              </w:r>
              <w:r>
                <w:rPr>
                  <w:rFonts w:ascii="Arial" w:hAnsi="Arial" w:cs="Arial"/>
                  <w:sz w:val="18"/>
                  <w:szCs w:val="18"/>
                  <w:lang w:eastAsia="ja-JP"/>
                </w:rPr>
                <w:t xml:space="preserve"> </w:t>
              </w:r>
              <w:r w:rsidRPr="00A423D1">
                <w:rPr>
                  <w:rFonts w:ascii="Arial" w:hAnsi="Arial" w:cs="Arial"/>
                  <w:sz w:val="18"/>
                  <w:szCs w:val="18"/>
                  <w:lang w:eastAsia="ja-JP"/>
                </w:rPr>
                <w:t>Identity</w:t>
              </w:r>
              <w:r w:rsidRPr="00812CF3">
                <w:rPr>
                  <w:rFonts w:ascii="Arial" w:hAnsi="Arial" w:cs="Arial"/>
                  <w:sz w:val="18"/>
                  <w:szCs w:val="18"/>
                  <w:lang w:eastAsia="ja-JP"/>
                </w:rPr>
                <w:t xml:space="preserve">, identifies </w:t>
              </w:r>
              <w:r>
                <w:rPr>
                  <w:rFonts w:ascii="Arial" w:hAnsi="Arial" w:cs="Arial"/>
                  <w:sz w:val="18"/>
                  <w:szCs w:val="18"/>
                  <w:lang w:eastAsia="ja-JP"/>
                </w:rPr>
                <w:t>a PNI-NPN</w:t>
              </w:r>
              <w:r w:rsidRPr="00812CF3">
                <w:rPr>
                  <w:rFonts w:ascii="Arial" w:hAnsi="Arial" w:cs="Arial"/>
                  <w:sz w:val="18"/>
                  <w:szCs w:val="18"/>
                  <w:lang w:eastAsia="ja-JP"/>
                </w:rPr>
                <w:t>.</w:t>
              </w:r>
            </w:ins>
          </w:p>
        </w:tc>
      </w:tr>
      <w:tr w:rsidR="006C4223" w:rsidRPr="00A423D1" w14:paraId="30C5B3F1" w14:textId="77777777" w:rsidTr="00E421B8">
        <w:trPr>
          <w:ins w:id="184" w:author="Huawei" w:date="2019-11-04T11:17:00Z"/>
        </w:trPr>
        <w:tc>
          <w:tcPr>
            <w:tcW w:w="2160" w:type="dxa"/>
          </w:tcPr>
          <w:p w14:paraId="06AB29A8" w14:textId="628B2664" w:rsidR="006C4223" w:rsidRPr="00A423D1" w:rsidRDefault="006C4223" w:rsidP="00382549">
            <w:pPr>
              <w:keepNext/>
              <w:keepLines/>
              <w:spacing w:after="0"/>
              <w:ind w:left="72"/>
              <w:jc w:val="both"/>
              <w:rPr>
                <w:ins w:id="185" w:author="Huawei" w:date="2019-11-04T11:17:00Z"/>
                <w:rFonts w:ascii="Arial" w:eastAsia="宋体" w:hAnsi="Arial"/>
                <w:sz w:val="18"/>
                <w:lang w:eastAsia="zh-CN"/>
              </w:rPr>
            </w:pPr>
            <w:ins w:id="186" w:author="Huawei" w:date="2019-11-04T11:17:00Z">
              <w:r>
                <w:rPr>
                  <w:rFonts w:ascii="Arial" w:eastAsia="宋体" w:hAnsi="Arial"/>
                  <w:sz w:val="18"/>
                  <w:lang w:eastAsia="ja-JP"/>
                </w:rPr>
                <w:t>&gt;</w:t>
              </w:r>
              <w:r w:rsidRPr="00B7212D">
                <w:rPr>
                  <w:rFonts w:ascii="Arial" w:eastAsia="宋体" w:hAnsi="Arial"/>
                  <w:sz w:val="18"/>
                  <w:lang w:eastAsia="ja-JP"/>
                </w:rPr>
                <w:t>NID</w:t>
              </w:r>
            </w:ins>
          </w:p>
        </w:tc>
        <w:tc>
          <w:tcPr>
            <w:tcW w:w="1080" w:type="dxa"/>
          </w:tcPr>
          <w:p w14:paraId="6F69D3BE" w14:textId="7FE82FAA" w:rsidR="006C4223" w:rsidRPr="00A423D1" w:rsidRDefault="006C4223" w:rsidP="006C4223">
            <w:pPr>
              <w:keepNext/>
              <w:keepLines/>
              <w:spacing w:after="0"/>
              <w:jc w:val="both"/>
              <w:rPr>
                <w:ins w:id="187" w:author="Huawei" w:date="2019-11-04T11:17:00Z"/>
                <w:rFonts w:ascii="Arial" w:eastAsia="宋体" w:hAnsi="Arial"/>
                <w:sz w:val="18"/>
                <w:lang w:eastAsia="ja-JP"/>
              </w:rPr>
            </w:pPr>
            <w:ins w:id="188" w:author="Huawei" w:date="2019-11-04T11:17:00Z">
              <w:r>
                <w:rPr>
                  <w:rFonts w:ascii="Arial" w:hAnsi="Arial" w:cs="Arial"/>
                  <w:sz w:val="18"/>
                  <w:szCs w:val="18"/>
                  <w:lang w:eastAsia="ja-JP"/>
                </w:rPr>
                <w:t>O</w:t>
              </w:r>
            </w:ins>
          </w:p>
        </w:tc>
        <w:tc>
          <w:tcPr>
            <w:tcW w:w="1080" w:type="dxa"/>
          </w:tcPr>
          <w:p w14:paraId="49ED0554" w14:textId="77777777" w:rsidR="006C4223" w:rsidRPr="00A423D1" w:rsidRDefault="006C4223" w:rsidP="006C4223">
            <w:pPr>
              <w:keepNext/>
              <w:keepLines/>
              <w:spacing w:after="0"/>
              <w:jc w:val="both"/>
              <w:rPr>
                <w:ins w:id="189" w:author="Huawei" w:date="2019-11-04T11:17:00Z"/>
                <w:rFonts w:ascii="Arial" w:eastAsia="宋体" w:hAnsi="Arial"/>
                <w:sz w:val="18"/>
                <w:lang w:eastAsia="ja-JP"/>
              </w:rPr>
            </w:pPr>
          </w:p>
        </w:tc>
        <w:tc>
          <w:tcPr>
            <w:tcW w:w="1512" w:type="dxa"/>
          </w:tcPr>
          <w:p w14:paraId="24F2312C" w14:textId="09798A91" w:rsidR="006C4223" w:rsidRPr="00A423D1" w:rsidRDefault="006C4223" w:rsidP="006C4223">
            <w:pPr>
              <w:keepNext/>
              <w:keepLines/>
              <w:spacing w:after="0"/>
              <w:jc w:val="both"/>
              <w:rPr>
                <w:ins w:id="190" w:author="Huawei" w:date="2019-11-04T11:17:00Z"/>
                <w:rFonts w:ascii="Arial" w:eastAsia="宋体" w:hAnsi="Arial" w:cs="Arial"/>
                <w:sz w:val="18"/>
                <w:szCs w:val="18"/>
                <w:lang w:eastAsia="ja-JP"/>
              </w:rPr>
            </w:pPr>
            <w:ins w:id="191" w:author="Huawei" w:date="2019-11-04T11:17:00Z">
              <w:r>
                <w:rPr>
                  <w:rFonts w:ascii="Arial" w:hAnsi="Arial"/>
                  <w:sz w:val="18"/>
                  <w:lang w:eastAsia="ja-JP"/>
                </w:rPr>
                <w:t>9.3.1.y</w:t>
              </w:r>
            </w:ins>
          </w:p>
        </w:tc>
        <w:tc>
          <w:tcPr>
            <w:tcW w:w="2560" w:type="dxa"/>
          </w:tcPr>
          <w:p w14:paraId="7A552DA9" w14:textId="4D0265AE" w:rsidR="006C4223" w:rsidRPr="00A423D1" w:rsidRDefault="006C4223" w:rsidP="006C4223">
            <w:pPr>
              <w:keepNext/>
              <w:keepLines/>
              <w:spacing w:after="0"/>
              <w:rPr>
                <w:ins w:id="192" w:author="Huawei" w:date="2019-11-04T11:17:00Z"/>
                <w:rFonts w:ascii="Arial" w:eastAsia="宋体" w:hAnsi="Arial"/>
                <w:sz w:val="18"/>
                <w:lang w:eastAsia="ja-JP"/>
              </w:rPr>
            </w:pPr>
            <w:ins w:id="193" w:author="Huawei" w:date="2019-11-04T11:18:00Z">
              <w:r w:rsidRPr="00812CF3">
                <w:rPr>
                  <w:rFonts w:ascii="Arial" w:hAnsi="Arial" w:cs="Arial"/>
                  <w:sz w:val="18"/>
                  <w:szCs w:val="18"/>
                  <w:lang w:eastAsia="ja-JP"/>
                </w:rPr>
                <w:t>Together with the PLMN</w:t>
              </w:r>
              <w:r>
                <w:rPr>
                  <w:rFonts w:ascii="Arial" w:hAnsi="Arial" w:cs="Arial"/>
                  <w:sz w:val="18"/>
                  <w:szCs w:val="18"/>
                  <w:lang w:eastAsia="ja-JP"/>
                </w:rPr>
                <w:t xml:space="preserve"> </w:t>
              </w:r>
              <w:r w:rsidRPr="00A423D1">
                <w:rPr>
                  <w:rFonts w:ascii="Arial" w:hAnsi="Arial" w:cs="Arial"/>
                  <w:sz w:val="18"/>
                  <w:szCs w:val="18"/>
                  <w:lang w:eastAsia="ja-JP"/>
                </w:rPr>
                <w:t>Identity</w:t>
              </w:r>
              <w:r w:rsidRPr="00812CF3">
                <w:rPr>
                  <w:rFonts w:ascii="Arial" w:hAnsi="Arial" w:cs="Arial"/>
                  <w:sz w:val="18"/>
                  <w:szCs w:val="18"/>
                  <w:lang w:eastAsia="ja-JP"/>
                </w:rPr>
                <w:t xml:space="preserve">, identifies </w:t>
              </w:r>
              <w:r>
                <w:rPr>
                  <w:rFonts w:ascii="Arial" w:hAnsi="Arial" w:cs="Arial"/>
                  <w:sz w:val="18"/>
                  <w:szCs w:val="18"/>
                  <w:lang w:eastAsia="ja-JP"/>
                </w:rPr>
                <w:t>an SNPN</w:t>
              </w:r>
              <w:r w:rsidRPr="00812CF3">
                <w:rPr>
                  <w:rFonts w:ascii="Arial" w:hAnsi="Arial" w:cs="Arial"/>
                  <w:sz w:val="18"/>
                  <w:szCs w:val="18"/>
                  <w:lang w:eastAsia="ja-JP"/>
                </w:rPr>
                <w:t>.</w:t>
              </w:r>
            </w:ins>
          </w:p>
        </w:tc>
      </w:tr>
    </w:tbl>
    <w:p w14:paraId="263459A8" w14:textId="77777777" w:rsidR="00B877AC" w:rsidRPr="00A423D1" w:rsidRDefault="00B877AC" w:rsidP="00B877AC">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877AC" w:rsidRPr="00A423D1" w14:paraId="472596B7" w14:textId="77777777" w:rsidTr="00E421B8">
        <w:tc>
          <w:tcPr>
            <w:tcW w:w="3528" w:type="dxa"/>
          </w:tcPr>
          <w:p w14:paraId="41603E93" w14:textId="77777777" w:rsidR="00B877AC" w:rsidRPr="00A423D1" w:rsidRDefault="00B877AC" w:rsidP="00E421B8">
            <w:pPr>
              <w:pStyle w:val="TAH"/>
              <w:rPr>
                <w:rFonts w:eastAsia="宋体"/>
                <w:lang w:eastAsia="ja-JP"/>
              </w:rPr>
            </w:pPr>
            <w:r w:rsidRPr="00A423D1">
              <w:rPr>
                <w:rFonts w:eastAsia="宋体"/>
                <w:lang w:eastAsia="ja-JP"/>
              </w:rPr>
              <w:t>Range bound</w:t>
            </w:r>
          </w:p>
        </w:tc>
        <w:tc>
          <w:tcPr>
            <w:tcW w:w="6192" w:type="dxa"/>
          </w:tcPr>
          <w:p w14:paraId="244D5E41" w14:textId="77777777" w:rsidR="00B877AC" w:rsidRPr="00A423D1" w:rsidRDefault="00B877AC" w:rsidP="00E421B8">
            <w:pPr>
              <w:pStyle w:val="TAH"/>
              <w:rPr>
                <w:rFonts w:eastAsia="宋体"/>
                <w:lang w:eastAsia="ja-JP"/>
              </w:rPr>
            </w:pPr>
            <w:r w:rsidRPr="00A423D1">
              <w:rPr>
                <w:rFonts w:eastAsia="宋体"/>
                <w:lang w:eastAsia="ja-JP"/>
              </w:rPr>
              <w:t>Explanation</w:t>
            </w:r>
          </w:p>
        </w:tc>
      </w:tr>
      <w:tr w:rsidR="00B877AC" w:rsidRPr="00A423D1" w14:paraId="236A960A" w14:textId="77777777" w:rsidTr="00E421B8">
        <w:tc>
          <w:tcPr>
            <w:tcW w:w="3528" w:type="dxa"/>
          </w:tcPr>
          <w:p w14:paraId="0813BFAD" w14:textId="77777777" w:rsidR="00B877AC" w:rsidRPr="00A423D1" w:rsidRDefault="00B877AC" w:rsidP="00E421B8">
            <w:pPr>
              <w:pStyle w:val="TAL"/>
              <w:rPr>
                <w:rFonts w:eastAsia="宋体"/>
                <w:lang w:eastAsia="ja-JP"/>
              </w:rPr>
            </w:pPr>
            <w:proofErr w:type="spellStart"/>
            <w:r w:rsidRPr="00A423D1">
              <w:rPr>
                <w:rFonts w:eastAsia="宋体"/>
                <w:lang w:eastAsia="ja-JP"/>
              </w:rPr>
              <w:t>maxnoofExtendedBPLMNs</w:t>
            </w:r>
            <w:proofErr w:type="spellEnd"/>
          </w:p>
        </w:tc>
        <w:tc>
          <w:tcPr>
            <w:tcW w:w="6192" w:type="dxa"/>
          </w:tcPr>
          <w:p w14:paraId="78AD177A" w14:textId="77777777" w:rsidR="00B877AC" w:rsidRPr="00A423D1" w:rsidRDefault="00B877AC" w:rsidP="00E421B8">
            <w:pPr>
              <w:pStyle w:val="TAL"/>
              <w:rPr>
                <w:rFonts w:eastAsia="宋体"/>
                <w:lang w:eastAsia="ja-JP"/>
              </w:rPr>
            </w:pPr>
            <w:r w:rsidRPr="00A423D1">
              <w:rPr>
                <w:rFonts w:eastAsia="宋体"/>
                <w:lang w:eastAsia="ja-JP"/>
              </w:rPr>
              <w:t>Maximum no. of Extended Broadcast PLMN Ids. Value is 6.</w:t>
            </w:r>
          </w:p>
        </w:tc>
      </w:tr>
    </w:tbl>
    <w:p w14:paraId="51EB2BDE" w14:textId="7F067EFB" w:rsidR="00B83E72" w:rsidRDefault="00B83E72" w:rsidP="00292AC6">
      <w:pPr>
        <w:rPr>
          <w:highlight w:val="yellow"/>
        </w:rPr>
      </w:pPr>
    </w:p>
    <w:p w14:paraId="4CF49E5D" w14:textId="386121FF" w:rsidR="00B877AC" w:rsidRPr="00292AC6" w:rsidRDefault="00B21BCC" w:rsidP="00292AC6">
      <w:pPr>
        <w:rPr>
          <w:highlight w:val="yellow"/>
        </w:rPr>
      </w:pPr>
      <w:r w:rsidRPr="00292AC6">
        <w:rPr>
          <w:highlight w:val="yellow"/>
        </w:rPr>
        <w:t>&lt;Unchanged Text Omitted&gt;</w:t>
      </w:r>
    </w:p>
    <w:p w14:paraId="00168F8A" w14:textId="5C5D9B0B" w:rsidR="009A4D74" w:rsidRPr="00A423D1" w:rsidRDefault="009A4D74" w:rsidP="009A4D74">
      <w:pPr>
        <w:pStyle w:val="4"/>
        <w:rPr>
          <w:ins w:id="194" w:author="Huawei" w:date="2019-08-16T14:47:00Z"/>
          <w:lang w:eastAsia="zh-CN"/>
        </w:rPr>
      </w:pPr>
      <w:ins w:id="195" w:author="Huawei" w:date="2019-08-16T14:47:00Z">
        <w:r w:rsidRPr="00A423D1">
          <w:rPr>
            <w:lang w:eastAsia="zh-CN"/>
          </w:rPr>
          <w:t>9.3.1.</w:t>
        </w:r>
      </w:ins>
      <w:ins w:id="196" w:author="Huawei" w:date="2019-11-04T11:18:00Z">
        <w:r w:rsidR="00E93730">
          <w:rPr>
            <w:lang w:eastAsia="zh-CN"/>
          </w:rPr>
          <w:t>x</w:t>
        </w:r>
      </w:ins>
      <w:ins w:id="197" w:author="Huawei" w:date="2019-08-16T14:47:00Z">
        <w:r w:rsidRPr="00A423D1">
          <w:rPr>
            <w:lang w:eastAsia="zh-CN"/>
          </w:rPr>
          <w:tab/>
        </w:r>
        <w:r>
          <w:rPr>
            <w:lang w:eastAsia="zh-CN"/>
          </w:rPr>
          <w:t>CAG ID</w:t>
        </w:r>
      </w:ins>
    </w:p>
    <w:p w14:paraId="7C8D5A26" w14:textId="77777777" w:rsidR="009A4D74" w:rsidRPr="00A423D1" w:rsidRDefault="009A4D74" w:rsidP="009A4D74">
      <w:pPr>
        <w:rPr>
          <w:ins w:id="198" w:author="Huawei" w:date="2019-08-16T14:47:00Z"/>
          <w:lang w:eastAsia="zh-CN"/>
        </w:rPr>
      </w:pPr>
      <w:ins w:id="199" w:author="Huawei" w:date="2019-08-16T14:47:00Z">
        <w:r w:rsidRPr="00A423D1">
          <w:rPr>
            <w:lang w:eastAsia="zh-CN"/>
          </w:rPr>
          <w:t xml:space="preserve">This IE uniquely identifies a </w:t>
        </w:r>
        <w:r>
          <w:rPr>
            <w:lang w:eastAsia="zh-CN"/>
          </w:rPr>
          <w:t>CAG</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A4D74" w:rsidRPr="00A423D1" w14:paraId="470562CE" w14:textId="77777777" w:rsidTr="005E69D6">
        <w:trPr>
          <w:jc w:val="center"/>
          <w:ins w:id="200"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55C86CC6" w14:textId="77777777" w:rsidR="009A4D74" w:rsidRPr="00A423D1" w:rsidRDefault="009A4D74" w:rsidP="005E69D6">
            <w:pPr>
              <w:pStyle w:val="TAH"/>
              <w:rPr>
                <w:ins w:id="201" w:author="Huawei" w:date="2019-08-16T14:47:00Z"/>
                <w:rFonts w:eastAsia="Malgun Gothic"/>
              </w:rPr>
            </w:pPr>
            <w:ins w:id="202" w:author="Huawei" w:date="2019-08-16T14:47: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501D10F" w14:textId="77777777" w:rsidR="009A4D74" w:rsidRPr="00A423D1" w:rsidRDefault="009A4D74" w:rsidP="005E69D6">
            <w:pPr>
              <w:pStyle w:val="TAH"/>
              <w:rPr>
                <w:ins w:id="203" w:author="Huawei" w:date="2019-08-16T14:47:00Z"/>
                <w:rFonts w:eastAsia="Malgun Gothic"/>
              </w:rPr>
            </w:pPr>
            <w:ins w:id="204" w:author="Huawei" w:date="2019-08-16T14:47: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31BDD9DB" w14:textId="77777777" w:rsidR="009A4D74" w:rsidRPr="00A423D1" w:rsidRDefault="009A4D74" w:rsidP="005E69D6">
            <w:pPr>
              <w:pStyle w:val="TAH"/>
              <w:rPr>
                <w:ins w:id="205" w:author="Huawei" w:date="2019-08-16T14:47:00Z"/>
                <w:rFonts w:eastAsia="Malgun Gothic"/>
              </w:rPr>
            </w:pPr>
            <w:ins w:id="206" w:author="Huawei" w:date="2019-08-16T14:47: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14:paraId="5B5B833E" w14:textId="77777777" w:rsidR="009A4D74" w:rsidRPr="00A423D1" w:rsidRDefault="009A4D74" w:rsidP="005E69D6">
            <w:pPr>
              <w:pStyle w:val="TAH"/>
              <w:rPr>
                <w:ins w:id="207" w:author="Huawei" w:date="2019-08-16T14:47:00Z"/>
                <w:rFonts w:eastAsia="Malgun Gothic"/>
              </w:rPr>
            </w:pPr>
            <w:ins w:id="208" w:author="Huawei" w:date="2019-08-16T14:47: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0C6D5CF" w14:textId="77777777" w:rsidR="009A4D74" w:rsidRPr="00A423D1" w:rsidRDefault="009A4D74" w:rsidP="005E69D6">
            <w:pPr>
              <w:pStyle w:val="TAH"/>
              <w:rPr>
                <w:ins w:id="209" w:author="Huawei" w:date="2019-08-16T14:47:00Z"/>
                <w:rFonts w:eastAsia="Malgun Gothic"/>
              </w:rPr>
            </w:pPr>
            <w:ins w:id="210" w:author="Huawei" w:date="2019-08-16T14:47:00Z">
              <w:r w:rsidRPr="00A423D1">
                <w:rPr>
                  <w:rFonts w:eastAsia="Malgun Gothic"/>
                </w:rPr>
                <w:t>Semantics description</w:t>
              </w:r>
            </w:ins>
          </w:p>
        </w:tc>
      </w:tr>
      <w:tr w:rsidR="009A4D74" w:rsidRPr="00A423D1" w14:paraId="322CB0E4" w14:textId="77777777" w:rsidTr="005E69D6">
        <w:trPr>
          <w:jc w:val="center"/>
          <w:ins w:id="211"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34AC554C" w14:textId="77777777" w:rsidR="009A4D74" w:rsidRPr="00A423D1" w:rsidRDefault="009A4D74" w:rsidP="005E69D6">
            <w:pPr>
              <w:pStyle w:val="TAL"/>
              <w:rPr>
                <w:ins w:id="212" w:author="Huawei" w:date="2019-08-16T14:47:00Z"/>
                <w:rFonts w:eastAsia="Malgun Gothic"/>
              </w:rPr>
            </w:pPr>
            <w:ins w:id="213" w:author="Huawei" w:date="2019-08-16T14:47:00Z">
              <w:r>
                <w:rPr>
                  <w:rFonts w:eastAsia="Malgun Gothic"/>
                </w:rPr>
                <w:t>CAG ID</w:t>
              </w:r>
            </w:ins>
          </w:p>
        </w:tc>
        <w:tc>
          <w:tcPr>
            <w:tcW w:w="1134" w:type="dxa"/>
            <w:tcBorders>
              <w:top w:val="single" w:sz="4" w:space="0" w:color="auto"/>
              <w:left w:val="single" w:sz="4" w:space="0" w:color="auto"/>
              <w:bottom w:val="single" w:sz="4" w:space="0" w:color="auto"/>
              <w:right w:val="single" w:sz="4" w:space="0" w:color="auto"/>
            </w:tcBorders>
            <w:hideMark/>
          </w:tcPr>
          <w:p w14:paraId="525123FE" w14:textId="77777777" w:rsidR="009A4D74" w:rsidRPr="00A423D1" w:rsidRDefault="009A4D74" w:rsidP="005E69D6">
            <w:pPr>
              <w:pStyle w:val="TAL"/>
              <w:rPr>
                <w:ins w:id="214" w:author="Huawei" w:date="2019-08-16T14:47:00Z"/>
                <w:rFonts w:eastAsia="Malgun Gothic"/>
              </w:rPr>
            </w:pPr>
            <w:ins w:id="215" w:author="Huawei" w:date="2019-08-16T14:47: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14:paraId="0DDEA9E2" w14:textId="77777777" w:rsidR="009A4D74" w:rsidRPr="00A423D1" w:rsidRDefault="009A4D74" w:rsidP="005E69D6">
            <w:pPr>
              <w:pStyle w:val="TAL"/>
              <w:rPr>
                <w:ins w:id="216" w:author="Huawei" w:date="2019-08-16T14:47: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3227F814" w14:textId="77777777" w:rsidR="009A4D74" w:rsidRPr="00A423D1" w:rsidRDefault="009A4D74" w:rsidP="005E69D6">
            <w:pPr>
              <w:pStyle w:val="TAL"/>
              <w:rPr>
                <w:ins w:id="217" w:author="Huawei" w:date="2019-08-16T14:47:00Z"/>
                <w:rFonts w:eastAsia="Malgun Gothic"/>
              </w:rPr>
            </w:pPr>
            <w:ins w:id="218" w:author="Huawei" w:date="2019-08-16T14:47: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14:paraId="4264DADA" w14:textId="77777777" w:rsidR="009A4D74" w:rsidRPr="00A423D1" w:rsidRDefault="009A4D74" w:rsidP="005E69D6">
            <w:pPr>
              <w:pStyle w:val="TAL"/>
              <w:rPr>
                <w:ins w:id="219" w:author="Huawei" w:date="2019-08-16T14:47:00Z"/>
                <w:rFonts w:eastAsia="Malgun Gothic"/>
              </w:rPr>
            </w:pPr>
            <w:ins w:id="220" w:author="Huawei" w:date="2019-08-16T14:47:00Z">
              <w:r w:rsidRPr="00A423D1">
                <w:rPr>
                  <w:rFonts w:eastAsia="Malgun Gothic"/>
                </w:rPr>
                <w:t xml:space="preserve">Corresponds to the </w:t>
              </w:r>
              <w:r>
                <w:rPr>
                  <w:rFonts w:eastAsia="Malgun Gothic"/>
                  <w:i/>
                </w:rPr>
                <w:t xml:space="preserve">FFS </w:t>
              </w:r>
              <w:r w:rsidRPr="00A423D1">
                <w:rPr>
                  <w:rFonts w:eastAsia="Malgun Gothic"/>
                </w:rPr>
                <w:t>defined in TS 38.331 [</w:t>
              </w:r>
              <w:r w:rsidRPr="00A423D1">
                <w:rPr>
                  <w:rFonts w:eastAsia="MS Mincho"/>
                  <w:lang w:eastAsia="ja-JP"/>
                </w:rPr>
                <w:t>8</w:t>
              </w:r>
              <w:r w:rsidRPr="00A423D1">
                <w:rPr>
                  <w:rFonts w:eastAsia="Malgun Gothic"/>
                </w:rPr>
                <w:t>].</w:t>
              </w:r>
            </w:ins>
          </w:p>
        </w:tc>
      </w:tr>
    </w:tbl>
    <w:p w14:paraId="778AF08B" w14:textId="77777777" w:rsidR="009A4D74" w:rsidRPr="00CE53A3" w:rsidRDefault="009A4D74" w:rsidP="009A4D74">
      <w:pPr>
        <w:rPr>
          <w:ins w:id="221" w:author="Huawei" w:date="2019-08-16T14:47:00Z"/>
        </w:rPr>
      </w:pPr>
    </w:p>
    <w:p w14:paraId="283AFCE8" w14:textId="60B515C9" w:rsidR="009A4D74" w:rsidRPr="00A423D1" w:rsidRDefault="009A4D74" w:rsidP="009A4D74">
      <w:pPr>
        <w:pStyle w:val="4"/>
        <w:rPr>
          <w:ins w:id="222" w:author="Huawei" w:date="2019-08-16T14:47:00Z"/>
          <w:lang w:eastAsia="zh-CN"/>
        </w:rPr>
      </w:pPr>
      <w:ins w:id="223" w:author="Huawei" w:date="2019-08-16T14:47:00Z">
        <w:r w:rsidRPr="00A423D1">
          <w:rPr>
            <w:lang w:eastAsia="zh-CN"/>
          </w:rPr>
          <w:t>9.3.1.</w:t>
        </w:r>
      </w:ins>
      <w:ins w:id="224" w:author="Huawei" w:date="2019-11-04T11:18:00Z">
        <w:r w:rsidR="00E93730">
          <w:rPr>
            <w:lang w:eastAsia="zh-CN"/>
          </w:rPr>
          <w:t>y</w:t>
        </w:r>
      </w:ins>
      <w:ins w:id="225" w:author="Huawei" w:date="2019-08-16T14:47:00Z">
        <w:r w:rsidRPr="00A423D1">
          <w:rPr>
            <w:lang w:eastAsia="zh-CN"/>
          </w:rPr>
          <w:tab/>
        </w:r>
        <w:r>
          <w:rPr>
            <w:lang w:eastAsia="zh-CN"/>
          </w:rPr>
          <w:t>NID</w:t>
        </w:r>
      </w:ins>
    </w:p>
    <w:p w14:paraId="7A052639" w14:textId="77777777" w:rsidR="009A4D74" w:rsidRPr="00A423D1" w:rsidRDefault="009A4D74" w:rsidP="009A4D74">
      <w:pPr>
        <w:rPr>
          <w:ins w:id="226" w:author="Huawei" w:date="2019-08-16T14:47:00Z"/>
          <w:lang w:eastAsia="zh-CN"/>
        </w:rPr>
      </w:pPr>
      <w:ins w:id="227" w:author="Huawei" w:date="2019-08-16T14:47:00Z">
        <w:r w:rsidRPr="00A423D1">
          <w:rPr>
            <w:lang w:eastAsia="zh-CN"/>
          </w:rPr>
          <w:t xml:space="preserve">This IE uniquely identifies a </w:t>
        </w:r>
        <w:r>
          <w:rPr>
            <w:lang w:eastAsia="zh-CN"/>
          </w:rPr>
          <w:t>SNPN</w:t>
        </w:r>
        <w:r w:rsidRPr="00A423D1">
          <w:rPr>
            <w:lang w:eastAsia="zh-CN"/>
          </w:rPr>
          <w:t xml:space="preserve"> </w:t>
        </w:r>
        <w:r>
          <w:rPr>
            <w:lang w:eastAsia="zh-CN"/>
          </w:rPr>
          <w:t>per PLMN</w:t>
        </w:r>
        <w:r w:rsidRPr="00A423D1">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9A4D74" w:rsidRPr="00A423D1" w14:paraId="6BB2FBFA" w14:textId="77777777" w:rsidTr="005E69D6">
        <w:trPr>
          <w:jc w:val="center"/>
          <w:ins w:id="228"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32983FA9" w14:textId="77777777" w:rsidR="009A4D74" w:rsidRPr="00A423D1" w:rsidRDefault="009A4D74" w:rsidP="005E69D6">
            <w:pPr>
              <w:pStyle w:val="TAH"/>
              <w:rPr>
                <w:ins w:id="229" w:author="Huawei" w:date="2019-08-16T14:47:00Z"/>
                <w:rFonts w:eastAsia="Malgun Gothic"/>
              </w:rPr>
            </w:pPr>
            <w:ins w:id="230" w:author="Huawei" w:date="2019-08-16T14:47:00Z">
              <w:r w:rsidRPr="00A423D1">
                <w:rPr>
                  <w:rFonts w:eastAsia="Malgun Gothic"/>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5CF000D" w14:textId="77777777" w:rsidR="009A4D74" w:rsidRPr="00A423D1" w:rsidRDefault="009A4D74" w:rsidP="005E69D6">
            <w:pPr>
              <w:pStyle w:val="TAH"/>
              <w:rPr>
                <w:ins w:id="231" w:author="Huawei" w:date="2019-08-16T14:47:00Z"/>
                <w:rFonts w:eastAsia="Malgun Gothic"/>
              </w:rPr>
            </w:pPr>
            <w:ins w:id="232" w:author="Huawei" w:date="2019-08-16T14:47:00Z">
              <w:r w:rsidRPr="00A423D1">
                <w:rPr>
                  <w:rFonts w:eastAsia="Malgun Gothic"/>
                </w:rPr>
                <w:t>Presence</w:t>
              </w:r>
            </w:ins>
          </w:p>
        </w:tc>
        <w:tc>
          <w:tcPr>
            <w:tcW w:w="1701" w:type="dxa"/>
            <w:tcBorders>
              <w:top w:val="single" w:sz="4" w:space="0" w:color="auto"/>
              <w:left w:val="single" w:sz="4" w:space="0" w:color="auto"/>
              <w:bottom w:val="single" w:sz="4" w:space="0" w:color="auto"/>
              <w:right w:val="single" w:sz="4" w:space="0" w:color="auto"/>
            </w:tcBorders>
            <w:hideMark/>
          </w:tcPr>
          <w:p w14:paraId="4141BB67" w14:textId="77777777" w:rsidR="009A4D74" w:rsidRPr="00A423D1" w:rsidRDefault="009A4D74" w:rsidP="005E69D6">
            <w:pPr>
              <w:pStyle w:val="TAH"/>
              <w:rPr>
                <w:ins w:id="233" w:author="Huawei" w:date="2019-08-16T14:47:00Z"/>
                <w:rFonts w:eastAsia="Malgun Gothic"/>
              </w:rPr>
            </w:pPr>
            <w:ins w:id="234" w:author="Huawei" w:date="2019-08-16T14:47:00Z">
              <w:r w:rsidRPr="00A423D1">
                <w:rPr>
                  <w:rFonts w:eastAsia="Malgun Gothic"/>
                </w:rPr>
                <w:t>Range</w:t>
              </w:r>
            </w:ins>
          </w:p>
        </w:tc>
        <w:tc>
          <w:tcPr>
            <w:tcW w:w="1559" w:type="dxa"/>
            <w:tcBorders>
              <w:top w:val="single" w:sz="4" w:space="0" w:color="auto"/>
              <w:left w:val="single" w:sz="4" w:space="0" w:color="auto"/>
              <w:bottom w:val="single" w:sz="4" w:space="0" w:color="auto"/>
              <w:right w:val="single" w:sz="4" w:space="0" w:color="auto"/>
            </w:tcBorders>
            <w:hideMark/>
          </w:tcPr>
          <w:p w14:paraId="11BF3F9A" w14:textId="77777777" w:rsidR="009A4D74" w:rsidRPr="00A423D1" w:rsidRDefault="009A4D74" w:rsidP="005E69D6">
            <w:pPr>
              <w:pStyle w:val="TAH"/>
              <w:rPr>
                <w:ins w:id="235" w:author="Huawei" w:date="2019-08-16T14:47:00Z"/>
                <w:rFonts w:eastAsia="Malgun Gothic"/>
              </w:rPr>
            </w:pPr>
            <w:ins w:id="236" w:author="Huawei" w:date="2019-08-16T14:47:00Z">
              <w:r w:rsidRPr="00A423D1">
                <w:rPr>
                  <w:rFonts w:eastAsia="Malgun Gothic"/>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0F7C0F9" w14:textId="77777777" w:rsidR="009A4D74" w:rsidRPr="00A423D1" w:rsidRDefault="009A4D74" w:rsidP="005E69D6">
            <w:pPr>
              <w:pStyle w:val="TAH"/>
              <w:rPr>
                <w:ins w:id="237" w:author="Huawei" w:date="2019-08-16T14:47:00Z"/>
                <w:rFonts w:eastAsia="Malgun Gothic"/>
              </w:rPr>
            </w:pPr>
            <w:ins w:id="238" w:author="Huawei" w:date="2019-08-16T14:47:00Z">
              <w:r w:rsidRPr="00A423D1">
                <w:rPr>
                  <w:rFonts w:eastAsia="Malgun Gothic"/>
                </w:rPr>
                <w:t>Semantics description</w:t>
              </w:r>
            </w:ins>
          </w:p>
        </w:tc>
      </w:tr>
      <w:tr w:rsidR="009A4D74" w:rsidRPr="00A423D1" w14:paraId="7ADABC2C" w14:textId="77777777" w:rsidTr="005E69D6">
        <w:trPr>
          <w:jc w:val="center"/>
          <w:ins w:id="239" w:author="Huawei" w:date="2019-08-16T14:47:00Z"/>
        </w:trPr>
        <w:tc>
          <w:tcPr>
            <w:tcW w:w="2552" w:type="dxa"/>
            <w:tcBorders>
              <w:top w:val="single" w:sz="4" w:space="0" w:color="auto"/>
              <w:left w:val="single" w:sz="4" w:space="0" w:color="auto"/>
              <w:bottom w:val="single" w:sz="4" w:space="0" w:color="auto"/>
              <w:right w:val="single" w:sz="4" w:space="0" w:color="auto"/>
            </w:tcBorders>
            <w:hideMark/>
          </w:tcPr>
          <w:p w14:paraId="4C7998D6" w14:textId="77777777" w:rsidR="009A4D74" w:rsidRPr="00A423D1" w:rsidRDefault="009A4D74" w:rsidP="005E69D6">
            <w:pPr>
              <w:pStyle w:val="TAL"/>
              <w:rPr>
                <w:ins w:id="240" w:author="Huawei" w:date="2019-08-16T14:47:00Z"/>
                <w:rFonts w:eastAsia="Malgun Gothic"/>
              </w:rPr>
            </w:pPr>
            <w:ins w:id="241" w:author="Huawei" w:date="2019-08-16T14:47:00Z">
              <w:r>
                <w:rPr>
                  <w:rFonts w:eastAsia="Malgun Gothic"/>
                </w:rPr>
                <w:t>NID</w:t>
              </w:r>
            </w:ins>
          </w:p>
        </w:tc>
        <w:tc>
          <w:tcPr>
            <w:tcW w:w="1134" w:type="dxa"/>
            <w:tcBorders>
              <w:top w:val="single" w:sz="4" w:space="0" w:color="auto"/>
              <w:left w:val="single" w:sz="4" w:space="0" w:color="auto"/>
              <w:bottom w:val="single" w:sz="4" w:space="0" w:color="auto"/>
              <w:right w:val="single" w:sz="4" w:space="0" w:color="auto"/>
            </w:tcBorders>
            <w:hideMark/>
          </w:tcPr>
          <w:p w14:paraId="6FE91CAF" w14:textId="77777777" w:rsidR="009A4D74" w:rsidRPr="00A423D1" w:rsidRDefault="009A4D74" w:rsidP="005E69D6">
            <w:pPr>
              <w:pStyle w:val="TAL"/>
              <w:rPr>
                <w:ins w:id="242" w:author="Huawei" w:date="2019-08-16T14:47:00Z"/>
                <w:rFonts w:eastAsia="Malgun Gothic"/>
              </w:rPr>
            </w:pPr>
            <w:ins w:id="243" w:author="Huawei" w:date="2019-08-16T14:47:00Z">
              <w:r w:rsidRPr="00A423D1">
                <w:rPr>
                  <w:rFonts w:eastAsia="Malgun Gothic"/>
                </w:rPr>
                <w:t>M</w:t>
              </w:r>
            </w:ins>
          </w:p>
        </w:tc>
        <w:tc>
          <w:tcPr>
            <w:tcW w:w="1701" w:type="dxa"/>
            <w:tcBorders>
              <w:top w:val="single" w:sz="4" w:space="0" w:color="auto"/>
              <w:left w:val="single" w:sz="4" w:space="0" w:color="auto"/>
              <w:bottom w:val="single" w:sz="4" w:space="0" w:color="auto"/>
              <w:right w:val="single" w:sz="4" w:space="0" w:color="auto"/>
            </w:tcBorders>
          </w:tcPr>
          <w:p w14:paraId="5CFE68B3" w14:textId="77777777" w:rsidR="009A4D74" w:rsidRPr="00A423D1" w:rsidRDefault="009A4D74" w:rsidP="005E69D6">
            <w:pPr>
              <w:pStyle w:val="TAL"/>
              <w:rPr>
                <w:ins w:id="244" w:author="Huawei" w:date="2019-08-16T14:47:00Z"/>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27037013" w14:textId="77777777" w:rsidR="009A4D74" w:rsidRPr="00A423D1" w:rsidRDefault="009A4D74" w:rsidP="005E69D6">
            <w:pPr>
              <w:pStyle w:val="TAL"/>
              <w:rPr>
                <w:ins w:id="245" w:author="Huawei" w:date="2019-08-16T14:47:00Z"/>
                <w:rFonts w:eastAsia="Malgun Gothic"/>
              </w:rPr>
            </w:pPr>
            <w:ins w:id="246" w:author="Huawei" w:date="2019-08-16T14:47:00Z">
              <w:r>
                <w:rPr>
                  <w:rFonts w:eastAsia="Malgun Gothic"/>
                </w:rPr>
                <w:t>FFS</w:t>
              </w:r>
            </w:ins>
          </w:p>
        </w:tc>
        <w:tc>
          <w:tcPr>
            <w:tcW w:w="2410" w:type="dxa"/>
            <w:tcBorders>
              <w:top w:val="single" w:sz="4" w:space="0" w:color="auto"/>
              <w:left w:val="single" w:sz="4" w:space="0" w:color="auto"/>
              <w:bottom w:val="single" w:sz="4" w:space="0" w:color="auto"/>
              <w:right w:val="single" w:sz="4" w:space="0" w:color="auto"/>
            </w:tcBorders>
            <w:hideMark/>
          </w:tcPr>
          <w:p w14:paraId="49EF4299" w14:textId="77777777" w:rsidR="009A4D74" w:rsidRPr="00A423D1" w:rsidRDefault="009A4D74" w:rsidP="005E69D6">
            <w:pPr>
              <w:pStyle w:val="TAL"/>
              <w:rPr>
                <w:ins w:id="247" w:author="Huawei" w:date="2019-08-16T14:47:00Z"/>
                <w:rFonts w:eastAsia="Malgun Gothic"/>
              </w:rPr>
            </w:pPr>
            <w:ins w:id="248" w:author="Huawei" w:date="2019-08-16T14:47:00Z">
              <w:r w:rsidRPr="00A423D1">
                <w:rPr>
                  <w:rFonts w:eastAsia="Malgun Gothic"/>
                </w:rPr>
                <w:t xml:space="preserve">Corresponds to the </w:t>
              </w:r>
              <w:r>
                <w:rPr>
                  <w:rFonts w:eastAsia="Malgun Gothic"/>
                  <w:i/>
                </w:rPr>
                <w:t>FFS</w:t>
              </w:r>
              <w:r w:rsidRPr="00A423D1">
                <w:rPr>
                  <w:rFonts w:eastAsia="Malgun Gothic"/>
                </w:rPr>
                <w:t xml:space="preserve"> defined in TS 38.331 [</w:t>
              </w:r>
              <w:r w:rsidRPr="00A423D1">
                <w:rPr>
                  <w:rFonts w:eastAsia="MS Mincho"/>
                  <w:lang w:eastAsia="ja-JP"/>
                </w:rPr>
                <w:t>8</w:t>
              </w:r>
              <w:r w:rsidRPr="00A423D1">
                <w:rPr>
                  <w:rFonts w:eastAsia="Malgun Gothic"/>
                </w:rPr>
                <w:t>].</w:t>
              </w:r>
            </w:ins>
          </w:p>
        </w:tc>
      </w:tr>
    </w:tbl>
    <w:p w14:paraId="3471E6F6" w14:textId="77777777" w:rsidR="009A4D74" w:rsidRPr="00CA5B6C" w:rsidRDefault="009A4D74" w:rsidP="009A4D74">
      <w:pPr>
        <w:rPr>
          <w:ins w:id="249" w:author="Huawei" w:date="2019-08-16T14:47:00Z"/>
        </w:rPr>
      </w:pPr>
    </w:p>
    <w:p w14:paraId="264ED09C" w14:textId="77777777"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38A5B4C8" w14:textId="77777777" w:rsidR="007E7FAF" w:rsidRDefault="007E7FAF">
      <w:pPr>
        <w:rPr>
          <w:noProof/>
        </w:rPr>
      </w:pPr>
    </w:p>
    <w:sectPr w:rsidR="007E7FA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69B54" w16cid:durableId="20FC51F4"/>
  <w16cid:commentId w16cid:paraId="6A4A739A" w16cid:durableId="20FC52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1AA56" w14:textId="77777777" w:rsidR="0020649E" w:rsidRDefault="0020649E">
      <w:r>
        <w:separator/>
      </w:r>
    </w:p>
  </w:endnote>
  <w:endnote w:type="continuationSeparator" w:id="0">
    <w:p w14:paraId="6E8A2285" w14:textId="77777777" w:rsidR="0020649E" w:rsidRDefault="00206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64C38" w14:textId="77777777" w:rsidR="0020649E" w:rsidRDefault="0020649E">
      <w:r>
        <w:separator/>
      </w:r>
    </w:p>
  </w:footnote>
  <w:footnote w:type="continuationSeparator" w:id="0">
    <w:p w14:paraId="408D80B9" w14:textId="77777777" w:rsidR="0020649E" w:rsidRDefault="00206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6FED5" w14:textId="77777777" w:rsidR="0018406B" w:rsidRDefault="00184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B4EE1" w14:textId="77777777" w:rsidR="0018406B" w:rsidRDefault="001840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18B23" w14:textId="77777777" w:rsidR="0018406B" w:rsidRDefault="001840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2A3" w14:textId="77777777" w:rsidR="0018406B" w:rsidRDefault="001840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chenchen (F)">
    <w15:presenceInfo w15:providerId="AD" w15:userId="S-1-5-21-147214757-305610072-1517763936-5772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40"/>
    <w:rsid w:val="00012E27"/>
    <w:rsid w:val="00022677"/>
    <w:rsid w:val="00022E4A"/>
    <w:rsid w:val="000257E9"/>
    <w:rsid w:val="00027F28"/>
    <w:rsid w:val="000309F5"/>
    <w:rsid w:val="00037236"/>
    <w:rsid w:val="000406E1"/>
    <w:rsid w:val="000414F5"/>
    <w:rsid w:val="0004576F"/>
    <w:rsid w:val="00060985"/>
    <w:rsid w:val="00064912"/>
    <w:rsid w:val="00065F77"/>
    <w:rsid w:val="00066620"/>
    <w:rsid w:val="00077697"/>
    <w:rsid w:val="0008489A"/>
    <w:rsid w:val="0009628F"/>
    <w:rsid w:val="000A2EA4"/>
    <w:rsid w:val="000A3D0A"/>
    <w:rsid w:val="000A571C"/>
    <w:rsid w:val="000A6394"/>
    <w:rsid w:val="000B0A25"/>
    <w:rsid w:val="000B7FED"/>
    <w:rsid w:val="000C038A"/>
    <w:rsid w:val="000C6598"/>
    <w:rsid w:val="000D4247"/>
    <w:rsid w:val="000E182E"/>
    <w:rsid w:val="000E2A3C"/>
    <w:rsid w:val="000E32A8"/>
    <w:rsid w:val="000E32BF"/>
    <w:rsid w:val="000E3651"/>
    <w:rsid w:val="000E50F2"/>
    <w:rsid w:val="000F7948"/>
    <w:rsid w:val="001023BE"/>
    <w:rsid w:val="00103152"/>
    <w:rsid w:val="00104196"/>
    <w:rsid w:val="00105C29"/>
    <w:rsid w:val="00111AA5"/>
    <w:rsid w:val="00114091"/>
    <w:rsid w:val="00126886"/>
    <w:rsid w:val="00132210"/>
    <w:rsid w:val="00132684"/>
    <w:rsid w:val="00134364"/>
    <w:rsid w:val="00145D43"/>
    <w:rsid w:val="00154D18"/>
    <w:rsid w:val="00176B25"/>
    <w:rsid w:val="0018406B"/>
    <w:rsid w:val="00185A28"/>
    <w:rsid w:val="00191519"/>
    <w:rsid w:val="00192329"/>
    <w:rsid w:val="00192C16"/>
    <w:rsid w:val="00192C46"/>
    <w:rsid w:val="00194388"/>
    <w:rsid w:val="00195BB2"/>
    <w:rsid w:val="00197432"/>
    <w:rsid w:val="001A08B3"/>
    <w:rsid w:val="001A7B60"/>
    <w:rsid w:val="001B52F0"/>
    <w:rsid w:val="001B59D5"/>
    <w:rsid w:val="001B7A65"/>
    <w:rsid w:val="001B7B9A"/>
    <w:rsid w:val="001C53D2"/>
    <w:rsid w:val="001D1866"/>
    <w:rsid w:val="001D2296"/>
    <w:rsid w:val="001D5136"/>
    <w:rsid w:val="001E41F3"/>
    <w:rsid w:val="001E4D69"/>
    <w:rsid w:val="001F1CAC"/>
    <w:rsid w:val="0020649E"/>
    <w:rsid w:val="00207168"/>
    <w:rsid w:val="0021327C"/>
    <w:rsid w:val="002133E1"/>
    <w:rsid w:val="00214D00"/>
    <w:rsid w:val="00214EF3"/>
    <w:rsid w:val="00222EA2"/>
    <w:rsid w:val="002426D9"/>
    <w:rsid w:val="00254158"/>
    <w:rsid w:val="0026004D"/>
    <w:rsid w:val="00263FAE"/>
    <w:rsid w:val="00263FD7"/>
    <w:rsid w:val="002640DD"/>
    <w:rsid w:val="00270557"/>
    <w:rsid w:val="00275D12"/>
    <w:rsid w:val="002773FE"/>
    <w:rsid w:val="00281524"/>
    <w:rsid w:val="00284FEB"/>
    <w:rsid w:val="002860C4"/>
    <w:rsid w:val="002879BF"/>
    <w:rsid w:val="00292AC6"/>
    <w:rsid w:val="002944E8"/>
    <w:rsid w:val="00297A8E"/>
    <w:rsid w:val="002A1D80"/>
    <w:rsid w:val="002A1E91"/>
    <w:rsid w:val="002B04D6"/>
    <w:rsid w:val="002B1368"/>
    <w:rsid w:val="002B19C2"/>
    <w:rsid w:val="002B21B3"/>
    <w:rsid w:val="002B4925"/>
    <w:rsid w:val="002B4AAE"/>
    <w:rsid w:val="002B5741"/>
    <w:rsid w:val="002C115C"/>
    <w:rsid w:val="002D4A65"/>
    <w:rsid w:val="002F3378"/>
    <w:rsid w:val="002F6C87"/>
    <w:rsid w:val="002F7A02"/>
    <w:rsid w:val="00305409"/>
    <w:rsid w:val="00307166"/>
    <w:rsid w:val="003177AB"/>
    <w:rsid w:val="003439B1"/>
    <w:rsid w:val="00345C74"/>
    <w:rsid w:val="003558CE"/>
    <w:rsid w:val="003609EF"/>
    <w:rsid w:val="0036231A"/>
    <w:rsid w:val="00362413"/>
    <w:rsid w:val="00366B9F"/>
    <w:rsid w:val="00374DD4"/>
    <w:rsid w:val="0037589B"/>
    <w:rsid w:val="00375A44"/>
    <w:rsid w:val="00382549"/>
    <w:rsid w:val="0038682A"/>
    <w:rsid w:val="00391D5C"/>
    <w:rsid w:val="003A545B"/>
    <w:rsid w:val="003A597A"/>
    <w:rsid w:val="003A7345"/>
    <w:rsid w:val="003B0812"/>
    <w:rsid w:val="003B4E42"/>
    <w:rsid w:val="003C0E0A"/>
    <w:rsid w:val="003C4704"/>
    <w:rsid w:val="003C671C"/>
    <w:rsid w:val="003D06FD"/>
    <w:rsid w:val="003D15B4"/>
    <w:rsid w:val="003D2AC1"/>
    <w:rsid w:val="003E1A36"/>
    <w:rsid w:val="003E4F21"/>
    <w:rsid w:val="003F0BF7"/>
    <w:rsid w:val="00410371"/>
    <w:rsid w:val="00411BFC"/>
    <w:rsid w:val="00423087"/>
    <w:rsid w:val="004242F1"/>
    <w:rsid w:val="0042615A"/>
    <w:rsid w:val="004413DC"/>
    <w:rsid w:val="004465C4"/>
    <w:rsid w:val="0045160C"/>
    <w:rsid w:val="00451D20"/>
    <w:rsid w:val="004528CE"/>
    <w:rsid w:val="004636DA"/>
    <w:rsid w:val="00464682"/>
    <w:rsid w:val="004B75B7"/>
    <w:rsid w:val="004C3F86"/>
    <w:rsid w:val="004E1665"/>
    <w:rsid w:val="004E2FA3"/>
    <w:rsid w:val="004E45B2"/>
    <w:rsid w:val="004E5F4C"/>
    <w:rsid w:val="004F6282"/>
    <w:rsid w:val="00501992"/>
    <w:rsid w:val="00504C27"/>
    <w:rsid w:val="005074CB"/>
    <w:rsid w:val="0051580D"/>
    <w:rsid w:val="005321C1"/>
    <w:rsid w:val="0053785E"/>
    <w:rsid w:val="005400B2"/>
    <w:rsid w:val="0054282F"/>
    <w:rsid w:val="00547111"/>
    <w:rsid w:val="00556DC0"/>
    <w:rsid w:val="00556E6B"/>
    <w:rsid w:val="00556FFE"/>
    <w:rsid w:val="005619BA"/>
    <w:rsid w:val="00566BDE"/>
    <w:rsid w:val="005703D7"/>
    <w:rsid w:val="00574FF1"/>
    <w:rsid w:val="00576033"/>
    <w:rsid w:val="00581544"/>
    <w:rsid w:val="00581973"/>
    <w:rsid w:val="00592D74"/>
    <w:rsid w:val="0059323C"/>
    <w:rsid w:val="00594722"/>
    <w:rsid w:val="00597F93"/>
    <w:rsid w:val="005B2290"/>
    <w:rsid w:val="005B306E"/>
    <w:rsid w:val="005B43FB"/>
    <w:rsid w:val="005D3E12"/>
    <w:rsid w:val="005E2C44"/>
    <w:rsid w:val="005E69D6"/>
    <w:rsid w:val="005F28CD"/>
    <w:rsid w:val="00615CB3"/>
    <w:rsid w:val="00621188"/>
    <w:rsid w:val="006255F5"/>
    <w:rsid w:val="006257ED"/>
    <w:rsid w:val="00625A0D"/>
    <w:rsid w:val="00625FC2"/>
    <w:rsid w:val="00640061"/>
    <w:rsid w:val="006505D1"/>
    <w:rsid w:val="00661CDC"/>
    <w:rsid w:val="00671B18"/>
    <w:rsid w:val="00681C02"/>
    <w:rsid w:val="00685CFD"/>
    <w:rsid w:val="00692813"/>
    <w:rsid w:val="00695808"/>
    <w:rsid w:val="006A1A61"/>
    <w:rsid w:val="006B0C9D"/>
    <w:rsid w:val="006B3768"/>
    <w:rsid w:val="006B46FB"/>
    <w:rsid w:val="006C4223"/>
    <w:rsid w:val="006D1D2A"/>
    <w:rsid w:val="006D2DAA"/>
    <w:rsid w:val="006E21FB"/>
    <w:rsid w:val="006E420D"/>
    <w:rsid w:val="006F0724"/>
    <w:rsid w:val="006F3384"/>
    <w:rsid w:val="006F4FF2"/>
    <w:rsid w:val="006F6DA7"/>
    <w:rsid w:val="006F6DB4"/>
    <w:rsid w:val="006F77BD"/>
    <w:rsid w:val="00701D8B"/>
    <w:rsid w:val="007029E2"/>
    <w:rsid w:val="00714C98"/>
    <w:rsid w:val="0073740E"/>
    <w:rsid w:val="00746A05"/>
    <w:rsid w:val="00747F1B"/>
    <w:rsid w:val="007535C6"/>
    <w:rsid w:val="00763783"/>
    <w:rsid w:val="00780E6F"/>
    <w:rsid w:val="00782079"/>
    <w:rsid w:val="007838CE"/>
    <w:rsid w:val="0078435B"/>
    <w:rsid w:val="00786D87"/>
    <w:rsid w:val="00792342"/>
    <w:rsid w:val="007977A8"/>
    <w:rsid w:val="007A1AF9"/>
    <w:rsid w:val="007A5EA2"/>
    <w:rsid w:val="007B0ACF"/>
    <w:rsid w:val="007B19CB"/>
    <w:rsid w:val="007B2594"/>
    <w:rsid w:val="007B512A"/>
    <w:rsid w:val="007B6D45"/>
    <w:rsid w:val="007C2097"/>
    <w:rsid w:val="007D145A"/>
    <w:rsid w:val="007D3621"/>
    <w:rsid w:val="007D3EEF"/>
    <w:rsid w:val="007D4369"/>
    <w:rsid w:val="007D4986"/>
    <w:rsid w:val="007D694E"/>
    <w:rsid w:val="007D6A07"/>
    <w:rsid w:val="007D6E3B"/>
    <w:rsid w:val="007D78A6"/>
    <w:rsid w:val="007E0C17"/>
    <w:rsid w:val="007E2BFA"/>
    <w:rsid w:val="007E4317"/>
    <w:rsid w:val="007E7FAF"/>
    <w:rsid w:val="007F1B45"/>
    <w:rsid w:val="007F3070"/>
    <w:rsid w:val="007F7259"/>
    <w:rsid w:val="00801B2A"/>
    <w:rsid w:val="008040A8"/>
    <w:rsid w:val="00806401"/>
    <w:rsid w:val="008136EE"/>
    <w:rsid w:val="00815715"/>
    <w:rsid w:val="00823B31"/>
    <w:rsid w:val="00826E11"/>
    <w:rsid w:val="008279FA"/>
    <w:rsid w:val="00842515"/>
    <w:rsid w:val="00844B93"/>
    <w:rsid w:val="0084746C"/>
    <w:rsid w:val="00851737"/>
    <w:rsid w:val="008626E7"/>
    <w:rsid w:val="008660BC"/>
    <w:rsid w:val="00870EE7"/>
    <w:rsid w:val="00872147"/>
    <w:rsid w:val="008744F0"/>
    <w:rsid w:val="0088468A"/>
    <w:rsid w:val="00885F49"/>
    <w:rsid w:val="008863B9"/>
    <w:rsid w:val="00886794"/>
    <w:rsid w:val="00896E13"/>
    <w:rsid w:val="008A2BEC"/>
    <w:rsid w:val="008A45A6"/>
    <w:rsid w:val="008A64A9"/>
    <w:rsid w:val="008B03C8"/>
    <w:rsid w:val="008B378E"/>
    <w:rsid w:val="008B4666"/>
    <w:rsid w:val="008C2A88"/>
    <w:rsid w:val="008D136D"/>
    <w:rsid w:val="008D482B"/>
    <w:rsid w:val="008D77B0"/>
    <w:rsid w:val="008E465C"/>
    <w:rsid w:val="008E4DB9"/>
    <w:rsid w:val="008F0924"/>
    <w:rsid w:val="008F187F"/>
    <w:rsid w:val="008F2F4D"/>
    <w:rsid w:val="008F686C"/>
    <w:rsid w:val="0090062B"/>
    <w:rsid w:val="0090719D"/>
    <w:rsid w:val="009148DE"/>
    <w:rsid w:val="00916A51"/>
    <w:rsid w:val="009171EB"/>
    <w:rsid w:val="00927897"/>
    <w:rsid w:val="00933C20"/>
    <w:rsid w:val="00941E30"/>
    <w:rsid w:val="009608A1"/>
    <w:rsid w:val="00963057"/>
    <w:rsid w:val="00964F67"/>
    <w:rsid w:val="009763EA"/>
    <w:rsid w:val="009777D9"/>
    <w:rsid w:val="00986A57"/>
    <w:rsid w:val="00987404"/>
    <w:rsid w:val="00991B88"/>
    <w:rsid w:val="00996551"/>
    <w:rsid w:val="009A4D74"/>
    <w:rsid w:val="009A5753"/>
    <w:rsid w:val="009A579D"/>
    <w:rsid w:val="009A7CDA"/>
    <w:rsid w:val="009B2840"/>
    <w:rsid w:val="009B5FC3"/>
    <w:rsid w:val="009C303B"/>
    <w:rsid w:val="009C48D8"/>
    <w:rsid w:val="009C4D59"/>
    <w:rsid w:val="009C539B"/>
    <w:rsid w:val="009C6373"/>
    <w:rsid w:val="009D1E3B"/>
    <w:rsid w:val="009D22BE"/>
    <w:rsid w:val="009E022C"/>
    <w:rsid w:val="009E063C"/>
    <w:rsid w:val="009E3297"/>
    <w:rsid w:val="009E4CCB"/>
    <w:rsid w:val="009E7900"/>
    <w:rsid w:val="009F1C53"/>
    <w:rsid w:val="009F734F"/>
    <w:rsid w:val="009F7DE6"/>
    <w:rsid w:val="00A053F1"/>
    <w:rsid w:val="00A0746B"/>
    <w:rsid w:val="00A074DA"/>
    <w:rsid w:val="00A24137"/>
    <w:rsid w:val="00A246B6"/>
    <w:rsid w:val="00A34C64"/>
    <w:rsid w:val="00A376A4"/>
    <w:rsid w:val="00A47E70"/>
    <w:rsid w:val="00A50CF0"/>
    <w:rsid w:val="00A50CF8"/>
    <w:rsid w:val="00A53B46"/>
    <w:rsid w:val="00A53FA5"/>
    <w:rsid w:val="00A6373D"/>
    <w:rsid w:val="00A65F77"/>
    <w:rsid w:val="00A7123D"/>
    <w:rsid w:val="00A71C83"/>
    <w:rsid w:val="00A74BEA"/>
    <w:rsid w:val="00A7671C"/>
    <w:rsid w:val="00A76A25"/>
    <w:rsid w:val="00A86783"/>
    <w:rsid w:val="00A86D5C"/>
    <w:rsid w:val="00AA2CBC"/>
    <w:rsid w:val="00AA47C9"/>
    <w:rsid w:val="00AC46C6"/>
    <w:rsid w:val="00AC54A3"/>
    <w:rsid w:val="00AC5820"/>
    <w:rsid w:val="00AC679E"/>
    <w:rsid w:val="00AD167B"/>
    <w:rsid w:val="00AD1CD8"/>
    <w:rsid w:val="00AE5E7E"/>
    <w:rsid w:val="00AE6B7B"/>
    <w:rsid w:val="00AF26DD"/>
    <w:rsid w:val="00AF78E2"/>
    <w:rsid w:val="00B02644"/>
    <w:rsid w:val="00B06BD8"/>
    <w:rsid w:val="00B11802"/>
    <w:rsid w:val="00B21BCC"/>
    <w:rsid w:val="00B258BB"/>
    <w:rsid w:val="00B31A94"/>
    <w:rsid w:val="00B41A3C"/>
    <w:rsid w:val="00B42133"/>
    <w:rsid w:val="00B434DA"/>
    <w:rsid w:val="00B4660A"/>
    <w:rsid w:val="00B47F96"/>
    <w:rsid w:val="00B5751D"/>
    <w:rsid w:val="00B64010"/>
    <w:rsid w:val="00B6476A"/>
    <w:rsid w:val="00B67B97"/>
    <w:rsid w:val="00B7212D"/>
    <w:rsid w:val="00B73B77"/>
    <w:rsid w:val="00B73BEB"/>
    <w:rsid w:val="00B76836"/>
    <w:rsid w:val="00B83E72"/>
    <w:rsid w:val="00B877AC"/>
    <w:rsid w:val="00B92A32"/>
    <w:rsid w:val="00B93D04"/>
    <w:rsid w:val="00B95A88"/>
    <w:rsid w:val="00B968C8"/>
    <w:rsid w:val="00BA3C56"/>
    <w:rsid w:val="00BA3EC5"/>
    <w:rsid w:val="00BA4ACF"/>
    <w:rsid w:val="00BA51D9"/>
    <w:rsid w:val="00BB1577"/>
    <w:rsid w:val="00BB5DFC"/>
    <w:rsid w:val="00BB739F"/>
    <w:rsid w:val="00BC2118"/>
    <w:rsid w:val="00BC25DF"/>
    <w:rsid w:val="00BD0BDB"/>
    <w:rsid w:val="00BD279D"/>
    <w:rsid w:val="00BD6BB8"/>
    <w:rsid w:val="00BD721D"/>
    <w:rsid w:val="00BE13CB"/>
    <w:rsid w:val="00BE2D61"/>
    <w:rsid w:val="00BE35FE"/>
    <w:rsid w:val="00BE4686"/>
    <w:rsid w:val="00BE57E7"/>
    <w:rsid w:val="00BF7CA6"/>
    <w:rsid w:val="00C00B7A"/>
    <w:rsid w:val="00C11092"/>
    <w:rsid w:val="00C11474"/>
    <w:rsid w:val="00C17452"/>
    <w:rsid w:val="00C226A3"/>
    <w:rsid w:val="00C27341"/>
    <w:rsid w:val="00C305EB"/>
    <w:rsid w:val="00C3266F"/>
    <w:rsid w:val="00C33DD9"/>
    <w:rsid w:val="00C410F5"/>
    <w:rsid w:val="00C429ED"/>
    <w:rsid w:val="00C45353"/>
    <w:rsid w:val="00C47C15"/>
    <w:rsid w:val="00C50D10"/>
    <w:rsid w:val="00C52109"/>
    <w:rsid w:val="00C66BA2"/>
    <w:rsid w:val="00C7123D"/>
    <w:rsid w:val="00C74A4B"/>
    <w:rsid w:val="00C8048C"/>
    <w:rsid w:val="00C811F9"/>
    <w:rsid w:val="00C84851"/>
    <w:rsid w:val="00C9575A"/>
    <w:rsid w:val="00C95985"/>
    <w:rsid w:val="00CA3EDD"/>
    <w:rsid w:val="00CA5B6C"/>
    <w:rsid w:val="00CA6FB8"/>
    <w:rsid w:val="00CB425F"/>
    <w:rsid w:val="00CB43D5"/>
    <w:rsid w:val="00CB6A0A"/>
    <w:rsid w:val="00CC5026"/>
    <w:rsid w:val="00CC68D0"/>
    <w:rsid w:val="00CD08A2"/>
    <w:rsid w:val="00CD61C2"/>
    <w:rsid w:val="00CD7C28"/>
    <w:rsid w:val="00CE4911"/>
    <w:rsid w:val="00CE53CE"/>
    <w:rsid w:val="00CF521D"/>
    <w:rsid w:val="00CF5BD8"/>
    <w:rsid w:val="00D03F9A"/>
    <w:rsid w:val="00D06D51"/>
    <w:rsid w:val="00D17708"/>
    <w:rsid w:val="00D24991"/>
    <w:rsid w:val="00D25A34"/>
    <w:rsid w:val="00D26C13"/>
    <w:rsid w:val="00D3724D"/>
    <w:rsid w:val="00D50255"/>
    <w:rsid w:val="00D57E1D"/>
    <w:rsid w:val="00D63D7F"/>
    <w:rsid w:val="00D66520"/>
    <w:rsid w:val="00D7023C"/>
    <w:rsid w:val="00DB2218"/>
    <w:rsid w:val="00DB4075"/>
    <w:rsid w:val="00DD5A2E"/>
    <w:rsid w:val="00DE0FA8"/>
    <w:rsid w:val="00DE34CF"/>
    <w:rsid w:val="00DE5BEF"/>
    <w:rsid w:val="00DF784C"/>
    <w:rsid w:val="00E051BA"/>
    <w:rsid w:val="00E06752"/>
    <w:rsid w:val="00E13F3D"/>
    <w:rsid w:val="00E20F44"/>
    <w:rsid w:val="00E21463"/>
    <w:rsid w:val="00E34898"/>
    <w:rsid w:val="00E3495B"/>
    <w:rsid w:val="00E3669C"/>
    <w:rsid w:val="00E4027A"/>
    <w:rsid w:val="00E40D74"/>
    <w:rsid w:val="00E421B8"/>
    <w:rsid w:val="00E4665A"/>
    <w:rsid w:val="00E52923"/>
    <w:rsid w:val="00E562F7"/>
    <w:rsid w:val="00E6538C"/>
    <w:rsid w:val="00E674B2"/>
    <w:rsid w:val="00E706AC"/>
    <w:rsid w:val="00E71EA0"/>
    <w:rsid w:val="00E7485C"/>
    <w:rsid w:val="00E82696"/>
    <w:rsid w:val="00E82EF9"/>
    <w:rsid w:val="00E831A4"/>
    <w:rsid w:val="00E8330C"/>
    <w:rsid w:val="00E8572C"/>
    <w:rsid w:val="00E93730"/>
    <w:rsid w:val="00EA0AA9"/>
    <w:rsid w:val="00EA0D2C"/>
    <w:rsid w:val="00EA0F25"/>
    <w:rsid w:val="00EB09B7"/>
    <w:rsid w:val="00EB2D9F"/>
    <w:rsid w:val="00EE18C7"/>
    <w:rsid w:val="00EE1C6A"/>
    <w:rsid w:val="00EE5495"/>
    <w:rsid w:val="00EE7D7C"/>
    <w:rsid w:val="00EF7F1B"/>
    <w:rsid w:val="00F104B7"/>
    <w:rsid w:val="00F13C0F"/>
    <w:rsid w:val="00F15FB3"/>
    <w:rsid w:val="00F169AF"/>
    <w:rsid w:val="00F2429D"/>
    <w:rsid w:val="00F25D98"/>
    <w:rsid w:val="00F300FB"/>
    <w:rsid w:val="00F32FC2"/>
    <w:rsid w:val="00F3625D"/>
    <w:rsid w:val="00F73A77"/>
    <w:rsid w:val="00F75931"/>
    <w:rsid w:val="00F75FEC"/>
    <w:rsid w:val="00F760F0"/>
    <w:rsid w:val="00F8014C"/>
    <w:rsid w:val="00F8425C"/>
    <w:rsid w:val="00F90917"/>
    <w:rsid w:val="00F91A43"/>
    <w:rsid w:val="00F92CA7"/>
    <w:rsid w:val="00FB6386"/>
    <w:rsid w:val="00FB7F79"/>
    <w:rsid w:val="00FE5253"/>
    <w:rsid w:val="00FF1EA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FE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basedOn w:val="a"/>
    <w:uiPriority w:val="34"/>
    <w:qFormat/>
    <w:rsid w:val="004E2FA3"/>
    <w:pPr>
      <w:ind w:left="720"/>
      <w:contextualSpacing/>
    </w:pPr>
  </w:style>
  <w:style w:type="character" w:customStyle="1" w:styleId="TAHChar">
    <w:name w:val="TAH Char"/>
    <w:link w:val="TAH"/>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B2Char">
    <w:name w:val="B2 Char"/>
    <w:link w:val="B2"/>
    <w:rsid w:val="00317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19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23712-23C1-4C55-94ED-A56A11777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12</Pages>
  <Words>2982</Words>
  <Characters>17004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2019-11-04T02:37:00Z</dcterms:created>
  <dcterms:modified xsi:type="dcterms:W3CDTF">2019-11-09T01:42:00Z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(3)ABh5qfHPyHYRz0TpJliDooYcpdPvEX8DdxfxxAgySpZy6/RAtoFQNwGOyHkytBM2UEXb1sPI
EF+ysjpVumtJ88XKQzgDxc2AtS0MyIjcX1ZBYj7H/vTeXDOHZoiHHYS3txcG3Q8CigEor1p8
pvKCBXdGelSbq9Sn4rHVAjWiY1eTVcQII35GxA2cJQR5l1QiMjRg1A0eJCfEOfdETC01Ofct
aHLeisuTg+K0hX+mHC</vt:lpwstr>
  </property>
  <property fmtid="{D5CDD505-2E9C-101B-9397-08002B2CF9AE}" pid="22" name="_2015_ms_pID_7253431">
    <vt:lpwstr>IFItEjKVbgCkIThXtpab2z3BEqiOVX+s0xEG4VpWx4cizt6IO9CYy0
W9EuP7jtyomHYQgIvqW4GsmrQwhvokRPDAT3RtrXYUNtYznQ40F9Y0/5am6gPUGYg4kjGHre
+2rO1A0pCgf0hmVVsyZGxrDyl6EFX2tPyZBM0ftIf1npv7ybY2IkA820+Z7A071pm5L75IrH
5VKlKwPJy9YdrXbnZtV3dclhurLxA+f0FNas</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1573199950</vt:lpwstr>
  </property>
</Properties>
</file>