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="004B236C">
        <w:rPr>
          <w:b/>
          <w:noProof/>
          <w:sz w:val="24"/>
        </w:rPr>
        <w:t>bis</w:t>
      </w:r>
      <w:r w:rsidR="00C226A3" w:rsidRPr="00C226A3">
        <w:rPr>
          <w:b/>
          <w:noProof/>
          <w:sz w:val="24"/>
        </w:rPr>
        <w:tab/>
      </w:r>
      <w:r w:rsidR="007F2D13" w:rsidRPr="002C2834">
        <w:rPr>
          <w:b/>
          <w:noProof/>
          <w:sz w:val="24"/>
        </w:rPr>
        <w:t>R3-19</w:t>
      </w:r>
      <w:r w:rsidR="00143E73" w:rsidRPr="002C2834">
        <w:rPr>
          <w:b/>
          <w:noProof/>
          <w:sz w:val="24"/>
        </w:rPr>
        <w:t>6271</w:t>
      </w:r>
    </w:p>
    <w:p w:rsidR="001E41F3" w:rsidRDefault="004B236C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B236C">
        <w:rPr>
          <w:b/>
          <w:noProof/>
          <w:sz w:val="24"/>
        </w:rPr>
        <w:t>Chongqing, China, 14-18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C6E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A58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0280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43E73" w:rsidP="00143E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712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712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2D85" w:rsidP="00722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BLCR for TS 38.413 for support of Signaling based MDT on NGAP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1708C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17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1708C" w:rsidP="00617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</w:t>
            </w:r>
            <w:r w:rsidR="00C226A3">
              <w:rPr>
                <w:noProof/>
              </w:rPr>
              <w:t>-1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22D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17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3781C" w:rsidRPr="006F6DA7" w:rsidRDefault="00722D85" w:rsidP="0053781C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rPr>
                <w:noProof/>
              </w:rPr>
              <w:t xml:space="preserve">Addition of </w:t>
            </w: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inimizaion of Drive Test </w:t>
            </w:r>
            <w:r>
              <w:rPr>
                <w:rFonts w:hint="eastAsia"/>
                <w:noProof/>
                <w:lang w:eastAsia="zh-CN"/>
              </w:rPr>
              <w:t>function</w:t>
            </w:r>
            <w:r>
              <w:rPr>
                <w:noProof/>
                <w:lang w:eastAsia="zh-CN"/>
              </w:rPr>
              <w:t xml:space="preserve"> on NGAP</w:t>
            </w:r>
            <w:r>
              <w:rPr>
                <w:noProof/>
              </w:rPr>
              <w:t>.</w:t>
            </w:r>
            <w:r w:rsidRPr="006F6DA7">
              <w:rPr>
                <w:i/>
                <w:noProof/>
                <w:sz w:val="12"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Pr="00574802" w:rsidRDefault="00FC6ECB" w:rsidP="00722D8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53781C">
              <w:rPr>
                <w:noProof/>
                <w:lang w:eastAsia="zh-CN"/>
              </w:rPr>
              <w:t>MDT configuration and user consent</w:t>
            </w:r>
            <w:r w:rsidR="00057D50">
              <w:rPr>
                <w:noProof/>
                <w:lang w:eastAsia="zh-CN"/>
              </w:rPr>
              <w:t xml:space="preserve"> information</w:t>
            </w:r>
            <w:r>
              <w:rPr>
                <w:noProof/>
                <w:lang w:eastAsia="zh-CN"/>
              </w:rPr>
              <w:t xml:space="preserve"> in </w:t>
            </w:r>
            <w:r w:rsidR="00573B42">
              <w:rPr>
                <w:rFonts w:hint="eastAsia"/>
                <w:noProof/>
                <w:lang w:eastAsia="zh-CN"/>
              </w:rPr>
              <w:t>related</w:t>
            </w:r>
            <w:r w:rsidR="00573B42">
              <w:rPr>
                <w:noProof/>
                <w:lang w:eastAsia="zh-CN"/>
              </w:rPr>
              <w:t xml:space="preserve"> </w:t>
            </w:r>
            <w:r w:rsidR="00573B42">
              <w:rPr>
                <w:rFonts w:hint="eastAsia"/>
                <w:noProof/>
                <w:lang w:eastAsia="zh-CN"/>
              </w:rPr>
              <w:t>procedures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722D85" w:rsidP="00057D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</w:rPr>
              <w:t xml:space="preserve">Signaling based </w:t>
            </w:r>
            <w:r w:rsidR="00FC6ECB">
              <w:rPr>
                <w:rFonts w:eastAsia="SimSun"/>
                <w:noProof/>
              </w:rPr>
              <w:t xml:space="preserve">MDT in </w:t>
            </w:r>
            <w:r w:rsidR="00057D50">
              <w:rPr>
                <w:rFonts w:eastAsia="SimSun"/>
                <w:noProof/>
              </w:rPr>
              <w:t>NG-RAN</w:t>
            </w:r>
            <w:r w:rsidR="00FC6ECB">
              <w:rPr>
                <w:rFonts w:eastAsia="SimSun"/>
                <w:noProof/>
              </w:rPr>
              <w:t xml:space="preserve"> is not supported.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33147" w:rsidP="008749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, 8.3.1, 8.4.2, 8.11.1, 9.2.2.1, 9.2.3.4, 9.3.1.14, 9.3.1.xx1, </w:t>
            </w:r>
            <w:bookmarkStart w:id="3" w:name="OLE_LINK161"/>
            <w:bookmarkStart w:id="4" w:name="OLE_LINK162"/>
            <w:r>
              <w:rPr>
                <w:noProof/>
                <w:lang w:eastAsia="zh-CN"/>
              </w:rPr>
              <w:t>9.3.1.xx2</w:t>
            </w:r>
            <w:bookmarkEnd w:id="3"/>
            <w:bookmarkEnd w:id="4"/>
            <w:r>
              <w:rPr>
                <w:noProof/>
                <w:lang w:eastAsia="zh-CN"/>
              </w:rPr>
              <w:t xml:space="preserve">, </w:t>
            </w:r>
            <w:bookmarkStart w:id="5" w:name="OLE_LINK163"/>
            <w:bookmarkStart w:id="6" w:name="OLE_LINK164"/>
            <w:r>
              <w:rPr>
                <w:noProof/>
                <w:lang w:eastAsia="zh-CN"/>
              </w:rPr>
              <w:t>9.3.1.xx3</w:t>
            </w:r>
            <w:bookmarkEnd w:id="5"/>
            <w:bookmarkEnd w:id="6"/>
            <w:r>
              <w:rPr>
                <w:noProof/>
                <w:lang w:eastAsia="zh-CN"/>
              </w:rPr>
              <w:t>, 9.3.1.xx4, 9.3.1.xx5, 9.3.1.x1, 9.3.1.x2, 9.3.1.x3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12F6C" w:rsidP="00212F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0: creation of the document</w:t>
            </w:r>
            <w:r w:rsidR="00CC25D9">
              <w:rPr>
                <w:noProof/>
                <w:lang w:eastAsia="zh-CN"/>
              </w:rPr>
              <w:t xml:space="preserve"> as per agreements at RAN3 #105bis meeting</w:t>
            </w:r>
            <w:r>
              <w:rPr>
                <w:noProof/>
                <w:lang w:eastAsia="zh-CN"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C6ECB" w:rsidRDefault="00FC6ECB" w:rsidP="00FC6EC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E6C60" w:rsidRPr="00FC6ECB" w:rsidTr="0053781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E6C60" w:rsidRPr="00FC6ECB" w:rsidRDefault="00DE6C60" w:rsidP="0053781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Start</w:t>
            </w: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DE6C60" w:rsidRDefault="00DE6C60" w:rsidP="00FC6ECB">
      <w:pPr>
        <w:rPr>
          <w:noProof/>
        </w:rPr>
      </w:pPr>
    </w:p>
    <w:p w:rsidR="00DE6C60" w:rsidRPr="00FC6ECB" w:rsidRDefault="00DE6C60" w:rsidP="00FC6ECB">
      <w:pPr>
        <w:rPr>
          <w:noProof/>
        </w:rPr>
      </w:pPr>
    </w:p>
    <w:p w:rsidR="00FC6ECB" w:rsidRPr="00FC6ECB" w:rsidRDefault="00FC6ECB" w:rsidP="00FC6EC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SimSun" w:hAnsi="Arial"/>
          <w:sz w:val="36"/>
          <w:lang w:eastAsia="en-GB"/>
        </w:rPr>
      </w:pPr>
      <w:bookmarkStart w:id="7" w:name="_Toc5694041"/>
      <w:r w:rsidRPr="00FC6ECB">
        <w:rPr>
          <w:rFonts w:ascii="Arial" w:eastAsia="SimSun" w:hAnsi="Arial"/>
          <w:sz w:val="36"/>
          <w:lang w:eastAsia="en-GB"/>
        </w:rPr>
        <w:t>2</w:t>
      </w:r>
      <w:r w:rsidRPr="00FC6ECB">
        <w:rPr>
          <w:rFonts w:ascii="Arial" w:eastAsia="SimSun" w:hAnsi="Arial"/>
          <w:sz w:val="36"/>
          <w:lang w:eastAsia="en-GB"/>
        </w:rPr>
        <w:tab/>
        <w:t>References</w:t>
      </w:r>
      <w:bookmarkEnd w:id="7"/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The following documents contain provisions which, through reference in this text, constitute provisions of the present document.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bookmarkStart w:id="8" w:name="OLE_LINK4"/>
      <w:bookmarkStart w:id="9" w:name="OLE_LINK3"/>
      <w:bookmarkStart w:id="10" w:name="OLE_LINK2"/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>References are either specific (identified by date of publication, edition number, version number, etc.) or non</w:t>
      </w:r>
      <w:r w:rsidRPr="00FC6ECB">
        <w:rPr>
          <w:rFonts w:eastAsia="SimSun"/>
          <w:lang w:eastAsia="en-GB"/>
        </w:rPr>
        <w:noBreakHyphen/>
        <w:t>specific.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>For a specific reference, subsequent revisions do not apply.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C6ECB">
        <w:rPr>
          <w:rFonts w:eastAsia="SimSun"/>
          <w:i/>
          <w:lang w:eastAsia="en-GB"/>
        </w:rPr>
        <w:t xml:space="preserve"> in the same Release as the present document</w:t>
      </w:r>
      <w:r w:rsidRPr="00FC6ECB">
        <w:rPr>
          <w:rFonts w:eastAsia="SimSun"/>
          <w:lang w:eastAsia="en-GB"/>
        </w:rPr>
        <w:t>.</w:t>
      </w:r>
    </w:p>
    <w:bookmarkEnd w:id="8"/>
    <w:bookmarkEnd w:id="9"/>
    <w:bookmarkEnd w:id="10"/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[1]</w:t>
      </w:r>
      <w:r w:rsidRPr="00FC6ECB">
        <w:rPr>
          <w:rFonts w:eastAsia="SimSun"/>
          <w:lang w:eastAsia="en-GB"/>
        </w:rPr>
        <w:tab/>
        <w:t>3GPP TR 21.905: "Vocabulary for 3GPP Specifications".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[2]</w:t>
      </w:r>
      <w:r w:rsidRPr="00FC6ECB">
        <w:rPr>
          <w:rFonts w:eastAsia="SimSun"/>
          <w:lang w:eastAsia="en-GB"/>
        </w:rPr>
        <w:tab/>
        <w:t>3GPP TS 38.401: "NG-RAN; Architecture description".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[3]</w:t>
      </w:r>
      <w:r w:rsidRPr="00FC6ECB">
        <w:rPr>
          <w:rFonts w:eastAsia="SimSun"/>
          <w:lang w:eastAsia="en-GB"/>
        </w:rPr>
        <w:tab/>
        <w:t>3GPP TS 38.410: "NG-RAN; NG general aspects and principles".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[4]</w:t>
      </w:r>
      <w:r w:rsidRPr="00FC6ECB">
        <w:rPr>
          <w:rFonts w:eastAsia="SimSun"/>
          <w:lang w:eastAsia="en-GB"/>
        </w:rPr>
        <w:tab/>
        <w:t>ITU-T Recommendation X.691 (07/2002): "Information technology – ASN.1 encoding rules: Specification of Packed Encoding Rules (PER)".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[5]</w:t>
      </w:r>
      <w:r w:rsidRPr="00FC6ECB">
        <w:rPr>
          <w:rFonts w:eastAsia="SimSun"/>
          <w:lang w:eastAsia="en-GB"/>
        </w:rPr>
        <w:tab/>
        <w:t>ITU-T Recommendation X.680 (07/2002): "Information technology – Abstract Syntax Notation One (ASN.1): Specification of basic notation".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[6]</w:t>
      </w:r>
      <w:r w:rsidRPr="00FC6ECB">
        <w:rPr>
          <w:rFonts w:eastAsia="SimSun"/>
          <w:lang w:eastAsia="en-GB"/>
        </w:rPr>
        <w:tab/>
        <w:t>ITU-T Recommendation X.681 (07/2002): "Information technology – Abstract Syntax Notation One (ASN.1): Information object specification".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[7]</w:t>
      </w:r>
      <w:r w:rsidRPr="00FC6ECB">
        <w:rPr>
          <w:rFonts w:eastAsia="SimSun"/>
          <w:lang w:eastAsia="en-GB"/>
        </w:rPr>
        <w:tab/>
        <w:t>3GPP TR 25.921 (version.7.0.0): "Guidelines and principles for protocol description and error handling".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[8]</w:t>
      </w:r>
      <w:r w:rsidRPr="00FC6ECB">
        <w:rPr>
          <w:rFonts w:eastAsia="SimSun"/>
          <w:lang w:eastAsia="en-GB"/>
        </w:rPr>
        <w:tab/>
        <w:t>3GPP TS 38.300: "NR; NR and NG-RAN Overall Description; Stage 2".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[9]</w:t>
      </w:r>
      <w:r w:rsidRPr="00FC6ECB">
        <w:rPr>
          <w:rFonts w:eastAsia="SimSun"/>
          <w:lang w:eastAsia="en-GB"/>
        </w:rPr>
        <w:tab/>
        <w:t>3GPP TS 23.501: "System Architecture for the 5G System; Stage 2".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[10]</w:t>
      </w:r>
      <w:r w:rsidRPr="00FC6ECB">
        <w:rPr>
          <w:rFonts w:eastAsia="SimSun"/>
          <w:lang w:eastAsia="en-GB"/>
        </w:rPr>
        <w:tab/>
        <w:t>3GPP TS 23.502: "Procedures for the 5G System; Stage 2".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[11]</w:t>
      </w:r>
      <w:r w:rsidRPr="00FC6ECB">
        <w:rPr>
          <w:rFonts w:eastAsia="SimSun"/>
          <w:lang w:eastAsia="en-GB"/>
        </w:rPr>
        <w:tab/>
        <w:t>3GPP TS 32.422: "Trace control and configuration management".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[12]</w:t>
      </w:r>
      <w:r w:rsidRPr="00FC6ECB">
        <w:rPr>
          <w:rFonts w:eastAsia="SimSun"/>
          <w:lang w:eastAsia="en-GB"/>
        </w:rPr>
        <w:tab/>
        <w:t>3GPP TS 38.304: "NR; User Equipment (UE) procedures in idle mode and in RRC inactive state".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[13]</w:t>
      </w:r>
      <w:r w:rsidRPr="00FC6ECB">
        <w:rPr>
          <w:rFonts w:eastAsia="SimSun"/>
          <w:lang w:eastAsia="en-GB"/>
        </w:rPr>
        <w:tab/>
        <w:t>3GPP TS 33.501: "Security architecture and procedures for 5G System".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[14]</w:t>
      </w:r>
      <w:r w:rsidRPr="00FC6ECB">
        <w:rPr>
          <w:rFonts w:eastAsia="SimSun"/>
          <w:lang w:eastAsia="en-GB"/>
        </w:rPr>
        <w:tab/>
        <w:t>3GPP TS 38.414: "NG-RAN; NG data transport".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[15]</w:t>
      </w:r>
      <w:r w:rsidRPr="00FC6ECB">
        <w:rPr>
          <w:rFonts w:eastAsia="SimSun"/>
          <w:lang w:eastAsia="en-GB"/>
        </w:rPr>
        <w:tab/>
        <w:t>3GPP TS 29.281: "General Packet Radio System (GPRS); Tunnelling Protocol User Plane (GTPv1-U)".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[16]</w:t>
      </w:r>
      <w:r w:rsidRPr="00FC6ECB">
        <w:rPr>
          <w:rFonts w:eastAsia="SimSun"/>
          <w:lang w:eastAsia="en-GB"/>
        </w:rPr>
        <w:tab/>
        <w:t>3GPP TS 36.413: "Evolved Universal Terrestrial Radio Access Network</w:t>
      </w:r>
      <w:r w:rsidRPr="00FC6ECB">
        <w:rPr>
          <w:rFonts w:eastAsia="SimSun"/>
          <w:lang w:eastAsia="zh-CN"/>
        </w:rPr>
        <w:t xml:space="preserve"> </w:t>
      </w:r>
      <w:r w:rsidRPr="00FC6ECB">
        <w:rPr>
          <w:rFonts w:eastAsia="SimSun"/>
          <w:lang w:eastAsia="en-GB"/>
        </w:rPr>
        <w:t>(E-UTRAN);</w:t>
      </w:r>
      <w:r w:rsidRPr="00FC6ECB">
        <w:rPr>
          <w:rFonts w:eastAsia="SimSun"/>
          <w:lang w:eastAsia="zh-CN"/>
        </w:rPr>
        <w:t xml:space="preserve"> </w:t>
      </w:r>
      <w:r w:rsidRPr="00FC6ECB">
        <w:rPr>
          <w:rFonts w:eastAsia="SimSun"/>
          <w:lang w:eastAsia="en-GB"/>
        </w:rPr>
        <w:t>S1 Application Protocol (S1AP)".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[17]</w:t>
      </w:r>
      <w:r w:rsidRPr="00FC6ECB">
        <w:rPr>
          <w:rFonts w:eastAsia="SimSun"/>
          <w:lang w:eastAsia="en-GB"/>
        </w:rPr>
        <w:tab/>
        <w:t>3GPP TS 36.300: "Evolved Universal Terrestrial Radio Access (E-UTRA) and Evolved Universal Terrestrial Radio Access Network (E-UTRAN); Overall description; Stage 2".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[18]</w:t>
      </w:r>
      <w:r w:rsidRPr="00FC6ECB">
        <w:rPr>
          <w:rFonts w:eastAsia="SimSun"/>
          <w:lang w:eastAsia="en-GB"/>
        </w:rPr>
        <w:tab/>
        <w:t>3GPP TS 38.331: "NG-RAN;</w:t>
      </w:r>
      <w:r w:rsidRPr="00FC6ECB">
        <w:rPr>
          <w:rFonts w:eastAsia="SimSun"/>
          <w:lang w:eastAsia="zh-CN"/>
        </w:rPr>
        <w:t xml:space="preserve"> </w:t>
      </w:r>
      <w:r w:rsidRPr="00FC6ECB">
        <w:rPr>
          <w:rFonts w:eastAsia="SimSun"/>
          <w:lang w:eastAsia="en-GB"/>
        </w:rPr>
        <w:t>Radio Resource Control (RRC) Protocol Specification".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lastRenderedPageBreak/>
        <w:t>[19]</w:t>
      </w:r>
      <w:r w:rsidRPr="00FC6ECB">
        <w:rPr>
          <w:rFonts w:eastAsia="SimSun"/>
          <w:lang w:eastAsia="en-GB"/>
        </w:rPr>
        <w:tab/>
        <w:t>3GPP TS 38.455: "NG-RAN; NR Positioning Protocol A (NRPPa)".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[20]</w:t>
      </w:r>
      <w:r w:rsidRPr="00FC6ECB">
        <w:rPr>
          <w:rFonts w:eastAsia="SimSun"/>
          <w:lang w:eastAsia="en-GB"/>
        </w:rPr>
        <w:tab/>
        <w:t>3GPP TS 23.007: "Technical Specification Group Core Network Terminals; Restoration procedures".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[21]</w:t>
      </w:r>
      <w:r w:rsidRPr="00FC6ECB">
        <w:rPr>
          <w:rFonts w:eastAsia="SimSun"/>
          <w:lang w:eastAsia="en-GB"/>
        </w:rPr>
        <w:tab/>
        <w:t>3GPP TS 36.331: "Evolved Universal Terrestrial Radio Access (E-UTRA) Radio Resource Control (RRC); Protocol specification".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[22]</w:t>
      </w:r>
      <w:r w:rsidRPr="00FC6ECB">
        <w:rPr>
          <w:rFonts w:eastAsia="SimSun"/>
          <w:lang w:eastAsia="en-GB"/>
        </w:rPr>
        <w:tab/>
        <w:t>3GPP TS 23.041: "Technical realization of Cell Broadcast Service (CBS)".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[23]</w:t>
      </w:r>
      <w:r w:rsidRPr="00FC6ECB">
        <w:rPr>
          <w:rFonts w:eastAsia="SimSun"/>
          <w:lang w:eastAsia="en-GB"/>
        </w:rPr>
        <w:tab/>
        <w:t>3GPP TS 23.003: "Numbering, addressing and identification".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[24]</w:t>
      </w:r>
      <w:r w:rsidRPr="00FC6ECB">
        <w:rPr>
          <w:rFonts w:eastAsia="SimSun"/>
          <w:lang w:eastAsia="en-GB"/>
        </w:rPr>
        <w:tab/>
        <w:t>3GPP TS 38.423: "NG-RAN; Xn Application Protocol (XnAP)".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 w:cs="Arial"/>
          <w:snapToGrid w:val="0"/>
          <w:lang w:eastAsia="en-GB"/>
        </w:rPr>
      </w:pPr>
      <w:r w:rsidRPr="00FC6ECB">
        <w:rPr>
          <w:rFonts w:eastAsia="SimSun"/>
          <w:lang w:eastAsia="en-GB"/>
        </w:rPr>
        <w:t>[25]</w:t>
      </w:r>
      <w:r w:rsidRPr="00FC6ECB">
        <w:rPr>
          <w:rFonts w:eastAsia="SimSun"/>
          <w:lang w:eastAsia="en-GB"/>
        </w:rPr>
        <w:tab/>
      </w:r>
      <w:r w:rsidRPr="00FC6ECB">
        <w:rPr>
          <w:rFonts w:eastAsia="SimSun" w:cs="Arial"/>
          <w:snapToGrid w:val="0"/>
          <w:lang w:eastAsia="en-GB"/>
        </w:rPr>
        <w:t xml:space="preserve">IETF RFC 5905 (2010-06): </w:t>
      </w:r>
      <w:r w:rsidRPr="00FC6ECB">
        <w:rPr>
          <w:rFonts w:eastAsia="SimSun"/>
          <w:lang w:eastAsia="en-GB"/>
        </w:rPr>
        <w:t>"Network Time Protocol Version 4: Protocol and Algorithms Specification"</w:t>
      </w:r>
      <w:r w:rsidRPr="00FC6ECB">
        <w:rPr>
          <w:rFonts w:eastAsia="SimSun" w:cs="Arial"/>
          <w:snapToGrid w:val="0"/>
          <w:lang w:eastAsia="en-GB"/>
        </w:rPr>
        <w:t>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[26]</w:t>
      </w:r>
      <w:r w:rsidRPr="00FC6ECB">
        <w:rPr>
          <w:rFonts w:eastAsia="SimSun"/>
          <w:lang w:eastAsia="en-GB"/>
        </w:rPr>
        <w:tab/>
        <w:t>3GPP TS 24.501: "Non-Access-Stratum (NAS) protocol for 5G System (5GS); Stage 3".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[27]</w:t>
      </w:r>
      <w:r w:rsidRPr="00FC6ECB">
        <w:rPr>
          <w:rFonts w:eastAsia="SimSun"/>
          <w:lang w:eastAsia="en-GB"/>
        </w:rPr>
        <w:tab/>
        <w:t>3GPP TS 33.401: "3GPP System Architecture Evolution (SAE); Security architecture".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[28]</w:t>
      </w:r>
      <w:r w:rsidRPr="00FC6ECB">
        <w:rPr>
          <w:rFonts w:eastAsia="SimSun"/>
          <w:lang w:eastAsia="en-GB"/>
        </w:rPr>
        <w:tab/>
        <w:t>3GPP TS 25.413: "UTRAN Iu interface RANAP signalling".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[29]</w:t>
      </w:r>
      <w:r w:rsidRPr="00FC6ECB">
        <w:rPr>
          <w:rFonts w:eastAsia="SimSun"/>
          <w:lang w:eastAsia="en-GB"/>
        </w:rPr>
        <w:tab/>
        <w:t>3GPP TS 36.304: "Evolved Universal Terrestrial Radio Access (E-UTRA); User Equipment (UE) procedures in idle mode".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ins w:id="11" w:author="Huawei" w:date="2019-06-21T17:27:00Z"/>
          <w:rFonts w:eastAsia="SimSun"/>
          <w:lang w:eastAsia="en-GB"/>
        </w:rPr>
      </w:pPr>
      <w:ins w:id="12" w:author="Huawei" w:date="2019-06-21T17:27:00Z">
        <w:r w:rsidRPr="00FC6ECB">
          <w:rPr>
            <w:rFonts w:eastAsia="SimSun"/>
            <w:lang w:eastAsia="en-GB"/>
          </w:rPr>
          <w:t>[</w:t>
        </w:r>
      </w:ins>
      <w:ins w:id="13" w:author="Huawei004" w:date="2019-10-04T16:44:00Z">
        <w:r w:rsidR="00AB3531">
          <w:rPr>
            <w:rFonts w:eastAsia="SimSun"/>
            <w:lang w:eastAsia="en-GB"/>
          </w:rPr>
          <w:t>x</w:t>
        </w:r>
      </w:ins>
      <w:ins w:id="14" w:author="Huawei" w:date="2019-06-21T17:27:00Z">
        <w:r w:rsidRPr="00FC6ECB">
          <w:rPr>
            <w:rFonts w:eastAsia="SimSun"/>
            <w:lang w:eastAsia="en-GB"/>
          </w:rPr>
          <w:t>]</w:t>
        </w:r>
        <w:r w:rsidRPr="00FC6ECB">
          <w:rPr>
            <w:rFonts w:eastAsia="SimSun"/>
            <w:lang w:eastAsia="en-GB"/>
          </w:rPr>
          <w:tab/>
        </w:r>
      </w:ins>
      <w:ins w:id="15" w:author="Huawei" w:date="2019-06-21T17:30:00Z">
        <w:r w:rsidRPr="00FC6ECB">
          <w:rPr>
            <w:rFonts w:eastAsia="SimSun"/>
          </w:rPr>
          <w:t>3GPP TS 37.320: "Universal Terrestrial Radio Access (UTRA)</w:t>
        </w:r>
      </w:ins>
      <w:ins w:id="16" w:author="Huawei" w:date="2019-08-10T11:57:00Z">
        <w:r w:rsidRPr="00FC6ECB">
          <w:rPr>
            <w:rFonts w:eastAsia="SimSun"/>
          </w:rPr>
          <w:t xml:space="preserve">, </w:t>
        </w:r>
      </w:ins>
      <w:ins w:id="17" w:author="Huawei" w:date="2019-06-21T17:30:00Z">
        <w:r w:rsidRPr="00FC6ECB">
          <w:rPr>
            <w:rFonts w:eastAsia="SimSun"/>
          </w:rPr>
          <w:t>Evolved Universal Terrestrial Radio Access (E-UTRA)</w:t>
        </w:r>
      </w:ins>
      <w:ins w:id="18" w:author="Huawei" w:date="2019-08-10T11:57:00Z">
        <w:r w:rsidRPr="00FC6ECB">
          <w:rPr>
            <w:rFonts w:eastAsia="SimSun"/>
          </w:rPr>
          <w:t xml:space="preserve"> and NR</w:t>
        </w:r>
      </w:ins>
      <w:ins w:id="19" w:author="Huawei" w:date="2019-06-21T17:30:00Z">
        <w:r w:rsidRPr="00FC6ECB">
          <w:rPr>
            <w:rFonts w:eastAsia="SimSun"/>
          </w:rPr>
          <w:t>; Radio measurement collection for Minimization of Drive Tests (MDT);Overall description; Stage 2".</w:t>
        </w:r>
      </w:ins>
    </w:p>
    <w:p w:rsidR="00FC6ECB" w:rsidRPr="00FC6ECB" w:rsidRDefault="00FC6ECB" w:rsidP="00FC6EC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ECB" w:rsidRPr="00FC6ECB" w:rsidTr="00FC6EC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C6ECB" w:rsidRPr="00FC6ECB" w:rsidRDefault="00FC6ECB" w:rsidP="00FC6EC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FC6ECB" w:rsidRPr="00FC6ECB" w:rsidRDefault="00FC6ECB" w:rsidP="00FC6ECB">
      <w:pPr>
        <w:rPr>
          <w:noProof/>
        </w:rPr>
      </w:pPr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SimSun" w:hAnsi="Arial"/>
          <w:sz w:val="32"/>
          <w:lang w:eastAsia="en-GB"/>
        </w:rPr>
      </w:pPr>
      <w:bookmarkStart w:id="20" w:name="_Toc5694079"/>
      <w:r w:rsidRPr="00FC6ECB">
        <w:rPr>
          <w:rFonts w:ascii="Arial" w:eastAsia="SimSun" w:hAnsi="Arial"/>
          <w:sz w:val="32"/>
          <w:lang w:eastAsia="en-GB"/>
        </w:rPr>
        <w:t>8.3</w:t>
      </w:r>
      <w:r w:rsidRPr="00FC6ECB">
        <w:rPr>
          <w:rFonts w:ascii="Arial" w:eastAsia="SimSun" w:hAnsi="Arial"/>
          <w:sz w:val="32"/>
          <w:lang w:eastAsia="en-GB"/>
        </w:rPr>
        <w:tab/>
        <w:t>UE Context Management Procedures</w:t>
      </w:r>
      <w:bookmarkEnd w:id="20"/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SimSun" w:hAnsi="Arial"/>
          <w:sz w:val="28"/>
          <w:lang w:eastAsia="en-GB"/>
        </w:rPr>
      </w:pPr>
      <w:bookmarkStart w:id="21" w:name="_Toc5694080"/>
      <w:r w:rsidRPr="00FC6ECB">
        <w:rPr>
          <w:rFonts w:ascii="Arial" w:eastAsia="SimSun" w:hAnsi="Arial"/>
          <w:sz w:val="28"/>
          <w:lang w:eastAsia="en-GB"/>
        </w:rPr>
        <w:t>8.3.1</w:t>
      </w:r>
      <w:r w:rsidRPr="00FC6ECB">
        <w:rPr>
          <w:rFonts w:ascii="Arial" w:eastAsia="SimSun" w:hAnsi="Arial"/>
          <w:sz w:val="28"/>
          <w:lang w:eastAsia="en-GB"/>
        </w:rPr>
        <w:tab/>
        <w:t>Initial Context Setup</w:t>
      </w:r>
      <w:bookmarkEnd w:id="21"/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SimSun" w:hAnsi="Arial"/>
          <w:sz w:val="24"/>
          <w:lang w:eastAsia="en-GB"/>
        </w:rPr>
      </w:pPr>
      <w:bookmarkStart w:id="22" w:name="_Toc5694081"/>
      <w:r w:rsidRPr="00FC6ECB">
        <w:rPr>
          <w:rFonts w:ascii="Arial" w:eastAsia="SimSun" w:hAnsi="Arial"/>
          <w:sz w:val="24"/>
          <w:lang w:eastAsia="en-GB"/>
        </w:rPr>
        <w:t>8.3.1.1</w:t>
      </w:r>
      <w:r w:rsidRPr="00FC6ECB">
        <w:rPr>
          <w:rFonts w:ascii="Arial" w:eastAsia="SimSun" w:hAnsi="Arial"/>
          <w:sz w:val="24"/>
          <w:lang w:eastAsia="en-GB"/>
        </w:rPr>
        <w:tab/>
        <w:t>General</w:t>
      </w:r>
      <w:bookmarkEnd w:id="22"/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 w:rsidRPr="00FC6ECB">
        <w:rPr>
          <w:rFonts w:eastAsia="SimSun"/>
          <w:lang w:eastAsia="zh-CN"/>
        </w:rPr>
        <w:t xml:space="preserve">The purpose of the Initial Context Setup procedure is to </w:t>
      </w:r>
      <w:r w:rsidRPr="00FC6ECB">
        <w:rPr>
          <w:rFonts w:eastAsia="SimSun"/>
          <w:lang w:eastAsia="en-GB"/>
        </w:rPr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FC6ECB">
        <w:rPr>
          <w:rFonts w:eastAsia="SimSun"/>
          <w:lang w:eastAsia="zh-CN"/>
        </w:rPr>
        <w:t>etc.</w:t>
      </w:r>
      <w:r w:rsidRPr="00FC6ECB">
        <w:rPr>
          <w:rFonts w:eastAsia="SimSun"/>
          <w:lang w:eastAsia="en-GB"/>
        </w:rPr>
        <w:t xml:space="preserve"> The AMF may initiate the Initial Context Setup procedure if a UE-associated logical NG-connection exists for the UE or if the AMF has received the </w:t>
      </w:r>
      <w:r w:rsidRPr="00FC6ECB">
        <w:rPr>
          <w:rFonts w:eastAsia="SimSun"/>
          <w:i/>
          <w:lang w:eastAsia="en-GB"/>
        </w:rPr>
        <w:t>RAN UE NGAP ID</w:t>
      </w:r>
      <w:r w:rsidRPr="00FC6ECB">
        <w:rPr>
          <w:rFonts w:eastAsia="SimSun"/>
          <w:lang w:eastAsia="en-GB"/>
        </w:rPr>
        <w:t xml:space="preserve"> IE in an INITIAL UE MESSAGE</w:t>
      </w:r>
      <w:r w:rsidRPr="00FC6ECB">
        <w:rPr>
          <w:rFonts w:eastAsia="MS Mincho"/>
          <w:lang w:eastAsia="en-GB"/>
        </w:rPr>
        <w:t xml:space="preserve"> message </w:t>
      </w:r>
      <w:r w:rsidRPr="00FC6ECB">
        <w:rPr>
          <w:rFonts w:eastAsia="MS Mincho"/>
        </w:rPr>
        <w:t xml:space="preserve">or if the NG-RAN node has already </w:t>
      </w:r>
      <w:r w:rsidRPr="00FC6ECB">
        <w:rPr>
          <w:rFonts w:eastAsia="SimSun"/>
        </w:rPr>
        <w:t>initiated a UE-associated logical NG-connection by sending an INITIAL UE MESSAGE</w:t>
      </w:r>
      <w:r w:rsidRPr="00FC6ECB">
        <w:rPr>
          <w:rFonts w:eastAsia="MS Mincho"/>
        </w:rPr>
        <w:t xml:space="preserve"> message via</w:t>
      </w:r>
      <w:r w:rsidRPr="00FC6ECB">
        <w:rPr>
          <w:rFonts w:eastAsia="MS Mincho"/>
          <w:lang w:eastAsia="en-GB"/>
        </w:rPr>
        <w:t xml:space="preserve"> another NG interface instance</w:t>
      </w:r>
      <w:r w:rsidRPr="00FC6ECB">
        <w:rPr>
          <w:rFonts w:eastAsia="SimSun"/>
          <w:lang w:eastAsia="en-GB"/>
        </w:rPr>
        <w:t xml:space="preserve">. </w:t>
      </w:r>
      <w:r w:rsidRPr="00FC6ECB">
        <w:rPr>
          <w:rFonts w:eastAsia="SimSun"/>
          <w:lang w:eastAsia="zh-CN"/>
        </w:rPr>
        <w:t>The procedure uses UE-associated signalling.</w:t>
      </w:r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SimSun" w:hAnsi="Arial"/>
          <w:sz w:val="24"/>
          <w:lang w:eastAsia="en-GB"/>
        </w:rPr>
      </w:pPr>
      <w:bookmarkStart w:id="23" w:name="_Toc5694082"/>
      <w:r w:rsidRPr="00FC6ECB">
        <w:rPr>
          <w:rFonts w:ascii="Arial" w:eastAsia="SimSun" w:hAnsi="Arial"/>
          <w:sz w:val="24"/>
          <w:lang w:eastAsia="en-GB"/>
        </w:rPr>
        <w:t>8.3.1.2</w:t>
      </w:r>
      <w:r w:rsidRPr="00FC6ECB">
        <w:rPr>
          <w:rFonts w:ascii="Arial" w:eastAsia="SimSun" w:hAnsi="Arial"/>
          <w:sz w:val="24"/>
          <w:lang w:eastAsia="en-GB"/>
        </w:rPr>
        <w:tab/>
        <w:t>Successful Operation</w:t>
      </w:r>
      <w:bookmarkEnd w:id="23"/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SimSun" w:hAnsi="Arial" w:cs="Arial"/>
          <w:b/>
          <w:lang w:eastAsia="en-GB"/>
        </w:rPr>
      </w:pPr>
      <w:r w:rsidRPr="00FC6ECB">
        <w:rPr>
          <w:rFonts w:ascii="Arial" w:eastAsia="SimSun" w:hAnsi="Arial"/>
          <w:b/>
          <w:lang w:eastAsia="en-GB"/>
        </w:rPr>
        <w:object w:dxaOrig="6900" w:dyaOrig="24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1pt;height:121.4pt" o:ole="">
            <v:imagedata r:id="rId13" o:title=""/>
          </v:shape>
          <o:OLEObject Type="Embed" ProgID="Visio.Drawing.11" ShapeID="_x0000_i1025" DrawAspect="Content" ObjectID="_1632925146" r:id="rId14"/>
        </w:objec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SimSun" w:hAnsi="Arial" w:cs="Arial"/>
          <w:b/>
          <w:lang w:eastAsia="en-GB"/>
        </w:rPr>
      </w:pPr>
      <w:r w:rsidRPr="00FC6ECB">
        <w:rPr>
          <w:rFonts w:ascii="Arial" w:eastAsia="SimSun" w:hAnsi="Arial" w:cs="Arial"/>
          <w:b/>
          <w:lang w:eastAsia="en-GB"/>
        </w:rPr>
        <w:t xml:space="preserve">Figure 8.3.1.2-1: Initial context setup: successful </w:t>
      </w:r>
      <w:r w:rsidRPr="00FC6ECB">
        <w:rPr>
          <w:rFonts w:ascii="Arial" w:eastAsia="MS Mincho" w:hAnsi="Arial" w:cs="Arial"/>
          <w:b/>
          <w:lang w:eastAsia="en-GB"/>
        </w:rPr>
        <w:t>o</w:t>
      </w:r>
      <w:r w:rsidRPr="00FC6ECB">
        <w:rPr>
          <w:rFonts w:ascii="Arial" w:eastAsia="SimSun" w:hAnsi="Arial" w:cs="Arial"/>
          <w:b/>
          <w:lang w:eastAsia="en-GB"/>
        </w:rPr>
        <w:t>peration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lastRenderedPageBreak/>
        <w:t xml:space="preserve">In case of the establishment of a PDU session the 5GC shall be prepared to receive user data before the </w:t>
      </w:r>
      <w:r w:rsidRPr="00FC6ECB">
        <w:rPr>
          <w:rFonts w:eastAsia="SimSun"/>
          <w:lang w:eastAsia="zh-CN"/>
        </w:rPr>
        <w:t>INITIAL CONTEXT</w:t>
      </w:r>
      <w:r w:rsidRPr="00FC6ECB">
        <w:rPr>
          <w:rFonts w:eastAsia="SimSun"/>
          <w:lang w:eastAsia="en-GB"/>
        </w:rPr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 xml:space="preserve">The </w:t>
      </w:r>
      <w:r w:rsidRPr="00FC6ECB">
        <w:rPr>
          <w:rFonts w:eastAsia="SimSun"/>
          <w:lang w:eastAsia="zh-CN"/>
        </w:rPr>
        <w:t>INITIAL CONTEXT SETUP REQUEST</w:t>
      </w:r>
      <w:r w:rsidRPr="00FC6ECB">
        <w:rPr>
          <w:rFonts w:eastAsia="SimSun"/>
          <w:lang w:eastAsia="en-GB"/>
        </w:rPr>
        <w:t xml:space="preserve"> message shall contain</w:t>
      </w:r>
      <w:r w:rsidRPr="00FC6ECB">
        <w:rPr>
          <w:rFonts w:eastAsia="SimSun"/>
          <w:lang w:eastAsia="zh-CN"/>
        </w:rPr>
        <w:t xml:space="preserve"> the </w:t>
      </w:r>
      <w:r w:rsidRPr="00FC6ECB">
        <w:rPr>
          <w:rFonts w:eastAsia="SimSun"/>
          <w:i/>
          <w:lang w:eastAsia="en-GB"/>
        </w:rPr>
        <w:t>Index to RAT/Frequency Selection</w:t>
      </w:r>
      <w:r w:rsidRPr="00FC6ECB">
        <w:rPr>
          <w:rFonts w:eastAsia="SimSun" w:cs="Arial"/>
          <w:i/>
          <w:lang w:eastAsia="en-GB"/>
        </w:rPr>
        <w:t xml:space="preserve"> Priority</w:t>
      </w:r>
      <w:r w:rsidRPr="00FC6ECB">
        <w:rPr>
          <w:rFonts w:eastAsia="SimSun"/>
          <w:i/>
          <w:lang w:eastAsia="zh-CN"/>
        </w:rPr>
        <w:t xml:space="preserve"> </w:t>
      </w:r>
      <w:r w:rsidRPr="00FC6ECB">
        <w:rPr>
          <w:rFonts w:eastAsia="SimSun"/>
          <w:lang w:eastAsia="zh-CN"/>
        </w:rPr>
        <w:t xml:space="preserve">IE, </w:t>
      </w:r>
      <w:r w:rsidRPr="00FC6ECB">
        <w:rPr>
          <w:rFonts w:eastAsia="SimSun"/>
          <w:lang w:eastAsia="en-GB"/>
        </w:rPr>
        <w:t>if available in the AMF.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 xml:space="preserve">If the </w:t>
      </w:r>
      <w:r w:rsidRPr="00FC6ECB">
        <w:rPr>
          <w:rFonts w:eastAsia="SimSun"/>
          <w:i/>
          <w:lang w:eastAsia="en-GB"/>
        </w:rPr>
        <w:t>NAS-PDU</w:t>
      </w:r>
      <w:r w:rsidRPr="00FC6ECB">
        <w:rPr>
          <w:rFonts w:eastAsia="SimSun"/>
          <w:lang w:eastAsia="en-GB"/>
        </w:rPr>
        <w:t xml:space="preserve"> IE is included in the INITIAL CONTEXT SETUP REQUEST message, the NG-RAN node shall pass it transparently towards the UE.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 xml:space="preserve">If the </w:t>
      </w:r>
      <w:r w:rsidRPr="00FC6ECB">
        <w:rPr>
          <w:rFonts w:eastAsia="SimSun"/>
          <w:i/>
          <w:lang w:eastAsia="en-GB"/>
        </w:rPr>
        <w:t>Masked IMEISV</w:t>
      </w:r>
      <w:r w:rsidRPr="00FC6ECB">
        <w:rPr>
          <w:rFonts w:eastAsia="SimSun"/>
          <w:lang w:eastAsia="en-GB"/>
        </w:rPr>
        <w:t xml:space="preserve"> IE is contained in the INITIAL CONTEXT SETUP REQUEST message the target NG-RAN node shall, if supported, use it to determine the characteristics of the UE for subsequent handling.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 w:rsidRPr="00FC6ECB">
        <w:rPr>
          <w:rFonts w:eastAsia="SimSun"/>
          <w:lang w:eastAsia="en-GB"/>
        </w:rPr>
        <w:t xml:space="preserve">Upon receipt of the </w:t>
      </w:r>
      <w:r w:rsidRPr="00FC6ECB">
        <w:rPr>
          <w:rFonts w:eastAsia="SimSun"/>
          <w:lang w:eastAsia="zh-CN"/>
        </w:rPr>
        <w:t>INITIAL CONTEXT</w:t>
      </w:r>
      <w:r w:rsidRPr="00FC6ECB">
        <w:rPr>
          <w:rFonts w:eastAsia="SimSun"/>
          <w:lang w:eastAsia="en-GB"/>
        </w:rPr>
        <w:t xml:space="preserve"> SETUP REQUEST message the NG-RAN node shall</w:t>
      </w:r>
    </w:p>
    <w:p w:rsidR="00FC6ECB" w:rsidRPr="00FC6ECB" w:rsidRDefault="00FC6ECB" w:rsidP="00FC6EC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6912"/>
        </w:tabs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>attempt to execute the requested PDU session configuration;</w:t>
      </w:r>
      <w:r w:rsidRPr="00FC6ECB">
        <w:rPr>
          <w:rFonts w:eastAsia="SimSun"/>
          <w:lang w:eastAsia="en-GB"/>
        </w:rPr>
        <w:tab/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 xml:space="preserve">store the received UE Aggregate Maximum Bit Rate in the UE context, and use the received UE Aggregate Maximum Bit Rate for Non-GBR QoS flows for the concerned UE </w:t>
      </w:r>
      <w:r w:rsidRPr="00FC6ECB">
        <w:rPr>
          <w:rFonts w:eastAsia="Malgun Gothic"/>
          <w:lang w:eastAsia="en-GB"/>
        </w:rPr>
        <w:t>as specified in TS 23.501 [9]</w:t>
      </w:r>
      <w:r w:rsidRPr="00FC6ECB">
        <w:rPr>
          <w:rFonts w:eastAsia="SimSun"/>
          <w:lang w:eastAsia="en-GB"/>
        </w:rPr>
        <w:t>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>store the received Mobility Restriction List in the UE context;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>store the received UE Radio Capability in the UE context;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>store the received Index to RAT/Frequency Selection Priority in the UE context and use it as defined in TS 23.501 [9];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>store the received UE Security Capabilities in the UE context;</w:t>
      </w:r>
    </w:p>
    <w:p w:rsidR="00FC6ECB" w:rsidRDefault="0016036F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="00FC6ECB" w:rsidRPr="00FC6ECB">
        <w:rPr>
          <w:rFonts w:eastAsia="SimSun"/>
          <w:lang w:eastAsia="en-GB"/>
        </w:rPr>
        <w:tab/>
        <w:t>store the received Security Key in the UE context and, if the NG-RAN node is required to activate security for the UE, take this security key into use.</w:t>
      </w:r>
    </w:p>
    <w:p w:rsidR="0016036F" w:rsidRPr="00567372" w:rsidRDefault="0016036F" w:rsidP="0016036F">
      <w:pPr>
        <w:pStyle w:val="B1"/>
        <w:rPr>
          <w:ins w:id="24" w:author="Huawei2" w:date="2019-09-24T14:21:00Z"/>
        </w:rPr>
      </w:pPr>
      <w:ins w:id="25" w:author="Huawei2" w:date="2019-09-24T14:21:00Z">
        <w:r w:rsidRPr="00567372">
          <w:t>-</w:t>
        </w:r>
        <w:r w:rsidRPr="00567372">
          <w:tab/>
          <w:t>store the received Management Based MDT Allowed information, if supported, in the UE context.</w:t>
        </w:r>
      </w:ins>
    </w:p>
    <w:p w:rsidR="0016036F" w:rsidRPr="00567372" w:rsidRDefault="0016036F" w:rsidP="0016036F">
      <w:pPr>
        <w:pStyle w:val="B1"/>
        <w:rPr>
          <w:ins w:id="26" w:author="Huawei2" w:date="2019-09-24T14:21:00Z"/>
        </w:rPr>
      </w:pPr>
      <w:ins w:id="27" w:author="Huawei2" w:date="2019-09-24T14:21:00Z">
        <w:r w:rsidRPr="00567372">
          <w:t>-</w:t>
        </w:r>
        <w:r w:rsidRPr="00567372">
          <w:tab/>
          <w:t>store the received Management Based MDT PLMN List information, if supported, in the UE context.</w:t>
        </w:r>
      </w:ins>
    </w:p>
    <w:p w:rsidR="0053781C" w:rsidRPr="00FC6ECB" w:rsidRDefault="0053781C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 xml:space="preserve">For the Initial Context Setup an initial value for the </w:t>
      </w:r>
      <w:r w:rsidRPr="00FC6ECB">
        <w:rPr>
          <w:rFonts w:eastAsia="SimSun" w:cs="Arial"/>
          <w:szCs w:val="18"/>
          <w:lang w:eastAsia="zh-CN"/>
        </w:rPr>
        <w:t>Next Hop Chaining Count is stored in the UE context.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 xml:space="preserve">If the </w:t>
      </w:r>
      <w:r w:rsidRPr="00FC6ECB">
        <w:rPr>
          <w:rFonts w:eastAsia="SimSun"/>
          <w:i/>
          <w:iCs/>
          <w:lang w:eastAsia="zh-CN"/>
        </w:rPr>
        <w:t xml:space="preserve">PDU Session Resource Setup Request List </w:t>
      </w:r>
      <w:r w:rsidRPr="00FC6ECB">
        <w:rPr>
          <w:rFonts w:eastAsia="SimSun"/>
          <w:lang w:eastAsia="en-GB"/>
        </w:rPr>
        <w:t xml:space="preserve">IE is contained in the </w:t>
      </w:r>
      <w:r w:rsidRPr="00FC6ECB">
        <w:rPr>
          <w:rFonts w:eastAsia="SimSun"/>
          <w:lang w:eastAsia="zh-CN"/>
        </w:rPr>
        <w:t>INITIAL CONTEXT</w:t>
      </w:r>
      <w:r w:rsidRPr="00FC6ECB">
        <w:rPr>
          <w:rFonts w:eastAsia="SimSun"/>
          <w:lang w:eastAsia="en-GB"/>
        </w:rPr>
        <w:t xml:space="preserve"> SETUP REQUEST message, the NG-RAN node shall behave the same as defined in the PDU Session Resource Setup procedure. </w:t>
      </w:r>
      <w:r w:rsidRPr="00FC6ECB">
        <w:rPr>
          <w:rFonts w:eastAsia="SimSun"/>
          <w:snapToGrid w:val="0"/>
          <w:lang w:eastAsia="en-GB"/>
        </w:rPr>
        <w:t xml:space="preserve">The NG-RAN node shall </w:t>
      </w:r>
      <w:r w:rsidRPr="00FC6ECB">
        <w:rPr>
          <w:rFonts w:eastAsia="SimSun"/>
          <w:lang w:eastAsia="en-GB"/>
        </w:rPr>
        <w:t xml:space="preserve">report to the AMF in the </w:t>
      </w:r>
      <w:r w:rsidRPr="00FC6ECB">
        <w:rPr>
          <w:rFonts w:eastAsia="SimSun"/>
          <w:lang w:eastAsia="zh-CN"/>
        </w:rPr>
        <w:t>INITIAL CONTEXT</w:t>
      </w:r>
      <w:r w:rsidRPr="00FC6ECB">
        <w:rPr>
          <w:rFonts w:eastAsia="SimSun"/>
          <w:lang w:eastAsia="en-GB"/>
        </w:rPr>
        <w:t xml:space="preserve"> SETUP RESPONSE message the result for each PDU session resource requested to be setup as defined in the PDU Session Resource Setup procedure</w:t>
      </w:r>
      <w:r w:rsidRPr="00FC6ECB">
        <w:rPr>
          <w:rFonts w:eastAsia="SimSun"/>
          <w:snapToGrid w:val="0"/>
          <w:lang w:eastAsia="en-GB"/>
        </w:rPr>
        <w:t>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 xml:space="preserve">Upon reception of the INITIAL CONTEXT SETUP RESPONSE message the AMF shall, for each PDU session indicated in the </w:t>
      </w:r>
      <w:r w:rsidRPr="00FC6ECB">
        <w:rPr>
          <w:rFonts w:eastAsia="SimSun"/>
          <w:i/>
          <w:lang w:eastAsia="en-GB"/>
        </w:rPr>
        <w:t xml:space="preserve">PDU Session </w:t>
      </w:r>
      <w:r w:rsidRPr="00FC6ECB">
        <w:rPr>
          <w:rFonts w:eastAsia="SimSun"/>
          <w:i/>
          <w:iCs/>
          <w:lang w:eastAsia="en-GB"/>
        </w:rPr>
        <w:t xml:space="preserve">ID </w:t>
      </w:r>
      <w:r w:rsidRPr="00FC6ECB">
        <w:rPr>
          <w:rFonts w:eastAsia="SimSun"/>
          <w:lang w:eastAsia="en-GB"/>
        </w:rPr>
        <w:t xml:space="preserve">IE, transfer transparently the </w:t>
      </w:r>
      <w:r w:rsidRPr="00FC6ECB">
        <w:rPr>
          <w:rFonts w:eastAsia="SimSun"/>
          <w:i/>
          <w:lang w:eastAsia="en-GB"/>
        </w:rPr>
        <w:t xml:space="preserve">PDU Session Resource </w:t>
      </w:r>
      <w:r w:rsidRPr="00FC6ECB">
        <w:rPr>
          <w:rFonts w:eastAsia="SimSun"/>
          <w:i/>
          <w:iCs/>
          <w:lang w:eastAsia="en-GB"/>
        </w:rPr>
        <w:t>Setup Response Transfer</w:t>
      </w:r>
      <w:r w:rsidRPr="00FC6ECB">
        <w:rPr>
          <w:rFonts w:eastAsia="SimSun"/>
          <w:lang w:eastAsia="en-GB"/>
        </w:rPr>
        <w:t xml:space="preserve"> IE or </w:t>
      </w:r>
      <w:r w:rsidRPr="00FC6ECB">
        <w:rPr>
          <w:rFonts w:eastAsia="SimSun"/>
          <w:i/>
          <w:lang w:eastAsia="ja-JP"/>
        </w:rPr>
        <w:t>PDU Session Resource Setup Unsuccessful Transfer</w:t>
      </w:r>
      <w:r w:rsidRPr="00FC6ECB">
        <w:rPr>
          <w:rFonts w:eastAsia="SimSun"/>
          <w:lang w:eastAsia="ja-JP"/>
        </w:rPr>
        <w:t xml:space="preserve"> IE</w:t>
      </w:r>
      <w:r w:rsidRPr="00FC6ECB">
        <w:rPr>
          <w:rFonts w:eastAsia="SimSun"/>
          <w:lang w:eastAsia="en-GB"/>
        </w:rPr>
        <w:t xml:space="preserve"> to the SMF associated with the concerned PDU session. </w:t>
      </w:r>
      <w:r w:rsidRPr="00FC6ECB">
        <w:rPr>
          <w:rFonts w:eastAsia="SimSun"/>
          <w:lang w:eastAsia="ja-JP"/>
        </w:rPr>
        <w:t>In case the splitting PDU session is not used by the NG-RAN node, the SMF should remove the Additional Transport Layer Information, if any.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 xml:space="preserve">The NG-RAN node shall use the information in the </w:t>
      </w:r>
      <w:r w:rsidRPr="00FC6ECB">
        <w:rPr>
          <w:rFonts w:eastAsia="SimSun"/>
          <w:i/>
          <w:iCs/>
          <w:lang w:eastAsia="zh-CN"/>
        </w:rPr>
        <w:t>Mobility Restriction List</w:t>
      </w:r>
      <w:r w:rsidRPr="00FC6ECB">
        <w:rPr>
          <w:rFonts w:eastAsia="SimSun"/>
          <w:lang w:eastAsia="en-GB"/>
        </w:rPr>
        <w:t xml:space="preserve"> IE if present in the </w:t>
      </w:r>
      <w:r w:rsidRPr="00FC6ECB">
        <w:rPr>
          <w:rFonts w:eastAsia="SimSun"/>
          <w:lang w:eastAsia="zh-CN"/>
        </w:rPr>
        <w:t>INITIAL CONTEXT</w:t>
      </w:r>
      <w:r w:rsidRPr="00FC6ECB">
        <w:rPr>
          <w:rFonts w:eastAsia="SimSun"/>
          <w:lang w:eastAsia="en-GB"/>
        </w:rPr>
        <w:t xml:space="preserve"> SETUP REQUEST message to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 xml:space="preserve">determine a target for </w:t>
      </w:r>
      <w:r w:rsidRPr="00FC6ECB">
        <w:rPr>
          <w:rFonts w:eastAsia="SimSun"/>
          <w:lang w:eastAsia="zh-CN"/>
        </w:rPr>
        <w:t>subsequent mobility action for which the NG-RAN node provides information about the target of the mobility action towards the UE</w:t>
      </w:r>
      <w:r w:rsidRPr="00FC6ECB">
        <w:rPr>
          <w:rFonts w:eastAsia="SimSun"/>
          <w:lang w:eastAsia="en-GB"/>
        </w:rPr>
        <w:t>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>select a proper SCG during dual connectivity operation;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>assign proper RNA(s) for the UE when moving the UE to RRC_INACTIVE state.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 xml:space="preserve">If the </w:t>
      </w:r>
      <w:r w:rsidRPr="00FC6ECB">
        <w:rPr>
          <w:rFonts w:eastAsia="SimSun"/>
          <w:i/>
          <w:iCs/>
          <w:lang w:eastAsia="zh-CN"/>
        </w:rPr>
        <w:t>Mobility Restriction List</w:t>
      </w:r>
      <w:r w:rsidRPr="00FC6ECB">
        <w:rPr>
          <w:rFonts w:eastAsia="SimSun"/>
          <w:lang w:eastAsia="en-GB"/>
        </w:rPr>
        <w:t xml:space="preserve"> IE is not contained in the </w:t>
      </w:r>
      <w:r w:rsidRPr="00FC6ECB">
        <w:rPr>
          <w:rFonts w:eastAsia="SimSun"/>
          <w:lang w:eastAsia="zh-CN"/>
        </w:rPr>
        <w:t>INITIAL CONTEXT</w:t>
      </w:r>
      <w:r w:rsidRPr="00FC6ECB">
        <w:rPr>
          <w:rFonts w:eastAsia="SimSun"/>
          <w:lang w:eastAsia="en-GB"/>
        </w:rPr>
        <w:t xml:space="preserve"> SETUP REQUEST message, the NG-RAN node shall consider that no roaming and no access restriction apply to the UE. The NG-RAN node shall also consider that no roaming and no access restriction apply to the UE when: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>one of the QoS flows includes a particular ARP value (TS 23.501 [9]).</w:t>
      </w:r>
    </w:p>
    <w:p w:rsidR="00FC6ECB" w:rsidRPr="00FC6ECB" w:rsidRDefault="00FC6ECB" w:rsidP="00FC6ECB">
      <w:pPr>
        <w:rPr>
          <w:ins w:id="28" w:author="Huawei" w:date="2019-06-21T17:42:00Z"/>
          <w:rFonts w:eastAsia="SimSun"/>
          <w:lang w:eastAsia="en-GB"/>
        </w:rPr>
      </w:pPr>
      <w:r w:rsidRPr="00FC6ECB">
        <w:rPr>
          <w:rFonts w:eastAsia="SimSun"/>
          <w:lang w:eastAsia="en-GB"/>
        </w:rPr>
        <w:lastRenderedPageBreak/>
        <w:t xml:space="preserve">If the </w:t>
      </w:r>
      <w:r w:rsidRPr="00FC6ECB">
        <w:rPr>
          <w:rFonts w:eastAsia="Batang"/>
          <w:i/>
          <w:iCs/>
          <w:lang w:eastAsia="en-GB"/>
        </w:rPr>
        <w:t>Trace Activation</w:t>
      </w:r>
      <w:r w:rsidRPr="00FC6ECB">
        <w:rPr>
          <w:rFonts w:eastAsia="Batang"/>
          <w:lang w:eastAsia="en-GB"/>
        </w:rPr>
        <w:t xml:space="preserve"> IE is included in the </w:t>
      </w:r>
      <w:r w:rsidRPr="00FC6ECB">
        <w:rPr>
          <w:rFonts w:eastAsia="SimSun"/>
          <w:lang w:eastAsia="zh-CN"/>
        </w:rPr>
        <w:t>INITIAL CONTEXT</w:t>
      </w:r>
      <w:r w:rsidRPr="00FC6ECB">
        <w:rPr>
          <w:rFonts w:eastAsia="SimSun"/>
          <w:lang w:eastAsia="en-GB"/>
        </w:rPr>
        <w:t xml:space="preserve"> SETUP REQUEST message the NG-RAN node shall, if supported, initiate the requested trace function as described in TS 32.422 [11]. </w:t>
      </w:r>
      <w:ins w:id="29" w:author="Huawei" w:date="2019-06-21T17:45:00Z">
        <w:r w:rsidRPr="00FC6ECB">
          <w:rPr>
            <w:rFonts w:eastAsia="SimSun"/>
            <w:lang w:eastAsia="en-GB"/>
          </w:rPr>
          <w:t>In particular, the NG-RAN node shall, if supported: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ins w:id="30" w:author="Huawei" w:date="2019-06-21T17:42:00Z"/>
          <w:rFonts w:eastAsia="SimSun"/>
          <w:lang w:eastAsia="en-GB"/>
        </w:rPr>
      </w:pPr>
      <w:ins w:id="31" w:author="Huawei" w:date="2019-06-21T17:42:00Z">
        <w:r w:rsidRPr="00FC6ECB">
          <w:rPr>
            <w:rFonts w:eastAsia="SimSun"/>
            <w:lang w:eastAsia="en-GB"/>
          </w:rPr>
          <w:t>-</w:t>
        </w:r>
        <w:r w:rsidRPr="00FC6ECB">
          <w:rPr>
            <w:rFonts w:eastAsia="SimSun"/>
            <w:lang w:eastAsia="en-GB"/>
          </w:rPr>
          <w:tab/>
          <w:t xml:space="preserve">if the </w:t>
        </w:r>
        <w:r w:rsidRPr="00FC6ECB">
          <w:rPr>
            <w:rFonts w:eastAsia="SimSun"/>
            <w:i/>
            <w:lang w:eastAsia="en-GB"/>
          </w:rPr>
          <w:t>Trace Activation</w:t>
        </w:r>
        <w:r w:rsidRPr="00FC6ECB">
          <w:rPr>
            <w:rFonts w:eastAsia="SimSun"/>
            <w:lang w:eastAsia="en-GB"/>
          </w:rPr>
          <w:t xml:space="preserve"> IE does not include the </w:t>
        </w:r>
        <w:r w:rsidRPr="00FC6ECB">
          <w:rPr>
            <w:rFonts w:eastAsia="SimSun"/>
            <w:i/>
            <w:lang w:eastAsia="en-GB"/>
          </w:rPr>
          <w:t>MDT Configuration</w:t>
        </w:r>
        <w:r w:rsidRPr="00FC6ECB">
          <w:rPr>
            <w:rFonts w:eastAsia="SimSun"/>
            <w:lang w:eastAsia="en-GB"/>
          </w:rPr>
          <w:t xml:space="preserve"> IE, initiate the requested trace session as described in TS 32.422 [11];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ins w:id="32" w:author="Huawei" w:date="2019-06-21T17:42:00Z"/>
          <w:rFonts w:eastAsia="SimSun"/>
          <w:lang w:eastAsia="en-GB"/>
        </w:rPr>
      </w:pPr>
      <w:ins w:id="33" w:author="Huawei" w:date="2019-06-21T17:42:00Z">
        <w:r w:rsidRPr="00FC6ECB">
          <w:rPr>
            <w:rFonts w:eastAsia="SimSun"/>
            <w:lang w:eastAsia="en-GB"/>
          </w:rPr>
          <w:t>-</w:t>
        </w:r>
        <w:r w:rsidRPr="00FC6ECB">
          <w:rPr>
            <w:rFonts w:eastAsia="SimSun"/>
            <w:lang w:eastAsia="en-GB"/>
          </w:rPr>
          <w:tab/>
          <w:t xml:space="preserve">if the </w:t>
        </w:r>
        <w:r w:rsidRPr="00FC6ECB">
          <w:rPr>
            <w:rFonts w:eastAsia="SimSun"/>
            <w:i/>
            <w:lang w:eastAsia="en-GB"/>
          </w:rPr>
          <w:t>Trace Activation</w:t>
        </w:r>
        <w:r w:rsidRPr="00FC6ECB">
          <w:rPr>
            <w:rFonts w:eastAsia="SimSun"/>
            <w:lang w:eastAsia="en-GB"/>
          </w:rPr>
          <w:t xml:space="preserve"> IE includes the </w:t>
        </w:r>
        <w:r w:rsidRPr="00FC6ECB">
          <w:rPr>
            <w:rFonts w:eastAsia="SimSun"/>
            <w:i/>
            <w:lang w:eastAsia="en-GB"/>
          </w:rPr>
          <w:t>MDT Activation</w:t>
        </w:r>
        <w:r w:rsidRPr="00FC6ECB">
          <w:rPr>
            <w:rFonts w:eastAsia="SimSun"/>
            <w:lang w:eastAsia="en-GB"/>
          </w:rPr>
          <w:t xml:space="preserve"> IE, within the</w:t>
        </w:r>
        <w:r w:rsidRPr="00FC6ECB">
          <w:rPr>
            <w:rFonts w:eastAsia="SimSun"/>
            <w:i/>
            <w:lang w:eastAsia="en-GB"/>
          </w:rPr>
          <w:t xml:space="preserve"> MDT Configuration</w:t>
        </w:r>
        <w:r w:rsidRPr="00FC6ECB">
          <w:rPr>
            <w:rFonts w:eastAsia="SimSun"/>
            <w:lang w:eastAsia="en-GB"/>
          </w:rPr>
          <w:t xml:space="preserve"> IE, set to “Immediate MDT and Trace”, initiate the requested trace session and MDT session as described in TS </w:t>
        </w:r>
        <w:bookmarkStart w:id="34" w:name="OLE_LINK63"/>
        <w:bookmarkStart w:id="35" w:name="OLE_LINK64"/>
        <w:r w:rsidRPr="00FC6ECB">
          <w:rPr>
            <w:rFonts w:eastAsia="SimSun"/>
            <w:lang w:eastAsia="en-GB"/>
          </w:rPr>
          <w:t>32.422</w:t>
        </w:r>
        <w:bookmarkEnd w:id="34"/>
        <w:bookmarkEnd w:id="35"/>
        <w:r w:rsidRPr="00FC6ECB">
          <w:rPr>
            <w:rFonts w:eastAsia="SimSun"/>
            <w:lang w:eastAsia="en-GB"/>
          </w:rPr>
          <w:t xml:space="preserve"> [</w:t>
        </w:r>
      </w:ins>
      <w:ins w:id="36" w:author="Huawei" w:date="2019-06-21T17:43:00Z">
        <w:r w:rsidRPr="00FC6ECB">
          <w:rPr>
            <w:rFonts w:eastAsia="SimSun"/>
            <w:lang w:eastAsia="en-GB"/>
          </w:rPr>
          <w:t>11</w:t>
        </w:r>
      </w:ins>
      <w:ins w:id="37" w:author="Huawei" w:date="2019-06-21T17:42:00Z">
        <w:r w:rsidRPr="00FC6ECB">
          <w:rPr>
            <w:rFonts w:eastAsia="SimSun"/>
            <w:lang w:eastAsia="en-GB"/>
          </w:rPr>
          <w:t>];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ins w:id="38" w:author="Huawei" w:date="2019-06-21T17:42:00Z"/>
          <w:rFonts w:eastAsia="SimSun"/>
          <w:lang w:eastAsia="en-GB"/>
        </w:rPr>
      </w:pPr>
      <w:ins w:id="39" w:author="Huawei" w:date="2019-06-21T17:42:00Z">
        <w:r w:rsidRPr="00FC6ECB">
          <w:rPr>
            <w:rFonts w:eastAsia="SimSun"/>
            <w:lang w:eastAsia="en-GB"/>
          </w:rPr>
          <w:t>-</w:t>
        </w:r>
        <w:r w:rsidRPr="00FC6ECB">
          <w:rPr>
            <w:rFonts w:eastAsia="SimSun"/>
            <w:lang w:eastAsia="en-GB"/>
          </w:rPr>
          <w:tab/>
          <w:t xml:space="preserve">if the </w:t>
        </w:r>
        <w:r w:rsidRPr="00FC6ECB">
          <w:rPr>
            <w:rFonts w:eastAsia="SimSun"/>
            <w:i/>
            <w:lang w:eastAsia="en-GB"/>
          </w:rPr>
          <w:t>Trace Activation</w:t>
        </w:r>
        <w:r w:rsidRPr="00FC6ECB">
          <w:rPr>
            <w:rFonts w:eastAsia="SimSun"/>
            <w:lang w:eastAsia="en-GB"/>
          </w:rPr>
          <w:t xml:space="preserve"> IE includes the </w:t>
        </w:r>
        <w:r w:rsidRPr="00FC6ECB">
          <w:rPr>
            <w:rFonts w:eastAsia="SimSun"/>
            <w:i/>
            <w:lang w:eastAsia="en-GB"/>
          </w:rPr>
          <w:t>MDT Activation</w:t>
        </w:r>
        <w:r w:rsidRPr="00FC6ECB">
          <w:rPr>
            <w:rFonts w:eastAsia="SimSun"/>
            <w:lang w:eastAsia="en-GB"/>
          </w:rPr>
          <w:t xml:space="preserve"> IE ,within the </w:t>
        </w:r>
        <w:r w:rsidRPr="00FC6ECB">
          <w:rPr>
            <w:rFonts w:eastAsia="SimSun"/>
            <w:i/>
            <w:lang w:eastAsia="en-GB"/>
          </w:rPr>
          <w:t>MDT Configuration</w:t>
        </w:r>
        <w:r w:rsidRPr="00FC6ECB">
          <w:rPr>
            <w:rFonts w:eastAsia="SimSun"/>
            <w:lang w:eastAsia="en-GB"/>
          </w:rPr>
          <w:t xml:space="preserve"> IE, set to “Immediate MDT Only”, “Logged MDT only”, initiate the requested MDT session as described in TS 32.422 [</w:t>
        </w:r>
      </w:ins>
      <w:ins w:id="40" w:author="Huawei" w:date="2019-06-21T17:44:00Z">
        <w:r w:rsidRPr="00FC6ECB">
          <w:rPr>
            <w:rFonts w:eastAsia="SimSun"/>
            <w:lang w:eastAsia="en-GB"/>
          </w:rPr>
          <w:t>11</w:t>
        </w:r>
      </w:ins>
      <w:ins w:id="41" w:author="Huawei" w:date="2019-06-21T17:42:00Z">
        <w:r w:rsidRPr="00FC6ECB">
          <w:rPr>
            <w:rFonts w:eastAsia="SimSun"/>
            <w:lang w:eastAsia="en-GB"/>
          </w:rPr>
          <w:t xml:space="preserve">] and the NG-RAN shall ignore </w:t>
        </w:r>
        <w:r w:rsidRPr="00FC6ECB">
          <w:rPr>
            <w:rFonts w:eastAsia="SimSun"/>
            <w:i/>
            <w:lang w:eastAsia="en-GB"/>
          </w:rPr>
          <w:t>Interfaces To Trace</w:t>
        </w:r>
        <w:r w:rsidRPr="00FC6ECB">
          <w:rPr>
            <w:rFonts w:eastAsia="SimSun"/>
            <w:lang w:eastAsia="en-GB"/>
          </w:rPr>
          <w:t xml:space="preserve"> IE, and </w:t>
        </w:r>
        <w:r w:rsidRPr="00FC6ECB">
          <w:rPr>
            <w:rFonts w:eastAsia="SimSun"/>
            <w:i/>
            <w:lang w:eastAsia="en-GB"/>
          </w:rPr>
          <w:t>Trace Depth</w:t>
        </w:r>
        <w:r w:rsidRPr="00FC6ECB">
          <w:rPr>
            <w:rFonts w:eastAsia="SimSun"/>
            <w:lang w:eastAsia="en-GB"/>
          </w:rPr>
          <w:t xml:space="preserve"> IE</w:t>
        </w:r>
      </w:ins>
      <w:ins w:id="42" w:author="Huawei004" w:date="2019-10-16T14:20:00Z">
        <w:r w:rsidR="002B0087">
          <w:rPr>
            <w:rFonts w:eastAsia="SimSun"/>
            <w:lang w:eastAsia="en-GB"/>
          </w:rPr>
          <w:t>;</w:t>
        </w:r>
      </w:ins>
    </w:p>
    <w:p w:rsidR="0016036F" w:rsidRPr="00761ED7" w:rsidRDefault="0016036F" w:rsidP="0016036F">
      <w:pPr>
        <w:overflowPunct w:val="0"/>
        <w:autoSpaceDE w:val="0"/>
        <w:autoSpaceDN w:val="0"/>
        <w:adjustRightInd w:val="0"/>
        <w:ind w:left="568" w:hanging="284"/>
        <w:rPr>
          <w:ins w:id="43" w:author="Huawei2" w:date="2019-09-24T14:31:00Z"/>
          <w:rFonts w:eastAsia="SimSun"/>
          <w:lang w:eastAsia="en-GB"/>
        </w:rPr>
      </w:pPr>
      <w:ins w:id="44" w:author="Huawei2" w:date="2019-09-24T14:31:00Z">
        <w:r w:rsidRPr="00761ED7">
          <w:rPr>
            <w:rFonts w:eastAsia="SimSun"/>
            <w:lang w:eastAsia="en-GB"/>
          </w:rPr>
          <w:t>-</w:t>
        </w:r>
        <w:r w:rsidRPr="00761ED7">
          <w:rPr>
            <w:rFonts w:eastAsia="SimSun"/>
            <w:lang w:eastAsia="en-GB"/>
          </w:rPr>
          <w:tab/>
          <w:t xml:space="preserve">if the </w:t>
        </w:r>
        <w:r w:rsidRPr="00761ED7">
          <w:rPr>
            <w:rFonts w:eastAsia="SimSun"/>
            <w:i/>
            <w:lang w:eastAsia="en-GB"/>
          </w:rPr>
          <w:t>Trace Activation</w:t>
        </w:r>
        <w:r w:rsidRPr="00761ED7">
          <w:rPr>
            <w:rFonts w:eastAsia="SimSun"/>
            <w:lang w:eastAsia="en-GB"/>
          </w:rPr>
          <w:t xml:space="preserve"> IE includes the </w:t>
        </w:r>
        <w:r w:rsidRPr="00761ED7">
          <w:rPr>
            <w:rFonts w:eastAsia="SimSun"/>
            <w:i/>
            <w:lang w:eastAsia="en-GB"/>
          </w:rPr>
          <w:t>MDT Location Information</w:t>
        </w:r>
        <w:r w:rsidRPr="00761ED7">
          <w:rPr>
            <w:rFonts w:eastAsia="SimSun"/>
            <w:lang w:eastAsia="en-GB"/>
          </w:rPr>
          <w:t xml:space="preserve"> IE, within the </w:t>
        </w:r>
        <w:r w:rsidRPr="00761ED7">
          <w:rPr>
            <w:rFonts w:eastAsia="SimSun"/>
            <w:i/>
            <w:lang w:eastAsia="en-GB"/>
          </w:rPr>
          <w:t>MDT Configuration</w:t>
        </w:r>
        <w:r w:rsidRPr="00761ED7">
          <w:rPr>
            <w:rFonts w:eastAsia="SimSun"/>
            <w:lang w:eastAsia="en-GB"/>
          </w:rPr>
          <w:t xml:space="preserve"> IE, store this information and take it into account in the requested MDT session</w:t>
        </w:r>
      </w:ins>
      <w:ins w:id="45" w:author="Huawei004" w:date="2019-10-16T14:20:00Z">
        <w:r w:rsidR="002B0087">
          <w:rPr>
            <w:rFonts w:eastAsia="SimSun"/>
            <w:lang w:eastAsia="en-GB"/>
          </w:rPr>
          <w:t>;</w:t>
        </w:r>
      </w:ins>
    </w:p>
    <w:p w:rsidR="0016036F" w:rsidRPr="00761ED7" w:rsidRDefault="0016036F" w:rsidP="0016036F">
      <w:pPr>
        <w:overflowPunct w:val="0"/>
        <w:autoSpaceDE w:val="0"/>
        <w:autoSpaceDN w:val="0"/>
        <w:adjustRightInd w:val="0"/>
        <w:ind w:left="568" w:hanging="284"/>
        <w:rPr>
          <w:ins w:id="46" w:author="Huawei2" w:date="2019-09-24T14:31:00Z"/>
          <w:rFonts w:eastAsia="SimSun"/>
          <w:lang w:eastAsia="en-GB"/>
        </w:rPr>
      </w:pPr>
      <w:ins w:id="47" w:author="Huawei2" w:date="2019-09-24T14:31:00Z">
        <w:r w:rsidRPr="00761ED7">
          <w:rPr>
            <w:rFonts w:eastAsia="SimSun"/>
            <w:lang w:eastAsia="en-GB"/>
          </w:rPr>
          <w:t>-</w:t>
        </w:r>
        <w:r w:rsidRPr="00761ED7">
          <w:rPr>
            <w:rFonts w:eastAsia="SimSun"/>
            <w:lang w:eastAsia="en-GB"/>
          </w:rPr>
          <w:tab/>
          <w:t xml:space="preserve">if the </w:t>
        </w:r>
        <w:r w:rsidRPr="00761ED7">
          <w:rPr>
            <w:rFonts w:eastAsia="SimSun"/>
            <w:i/>
            <w:lang w:eastAsia="en-GB"/>
          </w:rPr>
          <w:t>Trace Activation</w:t>
        </w:r>
        <w:r w:rsidRPr="00761ED7">
          <w:rPr>
            <w:rFonts w:eastAsia="SimSun"/>
            <w:lang w:eastAsia="en-GB"/>
          </w:rPr>
          <w:t xml:space="preserve"> IE includes the </w:t>
        </w:r>
        <w:r w:rsidRPr="00761ED7">
          <w:rPr>
            <w:rFonts w:eastAsia="SimSun"/>
            <w:i/>
            <w:lang w:eastAsia="en-GB"/>
          </w:rPr>
          <w:t>Signalling based MDT PLMN List</w:t>
        </w:r>
        <w:r w:rsidRPr="00761ED7">
          <w:rPr>
            <w:rFonts w:eastAsia="SimSun"/>
            <w:lang w:eastAsia="en-GB"/>
          </w:rPr>
          <w:t xml:space="preserve"> IE, within the </w:t>
        </w:r>
        <w:r w:rsidRPr="00761ED7">
          <w:rPr>
            <w:rFonts w:eastAsia="SimSun"/>
            <w:i/>
            <w:lang w:eastAsia="en-GB"/>
          </w:rPr>
          <w:t>MDT Configuration</w:t>
        </w:r>
        <w:r w:rsidRPr="00761ED7">
          <w:rPr>
            <w:rFonts w:eastAsia="SimSun"/>
            <w:lang w:eastAsia="en-GB"/>
          </w:rPr>
          <w:t xml:space="preserve"> IE, the </w:t>
        </w:r>
      </w:ins>
      <w:ins w:id="48" w:author="Huawei004" w:date="2019-10-18T11:42:00Z">
        <w:r w:rsidR="00341ED5">
          <w:rPr>
            <w:rFonts w:eastAsia="SimSun"/>
            <w:lang w:eastAsia="en-GB"/>
          </w:rPr>
          <w:t>NG-RAN node</w:t>
        </w:r>
      </w:ins>
      <w:ins w:id="49" w:author="Huawei2" w:date="2019-09-24T14:31:00Z">
        <w:r w:rsidRPr="00761ED7">
          <w:rPr>
            <w:rFonts w:eastAsia="SimSun"/>
            <w:lang w:eastAsia="en-GB"/>
          </w:rPr>
          <w:t xml:space="preserve"> may use it to propagate the MDT Configuration as described in TS 37.320 [</w:t>
        </w:r>
      </w:ins>
      <w:ins w:id="50" w:author="Huawei004" w:date="2019-10-16T14:19:00Z">
        <w:r w:rsidR="002B0087">
          <w:rPr>
            <w:rFonts w:eastAsia="SimSun"/>
            <w:lang w:eastAsia="en-GB"/>
          </w:rPr>
          <w:t>x</w:t>
        </w:r>
      </w:ins>
      <w:ins w:id="51" w:author="Huawei2" w:date="2019-09-24T14:31:00Z">
        <w:r w:rsidRPr="00761ED7">
          <w:rPr>
            <w:rFonts w:eastAsia="SimSun"/>
            <w:lang w:eastAsia="en-GB"/>
          </w:rPr>
          <w:t>].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sz w:val="16"/>
          <w:szCs w:val="16"/>
          <w:lang w:eastAsia="en-GB"/>
        </w:rPr>
      </w:pPr>
      <w:r w:rsidRPr="00FC6ECB">
        <w:rPr>
          <w:rFonts w:eastAsia="SimSun"/>
          <w:lang w:eastAsia="zh-CN"/>
        </w:rPr>
        <w:t xml:space="preserve">If the </w:t>
      </w:r>
      <w:r w:rsidRPr="00FC6ECB">
        <w:rPr>
          <w:rFonts w:eastAsia="SimSun"/>
          <w:i/>
          <w:lang w:eastAsia="zh-CN"/>
        </w:rPr>
        <w:t xml:space="preserve">UE Security Capabilities </w:t>
      </w:r>
      <w:r w:rsidRPr="00FC6ECB">
        <w:rPr>
          <w:rFonts w:eastAsia="SimSun"/>
          <w:lang w:eastAsia="zh-CN"/>
        </w:rPr>
        <w:t>IE included in the INITIAL CONTEXT</w:t>
      </w:r>
      <w:r w:rsidRPr="00FC6ECB">
        <w:rPr>
          <w:rFonts w:eastAsia="SimSun"/>
          <w:lang w:eastAsia="en-GB"/>
        </w:rPr>
        <w:t xml:space="preserve"> SETUP REQUEST message only contains the EIA0 or NIA0 algorithm as defined in TS 33.501 [13] and if the EIA0 or NIA0 algorithm is defined in the configured list of allowed integrity protection algorithms in the NG-RAN node (TS 33.501 [13]), the NG-RAN node shall take it into use and ignore the keys received in the </w:t>
      </w:r>
      <w:r w:rsidRPr="00FC6ECB">
        <w:rPr>
          <w:rFonts w:eastAsia="SimSun"/>
          <w:i/>
          <w:lang w:eastAsia="en-GB"/>
        </w:rPr>
        <w:t>Security Key</w:t>
      </w:r>
      <w:r w:rsidRPr="00FC6ECB">
        <w:rPr>
          <w:rFonts w:eastAsia="SimSun"/>
          <w:lang w:eastAsia="en-GB"/>
        </w:rPr>
        <w:t xml:space="preserve"> IE.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FC6ECB">
        <w:rPr>
          <w:rFonts w:eastAsia="Malgun Gothic"/>
          <w:lang w:eastAsia="ko-KR"/>
        </w:rPr>
        <w:t xml:space="preserve">If the </w:t>
      </w:r>
      <w:r w:rsidRPr="00FC6ECB">
        <w:rPr>
          <w:rFonts w:eastAsia="Malgun Gothic"/>
          <w:i/>
          <w:lang w:eastAsia="ko-KR"/>
        </w:rPr>
        <w:t>Core Network Assistance Information</w:t>
      </w:r>
      <w:r w:rsidRPr="00FC6ECB">
        <w:rPr>
          <w:rFonts w:eastAsia="Malgun Gothic"/>
          <w:lang w:eastAsia="ko-KR"/>
        </w:rPr>
        <w:t xml:space="preserve"> IE is included in the INITIAL CONTEXT SETUP REQUEST message, the NG-RAN node shall, if supported, store this information in the UE context and use it for e.g. </w:t>
      </w:r>
      <w:r w:rsidRPr="00FC6ECB">
        <w:rPr>
          <w:rFonts w:eastAsia="SimSun"/>
          <w:lang w:eastAsia="zh-CN"/>
        </w:rPr>
        <w:t>the RRC_INACTIVE state decision and RNA configuration for the UE and</w:t>
      </w:r>
      <w:r w:rsidRPr="00FC6ECB">
        <w:rPr>
          <w:rFonts w:eastAsia="Malgun Gothic"/>
          <w:lang w:eastAsia="ko-KR"/>
        </w:rPr>
        <w:t xml:space="preserve"> RAN paging if any for a UE in RRC_INACTIVE state</w:t>
      </w:r>
      <w:r w:rsidRPr="00FC6ECB">
        <w:rPr>
          <w:rFonts w:eastAsia="SimSun"/>
          <w:lang w:eastAsia="zh-CN"/>
        </w:rPr>
        <w:t>, as specified in TS 38.300 [8]</w:t>
      </w:r>
      <w:r w:rsidRPr="00FC6ECB">
        <w:rPr>
          <w:rFonts w:eastAsia="Malgun Gothic"/>
          <w:lang w:eastAsia="ko-KR"/>
        </w:rPr>
        <w:t>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 w:rsidRPr="00FC6ECB">
        <w:rPr>
          <w:rFonts w:eastAsia="Malgun Gothic"/>
          <w:lang w:eastAsia="ko-KR"/>
        </w:rPr>
        <w:t xml:space="preserve">If the </w:t>
      </w:r>
      <w:r w:rsidRPr="00FC6ECB">
        <w:rPr>
          <w:rFonts w:eastAsia="SimSun"/>
          <w:i/>
          <w:lang w:eastAsia="zh-CN"/>
        </w:rPr>
        <w:t xml:space="preserve">RRC Inactive Transition Report Request </w:t>
      </w:r>
      <w:r w:rsidRPr="00FC6ECB">
        <w:rPr>
          <w:rFonts w:eastAsia="Malgun Gothic"/>
          <w:lang w:eastAsia="ko-KR"/>
        </w:rPr>
        <w:t xml:space="preserve">IE is included in the INITIAL CONTEXT SETUP REQUEST message, the </w:t>
      </w:r>
      <w:r w:rsidRPr="00FC6ECB">
        <w:rPr>
          <w:rFonts w:eastAsia="SimSun"/>
          <w:lang w:eastAsia="zh-CN"/>
        </w:rPr>
        <w:t>NG-RAN node</w:t>
      </w:r>
      <w:r w:rsidRPr="00FC6ECB">
        <w:rPr>
          <w:rFonts w:eastAsia="Malgun Gothic"/>
          <w:lang w:eastAsia="ko-KR"/>
        </w:rPr>
        <w:t xml:space="preserve"> shall, if supported, store this information in the UE context.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zh-CN"/>
        </w:rPr>
        <w:t xml:space="preserve">If the </w:t>
      </w:r>
      <w:r w:rsidRPr="00FC6ECB">
        <w:rPr>
          <w:rFonts w:eastAsia="SimSun"/>
          <w:i/>
          <w:lang w:eastAsia="zh-CN"/>
        </w:rPr>
        <w:t xml:space="preserve">Emergency Fallback Indicator </w:t>
      </w:r>
      <w:r w:rsidRPr="00FC6ECB">
        <w:rPr>
          <w:rFonts w:eastAsia="SimSun"/>
          <w:lang w:eastAsia="zh-CN"/>
        </w:rPr>
        <w:t>IE is included in the INITIAL CONTEXT</w:t>
      </w:r>
      <w:r w:rsidRPr="00FC6ECB">
        <w:rPr>
          <w:rFonts w:eastAsia="SimSun"/>
          <w:lang w:eastAsia="en-GB"/>
        </w:rPr>
        <w:t xml:space="preserve"> SETUP REQUEST message, it indicates that the UE context to be set up is subject to emergency service fallback as described in TS 23.501 [9] and the NG-RAN node may, if supported, take the appropriate mobility actions. 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Malgun Gothic"/>
          <w:lang w:eastAsia="en-GB"/>
        </w:rPr>
        <w:t xml:space="preserve">If the </w:t>
      </w:r>
      <w:r w:rsidRPr="00FC6ECB">
        <w:rPr>
          <w:rFonts w:eastAsia="Malgun Gothic"/>
          <w:i/>
          <w:lang w:eastAsia="en-GB"/>
        </w:rPr>
        <w:t xml:space="preserve">Old AMF </w:t>
      </w:r>
      <w:r w:rsidRPr="00FC6ECB">
        <w:rPr>
          <w:rFonts w:eastAsia="Malgun Gothic"/>
          <w:lang w:eastAsia="en-GB"/>
        </w:rPr>
        <w:t xml:space="preserve">IE is included in the </w:t>
      </w:r>
      <w:r w:rsidRPr="00FC6ECB">
        <w:rPr>
          <w:rFonts w:eastAsia="SimSun"/>
          <w:lang w:eastAsia="en-GB"/>
        </w:rPr>
        <w:t>INITIAL CONTEXT SETUP REQUEST</w:t>
      </w:r>
      <w:r w:rsidRPr="00FC6ECB">
        <w:rPr>
          <w:rFonts w:eastAsia="Malgun Gothic"/>
          <w:lang w:eastAsia="en-GB"/>
        </w:rPr>
        <w:t xml:space="preserve"> message, the NG-RAN node shall consider that this </w:t>
      </w:r>
      <w:r w:rsidRPr="00FC6ECB">
        <w:rPr>
          <w:rFonts w:eastAsia="SimSun"/>
          <w:lang w:eastAsia="en-GB"/>
        </w:rPr>
        <w:t xml:space="preserve">UE-associated logical NG-connection was redirected to this AMF from another AMF identified by the </w:t>
      </w:r>
      <w:r w:rsidRPr="00FC6ECB">
        <w:rPr>
          <w:rFonts w:eastAsia="SimSun"/>
          <w:i/>
          <w:lang w:eastAsia="en-GB"/>
        </w:rPr>
        <w:t>Old AMF</w:t>
      </w:r>
      <w:r w:rsidRPr="00FC6ECB">
        <w:rPr>
          <w:rFonts w:eastAsia="SimSun"/>
          <w:lang w:eastAsia="en-GB"/>
        </w:rPr>
        <w:t xml:space="preserve"> IE.</w:t>
      </w:r>
    </w:p>
    <w:p w:rsidR="00FC6ECB" w:rsidRDefault="00FC6ECB" w:rsidP="00FC6ECB">
      <w:pPr>
        <w:overflowPunct w:val="0"/>
        <w:autoSpaceDE w:val="0"/>
        <w:autoSpaceDN w:val="0"/>
        <w:adjustRightInd w:val="0"/>
        <w:rPr>
          <w:ins w:id="52" w:author="Huawei2" w:date="2019-09-24T14:31:00Z"/>
          <w:rFonts w:eastAsia="Malgun Gothic"/>
          <w:lang w:eastAsia="en-GB"/>
        </w:rPr>
      </w:pPr>
      <w:r w:rsidRPr="00FC6ECB">
        <w:rPr>
          <w:rFonts w:eastAsia="Malgun Gothic"/>
          <w:lang w:eastAsia="en-GB"/>
        </w:rPr>
        <w:t xml:space="preserve">If the </w:t>
      </w:r>
      <w:r w:rsidRPr="00FC6ECB">
        <w:rPr>
          <w:rFonts w:eastAsia="Malgun Gothic"/>
          <w:i/>
          <w:lang w:eastAsia="en-GB"/>
        </w:rPr>
        <w:t xml:space="preserve">Redirection for Voice EPS Fallback </w:t>
      </w:r>
      <w:r w:rsidRPr="00FC6ECB">
        <w:rPr>
          <w:rFonts w:eastAsia="Malgun Gothic"/>
          <w:lang w:eastAsia="en-GB"/>
        </w:rPr>
        <w:t xml:space="preserve">IE is included in the </w:t>
      </w:r>
      <w:r w:rsidRPr="00FC6ECB">
        <w:rPr>
          <w:rFonts w:eastAsia="SimSun"/>
          <w:lang w:eastAsia="en-GB"/>
        </w:rPr>
        <w:t>INITIAL CONTEXT SETUP REQUEST</w:t>
      </w:r>
      <w:r w:rsidRPr="00FC6ECB">
        <w:rPr>
          <w:rFonts w:eastAsia="Malgun Gothic"/>
          <w:lang w:eastAsia="en-GB"/>
        </w:rPr>
        <w:t xml:space="preserve"> message, the NG-RAN node shall, if supported, store it and use it in a subsequent decision of EPS fallback for voice as specified in TS 23.502 [10].</w:t>
      </w:r>
    </w:p>
    <w:p w:rsidR="0016036F" w:rsidRPr="00567372" w:rsidRDefault="0016036F" w:rsidP="0016036F">
      <w:pPr>
        <w:rPr>
          <w:ins w:id="53" w:author="Huawei2" w:date="2019-09-24T14:31:00Z"/>
          <w:lang w:eastAsia="zh-CN"/>
        </w:rPr>
      </w:pPr>
      <w:ins w:id="54" w:author="Huawei2" w:date="2019-09-24T14:31:00Z">
        <w:r w:rsidRPr="00567372">
          <w:t xml:space="preserve">If the </w:t>
        </w:r>
        <w:r w:rsidRPr="00567372">
          <w:rPr>
            <w:i/>
            <w:lang w:eastAsia="zh-CN"/>
          </w:rPr>
          <w:t>Management Based MDT Allowed</w:t>
        </w:r>
        <w:r w:rsidRPr="00567372">
          <w:rPr>
            <w:lang w:eastAsia="zh-CN"/>
          </w:rPr>
          <w:t xml:space="preserve"> IE</w:t>
        </w:r>
        <w:r w:rsidRPr="00567372">
          <w:t xml:space="preserve"> </w:t>
        </w:r>
        <w:r w:rsidRPr="00567372">
          <w:rPr>
            <w:lang w:eastAsia="zh-CN"/>
          </w:rPr>
          <w:t>is</w:t>
        </w:r>
        <w:r w:rsidRPr="00567372">
          <w:t xml:space="preserve"> contained in the </w:t>
        </w:r>
        <w:r w:rsidRPr="00567372">
          <w:rPr>
            <w:lang w:eastAsia="zh-CN"/>
          </w:rPr>
          <w:t>INITIAL CONTEXT</w:t>
        </w:r>
        <w:r>
          <w:t xml:space="preserve"> SETUP REQUEST message, the NG-RAN</w:t>
        </w:r>
        <w:r w:rsidRPr="00567372">
          <w:t xml:space="preserve"> shall use it, if supported, together with information in the </w:t>
        </w:r>
        <w:r w:rsidRPr="00567372">
          <w:rPr>
            <w:i/>
          </w:rPr>
          <w:t>Management Based MDT PLMN List</w:t>
        </w:r>
        <w:r w:rsidRPr="00567372">
          <w:t xml:space="preserve"> IE, if available in the UE context, to allow </w:t>
        </w:r>
        <w:r w:rsidRPr="00567372">
          <w:rPr>
            <w:lang w:eastAsia="zh-CN"/>
          </w:rPr>
          <w:t xml:space="preserve">subsequent </w:t>
        </w:r>
        <w:r w:rsidRPr="00567372">
          <w:t>selection of the UE for management ba</w:t>
        </w:r>
        <w:r>
          <w:t>sed MDT defined in TS 32.422 [11</w:t>
        </w:r>
        <w:r w:rsidRPr="00567372">
          <w:t>]</w:t>
        </w:r>
        <w:r w:rsidRPr="00567372">
          <w:rPr>
            <w:lang w:eastAsia="zh-CN"/>
          </w:rPr>
          <w:t>.</w:t>
        </w:r>
      </w:ins>
    </w:p>
    <w:p w:rsidR="0016036F" w:rsidRPr="00FC6ECB" w:rsidRDefault="0016036F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b/>
          <w:lang w:eastAsia="en-GB"/>
        </w:rPr>
      </w:pPr>
      <w:bookmarkStart w:id="55" w:name="_Hlk512438381"/>
      <w:r w:rsidRPr="00FC6ECB">
        <w:rPr>
          <w:rFonts w:eastAsia="SimSun"/>
          <w:b/>
          <w:lang w:eastAsia="en-GB"/>
        </w:rPr>
        <w:t>Interactions with Initial UE Message procedure: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 xml:space="preserve">The NG-RAN node shall use the </w:t>
      </w:r>
      <w:r w:rsidRPr="00FC6ECB">
        <w:rPr>
          <w:rFonts w:eastAsia="SimSun"/>
          <w:i/>
          <w:lang w:eastAsia="en-GB"/>
        </w:rPr>
        <w:t>AMF UE NGAP ID</w:t>
      </w:r>
      <w:r w:rsidRPr="00FC6ECB">
        <w:rPr>
          <w:rFonts w:eastAsia="SimSun"/>
          <w:lang w:eastAsia="en-GB"/>
        </w:rPr>
        <w:t xml:space="preserve"> IE and </w:t>
      </w:r>
      <w:r w:rsidRPr="00FC6ECB">
        <w:rPr>
          <w:rFonts w:eastAsia="SimSun"/>
          <w:i/>
          <w:lang w:eastAsia="en-GB"/>
        </w:rPr>
        <w:t>RAN UE NGAP ID</w:t>
      </w:r>
      <w:r w:rsidRPr="00FC6ECB">
        <w:rPr>
          <w:rFonts w:eastAsia="SimSun"/>
          <w:lang w:eastAsia="en-GB"/>
        </w:rPr>
        <w:t xml:space="preserve"> IE received in the INITIAL CONTEXT SETUP REQUEST message as identification of the logical connection even if the </w:t>
      </w:r>
      <w:r w:rsidRPr="00FC6ECB">
        <w:rPr>
          <w:rFonts w:eastAsia="SimSun"/>
          <w:i/>
          <w:lang w:eastAsia="en-GB"/>
        </w:rPr>
        <w:t>RAN UE NGAP ID</w:t>
      </w:r>
      <w:r w:rsidRPr="00FC6ECB">
        <w:rPr>
          <w:rFonts w:eastAsia="SimSun"/>
          <w:lang w:eastAsia="en-GB"/>
        </w:rPr>
        <w:t xml:space="preserve"> IE had been allocated in an INITIAL UE MESSAGE message sent over a different NG interface instance.</w:t>
      </w:r>
      <w:bookmarkEnd w:id="55"/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b/>
          <w:lang w:eastAsia="en-GB"/>
        </w:rPr>
      </w:pPr>
      <w:r w:rsidRPr="00FC6ECB">
        <w:rPr>
          <w:rFonts w:eastAsia="SimSun"/>
          <w:b/>
          <w:lang w:eastAsia="en-GB"/>
        </w:rPr>
        <w:t>Interactions with RRC Inactive Transition Report procedure: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Malgun Gothic"/>
          <w:lang w:eastAsia="ko-KR"/>
        </w:rPr>
        <w:t xml:space="preserve">If the </w:t>
      </w:r>
      <w:r w:rsidRPr="00FC6ECB">
        <w:rPr>
          <w:rFonts w:eastAsia="SimSun"/>
          <w:i/>
          <w:lang w:eastAsia="zh-CN"/>
        </w:rPr>
        <w:t xml:space="preserve">RRC Inactive Transition Report Request </w:t>
      </w:r>
      <w:r w:rsidRPr="00FC6ECB">
        <w:rPr>
          <w:rFonts w:eastAsia="Malgun Gothic"/>
          <w:lang w:eastAsia="ko-KR"/>
        </w:rPr>
        <w:t>IE is included in the INITIAL CONTEXT SETUP REQUEST message and set to</w:t>
      </w:r>
      <w:r w:rsidRPr="00FC6ECB">
        <w:rPr>
          <w:rFonts w:eastAsia="SimSun"/>
          <w:lang w:eastAsia="zh-CN"/>
        </w:rPr>
        <w:t xml:space="preserve"> "</w:t>
      </w:r>
      <w:r w:rsidRPr="00FC6ECB">
        <w:rPr>
          <w:rFonts w:eastAsia="SimSun" w:cs="Arial"/>
          <w:lang w:eastAsia="zh-CN"/>
        </w:rPr>
        <w:t>subsequent state transition report</w:t>
      </w:r>
      <w:r w:rsidRPr="00FC6ECB">
        <w:rPr>
          <w:rFonts w:eastAsia="SimSun"/>
          <w:lang w:eastAsia="zh-CN"/>
        </w:rPr>
        <w:t>"</w:t>
      </w:r>
      <w:r w:rsidRPr="00FC6ECB">
        <w:rPr>
          <w:rFonts w:eastAsia="Malgun Gothic"/>
          <w:lang w:eastAsia="ko-KR"/>
        </w:rPr>
        <w:t xml:space="preserve">, the </w:t>
      </w:r>
      <w:r w:rsidRPr="00FC6ECB">
        <w:rPr>
          <w:rFonts w:eastAsia="SimSun"/>
          <w:lang w:eastAsia="zh-CN"/>
        </w:rPr>
        <w:t>NG-RAN node</w:t>
      </w:r>
      <w:r w:rsidRPr="00FC6ECB">
        <w:rPr>
          <w:rFonts w:eastAsia="Malgun Gothic"/>
          <w:lang w:eastAsia="ko-KR"/>
        </w:rPr>
        <w:t xml:space="preserve"> shall, if supported, </w:t>
      </w:r>
      <w:r w:rsidRPr="00FC6ECB">
        <w:rPr>
          <w:rFonts w:eastAsia="SimSun"/>
          <w:lang w:eastAsia="zh-CN"/>
        </w:rPr>
        <w:t>send the RRC INACTIVE TRANSITION REPORT</w:t>
      </w:r>
      <w:r w:rsidRPr="00FC6ECB">
        <w:rPr>
          <w:rFonts w:eastAsia="Malgun Gothic"/>
          <w:lang w:eastAsia="ko-KR"/>
        </w:rPr>
        <w:t xml:space="preserve"> message</w:t>
      </w:r>
      <w:r w:rsidRPr="00FC6ECB">
        <w:rPr>
          <w:rFonts w:eastAsia="SimSun"/>
          <w:lang w:eastAsia="zh-CN"/>
        </w:rPr>
        <w:t xml:space="preserve"> to the AMF to report the RRC state of the UE when the UE enters or leaves RRC_INACTIVE state.</w:t>
      </w:r>
    </w:p>
    <w:p w:rsidR="00FC6ECB" w:rsidRPr="00FC6ECB" w:rsidRDefault="00FC6ECB" w:rsidP="00FC6ECB">
      <w:pPr>
        <w:rPr>
          <w:noProof/>
        </w:rPr>
      </w:pPr>
    </w:p>
    <w:p w:rsidR="00FC6ECB" w:rsidRPr="00FC6ECB" w:rsidRDefault="00FC6ECB" w:rsidP="00FC6EC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ECB" w:rsidRPr="00FC6ECB" w:rsidTr="00FC6EC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C6ECB" w:rsidRPr="00FC6ECB" w:rsidRDefault="00FC6ECB" w:rsidP="00FC6EC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FC6ECB" w:rsidRPr="00FC6ECB" w:rsidRDefault="00FC6ECB" w:rsidP="00FC6ECB">
      <w:pPr>
        <w:rPr>
          <w:noProof/>
        </w:rPr>
      </w:pPr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SimSun" w:hAnsi="Arial"/>
          <w:sz w:val="28"/>
          <w:lang w:eastAsia="en-GB"/>
        </w:rPr>
      </w:pPr>
      <w:bookmarkStart w:id="56" w:name="_Toc5694109"/>
      <w:r w:rsidRPr="00FC6ECB">
        <w:rPr>
          <w:rFonts w:ascii="Arial" w:eastAsia="SimSun" w:hAnsi="Arial"/>
          <w:sz w:val="28"/>
          <w:lang w:eastAsia="en-GB"/>
        </w:rPr>
        <w:t>8.4.2</w:t>
      </w:r>
      <w:r w:rsidRPr="00FC6ECB">
        <w:rPr>
          <w:rFonts w:ascii="Arial" w:eastAsia="SimSun" w:hAnsi="Arial"/>
          <w:sz w:val="28"/>
          <w:lang w:eastAsia="en-GB"/>
        </w:rPr>
        <w:tab/>
        <w:t>Handover Resource Allocation</w:t>
      </w:r>
      <w:bookmarkEnd w:id="56"/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SimSun" w:hAnsi="Arial"/>
          <w:sz w:val="24"/>
          <w:lang w:eastAsia="en-GB"/>
        </w:rPr>
      </w:pPr>
      <w:bookmarkStart w:id="57" w:name="_Toc5694110"/>
      <w:r w:rsidRPr="00FC6ECB">
        <w:rPr>
          <w:rFonts w:ascii="Arial" w:eastAsia="SimSun" w:hAnsi="Arial"/>
          <w:sz w:val="24"/>
          <w:lang w:eastAsia="en-GB"/>
        </w:rPr>
        <w:t>8.4.2.1</w:t>
      </w:r>
      <w:r w:rsidRPr="00FC6ECB">
        <w:rPr>
          <w:rFonts w:ascii="Arial" w:eastAsia="SimSun" w:hAnsi="Arial"/>
          <w:sz w:val="24"/>
          <w:lang w:eastAsia="en-GB"/>
        </w:rPr>
        <w:tab/>
        <w:t>General</w:t>
      </w:r>
      <w:bookmarkEnd w:id="57"/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The purpose of the Handover Resource Allocation procedure is to reserve resources at the target NG-RAN node for the handover of a UE.</w:t>
      </w:r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SimSun" w:hAnsi="Arial"/>
          <w:sz w:val="24"/>
          <w:lang w:eastAsia="en-GB"/>
        </w:rPr>
      </w:pPr>
      <w:bookmarkStart w:id="58" w:name="_Toc5694111"/>
      <w:r w:rsidRPr="00FC6ECB">
        <w:rPr>
          <w:rFonts w:ascii="Arial" w:eastAsia="SimSun" w:hAnsi="Arial"/>
          <w:sz w:val="24"/>
          <w:lang w:eastAsia="en-GB"/>
        </w:rPr>
        <w:t>8.4.2.2</w:t>
      </w:r>
      <w:r w:rsidRPr="00FC6ECB">
        <w:rPr>
          <w:rFonts w:ascii="Arial" w:eastAsia="SimSun" w:hAnsi="Arial"/>
          <w:sz w:val="24"/>
          <w:lang w:eastAsia="en-GB"/>
        </w:rPr>
        <w:tab/>
        <w:t>Successful Operation</w:t>
      </w:r>
      <w:bookmarkEnd w:id="58"/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SimSun" w:hAnsi="Arial" w:cs="Arial"/>
          <w:b/>
          <w:lang w:eastAsia="en-GB"/>
        </w:rPr>
      </w:pPr>
      <w:r w:rsidRPr="00FC6ECB">
        <w:rPr>
          <w:rFonts w:ascii="Arial" w:eastAsia="SimSun" w:hAnsi="Arial"/>
          <w:b/>
          <w:lang w:eastAsia="en-GB"/>
        </w:rPr>
        <w:object w:dxaOrig="6900" w:dyaOrig="2415">
          <v:shape id="_x0000_i1026" type="#_x0000_t75" style="width:345.1pt;height:121.4pt" o:ole="">
            <v:imagedata r:id="rId15" o:title=""/>
          </v:shape>
          <o:OLEObject Type="Embed" ProgID="Visio.Drawing.11" ShapeID="_x0000_i1026" DrawAspect="Content" ObjectID="_1632925147" r:id="rId16"/>
        </w:objec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SimSun" w:hAnsi="Arial" w:cs="Arial"/>
          <w:b/>
          <w:lang w:eastAsia="en-GB"/>
        </w:rPr>
      </w:pPr>
      <w:r w:rsidRPr="00FC6ECB">
        <w:rPr>
          <w:rFonts w:ascii="Arial" w:eastAsia="SimSun" w:hAnsi="Arial" w:cs="Arial"/>
          <w:b/>
          <w:lang w:eastAsia="en-GB"/>
        </w:rPr>
        <w:t>Figure 8.4.2.2-1: Handover resource allocation: successful operation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The AMF initiates the procedure by sending the HANDOVER REQUEST message to the target NG-RAN node.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 xml:space="preserve">If the </w:t>
      </w:r>
      <w:r w:rsidRPr="00FC6ECB">
        <w:rPr>
          <w:rFonts w:eastAsia="SimSun"/>
          <w:i/>
          <w:lang w:eastAsia="en-GB"/>
        </w:rPr>
        <w:t>Masked IMEISV</w:t>
      </w:r>
      <w:r w:rsidRPr="00FC6ECB">
        <w:rPr>
          <w:rFonts w:eastAsia="SimSun"/>
          <w:lang w:eastAsia="en-GB"/>
        </w:rPr>
        <w:t xml:space="preserve"> IE is contained in the HANDOVER REQUEST message the target NG-RAN node shall, if supported, use it to determine the characteristics of the UE for subsequent handling.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 w:rsidRPr="00FC6ECB">
        <w:rPr>
          <w:rFonts w:eastAsia="SimSun"/>
          <w:lang w:eastAsia="en-GB"/>
        </w:rPr>
        <w:t xml:space="preserve">Upon receipt of the </w:t>
      </w:r>
      <w:r w:rsidRPr="00FC6ECB">
        <w:rPr>
          <w:rFonts w:eastAsia="SimSun"/>
          <w:lang w:eastAsia="zh-CN"/>
        </w:rPr>
        <w:t xml:space="preserve">HANDOVER </w:t>
      </w:r>
      <w:r w:rsidRPr="00FC6ECB">
        <w:rPr>
          <w:rFonts w:eastAsia="SimSun"/>
          <w:lang w:eastAsia="en-GB"/>
        </w:rPr>
        <w:t>REQUEST message the target NG-RAN node shall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>attempt to execute the requested PDU session configuration and associated security;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>store the received UE Aggregate Maximum Bit Rate in the UE context, and use the received UE Aggregate Maximum Bit Rate for all Non-GBR QoS flows for the concerned UE</w:t>
      </w:r>
      <w:r w:rsidRPr="00FC6ECB">
        <w:rPr>
          <w:rFonts w:eastAsia="Malgun Gothic"/>
          <w:lang w:eastAsia="en-GB"/>
        </w:rPr>
        <w:t xml:space="preserve"> as specified in TS 23.501 [9]</w:t>
      </w:r>
      <w:r w:rsidRPr="00FC6ECB">
        <w:rPr>
          <w:rFonts w:eastAsia="SimSun"/>
          <w:lang w:eastAsia="en-GB"/>
        </w:rPr>
        <w:t>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>store the received Mobility Restriction List in the UE context;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>store the received UE Security Capabilities in the UE context;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>store the received Security Context in the UE context and take it into use as defined in TS 33.501 [13].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 w:cs="Arial"/>
          <w:lang w:eastAsia="en-GB"/>
        </w:rPr>
      </w:pPr>
      <w:r w:rsidRPr="00FC6ECB">
        <w:rPr>
          <w:rFonts w:eastAsia="SimSun"/>
          <w:lang w:eastAsia="en-GB"/>
        </w:rPr>
        <w:t xml:space="preserve">Upon reception of the </w:t>
      </w:r>
      <w:r w:rsidRPr="00FC6ECB">
        <w:rPr>
          <w:rFonts w:eastAsia="SimSun"/>
          <w:i/>
          <w:iCs/>
          <w:lang w:eastAsia="en-GB"/>
        </w:rPr>
        <w:t>UE History Information</w:t>
      </w:r>
      <w:r w:rsidRPr="00FC6ECB">
        <w:rPr>
          <w:rFonts w:eastAsia="SimSun"/>
          <w:lang w:eastAsia="en-GB"/>
        </w:rPr>
        <w:t xml:space="preserve"> IE, which is included within the </w:t>
      </w:r>
      <w:r w:rsidRPr="00FC6ECB">
        <w:rPr>
          <w:rFonts w:eastAsia="SimSun"/>
          <w:i/>
          <w:iCs/>
          <w:lang w:eastAsia="en-GB"/>
        </w:rPr>
        <w:t xml:space="preserve">Source to Target Transparent Container </w:t>
      </w:r>
      <w:r w:rsidRPr="00FC6ECB">
        <w:rPr>
          <w:rFonts w:eastAsia="SimSun"/>
          <w:lang w:eastAsia="en-GB"/>
        </w:rPr>
        <w:t xml:space="preserve">IE of the HANDOVER REQUEST message, the target NG-RAN node shall </w:t>
      </w:r>
      <w:r w:rsidRPr="00FC6ECB">
        <w:rPr>
          <w:rFonts w:eastAsia="SimSun" w:cs="Arial"/>
          <w:lang w:eastAsia="en-GB"/>
        </w:rPr>
        <w:t xml:space="preserve">collect </w:t>
      </w:r>
      <w:r w:rsidRPr="00FC6ECB">
        <w:rPr>
          <w:rFonts w:eastAsia="SimSun"/>
          <w:lang w:eastAsia="en-GB"/>
        </w:rPr>
        <w:t xml:space="preserve">the information defined as mandatory in the </w:t>
      </w:r>
      <w:r w:rsidRPr="00FC6ECB">
        <w:rPr>
          <w:rFonts w:eastAsia="SimSun"/>
          <w:i/>
          <w:iCs/>
          <w:lang w:eastAsia="en-GB"/>
        </w:rPr>
        <w:t>UE History Information</w:t>
      </w:r>
      <w:r w:rsidRPr="00FC6ECB">
        <w:rPr>
          <w:rFonts w:eastAsia="SimSun"/>
          <w:lang w:eastAsia="en-GB"/>
        </w:rPr>
        <w:t xml:space="preserve"> IE and shall, if supported, collect the information defined as optional in the </w:t>
      </w:r>
      <w:r w:rsidRPr="00FC6ECB">
        <w:rPr>
          <w:rFonts w:eastAsia="SimSun"/>
          <w:i/>
          <w:lang w:eastAsia="en-GB"/>
        </w:rPr>
        <w:t>UE History Information</w:t>
      </w:r>
      <w:r w:rsidRPr="00FC6ECB">
        <w:rPr>
          <w:rFonts w:eastAsia="SimSun"/>
          <w:lang w:eastAsia="en-GB"/>
        </w:rPr>
        <w:t xml:space="preserve"> IE,</w:t>
      </w:r>
      <w:r w:rsidRPr="00FC6ECB">
        <w:rPr>
          <w:rFonts w:eastAsia="SimSun" w:cs="Arial"/>
          <w:lang w:eastAsia="en-GB"/>
        </w:rPr>
        <w:t xml:space="preserve"> for as long as the UE stays in one of its cells, and store the collected information to be used for future handover preparations.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ja-JP"/>
        </w:rPr>
      </w:pPr>
      <w:r w:rsidRPr="00FC6ECB">
        <w:rPr>
          <w:rFonts w:eastAsia="SimSun"/>
          <w:lang w:eastAsia="en-GB"/>
        </w:rPr>
        <w:t xml:space="preserve">Upon receiving the </w:t>
      </w:r>
      <w:r w:rsidRPr="00FC6ECB">
        <w:rPr>
          <w:rFonts w:eastAsia="SimSun"/>
          <w:i/>
          <w:iCs/>
          <w:lang w:eastAsia="zh-CN"/>
        </w:rPr>
        <w:t xml:space="preserve">PDU Session Resource Setup List </w:t>
      </w:r>
      <w:r w:rsidRPr="00FC6ECB">
        <w:rPr>
          <w:rFonts w:eastAsia="SimSun"/>
          <w:lang w:eastAsia="en-GB"/>
        </w:rPr>
        <w:t xml:space="preserve">IE contained in the HANDOVER REQUEST message, the target NG-RAN node shall behave the same as defined in the PDU Session Resource Setup procedure. </w:t>
      </w:r>
      <w:r w:rsidRPr="00FC6ECB">
        <w:rPr>
          <w:rFonts w:eastAsia="SimSun"/>
          <w:snapToGrid w:val="0"/>
          <w:lang w:eastAsia="en-GB"/>
        </w:rPr>
        <w:t xml:space="preserve">The target NG-RAN node shall </w:t>
      </w:r>
      <w:r w:rsidRPr="00FC6ECB">
        <w:rPr>
          <w:rFonts w:eastAsia="SimSun"/>
          <w:lang w:eastAsia="en-GB"/>
        </w:rPr>
        <w:t xml:space="preserve">report to the AMF in the </w:t>
      </w:r>
      <w:r w:rsidRPr="00FC6ECB">
        <w:rPr>
          <w:rFonts w:eastAsia="SimSun"/>
          <w:lang w:eastAsia="zh-CN"/>
        </w:rPr>
        <w:t>HANDOVER REQUEST ACKNOWLEDGE</w:t>
      </w:r>
      <w:r w:rsidRPr="00FC6ECB">
        <w:rPr>
          <w:rFonts w:eastAsia="SimSun"/>
          <w:lang w:eastAsia="en-GB"/>
        </w:rPr>
        <w:t xml:space="preserve"> message the result for each PDU session resource requested to be setup</w:t>
      </w:r>
      <w:r w:rsidRPr="00FC6ECB">
        <w:rPr>
          <w:rFonts w:eastAsia="SimSun"/>
          <w:snapToGrid w:val="0"/>
          <w:lang w:eastAsia="en-GB"/>
        </w:rPr>
        <w:t xml:space="preserve">. </w:t>
      </w:r>
      <w:r w:rsidRPr="00FC6ECB">
        <w:rPr>
          <w:rFonts w:eastAsia="SimSun"/>
          <w:lang w:eastAsia="en-GB"/>
        </w:rPr>
        <w:t xml:space="preserve">In </w:t>
      </w:r>
      <w:r w:rsidRPr="00FC6ECB">
        <w:rPr>
          <w:rFonts w:eastAsia="SimSun"/>
          <w:lang w:eastAsia="ja-JP"/>
        </w:rPr>
        <w:t xml:space="preserve">particular, for each PDU session resource successfully setup, it shall include the </w:t>
      </w:r>
      <w:r w:rsidRPr="00FC6ECB">
        <w:rPr>
          <w:rFonts w:eastAsia="SimSun"/>
          <w:i/>
          <w:lang w:eastAsia="ja-JP"/>
        </w:rPr>
        <w:t>Handover Request Acknowledge Transfer</w:t>
      </w:r>
      <w:r w:rsidRPr="00FC6ECB">
        <w:rPr>
          <w:rFonts w:eastAsia="SimSun"/>
          <w:lang w:eastAsia="ja-JP"/>
        </w:rPr>
        <w:t xml:space="preserve"> IE containing the following information: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ja-JP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</w:r>
      <w:r w:rsidRPr="00FC6ECB">
        <w:rPr>
          <w:rFonts w:eastAsia="SimSun"/>
          <w:lang w:eastAsia="ja-JP"/>
        </w:rPr>
        <w:t xml:space="preserve">The list of QoS flows which have been successfully established in the </w:t>
      </w:r>
      <w:r w:rsidRPr="00FC6ECB">
        <w:rPr>
          <w:rFonts w:eastAsia="SimSun"/>
          <w:i/>
          <w:lang w:eastAsia="ja-JP"/>
        </w:rPr>
        <w:t xml:space="preserve">QoS Flow Setup Response List </w:t>
      </w:r>
      <w:r w:rsidRPr="00FC6ECB">
        <w:rPr>
          <w:rFonts w:eastAsia="SimSun"/>
          <w:lang w:eastAsia="ja-JP"/>
        </w:rPr>
        <w:t>IE.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ja-JP"/>
        </w:rPr>
        <w:t>-</w:t>
      </w:r>
      <w:r w:rsidRPr="00FC6ECB">
        <w:rPr>
          <w:rFonts w:eastAsia="SimSun"/>
          <w:lang w:eastAsia="ja-JP"/>
        </w:rPr>
        <w:tab/>
      </w:r>
      <w:r w:rsidRPr="00FC6ECB">
        <w:rPr>
          <w:rFonts w:eastAsia="SimSun"/>
          <w:lang w:eastAsia="en-GB"/>
        </w:rPr>
        <w:t xml:space="preserve">The </w:t>
      </w:r>
      <w:r w:rsidRPr="00FC6ECB">
        <w:rPr>
          <w:rFonts w:eastAsia="SimSun"/>
          <w:i/>
          <w:lang w:eastAsia="en-GB"/>
        </w:rPr>
        <w:t>Data Forwarding Accepted</w:t>
      </w:r>
      <w:r w:rsidRPr="00FC6ECB">
        <w:rPr>
          <w:rFonts w:eastAsia="SimSun"/>
          <w:lang w:eastAsia="en-GB"/>
        </w:rPr>
        <w:t xml:space="preserve"> IE if the data forwarding for the QoS flow is accepted</w:t>
      </w:r>
      <w:r w:rsidRPr="00FC6ECB">
        <w:rPr>
          <w:rFonts w:eastAsia="SimSun"/>
          <w:lang w:eastAsia="ja-JP"/>
        </w:rPr>
        <w:t>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lastRenderedPageBreak/>
        <w:t>-</w:t>
      </w:r>
      <w:r w:rsidRPr="00FC6ECB">
        <w:rPr>
          <w:rFonts w:eastAsia="SimSun"/>
          <w:lang w:eastAsia="en-GB"/>
        </w:rPr>
        <w:tab/>
      </w:r>
      <w:r w:rsidRPr="00FC6ECB">
        <w:rPr>
          <w:rFonts w:eastAsia="SimSun"/>
          <w:snapToGrid w:val="0"/>
          <w:lang w:eastAsia="ja-JP"/>
        </w:rPr>
        <w:t xml:space="preserve">The list of QoS flows which have failed to be established, if any, in the </w:t>
      </w:r>
      <w:r w:rsidRPr="00FC6ECB">
        <w:rPr>
          <w:rFonts w:eastAsia="SimSun"/>
          <w:i/>
          <w:iCs/>
          <w:snapToGrid w:val="0"/>
          <w:lang w:eastAsia="ja-JP"/>
        </w:rPr>
        <w:t>QoS Flow Failed to Setup List</w:t>
      </w:r>
      <w:r w:rsidRPr="00FC6ECB">
        <w:rPr>
          <w:rFonts w:eastAsia="SimSun"/>
          <w:snapToGrid w:val="0"/>
          <w:lang w:eastAsia="ja-JP"/>
        </w:rPr>
        <w:t xml:space="preserve"> IE.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snapToGrid w:val="0"/>
          <w:lang w:eastAsia="ja-JP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</w:r>
      <w:r w:rsidRPr="00FC6ECB">
        <w:rPr>
          <w:rFonts w:eastAsia="SimSun"/>
          <w:snapToGrid w:val="0"/>
          <w:lang w:eastAsia="ja-JP"/>
        </w:rPr>
        <w:t>The UP transport layer information to be used for the PDU session.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snapToGrid w:val="0"/>
          <w:lang w:eastAsia="ja-JP"/>
        </w:rPr>
        <w:t>-</w:t>
      </w:r>
      <w:r w:rsidRPr="00FC6ECB">
        <w:rPr>
          <w:rFonts w:eastAsia="SimSun"/>
          <w:snapToGrid w:val="0"/>
          <w:lang w:eastAsia="ja-JP"/>
        </w:rPr>
        <w:tab/>
        <w:t xml:space="preserve">The </w:t>
      </w:r>
      <w:r w:rsidRPr="00FC6ECB">
        <w:rPr>
          <w:rFonts w:eastAsia="SimSun"/>
          <w:snapToGrid w:val="0"/>
          <w:lang w:eastAsia="zh-CN"/>
        </w:rPr>
        <w:t xml:space="preserve">security result associated to </w:t>
      </w:r>
      <w:r w:rsidRPr="00FC6ECB">
        <w:rPr>
          <w:rFonts w:eastAsia="SimSun"/>
          <w:snapToGrid w:val="0"/>
          <w:lang w:eastAsia="ja-JP"/>
        </w:rPr>
        <w:t>the PDU session.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bookmarkStart w:id="59" w:name="_Hlk527048006"/>
      <w:r w:rsidRPr="00FC6ECB">
        <w:rPr>
          <w:rFonts w:eastAsia="SimSun"/>
          <w:lang w:eastAsia="en-GB"/>
        </w:rPr>
        <w:t xml:space="preserve">For each PDU session resource which failed to be setup, the </w:t>
      </w:r>
      <w:r w:rsidRPr="00FC6ECB">
        <w:rPr>
          <w:rFonts w:eastAsia="SimSun"/>
          <w:i/>
          <w:lang w:eastAsia="en-GB"/>
        </w:rPr>
        <w:t>Handover Resource Allocation Unsuccessful Transfer</w:t>
      </w:r>
      <w:r w:rsidRPr="00FC6ECB">
        <w:rPr>
          <w:rFonts w:eastAsia="SimSun"/>
          <w:lang w:eastAsia="en-GB"/>
        </w:rPr>
        <w:t xml:space="preserve"> IE shall be included in the </w:t>
      </w:r>
      <w:r w:rsidRPr="00FC6ECB">
        <w:rPr>
          <w:rFonts w:eastAsia="SimSun"/>
          <w:lang w:eastAsia="zh-CN"/>
        </w:rPr>
        <w:t>HANDOVER REQUEST ACKNOWLEDGE</w:t>
      </w:r>
      <w:r w:rsidRPr="00FC6ECB">
        <w:rPr>
          <w:rFonts w:eastAsia="SimSun"/>
          <w:lang w:eastAsia="en-GB"/>
        </w:rPr>
        <w:t xml:space="preserve"> </w:t>
      </w:r>
      <w:r w:rsidRPr="00FC6ECB">
        <w:rPr>
          <w:rFonts w:eastAsia="SimSun"/>
          <w:lang w:eastAsia="ja-JP"/>
        </w:rPr>
        <w:t>message containing a cause value that should be precise enough</w:t>
      </w:r>
      <w:r w:rsidRPr="00FC6ECB">
        <w:rPr>
          <w:rFonts w:eastAsia="SimSun"/>
          <w:lang w:eastAsia="en-GB"/>
        </w:rPr>
        <w:t xml:space="preserve"> to </w:t>
      </w:r>
      <w:r w:rsidRPr="00FC6ECB">
        <w:rPr>
          <w:rFonts w:eastAsia="SimSun"/>
          <w:lang w:eastAsia="ja-JP"/>
        </w:rPr>
        <w:t>enable the SMF to know the reason for the unsuccessful establishment</w:t>
      </w:r>
      <w:r w:rsidRPr="00FC6ECB">
        <w:rPr>
          <w:rFonts w:eastAsia="SimSun"/>
          <w:lang w:eastAsia="en-GB"/>
        </w:rPr>
        <w:t xml:space="preserve">. </w:t>
      </w:r>
    </w:p>
    <w:bookmarkEnd w:id="59"/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 w:rsidRPr="00FC6ECB">
        <w:rPr>
          <w:rFonts w:eastAsia="SimSun"/>
          <w:lang w:eastAsia="en-GB"/>
        </w:rPr>
        <w:t xml:space="preserve">Upon reception of the </w:t>
      </w:r>
      <w:r w:rsidRPr="00FC6ECB">
        <w:rPr>
          <w:rFonts w:eastAsia="SimSun"/>
          <w:lang w:eastAsia="zh-CN"/>
        </w:rPr>
        <w:t>HANDOVER REQUEST ACKNOWLEDGE</w:t>
      </w:r>
      <w:r w:rsidRPr="00FC6ECB">
        <w:rPr>
          <w:rFonts w:eastAsia="SimSun"/>
          <w:lang w:eastAsia="en-GB"/>
        </w:rPr>
        <w:t xml:space="preserve"> message the AMF shall, for each PDU session indicated in the </w:t>
      </w:r>
      <w:r w:rsidRPr="00FC6ECB">
        <w:rPr>
          <w:rFonts w:eastAsia="SimSun"/>
          <w:i/>
          <w:lang w:eastAsia="en-GB"/>
        </w:rPr>
        <w:t xml:space="preserve">PDU Session </w:t>
      </w:r>
      <w:r w:rsidRPr="00FC6ECB">
        <w:rPr>
          <w:rFonts w:eastAsia="SimSun"/>
          <w:i/>
          <w:iCs/>
          <w:lang w:eastAsia="en-GB"/>
        </w:rPr>
        <w:t xml:space="preserve">ID </w:t>
      </w:r>
      <w:r w:rsidRPr="00FC6ECB">
        <w:rPr>
          <w:rFonts w:eastAsia="SimSun"/>
          <w:lang w:eastAsia="en-GB"/>
        </w:rPr>
        <w:t xml:space="preserve">IE, transfer transparently the </w:t>
      </w:r>
      <w:r w:rsidRPr="00FC6ECB">
        <w:rPr>
          <w:rFonts w:eastAsia="SimSun"/>
          <w:i/>
          <w:iCs/>
          <w:lang w:eastAsia="en-GB"/>
        </w:rPr>
        <w:t>Handover Request Acknowledge Transfer</w:t>
      </w:r>
      <w:r w:rsidRPr="00FC6ECB">
        <w:rPr>
          <w:rFonts w:eastAsia="SimSun"/>
          <w:lang w:eastAsia="en-GB"/>
        </w:rPr>
        <w:t xml:space="preserve"> IE or </w:t>
      </w:r>
      <w:r w:rsidRPr="00FC6ECB">
        <w:rPr>
          <w:rFonts w:eastAsia="SimSun"/>
          <w:i/>
          <w:lang w:eastAsia="en-GB"/>
        </w:rPr>
        <w:t>Handover Resource Allocation Unsuccessful Transfer</w:t>
      </w:r>
      <w:r w:rsidRPr="00FC6ECB">
        <w:rPr>
          <w:rFonts w:eastAsia="SimSun"/>
          <w:lang w:eastAsia="en-GB"/>
        </w:rPr>
        <w:t xml:space="preserve"> IE to the SMF associated with the concerned PDU session.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 xml:space="preserve">If the HANDOVER REQUEST message contains the </w:t>
      </w:r>
      <w:r w:rsidRPr="00FC6ECB">
        <w:rPr>
          <w:rFonts w:eastAsia="SimSun"/>
          <w:i/>
          <w:lang w:eastAsia="en-GB"/>
        </w:rPr>
        <w:t>Data Forwarding Not Possible</w:t>
      </w:r>
      <w:r w:rsidRPr="00FC6ECB">
        <w:rPr>
          <w:rFonts w:eastAsia="SimSun"/>
          <w:lang w:eastAsia="en-GB"/>
        </w:rPr>
        <w:t xml:space="preserve"> IE associated with a given PDU session within the </w:t>
      </w:r>
      <w:r w:rsidRPr="00FC6ECB">
        <w:rPr>
          <w:rFonts w:eastAsia="SimSun"/>
          <w:i/>
          <w:lang w:eastAsia="en-GB"/>
        </w:rPr>
        <w:t xml:space="preserve">Handover Request Transfer </w:t>
      </w:r>
      <w:r w:rsidRPr="00FC6ECB">
        <w:rPr>
          <w:rFonts w:eastAsia="SimSun"/>
          <w:lang w:eastAsia="en-GB"/>
        </w:rPr>
        <w:t xml:space="preserve">IE set to "data forwarding not possible", the target </w:t>
      </w:r>
      <w:r w:rsidRPr="00FC6ECB">
        <w:rPr>
          <w:rFonts w:eastAsia="SimSun"/>
          <w:lang w:eastAsia="zh-CN"/>
        </w:rPr>
        <w:t>NG-RAN node</w:t>
      </w:r>
      <w:r w:rsidRPr="00FC6ECB">
        <w:rPr>
          <w:rFonts w:eastAsia="SimSun"/>
          <w:lang w:eastAsia="en-GB"/>
        </w:rPr>
        <w:t xml:space="preserve"> may not include the </w:t>
      </w:r>
      <w:r w:rsidRPr="00FC6ECB">
        <w:rPr>
          <w:rFonts w:eastAsia="SimSun"/>
          <w:i/>
          <w:lang w:eastAsia="en-GB"/>
        </w:rPr>
        <w:t>DL Forwarding UP TNL Information</w:t>
      </w:r>
      <w:r w:rsidRPr="00FC6ECB">
        <w:rPr>
          <w:rFonts w:eastAsia="SimSun"/>
          <w:lang w:eastAsia="en-GB"/>
        </w:rPr>
        <w:t xml:space="preserve"> IE and for intra</w:t>
      </w:r>
      <w:r w:rsidRPr="00FC6ECB">
        <w:rPr>
          <w:rFonts w:eastAsia="SimSun"/>
          <w:lang w:eastAsia="zh-CN"/>
        </w:rPr>
        <w:t>-system</w:t>
      </w:r>
      <w:r w:rsidRPr="00FC6ECB">
        <w:rPr>
          <w:rFonts w:eastAsia="SimSun"/>
          <w:lang w:eastAsia="en-GB"/>
        </w:rPr>
        <w:t xml:space="preserve"> handover the </w:t>
      </w:r>
      <w:r w:rsidRPr="00FC6ECB">
        <w:rPr>
          <w:rFonts w:eastAsia="SimSun"/>
          <w:i/>
          <w:lang w:eastAsia="en-GB"/>
        </w:rPr>
        <w:t>Data Forwarding Response DRB List</w:t>
      </w:r>
      <w:r w:rsidRPr="00FC6ECB">
        <w:rPr>
          <w:rFonts w:eastAsia="SimSun"/>
          <w:lang w:eastAsia="en-GB"/>
        </w:rPr>
        <w:t xml:space="preserve"> IE within the </w:t>
      </w:r>
      <w:r w:rsidRPr="00FC6ECB">
        <w:rPr>
          <w:rFonts w:eastAsia="SimSun"/>
          <w:i/>
          <w:lang w:eastAsia="en-GB"/>
        </w:rPr>
        <w:t>Handover Request Acknowledge Transfer</w:t>
      </w:r>
      <w:r w:rsidRPr="00FC6ECB">
        <w:rPr>
          <w:rFonts w:eastAsia="SimSun"/>
          <w:lang w:eastAsia="en-GB"/>
        </w:rPr>
        <w:t xml:space="preserve"> IE </w:t>
      </w:r>
      <w:r w:rsidRPr="00FC6ECB">
        <w:rPr>
          <w:rFonts w:eastAsia="SimSun"/>
          <w:lang w:eastAsia="zh-CN"/>
        </w:rPr>
        <w:t>in</w:t>
      </w:r>
      <w:r w:rsidRPr="00FC6ECB">
        <w:rPr>
          <w:rFonts w:eastAsia="SimSun"/>
          <w:lang w:eastAsia="en-GB"/>
        </w:rPr>
        <w:t xml:space="preserve"> the HANDOVER REQUEST ACKNOWLEDGE message for that PDU session.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 xml:space="preserve">In case of intra-system handover, if the target NG-RAN node accepts the downlink data forwarding for at least one QoS </w:t>
      </w:r>
      <w:r w:rsidRPr="00FC6ECB">
        <w:rPr>
          <w:rFonts w:eastAsia="SimSun"/>
          <w:lang w:eastAsia="zh-CN"/>
        </w:rPr>
        <w:t>f</w:t>
      </w:r>
      <w:r w:rsidRPr="00FC6ECB">
        <w:rPr>
          <w:rFonts w:eastAsia="SimSun"/>
          <w:lang w:eastAsia="en-GB"/>
        </w:rPr>
        <w:t>low for which the</w:t>
      </w:r>
      <w:r w:rsidRPr="00FC6ECB">
        <w:rPr>
          <w:rFonts w:eastAsia="SimSun"/>
          <w:i/>
          <w:iCs/>
          <w:lang w:eastAsia="en-GB"/>
        </w:rPr>
        <w:t xml:space="preserve"> DL Forwarding</w:t>
      </w:r>
      <w:r w:rsidRPr="00FC6ECB">
        <w:rPr>
          <w:rFonts w:eastAsia="SimSun"/>
          <w:lang w:eastAsia="en-GB"/>
        </w:rPr>
        <w:t xml:space="preserve"> IE is set to "DL forwarding proposed", it may include the</w:t>
      </w:r>
      <w:r w:rsidRPr="00FC6ECB">
        <w:rPr>
          <w:rFonts w:eastAsia="SimSun"/>
          <w:i/>
          <w:iCs/>
          <w:szCs w:val="18"/>
          <w:lang w:eastAsia="en-GB"/>
        </w:rPr>
        <w:t xml:space="preserve"> DL Forward</w:t>
      </w:r>
      <w:r w:rsidRPr="00FC6ECB">
        <w:rPr>
          <w:rFonts w:eastAsia="SimSun"/>
          <w:i/>
          <w:iCs/>
          <w:szCs w:val="18"/>
          <w:lang w:eastAsia="zh-CN"/>
        </w:rPr>
        <w:t>ing</w:t>
      </w:r>
      <w:r w:rsidRPr="00FC6ECB">
        <w:rPr>
          <w:rFonts w:eastAsia="SimSun"/>
          <w:i/>
          <w:iCs/>
          <w:szCs w:val="18"/>
          <w:lang w:eastAsia="en-GB"/>
        </w:rPr>
        <w:t xml:space="preserve"> UP TNL Information</w:t>
      </w:r>
      <w:r w:rsidRPr="00FC6ECB">
        <w:rPr>
          <w:rFonts w:eastAsia="SimSun"/>
          <w:i/>
          <w:lang w:eastAsia="en-GB"/>
        </w:rPr>
        <w:t xml:space="preserve"> </w:t>
      </w:r>
      <w:r w:rsidRPr="00FC6ECB">
        <w:rPr>
          <w:rFonts w:eastAsia="SimSun"/>
          <w:iCs/>
          <w:lang w:eastAsia="en-GB"/>
        </w:rPr>
        <w:t xml:space="preserve">IE in the </w:t>
      </w:r>
      <w:r w:rsidRPr="00FC6ECB">
        <w:rPr>
          <w:rFonts w:eastAsia="SimSun"/>
          <w:i/>
          <w:lang w:eastAsia="en-GB"/>
        </w:rPr>
        <w:t>Handover Request Acknowledge Transfer</w:t>
      </w:r>
      <w:r w:rsidRPr="00FC6ECB">
        <w:rPr>
          <w:rFonts w:eastAsia="SimSun"/>
          <w:lang w:eastAsia="en-GB"/>
        </w:rPr>
        <w:t xml:space="preserve"> IE as forwarding tunnel for the QoS flows listed in the</w:t>
      </w:r>
      <w:r w:rsidRPr="00FC6ECB">
        <w:rPr>
          <w:rFonts w:eastAsia="SimSun"/>
          <w:i/>
          <w:lang w:eastAsia="en-GB"/>
        </w:rPr>
        <w:t xml:space="preserve"> QoS Flow Setup Response List </w:t>
      </w:r>
      <w:r w:rsidRPr="00FC6ECB">
        <w:rPr>
          <w:rFonts w:eastAsia="SimSun"/>
          <w:lang w:eastAsia="en-GB"/>
        </w:rPr>
        <w:t xml:space="preserve">IE </w:t>
      </w:r>
      <w:r w:rsidRPr="00FC6ECB">
        <w:rPr>
          <w:rFonts w:eastAsia="SimSun"/>
          <w:lang w:eastAsia="zh-CN"/>
        </w:rPr>
        <w:t xml:space="preserve">of </w:t>
      </w:r>
      <w:r w:rsidRPr="00FC6ECB">
        <w:rPr>
          <w:rFonts w:eastAsia="SimSun"/>
          <w:lang w:eastAsia="en-GB"/>
        </w:rPr>
        <w:t>the HANDOVER REQUEST ACKNOWLEDGE message.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In case of intra-system handover, f</w:t>
      </w:r>
      <w:r w:rsidRPr="00FC6ECB">
        <w:rPr>
          <w:rFonts w:eastAsia="SimSun"/>
          <w:lang w:eastAsia="ja-JP"/>
        </w:rPr>
        <w:t xml:space="preserve">or each PDU session for which the </w:t>
      </w:r>
      <w:r w:rsidRPr="00FC6ECB">
        <w:rPr>
          <w:rFonts w:eastAsia="SimSun"/>
          <w:i/>
          <w:lang w:eastAsia="ja-JP"/>
        </w:rPr>
        <w:t>Additional DL UP TNL Information for HO List</w:t>
      </w:r>
      <w:r w:rsidRPr="00FC6ECB">
        <w:rPr>
          <w:rFonts w:eastAsia="SimSun"/>
          <w:lang w:eastAsia="ja-JP"/>
        </w:rPr>
        <w:t xml:space="preserve"> IE is included in the </w:t>
      </w:r>
      <w:r w:rsidRPr="00FC6ECB">
        <w:rPr>
          <w:rFonts w:eastAsia="SimSun"/>
          <w:i/>
          <w:lang w:eastAsia="en-GB"/>
        </w:rPr>
        <w:t>Handover Request Acknowledge Transfer</w:t>
      </w:r>
      <w:r w:rsidRPr="00FC6ECB">
        <w:rPr>
          <w:rFonts w:eastAsia="SimSun"/>
          <w:lang w:eastAsia="en-GB"/>
        </w:rPr>
        <w:t xml:space="preserve"> </w:t>
      </w:r>
      <w:r w:rsidRPr="00FC6ECB">
        <w:rPr>
          <w:rFonts w:eastAsia="SimSun"/>
          <w:lang w:eastAsia="ja-JP"/>
        </w:rPr>
        <w:t xml:space="preserve">IE of the </w:t>
      </w:r>
      <w:r w:rsidRPr="00FC6ECB">
        <w:rPr>
          <w:rFonts w:eastAsia="SimSun"/>
          <w:lang w:eastAsia="en-GB"/>
        </w:rPr>
        <w:t xml:space="preserve">HANDOVER REQUEST ACKNOWLEDGE </w:t>
      </w:r>
      <w:r w:rsidRPr="00FC6ECB">
        <w:rPr>
          <w:rFonts w:eastAsia="SimSun"/>
          <w:lang w:eastAsia="ja-JP"/>
        </w:rPr>
        <w:t xml:space="preserve">message, the </w:t>
      </w:r>
      <w:r w:rsidRPr="00FC6ECB">
        <w:rPr>
          <w:rFonts w:eastAsia="SimSun"/>
          <w:lang w:eastAsia="zh-CN"/>
        </w:rPr>
        <w:t xml:space="preserve">SMF shall </w:t>
      </w:r>
      <w:r w:rsidRPr="00FC6ECB">
        <w:rPr>
          <w:rFonts w:eastAsia="SimSun"/>
          <w:lang w:eastAsia="ja-JP"/>
        </w:rPr>
        <w:t xml:space="preserve">consider the included </w:t>
      </w:r>
      <w:r w:rsidRPr="00FC6ECB">
        <w:rPr>
          <w:rFonts w:eastAsia="SimSun"/>
          <w:i/>
          <w:lang w:eastAsia="ja-JP"/>
        </w:rPr>
        <w:t>Additional DL NG-U UP TNL Information</w:t>
      </w:r>
      <w:r w:rsidRPr="00FC6ECB">
        <w:rPr>
          <w:rFonts w:eastAsia="SimSun"/>
          <w:lang w:eastAsia="ja-JP"/>
        </w:rPr>
        <w:t xml:space="preserve"> IE as </w:t>
      </w:r>
      <w:r w:rsidRPr="00FC6ECB">
        <w:rPr>
          <w:rFonts w:eastAsia="SimSun"/>
          <w:lang w:eastAsia="zh-CN"/>
        </w:rPr>
        <w:t xml:space="preserve">the downlink </w:t>
      </w:r>
      <w:r w:rsidRPr="00FC6ECB">
        <w:rPr>
          <w:rFonts w:eastAsia="SimSun"/>
          <w:lang w:eastAsia="ja-JP"/>
        </w:rPr>
        <w:t xml:space="preserve">termination point for the associated flows indicated in the </w:t>
      </w:r>
      <w:r w:rsidRPr="00FC6ECB">
        <w:rPr>
          <w:rFonts w:eastAsia="SimSun"/>
          <w:i/>
          <w:lang w:eastAsia="ja-JP"/>
        </w:rPr>
        <w:t>Additional QoS Flow Setup Response List</w:t>
      </w:r>
      <w:r w:rsidRPr="00FC6ECB">
        <w:rPr>
          <w:rFonts w:eastAsia="SimSun"/>
          <w:lang w:eastAsia="ja-JP"/>
        </w:rPr>
        <w:t xml:space="preserve"> IE for this PDU session split in different tunnels and shall consider the </w:t>
      </w:r>
      <w:r w:rsidRPr="00FC6ECB">
        <w:rPr>
          <w:rFonts w:eastAsia="SimSun"/>
          <w:i/>
          <w:lang w:eastAsia="ja-JP"/>
        </w:rPr>
        <w:t>Additional DL Forwarding UP TNL Information</w:t>
      </w:r>
      <w:r w:rsidRPr="00FC6ECB">
        <w:rPr>
          <w:rFonts w:eastAsia="SimSun"/>
          <w:lang w:eastAsia="ja-JP"/>
        </w:rPr>
        <w:t xml:space="preserve"> IE, if included, as the forwarding tunnel associated to these QoS flows.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 xml:space="preserve">In case of intra-system handover, if the target NG-RAN node accepts the data forwarding </w:t>
      </w:r>
      <w:r w:rsidRPr="00FC6ECB">
        <w:rPr>
          <w:rFonts w:eastAsia="SimSun"/>
          <w:lang w:eastAsia="zh-CN"/>
        </w:rPr>
        <w:t>for a successfully configured DRB, t</w:t>
      </w:r>
      <w:r w:rsidRPr="00FC6ECB">
        <w:rPr>
          <w:rFonts w:eastAsia="SimSun"/>
          <w:lang w:eastAsia="en-GB"/>
        </w:rPr>
        <w:t xml:space="preserve">he target </w:t>
      </w:r>
      <w:r w:rsidRPr="00FC6ECB">
        <w:rPr>
          <w:rFonts w:eastAsia="SimSun"/>
          <w:lang w:eastAsia="zh-CN"/>
        </w:rPr>
        <w:t>NG-RAN node</w:t>
      </w:r>
      <w:r w:rsidRPr="00FC6ECB">
        <w:rPr>
          <w:rFonts w:eastAsia="SimSun"/>
          <w:lang w:eastAsia="en-GB"/>
        </w:rPr>
        <w:t xml:space="preserve"> may include</w:t>
      </w:r>
      <w:r w:rsidRPr="00FC6ECB">
        <w:rPr>
          <w:rFonts w:eastAsia="SimSun"/>
          <w:lang w:eastAsia="zh-CN"/>
        </w:rPr>
        <w:t xml:space="preserve"> </w:t>
      </w:r>
      <w:r w:rsidRPr="00FC6ECB">
        <w:rPr>
          <w:rFonts w:eastAsia="SimSun"/>
          <w:lang w:eastAsia="en-GB"/>
        </w:rPr>
        <w:t xml:space="preserve">the </w:t>
      </w:r>
      <w:r w:rsidRPr="00FC6ECB">
        <w:rPr>
          <w:rFonts w:eastAsia="SimSun"/>
          <w:i/>
          <w:lang w:eastAsia="en-GB"/>
        </w:rPr>
        <w:t>DL Forwarding UP TNL Information</w:t>
      </w:r>
      <w:r w:rsidRPr="00FC6ECB">
        <w:rPr>
          <w:rFonts w:eastAsia="SimSun"/>
          <w:lang w:eastAsia="en-GB"/>
        </w:rPr>
        <w:t xml:space="preserve"> IE </w:t>
      </w:r>
      <w:r w:rsidRPr="00FC6ECB">
        <w:rPr>
          <w:rFonts w:eastAsia="SimSun"/>
          <w:lang w:eastAsia="zh-CN"/>
        </w:rPr>
        <w:t xml:space="preserve">for the DRB </w:t>
      </w:r>
      <w:r w:rsidRPr="00FC6ECB">
        <w:rPr>
          <w:rFonts w:eastAsia="SimSun"/>
          <w:lang w:eastAsia="en-GB"/>
        </w:rPr>
        <w:t>within the</w:t>
      </w:r>
      <w:r w:rsidRPr="00FC6ECB">
        <w:rPr>
          <w:rFonts w:eastAsia="SimSun"/>
          <w:lang w:eastAsia="zh-CN"/>
        </w:rPr>
        <w:t xml:space="preserve"> </w:t>
      </w:r>
      <w:r w:rsidRPr="00FC6ECB">
        <w:rPr>
          <w:rFonts w:eastAsia="SimSun"/>
          <w:i/>
          <w:lang w:eastAsia="zh-CN"/>
        </w:rPr>
        <w:t>Data Forwarding Response DRB List</w:t>
      </w:r>
      <w:r w:rsidRPr="00FC6ECB">
        <w:rPr>
          <w:rFonts w:eastAsia="Batang"/>
          <w:i/>
          <w:lang w:eastAsia="ja-JP"/>
        </w:rPr>
        <w:t xml:space="preserve"> </w:t>
      </w:r>
      <w:r w:rsidRPr="00FC6ECB">
        <w:rPr>
          <w:rFonts w:eastAsia="SimSun"/>
          <w:lang w:eastAsia="en-GB"/>
        </w:rPr>
        <w:t xml:space="preserve">IE </w:t>
      </w:r>
      <w:r w:rsidRPr="00FC6ECB">
        <w:rPr>
          <w:rFonts w:eastAsia="SimSun"/>
          <w:iCs/>
          <w:lang w:eastAsia="zh-CN"/>
        </w:rPr>
        <w:t>within</w:t>
      </w:r>
      <w:r w:rsidRPr="00FC6ECB">
        <w:rPr>
          <w:rFonts w:eastAsia="SimSun"/>
          <w:i/>
          <w:lang w:eastAsia="en-GB"/>
        </w:rPr>
        <w:t xml:space="preserve"> Handover Request Acknowledge Transfer</w:t>
      </w:r>
      <w:r w:rsidRPr="00FC6ECB">
        <w:rPr>
          <w:rFonts w:eastAsia="SimSun"/>
          <w:lang w:eastAsia="en-GB"/>
        </w:rPr>
        <w:t xml:space="preserve"> IE of the </w:t>
      </w:r>
      <w:r w:rsidRPr="00FC6ECB">
        <w:rPr>
          <w:rFonts w:eastAsia="SimSun"/>
          <w:lang w:eastAsia="zh-CN"/>
        </w:rPr>
        <w:t>HANDOVER REQUEST ACKNOWLEDGE message.</w:t>
      </w:r>
      <w:bookmarkStart w:id="60" w:name="OLE_LINK48"/>
      <w:bookmarkStart w:id="61" w:name="OLE_LINK47"/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 xml:space="preserve">If the HANDOVER REQUEST ACKNOWLEDGE message contains the </w:t>
      </w:r>
      <w:r w:rsidRPr="00FC6ECB">
        <w:rPr>
          <w:rFonts w:eastAsia="SimSun"/>
          <w:i/>
          <w:iCs/>
          <w:lang w:eastAsia="en-GB"/>
        </w:rPr>
        <w:t>UL Forwarding UP TNL Information</w:t>
      </w:r>
      <w:r w:rsidRPr="00FC6ECB">
        <w:rPr>
          <w:rFonts w:eastAsia="SimSun"/>
          <w:lang w:eastAsia="en-GB"/>
        </w:rPr>
        <w:t xml:space="preserve"> IE for a given </w:t>
      </w:r>
      <w:r w:rsidRPr="00FC6ECB">
        <w:rPr>
          <w:rFonts w:eastAsia="SimSun"/>
          <w:lang w:eastAsia="zh-CN"/>
        </w:rPr>
        <w:t>DRB</w:t>
      </w:r>
      <w:r w:rsidRPr="00FC6ECB">
        <w:rPr>
          <w:rFonts w:eastAsia="SimSun"/>
          <w:lang w:eastAsia="en-GB"/>
        </w:rPr>
        <w:t xml:space="preserve"> in the </w:t>
      </w:r>
      <w:r w:rsidRPr="00FC6ECB">
        <w:rPr>
          <w:rFonts w:eastAsia="SimSun"/>
          <w:i/>
          <w:lang w:eastAsia="en-GB"/>
        </w:rPr>
        <w:t xml:space="preserve">Data Forwarding Response DRB List </w:t>
      </w:r>
      <w:r w:rsidRPr="00FC6ECB">
        <w:rPr>
          <w:rFonts w:eastAsia="SimSun"/>
          <w:iCs/>
          <w:lang w:eastAsia="en-GB"/>
        </w:rPr>
        <w:t>IE</w:t>
      </w:r>
      <w:r w:rsidRPr="00FC6ECB">
        <w:rPr>
          <w:rFonts w:eastAsia="SimSun"/>
          <w:iCs/>
          <w:lang w:eastAsia="zh-CN"/>
        </w:rPr>
        <w:t xml:space="preserve"> within the</w:t>
      </w:r>
      <w:r w:rsidRPr="00FC6ECB">
        <w:rPr>
          <w:rFonts w:eastAsia="SimSun"/>
          <w:i/>
          <w:lang w:eastAsia="en-GB"/>
        </w:rPr>
        <w:t xml:space="preserve"> Handover Request Acknowledge Transfer</w:t>
      </w:r>
      <w:r w:rsidRPr="00FC6ECB">
        <w:rPr>
          <w:rFonts w:eastAsia="SimSun"/>
          <w:lang w:eastAsia="en-GB"/>
        </w:rPr>
        <w:t xml:space="preserve"> IE</w:t>
      </w:r>
      <w:r w:rsidRPr="00FC6ECB">
        <w:rPr>
          <w:rFonts w:eastAsia="SimSun"/>
          <w:iCs/>
          <w:lang w:eastAsia="en-GB"/>
        </w:rPr>
        <w:t xml:space="preserve">, </w:t>
      </w:r>
      <w:r w:rsidRPr="00FC6ECB">
        <w:rPr>
          <w:rFonts w:eastAsia="SimSun"/>
          <w:lang w:eastAsia="en-GB"/>
        </w:rPr>
        <w:t xml:space="preserve">it </w:t>
      </w:r>
      <w:r w:rsidRPr="00FC6ECB">
        <w:rPr>
          <w:rFonts w:eastAsia="SimSun"/>
          <w:lang w:eastAsia="zh-CN"/>
        </w:rPr>
        <w:t>indicates</w:t>
      </w:r>
      <w:r w:rsidRPr="00FC6ECB">
        <w:rPr>
          <w:rFonts w:eastAsia="SimSun"/>
          <w:lang w:eastAsia="en-GB"/>
        </w:rPr>
        <w:t xml:space="preserve"> the target </w:t>
      </w:r>
      <w:r w:rsidRPr="00FC6ECB">
        <w:rPr>
          <w:rFonts w:eastAsia="SimSun"/>
          <w:lang w:eastAsia="zh-CN"/>
        </w:rPr>
        <w:t>NG-RAN node</w:t>
      </w:r>
      <w:r w:rsidRPr="00FC6ECB">
        <w:rPr>
          <w:rFonts w:eastAsia="SimSun"/>
          <w:lang w:eastAsia="en-GB"/>
        </w:rPr>
        <w:t xml:space="preserve"> has requested the forwarding of uplink data for th</w:t>
      </w:r>
      <w:r w:rsidRPr="00FC6ECB">
        <w:rPr>
          <w:rFonts w:eastAsia="SimSun"/>
          <w:lang w:eastAsia="zh-CN"/>
        </w:rPr>
        <w:t>e</w:t>
      </w:r>
      <w:r w:rsidRPr="00FC6ECB">
        <w:rPr>
          <w:rFonts w:eastAsia="SimSun"/>
          <w:lang w:eastAsia="en-GB"/>
        </w:rPr>
        <w:t xml:space="preserve"> </w:t>
      </w:r>
      <w:r w:rsidRPr="00FC6ECB">
        <w:rPr>
          <w:rFonts w:eastAsia="SimSun"/>
          <w:lang w:eastAsia="zh-CN"/>
        </w:rPr>
        <w:t>DRB.</w:t>
      </w:r>
      <w:bookmarkEnd w:id="60"/>
      <w:bookmarkEnd w:id="61"/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 w:rsidRPr="00FC6ECB">
        <w:rPr>
          <w:rFonts w:eastAsia="SimSun"/>
          <w:lang w:eastAsia="en-GB"/>
        </w:rPr>
        <w:t>In case of inter-system handover</w:t>
      </w:r>
      <w:r w:rsidRPr="00FC6ECB">
        <w:rPr>
          <w:rFonts w:eastAsia="SimSun"/>
          <w:lang w:eastAsia="zh-CN"/>
        </w:rPr>
        <w:t xml:space="preserve"> from E-UTRAN</w:t>
      </w:r>
      <w:r w:rsidRPr="00FC6ECB">
        <w:rPr>
          <w:rFonts w:eastAsia="SimSun"/>
          <w:lang w:eastAsia="en-GB"/>
        </w:rPr>
        <w:t xml:space="preserve">, </w:t>
      </w:r>
      <w:r w:rsidRPr="00FC6ECB">
        <w:rPr>
          <w:rFonts w:eastAsia="SimSun"/>
          <w:lang w:eastAsia="zh-CN"/>
        </w:rPr>
        <w:t xml:space="preserve">the target NG-RAN node includes the </w:t>
      </w:r>
      <w:r w:rsidRPr="00FC6ECB">
        <w:rPr>
          <w:rFonts w:eastAsia="SimSun"/>
          <w:i/>
          <w:lang w:eastAsia="zh-CN"/>
        </w:rPr>
        <w:t>Data Forwarding Accepted</w:t>
      </w:r>
      <w:r w:rsidRPr="00FC6ECB">
        <w:rPr>
          <w:rFonts w:eastAsia="SimSun"/>
          <w:lang w:eastAsia="en-GB"/>
        </w:rPr>
        <w:t xml:space="preserve"> </w:t>
      </w:r>
      <w:r w:rsidRPr="00FC6ECB">
        <w:rPr>
          <w:rFonts w:eastAsia="SimSun"/>
          <w:lang w:eastAsia="zh-CN"/>
        </w:rPr>
        <w:t xml:space="preserve">IE </w:t>
      </w:r>
      <w:r w:rsidRPr="00FC6ECB">
        <w:rPr>
          <w:rFonts w:eastAsia="SimSun"/>
          <w:lang w:eastAsia="en-GB"/>
        </w:rPr>
        <w:t xml:space="preserve">for each QoS flow </w:t>
      </w:r>
      <w:r w:rsidRPr="00FC6ECB">
        <w:rPr>
          <w:rFonts w:eastAsia="SimSun"/>
          <w:lang w:eastAsia="zh-CN"/>
        </w:rPr>
        <w:t>that the</w:t>
      </w:r>
      <w:r w:rsidRPr="00FC6ECB">
        <w:rPr>
          <w:rFonts w:eastAsia="SimSun"/>
          <w:i/>
          <w:iCs/>
          <w:lang w:eastAsia="en-GB"/>
        </w:rPr>
        <w:t xml:space="preserve"> DL Forwarding</w:t>
      </w:r>
      <w:r w:rsidRPr="00FC6ECB">
        <w:rPr>
          <w:rFonts w:eastAsia="SimSun"/>
          <w:lang w:eastAsia="en-GB"/>
        </w:rPr>
        <w:t xml:space="preserve"> IE is set to "DL forwarding proposed" for the corresponding E-RAB </w:t>
      </w:r>
      <w:r w:rsidRPr="00FC6ECB">
        <w:rPr>
          <w:rFonts w:eastAsia="SimSun"/>
          <w:lang w:eastAsia="zh-CN"/>
        </w:rPr>
        <w:t xml:space="preserve">in the </w:t>
      </w:r>
      <w:r w:rsidRPr="00FC6ECB">
        <w:rPr>
          <w:rFonts w:eastAsia="SimSun"/>
          <w:i/>
          <w:lang w:eastAsia="zh-CN"/>
        </w:rPr>
        <w:t>Source NG-RAN Node to Target NG-RAN Node Transparent Container</w:t>
      </w:r>
      <w:r w:rsidRPr="00FC6ECB">
        <w:rPr>
          <w:rFonts w:eastAsia="SimSun"/>
          <w:lang w:eastAsia="zh-CN"/>
        </w:rPr>
        <w:t xml:space="preserve"> IE and </w:t>
      </w:r>
      <w:r w:rsidRPr="00FC6ECB">
        <w:rPr>
          <w:rFonts w:eastAsia="SimSun"/>
          <w:lang w:eastAsia="en-GB"/>
        </w:rPr>
        <w:t xml:space="preserve">that the target </w:t>
      </w:r>
      <w:r w:rsidRPr="00FC6ECB">
        <w:rPr>
          <w:rFonts w:eastAsia="SimSun"/>
          <w:lang w:eastAsia="zh-CN"/>
        </w:rPr>
        <w:t>NG-RAN</w:t>
      </w:r>
      <w:r w:rsidRPr="00FC6ECB">
        <w:rPr>
          <w:rFonts w:eastAsia="SimSun"/>
          <w:lang w:eastAsia="en-GB"/>
        </w:rPr>
        <w:t xml:space="preserve"> node has admit</w:t>
      </w:r>
      <w:r w:rsidRPr="00FC6ECB">
        <w:rPr>
          <w:rFonts w:eastAsia="SimSun"/>
          <w:lang w:eastAsia="zh-CN"/>
        </w:rPr>
        <w:t>ted</w:t>
      </w:r>
      <w:r w:rsidRPr="00FC6ECB">
        <w:rPr>
          <w:rFonts w:eastAsia="SimSun"/>
          <w:lang w:eastAsia="en-GB"/>
        </w:rPr>
        <w:t xml:space="preserve"> the proposed forwarding of downlink data for th</w:t>
      </w:r>
      <w:r w:rsidRPr="00FC6ECB">
        <w:rPr>
          <w:rFonts w:eastAsia="SimSun"/>
          <w:lang w:eastAsia="zh-CN"/>
        </w:rPr>
        <w:t>e</w:t>
      </w:r>
      <w:r w:rsidRPr="00FC6ECB">
        <w:rPr>
          <w:rFonts w:eastAsia="SimSun"/>
          <w:lang w:eastAsia="en-GB"/>
        </w:rPr>
        <w:t xml:space="preserve"> QoS flow. If the target </w:t>
      </w:r>
      <w:r w:rsidRPr="00FC6ECB">
        <w:rPr>
          <w:rFonts w:eastAsia="SimSun"/>
          <w:lang w:eastAsia="zh-CN"/>
        </w:rPr>
        <w:t>NG-RAN node</w:t>
      </w:r>
      <w:r w:rsidRPr="00FC6ECB">
        <w:rPr>
          <w:rFonts w:eastAsia="SimSun"/>
          <w:lang w:eastAsia="en-GB"/>
        </w:rPr>
        <w:t xml:space="preserve"> accepts the downlink </w:t>
      </w:r>
      <w:r w:rsidRPr="00FC6ECB">
        <w:rPr>
          <w:rFonts w:eastAsia="SimSun"/>
          <w:lang w:eastAsia="zh-CN"/>
        </w:rPr>
        <w:t xml:space="preserve">data </w:t>
      </w:r>
      <w:r w:rsidRPr="00FC6ECB">
        <w:rPr>
          <w:rFonts w:eastAsia="SimSun"/>
          <w:lang w:eastAsia="en-GB"/>
        </w:rPr>
        <w:t xml:space="preserve">forwarding for at least one QoS </w:t>
      </w:r>
      <w:r w:rsidRPr="00FC6ECB">
        <w:rPr>
          <w:rFonts w:eastAsia="SimSun"/>
          <w:lang w:eastAsia="zh-CN"/>
        </w:rPr>
        <w:t>f</w:t>
      </w:r>
      <w:r w:rsidRPr="00FC6ECB">
        <w:rPr>
          <w:rFonts w:eastAsia="SimSun"/>
          <w:lang w:eastAsia="en-GB"/>
        </w:rPr>
        <w:t>low of an admitted PDU session it shall include the</w:t>
      </w:r>
      <w:r w:rsidRPr="00FC6ECB">
        <w:rPr>
          <w:rFonts w:eastAsia="SimSun"/>
          <w:i/>
          <w:iCs/>
          <w:szCs w:val="18"/>
          <w:lang w:eastAsia="en-GB"/>
        </w:rPr>
        <w:t xml:space="preserve"> DL Forward</w:t>
      </w:r>
      <w:r w:rsidRPr="00FC6ECB">
        <w:rPr>
          <w:rFonts w:eastAsia="SimSun"/>
          <w:i/>
          <w:iCs/>
          <w:szCs w:val="18"/>
          <w:lang w:eastAsia="zh-CN"/>
        </w:rPr>
        <w:t>ing</w:t>
      </w:r>
      <w:r w:rsidRPr="00FC6ECB">
        <w:rPr>
          <w:rFonts w:eastAsia="SimSun"/>
          <w:i/>
          <w:iCs/>
          <w:szCs w:val="18"/>
          <w:lang w:eastAsia="en-GB"/>
        </w:rPr>
        <w:t xml:space="preserve"> UP TNL Information</w:t>
      </w:r>
      <w:r w:rsidRPr="00FC6ECB">
        <w:rPr>
          <w:rFonts w:eastAsia="SimSun"/>
          <w:i/>
          <w:lang w:eastAsia="en-GB"/>
        </w:rPr>
        <w:t xml:space="preserve"> </w:t>
      </w:r>
      <w:r w:rsidRPr="00FC6ECB">
        <w:rPr>
          <w:rFonts w:eastAsia="SimSun"/>
          <w:iCs/>
          <w:lang w:eastAsia="en-GB"/>
        </w:rPr>
        <w:t xml:space="preserve">IE in the </w:t>
      </w:r>
      <w:r w:rsidRPr="00FC6ECB">
        <w:rPr>
          <w:rFonts w:eastAsia="SimSun"/>
          <w:i/>
          <w:iCs/>
          <w:szCs w:val="18"/>
          <w:lang w:eastAsia="en-GB"/>
        </w:rPr>
        <w:t>PDU Session Resource Setup Response Transfer</w:t>
      </w:r>
      <w:r w:rsidRPr="00FC6ECB">
        <w:rPr>
          <w:rFonts w:eastAsia="SimSun"/>
          <w:lang w:eastAsia="en-GB"/>
        </w:rPr>
        <w:t xml:space="preserve"> IE for that PDU session within the </w:t>
      </w:r>
      <w:r w:rsidRPr="00FC6ECB">
        <w:rPr>
          <w:rFonts w:eastAsia="SimSun"/>
          <w:i/>
          <w:lang w:eastAsia="en-GB"/>
        </w:rPr>
        <w:t xml:space="preserve">PDU Session Resources Admitted List </w:t>
      </w:r>
      <w:r w:rsidRPr="00FC6ECB">
        <w:rPr>
          <w:rFonts w:eastAsia="SimSun"/>
          <w:lang w:eastAsia="en-GB"/>
        </w:rPr>
        <w:t xml:space="preserve">IE of the HANDOVER REQUEST ACKNOWLEDGE message. 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 xml:space="preserve">The target NG-RAN node shall use the information in the </w:t>
      </w:r>
      <w:r w:rsidRPr="00FC6ECB">
        <w:rPr>
          <w:rFonts w:eastAsia="SimSun"/>
          <w:i/>
          <w:iCs/>
          <w:lang w:eastAsia="zh-CN"/>
        </w:rPr>
        <w:t>Mobility Restriction List</w:t>
      </w:r>
      <w:r w:rsidRPr="00FC6ECB">
        <w:rPr>
          <w:rFonts w:eastAsia="SimSun"/>
          <w:lang w:eastAsia="en-GB"/>
        </w:rPr>
        <w:t xml:space="preserve"> IE if present in the </w:t>
      </w:r>
      <w:r w:rsidRPr="00FC6ECB">
        <w:rPr>
          <w:rFonts w:eastAsia="SimSun"/>
          <w:lang w:eastAsia="zh-CN"/>
        </w:rPr>
        <w:t>HANDOVER</w:t>
      </w:r>
      <w:r w:rsidRPr="00FC6ECB">
        <w:rPr>
          <w:rFonts w:eastAsia="SimSun"/>
          <w:lang w:eastAsia="en-GB"/>
        </w:rPr>
        <w:t xml:space="preserve"> REQUEST message to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 xml:space="preserve">determine a target for </w:t>
      </w:r>
      <w:r w:rsidRPr="00FC6ECB">
        <w:rPr>
          <w:rFonts w:eastAsia="SimSun"/>
          <w:lang w:eastAsia="zh-CN"/>
        </w:rPr>
        <w:t>subsequent mobility action for which the target NG-RAN node provides information about the target of the mobility action towards the UE</w:t>
      </w:r>
      <w:r w:rsidRPr="00FC6ECB">
        <w:rPr>
          <w:rFonts w:eastAsia="SimSun"/>
          <w:lang w:eastAsia="en-GB"/>
        </w:rPr>
        <w:t>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>select a proper SCG during dual connectivity operation;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>assign proper RNA(s) for the UE when moving the UE to RRC_INACTIVE state.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 xml:space="preserve">If the </w:t>
      </w:r>
      <w:r w:rsidRPr="00FC6ECB">
        <w:rPr>
          <w:rFonts w:eastAsia="SimSun"/>
          <w:i/>
          <w:iCs/>
          <w:lang w:eastAsia="zh-CN"/>
        </w:rPr>
        <w:t>Mobility Restriction List</w:t>
      </w:r>
      <w:r w:rsidRPr="00FC6ECB">
        <w:rPr>
          <w:rFonts w:eastAsia="SimSun"/>
          <w:lang w:eastAsia="en-GB"/>
        </w:rPr>
        <w:t xml:space="preserve"> IE is not contained in the </w:t>
      </w:r>
      <w:r w:rsidRPr="00FC6ECB">
        <w:rPr>
          <w:rFonts w:eastAsia="SimSun"/>
          <w:lang w:eastAsia="zh-CN"/>
        </w:rPr>
        <w:t>HANDOVER</w:t>
      </w:r>
      <w:r w:rsidRPr="00FC6ECB">
        <w:rPr>
          <w:rFonts w:eastAsia="SimSun"/>
          <w:lang w:eastAsia="en-GB"/>
        </w:rPr>
        <w:t xml:space="preserve"> REQUEST message, the target NG-RAN node shall consider that no roaming and no access restriction apply to the UE. The target NG-RAN node shall also consider that no roaming and no access restriction apply to the UE when: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>one of the QoS flows includes a particular ARP value (TS 23.501 [9]).</w:t>
      </w:r>
    </w:p>
    <w:p w:rsidR="00FC6ECB" w:rsidRPr="00FC6ECB" w:rsidRDefault="00FC6ECB" w:rsidP="00FC6ECB">
      <w:pPr>
        <w:rPr>
          <w:ins w:id="62" w:author="Huawei" w:date="2019-06-21T17:49:00Z"/>
          <w:rFonts w:eastAsia="SimSun"/>
          <w:lang w:eastAsia="en-GB"/>
        </w:rPr>
      </w:pPr>
      <w:r w:rsidRPr="00FC6ECB">
        <w:rPr>
          <w:rFonts w:eastAsia="SimSun"/>
          <w:lang w:eastAsia="en-GB"/>
        </w:rPr>
        <w:lastRenderedPageBreak/>
        <w:t xml:space="preserve">If the </w:t>
      </w:r>
      <w:r w:rsidRPr="00FC6ECB">
        <w:rPr>
          <w:rFonts w:eastAsia="Batang"/>
          <w:i/>
          <w:iCs/>
          <w:lang w:eastAsia="en-GB"/>
        </w:rPr>
        <w:t>Trace Activation</w:t>
      </w:r>
      <w:r w:rsidRPr="00FC6ECB">
        <w:rPr>
          <w:rFonts w:eastAsia="Batang"/>
          <w:lang w:eastAsia="en-GB"/>
        </w:rPr>
        <w:t xml:space="preserve"> IE is included in the </w:t>
      </w:r>
      <w:r w:rsidRPr="00FC6ECB">
        <w:rPr>
          <w:rFonts w:eastAsia="SimSun"/>
          <w:lang w:eastAsia="zh-CN"/>
        </w:rPr>
        <w:t xml:space="preserve">HANDOVER </w:t>
      </w:r>
      <w:r w:rsidRPr="00FC6ECB">
        <w:rPr>
          <w:rFonts w:eastAsia="SimSun"/>
          <w:lang w:eastAsia="en-GB"/>
        </w:rPr>
        <w:t xml:space="preserve">REQUEST message the target NG-RAN node shall, if supported, initiate the requested trace function as described in TS 32.422 [11]. </w:t>
      </w:r>
      <w:ins w:id="63" w:author="Huawei" w:date="2019-06-21T17:49:00Z">
        <w:r w:rsidRPr="00FC6ECB">
          <w:rPr>
            <w:rFonts w:eastAsia="SimSun"/>
            <w:lang w:eastAsia="en-GB"/>
          </w:rPr>
          <w:t>In particular, the NG-RAN shall, if supported: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ins w:id="64" w:author="Huawei" w:date="2019-06-21T17:49:00Z"/>
          <w:rFonts w:eastAsia="SimSun"/>
          <w:lang w:eastAsia="en-GB"/>
        </w:rPr>
      </w:pPr>
      <w:ins w:id="65" w:author="Huawei" w:date="2019-06-21T17:49:00Z">
        <w:r w:rsidRPr="00FC6ECB">
          <w:rPr>
            <w:rFonts w:eastAsia="SimSun"/>
            <w:lang w:eastAsia="en-GB"/>
          </w:rPr>
          <w:t>-</w:t>
        </w:r>
        <w:r w:rsidRPr="00FC6ECB">
          <w:rPr>
            <w:rFonts w:eastAsia="SimSun"/>
            <w:lang w:eastAsia="en-GB"/>
          </w:rPr>
          <w:tab/>
          <w:t xml:space="preserve">if the </w:t>
        </w:r>
        <w:r w:rsidRPr="00FC6ECB">
          <w:rPr>
            <w:rFonts w:eastAsia="Batang"/>
            <w:i/>
            <w:iCs/>
            <w:lang w:eastAsia="en-GB"/>
          </w:rPr>
          <w:t>Trace Activation</w:t>
        </w:r>
        <w:r w:rsidRPr="00FC6ECB">
          <w:rPr>
            <w:rFonts w:eastAsia="Batang"/>
            <w:lang w:eastAsia="en-GB"/>
          </w:rPr>
          <w:t xml:space="preserve"> IE </w:t>
        </w:r>
        <w:r w:rsidRPr="00FC6ECB">
          <w:rPr>
            <w:rFonts w:eastAsia="SimSun"/>
            <w:lang w:eastAsia="en-GB"/>
          </w:rPr>
          <w:t xml:space="preserve">does not include the </w:t>
        </w:r>
        <w:r w:rsidRPr="00FC6ECB">
          <w:rPr>
            <w:rFonts w:eastAsia="SimSun"/>
            <w:i/>
            <w:lang w:eastAsia="en-GB"/>
          </w:rPr>
          <w:t>MDT Configuration</w:t>
        </w:r>
        <w:r w:rsidRPr="00FC6ECB">
          <w:rPr>
            <w:rFonts w:eastAsia="SimSun"/>
            <w:lang w:eastAsia="en-GB"/>
          </w:rPr>
          <w:t xml:space="preserve"> IE, initiate the requested trace session as described in TS 32.422 [11];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ins w:id="66" w:author="Huawei" w:date="2019-06-21T17:49:00Z"/>
          <w:rFonts w:eastAsia="SimSun"/>
          <w:lang w:eastAsia="en-GB"/>
        </w:rPr>
      </w:pPr>
      <w:ins w:id="67" w:author="Huawei" w:date="2019-06-21T17:49:00Z">
        <w:r w:rsidRPr="00FC6ECB">
          <w:rPr>
            <w:rFonts w:eastAsia="SimSun"/>
            <w:lang w:eastAsia="en-GB"/>
          </w:rPr>
          <w:t>-</w:t>
        </w:r>
        <w:r w:rsidRPr="00FC6ECB">
          <w:rPr>
            <w:rFonts w:eastAsia="SimSun"/>
            <w:lang w:eastAsia="en-GB"/>
          </w:rPr>
          <w:tab/>
          <w:t xml:space="preserve">if the </w:t>
        </w:r>
        <w:r w:rsidRPr="00FC6ECB">
          <w:rPr>
            <w:rFonts w:eastAsia="SimSun"/>
            <w:i/>
            <w:lang w:eastAsia="en-GB"/>
          </w:rPr>
          <w:t>Trace Activation</w:t>
        </w:r>
        <w:r w:rsidRPr="00FC6ECB">
          <w:rPr>
            <w:rFonts w:eastAsia="SimSun"/>
            <w:lang w:eastAsia="en-GB"/>
          </w:rPr>
          <w:t xml:space="preserve"> IE includes the </w:t>
        </w:r>
        <w:r w:rsidRPr="00FC6ECB">
          <w:rPr>
            <w:rFonts w:eastAsia="SimSun"/>
            <w:i/>
            <w:lang w:eastAsia="en-GB"/>
          </w:rPr>
          <w:t>MDT Activation</w:t>
        </w:r>
        <w:r w:rsidRPr="00FC6ECB">
          <w:rPr>
            <w:rFonts w:eastAsia="SimSun"/>
            <w:lang w:eastAsia="en-GB"/>
          </w:rPr>
          <w:t xml:space="preserve"> IE, within the </w:t>
        </w:r>
        <w:r w:rsidRPr="00FC6ECB">
          <w:rPr>
            <w:rFonts w:eastAsia="SimSun"/>
            <w:i/>
            <w:lang w:eastAsia="en-GB"/>
          </w:rPr>
          <w:t>MDT Configuration</w:t>
        </w:r>
        <w:r w:rsidRPr="00FC6ECB">
          <w:rPr>
            <w:rFonts w:eastAsia="SimSun"/>
            <w:lang w:eastAsia="en-GB"/>
          </w:rPr>
          <w:t xml:space="preserve"> IE, set to “Immediate MDT and Trace”, initiate the requested trace session and MDT session as described in TS 32.422 [1</w:t>
        </w:r>
      </w:ins>
      <w:ins w:id="68" w:author="Huawei" w:date="2019-06-21T17:50:00Z">
        <w:r w:rsidRPr="00FC6ECB">
          <w:rPr>
            <w:rFonts w:eastAsia="SimSun"/>
            <w:lang w:eastAsia="en-GB"/>
          </w:rPr>
          <w:t>1</w:t>
        </w:r>
      </w:ins>
      <w:ins w:id="69" w:author="Huawei" w:date="2019-06-21T17:49:00Z">
        <w:r w:rsidRPr="00FC6ECB">
          <w:rPr>
            <w:rFonts w:eastAsia="SimSun"/>
            <w:lang w:eastAsia="en-GB"/>
          </w:rPr>
          <w:t>];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ins w:id="70" w:author="Huawei" w:date="2019-06-21T17:49:00Z"/>
          <w:rFonts w:eastAsia="SimSun"/>
          <w:lang w:eastAsia="en-GB"/>
        </w:rPr>
      </w:pPr>
      <w:ins w:id="71" w:author="Huawei" w:date="2019-06-21T17:49:00Z">
        <w:r w:rsidRPr="00FC6ECB">
          <w:rPr>
            <w:rFonts w:eastAsia="SimSun"/>
            <w:lang w:eastAsia="en-GB"/>
          </w:rPr>
          <w:t>-</w:t>
        </w:r>
        <w:r w:rsidRPr="00FC6ECB">
          <w:rPr>
            <w:rFonts w:eastAsia="SimSun"/>
            <w:lang w:eastAsia="en-GB"/>
          </w:rPr>
          <w:tab/>
          <w:t xml:space="preserve">if the </w:t>
        </w:r>
        <w:r w:rsidRPr="00FC6ECB">
          <w:rPr>
            <w:rFonts w:eastAsia="SimSun"/>
            <w:i/>
            <w:lang w:eastAsia="en-GB"/>
          </w:rPr>
          <w:t>Trace Activation</w:t>
        </w:r>
        <w:r w:rsidRPr="00FC6ECB">
          <w:rPr>
            <w:rFonts w:eastAsia="SimSun"/>
            <w:lang w:eastAsia="en-GB"/>
          </w:rPr>
          <w:t xml:space="preserve"> IE includes the </w:t>
        </w:r>
        <w:r w:rsidRPr="00FC6ECB">
          <w:rPr>
            <w:rFonts w:eastAsia="SimSun"/>
            <w:i/>
            <w:lang w:eastAsia="en-GB"/>
          </w:rPr>
          <w:t>MDT Activation</w:t>
        </w:r>
        <w:r w:rsidRPr="00FC6ECB">
          <w:rPr>
            <w:rFonts w:eastAsia="SimSun"/>
            <w:lang w:eastAsia="en-GB"/>
          </w:rPr>
          <w:t xml:space="preserve"> IE, within the </w:t>
        </w:r>
        <w:r w:rsidRPr="00FC6ECB">
          <w:rPr>
            <w:rFonts w:eastAsia="SimSun"/>
            <w:i/>
            <w:lang w:eastAsia="en-GB"/>
          </w:rPr>
          <w:t>MDT Configuration</w:t>
        </w:r>
        <w:r w:rsidRPr="00FC6ECB">
          <w:rPr>
            <w:rFonts w:eastAsia="SimSun"/>
            <w:lang w:eastAsia="en-GB"/>
          </w:rPr>
          <w:t xml:space="preserve"> IE, set to “Immediate MDT Only”, “Logged MDT only”, initiate the requested MDT session as described in TS 32.422 [1</w:t>
        </w:r>
      </w:ins>
      <w:ins w:id="72" w:author="Huawei004" w:date="2019-10-16T14:43:00Z">
        <w:r w:rsidR="00573B42">
          <w:rPr>
            <w:rFonts w:eastAsia="SimSun"/>
            <w:lang w:eastAsia="en-GB"/>
          </w:rPr>
          <w:t>1</w:t>
        </w:r>
      </w:ins>
      <w:ins w:id="73" w:author="Huawei" w:date="2019-06-21T17:49:00Z">
        <w:r w:rsidRPr="00FC6ECB">
          <w:rPr>
            <w:rFonts w:eastAsia="SimSun"/>
            <w:lang w:eastAsia="en-GB"/>
          </w:rPr>
          <w:t xml:space="preserve">] and the target </w:t>
        </w:r>
      </w:ins>
      <w:ins w:id="74" w:author="Huawei004" w:date="2019-10-18T11:42:00Z">
        <w:r w:rsidR="00341ED5">
          <w:rPr>
            <w:rFonts w:eastAsia="SimSun"/>
            <w:lang w:eastAsia="en-GB"/>
          </w:rPr>
          <w:t>NG-RAN node</w:t>
        </w:r>
      </w:ins>
      <w:ins w:id="75" w:author="Huawei" w:date="2019-06-21T17:49:00Z">
        <w:r w:rsidRPr="00FC6ECB">
          <w:rPr>
            <w:rFonts w:eastAsia="SimSun"/>
            <w:lang w:eastAsia="en-GB"/>
          </w:rPr>
          <w:t xml:space="preserve"> shall ignore </w:t>
        </w:r>
        <w:r w:rsidRPr="00FC6ECB">
          <w:rPr>
            <w:rFonts w:eastAsia="SimSun"/>
            <w:i/>
            <w:lang w:eastAsia="en-GB"/>
          </w:rPr>
          <w:t>Interfaces To Trace</w:t>
        </w:r>
        <w:r w:rsidRPr="00FC6ECB">
          <w:rPr>
            <w:rFonts w:eastAsia="SimSun"/>
            <w:lang w:eastAsia="en-GB"/>
          </w:rPr>
          <w:t xml:space="preserve"> IE, and </w:t>
        </w:r>
        <w:r w:rsidRPr="00FC6ECB">
          <w:rPr>
            <w:rFonts w:eastAsia="SimSun"/>
            <w:i/>
            <w:lang w:eastAsia="en-GB"/>
          </w:rPr>
          <w:t>Trace Depth</w:t>
        </w:r>
        <w:r w:rsidRPr="00FC6ECB">
          <w:rPr>
            <w:rFonts w:eastAsia="SimSun"/>
            <w:lang w:eastAsia="en-GB"/>
          </w:rPr>
          <w:t xml:space="preserve"> IE</w:t>
        </w:r>
      </w:ins>
      <w:ins w:id="76" w:author="Huawei004" w:date="2019-10-16T14:23:00Z">
        <w:r w:rsidR="002B0087">
          <w:rPr>
            <w:rFonts w:eastAsia="SimSun"/>
            <w:lang w:eastAsia="en-GB"/>
          </w:rPr>
          <w:t>;</w:t>
        </w:r>
      </w:ins>
    </w:p>
    <w:p w:rsidR="00EE0BAE" w:rsidRPr="0044149D" w:rsidRDefault="00EE0BAE" w:rsidP="00EE0BAE">
      <w:pPr>
        <w:overflowPunct w:val="0"/>
        <w:autoSpaceDE w:val="0"/>
        <w:autoSpaceDN w:val="0"/>
        <w:adjustRightInd w:val="0"/>
        <w:ind w:left="568" w:hanging="284"/>
        <w:rPr>
          <w:ins w:id="77" w:author="Huawei2" w:date="2019-09-24T14:38:00Z"/>
          <w:rFonts w:eastAsia="SimSun"/>
          <w:lang w:eastAsia="en-GB"/>
        </w:rPr>
      </w:pPr>
      <w:ins w:id="78" w:author="Huawei2" w:date="2019-09-24T14:38:00Z">
        <w:r w:rsidRPr="0044149D">
          <w:rPr>
            <w:rFonts w:eastAsia="SimSun"/>
            <w:lang w:eastAsia="en-GB"/>
          </w:rPr>
          <w:t>-</w:t>
        </w:r>
        <w:r w:rsidRPr="0044149D">
          <w:rPr>
            <w:rFonts w:eastAsia="SimSun"/>
            <w:lang w:eastAsia="en-GB"/>
          </w:rPr>
          <w:tab/>
          <w:t xml:space="preserve">if the </w:t>
        </w:r>
        <w:r w:rsidRPr="0044149D">
          <w:rPr>
            <w:rFonts w:eastAsia="SimSun"/>
            <w:i/>
            <w:lang w:eastAsia="en-GB"/>
          </w:rPr>
          <w:t>Trace Activation</w:t>
        </w:r>
        <w:r w:rsidRPr="0044149D">
          <w:rPr>
            <w:rFonts w:eastAsia="SimSun"/>
            <w:lang w:eastAsia="en-GB"/>
          </w:rPr>
          <w:t xml:space="preserve"> IE includes the </w:t>
        </w:r>
        <w:r w:rsidRPr="0044149D">
          <w:rPr>
            <w:rFonts w:eastAsia="SimSun"/>
            <w:i/>
            <w:lang w:eastAsia="en-GB"/>
          </w:rPr>
          <w:t>MDT Location Information</w:t>
        </w:r>
        <w:r w:rsidRPr="0044149D">
          <w:rPr>
            <w:rFonts w:eastAsia="SimSun"/>
            <w:lang w:eastAsia="en-GB"/>
          </w:rPr>
          <w:t xml:space="preserve"> IE, within the </w:t>
        </w:r>
        <w:r w:rsidRPr="0044149D">
          <w:rPr>
            <w:rFonts w:eastAsia="SimSun"/>
            <w:i/>
            <w:lang w:eastAsia="en-GB"/>
          </w:rPr>
          <w:t>MDT Configuration</w:t>
        </w:r>
        <w:r w:rsidRPr="0044149D">
          <w:rPr>
            <w:rFonts w:eastAsia="SimSun"/>
            <w:lang w:eastAsia="en-GB"/>
          </w:rPr>
          <w:t xml:space="preserve"> IE, store this information and take it into account in the requested MDT session</w:t>
        </w:r>
      </w:ins>
      <w:ins w:id="79" w:author="Huawei004" w:date="2019-10-16T14:23:00Z">
        <w:r w:rsidR="002B0087">
          <w:rPr>
            <w:rFonts w:eastAsia="SimSun"/>
            <w:lang w:eastAsia="en-GB"/>
          </w:rPr>
          <w:t>;</w:t>
        </w:r>
      </w:ins>
    </w:p>
    <w:p w:rsidR="00EE0BAE" w:rsidRPr="0044149D" w:rsidRDefault="00EE0BAE" w:rsidP="00EE0BAE">
      <w:pPr>
        <w:overflowPunct w:val="0"/>
        <w:autoSpaceDE w:val="0"/>
        <w:autoSpaceDN w:val="0"/>
        <w:adjustRightInd w:val="0"/>
        <w:ind w:left="568" w:hanging="284"/>
        <w:rPr>
          <w:ins w:id="80" w:author="Huawei2" w:date="2019-09-24T14:38:00Z"/>
          <w:rFonts w:eastAsia="SimSun"/>
          <w:lang w:eastAsia="en-GB"/>
        </w:rPr>
      </w:pPr>
      <w:ins w:id="81" w:author="Huawei2" w:date="2019-09-24T14:38:00Z">
        <w:r w:rsidRPr="0044149D">
          <w:rPr>
            <w:rFonts w:eastAsia="SimSun"/>
            <w:lang w:eastAsia="en-GB"/>
          </w:rPr>
          <w:t>-</w:t>
        </w:r>
        <w:r w:rsidRPr="0044149D">
          <w:rPr>
            <w:rFonts w:eastAsia="SimSun"/>
            <w:lang w:eastAsia="en-GB"/>
          </w:rPr>
          <w:tab/>
          <w:t xml:space="preserve">if the </w:t>
        </w:r>
        <w:r w:rsidRPr="0044149D">
          <w:rPr>
            <w:rFonts w:eastAsia="SimSun"/>
            <w:i/>
            <w:lang w:eastAsia="en-GB"/>
          </w:rPr>
          <w:t>Trace Activation</w:t>
        </w:r>
        <w:r w:rsidRPr="0044149D">
          <w:rPr>
            <w:rFonts w:eastAsia="SimSun"/>
            <w:lang w:eastAsia="en-GB"/>
          </w:rPr>
          <w:t xml:space="preserve"> IE includes the </w:t>
        </w:r>
        <w:r w:rsidRPr="0044149D">
          <w:rPr>
            <w:rFonts w:eastAsia="SimSun"/>
            <w:i/>
            <w:lang w:eastAsia="en-GB"/>
          </w:rPr>
          <w:t>Signalling based MDT PLMN List</w:t>
        </w:r>
        <w:r w:rsidRPr="0044149D">
          <w:rPr>
            <w:rFonts w:eastAsia="SimSun"/>
            <w:lang w:eastAsia="en-GB"/>
          </w:rPr>
          <w:t xml:space="preserve"> IE, within the </w:t>
        </w:r>
        <w:r w:rsidRPr="0044149D">
          <w:rPr>
            <w:rFonts w:eastAsia="SimSun"/>
            <w:i/>
            <w:lang w:eastAsia="en-GB"/>
          </w:rPr>
          <w:t>MDT Configuration</w:t>
        </w:r>
        <w:r w:rsidRPr="0044149D">
          <w:rPr>
            <w:rFonts w:eastAsia="SimSun"/>
            <w:lang w:eastAsia="en-GB"/>
          </w:rPr>
          <w:t xml:space="preserve"> IE, the </w:t>
        </w:r>
      </w:ins>
      <w:ins w:id="82" w:author="Huawei004" w:date="2019-10-18T11:42:00Z">
        <w:r w:rsidR="00341ED5">
          <w:rPr>
            <w:rFonts w:eastAsia="SimSun"/>
            <w:lang w:eastAsia="en-GB"/>
          </w:rPr>
          <w:t>NG-RAN node</w:t>
        </w:r>
      </w:ins>
      <w:ins w:id="83" w:author="Huawei2" w:date="2019-09-24T14:38:00Z">
        <w:r w:rsidRPr="0044149D">
          <w:rPr>
            <w:rFonts w:eastAsia="SimSun"/>
            <w:lang w:eastAsia="en-GB"/>
          </w:rPr>
          <w:t xml:space="preserve"> may use it to propagate the MDT Configuration as described in TS 37.320 [</w:t>
        </w:r>
      </w:ins>
      <w:ins w:id="84" w:author="Huawei004" w:date="2019-10-16T14:23:00Z">
        <w:r w:rsidR="002B0087">
          <w:rPr>
            <w:rFonts w:eastAsia="SimSun"/>
            <w:lang w:eastAsia="en-GB"/>
          </w:rPr>
          <w:t>x</w:t>
        </w:r>
      </w:ins>
      <w:ins w:id="85" w:author="Huawei2" w:date="2019-09-24T14:38:00Z">
        <w:r w:rsidRPr="0044149D">
          <w:rPr>
            <w:rFonts w:eastAsia="SimSun"/>
            <w:lang w:eastAsia="en-GB"/>
          </w:rPr>
          <w:t>].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 xml:space="preserve">If the </w:t>
      </w:r>
      <w:r w:rsidRPr="00FC6ECB">
        <w:rPr>
          <w:rFonts w:eastAsia="SimSun"/>
          <w:i/>
          <w:lang w:eastAsia="en-GB"/>
        </w:rPr>
        <w:t xml:space="preserve">Location Reporting Request Type </w:t>
      </w:r>
      <w:r w:rsidRPr="00FC6ECB">
        <w:rPr>
          <w:rFonts w:eastAsia="SimSun"/>
          <w:lang w:eastAsia="en-GB"/>
        </w:rPr>
        <w:t xml:space="preserve">IE is included in the HANDOVER REQUEST message, the </w:t>
      </w:r>
      <w:r w:rsidRPr="00FC6ECB">
        <w:rPr>
          <w:rFonts w:eastAsia="SimSun"/>
          <w:lang w:eastAsia="zh-CN"/>
        </w:rPr>
        <w:t xml:space="preserve">target </w:t>
      </w:r>
      <w:r w:rsidRPr="00FC6ECB">
        <w:rPr>
          <w:rFonts w:eastAsia="SimSun"/>
          <w:lang w:eastAsia="en-GB"/>
        </w:rPr>
        <w:t>NG-RAN node should perform the requested location reporting functionality for the UE as described in subclause 8.12.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FC6ECB">
        <w:rPr>
          <w:rFonts w:eastAsia="Malgun Gothic"/>
          <w:lang w:eastAsia="ko-KR"/>
        </w:rPr>
        <w:t xml:space="preserve">If the </w:t>
      </w:r>
      <w:r w:rsidRPr="00FC6ECB">
        <w:rPr>
          <w:rFonts w:eastAsia="Malgun Gothic"/>
          <w:i/>
          <w:lang w:eastAsia="ko-KR"/>
        </w:rPr>
        <w:t>Core Network Assistance Information</w:t>
      </w:r>
      <w:r w:rsidRPr="00FC6ECB">
        <w:rPr>
          <w:rFonts w:eastAsia="Malgun Gothic"/>
          <w:lang w:eastAsia="ko-KR"/>
        </w:rPr>
        <w:t xml:space="preserve"> IE is included in the HANDOVER REQUEST message, the target NG-RAN node shall, if supported, store this information in the UE context and use it for e.g. </w:t>
      </w:r>
      <w:r w:rsidRPr="00FC6ECB">
        <w:rPr>
          <w:rFonts w:eastAsia="SimSun"/>
          <w:lang w:eastAsia="zh-CN"/>
        </w:rPr>
        <w:t>the RRC_INACTIVE state decision and RNA configuration for the UE and</w:t>
      </w:r>
      <w:r w:rsidRPr="00FC6ECB">
        <w:rPr>
          <w:rFonts w:eastAsia="Malgun Gothic"/>
          <w:lang w:eastAsia="ko-KR"/>
        </w:rPr>
        <w:t xml:space="preserve"> RAN paging if any for a UE in RRC_INACTIVE state, </w:t>
      </w:r>
      <w:r w:rsidRPr="00FC6ECB">
        <w:rPr>
          <w:rFonts w:eastAsia="SimSun"/>
          <w:lang w:eastAsia="zh-CN"/>
        </w:rPr>
        <w:t>as specified in TS 38.300 [8]</w:t>
      </w:r>
      <w:r w:rsidRPr="00FC6ECB">
        <w:rPr>
          <w:rFonts w:eastAsia="Malgun Gothic"/>
          <w:lang w:eastAsia="ko-KR"/>
        </w:rPr>
        <w:t>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FC6ECB">
        <w:rPr>
          <w:rFonts w:eastAsia="Malgun Gothic"/>
          <w:lang w:eastAsia="ko-KR"/>
        </w:rPr>
        <w:t xml:space="preserve">If the </w:t>
      </w:r>
      <w:r w:rsidRPr="00FC6ECB">
        <w:rPr>
          <w:rFonts w:eastAsia="Malgun Gothic"/>
          <w:i/>
          <w:lang w:eastAsia="ko-KR"/>
        </w:rPr>
        <w:t xml:space="preserve">New Security Context Indicator </w:t>
      </w:r>
      <w:r w:rsidRPr="00FC6ECB">
        <w:rPr>
          <w:rFonts w:eastAsia="Malgun Gothic"/>
          <w:lang w:eastAsia="ko-KR"/>
        </w:rPr>
        <w:t xml:space="preserve">IE is included in the HANDOVER REQUEST message, the target NG-RAN node shall use the information </w:t>
      </w:r>
      <w:r w:rsidRPr="00FC6ECB">
        <w:rPr>
          <w:rFonts w:eastAsia="SimSun"/>
          <w:lang w:eastAsia="zh-CN"/>
        </w:rPr>
        <w:t>as specified in TS 33.501 [13]</w:t>
      </w:r>
      <w:r w:rsidRPr="00FC6ECB">
        <w:rPr>
          <w:rFonts w:eastAsia="Malgun Gothic"/>
          <w:lang w:eastAsia="ko-KR"/>
        </w:rPr>
        <w:t>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FC6ECB">
        <w:rPr>
          <w:rFonts w:eastAsia="Malgun Gothic"/>
          <w:lang w:eastAsia="ko-KR"/>
        </w:rPr>
        <w:t xml:space="preserve">If the </w:t>
      </w:r>
      <w:r w:rsidRPr="00FC6ECB">
        <w:rPr>
          <w:rFonts w:eastAsia="Malgun Gothic"/>
          <w:i/>
          <w:lang w:eastAsia="ko-KR"/>
        </w:rPr>
        <w:t xml:space="preserve">NASC </w:t>
      </w:r>
      <w:r w:rsidRPr="00FC6ECB">
        <w:rPr>
          <w:rFonts w:eastAsia="Malgun Gothic"/>
          <w:lang w:eastAsia="ko-KR"/>
        </w:rPr>
        <w:t xml:space="preserve">IE is included in the HANDOVER REQUEST message, the target NG-RAN node shall use it towards the UE as specified </w:t>
      </w:r>
      <w:r w:rsidRPr="00FC6ECB">
        <w:rPr>
          <w:rFonts w:eastAsia="SimSun"/>
          <w:lang w:eastAsia="zh-CN"/>
        </w:rPr>
        <w:t>in TS 33.501 [13]</w:t>
      </w:r>
      <w:r w:rsidRPr="00FC6ECB">
        <w:rPr>
          <w:rFonts w:eastAsia="Malgun Gothic"/>
          <w:lang w:eastAsia="ko-KR"/>
        </w:rPr>
        <w:t>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FC6ECB">
        <w:rPr>
          <w:rFonts w:eastAsia="Malgun Gothic"/>
          <w:lang w:eastAsia="ko-KR"/>
        </w:rPr>
        <w:t xml:space="preserve">If the </w:t>
      </w:r>
      <w:r w:rsidRPr="00FC6ECB">
        <w:rPr>
          <w:rFonts w:eastAsia="SimSun"/>
          <w:i/>
          <w:lang w:eastAsia="zh-CN"/>
        </w:rPr>
        <w:t xml:space="preserve">RRC Inactive Transition Report Request </w:t>
      </w:r>
      <w:r w:rsidRPr="00FC6ECB">
        <w:rPr>
          <w:rFonts w:eastAsia="Malgun Gothic"/>
          <w:lang w:eastAsia="ko-KR"/>
        </w:rPr>
        <w:t xml:space="preserve">IE is included in the HANDOVER REQUEST message, the </w:t>
      </w:r>
      <w:r w:rsidRPr="00FC6ECB">
        <w:rPr>
          <w:rFonts w:eastAsia="SimSun"/>
          <w:lang w:eastAsia="zh-CN"/>
        </w:rPr>
        <w:t>NG-RAN node</w:t>
      </w:r>
      <w:r w:rsidRPr="00FC6ECB">
        <w:rPr>
          <w:rFonts w:eastAsia="Malgun Gothic"/>
          <w:lang w:eastAsia="ko-KR"/>
        </w:rPr>
        <w:t xml:space="preserve"> shall, if supported, store this information in the UE context.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 w:rsidRPr="00FC6ECB">
        <w:rPr>
          <w:rFonts w:eastAsia="Malgun Gothic"/>
          <w:lang w:eastAsia="en-GB"/>
        </w:rPr>
        <w:t xml:space="preserve">If the </w:t>
      </w:r>
      <w:r w:rsidRPr="00FC6ECB">
        <w:rPr>
          <w:rFonts w:eastAsia="Malgun Gothic"/>
          <w:i/>
          <w:lang w:eastAsia="en-GB"/>
        </w:rPr>
        <w:t xml:space="preserve">Redirection for Voice EPS Fallback </w:t>
      </w:r>
      <w:r w:rsidRPr="00FC6ECB">
        <w:rPr>
          <w:rFonts w:eastAsia="Malgun Gothic"/>
          <w:lang w:eastAsia="en-GB"/>
        </w:rPr>
        <w:t xml:space="preserve">IE is included in the </w:t>
      </w:r>
      <w:r w:rsidRPr="00FC6ECB">
        <w:rPr>
          <w:rFonts w:eastAsia="SimSun"/>
          <w:lang w:eastAsia="en-GB"/>
        </w:rPr>
        <w:t>HANDOVER REQUEST</w:t>
      </w:r>
      <w:r w:rsidRPr="00FC6ECB">
        <w:rPr>
          <w:rFonts w:eastAsia="Malgun Gothic"/>
          <w:lang w:eastAsia="en-GB"/>
        </w:rPr>
        <w:t xml:space="preserve"> message, the NG-RAN node shall, if supported, store it and use it in a subsequent decision of EPS fallback for voice as specified in TS 23.502 [10].</w:t>
      </w:r>
    </w:p>
    <w:p w:rsidR="00FC6ECB" w:rsidRDefault="00FC6ECB" w:rsidP="00FC6ECB">
      <w:pPr>
        <w:overflowPunct w:val="0"/>
        <w:autoSpaceDE w:val="0"/>
        <w:autoSpaceDN w:val="0"/>
        <w:adjustRightInd w:val="0"/>
        <w:rPr>
          <w:ins w:id="86" w:author="Huawei2" w:date="2019-09-24T14:38:00Z"/>
          <w:rFonts w:eastAsia="SimSun"/>
          <w:lang w:eastAsia="en-GB"/>
        </w:rPr>
      </w:pPr>
      <w:r w:rsidRPr="00FC6ECB">
        <w:rPr>
          <w:rFonts w:eastAsia="SimSun"/>
          <w:lang w:eastAsia="en-GB"/>
        </w:rPr>
        <w:t>After all necessary resources for the admitted PDU session resources have been allocated, the target NG-RAN node shall generate the HANDOVER REQUEST ACKNOWLEDGE message.</w:t>
      </w:r>
    </w:p>
    <w:p w:rsidR="00EE0BAE" w:rsidRPr="00567372" w:rsidRDefault="00EE0BAE" w:rsidP="00EE0BAE">
      <w:pPr>
        <w:rPr>
          <w:ins w:id="87" w:author="Huawei2" w:date="2019-09-24T14:38:00Z"/>
          <w:lang w:eastAsia="zh-CN"/>
        </w:rPr>
      </w:pPr>
      <w:ins w:id="88" w:author="Huawei2" w:date="2019-09-24T14:38:00Z">
        <w:r w:rsidRPr="00567372">
          <w:t xml:space="preserve">If the </w:t>
        </w:r>
        <w:r w:rsidRPr="00567372">
          <w:rPr>
            <w:i/>
            <w:lang w:eastAsia="zh-CN"/>
          </w:rPr>
          <w:t>Management Based MDT Allowed</w:t>
        </w:r>
        <w:r w:rsidRPr="00567372">
          <w:rPr>
            <w:lang w:eastAsia="zh-CN"/>
          </w:rPr>
          <w:t xml:space="preserve"> IE</w:t>
        </w:r>
        <w:r w:rsidRPr="00567372">
          <w:t xml:space="preserve"> </w:t>
        </w:r>
        <w:r w:rsidRPr="00567372">
          <w:rPr>
            <w:lang w:eastAsia="zh-CN"/>
          </w:rPr>
          <w:t xml:space="preserve">only or the </w:t>
        </w:r>
        <w:r w:rsidRPr="00567372">
          <w:rPr>
            <w:i/>
            <w:lang w:eastAsia="zh-CN"/>
          </w:rPr>
          <w:t>Management Based MDT Allowed</w:t>
        </w:r>
        <w:r w:rsidRPr="00567372">
          <w:rPr>
            <w:lang w:eastAsia="zh-CN"/>
          </w:rPr>
          <w:t xml:space="preserve"> IE and the </w:t>
        </w:r>
        <w:r w:rsidRPr="00567372">
          <w:rPr>
            <w:i/>
            <w:lang w:eastAsia="zh-CN"/>
          </w:rPr>
          <w:t>Management Based MDT PLMN List</w:t>
        </w:r>
        <w:r w:rsidRPr="00567372">
          <w:rPr>
            <w:lang w:eastAsia="zh-CN"/>
          </w:rPr>
          <w:t xml:space="preserve"> IE</w:t>
        </w:r>
        <w:r w:rsidRPr="00567372">
          <w:t xml:space="preserve"> </w:t>
        </w:r>
        <w:r w:rsidRPr="00567372">
          <w:rPr>
            <w:lang w:eastAsia="zh-CN"/>
          </w:rPr>
          <w:t>is</w:t>
        </w:r>
        <w:r w:rsidRPr="00567372">
          <w:t xml:space="preserve"> contained in the </w:t>
        </w:r>
        <w:r w:rsidRPr="00567372">
          <w:rPr>
            <w:lang w:eastAsia="zh-CN"/>
          </w:rPr>
          <w:t>HANDOVER</w:t>
        </w:r>
        <w:r>
          <w:t xml:space="preserve"> REQUEST message, the target NG-RAN</w:t>
        </w:r>
        <w:r w:rsidRPr="00567372">
          <w:t xml:space="preserve"> shall, if supported, store the received information in the UE context, and use this information to allow </w:t>
        </w:r>
        <w:r w:rsidRPr="00567372">
          <w:rPr>
            <w:lang w:eastAsia="zh-CN"/>
          </w:rPr>
          <w:t xml:space="preserve">subsequent </w:t>
        </w:r>
        <w:r w:rsidRPr="00567372">
          <w:t>selections of the UE for management ba</w:t>
        </w:r>
        <w:r>
          <w:t>sed MDT defined in TS 32.422 [11</w:t>
        </w:r>
        <w:r w:rsidRPr="00567372">
          <w:t>]</w:t>
        </w:r>
        <w:r w:rsidRPr="00567372">
          <w:rPr>
            <w:lang w:eastAsia="zh-CN"/>
          </w:rPr>
          <w:t>.</w:t>
        </w:r>
      </w:ins>
    </w:p>
    <w:p w:rsidR="00EE0BAE" w:rsidRPr="00FC6ECB" w:rsidRDefault="00EE0BAE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b/>
          <w:lang w:eastAsia="en-GB"/>
        </w:rPr>
      </w:pPr>
      <w:r w:rsidRPr="00FC6ECB">
        <w:rPr>
          <w:rFonts w:eastAsia="SimSun"/>
          <w:b/>
          <w:lang w:eastAsia="en-GB"/>
        </w:rPr>
        <w:t>Interactions with</w:t>
      </w:r>
      <w:r w:rsidRPr="00FC6ECB">
        <w:rPr>
          <w:rFonts w:eastAsia="SimSun"/>
          <w:b/>
          <w:lang w:eastAsia="zh-CN"/>
        </w:rPr>
        <w:t xml:space="preserve"> RRC Inactive Transition Report </w:t>
      </w:r>
      <w:r w:rsidRPr="00FC6ECB">
        <w:rPr>
          <w:rFonts w:eastAsia="SimSun"/>
          <w:b/>
          <w:lang w:eastAsia="en-GB"/>
        </w:rPr>
        <w:t>procedure: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Malgun Gothic"/>
          <w:lang w:eastAsia="ko-KR"/>
        </w:rPr>
        <w:t xml:space="preserve">If the </w:t>
      </w:r>
      <w:r w:rsidRPr="00FC6ECB">
        <w:rPr>
          <w:rFonts w:eastAsia="SimSun"/>
          <w:i/>
          <w:lang w:eastAsia="zh-CN"/>
        </w:rPr>
        <w:t xml:space="preserve">RRC Inactive Transition Report Request </w:t>
      </w:r>
      <w:r w:rsidRPr="00FC6ECB">
        <w:rPr>
          <w:rFonts w:eastAsia="Malgun Gothic"/>
          <w:lang w:eastAsia="ko-KR"/>
        </w:rPr>
        <w:t>IE is included in the HANDOVER REQUEST message and set to</w:t>
      </w:r>
      <w:r w:rsidRPr="00FC6ECB">
        <w:rPr>
          <w:rFonts w:eastAsia="SimSun"/>
          <w:lang w:eastAsia="zh-CN"/>
        </w:rPr>
        <w:t xml:space="preserve"> "</w:t>
      </w:r>
      <w:r w:rsidRPr="00FC6ECB">
        <w:rPr>
          <w:rFonts w:eastAsia="SimSun" w:cs="Arial"/>
          <w:lang w:eastAsia="zh-CN"/>
        </w:rPr>
        <w:t>subsequent state transition report</w:t>
      </w:r>
      <w:r w:rsidRPr="00FC6ECB">
        <w:rPr>
          <w:rFonts w:eastAsia="SimSun"/>
          <w:lang w:eastAsia="zh-CN"/>
        </w:rPr>
        <w:t>"</w:t>
      </w:r>
      <w:r w:rsidRPr="00FC6ECB">
        <w:rPr>
          <w:rFonts w:eastAsia="Malgun Gothic"/>
          <w:lang w:eastAsia="ko-KR"/>
        </w:rPr>
        <w:t xml:space="preserve">, the </w:t>
      </w:r>
      <w:r w:rsidRPr="00FC6ECB">
        <w:rPr>
          <w:rFonts w:eastAsia="SimSun"/>
          <w:lang w:eastAsia="zh-CN"/>
        </w:rPr>
        <w:t>NG-RAN node</w:t>
      </w:r>
      <w:r w:rsidRPr="00FC6ECB">
        <w:rPr>
          <w:rFonts w:eastAsia="Malgun Gothic"/>
          <w:lang w:eastAsia="ko-KR"/>
        </w:rPr>
        <w:t xml:space="preserve"> shall, if supported, </w:t>
      </w:r>
      <w:r w:rsidRPr="00FC6ECB">
        <w:rPr>
          <w:rFonts w:eastAsia="SimSun"/>
          <w:lang w:eastAsia="zh-CN"/>
        </w:rPr>
        <w:t>send the RRC INACTIVE TRANSITION REPORT</w:t>
      </w:r>
      <w:r w:rsidRPr="00FC6ECB">
        <w:rPr>
          <w:rFonts w:eastAsia="Malgun Gothic"/>
          <w:lang w:eastAsia="ko-KR"/>
        </w:rPr>
        <w:t xml:space="preserve"> message</w:t>
      </w:r>
      <w:r w:rsidRPr="00FC6ECB">
        <w:rPr>
          <w:rFonts w:eastAsia="SimSun"/>
          <w:lang w:eastAsia="zh-CN"/>
        </w:rPr>
        <w:t xml:space="preserve"> to the AMF to report the RRC state of the UE when the UE enters or leaves RRC_INACTIVE state.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ECB" w:rsidRPr="00FC6ECB" w:rsidTr="00FC6EC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C6ECB" w:rsidRPr="00FC6ECB" w:rsidRDefault="00FC6ECB" w:rsidP="00FC6EC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FC6ECB" w:rsidRPr="00FC6ECB" w:rsidRDefault="00FC6ECB" w:rsidP="00FC6ECB">
      <w:pPr>
        <w:rPr>
          <w:noProof/>
        </w:rPr>
      </w:pPr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SimSun" w:hAnsi="Arial"/>
          <w:sz w:val="32"/>
          <w:lang w:eastAsia="en-GB"/>
        </w:rPr>
      </w:pPr>
      <w:bookmarkStart w:id="89" w:name="_Toc5694241"/>
      <w:r w:rsidRPr="00FC6ECB">
        <w:rPr>
          <w:rFonts w:ascii="Arial" w:eastAsia="SimSun" w:hAnsi="Arial"/>
          <w:sz w:val="32"/>
          <w:lang w:eastAsia="en-GB"/>
        </w:rPr>
        <w:lastRenderedPageBreak/>
        <w:t>8.11</w:t>
      </w:r>
      <w:r w:rsidRPr="00FC6ECB">
        <w:rPr>
          <w:rFonts w:ascii="Arial" w:eastAsia="SimSun" w:hAnsi="Arial"/>
          <w:sz w:val="32"/>
          <w:lang w:eastAsia="en-GB"/>
        </w:rPr>
        <w:tab/>
        <w:t>Trace Procedures</w:t>
      </w:r>
      <w:bookmarkEnd w:id="89"/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SimSun" w:hAnsi="Arial"/>
          <w:sz w:val="28"/>
          <w:lang w:eastAsia="en-GB"/>
        </w:rPr>
      </w:pPr>
      <w:bookmarkStart w:id="90" w:name="_Toc5694242"/>
      <w:r w:rsidRPr="00FC6ECB">
        <w:rPr>
          <w:rFonts w:ascii="Arial" w:eastAsia="SimSun" w:hAnsi="Arial"/>
          <w:sz w:val="28"/>
          <w:lang w:eastAsia="en-GB"/>
        </w:rPr>
        <w:t>8.11.1</w:t>
      </w:r>
      <w:r w:rsidRPr="00FC6ECB">
        <w:rPr>
          <w:rFonts w:ascii="Arial" w:eastAsia="SimSun" w:hAnsi="Arial"/>
          <w:sz w:val="28"/>
          <w:lang w:eastAsia="en-GB"/>
        </w:rPr>
        <w:tab/>
        <w:t>Trace Start</w:t>
      </w:r>
      <w:bookmarkEnd w:id="90"/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SimSun" w:hAnsi="Arial"/>
          <w:sz w:val="24"/>
          <w:lang w:eastAsia="en-GB"/>
        </w:rPr>
      </w:pPr>
      <w:bookmarkStart w:id="91" w:name="_Toc5694243"/>
      <w:r w:rsidRPr="00FC6ECB">
        <w:rPr>
          <w:rFonts w:ascii="Arial" w:eastAsia="SimSun" w:hAnsi="Arial"/>
          <w:sz w:val="24"/>
          <w:lang w:eastAsia="en-GB"/>
        </w:rPr>
        <w:t>8.11.1.1</w:t>
      </w:r>
      <w:r w:rsidRPr="00FC6ECB">
        <w:rPr>
          <w:rFonts w:ascii="Arial" w:eastAsia="SimSun" w:hAnsi="Arial"/>
          <w:sz w:val="24"/>
          <w:lang w:eastAsia="en-GB"/>
        </w:rPr>
        <w:tab/>
        <w:t>General</w:t>
      </w:r>
      <w:bookmarkEnd w:id="91"/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 xml:space="preserve">The purpose of the Trace Start procedure is to allow the AMF to request the NG-RAN node to initiate a trace session for a UE. The procedure uses UE-associated signalling. If no </w:t>
      </w:r>
      <w:r w:rsidRPr="00FC6ECB">
        <w:rPr>
          <w:rFonts w:eastAsia="SimSun"/>
          <w:bCs/>
          <w:lang w:eastAsia="en-GB"/>
        </w:rPr>
        <w:t xml:space="preserve">UE-associated logical NG-connection </w:t>
      </w:r>
      <w:r w:rsidRPr="00FC6ECB">
        <w:rPr>
          <w:rFonts w:eastAsia="SimSun"/>
          <w:lang w:eastAsia="en-GB"/>
        </w:rPr>
        <w:t>exists, the UE-associated logical NG-connection shall be established as part of the procedure.</w:t>
      </w:r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SimSun" w:hAnsi="Arial"/>
          <w:sz w:val="24"/>
          <w:lang w:eastAsia="en-GB"/>
        </w:rPr>
      </w:pPr>
      <w:bookmarkStart w:id="92" w:name="_Toc5694244"/>
      <w:r w:rsidRPr="00FC6ECB">
        <w:rPr>
          <w:rFonts w:ascii="Arial" w:eastAsia="SimSun" w:hAnsi="Arial"/>
          <w:sz w:val="24"/>
          <w:lang w:eastAsia="en-GB"/>
        </w:rPr>
        <w:t>8.11.1.2</w:t>
      </w:r>
      <w:r w:rsidRPr="00FC6ECB">
        <w:rPr>
          <w:rFonts w:ascii="Arial" w:eastAsia="SimSun" w:hAnsi="Arial"/>
          <w:sz w:val="24"/>
          <w:lang w:eastAsia="en-GB"/>
        </w:rPr>
        <w:tab/>
        <w:t>Successful Operation</w:t>
      </w:r>
      <w:bookmarkEnd w:id="92"/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SimSun" w:hAnsi="Arial" w:cs="Arial"/>
          <w:b/>
          <w:lang w:eastAsia="en-GB"/>
        </w:rPr>
      </w:pPr>
      <w:r w:rsidRPr="00FC6ECB">
        <w:rPr>
          <w:rFonts w:ascii="Arial" w:eastAsia="SimSun" w:hAnsi="Arial"/>
          <w:b/>
          <w:lang w:eastAsia="en-GB"/>
        </w:rPr>
        <w:object w:dxaOrig="6900" w:dyaOrig="2415">
          <v:shape id="_x0000_i1027" type="#_x0000_t75" style="width:345.1pt;height:120.9pt" o:ole="">
            <v:imagedata r:id="rId17" o:title=""/>
          </v:shape>
          <o:OLEObject Type="Embed" ProgID="Visio.Drawing.11" ShapeID="_x0000_i1027" DrawAspect="Content" ObjectID="_1632925148" r:id="rId18"/>
        </w:objec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SimSun" w:hAnsi="Arial" w:cs="Arial"/>
          <w:b/>
          <w:lang w:eastAsia="en-GB"/>
        </w:rPr>
      </w:pPr>
      <w:r w:rsidRPr="00FC6ECB">
        <w:rPr>
          <w:rFonts w:ascii="Arial" w:eastAsia="SimSun" w:hAnsi="Arial" w:cs="Arial"/>
          <w:b/>
          <w:lang w:eastAsia="en-GB"/>
        </w:rPr>
        <w:t>Figure 8.11.1.2-1: Trace start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The AMF initiates the procedure by sending a TRACE START message. Upon reception of the TRACE START message, the NG-RAN node shall initiate the requested trace session as described in TS 32.422 [11].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ins w:id="93" w:author="Huawei" w:date="2019-06-21T17:53:00Z"/>
          <w:rFonts w:eastAsia="SimSun"/>
          <w:lang w:eastAsia="en-GB"/>
        </w:rPr>
      </w:pPr>
      <w:ins w:id="94" w:author="Huawei" w:date="2019-06-21T17:53:00Z">
        <w:r w:rsidRPr="00FC6ECB">
          <w:rPr>
            <w:rFonts w:eastAsia="SimSun"/>
            <w:lang w:eastAsia="en-GB"/>
          </w:rPr>
          <w:t xml:space="preserve">If the </w:t>
        </w:r>
        <w:r w:rsidRPr="00FC6ECB">
          <w:rPr>
            <w:rFonts w:eastAsia="SimSun"/>
            <w:i/>
            <w:lang w:eastAsia="en-GB"/>
          </w:rPr>
          <w:t>Trace Activation</w:t>
        </w:r>
        <w:r w:rsidRPr="00FC6ECB">
          <w:rPr>
            <w:rFonts w:eastAsia="SimSun"/>
            <w:lang w:eastAsia="en-GB"/>
          </w:rPr>
          <w:t xml:space="preserve"> IE is included in the TRACE START message which includes the </w:t>
        </w:r>
        <w:r w:rsidRPr="00FC6ECB">
          <w:rPr>
            <w:rFonts w:eastAsia="SimSun"/>
            <w:i/>
            <w:lang w:eastAsia="en-GB"/>
          </w:rPr>
          <w:t>MDT Activation</w:t>
        </w:r>
        <w:r w:rsidRPr="00FC6ECB">
          <w:rPr>
            <w:rFonts w:eastAsia="SimSun"/>
            <w:lang w:eastAsia="en-GB"/>
          </w:rPr>
          <w:t xml:space="preserve"> IE set to “Immediate MDT and Trace”, the NG-RAN shall if supported, initiate the requested trace session and MDT session as described in TS 32.422 [11].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ins w:id="95" w:author="Huawei" w:date="2019-06-21T17:53:00Z"/>
          <w:rFonts w:eastAsia="SimSun"/>
          <w:lang w:eastAsia="en-GB"/>
        </w:rPr>
      </w:pPr>
      <w:ins w:id="96" w:author="Huawei" w:date="2019-06-21T17:53:00Z">
        <w:r w:rsidRPr="00FC6ECB">
          <w:rPr>
            <w:rFonts w:eastAsia="SimSun"/>
            <w:lang w:eastAsia="en-GB"/>
          </w:rPr>
          <w:t>If the</w:t>
        </w:r>
        <w:r w:rsidRPr="00FC6ECB">
          <w:rPr>
            <w:rFonts w:eastAsia="SimSun"/>
            <w:i/>
            <w:lang w:eastAsia="en-GB"/>
          </w:rPr>
          <w:t xml:space="preserve"> Trace Activation</w:t>
        </w:r>
        <w:r w:rsidRPr="00FC6ECB">
          <w:rPr>
            <w:rFonts w:eastAsia="SimSun"/>
            <w:lang w:eastAsia="en-GB"/>
          </w:rPr>
          <w:t xml:space="preserve"> IE is included in the TRACE START message which includes the </w:t>
        </w:r>
        <w:r w:rsidRPr="00FC6ECB">
          <w:rPr>
            <w:rFonts w:eastAsia="SimSun"/>
            <w:i/>
            <w:lang w:eastAsia="en-GB"/>
          </w:rPr>
          <w:t>MDT Activation</w:t>
        </w:r>
        <w:r w:rsidRPr="00FC6ECB">
          <w:rPr>
            <w:rFonts w:eastAsia="SimSun"/>
            <w:lang w:eastAsia="en-GB"/>
          </w:rPr>
          <w:t xml:space="preserve"> IE set to “Immediate MDT Only”, “Logged MDT only”, the NG-RAN </w:t>
        </w:r>
      </w:ins>
      <w:ins w:id="97" w:author="Huawei004" w:date="2019-10-04T16:46:00Z">
        <w:r w:rsidR="00AB3531">
          <w:rPr>
            <w:rFonts w:eastAsia="SimSun"/>
            <w:lang w:eastAsia="en-GB"/>
          </w:rPr>
          <w:t xml:space="preserve">node </w:t>
        </w:r>
      </w:ins>
      <w:ins w:id="98" w:author="Huawei" w:date="2019-06-21T17:53:00Z">
        <w:r w:rsidRPr="00FC6ECB">
          <w:rPr>
            <w:rFonts w:eastAsia="SimSun"/>
            <w:lang w:eastAsia="en-GB"/>
          </w:rPr>
          <w:t>shall, if supported, initiate the requested MDT session as described in TS 32.422 [1</w:t>
        </w:r>
      </w:ins>
      <w:ins w:id="99" w:author="Huawei" w:date="2019-06-21T17:54:00Z">
        <w:r w:rsidRPr="00FC6ECB">
          <w:rPr>
            <w:rFonts w:eastAsia="SimSun"/>
            <w:lang w:eastAsia="en-GB"/>
          </w:rPr>
          <w:t>1</w:t>
        </w:r>
      </w:ins>
      <w:ins w:id="100" w:author="Huawei" w:date="2019-06-21T17:53:00Z">
        <w:r w:rsidRPr="00FC6ECB">
          <w:rPr>
            <w:rFonts w:eastAsia="SimSun"/>
            <w:lang w:eastAsia="en-GB"/>
          </w:rPr>
          <w:t xml:space="preserve">] and the </w:t>
        </w:r>
      </w:ins>
      <w:ins w:id="101" w:author="Huawei" w:date="2019-06-21T17:54:00Z">
        <w:r w:rsidRPr="00FC6ECB">
          <w:rPr>
            <w:rFonts w:eastAsia="SimSun"/>
            <w:lang w:eastAsia="en-GB"/>
          </w:rPr>
          <w:t>NG-RAN</w:t>
        </w:r>
      </w:ins>
      <w:ins w:id="102" w:author="Huawei" w:date="2019-06-21T17:53:00Z">
        <w:r w:rsidRPr="00FC6ECB">
          <w:rPr>
            <w:rFonts w:eastAsia="SimSun"/>
            <w:lang w:eastAsia="en-GB"/>
          </w:rPr>
          <w:t xml:space="preserve"> </w:t>
        </w:r>
      </w:ins>
      <w:ins w:id="103" w:author="Huawei004" w:date="2019-10-04T16:46:00Z">
        <w:r w:rsidR="00AB3531">
          <w:rPr>
            <w:rFonts w:eastAsia="SimSun"/>
            <w:lang w:eastAsia="en-GB"/>
          </w:rPr>
          <w:t xml:space="preserve">node </w:t>
        </w:r>
      </w:ins>
      <w:ins w:id="104" w:author="Huawei" w:date="2019-06-21T17:53:00Z">
        <w:r w:rsidRPr="00FC6ECB">
          <w:rPr>
            <w:rFonts w:eastAsia="SimSun"/>
            <w:lang w:eastAsia="en-GB"/>
          </w:rPr>
          <w:t xml:space="preserve">shall ignore </w:t>
        </w:r>
        <w:r w:rsidRPr="00FC6ECB">
          <w:rPr>
            <w:rFonts w:eastAsia="SimSun"/>
            <w:i/>
            <w:lang w:eastAsia="en-GB"/>
          </w:rPr>
          <w:t>Interfaces To Trace</w:t>
        </w:r>
        <w:r w:rsidRPr="00FC6ECB">
          <w:rPr>
            <w:rFonts w:eastAsia="SimSun"/>
            <w:lang w:eastAsia="en-GB"/>
          </w:rPr>
          <w:t xml:space="preserve"> IE, and </w:t>
        </w:r>
        <w:r w:rsidRPr="00FC6ECB">
          <w:rPr>
            <w:rFonts w:eastAsia="SimSun"/>
            <w:i/>
            <w:lang w:eastAsia="en-GB"/>
          </w:rPr>
          <w:t>Trace Depth</w:t>
        </w:r>
        <w:r w:rsidRPr="00FC6ECB">
          <w:rPr>
            <w:rFonts w:eastAsia="SimSun"/>
            <w:lang w:eastAsia="en-GB"/>
          </w:rPr>
          <w:t xml:space="preserve"> IE.</w:t>
        </w:r>
      </w:ins>
    </w:p>
    <w:p w:rsidR="00EE0BAE" w:rsidRPr="00635BA6" w:rsidRDefault="00EE0BAE" w:rsidP="00EE0BAE">
      <w:pPr>
        <w:overflowPunct w:val="0"/>
        <w:autoSpaceDE w:val="0"/>
        <w:autoSpaceDN w:val="0"/>
        <w:adjustRightInd w:val="0"/>
        <w:rPr>
          <w:ins w:id="105" w:author="Huawei2" w:date="2019-09-24T14:39:00Z"/>
          <w:rFonts w:eastAsia="SimSun"/>
          <w:lang w:eastAsia="en-GB"/>
        </w:rPr>
      </w:pPr>
      <w:ins w:id="106" w:author="Huawei2" w:date="2019-09-24T14:39:00Z">
        <w:r w:rsidRPr="00635BA6">
          <w:rPr>
            <w:rFonts w:eastAsia="SimSun"/>
            <w:lang w:eastAsia="en-GB"/>
          </w:rPr>
          <w:t xml:space="preserve">If the </w:t>
        </w:r>
        <w:r w:rsidRPr="00635BA6">
          <w:rPr>
            <w:rFonts w:eastAsia="SimSun"/>
            <w:i/>
            <w:lang w:eastAsia="en-GB"/>
          </w:rPr>
          <w:t>Trace Activation</w:t>
        </w:r>
        <w:r w:rsidRPr="00635BA6">
          <w:rPr>
            <w:rFonts w:eastAsia="SimSun"/>
            <w:lang w:eastAsia="en-GB"/>
          </w:rPr>
          <w:t xml:space="preserve"> IE includes the </w:t>
        </w:r>
        <w:r w:rsidRPr="00635BA6">
          <w:rPr>
            <w:rFonts w:eastAsia="SimSun"/>
            <w:i/>
            <w:lang w:eastAsia="en-GB"/>
          </w:rPr>
          <w:t>MDT Location Information</w:t>
        </w:r>
        <w:r w:rsidRPr="00635BA6">
          <w:rPr>
            <w:rFonts w:eastAsia="SimSun"/>
            <w:lang w:eastAsia="en-GB"/>
          </w:rPr>
          <w:t xml:space="preserve"> IE, within the </w:t>
        </w:r>
        <w:r w:rsidRPr="00635BA6">
          <w:rPr>
            <w:rFonts w:eastAsia="SimSun"/>
            <w:i/>
            <w:lang w:eastAsia="en-GB"/>
          </w:rPr>
          <w:t>MDT Configuration</w:t>
        </w:r>
        <w:r>
          <w:rPr>
            <w:rFonts w:eastAsia="SimSun"/>
            <w:lang w:eastAsia="en-GB"/>
          </w:rPr>
          <w:t xml:space="preserve"> IE, the NG-RAN</w:t>
        </w:r>
        <w:r w:rsidRPr="00635BA6">
          <w:rPr>
            <w:rFonts w:eastAsia="SimSun"/>
            <w:lang w:eastAsia="en-GB"/>
          </w:rPr>
          <w:t xml:space="preserve"> </w:t>
        </w:r>
      </w:ins>
      <w:ins w:id="107" w:author="Huawei004" w:date="2019-10-04T16:46:00Z">
        <w:r w:rsidR="00AB3531">
          <w:rPr>
            <w:rFonts w:eastAsia="SimSun"/>
            <w:lang w:eastAsia="en-GB"/>
          </w:rPr>
          <w:t xml:space="preserve">node </w:t>
        </w:r>
      </w:ins>
      <w:ins w:id="108" w:author="Huawei2" w:date="2019-09-24T14:39:00Z">
        <w:r w:rsidRPr="00635BA6">
          <w:rPr>
            <w:rFonts w:eastAsia="SimSun"/>
            <w:lang w:eastAsia="en-GB"/>
          </w:rPr>
          <w:t>shall, if supported, store this information and take it into account in the requested MDT session.</w:t>
        </w:r>
      </w:ins>
    </w:p>
    <w:p w:rsidR="00EE0BAE" w:rsidRPr="00635BA6" w:rsidRDefault="00EE0BAE" w:rsidP="00EE0BAE">
      <w:pPr>
        <w:overflowPunct w:val="0"/>
        <w:autoSpaceDE w:val="0"/>
        <w:autoSpaceDN w:val="0"/>
        <w:adjustRightInd w:val="0"/>
        <w:rPr>
          <w:ins w:id="109" w:author="Huawei2" w:date="2019-09-24T14:39:00Z"/>
          <w:rFonts w:eastAsia="SimSun"/>
          <w:lang w:eastAsia="en-GB"/>
        </w:rPr>
      </w:pPr>
      <w:ins w:id="110" w:author="Huawei2" w:date="2019-09-24T14:39:00Z">
        <w:r w:rsidRPr="00635BA6">
          <w:rPr>
            <w:rFonts w:eastAsia="SimSun"/>
            <w:lang w:eastAsia="en-GB"/>
          </w:rPr>
          <w:t xml:space="preserve">If the </w:t>
        </w:r>
        <w:r w:rsidRPr="00635BA6">
          <w:rPr>
            <w:rFonts w:eastAsia="SimSun"/>
            <w:i/>
            <w:lang w:eastAsia="en-GB"/>
          </w:rPr>
          <w:t>Trace Activation</w:t>
        </w:r>
        <w:r w:rsidRPr="00635BA6">
          <w:rPr>
            <w:rFonts w:eastAsia="SimSun"/>
            <w:lang w:eastAsia="en-GB"/>
          </w:rPr>
          <w:t xml:space="preserve"> IE is included in the TRACE START message which includes the </w:t>
        </w:r>
        <w:r w:rsidRPr="00635BA6">
          <w:rPr>
            <w:rFonts w:eastAsia="SimSun"/>
            <w:i/>
            <w:lang w:eastAsia="en-GB"/>
          </w:rPr>
          <w:t>MDT Activation</w:t>
        </w:r>
        <w:r w:rsidRPr="00635BA6">
          <w:rPr>
            <w:rFonts w:eastAsia="SimSun"/>
            <w:lang w:eastAsia="en-GB"/>
          </w:rPr>
          <w:t xml:space="preserve"> IE set to “Immediate MDT Only”, “Logged MDT only” and if the </w:t>
        </w:r>
        <w:r w:rsidRPr="00635BA6">
          <w:rPr>
            <w:rFonts w:eastAsia="SimSun"/>
            <w:i/>
            <w:lang w:eastAsia="en-GB"/>
          </w:rPr>
          <w:t>Signalling based MDT PLMN List</w:t>
        </w:r>
        <w:r w:rsidRPr="00635BA6">
          <w:rPr>
            <w:rFonts w:eastAsia="SimSun"/>
            <w:lang w:eastAsia="en-GB"/>
          </w:rPr>
          <w:t xml:space="preserve"> IE is included in the </w:t>
        </w:r>
        <w:r w:rsidRPr="00635BA6">
          <w:rPr>
            <w:rFonts w:eastAsia="SimSun"/>
            <w:i/>
            <w:lang w:eastAsia="en-GB"/>
          </w:rPr>
          <w:t>MDT Configuration</w:t>
        </w:r>
        <w:r>
          <w:rPr>
            <w:rFonts w:eastAsia="SimSun"/>
            <w:lang w:eastAsia="en-GB"/>
          </w:rPr>
          <w:t xml:space="preserve"> IE, the NG-RAN</w:t>
        </w:r>
        <w:r w:rsidRPr="00635BA6">
          <w:rPr>
            <w:rFonts w:eastAsia="SimSun"/>
            <w:lang w:eastAsia="en-GB"/>
          </w:rPr>
          <w:t xml:space="preserve"> </w:t>
        </w:r>
      </w:ins>
      <w:ins w:id="111" w:author="Huawei004" w:date="2019-10-04T16:46:00Z">
        <w:r w:rsidR="00AB3531">
          <w:rPr>
            <w:rFonts w:eastAsia="SimSun"/>
            <w:lang w:eastAsia="en-GB"/>
          </w:rPr>
          <w:t xml:space="preserve">node </w:t>
        </w:r>
      </w:ins>
      <w:ins w:id="112" w:author="Huawei2" w:date="2019-09-24T14:39:00Z">
        <w:r w:rsidRPr="00635BA6">
          <w:rPr>
            <w:rFonts w:eastAsia="SimSun"/>
            <w:lang w:eastAsia="en-GB"/>
          </w:rPr>
          <w:t>may use it to propagate the MDT Configuration as described in TS 37.320 [</w:t>
        </w:r>
      </w:ins>
      <w:ins w:id="113" w:author="Huawei004" w:date="2019-10-16T14:24:00Z">
        <w:r w:rsidR="002B0087">
          <w:rPr>
            <w:rFonts w:eastAsia="SimSun"/>
            <w:lang w:eastAsia="en-GB"/>
          </w:rPr>
          <w:t>x</w:t>
        </w:r>
      </w:ins>
      <w:ins w:id="114" w:author="Huawei2" w:date="2019-09-24T14:39:00Z">
        <w:r w:rsidRPr="00635BA6">
          <w:rPr>
            <w:rFonts w:eastAsia="SimSun"/>
            <w:lang w:eastAsia="en-GB"/>
          </w:rPr>
          <w:t>].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b/>
          <w:lang w:eastAsia="en-GB"/>
        </w:rPr>
      </w:pPr>
      <w:r w:rsidRPr="00FC6ECB">
        <w:rPr>
          <w:rFonts w:eastAsia="SimSun"/>
          <w:b/>
          <w:lang w:eastAsia="en-GB"/>
        </w:rPr>
        <w:t>Interactions with other procedures: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If the NG-RAN node is not able to initiate the trace session due to ongoing handover of the UE to another NG-RAN node, the NG-RAN node shall initiate a Trace Failure Indication procedure with the appropriate cause value.</w:t>
      </w:r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SimSun" w:hAnsi="Arial"/>
          <w:sz w:val="24"/>
          <w:lang w:eastAsia="en-GB"/>
        </w:rPr>
      </w:pPr>
      <w:bookmarkStart w:id="115" w:name="_Toc5694245"/>
      <w:r w:rsidRPr="00FC6ECB">
        <w:rPr>
          <w:rFonts w:ascii="Arial" w:eastAsia="SimSun" w:hAnsi="Arial"/>
          <w:sz w:val="24"/>
          <w:lang w:eastAsia="en-GB"/>
        </w:rPr>
        <w:t>8.11.1.3</w:t>
      </w:r>
      <w:r w:rsidRPr="00FC6ECB">
        <w:rPr>
          <w:rFonts w:ascii="Arial" w:eastAsia="SimSun" w:hAnsi="Arial"/>
          <w:sz w:val="24"/>
          <w:lang w:eastAsia="en-GB"/>
        </w:rPr>
        <w:tab/>
        <w:t>Abnormal Conditions</w:t>
      </w:r>
      <w:bookmarkEnd w:id="115"/>
    </w:p>
    <w:p w:rsid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Void.</w:t>
      </w:r>
    </w:p>
    <w:p w:rsidR="00EE0BAE" w:rsidRDefault="00EE0BAE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E0BAE" w:rsidRPr="00FC6ECB" w:rsidTr="00C141C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EE0BAE" w:rsidRPr="00FC6ECB" w:rsidRDefault="00EE0BAE" w:rsidP="00C141C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EE0BAE" w:rsidRDefault="00EE0BAE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</w:p>
    <w:p w:rsidR="00EE0BAE" w:rsidRDefault="00EE0BAE" w:rsidP="00EE0BAE">
      <w:pPr>
        <w:rPr>
          <w:noProof/>
        </w:rPr>
      </w:pPr>
    </w:p>
    <w:p w:rsidR="00EE0BAE" w:rsidRPr="00432E75" w:rsidRDefault="00EE0BAE" w:rsidP="00EE0BA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en-GB"/>
        </w:rPr>
      </w:pPr>
      <w:bookmarkStart w:id="116" w:name="_Toc14165767"/>
      <w:r w:rsidRPr="00432E75">
        <w:rPr>
          <w:rFonts w:ascii="Arial" w:eastAsia="SimSun" w:hAnsi="Arial"/>
          <w:sz w:val="28"/>
          <w:lang w:eastAsia="en-GB"/>
        </w:rPr>
        <w:lastRenderedPageBreak/>
        <w:t>9.2.2</w:t>
      </w:r>
      <w:r w:rsidRPr="00432E75">
        <w:rPr>
          <w:rFonts w:ascii="Arial" w:eastAsia="SimSun" w:hAnsi="Arial"/>
          <w:sz w:val="28"/>
          <w:lang w:eastAsia="en-GB"/>
        </w:rPr>
        <w:tab/>
        <w:t>UE Context Management Messages</w:t>
      </w:r>
      <w:bookmarkEnd w:id="116"/>
    </w:p>
    <w:p w:rsidR="00EE0BAE" w:rsidRPr="00432E75" w:rsidRDefault="00EE0BAE" w:rsidP="00EE0BA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zh-CN"/>
        </w:rPr>
      </w:pPr>
      <w:bookmarkStart w:id="117" w:name="_Ref469454216"/>
      <w:bookmarkStart w:id="118" w:name="_Toc14165768"/>
      <w:r w:rsidRPr="00432E75">
        <w:rPr>
          <w:rFonts w:ascii="Arial" w:eastAsia="SimSun" w:hAnsi="Arial"/>
          <w:sz w:val="24"/>
          <w:lang w:eastAsia="en-GB"/>
        </w:rPr>
        <w:t>9.</w:t>
      </w:r>
      <w:r w:rsidRPr="00432E75">
        <w:rPr>
          <w:rFonts w:ascii="Arial" w:eastAsia="SimSun" w:hAnsi="Arial"/>
          <w:sz w:val="24"/>
          <w:lang w:eastAsia="zh-CN"/>
        </w:rPr>
        <w:t>2.2.1</w:t>
      </w:r>
      <w:r w:rsidRPr="00432E75">
        <w:rPr>
          <w:rFonts w:ascii="Arial" w:eastAsia="SimSun" w:hAnsi="Arial"/>
          <w:sz w:val="24"/>
          <w:lang w:eastAsia="en-GB"/>
        </w:rPr>
        <w:tab/>
      </w:r>
      <w:bookmarkEnd w:id="117"/>
      <w:r w:rsidRPr="00432E75">
        <w:rPr>
          <w:rFonts w:ascii="Arial" w:eastAsia="SimSun" w:hAnsi="Arial"/>
          <w:sz w:val="24"/>
          <w:lang w:eastAsia="zh-CN"/>
        </w:rPr>
        <w:t>INITIAL CONTEXT SETUP REQUEST</w:t>
      </w:r>
      <w:bookmarkEnd w:id="118"/>
    </w:p>
    <w:p w:rsidR="00EE0BAE" w:rsidRPr="00432E75" w:rsidRDefault="00EE0BAE" w:rsidP="00EE0BAE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432E75">
        <w:rPr>
          <w:rFonts w:eastAsia="SimSun"/>
          <w:lang w:eastAsia="en-GB"/>
        </w:rPr>
        <w:t>This message is sent by the AMF to request the setup of a UE context.</w:t>
      </w:r>
    </w:p>
    <w:p w:rsidR="00EE0BAE" w:rsidRPr="00432E75" w:rsidRDefault="00EE0BAE" w:rsidP="00EE0BA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432E75">
        <w:rPr>
          <w:rFonts w:eastAsia="SimSun"/>
          <w:lang w:eastAsia="en-GB"/>
        </w:rPr>
        <w:t xml:space="preserve">Direction: AMF </w:t>
      </w:r>
      <w:r w:rsidRPr="00432E75">
        <w:rPr>
          <w:rFonts w:eastAsia="SimSun"/>
          <w:lang w:eastAsia="en-GB"/>
        </w:rPr>
        <w:sym w:font="Symbol" w:char="F0AE"/>
      </w:r>
      <w:r w:rsidRPr="00432E75">
        <w:rPr>
          <w:rFonts w:eastAsia="SimSun"/>
          <w:lang w:eastAsia="en-GB"/>
        </w:rPr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 w:rsidRPr="00432E75">
              <w:rPr>
                <w:rFonts w:ascii="Arial" w:eastAsia="SimSun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432E75">
              <w:rPr>
                <w:rFonts w:ascii="Arial" w:eastAsia="SimSun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432E75">
              <w:rPr>
                <w:rFonts w:ascii="Arial" w:eastAsia="Batang" w:hAnsi="Arial" w:cs="Arial"/>
                <w:bCs/>
                <w:sz w:val="18"/>
                <w:lang w:eastAsia="ja-JP"/>
              </w:rPr>
              <w:t>Old AMF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432E75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32E75">
              <w:rPr>
                <w:rFonts w:ascii="Arial" w:eastAsia="SimSun" w:hAnsi="Arial"/>
                <w:sz w:val="18"/>
                <w:lang w:eastAsia="ja-JP"/>
              </w:rPr>
              <w:t>AMF Name</w:t>
            </w:r>
          </w:p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32E75">
              <w:rPr>
                <w:rFonts w:ascii="Arial" w:eastAsia="SimSun" w:hAnsi="Arial"/>
                <w:sz w:val="18"/>
                <w:lang w:eastAsia="ja-JP"/>
              </w:rPr>
              <w:t>9.3.3.21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zh-CN"/>
              </w:rPr>
              <w:t>C-ifPDUsessionResourceSetup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/>
                <w:sz w:val="18"/>
                <w:lang w:eastAsia="ja-JP"/>
              </w:rPr>
              <w:t>9.3.1.58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Batang" w:hAnsi="Arial" w:cs="Arial"/>
                <w:sz w:val="18"/>
                <w:lang w:eastAsia="ja-JP"/>
              </w:rPr>
              <w:t>Core Network Assistance Information for RRC INACTIVE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432E75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32E75">
              <w:rPr>
                <w:rFonts w:ascii="Arial" w:eastAsia="SimSun" w:hAnsi="Arial"/>
                <w:sz w:val="18"/>
                <w:lang w:eastAsia="ja-JP"/>
              </w:rPr>
              <w:t>9.3.1.</w:t>
            </w:r>
            <w:r w:rsidRPr="00432E75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432E75">
              <w:rPr>
                <w:rFonts w:ascii="Arial" w:eastAsia="Batang" w:hAnsi="Arial" w:cs="Arial"/>
                <w:sz w:val="18"/>
                <w:lang w:eastAsia="ja-JP"/>
              </w:rPr>
              <w:t>GUAMI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432E75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32E75">
              <w:rPr>
                <w:rFonts w:ascii="Arial" w:eastAsia="SimSun" w:hAnsi="Arial"/>
                <w:sz w:val="18"/>
                <w:lang w:eastAsia="ja-JP"/>
              </w:rPr>
              <w:t>9.3.3.3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b/>
                <w:bCs/>
                <w:iCs/>
                <w:sz w:val="18"/>
                <w:lang w:eastAsia="ja-JP"/>
              </w:rPr>
              <w:t>PDU Session Resource Setup Request List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3"/>
              <w:textAlignment w:val="baseline"/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</w:pPr>
            <w:r w:rsidRPr="00432E75">
              <w:rPr>
                <w:rFonts w:ascii="Arial" w:eastAsia="SimSun" w:hAnsi="Arial"/>
                <w:b/>
                <w:sz w:val="18"/>
                <w:lang w:eastAsia="ja-JP"/>
              </w:rPr>
              <w:t>&gt;PDU Session Resource Setup</w:t>
            </w:r>
            <w:r w:rsidRPr="00432E75">
              <w:rPr>
                <w:rFonts w:ascii="Arial" w:eastAsia="MS Mincho" w:hAnsi="Arial"/>
                <w:b/>
                <w:sz w:val="18"/>
                <w:lang w:eastAsia="ja-JP"/>
              </w:rPr>
              <w:t xml:space="preserve"> Request Item</w:t>
            </w:r>
          </w:p>
        </w:tc>
        <w:tc>
          <w:tcPr>
            <w:tcW w:w="1080" w:type="dxa"/>
          </w:tcPr>
          <w:p w:rsidR="00EE0BAE" w:rsidRPr="00432E75" w:rsidDel="00DB51C0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  <w:r w:rsidRPr="00432E75">
              <w:rPr>
                <w:rFonts w:ascii="Arial" w:eastAsia="SimSun" w:hAnsi="Arial"/>
                <w:bCs/>
                <w:i/>
                <w:sz w:val="18"/>
                <w:szCs w:val="18"/>
                <w:lang w:eastAsia="ja-JP"/>
              </w:rPr>
              <w:t>1..&lt;maxnoofPDUSessions&gt;</w:t>
            </w:r>
          </w:p>
        </w:tc>
        <w:tc>
          <w:tcPr>
            <w:tcW w:w="1512" w:type="dxa"/>
          </w:tcPr>
          <w:p w:rsidR="00EE0BAE" w:rsidRPr="00432E75" w:rsidDel="00DB51C0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:rsidR="00EE0BAE" w:rsidRPr="00432E75" w:rsidDel="00DB51C0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Del="00DB51C0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9.3.1.50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  <w:t>&gt;&gt;PDU Session NAS-PDU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NAS-PDU</w:t>
            </w:r>
          </w:p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  <w:t xml:space="preserve">&gt;&gt;S-NSSAI </w:t>
            </w:r>
          </w:p>
        </w:tc>
        <w:tc>
          <w:tcPr>
            <w:tcW w:w="1080" w:type="dxa"/>
          </w:tcPr>
          <w:p w:rsidR="00EE0BAE" w:rsidRPr="00432E75" w:rsidDel="00DB51C0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Del="00DB51C0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9.3.1.24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  <w:t>&gt;&gt;PDU Session Resource Setup Request Transfer</w:t>
            </w:r>
          </w:p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Del="00DB51C0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Del="00DB51C0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/>
                <w:iCs/>
                <w:sz w:val="18"/>
                <w:lang w:eastAsia="ja-JP"/>
              </w:rPr>
              <w:t xml:space="preserve">Containing the </w:t>
            </w:r>
            <w:r w:rsidRPr="00432E75">
              <w:rPr>
                <w:rFonts w:ascii="Arial" w:eastAsia="SimSun" w:hAnsi="Arial" w:cs="Arial"/>
                <w:bCs/>
                <w:i/>
                <w:iCs/>
                <w:sz w:val="18"/>
                <w:lang w:eastAsia="ja-JP"/>
              </w:rPr>
              <w:t>PDU Session Resource Setup Request Transfer</w:t>
            </w:r>
            <w:r w:rsidRPr="00432E75"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  <w:t xml:space="preserve"> IE</w:t>
            </w:r>
            <w:r w:rsidRPr="00432E75">
              <w:rPr>
                <w:rFonts w:ascii="Arial" w:eastAsia="SimSun" w:hAnsi="Arial"/>
                <w:iCs/>
                <w:sz w:val="18"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  <w:shd w:val="clear" w:color="auto" w:fill="auto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  <w:t>Allowed NSSAI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9.3.1.31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Cs/>
                <w:sz w:val="18"/>
                <w:lang w:eastAsia="ja-JP"/>
              </w:rPr>
            </w:pPr>
            <w:r w:rsidRPr="00432E75">
              <w:rPr>
                <w:rFonts w:ascii="Arial" w:eastAsia="SimSun" w:hAnsi="Arial"/>
                <w:iCs/>
                <w:sz w:val="18"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bCs/>
                <w:sz w:val="18"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/>
                <w:sz w:val="18"/>
                <w:lang w:eastAsia="ja-JP"/>
              </w:rPr>
              <w:t>9.3.1.86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zh-CN"/>
              </w:rPr>
              <w:t>Security Key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/>
                <w:sz w:val="18"/>
                <w:lang w:eastAsia="ja-JP"/>
              </w:rPr>
              <w:t>9.3.1.87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Batang" w:hAnsi="Arial" w:cs="Arial"/>
                <w:sz w:val="18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/>
                <w:sz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zh-CN"/>
              </w:rPr>
              <w:t>Mobility Restriction List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/>
                <w:sz w:val="18"/>
                <w:lang w:eastAsia="ja-JP"/>
              </w:rPr>
              <w:t>9.3.1.85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zh-CN"/>
              </w:rPr>
              <w:t>UE Radio Capability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/>
                <w:sz w:val="18"/>
                <w:lang w:eastAsia="ja-JP"/>
              </w:rPr>
              <w:t>9.3.1.74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/>
                <w:sz w:val="18"/>
                <w:lang w:eastAsia="en-GB"/>
              </w:rPr>
              <w:t>Index to RAT/Frequency Selection</w:t>
            </w:r>
            <w:r w:rsidRPr="00432E75">
              <w:rPr>
                <w:rFonts w:ascii="Arial" w:eastAsia="SimSun" w:hAnsi="Arial" w:cs="Arial"/>
                <w:sz w:val="18"/>
                <w:lang w:eastAsia="zh-CN"/>
              </w:rPr>
              <w:t xml:space="preserve"> Priority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/>
                <w:sz w:val="18"/>
                <w:lang w:eastAsia="ja-JP"/>
              </w:rPr>
              <w:t>9.3.1.61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Batang" w:hAnsi="Arial" w:cs="Arial"/>
                <w:sz w:val="18"/>
                <w:lang w:eastAsia="ja-JP"/>
              </w:rPr>
              <w:t>Masked IMEISV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Batang" w:hAnsi="Arial" w:cs="Arial"/>
                <w:sz w:val="18"/>
                <w:lang w:eastAsia="ja-JP"/>
              </w:rPr>
              <w:t>NAS-PDU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432E75">
              <w:rPr>
                <w:rFonts w:ascii="Arial" w:eastAsia="Batang" w:hAnsi="Arial" w:cs="Arial"/>
                <w:sz w:val="18"/>
                <w:lang w:eastAsia="en-GB"/>
              </w:rPr>
              <w:t>Emergency Fallback Indicator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432E75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32E75">
              <w:rPr>
                <w:rFonts w:ascii="Arial" w:eastAsia="SimSun" w:hAnsi="Arial"/>
                <w:sz w:val="18"/>
                <w:lang w:eastAsia="en-GB"/>
              </w:rPr>
              <w:t>9.3.1.26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en-GB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432E75">
              <w:rPr>
                <w:rFonts w:ascii="Arial" w:eastAsia="Batang" w:hAnsi="Arial" w:cs="Arial"/>
                <w:sz w:val="18"/>
                <w:lang w:eastAsia="en-GB"/>
              </w:rPr>
              <w:t>RRC Inactive Transition Report Request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432E75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432E75">
              <w:rPr>
                <w:rFonts w:ascii="Arial" w:eastAsia="SimSun" w:hAnsi="Arial"/>
                <w:sz w:val="18"/>
                <w:lang w:eastAsia="en-GB"/>
              </w:rPr>
              <w:t>9.3.1.91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en-GB"/>
              </w:rPr>
            </w:pPr>
            <w:r w:rsidRPr="00432E75">
              <w:rPr>
                <w:rFonts w:ascii="Arial" w:eastAsia="SimSun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en-GB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432E75">
              <w:rPr>
                <w:rFonts w:ascii="Arial" w:eastAsia="SimSun" w:hAnsi="Arial" w:cs="Arial" w:hint="eastAsia"/>
                <w:sz w:val="18"/>
                <w:lang w:eastAsia="zh-CN"/>
              </w:rPr>
              <w:t>UE Radio Capability for Paging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432E75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432E75">
              <w:rPr>
                <w:rFonts w:ascii="Arial" w:eastAsia="SimSun" w:hAnsi="Arial"/>
                <w:sz w:val="18"/>
                <w:lang w:eastAsia="en-GB"/>
              </w:rPr>
              <w:t>9.3.1.68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en-GB"/>
              </w:rPr>
            </w:pPr>
            <w:r w:rsidRPr="00432E75">
              <w:rPr>
                <w:rFonts w:ascii="Arial" w:eastAsia="SimSun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432E75">
              <w:rPr>
                <w:rFonts w:ascii="Arial" w:eastAsia="SimSun" w:hAnsi="Arial" w:cs="Arial"/>
                <w:sz w:val="18"/>
                <w:lang w:eastAsia="zh-CN"/>
              </w:rPr>
              <w:t xml:space="preserve">Redirection for Voice EPS Fallback 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432E75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432E75">
              <w:rPr>
                <w:rFonts w:ascii="Arial" w:eastAsia="SimSun" w:hAnsi="Arial"/>
                <w:sz w:val="18"/>
                <w:lang w:eastAsia="en-GB"/>
              </w:rPr>
              <w:t>9.3.1.116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en-GB"/>
              </w:rPr>
            </w:pPr>
            <w:r w:rsidRPr="00432E75">
              <w:rPr>
                <w:rFonts w:ascii="Arial" w:eastAsia="SimSun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432E75">
              <w:rPr>
                <w:rFonts w:ascii="Arial" w:eastAsia="SimSun" w:hAnsi="Arial"/>
                <w:sz w:val="18"/>
                <w:lang w:eastAsia="ja-JP"/>
              </w:rPr>
              <w:t>Location Reporting Request Type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432E75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432E75">
              <w:rPr>
                <w:rFonts w:ascii="Arial" w:eastAsia="SimSun" w:hAnsi="Arial"/>
                <w:sz w:val="18"/>
                <w:lang w:eastAsia="ja-JP"/>
              </w:rPr>
              <w:t>9.3.1.65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en-GB"/>
              </w:rPr>
            </w:pPr>
            <w:r w:rsidRPr="00432E75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432E75">
              <w:rPr>
                <w:rFonts w:ascii="Arial" w:eastAsia="SimSun" w:hAnsi="Arial" w:cs="Arial"/>
                <w:sz w:val="18"/>
                <w:lang w:eastAsia="zh-CN"/>
              </w:rPr>
              <w:t>CN Assisted RAN Parameters Tuning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432E75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432E75">
              <w:rPr>
                <w:rFonts w:ascii="Arial" w:eastAsia="SimSun" w:hAnsi="Arial"/>
                <w:sz w:val="18"/>
                <w:lang w:eastAsia="en-GB"/>
              </w:rPr>
              <w:t>9.3.1.119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en-GB"/>
              </w:rPr>
            </w:pPr>
            <w:r w:rsidRPr="00432E75">
              <w:rPr>
                <w:rFonts w:ascii="Arial" w:eastAsia="SimSun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rPr>
          <w:ins w:id="119" w:author="Huawei" w:date="2019-08-10T15:39:00Z"/>
        </w:trPr>
        <w:tc>
          <w:tcPr>
            <w:tcW w:w="2160" w:type="dxa"/>
          </w:tcPr>
          <w:p w:rsidR="00EE0BAE" w:rsidRPr="00432E75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Huawei" w:date="2019-08-10T15:39:00Z"/>
                <w:rFonts w:ascii="Arial" w:eastAsia="SimSun" w:hAnsi="Arial" w:cs="Arial"/>
                <w:sz w:val="18"/>
                <w:lang w:eastAsia="zh-CN"/>
              </w:rPr>
            </w:pPr>
            <w:bookmarkStart w:id="121" w:name="_Hlk22289693"/>
            <w:ins w:id="122" w:author="Huawei2" w:date="2019-09-24T14:42:00Z">
              <w:r w:rsidRPr="004B662C">
                <w:rPr>
                  <w:rFonts w:ascii="Arial" w:eastAsia="SimSun" w:hAnsi="Arial"/>
                  <w:sz w:val="18"/>
                  <w:lang w:eastAsia="ja-JP"/>
                </w:rPr>
                <w:t>Management Based MDT Allowed</w:t>
              </w:r>
            </w:ins>
          </w:p>
        </w:tc>
        <w:tc>
          <w:tcPr>
            <w:tcW w:w="1080" w:type="dxa"/>
          </w:tcPr>
          <w:p w:rsidR="00EE0BAE" w:rsidRPr="00432E75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" w:author="Huawei" w:date="2019-08-10T15:39:00Z"/>
                <w:rFonts w:ascii="Arial" w:eastAsia="SimSun" w:hAnsi="Arial" w:cs="Arial"/>
                <w:sz w:val="18"/>
                <w:lang w:eastAsia="zh-CN"/>
              </w:rPr>
            </w:pPr>
            <w:ins w:id="124" w:author="Huawei2" w:date="2019-09-24T14:42:00Z">
              <w:r w:rsidRPr="00432E75">
                <w:rPr>
                  <w:rFonts w:ascii="Arial" w:eastAsia="SimSun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EE0BAE" w:rsidRPr="00432E75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Huawei" w:date="2019-08-10T15:39:00Z"/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Huawei" w:date="2019-08-10T15:39:00Z"/>
                <w:rFonts w:ascii="Arial" w:eastAsia="SimSun" w:hAnsi="Arial"/>
                <w:sz w:val="18"/>
                <w:lang w:eastAsia="en-GB"/>
              </w:rPr>
            </w:pPr>
            <w:ins w:id="127" w:author="Huawei2" w:date="2019-09-24T14:43:00Z">
              <w:r>
                <w:rPr>
                  <w:rFonts w:ascii="Arial" w:eastAsia="SimSun" w:hAnsi="Arial"/>
                  <w:sz w:val="18"/>
                  <w:lang w:eastAsia="en-GB"/>
                </w:rPr>
                <w:t>9.3.1.xx2</w:t>
              </w:r>
            </w:ins>
          </w:p>
        </w:tc>
        <w:tc>
          <w:tcPr>
            <w:tcW w:w="1728" w:type="dxa"/>
          </w:tcPr>
          <w:p w:rsidR="00EE0BAE" w:rsidRPr="00432E75" w:rsidRDefault="00FF564D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Huawei" w:date="2019-08-10T15:39:00Z"/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FFS: whether this IE is needed or not is FFS.</w:t>
            </w:r>
          </w:p>
        </w:tc>
        <w:tc>
          <w:tcPr>
            <w:tcW w:w="1080" w:type="dxa"/>
          </w:tcPr>
          <w:p w:rsidR="00EE0BAE" w:rsidRPr="00432E75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Huawei" w:date="2019-08-10T15:39:00Z"/>
                <w:rFonts w:ascii="Arial" w:eastAsia="SimSun" w:hAnsi="Arial" w:cs="Arial"/>
                <w:sz w:val="18"/>
                <w:lang w:eastAsia="en-GB"/>
              </w:rPr>
            </w:pPr>
            <w:ins w:id="130" w:author="Huawei2" w:date="2019-09-24T14:42:00Z">
              <w:r w:rsidRPr="00432E75">
                <w:rPr>
                  <w:rFonts w:ascii="Arial" w:eastAsia="SimSu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EE0BAE" w:rsidRPr="00432E75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Huawei" w:date="2019-08-10T15:39:00Z"/>
                <w:rFonts w:ascii="Arial" w:eastAsia="SimSun" w:hAnsi="Arial" w:cs="Arial"/>
                <w:sz w:val="18"/>
                <w:lang w:eastAsia="ja-JP"/>
              </w:rPr>
            </w:pPr>
            <w:ins w:id="132" w:author="Huawei2" w:date="2019-09-24T14:42:00Z">
              <w:r w:rsidRPr="00432E75">
                <w:rPr>
                  <w:rFonts w:ascii="Arial" w:eastAsia="SimSun" w:hAnsi="Arial"/>
                  <w:sz w:val="18"/>
                  <w:lang w:eastAsia="ja-JP"/>
                </w:rPr>
                <w:t>ignore</w:t>
              </w:r>
            </w:ins>
          </w:p>
        </w:tc>
      </w:tr>
      <w:bookmarkEnd w:id="121"/>
      <w:tr w:rsidR="00EE0BAE" w:rsidRPr="00432E75" w:rsidTr="00C141CE">
        <w:trPr>
          <w:ins w:id="133" w:author="Huawei" w:date="2019-08-10T15:39:00Z"/>
        </w:trPr>
        <w:tc>
          <w:tcPr>
            <w:tcW w:w="2160" w:type="dxa"/>
          </w:tcPr>
          <w:p w:rsidR="00EE0BAE" w:rsidRPr="00432E75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" w:author="Huawei" w:date="2019-08-10T15:39:00Z"/>
                <w:rFonts w:ascii="Arial" w:eastAsia="SimSun" w:hAnsi="Arial" w:cs="Arial"/>
                <w:sz w:val="18"/>
                <w:lang w:eastAsia="zh-CN"/>
              </w:rPr>
            </w:pPr>
            <w:ins w:id="135" w:author="Huawei2" w:date="2019-09-24T14:42:00Z">
              <w:r w:rsidRPr="004B662C">
                <w:rPr>
                  <w:rFonts w:ascii="Arial" w:eastAsia="SimSun" w:hAnsi="Arial" w:cs="Arial"/>
                  <w:sz w:val="18"/>
                  <w:lang w:eastAsia="zh-CN"/>
                </w:rPr>
                <w:t>Management Based MDT PLMN List</w:t>
              </w:r>
            </w:ins>
          </w:p>
        </w:tc>
        <w:tc>
          <w:tcPr>
            <w:tcW w:w="1080" w:type="dxa"/>
          </w:tcPr>
          <w:p w:rsidR="00EE0BAE" w:rsidRPr="00432E75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" w:author="Huawei" w:date="2019-08-10T15:39:00Z"/>
                <w:rFonts w:ascii="Arial" w:eastAsia="SimSun" w:hAnsi="Arial" w:cs="Arial"/>
                <w:sz w:val="18"/>
                <w:lang w:eastAsia="zh-CN"/>
              </w:rPr>
            </w:pPr>
            <w:ins w:id="137" w:author="Huawei2" w:date="2019-09-24T14:42:00Z">
              <w:r w:rsidRPr="00432E75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EE0BAE" w:rsidRPr="00432E75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Huawei" w:date="2019-08-10T15:39:00Z"/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" w:author="Huawei" w:date="2019-08-10T15:39:00Z"/>
                <w:rFonts w:ascii="Arial" w:eastAsia="SimSun" w:hAnsi="Arial"/>
                <w:sz w:val="18"/>
                <w:lang w:eastAsia="en-GB"/>
              </w:rPr>
            </w:pPr>
            <w:ins w:id="140" w:author="Huawei2" w:date="2019-09-24T14:44:00Z">
              <w:r>
                <w:rPr>
                  <w:rFonts w:ascii="Arial" w:eastAsia="SimSun" w:hAnsi="Arial"/>
                  <w:sz w:val="18"/>
                  <w:lang w:eastAsia="en-GB"/>
                </w:rPr>
                <w:t>9.3.1.xx3</w:t>
              </w:r>
            </w:ins>
          </w:p>
        </w:tc>
        <w:tc>
          <w:tcPr>
            <w:tcW w:w="1728" w:type="dxa"/>
          </w:tcPr>
          <w:p w:rsidR="00EE0BAE" w:rsidRPr="00432E75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" w:author="Huawei" w:date="2019-08-10T15:39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EE0BAE" w:rsidRPr="00432E75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" w:author="Huawei" w:date="2019-08-10T15:39:00Z"/>
                <w:rFonts w:ascii="Arial" w:eastAsia="SimSun" w:hAnsi="Arial" w:cs="Arial"/>
                <w:sz w:val="18"/>
                <w:lang w:eastAsia="en-GB"/>
              </w:rPr>
            </w:pPr>
            <w:ins w:id="143" w:author="Huawei2" w:date="2019-09-24T14:42:00Z">
              <w:r w:rsidRPr="00432E75">
                <w:rPr>
                  <w:rFonts w:ascii="Arial" w:eastAsia="SimSun" w:hAnsi="Arial" w:cs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80" w:type="dxa"/>
          </w:tcPr>
          <w:p w:rsidR="00EE0BAE" w:rsidRPr="00432E75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" w:author="Huawei" w:date="2019-08-10T15:39:00Z"/>
                <w:rFonts w:ascii="Arial" w:eastAsia="SimSun" w:hAnsi="Arial" w:cs="Arial"/>
                <w:sz w:val="18"/>
                <w:lang w:eastAsia="ja-JP"/>
              </w:rPr>
            </w:pPr>
            <w:ins w:id="145" w:author="Huawei2" w:date="2019-09-24T14:42:00Z">
              <w:r w:rsidRPr="00432E75">
                <w:rPr>
                  <w:rFonts w:ascii="Arial" w:eastAsia="SimSun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:rsidR="00EE0BAE" w:rsidRPr="00432E75" w:rsidRDefault="00EE0BAE" w:rsidP="00EE0BA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EE0BAE" w:rsidRPr="00432E75" w:rsidTr="00C141CE">
        <w:tc>
          <w:tcPr>
            <w:tcW w:w="35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EE0BAE" w:rsidRPr="00432E75" w:rsidTr="00C141CE">
        <w:tc>
          <w:tcPr>
            <w:tcW w:w="35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/>
                <w:bCs/>
                <w:sz w:val="18"/>
                <w:szCs w:val="18"/>
                <w:lang w:eastAsia="ja-JP"/>
              </w:rPr>
              <w:t>maxnoofPDUSessions</w:t>
            </w:r>
          </w:p>
        </w:tc>
        <w:tc>
          <w:tcPr>
            <w:tcW w:w="619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ja-JP"/>
              </w:rPr>
              <w:t>Maximum no. of PDU sessions allowed towards one UE. Value is 256.</w:t>
            </w:r>
          </w:p>
        </w:tc>
      </w:tr>
    </w:tbl>
    <w:p w:rsidR="00EE0BAE" w:rsidRPr="00432E75" w:rsidRDefault="00EE0BAE" w:rsidP="00EE0BA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EE0BAE" w:rsidRPr="00432E75" w:rsidTr="00C141CE">
        <w:tc>
          <w:tcPr>
            <w:tcW w:w="35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80" w:hanging="48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b/>
                <w:sz w:val="18"/>
                <w:lang w:eastAsia="ja-JP"/>
              </w:rPr>
              <w:lastRenderedPageBreak/>
              <w:t>Condition</w:t>
            </w:r>
          </w:p>
        </w:tc>
        <w:tc>
          <w:tcPr>
            <w:tcW w:w="619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80" w:hanging="48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EE0BAE" w:rsidRPr="00432E75" w:rsidTr="00C141CE">
        <w:tc>
          <w:tcPr>
            <w:tcW w:w="35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zh-CN"/>
              </w:rPr>
              <w:t>ifPDUsessionResourceSetup</w:t>
            </w:r>
          </w:p>
        </w:tc>
        <w:tc>
          <w:tcPr>
            <w:tcW w:w="619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32E75">
              <w:rPr>
                <w:rFonts w:ascii="Arial" w:eastAsia="SimSun" w:hAnsi="Arial" w:cs="Arial"/>
                <w:sz w:val="18"/>
                <w:lang w:eastAsia="zh-CN"/>
              </w:rPr>
              <w:t xml:space="preserve">This IE shall be present if the </w:t>
            </w:r>
            <w:r w:rsidRPr="00432E75">
              <w:rPr>
                <w:rFonts w:ascii="Arial" w:eastAsia="SimSun" w:hAnsi="Arial" w:cs="Arial"/>
                <w:i/>
                <w:sz w:val="18"/>
                <w:lang w:eastAsia="zh-CN"/>
              </w:rPr>
              <w:t>PDU Session Resource Setup List</w:t>
            </w:r>
            <w:r w:rsidRPr="00432E75">
              <w:rPr>
                <w:rFonts w:ascii="Arial" w:eastAsia="SimSun" w:hAnsi="Arial" w:cs="Arial"/>
                <w:sz w:val="18"/>
                <w:lang w:eastAsia="zh-CN"/>
              </w:rPr>
              <w:t xml:space="preserve"> IE is present.</w:t>
            </w:r>
          </w:p>
        </w:tc>
      </w:tr>
    </w:tbl>
    <w:p w:rsidR="00EE0BAE" w:rsidRPr="00432E75" w:rsidRDefault="00EE0BAE" w:rsidP="00EE0BA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E0BAE" w:rsidRPr="00FC6ECB" w:rsidTr="00C141C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EE0BAE" w:rsidRPr="00FC6ECB" w:rsidRDefault="00EE0BAE" w:rsidP="00C141C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EE0BAE" w:rsidRPr="00EE0BAE" w:rsidRDefault="00EE0BAE" w:rsidP="00EE0BAE">
      <w:pPr>
        <w:rPr>
          <w:noProof/>
        </w:rPr>
      </w:pPr>
    </w:p>
    <w:p w:rsidR="00EE0BAE" w:rsidRPr="00EE0BAE" w:rsidRDefault="00EE0BAE" w:rsidP="00EE0BA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en-GB"/>
        </w:rPr>
      </w:pPr>
      <w:bookmarkStart w:id="146" w:name="_Toc14165782"/>
      <w:r w:rsidRPr="00EE0BAE">
        <w:rPr>
          <w:rFonts w:ascii="Arial" w:eastAsia="SimSun" w:hAnsi="Arial"/>
          <w:sz w:val="24"/>
          <w:lang w:eastAsia="en-GB"/>
        </w:rPr>
        <w:t>9.2.3.4</w:t>
      </w:r>
      <w:r w:rsidRPr="00EE0BAE">
        <w:rPr>
          <w:rFonts w:ascii="Arial" w:eastAsia="SimSun" w:hAnsi="Arial"/>
          <w:sz w:val="24"/>
          <w:lang w:eastAsia="en-GB"/>
        </w:rPr>
        <w:tab/>
        <w:t>HANDOVER REQUEST</w:t>
      </w:r>
      <w:bookmarkEnd w:id="146"/>
    </w:p>
    <w:p w:rsidR="00EE0BAE" w:rsidRPr="00EE0BAE" w:rsidRDefault="00EE0BAE" w:rsidP="00EE0BA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EE0BAE">
        <w:rPr>
          <w:rFonts w:eastAsia="SimSun"/>
          <w:lang w:eastAsia="en-GB"/>
        </w:rPr>
        <w:t xml:space="preserve">This message is sent by the </w:t>
      </w:r>
      <w:r w:rsidRPr="00EE0BAE">
        <w:rPr>
          <w:rFonts w:eastAsia="SimSun" w:hint="eastAsia"/>
          <w:lang w:eastAsia="zh-CN"/>
        </w:rPr>
        <w:t>A</w:t>
      </w:r>
      <w:r w:rsidRPr="00EE0BAE">
        <w:rPr>
          <w:rFonts w:eastAsia="SimSun"/>
          <w:lang w:eastAsia="en-GB"/>
        </w:rPr>
        <w:t>M</w:t>
      </w:r>
      <w:r w:rsidRPr="00EE0BAE">
        <w:rPr>
          <w:rFonts w:eastAsia="SimSun" w:hint="eastAsia"/>
          <w:lang w:eastAsia="zh-CN"/>
        </w:rPr>
        <w:t>F</w:t>
      </w:r>
      <w:r w:rsidRPr="00EE0BAE">
        <w:rPr>
          <w:rFonts w:eastAsia="SimSun"/>
          <w:lang w:eastAsia="en-GB"/>
        </w:rPr>
        <w:t xml:space="preserve"> to the target </w:t>
      </w:r>
      <w:r w:rsidRPr="00EE0BAE">
        <w:rPr>
          <w:rFonts w:eastAsia="SimSun" w:hint="eastAsia"/>
          <w:lang w:eastAsia="zh-CN"/>
        </w:rPr>
        <w:t>NG-RAN node</w:t>
      </w:r>
      <w:r w:rsidRPr="00EE0BAE">
        <w:rPr>
          <w:rFonts w:eastAsia="SimSun"/>
          <w:lang w:eastAsia="en-GB"/>
        </w:rPr>
        <w:t xml:space="preserve"> to request the preparation of resources.</w:t>
      </w:r>
    </w:p>
    <w:p w:rsidR="00EE0BAE" w:rsidRPr="00EE0BAE" w:rsidRDefault="00EE0BAE" w:rsidP="00EE0BA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EE0BAE">
        <w:rPr>
          <w:rFonts w:eastAsia="SimSun"/>
          <w:lang w:eastAsia="en-GB"/>
        </w:rPr>
        <w:t xml:space="preserve">Direction: </w:t>
      </w:r>
      <w:r w:rsidRPr="00EE0BAE">
        <w:rPr>
          <w:rFonts w:eastAsia="SimSun" w:hint="eastAsia"/>
          <w:lang w:eastAsia="en-GB"/>
        </w:rPr>
        <w:t>A</w:t>
      </w:r>
      <w:r w:rsidRPr="00EE0BAE">
        <w:rPr>
          <w:rFonts w:eastAsia="SimSun"/>
          <w:lang w:eastAsia="en-GB"/>
        </w:rPr>
        <w:t>M</w:t>
      </w:r>
      <w:r w:rsidRPr="00EE0BAE">
        <w:rPr>
          <w:rFonts w:eastAsia="SimSun" w:hint="eastAsia"/>
          <w:lang w:eastAsia="en-GB"/>
        </w:rPr>
        <w:t>F</w:t>
      </w:r>
      <w:r w:rsidRPr="00EE0BAE">
        <w:rPr>
          <w:rFonts w:eastAsia="SimSun"/>
          <w:lang w:eastAsia="en-GB"/>
        </w:rPr>
        <w:t xml:space="preserve"> </w:t>
      </w:r>
      <w:r w:rsidRPr="00EE0BAE">
        <w:rPr>
          <w:rFonts w:eastAsia="SimSun"/>
          <w:lang w:eastAsia="en-GB"/>
        </w:rPr>
        <w:sym w:font="Symbol" w:char="F0AE"/>
      </w:r>
      <w:r w:rsidRPr="00EE0BAE">
        <w:rPr>
          <w:rFonts w:eastAsia="SimSun"/>
          <w:lang w:eastAsia="en-GB"/>
        </w:rPr>
        <w:t xml:space="preserve"> </w:t>
      </w:r>
      <w:r w:rsidRPr="00EE0BAE">
        <w:rPr>
          <w:rFonts w:eastAsia="SimSun" w:hint="eastAsia"/>
          <w:lang w:eastAsia="en-GB"/>
        </w:rPr>
        <w:t>NG-RAN node</w:t>
      </w:r>
      <w:r w:rsidRPr="00EE0BAE">
        <w:rPr>
          <w:rFonts w:eastAsia="SimSun"/>
          <w:lang w:eastAsia="en-GB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EE0BAE">
              <w:rPr>
                <w:rFonts w:ascii="Arial" w:eastAsia="SimSun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EE0BAE">
              <w:rPr>
                <w:rFonts w:ascii="Arial" w:eastAsia="SimSu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EE0BAE">
              <w:rPr>
                <w:rFonts w:ascii="Arial" w:eastAsia="SimSu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EE0BAE">
              <w:rPr>
                <w:rFonts w:ascii="Arial" w:eastAsia="SimSu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EE0BAE">
              <w:rPr>
                <w:rFonts w:ascii="Arial" w:eastAsia="SimSu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EE0BAE">
              <w:rPr>
                <w:rFonts w:ascii="Arial" w:eastAsia="SimSu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  <w:r w:rsidRPr="00EE0BAE">
              <w:rPr>
                <w:rFonts w:ascii="Arial" w:eastAsia="SimSun" w:hAnsi="Arial"/>
                <w:sz w:val="18"/>
                <w:lang w:eastAsia="en-GB"/>
              </w:rPr>
              <w:t>M</w:t>
            </w:r>
            <w:r w:rsidRPr="00EE0BAE">
              <w:rPr>
                <w:rFonts w:ascii="Arial" w:eastAsia="SimSun" w:hAnsi="Arial" w:hint="eastAsia"/>
                <w:sz w:val="18"/>
                <w:lang w:eastAsia="zh-CN"/>
              </w:rPr>
              <w:t>F</w:t>
            </w:r>
            <w:r w:rsidRPr="00EE0BAE">
              <w:rPr>
                <w:rFonts w:ascii="Arial" w:eastAsia="SimSun" w:hAnsi="Arial"/>
                <w:sz w:val="18"/>
                <w:lang w:eastAsia="en-GB"/>
              </w:rPr>
              <w:t xml:space="preserve"> </w:t>
            </w:r>
            <w:r w:rsidRPr="00EE0BAE">
              <w:rPr>
                <w:rFonts w:ascii="Arial" w:eastAsia="SimSun" w:hAnsi="Arial"/>
                <w:bCs/>
                <w:sz w:val="18"/>
                <w:lang w:eastAsia="ja-JP"/>
              </w:rPr>
              <w:t>UE NGAP ID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Handover Type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9.3.1.22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bCs/>
                <w:sz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9.3.1.2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bookmarkStart w:id="147" w:name="OLE_LINK159"/>
            <w:bookmarkStart w:id="148" w:name="OLE_LINK160"/>
            <w:r w:rsidRPr="00EE0BAE">
              <w:rPr>
                <w:rFonts w:ascii="Arial" w:eastAsia="SimSun" w:hAnsi="Arial" w:cs="Arial"/>
                <w:sz w:val="18"/>
                <w:lang w:eastAsia="ja-JP"/>
              </w:rPr>
              <w:t>UE Aggregate Maximum Bit Rate</w:t>
            </w:r>
            <w:bookmarkEnd w:id="147"/>
            <w:bookmarkEnd w:id="148"/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9.3.1.58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Core Network Assistance Information for RRC INACTIVE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 xml:space="preserve">UE Security Capabilities 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9.3.1.86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bCs/>
                <w:sz w:val="18"/>
                <w:lang w:eastAsia="ja-JP"/>
              </w:rPr>
              <w:t>Security Context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bCs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9.3.1.88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val="en-US" w:eastAsia="en-GB"/>
              </w:rPr>
              <w:t>New Security Context</w:t>
            </w:r>
            <w:r w:rsidRPr="00EE0BAE">
              <w:rPr>
                <w:rFonts w:ascii="Arial" w:eastAsia="SimSun" w:hAnsi="Arial"/>
                <w:bCs/>
                <w:sz w:val="18"/>
                <w:lang w:eastAsia="ja-JP"/>
              </w:rPr>
              <w:t xml:space="preserve"> Indicator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9.3.1.55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en-GB"/>
              </w:rPr>
            </w:pPr>
            <w:r w:rsidRPr="00EE0BAE">
              <w:rPr>
                <w:rFonts w:ascii="Arial" w:eastAsia="SimSun" w:hAnsi="Arial"/>
                <w:sz w:val="18"/>
                <w:lang w:val="en-US" w:eastAsia="en-GB"/>
              </w:rPr>
              <w:t>NASC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NAS-PDU</w:t>
            </w:r>
          </w:p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 w:cs="Arial"/>
                <w:sz w:val="18"/>
                <w:lang w:eastAsia="en-GB"/>
              </w:rPr>
              <w:t>Containing either the “Intra N1 mode NAS transparent container” or the “S1 mode to N1 mode NAS transparent container” specified in TS 24.501 [26].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EE0BAE">
              <w:rPr>
                <w:rFonts w:ascii="Arial" w:eastAsia="SimSun" w:hAnsi="Arial" w:hint="eastAsia"/>
                <w:b/>
                <w:sz w:val="18"/>
                <w:lang w:eastAsia="zh-CN"/>
              </w:rPr>
              <w:t>PDU Session</w:t>
            </w:r>
            <w:r w:rsidRPr="00EE0BAE">
              <w:rPr>
                <w:rFonts w:ascii="Arial" w:eastAsia="SimSun" w:hAnsi="Arial"/>
                <w:b/>
                <w:sz w:val="18"/>
                <w:lang w:eastAsia="ja-JP"/>
              </w:rPr>
              <w:t xml:space="preserve"> Resource Setup List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b/>
                <w:sz w:val="18"/>
                <w:lang w:eastAsia="ja-JP"/>
              </w:rPr>
              <w:t>&gt;</w:t>
            </w:r>
            <w:r w:rsidRPr="00EE0BAE">
              <w:rPr>
                <w:rFonts w:ascii="Arial" w:eastAsia="SimSun" w:hAnsi="Arial" w:hint="eastAsia"/>
                <w:b/>
                <w:sz w:val="18"/>
                <w:lang w:eastAsia="zh-CN"/>
              </w:rPr>
              <w:t>PDU Session</w:t>
            </w:r>
            <w:r w:rsidRPr="00EE0BAE">
              <w:rPr>
                <w:rFonts w:ascii="Arial" w:eastAsia="SimSun" w:hAnsi="Arial"/>
                <w:b/>
                <w:sz w:val="18"/>
                <w:lang w:eastAsia="ja-JP"/>
              </w:rPr>
              <w:t xml:space="preserve"> Resource Setup</w:t>
            </w:r>
            <w:r w:rsidRPr="00EE0BAE">
              <w:rPr>
                <w:rFonts w:ascii="Arial" w:eastAsia="MS Mincho" w:hAnsi="Arial"/>
                <w:b/>
                <w:sz w:val="18"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i/>
                <w:sz w:val="18"/>
                <w:lang w:eastAsia="ja-JP"/>
              </w:rPr>
              <w:t>1..&lt;maxnoof</w:t>
            </w:r>
            <w:r w:rsidRPr="00EE0BAE">
              <w:rPr>
                <w:rFonts w:ascii="Arial" w:eastAsia="SimSun" w:hAnsi="Arial" w:hint="eastAsia"/>
                <w:i/>
                <w:sz w:val="18"/>
                <w:lang w:eastAsia="zh-CN"/>
              </w:rPr>
              <w:t>PDUSessions</w:t>
            </w:r>
            <w:r w:rsidRPr="00EE0BAE">
              <w:rPr>
                <w:rFonts w:ascii="Arial" w:eastAsia="SimSu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&gt;&gt;</w:t>
            </w:r>
            <w:r w:rsidRPr="00EE0BAE">
              <w:rPr>
                <w:rFonts w:ascii="Arial" w:eastAsia="SimSun" w:hAnsi="Arial" w:hint="eastAsia"/>
                <w:sz w:val="18"/>
                <w:lang w:eastAsia="zh-CN"/>
              </w:rPr>
              <w:t>PDU Session</w:t>
            </w:r>
            <w:r w:rsidRPr="00EE0BAE">
              <w:rPr>
                <w:rFonts w:ascii="Arial" w:eastAsia="SimSun" w:hAnsi="Arial"/>
                <w:sz w:val="18"/>
                <w:lang w:eastAsia="ja-JP"/>
              </w:rPr>
              <w:t xml:space="preserve"> ID 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9.3.1.50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&gt;&gt;S-NSSAI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9.3.1.24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&gt;&gt;Handover Request Transfer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iCs/>
                <w:sz w:val="18"/>
                <w:lang w:eastAsia="ja-JP"/>
              </w:rPr>
              <w:t xml:space="preserve">Containing the </w:t>
            </w:r>
            <w:r w:rsidRPr="00EE0BAE">
              <w:rPr>
                <w:rFonts w:ascii="Arial" w:eastAsia="SimSun" w:hAnsi="Arial" w:cs="Arial"/>
                <w:bCs/>
                <w:i/>
                <w:iCs/>
                <w:sz w:val="18"/>
                <w:lang w:eastAsia="ja-JP"/>
              </w:rPr>
              <w:t>PDU Session Resource Setup Request Transfer</w:t>
            </w:r>
            <w:r w:rsidRPr="00EE0BAE"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  <w:t xml:space="preserve"> IE</w:t>
            </w:r>
            <w:r w:rsidRPr="00EE0BAE">
              <w:rPr>
                <w:rFonts w:ascii="Arial" w:eastAsia="SimSun" w:hAnsi="Arial"/>
                <w:iCs/>
                <w:sz w:val="18"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Batang" w:hAnsi="Arial" w:cs="Arial"/>
                <w:sz w:val="18"/>
                <w:lang w:eastAsia="en-GB"/>
              </w:rPr>
              <w:t>Allowed NSSAI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 w:cs="Arial"/>
                <w:sz w:val="18"/>
                <w:lang w:eastAsia="en-GB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en-GB"/>
              </w:rPr>
              <w:t>9.3.1.31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Cs/>
                <w:sz w:val="18"/>
                <w:lang w:eastAsia="ja-JP"/>
              </w:rPr>
            </w:pPr>
            <w:r w:rsidRPr="00EE0BAE">
              <w:rPr>
                <w:rFonts w:ascii="Arial" w:eastAsia="SimSun" w:hAnsi="Arial" w:cs="Arial"/>
                <w:sz w:val="18"/>
                <w:lang w:eastAsia="en-GB"/>
              </w:rPr>
              <w:t>I</w:t>
            </w:r>
            <w:r w:rsidRPr="00EE0BAE">
              <w:rPr>
                <w:rFonts w:ascii="Arial" w:eastAsia="SimSun" w:hAnsi="Arial" w:cs="Arial" w:hint="eastAsia"/>
                <w:sz w:val="18"/>
                <w:lang w:eastAsia="en-GB"/>
              </w:rPr>
              <w:t xml:space="preserve">ndicates the </w:t>
            </w:r>
            <w:r w:rsidRPr="00EE0BAE">
              <w:rPr>
                <w:rFonts w:ascii="Arial" w:eastAsia="SimSun" w:hAnsi="Arial" w:cs="Arial"/>
                <w:sz w:val="18"/>
                <w:lang w:eastAsia="en-GB"/>
              </w:rPr>
              <w:t>S-</w:t>
            </w:r>
            <w:r w:rsidRPr="00EE0BAE">
              <w:rPr>
                <w:rFonts w:ascii="Arial" w:eastAsia="SimSun" w:hAnsi="Arial" w:cs="Arial" w:hint="eastAsia"/>
                <w:sz w:val="18"/>
                <w:lang w:eastAsia="en-GB"/>
              </w:rPr>
              <w:t xml:space="preserve">NSSAIs </w:t>
            </w:r>
            <w:r w:rsidRPr="00EE0BAE">
              <w:rPr>
                <w:rFonts w:ascii="Arial" w:eastAsia="SimSun" w:hAnsi="Arial" w:cs="Arial"/>
                <w:sz w:val="18"/>
                <w:lang w:eastAsia="en-GB"/>
              </w:rPr>
              <w:t>permitted</w:t>
            </w:r>
            <w:r w:rsidRPr="00EE0BAE">
              <w:rPr>
                <w:rFonts w:ascii="Arial" w:eastAsia="SimSun" w:hAnsi="Arial" w:cs="Arial" w:hint="eastAsia"/>
                <w:sz w:val="18"/>
                <w:lang w:eastAsia="en-GB"/>
              </w:rPr>
              <w:t xml:space="preserve"> by the network</w:t>
            </w:r>
            <w:r w:rsidRPr="00EE0BAE">
              <w:rPr>
                <w:rFonts w:ascii="Arial" w:eastAsia="SimSun" w:hAnsi="Arial" w:cs="Arial"/>
                <w:sz w:val="18"/>
                <w:lang w:eastAsia="en-GB"/>
              </w:rPr>
              <w:t>.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 w:cs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Batang" w:hAnsi="Arial" w:cs="Arial"/>
                <w:sz w:val="18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Batang" w:hAnsi="Arial" w:cs="Arial"/>
                <w:sz w:val="18"/>
                <w:lang w:eastAsia="ja-JP"/>
              </w:rPr>
              <w:t>Masked IMEISV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Source to Target Transparent Container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9.3.1.20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9.3.1.85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Location Reporting Request Type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9.3.1.65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RRC Inactive Transition Report Request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9.3.1.91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GUAMI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9.3.3.3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EE0BAE">
              <w:rPr>
                <w:rFonts w:ascii="Arial" w:eastAsia="SimSun" w:hAnsi="Arial" w:cs="Arial"/>
                <w:sz w:val="18"/>
                <w:lang w:eastAsia="zh-CN"/>
              </w:rPr>
              <w:t xml:space="preserve">Redirection for Voice EPS Fallback 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EE0BAE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EE0BAE">
              <w:rPr>
                <w:rFonts w:ascii="Arial" w:eastAsia="SimSun" w:hAnsi="Arial"/>
                <w:sz w:val="18"/>
                <w:lang w:eastAsia="en-GB"/>
              </w:rPr>
              <w:t>9.3.1.116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en-GB"/>
              </w:rPr>
            </w:pPr>
            <w:r w:rsidRPr="00EE0BAE">
              <w:rPr>
                <w:rFonts w:ascii="Arial" w:eastAsia="SimSun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CN Assisted RAN Parameters Tuning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9.3.1.119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E66B0F" w:rsidRPr="00EE0BAE" w:rsidTr="00C141CE">
        <w:trPr>
          <w:ins w:id="149" w:author="Huawei" w:date="2019-08-10T15:44:00Z"/>
        </w:trPr>
        <w:tc>
          <w:tcPr>
            <w:tcW w:w="2160" w:type="dxa"/>
          </w:tcPr>
          <w:p w:rsidR="00E66B0F" w:rsidRPr="00EE0BAE" w:rsidRDefault="00E66B0F" w:rsidP="00E66B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Huawei" w:date="2019-08-10T15:44:00Z"/>
                <w:rFonts w:ascii="Arial" w:eastAsia="SimSun" w:hAnsi="Arial"/>
                <w:sz w:val="18"/>
                <w:lang w:eastAsia="ja-JP"/>
              </w:rPr>
            </w:pPr>
            <w:ins w:id="151" w:author="Huawei2" w:date="2019-09-24T14:45:00Z">
              <w:r w:rsidRPr="00EE0BAE">
                <w:rPr>
                  <w:rFonts w:ascii="Arial" w:eastAsia="SimSun" w:hAnsi="Arial"/>
                  <w:sz w:val="18"/>
                  <w:lang w:eastAsia="ja-JP"/>
                </w:rPr>
                <w:t>Management Based MDT Allowed</w:t>
              </w:r>
            </w:ins>
          </w:p>
        </w:tc>
        <w:tc>
          <w:tcPr>
            <w:tcW w:w="1080" w:type="dxa"/>
          </w:tcPr>
          <w:p w:rsidR="00E66B0F" w:rsidRPr="00EE0BAE" w:rsidRDefault="00E66B0F" w:rsidP="00E66B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Huawei" w:date="2019-08-10T15:44:00Z"/>
                <w:rFonts w:ascii="Arial" w:eastAsia="SimSun" w:hAnsi="Arial"/>
                <w:sz w:val="18"/>
                <w:lang w:eastAsia="ja-JP"/>
              </w:rPr>
            </w:pPr>
            <w:ins w:id="153" w:author="Huawei2" w:date="2019-09-24T14:45:00Z">
              <w:r w:rsidRPr="00EE0BAE">
                <w:rPr>
                  <w:rFonts w:ascii="Arial" w:eastAsia="SimSun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E66B0F" w:rsidRPr="00EE0BAE" w:rsidRDefault="00E66B0F" w:rsidP="00E66B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" w:author="Huawei" w:date="2019-08-10T15:44:00Z"/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66B0F" w:rsidRPr="00EE0BAE" w:rsidRDefault="00E66B0F" w:rsidP="00E66B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" w:author="Huawei" w:date="2019-08-10T15:44:00Z"/>
                <w:rFonts w:ascii="Arial" w:eastAsia="SimSun" w:hAnsi="Arial"/>
                <w:sz w:val="18"/>
                <w:lang w:eastAsia="ja-JP"/>
              </w:rPr>
            </w:pPr>
            <w:ins w:id="156" w:author="Huawei2" w:date="2019-09-24T14:45:00Z">
              <w:r>
                <w:rPr>
                  <w:rFonts w:ascii="Arial" w:eastAsia="SimSun" w:hAnsi="Arial"/>
                  <w:sz w:val="18"/>
                  <w:lang w:eastAsia="en-GB"/>
                </w:rPr>
                <w:t>9.3.1.xx2</w:t>
              </w:r>
            </w:ins>
          </w:p>
        </w:tc>
        <w:tc>
          <w:tcPr>
            <w:tcW w:w="1728" w:type="dxa"/>
          </w:tcPr>
          <w:p w:rsidR="00E66B0F" w:rsidRPr="00432E75" w:rsidRDefault="00E66B0F" w:rsidP="00E66B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7" w:author="Huawei" w:date="2019-08-10T15:39:00Z"/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FFS: whether this IE is needed or not is FFS.</w:t>
            </w:r>
          </w:p>
        </w:tc>
        <w:tc>
          <w:tcPr>
            <w:tcW w:w="1080" w:type="dxa"/>
          </w:tcPr>
          <w:p w:rsidR="00E66B0F" w:rsidRPr="00EE0BAE" w:rsidRDefault="00E66B0F" w:rsidP="00E66B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Huawei" w:date="2019-08-10T15:44:00Z"/>
                <w:rFonts w:ascii="Arial" w:eastAsia="SimSun" w:hAnsi="Arial"/>
                <w:sz w:val="18"/>
                <w:lang w:eastAsia="ja-JP"/>
              </w:rPr>
            </w:pPr>
            <w:ins w:id="159" w:author="Huawei2" w:date="2019-09-24T14:45:00Z">
              <w:r w:rsidRPr="00EE0BAE">
                <w:rPr>
                  <w:rFonts w:ascii="Arial" w:eastAsia="SimSu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E66B0F" w:rsidRPr="00EE0BAE" w:rsidRDefault="00E66B0F" w:rsidP="00E66B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Huawei" w:date="2019-08-10T15:44:00Z"/>
                <w:rFonts w:ascii="Arial" w:eastAsia="SimSun" w:hAnsi="Arial"/>
                <w:sz w:val="18"/>
                <w:lang w:eastAsia="ja-JP"/>
              </w:rPr>
            </w:pPr>
            <w:ins w:id="161" w:author="Huawei2" w:date="2019-09-24T14:45:00Z">
              <w:r w:rsidRPr="00EE0BAE">
                <w:rPr>
                  <w:rFonts w:ascii="Arial" w:eastAsia="SimSun" w:hAnsi="Arial"/>
                  <w:sz w:val="18"/>
                  <w:lang w:eastAsia="ja-JP"/>
                </w:rPr>
                <w:t>ignore</w:t>
              </w:r>
            </w:ins>
          </w:p>
        </w:tc>
      </w:tr>
      <w:tr w:rsidR="00E66B0F" w:rsidRPr="00EE0BAE" w:rsidTr="00C141CE">
        <w:trPr>
          <w:ins w:id="162" w:author="Huawei" w:date="2019-08-10T15:44:00Z"/>
        </w:trPr>
        <w:tc>
          <w:tcPr>
            <w:tcW w:w="2160" w:type="dxa"/>
          </w:tcPr>
          <w:p w:rsidR="00E66B0F" w:rsidRPr="00EE0BAE" w:rsidRDefault="00E66B0F" w:rsidP="00E66B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3" w:author="Huawei" w:date="2019-08-10T15:44:00Z"/>
                <w:rFonts w:ascii="Arial" w:eastAsia="SimSun" w:hAnsi="Arial"/>
                <w:sz w:val="18"/>
                <w:lang w:eastAsia="ja-JP"/>
              </w:rPr>
            </w:pPr>
            <w:ins w:id="164" w:author="Huawei2" w:date="2019-09-24T14:45:00Z">
              <w:r w:rsidRPr="00EE0BAE">
                <w:rPr>
                  <w:rFonts w:ascii="Arial" w:eastAsia="SimSun" w:hAnsi="Arial" w:cs="Arial"/>
                  <w:sz w:val="18"/>
                  <w:lang w:eastAsia="zh-CN"/>
                </w:rPr>
                <w:t>Management Based MDT PLMN List</w:t>
              </w:r>
            </w:ins>
          </w:p>
        </w:tc>
        <w:tc>
          <w:tcPr>
            <w:tcW w:w="1080" w:type="dxa"/>
          </w:tcPr>
          <w:p w:rsidR="00E66B0F" w:rsidRPr="00EE0BAE" w:rsidRDefault="00E66B0F" w:rsidP="00E66B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5" w:author="Huawei" w:date="2019-08-10T15:44:00Z"/>
                <w:rFonts w:ascii="Arial" w:eastAsia="SimSun" w:hAnsi="Arial"/>
                <w:sz w:val="18"/>
                <w:lang w:eastAsia="ja-JP"/>
              </w:rPr>
            </w:pPr>
            <w:ins w:id="166" w:author="Huawei2" w:date="2019-09-24T14:45:00Z">
              <w:r w:rsidRPr="00EE0BAE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E66B0F" w:rsidRPr="00EE0BAE" w:rsidRDefault="00E66B0F" w:rsidP="00E66B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7" w:author="Huawei" w:date="2019-08-10T15:44:00Z"/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66B0F" w:rsidRPr="00EE0BAE" w:rsidRDefault="00E66B0F" w:rsidP="00E66B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8" w:author="Huawei" w:date="2019-08-10T15:44:00Z"/>
                <w:rFonts w:ascii="Arial" w:eastAsia="SimSun" w:hAnsi="Arial"/>
                <w:sz w:val="18"/>
                <w:lang w:eastAsia="ja-JP"/>
              </w:rPr>
            </w:pPr>
            <w:ins w:id="169" w:author="Huawei2" w:date="2019-09-24T14:45:00Z">
              <w:r>
                <w:rPr>
                  <w:rFonts w:ascii="Arial" w:eastAsia="SimSun" w:hAnsi="Arial"/>
                  <w:sz w:val="18"/>
                  <w:lang w:eastAsia="en-GB"/>
                </w:rPr>
                <w:t>9.3.1.xx3</w:t>
              </w:r>
            </w:ins>
          </w:p>
        </w:tc>
        <w:tc>
          <w:tcPr>
            <w:tcW w:w="1728" w:type="dxa"/>
          </w:tcPr>
          <w:p w:rsidR="00E66B0F" w:rsidRPr="00EE0BAE" w:rsidRDefault="00E66B0F" w:rsidP="00E66B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0" w:author="Huawei" w:date="2019-08-10T15:44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66B0F" w:rsidRPr="00EE0BAE" w:rsidRDefault="00E66B0F" w:rsidP="00E66B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Huawei" w:date="2019-08-10T15:44:00Z"/>
                <w:rFonts w:ascii="Arial" w:eastAsia="SimSun" w:hAnsi="Arial"/>
                <w:sz w:val="18"/>
                <w:lang w:eastAsia="ja-JP"/>
              </w:rPr>
            </w:pPr>
            <w:ins w:id="172" w:author="Huawei2" w:date="2019-09-24T14:45:00Z">
              <w:r w:rsidRPr="00EE0BAE">
                <w:rPr>
                  <w:rFonts w:ascii="Arial" w:eastAsia="SimSun" w:hAnsi="Arial" w:cs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80" w:type="dxa"/>
          </w:tcPr>
          <w:p w:rsidR="00E66B0F" w:rsidRPr="00EE0BAE" w:rsidRDefault="00E66B0F" w:rsidP="00E66B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" w:author="Huawei" w:date="2019-08-10T15:44:00Z"/>
                <w:rFonts w:ascii="Arial" w:eastAsia="SimSun" w:hAnsi="Arial"/>
                <w:sz w:val="18"/>
                <w:lang w:eastAsia="ja-JP"/>
              </w:rPr>
            </w:pPr>
            <w:ins w:id="174" w:author="Huawei2" w:date="2019-09-24T14:45:00Z">
              <w:r w:rsidRPr="00EE0BAE">
                <w:rPr>
                  <w:rFonts w:ascii="Arial" w:eastAsia="SimSun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:rsidR="00EE0BAE" w:rsidRPr="00EE0BAE" w:rsidRDefault="00EE0BAE" w:rsidP="00EE0BA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EE0BAE" w:rsidRPr="00EE0BAE" w:rsidTr="00C141CE">
        <w:tc>
          <w:tcPr>
            <w:tcW w:w="35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EE0BAE">
              <w:rPr>
                <w:rFonts w:ascii="Arial" w:eastAsia="SimSu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EE0BAE">
              <w:rPr>
                <w:rFonts w:ascii="Arial" w:eastAsia="SimSu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EE0BAE" w:rsidRPr="00EE0BAE" w:rsidTr="00C141CE">
        <w:tc>
          <w:tcPr>
            <w:tcW w:w="35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>maxnoofPDUSessions</w:t>
            </w:r>
          </w:p>
        </w:tc>
        <w:tc>
          <w:tcPr>
            <w:tcW w:w="619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E0BAE">
              <w:rPr>
                <w:rFonts w:ascii="Arial" w:eastAsia="SimSun" w:hAnsi="Arial"/>
                <w:sz w:val="18"/>
                <w:lang w:eastAsia="ja-JP"/>
              </w:rPr>
              <w:t xml:space="preserve">Maximum no. of PDU sessions allowed towards one UE. Value is </w:t>
            </w:r>
            <w:r w:rsidRPr="00EE0BAE">
              <w:rPr>
                <w:rFonts w:ascii="Arial" w:eastAsia="SimSun" w:hAnsi="Arial" w:hint="eastAsia"/>
                <w:sz w:val="18"/>
                <w:lang w:eastAsia="zh-CN"/>
              </w:rPr>
              <w:t>256</w:t>
            </w:r>
            <w:r w:rsidRPr="00EE0BAE"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</w:tr>
    </w:tbl>
    <w:p w:rsidR="00EE0BAE" w:rsidRPr="00EE0BAE" w:rsidRDefault="00EE0BAE" w:rsidP="00EE0BA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p w:rsidR="009C20BE" w:rsidRDefault="009C20BE" w:rsidP="009C20BE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</w:p>
    <w:p w:rsidR="00EE0BAE" w:rsidRPr="00FC6ECB" w:rsidRDefault="00EE0BAE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ECB" w:rsidRPr="00FC6ECB" w:rsidTr="00FC6EC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C6ECB" w:rsidRPr="00FC6ECB" w:rsidRDefault="00FC6ECB" w:rsidP="00FC6EC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SimSun" w:hAnsi="Arial"/>
          <w:sz w:val="24"/>
          <w:lang w:eastAsia="en-GB"/>
        </w:rPr>
      </w:pPr>
      <w:bookmarkStart w:id="175" w:name="_Toc5694406"/>
      <w:r w:rsidRPr="00FC6ECB">
        <w:rPr>
          <w:rFonts w:ascii="Arial" w:eastAsia="SimSun" w:hAnsi="Arial"/>
          <w:sz w:val="24"/>
          <w:lang w:eastAsia="en-GB"/>
        </w:rPr>
        <w:t>9.3.1.14</w:t>
      </w:r>
      <w:r w:rsidRPr="00FC6ECB">
        <w:rPr>
          <w:rFonts w:ascii="Arial" w:eastAsia="SimSun" w:hAnsi="Arial"/>
          <w:sz w:val="24"/>
          <w:lang w:eastAsia="en-GB"/>
        </w:rPr>
        <w:tab/>
        <w:t>Trace Activation</w:t>
      </w:r>
      <w:bookmarkEnd w:id="175"/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 w:rsidRPr="00FC6ECB">
        <w:rPr>
          <w:rFonts w:eastAsia="SimSun"/>
          <w:lang w:eastAsia="en-GB"/>
        </w:rPr>
        <w:t>This IE defines parameters related to a trace session activation</w:t>
      </w:r>
      <w:r w:rsidRPr="00FC6ECB">
        <w:rPr>
          <w:rFonts w:eastAsia="SimSun"/>
          <w:lang w:eastAsia="zh-CN"/>
        </w:rPr>
        <w:t>.</w:t>
      </w: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080"/>
        <w:gridCol w:w="2232"/>
        <w:gridCol w:w="2880"/>
      </w:tblGrid>
      <w:tr w:rsidR="00FC6ECB" w:rsidRPr="00FC6ECB" w:rsidTr="00FC6E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FC6ECB">
              <w:rPr>
                <w:rFonts w:ascii="Arial" w:eastAsia="SimSu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FC6ECB">
              <w:rPr>
                <w:rFonts w:ascii="Arial" w:eastAsia="SimSu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FC6ECB">
              <w:rPr>
                <w:rFonts w:ascii="Arial" w:eastAsia="SimSu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FC6ECB">
              <w:rPr>
                <w:rFonts w:ascii="Arial" w:eastAsia="SimSu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FC6ECB">
              <w:rPr>
                <w:rFonts w:ascii="Arial" w:eastAsia="SimSun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FC6ECB" w:rsidRPr="00FC6ECB" w:rsidTr="00FC6E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FC6ECB">
              <w:rPr>
                <w:rFonts w:ascii="Arial" w:eastAsia="SimSun" w:hAnsi="Arial" w:cs="Arial"/>
                <w:sz w:val="18"/>
                <w:lang w:eastAsia="ja-JP"/>
              </w:rPr>
              <w:t>NG-RAN Trace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FC6ECB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FC6ECB">
              <w:rPr>
                <w:rFonts w:ascii="Arial" w:eastAsia="SimSun" w:hAnsi="Arial" w:cs="Arial"/>
                <w:sz w:val="18"/>
                <w:lang w:eastAsia="ja-JP"/>
              </w:rPr>
              <w:t>OCTET STRING (SIZE(8))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FC6ECB">
              <w:rPr>
                <w:rFonts w:ascii="Arial" w:eastAsia="SimSun" w:hAnsi="Arial" w:cs="Arial"/>
                <w:sz w:val="18"/>
                <w:lang w:eastAsia="ja-JP"/>
              </w:rPr>
              <w:t xml:space="preserve">This IE is composed of the following: </w:t>
            </w:r>
          </w:p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FC6ECB">
              <w:rPr>
                <w:rFonts w:ascii="Arial" w:eastAsia="SimSun" w:hAnsi="Arial" w:cs="Arial"/>
                <w:sz w:val="18"/>
                <w:lang w:eastAsia="ja-JP"/>
              </w:rPr>
              <w:t>Trace Reference defined in TS 32.422 [11] (leftmost 6 octets, with PLMN information encoded as in 9.3.3.1), and</w:t>
            </w:r>
          </w:p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FC6ECB">
              <w:rPr>
                <w:rFonts w:ascii="Arial" w:eastAsia="SimSun" w:hAnsi="Arial" w:cs="Arial"/>
                <w:sz w:val="18"/>
                <w:lang w:eastAsia="ja-JP"/>
              </w:rPr>
              <w:t>Trace Recording Session Reference defined in TS 32.422 [11] (last 2 octets).</w:t>
            </w:r>
          </w:p>
        </w:tc>
      </w:tr>
      <w:tr w:rsidR="00FC6ECB" w:rsidRPr="00FC6ECB" w:rsidTr="00FC6E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FC6ECB">
              <w:rPr>
                <w:rFonts w:ascii="Arial" w:eastAsia="SimSun" w:hAnsi="Arial" w:cs="Arial"/>
                <w:bCs/>
                <w:sz w:val="18"/>
                <w:lang w:eastAsia="ja-JP"/>
              </w:rPr>
              <w:t>Interfaces to Trace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FC6ECB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FC6ECB">
              <w:rPr>
                <w:rFonts w:ascii="Arial" w:eastAsia="SimSun" w:hAnsi="Arial" w:cs="Arial"/>
                <w:sz w:val="18"/>
                <w:lang w:eastAsia="zh-CN"/>
              </w:rPr>
              <w:t>BIT STRING (SIZE(8))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FC6ECB">
              <w:rPr>
                <w:rFonts w:ascii="Arial" w:eastAsia="SimSun" w:hAnsi="Arial" w:cs="Arial"/>
                <w:sz w:val="18"/>
                <w:lang w:eastAsia="zh-CN"/>
              </w:rPr>
              <w:t>Each position in the bitmap represents an NG-RAN node interface:</w:t>
            </w:r>
          </w:p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FC6ECB">
              <w:rPr>
                <w:rFonts w:ascii="Arial" w:eastAsia="SimSun" w:hAnsi="Arial" w:cs="Arial"/>
                <w:sz w:val="18"/>
                <w:lang w:eastAsia="ja-JP"/>
              </w:rPr>
              <w:t>first bit</w:t>
            </w:r>
            <w:r w:rsidRPr="00FC6ECB">
              <w:rPr>
                <w:rFonts w:ascii="Arial" w:eastAsia="SimSun" w:hAnsi="Arial" w:cs="Arial"/>
                <w:sz w:val="18"/>
                <w:lang w:eastAsia="zh-CN"/>
              </w:rPr>
              <w:t xml:space="preserve"> = NG-C, </w:t>
            </w:r>
            <w:r w:rsidRPr="00FC6ECB">
              <w:rPr>
                <w:rFonts w:ascii="Arial" w:eastAsia="SimSun" w:hAnsi="Arial" w:cs="Arial"/>
                <w:sz w:val="18"/>
                <w:lang w:eastAsia="ja-JP"/>
              </w:rPr>
              <w:t>second bit</w:t>
            </w:r>
            <w:r w:rsidRPr="00FC6ECB">
              <w:rPr>
                <w:rFonts w:ascii="Arial" w:eastAsia="SimSun" w:hAnsi="Arial" w:cs="Arial"/>
                <w:sz w:val="18"/>
                <w:lang w:eastAsia="zh-CN"/>
              </w:rPr>
              <w:t xml:space="preserve"> = Xn-C,</w:t>
            </w:r>
            <w:r w:rsidRPr="00FC6ECB">
              <w:rPr>
                <w:rFonts w:ascii="Arial" w:eastAsia="SimSun" w:hAnsi="Arial" w:cs="Arial"/>
                <w:sz w:val="18"/>
                <w:lang w:eastAsia="ja-JP"/>
              </w:rPr>
              <w:t xml:space="preserve"> third bit</w:t>
            </w:r>
            <w:r w:rsidRPr="00FC6ECB">
              <w:rPr>
                <w:rFonts w:ascii="Arial" w:eastAsia="SimSun" w:hAnsi="Arial" w:cs="Arial"/>
                <w:sz w:val="18"/>
                <w:lang w:eastAsia="zh-CN"/>
              </w:rPr>
              <w:t xml:space="preserve"> = Uu, fourth bit = F1-C, fifth bit = E1:</w:t>
            </w:r>
          </w:p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FC6ECB">
              <w:rPr>
                <w:rFonts w:ascii="Arial" w:eastAsia="SimSun" w:hAnsi="Arial" w:cs="Arial"/>
                <w:sz w:val="18"/>
                <w:lang w:eastAsia="ja-JP"/>
              </w:rPr>
              <w:t xml:space="preserve">other bits reserved for future use. </w:t>
            </w:r>
            <w:r w:rsidRPr="00FC6ECB">
              <w:rPr>
                <w:rFonts w:ascii="Arial" w:eastAsia="SimSun" w:hAnsi="Arial" w:cs="Arial"/>
                <w:sz w:val="18"/>
                <w:lang w:eastAsia="zh-CN"/>
              </w:rPr>
              <w:t>Value '1' indicates 'should be traced'. Value '0' indicates 'should not be traced'.</w:t>
            </w:r>
          </w:p>
        </w:tc>
      </w:tr>
      <w:tr w:rsidR="00FC6ECB" w:rsidRPr="00FC6ECB" w:rsidTr="00FC6E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FC6ECB">
              <w:rPr>
                <w:rFonts w:ascii="Arial" w:eastAsia="SimSun" w:hAnsi="Arial" w:cs="Arial"/>
                <w:sz w:val="18"/>
                <w:lang w:eastAsia="ja-JP"/>
              </w:rPr>
              <w:t>Trace Depth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FC6ECB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FC6ECB">
              <w:rPr>
                <w:rFonts w:ascii="Arial" w:eastAsia="SimSun" w:hAnsi="Arial" w:cs="Arial"/>
                <w:sz w:val="18"/>
                <w:lang w:eastAsia="ja-JP"/>
              </w:rPr>
              <w:t>ENUMERATED (minimum, medium, maximum</w:t>
            </w:r>
            <w:r w:rsidRPr="00FC6ECB">
              <w:rPr>
                <w:rFonts w:ascii="Arial" w:eastAsia="SimSun" w:hAnsi="Arial" w:cs="Arial"/>
                <w:sz w:val="18"/>
                <w:lang w:eastAsia="zh-CN"/>
              </w:rPr>
              <w:t>, minimumWithoutVendorSpecificExtension,</w:t>
            </w:r>
          </w:p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FC6ECB">
              <w:rPr>
                <w:rFonts w:ascii="Arial" w:eastAsia="SimSun" w:hAnsi="Arial" w:cs="Arial"/>
                <w:sz w:val="18"/>
                <w:lang w:eastAsia="zh-CN"/>
              </w:rPr>
              <w:t>mediumWithoutVendorSpecificExtension,</w:t>
            </w:r>
          </w:p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FC6ECB">
              <w:rPr>
                <w:rFonts w:ascii="Arial" w:eastAsia="SimSun" w:hAnsi="Arial" w:cs="Arial"/>
                <w:sz w:val="18"/>
                <w:lang w:eastAsia="zh-CN"/>
              </w:rPr>
              <w:t xml:space="preserve">maximumWithoutVendorSpecificExtension, </w:t>
            </w:r>
            <w:r w:rsidRPr="00FC6ECB">
              <w:rPr>
                <w:rFonts w:ascii="Arial" w:eastAsia="SimSun" w:hAnsi="Arial" w:cs="Arial"/>
                <w:sz w:val="18"/>
                <w:lang w:eastAsia="ja-JP"/>
              </w:rPr>
              <w:t>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FC6ECB">
              <w:rPr>
                <w:rFonts w:ascii="Arial" w:eastAsia="SimSun" w:hAnsi="Arial" w:cs="Arial"/>
                <w:sz w:val="18"/>
                <w:lang w:eastAsia="ja-JP"/>
              </w:rPr>
              <w:t>Defined in TS 32.422 [11].</w:t>
            </w:r>
          </w:p>
        </w:tc>
      </w:tr>
      <w:tr w:rsidR="00FC6ECB" w:rsidRPr="00FC6ECB" w:rsidTr="00FC6E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FC6ECB">
              <w:rPr>
                <w:rFonts w:ascii="Arial" w:eastAsia="SimSun" w:hAnsi="Arial" w:cs="Arial"/>
                <w:sz w:val="18"/>
                <w:lang w:eastAsia="zh-CN"/>
              </w:rPr>
              <w:t>Trace Collection Entity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FC6ECB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FC6ECB">
              <w:rPr>
                <w:rFonts w:ascii="Arial" w:eastAsia="SimSun" w:hAnsi="Arial" w:cs="Arial"/>
                <w:sz w:val="18"/>
                <w:lang w:eastAsia="zh-CN"/>
              </w:rPr>
              <w:t>Transport Layer Address</w:t>
            </w:r>
          </w:p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FC6ECB">
              <w:rPr>
                <w:rFonts w:ascii="Arial" w:eastAsia="SimSun" w:hAnsi="Arial" w:cs="Arial"/>
                <w:sz w:val="18"/>
                <w:lang w:eastAsia="zh-CN"/>
              </w:rPr>
              <w:t>9.3.2.4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FC6ECB">
              <w:rPr>
                <w:rFonts w:ascii="Arial" w:eastAsia="SimSun" w:hAnsi="Arial" w:cs="Arial"/>
                <w:sz w:val="18"/>
                <w:lang w:eastAsia="zh-CN"/>
              </w:rPr>
              <w:t>Defined in TS 32.422 [11]</w:t>
            </w:r>
          </w:p>
        </w:tc>
      </w:tr>
      <w:tr w:rsidR="00FC6ECB" w:rsidRPr="00FC6ECB" w:rsidTr="00FC6E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ins w:id="176" w:author="Huawei" w:date="2019-09-16T18:47:00Z">
              <w:r w:rsidRPr="00FC6ECB">
                <w:rPr>
                  <w:rFonts w:ascii="Arial" w:eastAsia="SimSun" w:hAnsi="Arial" w:cs="Arial" w:hint="eastAsia"/>
                  <w:sz w:val="18"/>
                  <w:lang w:eastAsia="zh-CN"/>
                </w:rPr>
                <w:t>M</w:t>
              </w:r>
            </w:ins>
            <w:ins w:id="177" w:author="Huawei" w:date="2019-06-21T18:02:00Z">
              <w:r w:rsidRPr="00FC6ECB">
                <w:rPr>
                  <w:rFonts w:ascii="Arial" w:eastAsia="SimSun" w:hAnsi="Arial" w:cs="Arial" w:hint="eastAsia"/>
                  <w:sz w:val="18"/>
                  <w:lang w:eastAsia="zh-CN"/>
                </w:rPr>
                <w:t>DT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9964EA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ins w:id="178" w:author="Huawei004" w:date="2019-10-04T16:48:00Z">
              <w:r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8749B4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ins w:id="179" w:author="Huawei" w:date="2019-09-17T09:18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9.3.1.xx1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</w:tbl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ECB" w:rsidRPr="00FC6ECB" w:rsidTr="00FC6EC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C6ECB" w:rsidRPr="00FC6ECB" w:rsidRDefault="00FC6ECB" w:rsidP="00FC6EC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FC6ECB" w:rsidRPr="00FC6ECB" w:rsidRDefault="00FC6ECB" w:rsidP="00FC6ECB">
      <w:pPr>
        <w:rPr>
          <w:noProof/>
        </w:rPr>
      </w:pPr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80" w:author="Huawei" w:date="2019-08-12T19:42:00Z"/>
          <w:rFonts w:ascii="Arial" w:eastAsia="SimSun" w:hAnsi="Arial"/>
          <w:sz w:val="24"/>
          <w:lang w:eastAsia="zh-CN"/>
        </w:rPr>
      </w:pPr>
      <w:ins w:id="181" w:author="Huawei" w:date="2019-08-12T19:42:00Z">
        <w:r w:rsidRPr="00FC6ECB">
          <w:rPr>
            <w:rFonts w:ascii="Arial" w:eastAsia="Batang" w:hAnsi="Arial"/>
            <w:sz w:val="24"/>
            <w:lang w:eastAsia="en-GB"/>
          </w:rPr>
          <w:t>9.3.1.</w:t>
        </w:r>
        <w:r w:rsidRPr="00FC6ECB">
          <w:rPr>
            <w:rFonts w:ascii="Arial" w:eastAsia="SimSun" w:hAnsi="Arial"/>
            <w:sz w:val="24"/>
            <w:lang w:eastAsia="zh-CN"/>
          </w:rPr>
          <w:t>xx</w:t>
        </w:r>
      </w:ins>
      <w:ins w:id="182" w:author="Huawei" w:date="2019-09-17T09:23:00Z">
        <w:r w:rsidR="008749B4">
          <w:rPr>
            <w:rFonts w:ascii="Arial" w:eastAsia="SimSun" w:hAnsi="Arial"/>
            <w:sz w:val="24"/>
            <w:lang w:eastAsia="zh-CN"/>
          </w:rPr>
          <w:t>1</w:t>
        </w:r>
      </w:ins>
      <w:ins w:id="183" w:author="Huawei" w:date="2019-08-12T19:42:00Z">
        <w:r w:rsidRPr="00FC6ECB">
          <w:rPr>
            <w:rFonts w:ascii="Arial" w:eastAsia="Batang" w:hAnsi="Arial"/>
            <w:sz w:val="24"/>
            <w:lang w:eastAsia="en-GB"/>
          </w:rPr>
          <w:tab/>
          <w:t>MDT C</w:t>
        </w:r>
        <w:r w:rsidRPr="00FC6ECB">
          <w:rPr>
            <w:rFonts w:ascii="Arial" w:eastAsia="SimSun" w:hAnsi="Arial"/>
            <w:sz w:val="24"/>
            <w:lang w:eastAsia="zh-CN"/>
          </w:rPr>
          <w:t>onfiguration</w:t>
        </w:r>
      </w:ins>
      <w:r w:rsidRPr="00FC6ECB">
        <w:rPr>
          <w:rFonts w:ascii="Arial" w:eastAsia="SimSun" w:hAnsi="Arial"/>
          <w:sz w:val="24"/>
          <w:lang w:eastAsia="zh-CN"/>
        </w:rPr>
        <w:t xml:space="preserve"> 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ins w:id="184" w:author="Huawei" w:date="2019-08-12T19:42:00Z"/>
          <w:rFonts w:eastAsia="SimSun"/>
          <w:lang w:eastAsia="zh-CN"/>
        </w:rPr>
      </w:pPr>
      <w:ins w:id="185" w:author="Huawei" w:date="2019-08-12T19:42:00Z">
        <w:r w:rsidRPr="00FC6ECB">
          <w:rPr>
            <w:rFonts w:eastAsia="SimSun"/>
            <w:lang w:eastAsia="zh-CN"/>
          </w:rPr>
          <w:t>The IE defines the MDT configuration parameters.</w:t>
        </w:r>
      </w:ins>
    </w:p>
    <w:tbl>
      <w:tblPr>
        <w:tblW w:w="107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 w:rsidR="00FC6ECB" w:rsidRPr="00FC6ECB" w:rsidTr="00FC6ECB">
        <w:trPr>
          <w:ins w:id="186" w:author="Huawei" w:date="2019-08-12T19:4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7" w:author="Huawei" w:date="2019-08-12T19:42:00Z"/>
                <w:rFonts w:ascii="Arial" w:eastAsia="SimSun" w:hAnsi="Arial" w:cs="Arial"/>
                <w:b/>
                <w:sz w:val="18"/>
                <w:lang w:eastAsia="ja-JP"/>
              </w:rPr>
            </w:pPr>
            <w:ins w:id="188" w:author="Huawei" w:date="2019-08-12T19:42:00Z">
              <w:r w:rsidRPr="00FC6ECB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9" w:author="Huawei" w:date="2019-08-12T19:42:00Z"/>
                <w:rFonts w:ascii="Arial" w:eastAsia="SimSun" w:hAnsi="Arial" w:cs="Arial"/>
                <w:b/>
                <w:sz w:val="18"/>
                <w:lang w:eastAsia="ja-JP"/>
              </w:rPr>
            </w:pPr>
            <w:ins w:id="190" w:author="Huawei" w:date="2019-08-12T19:42:00Z">
              <w:r w:rsidRPr="00FC6ECB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1" w:author="Huawei" w:date="2019-08-12T19:42:00Z"/>
                <w:rFonts w:ascii="Arial" w:eastAsia="SimSun" w:hAnsi="Arial" w:cs="Arial"/>
                <w:b/>
                <w:sz w:val="18"/>
                <w:lang w:eastAsia="ja-JP"/>
              </w:rPr>
            </w:pPr>
            <w:ins w:id="192" w:author="Huawei" w:date="2019-08-12T19:42:00Z">
              <w:r w:rsidRPr="00FC6ECB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3" w:author="Huawei" w:date="2019-08-12T19:42:00Z"/>
                <w:rFonts w:ascii="Arial" w:eastAsia="SimSun" w:hAnsi="Arial" w:cs="Arial"/>
                <w:b/>
                <w:sz w:val="18"/>
                <w:lang w:eastAsia="ja-JP"/>
              </w:rPr>
            </w:pPr>
            <w:ins w:id="194" w:author="Huawei" w:date="2019-08-12T19:42:00Z">
              <w:r w:rsidRPr="00FC6ECB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5" w:author="Huawei" w:date="2019-08-12T19:42:00Z"/>
                <w:rFonts w:ascii="Arial" w:eastAsia="SimSun" w:hAnsi="Arial" w:cs="Arial"/>
                <w:b/>
                <w:sz w:val="18"/>
                <w:lang w:eastAsia="ja-JP"/>
              </w:rPr>
            </w:pPr>
            <w:ins w:id="196" w:author="Huawei" w:date="2019-08-12T19:42:00Z">
              <w:r w:rsidRPr="00FC6ECB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7" w:author="Huawei" w:date="2019-08-12T19:42:00Z"/>
                <w:rFonts w:ascii="Arial" w:eastAsia="SimSun" w:hAnsi="Arial" w:cs="Arial"/>
                <w:b/>
                <w:sz w:val="18"/>
                <w:lang w:eastAsia="ja-JP"/>
              </w:rPr>
            </w:pPr>
            <w:ins w:id="198" w:author="Huawei" w:date="2019-08-12T19:42:00Z">
              <w:r w:rsidRPr="00FC6ECB">
                <w:rPr>
                  <w:rFonts w:ascii="Arial" w:eastAsia="SimSun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9" w:author="Huawei" w:date="2019-08-12T19:42:00Z"/>
                <w:rFonts w:ascii="Arial" w:eastAsia="SimSun" w:hAnsi="Arial" w:cs="Arial"/>
                <w:b/>
                <w:sz w:val="18"/>
                <w:lang w:eastAsia="ja-JP"/>
              </w:rPr>
            </w:pPr>
            <w:ins w:id="200" w:author="Huawei" w:date="2019-08-12T19:42:00Z">
              <w:r w:rsidRPr="00FC6ECB">
                <w:rPr>
                  <w:rFonts w:ascii="Arial" w:eastAsia="SimSun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9C20BE" w:rsidRPr="00FC6ECB" w:rsidTr="009C20BE">
        <w:trPr>
          <w:ins w:id="201" w:author="Huawei2" w:date="2019-09-24T15:1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2" w:author="Huawei2" w:date="2019-09-24T15:13:00Z"/>
                <w:rFonts w:ascii="Arial" w:eastAsia="SimSun" w:hAnsi="Arial" w:cs="Arial"/>
                <w:sz w:val="18"/>
                <w:lang w:eastAsia="ja-JP"/>
              </w:rPr>
            </w:pPr>
            <w:ins w:id="203" w:author="Huawei2" w:date="2019-09-24T15:13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 xml:space="preserve">CHOICE </w:t>
              </w:r>
              <w:r w:rsidRPr="00187048">
                <w:rPr>
                  <w:rFonts w:ascii="Arial" w:eastAsia="SimSun" w:hAnsi="Arial" w:cs="Arial"/>
                  <w:i/>
                  <w:sz w:val="18"/>
                  <w:lang w:eastAsia="zh-CN"/>
                </w:rPr>
                <w:t xml:space="preserve">MDT </w:t>
              </w:r>
              <w:r>
                <w:rPr>
                  <w:rFonts w:ascii="Arial" w:eastAsia="SimSun" w:hAnsi="Arial" w:cs="Arial"/>
                  <w:i/>
                  <w:sz w:val="18"/>
                  <w:lang w:eastAsia="zh-CN"/>
                </w:rPr>
                <w:t>RAT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4" w:author="Huawei2" w:date="2019-09-24T15:13:00Z"/>
                <w:rFonts w:ascii="Arial" w:eastAsia="SimSun" w:hAnsi="Arial" w:cs="Arial"/>
                <w:sz w:val="18"/>
                <w:lang w:eastAsia="zh-CN"/>
              </w:rPr>
            </w:pPr>
            <w:ins w:id="205" w:author="Huawei2" w:date="2019-09-24T15:13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6" w:author="Huawei2" w:date="2019-09-24T15:13:00Z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7" w:author="Huawei2" w:date="2019-09-24T15:13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8" w:author="Huawei2" w:date="2019-09-24T15:13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9" w:author="Huawei2" w:date="2019-09-24T15:13:00Z"/>
                <w:rFonts w:ascii="Arial" w:eastAsia="SimSun" w:hAnsi="Arial" w:cs="Arial"/>
                <w:sz w:val="18"/>
                <w:lang w:eastAsia="ja-JP"/>
              </w:rPr>
            </w:pPr>
            <w:ins w:id="210" w:author="Huawei2" w:date="2019-09-24T15:13:00Z">
              <w:r w:rsidRPr="00187048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1" w:author="Huawei2" w:date="2019-09-24T15:13:00Z"/>
                <w:rFonts w:ascii="Arial" w:eastAsia="SimSun" w:hAnsi="Arial" w:cs="Arial"/>
                <w:sz w:val="18"/>
                <w:lang w:eastAsia="ja-JP"/>
              </w:rPr>
            </w:pPr>
            <w:ins w:id="212" w:author="Huawei2" w:date="2019-09-24T15:13:00Z">
              <w:r w:rsidRPr="00187048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9C20BE" w:rsidRPr="00FC6ECB" w:rsidTr="009C20BE">
        <w:trPr>
          <w:ins w:id="213" w:author="Huawei2" w:date="2019-09-24T15:1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9118B3" w:rsidDel="009C20BE" w:rsidRDefault="009C20BE" w:rsidP="009964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214" w:author="Huawei2" w:date="2019-09-24T15:13:00Z"/>
                <w:rFonts w:ascii="Arial" w:eastAsia="SimSun" w:hAnsi="Arial" w:cs="Arial"/>
                <w:sz w:val="18"/>
                <w:lang w:eastAsia="ja-JP"/>
              </w:rPr>
            </w:pPr>
            <w:ins w:id="215" w:author="Huawei2" w:date="2019-09-24T15:13:00Z">
              <w:r w:rsidRPr="009118B3">
                <w:rPr>
                  <w:rFonts w:ascii="Arial" w:eastAsia="SimSun" w:hAnsi="Arial"/>
                  <w:sz w:val="18"/>
                  <w:lang w:eastAsia="ja-JP"/>
                </w:rPr>
                <w:t>&gt;</w:t>
              </w:r>
              <w:r w:rsidRPr="009118B3">
                <w:rPr>
                  <w:rFonts w:ascii="Arial" w:eastAsia="SimSun" w:hAnsi="Arial"/>
                  <w:i/>
                  <w:sz w:val="18"/>
                  <w:lang w:eastAsia="ja-JP"/>
                </w:rPr>
                <w:t xml:space="preserve">NR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6" w:author="Huawei2" w:date="2019-09-24T15:13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7" w:author="Huawei2" w:date="2019-09-24T15:13:00Z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8" w:author="Huawei2" w:date="2019-09-24T15:13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9" w:author="Huawei2" w:date="2019-09-24T15:13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0" w:author="Huawei2" w:date="2019-09-24T15:13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1" w:author="Huawei2" w:date="2019-09-24T15:13:00Z"/>
                <w:rFonts w:ascii="Arial" w:eastAsia="SimSun" w:hAnsi="Arial" w:cs="Arial"/>
                <w:sz w:val="18"/>
                <w:lang w:eastAsia="ja-JP"/>
              </w:rPr>
            </w:pPr>
            <w:ins w:id="222" w:author="Huawei2" w:date="2019-09-24T15:13:00Z">
              <w:r w:rsidRPr="00187048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9C20BE" w:rsidRPr="00FC6ECB" w:rsidTr="009C20BE">
        <w:trPr>
          <w:ins w:id="223" w:author="Huawei2" w:date="2019-09-24T15:1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224" w:author="Huawei2" w:date="2019-09-24T15:13:00Z"/>
                <w:rFonts w:ascii="Arial" w:eastAsia="SimSun" w:hAnsi="Arial" w:cs="Arial"/>
                <w:sz w:val="18"/>
                <w:lang w:eastAsia="ja-JP"/>
              </w:rPr>
            </w:pPr>
            <w:ins w:id="225" w:author="Huawei2" w:date="2019-09-24T15:13:00Z">
              <w:r w:rsidRPr="009C20BE">
                <w:rPr>
                  <w:rFonts w:ascii="Arial" w:eastAsia="SimSun" w:hAnsi="Arial"/>
                  <w:sz w:val="18"/>
                  <w:lang w:eastAsia="ja-JP"/>
                </w:rPr>
                <w:t>&gt;&gt;</w:t>
              </w:r>
              <w:r w:rsidR="00C141CE">
                <w:rPr>
                  <w:rFonts w:ascii="Arial" w:eastAsia="SimSun" w:hAnsi="Arial"/>
                  <w:sz w:val="18"/>
                  <w:lang w:eastAsia="ja-JP"/>
                </w:rPr>
                <w:t xml:space="preserve"> MDT Configuration-</w:t>
              </w:r>
              <w:r w:rsidRPr="009C20BE">
                <w:rPr>
                  <w:rFonts w:ascii="Arial" w:eastAsia="SimSun" w:hAnsi="Arial"/>
                  <w:sz w:val="18"/>
                  <w:lang w:eastAsia="ja-JP"/>
                </w:rPr>
                <w:t>NR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6" w:author="Huawei2" w:date="2019-09-24T15:13:00Z"/>
                <w:rFonts w:ascii="Arial" w:eastAsia="SimSun" w:hAnsi="Arial" w:cs="Arial"/>
                <w:sz w:val="18"/>
                <w:lang w:eastAsia="zh-CN"/>
              </w:rPr>
            </w:pPr>
            <w:ins w:id="227" w:author="Huawei2" w:date="2019-09-24T15:13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8" w:author="Huawei2" w:date="2019-09-24T15:13:00Z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9" w:author="Huawei2" w:date="2019-09-24T15:13:00Z"/>
                <w:rFonts w:ascii="Arial" w:eastAsia="SimSun" w:hAnsi="Arial" w:cs="Arial"/>
                <w:sz w:val="18"/>
                <w:lang w:eastAsia="ja-JP"/>
              </w:rPr>
            </w:pPr>
            <w:ins w:id="230" w:author="Huawei2" w:date="2019-09-24T15:13:00Z">
              <w:r>
                <w:rPr>
                  <w:rFonts w:ascii="Arial" w:eastAsia="SimSun" w:hAnsi="Arial" w:cs="Arial"/>
                  <w:sz w:val="18"/>
                  <w:lang w:eastAsia="ja-JP"/>
                </w:rPr>
                <w:t>9.3.1.xx</w:t>
              </w:r>
            </w:ins>
            <w:ins w:id="231" w:author="Huawei2" w:date="2019-09-24T15:26:00Z">
              <w:r w:rsidR="009118B3">
                <w:rPr>
                  <w:rFonts w:ascii="Arial" w:eastAsia="SimSun" w:hAnsi="Arial" w:cs="Arial"/>
                  <w:sz w:val="18"/>
                  <w:lang w:eastAsia="ja-JP"/>
                </w:rPr>
                <w:t>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2" w:author="Huawei2" w:date="2019-09-24T15:13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3" w:author="Huawei2" w:date="2019-09-24T15:13:00Z"/>
                <w:rFonts w:ascii="Arial" w:eastAsia="SimSun" w:hAnsi="Arial" w:cs="Arial"/>
                <w:sz w:val="18"/>
                <w:lang w:eastAsia="ja-JP"/>
              </w:rPr>
            </w:pPr>
            <w:ins w:id="234" w:author="Huawei2" w:date="2019-09-24T15:13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5" w:author="Huawei2" w:date="2019-09-24T15:13:00Z"/>
                <w:rFonts w:ascii="Arial" w:eastAsia="SimSun" w:hAnsi="Arial" w:cs="Arial"/>
                <w:sz w:val="18"/>
                <w:lang w:eastAsia="ja-JP"/>
              </w:rPr>
            </w:pPr>
            <w:ins w:id="236" w:author="Huawei2" w:date="2019-09-24T15:13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9C20BE" w:rsidRPr="00FC6ECB" w:rsidTr="009C20BE">
        <w:trPr>
          <w:ins w:id="237" w:author="Huawei2" w:date="2019-09-24T15:1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9118B3" w:rsidDel="009C20BE" w:rsidRDefault="009C20BE" w:rsidP="009964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238" w:author="Huawei2" w:date="2019-09-24T15:13:00Z"/>
                <w:rFonts w:ascii="Arial" w:eastAsia="SimSun" w:hAnsi="Arial" w:cs="Arial"/>
                <w:i/>
                <w:sz w:val="18"/>
                <w:lang w:eastAsia="ja-JP"/>
              </w:rPr>
            </w:pPr>
            <w:ins w:id="239" w:author="Huawei2" w:date="2019-09-24T15:13:00Z">
              <w:r w:rsidRPr="009118B3">
                <w:rPr>
                  <w:rFonts w:ascii="Arial" w:eastAsia="SimSun" w:hAnsi="Arial"/>
                  <w:i/>
                  <w:sz w:val="18"/>
                  <w:lang w:eastAsia="ja-JP"/>
                </w:rPr>
                <w:t xml:space="preserve">&gt; EUTRA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0" w:author="Huawei2" w:date="2019-09-24T15:13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1" w:author="Huawei2" w:date="2019-09-24T15:13:00Z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2" w:author="Huawei2" w:date="2019-09-24T15:13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3" w:author="Huawei2" w:date="2019-09-24T15:13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4" w:author="Huawei2" w:date="2019-09-24T15:13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5" w:author="Huawei2" w:date="2019-09-24T15:13:00Z"/>
                <w:rFonts w:ascii="Arial" w:eastAsia="SimSun" w:hAnsi="Arial" w:cs="Arial"/>
                <w:sz w:val="18"/>
                <w:lang w:eastAsia="ja-JP"/>
              </w:rPr>
            </w:pPr>
            <w:ins w:id="246" w:author="Huawei2" w:date="2019-09-24T15:13:00Z">
              <w:r w:rsidRPr="00187048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9C20BE" w:rsidRPr="00FC6ECB" w:rsidTr="009C20BE">
        <w:trPr>
          <w:ins w:id="247" w:author="Huawei2" w:date="2019-09-24T15:1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248" w:author="Huawei2" w:date="2019-09-24T15:13:00Z"/>
                <w:rFonts w:ascii="Arial" w:eastAsia="SimSun" w:hAnsi="Arial" w:cs="Arial"/>
                <w:sz w:val="18"/>
                <w:lang w:eastAsia="ja-JP"/>
              </w:rPr>
            </w:pPr>
            <w:ins w:id="249" w:author="Huawei2" w:date="2019-09-24T15:13:00Z">
              <w:r w:rsidRPr="009C20BE">
                <w:rPr>
                  <w:rFonts w:ascii="Arial" w:eastAsia="SimSun" w:hAnsi="Arial"/>
                  <w:sz w:val="18"/>
                  <w:lang w:eastAsia="ja-JP"/>
                </w:rPr>
                <w:t>&gt;&gt; MDT Configuration-EUTRA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0" w:author="Huawei2" w:date="2019-09-24T15:13:00Z"/>
                <w:rFonts w:ascii="Arial" w:eastAsia="SimSun" w:hAnsi="Arial" w:cs="Arial"/>
                <w:sz w:val="18"/>
                <w:lang w:eastAsia="zh-CN"/>
              </w:rPr>
            </w:pPr>
            <w:ins w:id="251" w:author="Huawei2" w:date="2019-09-24T15:13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2" w:author="Huawei2" w:date="2019-09-24T15:13:00Z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118B3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3" w:author="Huawei2" w:date="2019-09-24T15:13:00Z"/>
                <w:rFonts w:ascii="Arial" w:eastAsia="SimSun" w:hAnsi="Arial" w:cs="Arial"/>
                <w:sz w:val="18"/>
                <w:lang w:eastAsia="ja-JP"/>
              </w:rPr>
            </w:pPr>
            <w:ins w:id="254" w:author="Huawei2" w:date="2019-09-24T15:13:00Z">
              <w:r>
                <w:rPr>
                  <w:rFonts w:ascii="Arial" w:eastAsia="SimSun" w:hAnsi="Arial" w:cs="Arial"/>
                  <w:sz w:val="18"/>
                  <w:lang w:eastAsia="ja-JP"/>
                </w:rPr>
                <w:t>9.3.1.xx5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5" w:author="Huawei2" w:date="2019-09-24T15:13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6" w:author="Huawei2" w:date="2019-09-24T15:13:00Z"/>
                <w:rFonts w:ascii="Arial" w:eastAsia="SimSun" w:hAnsi="Arial" w:cs="Arial"/>
                <w:sz w:val="18"/>
                <w:lang w:eastAsia="ja-JP"/>
              </w:rPr>
            </w:pPr>
            <w:ins w:id="257" w:author="Huawei2" w:date="2019-09-24T15:13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8" w:author="Huawei2" w:date="2019-09-24T15:13:00Z"/>
                <w:rFonts w:ascii="Arial" w:eastAsia="SimSun" w:hAnsi="Arial" w:cs="Arial"/>
                <w:sz w:val="18"/>
                <w:lang w:eastAsia="ja-JP"/>
              </w:rPr>
            </w:pPr>
            <w:ins w:id="259" w:author="Huawei2" w:date="2019-09-24T15:13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</w:tbl>
    <w:p w:rsidR="00CF28B9" w:rsidRDefault="00CF28B9" w:rsidP="00CF28B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28B9" w:rsidTr="00E6448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F28B9" w:rsidRDefault="00CF28B9" w:rsidP="00E6448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CF28B9" w:rsidRDefault="00CF28B9" w:rsidP="00CF28B9">
      <w:pPr>
        <w:rPr>
          <w:noProof/>
        </w:rPr>
      </w:pPr>
    </w:p>
    <w:p w:rsidR="00CF28B9" w:rsidRPr="00C141CE" w:rsidRDefault="00CF28B9" w:rsidP="00CF28B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60" w:author="Huawei2" w:date="2019-09-24T15:36:00Z"/>
          <w:rFonts w:ascii="Arial" w:eastAsia="MS Mincho" w:hAnsi="Arial"/>
          <w:sz w:val="24"/>
          <w:lang w:eastAsia="en-GB"/>
        </w:rPr>
      </w:pPr>
      <w:bookmarkStart w:id="261" w:name="_Toc13759631"/>
      <w:ins w:id="262" w:author="Huawei2" w:date="2019-09-24T15:36:00Z">
        <w:r w:rsidRPr="00C141CE">
          <w:rPr>
            <w:rFonts w:ascii="Arial" w:eastAsia="MS Mincho" w:hAnsi="Arial"/>
            <w:sz w:val="24"/>
            <w:lang w:eastAsia="en-GB"/>
          </w:rPr>
          <w:lastRenderedPageBreak/>
          <w:t>9.</w:t>
        </w:r>
      </w:ins>
      <w:ins w:id="263" w:author="Huawei2" w:date="2019-09-24T17:15:00Z">
        <w:r>
          <w:rPr>
            <w:rFonts w:ascii="Arial" w:eastAsia="MS Mincho" w:hAnsi="Arial"/>
            <w:sz w:val="24"/>
            <w:lang w:eastAsia="en-GB"/>
          </w:rPr>
          <w:t>3</w:t>
        </w:r>
      </w:ins>
      <w:ins w:id="264" w:author="Huawei2" w:date="2019-09-24T15:36:00Z">
        <w:r w:rsidRPr="00C141CE">
          <w:rPr>
            <w:rFonts w:ascii="Arial" w:eastAsia="MS Mincho" w:hAnsi="Arial"/>
            <w:sz w:val="24"/>
            <w:lang w:eastAsia="en-GB"/>
          </w:rPr>
          <w:t>.1.xx</w:t>
        </w:r>
      </w:ins>
      <w:ins w:id="265" w:author="Huawei2" w:date="2019-09-24T15:37:00Z">
        <w:r>
          <w:rPr>
            <w:rFonts w:ascii="Arial" w:eastAsia="MS Mincho" w:hAnsi="Arial"/>
            <w:sz w:val="24"/>
            <w:lang w:eastAsia="en-GB"/>
          </w:rPr>
          <w:t>2</w:t>
        </w:r>
      </w:ins>
      <w:ins w:id="266" w:author="Huawei2" w:date="2019-09-24T15:36:00Z">
        <w:r w:rsidRPr="00C141CE">
          <w:rPr>
            <w:rFonts w:ascii="Arial" w:eastAsia="MS Mincho" w:hAnsi="Arial"/>
            <w:sz w:val="24"/>
            <w:lang w:eastAsia="en-GB"/>
          </w:rPr>
          <w:tab/>
          <w:t>Management Based MDT Allowed</w:t>
        </w:r>
        <w:bookmarkEnd w:id="261"/>
      </w:ins>
    </w:p>
    <w:p w:rsidR="00CF28B9" w:rsidRPr="00C141CE" w:rsidRDefault="00CF28B9" w:rsidP="00CF28B9">
      <w:pPr>
        <w:tabs>
          <w:tab w:val="left" w:pos="9639"/>
        </w:tabs>
        <w:overflowPunct w:val="0"/>
        <w:autoSpaceDE w:val="0"/>
        <w:autoSpaceDN w:val="0"/>
        <w:adjustRightInd w:val="0"/>
        <w:textAlignment w:val="baseline"/>
        <w:rPr>
          <w:ins w:id="267" w:author="Huawei2" w:date="2019-09-24T15:36:00Z"/>
          <w:rFonts w:eastAsia="MS Mincho"/>
          <w:lang w:eastAsia="en-GB"/>
        </w:rPr>
      </w:pPr>
      <w:ins w:id="268" w:author="Huawei2" w:date="2019-09-24T15:36:00Z">
        <w:r w:rsidRPr="00C141CE">
          <w:rPr>
            <w:rFonts w:eastAsia="MS Mincho"/>
            <w:lang w:eastAsia="en-GB"/>
          </w:rPr>
          <w:t xml:space="preserve">This information element is used by the NG-RAN </w:t>
        </w:r>
        <w:r w:rsidRPr="00C141CE">
          <w:rPr>
            <w:rFonts w:eastAsia="SimSun"/>
            <w:lang w:eastAsia="en-GB"/>
          </w:rPr>
          <w:t xml:space="preserve">to allow selection of the UE for management based </w:t>
        </w:r>
        <w:r w:rsidRPr="00C141CE">
          <w:rPr>
            <w:rFonts w:eastAsia="MS Mincho"/>
            <w:lang w:eastAsia="en-GB"/>
          </w:rPr>
          <w:t>MDT as described in TS 32.422 [11].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CF28B9" w:rsidRPr="00C141CE" w:rsidTr="00E64483">
        <w:trPr>
          <w:ins w:id="269" w:author="Huawei2" w:date="2019-09-24T15:3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0" w:author="Huawei2" w:date="2019-09-24T15:36:00Z"/>
                <w:rFonts w:ascii="Arial" w:eastAsia="MS Mincho" w:hAnsi="Arial" w:cs="Arial"/>
                <w:b/>
                <w:sz w:val="18"/>
                <w:lang w:eastAsia="ja-JP"/>
              </w:rPr>
            </w:pPr>
            <w:ins w:id="271" w:author="Huawei2" w:date="2019-09-24T15:36:00Z">
              <w:r w:rsidRPr="00C141CE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2" w:author="Huawei2" w:date="2019-09-24T15:36:00Z"/>
                <w:rFonts w:ascii="Arial" w:eastAsia="MS Mincho" w:hAnsi="Arial" w:cs="Arial"/>
                <w:b/>
                <w:sz w:val="18"/>
                <w:lang w:eastAsia="ja-JP"/>
              </w:rPr>
            </w:pPr>
            <w:ins w:id="273" w:author="Huawei2" w:date="2019-09-24T15:36:00Z">
              <w:r w:rsidRPr="00C141CE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4" w:author="Huawei2" w:date="2019-09-24T15:36:00Z"/>
                <w:rFonts w:ascii="Arial" w:eastAsia="MS Mincho" w:hAnsi="Arial" w:cs="Arial"/>
                <w:b/>
                <w:sz w:val="18"/>
                <w:lang w:eastAsia="ja-JP"/>
              </w:rPr>
            </w:pPr>
            <w:ins w:id="275" w:author="Huawei2" w:date="2019-09-24T15:36:00Z">
              <w:r w:rsidRPr="00C141CE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6" w:author="Huawei2" w:date="2019-09-24T15:36:00Z"/>
                <w:rFonts w:ascii="Arial" w:eastAsia="MS Mincho" w:hAnsi="Arial" w:cs="Arial"/>
                <w:b/>
                <w:sz w:val="18"/>
                <w:lang w:eastAsia="ja-JP"/>
              </w:rPr>
            </w:pPr>
            <w:ins w:id="277" w:author="Huawei2" w:date="2019-09-24T15:36:00Z">
              <w:r w:rsidRPr="00C141CE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8" w:author="Huawei2" w:date="2019-09-24T15:36:00Z"/>
                <w:rFonts w:ascii="Arial" w:eastAsia="MS Mincho" w:hAnsi="Arial" w:cs="Arial"/>
                <w:b/>
                <w:sz w:val="18"/>
                <w:lang w:eastAsia="ja-JP"/>
              </w:rPr>
            </w:pPr>
            <w:ins w:id="279" w:author="Huawei2" w:date="2019-09-24T15:36:00Z">
              <w:r w:rsidRPr="00C141CE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CF28B9" w:rsidRPr="00C141CE" w:rsidTr="00E64483">
        <w:trPr>
          <w:ins w:id="280" w:author="Huawei2" w:date="2019-09-24T15:3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1" w:author="Huawei2" w:date="2019-09-24T15:36:00Z"/>
                <w:rFonts w:ascii="Arial" w:eastAsia="MS Mincho" w:hAnsi="Arial" w:cs="Arial"/>
                <w:sz w:val="18"/>
                <w:lang w:eastAsia="ja-JP"/>
              </w:rPr>
            </w:pPr>
            <w:ins w:id="282" w:author="Huawei2" w:date="2019-09-24T15:36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Management Based MDT Allowed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3" w:author="Huawei2" w:date="2019-09-24T15:36:00Z"/>
                <w:rFonts w:ascii="Arial" w:eastAsia="MS Mincho" w:hAnsi="Arial" w:cs="Arial"/>
                <w:sz w:val="18"/>
                <w:lang w:eastAsia="ja-JP"/>
              </w:rPr>
            </w:pPr>
            <w:ins w:id="284" w:author="Huawei2" w:date="2019-09-24T15:36:00Z">
              <w:r w:rsidRPr="00C141CE">
                <w:rPr>
                  <w:rFonts w:ascii="Arial" w:eastAsia="MS Mincho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5" w:author="Huawei2" w:date="2019-09-24T15:36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6" w:author="Huawei2" w:date="2019-09-24T15:36:00Z"/>
                <w:rFonts w:ascii="Arial" w:eastAsia="MS Mincho" w:hAnsi="Arial" w:cs="Arial"/>
                <w:sz w:val="18"/>
                <w:lang w:eastAsia="ja-JP"/>
              </w:rPr>
            </w:pPr>
            <w:ins w:id="287" w:author="Huawei2" w:date="2019-09-24T15:36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ENUMERATED (</w:t>
              </w:r>
              <w:r w:rsidRPr="00C141CE">
                <w:rPr>
                  <w:rFonts w:ascii="Arial" w:eastAsia="MS Mincho" w:hAnsi="Arial" w:cs="Arial"/>
                  <w:sz w:val="18"/>
                  <w:lang w:eastAsia="ja-JP"/>
                </w:rPr>
                <w:t>Allowed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 xml:space="preserve">, ...)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8" w:author="Huawei2" w:date="2019-09-24T15:36:00Z"/>
                <w:rFonts w:ascii="Arial" w:eastAsia="MS Mincho" w:hAnsi="Arial" w:cs="Arial"/>
                <w:sz w:val="18"/>
                <w:lang w:eastAsia="ja-JP"/>
              </w:rPr>
            </w:pPr>
          </w:p>
        </w:tc>
      </w:tr>
    </w:tbl>
    <w:p w:rsidR="00CF28B9" w:rsidRPr="00C141CE" w:rsidRDefault="00CF28B9" w:rsidP="00CF28B9">
      <w:pPr>
        <w:rPr>
          <w:ins w:id="289" w:author="Huawei2" w:date="2019-09-24T15:36:00Z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28B9" w:rsidTr="00E25B4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F28B9" w:rsidRDefault="00CF28B9" w:rsidP="00E6448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CF28B9" w:rsidRDefault="00CF28B9" w:rsidP="00CF28B9">
      <w:pPr>
        <w:rPr>
          <w:noProof/>
        </w:rPr>
      </w:pPr>
    </w:p>
    <w:p w:rsidR="00CF28B9" w:rsidRPr="00C141CE" w:rsidRDefault="00CF28B9" w:rsidP="00CF28B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290" w:author="Huawei2" w:date="2019-09-24T15:35:00Z"/>
          <w:rFonts w:ascii="Arial" w:eastAsia="SimSun" w:hAnsi="Arial"/>
          <w:sz w:val="24"/>
          <w:lang w:eastAsia="zh-CN"/>
        </w:rPr>
      </w:pPr>
      <w:bookmarkStart w:id="291" w:name="_Toc5641451"/>
      <w:ins w:id="292" w:author="Huawei2" w:date="2019-09-24T15:35:00Z">
        <w:r w:rsidRPr="00C141CE">
          <w:rPr>
            <w:rFonts w:ascii="Arial" w:eastAsia="Batang" w:hAnsi="Arial"/>
            <w:sz w:val="24"/>
            <w:lang w:eastAsia="en-GB"/>
          </w:rPr>
          <w:t>9.3.1.xx3</w:t>
        </w:r>
        <w:r w:rsidRPr="00C141CE">
          <w:rPr>
            <w:rFonts w:ascii="Arial" w:eastAsia="Batang" w:hAnsi="Arial"/>
            <w:sz w:val="24"/>
            <w:lang w:eastAsia="en-GB"/>
          </w:rPr>
          <w:tab/>
          <w:t xml:space="preserve">MDT </w:t>
        </w:r>
        <w:r w:rsidRPr="00C141CE">
          <w:rPr>
            <w:rFonts w:ascii="Arial" w:eastAsia="SimSun" w:hAnsi="Arial"/>
            <w:sz w:val="24"/>
            <w:lang w:eastAsia="zh-CN"/>
          </w:rPr>
          <w:t>PLMN List</w:t>
        </w:r>
        <w:bookmarkEnd w:id="291"/>
      </w:ins>
    </w:p>
    <w:p w:rsidR="00CF28B9" w:rsidRPr="00C141CE" w:rsidRDefault="00CF28B9" w:rsidP="00CF28B9">
      <w:pPr>
        <w:overflowPunct w:val="0"/>
        <w:autoSpaceDE w:val="0"/>
        <w:autoSpaceDN w:val="0"/>
        <w:adjustRightInd w:val="0"/>
        <w:rPr>
          <w:ins w:id="293" w:author="Huawei2" w:date="2019-09-24T15:35:00Z"/>
          <w:rFonts w:eastAsia="SimSun"/>
          <w:lang w:eastAsia="zh-CN"/>
        </w:rPr>
      </w:pPr>
      <w:ins w:id="294" w:author="Huawei2" w:date="2019-09-24T15:35:00Z">
        <w:r w:rsidRPr="00C141CE">
          <w:rPr>
            <w:rFonts w:eastAsia="SimSun"/>
            <w:lang w:eastAsia="zh-CN"/>
          </w:rPr>
          <w:t xml:space="preserve">The purpose of the </w:t>
        </w:r>
        <w:r w:rsidRPr="00C141CE">
          <w:rPr>
            <w:rFonts w:eastAsia="SimSun"/>
            <w:i/>
            <w:iCs/>
            <w:lang w:eastAsia="zh-CN"/>
          </w:rPr>
          <w:t xml:space="preserve">MDT PLMN List </w:t>
        </w:r>
        <w:r w:rsidRPr="00C141CE">
          <w:rPr>
            <w:rFonts w:eastAsia="SimSun"/>
            <w:lang w:eastAsia="zh-CN"/>
          </w:rPr>
          <w:t xml:space="preserve">IE is to provide the list of PLMN </w:t>
        </w:r>
        <w:r w:rsidRPr="00C141CE">
          <w:rPr>
            <w:rFonts w:eastAsia="SimSun"/>
            <w:lang w:eastAsia="en-GB"/>
          </w:rPr>
          <w:t xml:space="preserve">allowed for </w:t>
        </w:r>
        <w:r w:rsidRPr="00C141CE">
          <w:rPr>
            <w:rFonts w:eastAsia="MS Mincho"/>
            <w:lang w:eastAsia="en-GB"/>
          </w:rPr>
          <w:t>MDT.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8"/>
        <w:gridCol w:w="1080"/>
        <w:gridCol w:w="1504"/>
        <w:gridCol w:w="1984"/>
        <w:gridCol w:w="2410"/>
      </w:tblGrid>
      <w:tr w:rsidR="00CF28B9" w:rsidRPr="00C141CE" w:rsidTr="00E64483">
        <w:trPr>
          <w:jc w:val="center"/>
          <w:ins w:id="295" w:author="Huawei2" w:date="2019-09-24T15:35:00Z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6" w:author="Huawei2" w:date="2019-09-24T15:35:00Z"/>
                <w:rFonts w:ascii="Arial" w:eastAsia="SimSun" w:hAnsi="Arial" w:cs="Arial"/>
                <w:b/>
                <w:sz w:val="18"/>
                <w:lang w:eastAsia="ja-JP"/>
              </w:rPr>
            </w:pPr>
            <w:ins w:id="297" w:author="Huawei2" w:date="2019-09-24T15:35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8" w:author="Huawei2" w:date="2019-09-24T15:35:00Z"/>
                <w:rFonts w:ascii="Arial" w:eastAsia="SimSun" w:hAnsi="Arial" w:cs="Arial"/>
                <w:b/>
                <w:sz w:val="18"/>
                <w:lang w:eastAsia="ja-JP"/>
              </w:rPr>
            </w:pPr>
            <w:ins w:id="299" w:author="Huawei2" w:date="2019-09-24T15:35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0" w:author="Huawei2" w:date="2019-09-24T15:35:00Z"/>
                <w:rFonts w:ascii="Arial" w:eastAsia="SimSun" w:hAnsi="Arial" w:cs="Arial"/>
                <w:b/>
                <w:sz w:val="18"/>
                <w:lang w:eastAsia="ja-JP"/>
              </w:rPr>
            </w:pPr>
            <w:ins w:id="301" w:author="Huawei2" w:date="2019-09-24T15:35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2" w:author="Huawei2" w:date="2019-09-24T15:35:00Z"/>
                <w:rFonts w:ascii="Arial" w:eastAsia="SimSun" w:hAnsi="Arial" w:cs="Arial"/>
                <w:b/>
                <w:sz w:val="18"/>
                <w:lang w:eastAsia="ja-JP"/>
              </w:rPr>
            </w:pPr>
            <w:ins w:id="303" w:author="Huawei2" w:date="2019-09-24T15:35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4" w:author="Huawei2" w:date="2019-09-24T15:35:00Z"/>
                <w:rFonts w:ascii="Arial" w:eastAsia="SimSun" w:hAnsi="Arial" w:cs="Arial"/>
                <w:b/>
                <w:sz w:val="18"/>
                <w:lang w:eastAsia="ja-JP"/>
              </w:rPr>
            </w:pPr>
            <w:ins w:id="305" w:author="Huawei2" w:date="2019-09-24T15:35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CF28B9" w:rsidRPr="00C141CE" w:rsidTr="00E64483">
        <w:trPr>
          <w:jc w:val="center"/>
          <w:ins w:id="306" w:author="Huawei2" w:date="2019-09-24T15:35:00Z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7" w:author="Huawei2" w:date="2019-09-24T15:35:00Z"/>
                <w:rFonts w:ascii="Arial" w:eastAsia="SimSun" w:hAnsi="Arial" w:cs="Arial"/>
                <w:b/>
                <w:sz w:val="18"/>
                <w:lang w:eastAsia="zh-CN"/>
              </w:rPr>
            </w:pPr>
            <w:ins w:id="308" w:author="Huawei2" w:date="2019-09-24T15:35:00Z">
              <w:r w:rsidRPr="00C141CE">
                <w:rPr>
                  <w:rFonts w:ascii="Arial" w:eastAsia="SimSun" w:hAnsi="Arial" w:cs="Arial"/>
                  <w:b/>
                  <w:sz w:val="18"/>
                  <w:lang w:eastAsia="zh-CN"/>
                </w:rPr>
                <w:t>MDT PLMN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9" w:author="Huawei2" w:date="2019-09-24T15:35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0" w:author="Huawei2" w:date="2019-09-24T15:35:00Z"/>
                <w:rFonts w:ascii="Arial" w:eastAsia="SimSun" w:hAnsi="Arial" w:cs="Arial"/>
                <w:sz w:val="18"/>
                <w:lang w:eastAsia="ja-JP"/>
              </w:rPr>
            </w:pPr>
            <w:ins w:id="311" w:author="Huawei2" w:date="2019-09-24T15:35:00Z"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>1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ja-JP"/>
                </w:rPr>
                <w:t>..&lt;maxnoof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>MDT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ja-JP"/>
                </w:rPr>
                <w:t>PLMNs&gt;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2" w:author="Huawei2" w:date="2019-09-24T15:35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3" w:author="Huawei2" w:date="2019-09-24T15:35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CF28B9" w:rsidRPr="00C141CE" w:rsidTr="00E64483">
        <w:trPr>
          <w:jc w:val="center"/>
          <w:ins w:id="314" w:author="Huawei2" w:date="2019-09-24T15:35:00Z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315" w:author="Huawei2" w:date="2019-09-24T15:35:00Z"/>
                <w:rFonts w:ascii="Arial" w:eastAsia="SimSun" w:hAnsi="Arial" w:cs="Arial"/>
                <w:sz w:val="18"/>
                <w:lang w:eastAsia="zh-CN"/>
              </w:rPr>
            </w:pPr>
            <w:ins w:id="316" w:author="Huawei2" w:date="2019-09-24T15:35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7" w:author="Huawei2" w:date="2019-09-24T15:35:00Z"/>
                <w:rFonts w:ascii="Arial" w:eastAsia="SimSun" w:hAnsi="Arial" w:cs="Arial"/>
                <w:sz w:val="18"/>
                <w:lang w:eastAsia="zh-CN"/>
              </w:rPr>
            </w:pPr>
            <w:ins w:id="318" w:author="Huawei2" w:date="2019-09-24T15:35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9" w:author="Huawei2" w:date="2019-09-24T15:35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0" w:author="Huawei2" w:date="2019-09-24T15:35:00Z"/>
                <w:rFonts w:ascii="Arial" w:eastAsia="SimSun" w:hAnsi="Arial" w:cs="Arial"/>
                <w:i/>
                <w:sz w:val="18"/>
                <w:lang w:eastAsia="zh-CN"/>
              </w:rPr>
            </w:pPr>
            <w:ins w:id="321" w:author="Huawei2" w:date="2019-09-24T15:35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9.3.3.5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2" w:author="Huawei2" w:date="2019-09-24T15:35:00Z"/>
                <w:rFonts w:ascii="Arial" w:eastAsia="SimSun" w:hAnsi="Arial" w:cs="Arial"/>
                <w:sz w:val="18"/>
                <w:lang w:eastAsia="ja-JP"/>
              </w:rPr>
            </w:pPr>
          </w:p>
        </w:tc>
      </w:tr>
    </w:tbl>
    <w:p w:rsidR="00CF28B9" w:rsidRPr="00C141CE" w:rsidRDefault="00CF28B9" w:rsidP="00CF28B9">
      <w:pPr>
        <w:overflowPunct w:val="0"/>
        <w:autoSpaceDE w:val="0"/>
        <w:autoSpaceDN w:val="0"/>
        <w:adjustRightInd w:val="0"/>
        <w:rPr>
          <w:ins w:id="323" w:author="Huawei2" w:date="2019-09-24T15:35:00Z"/>
          <w:rFonts w:eastAsia="SimSun"/>
          <w:lang w:eastAsia="en-GB"/>
        </w:rPr>
      </w:pPr>
    </w:p>
    <w:tbl>
      <w:tblPr>
        <w:tblpPr w:leftFromText="180" w:rightFromText="180" w:vertAnchor="text" w:horzAnchor="margin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8"/>
        <w:gridCol w:w="6300"/>
      </w:tblGrid>
      <w:tr w:rsidR="00CF28B9" w:rsidRPr="00C141CE" w:rsidTr="00E64483">
        <w:trPr>
          <w:ins w:id="324" w:author="Huawei2" w:date="2019-09-24T15:35:00Z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5" w:author="Huawei2" w:date="2019-09-24T15:35:00Z"/>
                <w:rFonts w:ascii="Arial" w:eastAsia="SimSun" w:hAnsi="Arial" w:cs="Arial"/>
                <w:b/>
                <w:sz w:val="18"/>
                <w:lang w:eastAsia="ja-JP"/>
              </w:rPr>
            </w:pPr>
            <w:ins w:id="326" w:author="Huawei2" w:date="2019-09-24T15:35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7" w:author="Huawei2" w:date="2019-09-24T15:35:00Z"/>
                <w:rFonts w:ascii="Arial" w:eastAsia="SimSun" w:hAnsi="Arial" w:cs="Arial"/>
                <w:b/>
                <w:sz w:val="18"/>
                <w:lang w:eastAsia="ja-JP"/>
              </w:rPr>
            </w:pPr>
            <w:ins w:id="328" w:author="Huawei2" w:date="2019-09-24T15:35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CF28B9" w:rsidRPr="00C141CE" w:rsidTr="00E64483">
        <w:trPr>
          <w:ins w:id="329" w:author="Huawei2" w:date="2019-09-24T15:35:00Z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0" w:author="Huawei2" w:date="2019-09-24T15:35:00Z"/>
                <w:rFonts w:ascii="Arial" w:eastAsia="MS Mincho" w:hAnsi="Arial" w:cs="Arial"/>
                <w:sz w:val="18"/>
                <w:lang w:eastAsia="ja-JP"/>
              </w:rPr>
            </w:pPr>
            <w:ins w:id="331" w:author="Huawei2" w:date="2019-09-24T15:35:00Z">
              <w:r w:rsidRPr="00C141CE">
                <w:rPr>
                  <w:rFonts w:ascii="Arial" w:eastAsia="MS Mincho" w:hAnsi="Arial" w:cs="Arial"/>
                  <w:sz w:val="18"/>
                  <w:lang w:eastAsia="ja-JP"/>
                </w:rPr>
                <w:t>m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axnoof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MDT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PLMNs</w:t>
              </w:r>
            </w:ins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2" w:author="Huawei2" w:date="2019-09-24T15:35:00Z"/>
                <w:rFonts w:ascii="Arial" w:eastAsia="SimSun" w:hAnsi="Arial" w:cs="Arial"/>
                <w:sz w:val="18"/>
                <w:lang w:eastAsia="ja-JP"/>
              </w:rPr>
            </w:pPr>
            <w:ins w:id="333" w:author="Huawei2" w:date="2019-09-24T15:35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Maximum no. of PLMNs in the MDT PLMN list. Value is 16.</w:t>
              </w:r>
            </w:ins>
          </w:p>
        </w:tc>
      </w:tr>
    </w:tbl>
    <w:p w:rsidR="00CF28B9" w:rsidRDefault="00CF28B9" w:rsidP="00CF28B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141CE" w:rsidTr="00E25B4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141CE" w:rsidRDefault="00C141CE" w:rsidP="00C141C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C141CE" w:rsidRDefault="00C141CE" w:rsidP="00C141CE">
      <w:pPr>
        <w:rPr>
          <w:noProof/>
        </w:rPr>
      </w:pPr>
    </w:p>
    <w:p w:rsidR="00C141CE" w:rsidRPr="00C141CE" w:rsidRDefault="00C141CE" w:rsidP="00C141C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334" w:author="Huawei2" w:date="2019-09-24T15:29:00Z"/>
          <w:rFonts w:ascii="Arial" w:eastAsia="SimSun" w:hAnsi="Arial"/>
          <w:sz w:val="24"/>
          <w:lang w:eastAsia="zh-CN"/>
        </w:rPr>
      </w:pPr>
      <w:bookmarkStart w:id="335" w:name="_Toc5641443"/>
      <w:ins w:id="336" w:author="Huawei2" w:date="2019-09-24T15:29:00Z">
        <w:r w:rsidRPr="00C141CE">
          <w:rPr>
            <w:rFonts w:ascii="Arial" w:eastAsia="Batang" w:hAnsi="Arial"/>
            <w:sz w:val="24"/>
            <w:lang w:eastAsia="en-GB"/>
          </w:rPr>
          <w:t>9.3.1.</w:t>
        </w:r>
        <w:r w:rsidRPr="00C141CE">
          <w:rPr>
            <w:rFonts w:ascii="Arial" w:eastAsia="SimSun" w:hAnsi="Arial"/>
            <w:sz w:val="24"/>
            <w:lang w:eastAsia="zh-CN"/>
          </w:rPr>
          <w:t>xx</w:t>
        </w:r>
        <w:r>
          <w:rPr>
            <w:rFonts w:ascii="Arial" w:eastAsia="SimSun" w:hAnsi="Arial"/>
            <w:sz w:val="24"/>
            <w:lang w:eastAsia="zh-CN"/>
          </w:rPr>
          <w:t>4</w:t>
        </w:r>
        <w:r w:rsidRPr="00C141CE">
          <w:rPr>
            <w:rFonts w:ascii="Arial" w:eastAsia="Batang" w:hAnsi="Arial"/>
            <w:sz w:val="24"/>
            <w:lang w:eastAsia="en-GB"/>
          </w:rPr>
          <w:tab/>
          <w:t>MDT C</w:t>
        </w:r>
        <w:r w:rsidRPr="00C141CE">
          <w:rPr>
            <w:rFonts w:ascii="Arial" w:eastAsia="SimSun" w:hAnsi="Arial"/>
            <w:sz w:val="24"/>
            <w:lang w:eastAsia="zh-CN"/>
          </w:rPr>
          <w:t>onfiguration</w:t>
        </w:r>
        <w:bookmarkEnd w:id="335"/>
        <w:r w:rsidRPr="00C141CE">
          <w:rPr>
            <w:rFonts w:ascii="Arial" w:eastAsia="SimSun" w:hAnsi="Arial"/>
            <w:sz w:val="24"/>
            <w:lang w:eastAsia="zh-CN"/>
          </w:rPr>
          <w:t>-NR</w:t>
        </w:r>
      </w:ins>
    </w:p>
    <w:p w:rsidR="00C141CE" w:rsidRPr="00C141CE" w:rsidRDefault="00C141CE" w:rsidP="00C141CE">
      <w:pPr>
        <w:overflowPunct w:val="0"/>
        <w:autoSpaceDE w:val="0"/>
        <w:autoSpaceDN w:val="0"/>
        <w:adjustRightInd w:val="0"/>
        <w:rPr>
          <w:ins w:id="337" w:author="Huawei2" w:date="2019-09-24T15:29:00Z"/>
          <w:rFonts w:eastAsia="SimSun"/>
          <w:lang w:eastAsia="zh-CN"/>
        </w:rPr>
      </w:pPr>
      <w:ins w:id="338" w:author="Huawei2" w:date="2019-09-24T15:29:00Z">
        <w:r w:rsidRPr="00C141CE">
          <w:rPr>
            <w:rFonts w:eastAsia="SimSun"/>
            <w:lang w:eastAsia="zh-CN"/>
          </w:rPr>
          <w:t>The IE defines the MDT configuration parameters of NR.</w:t>
        </w:r>
      </w:ins>
    </w:p>
    <w:tbl>
      <w:tblPr>
        <w:tblW w:w="997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1429"/>
        <w:gridCol w:w="1842"/>
        <w:gridCol w:w="1276"/>
        <w:gridCol w:w="729"/>
        <w:gridCol w:w="1114"/>
      </w:tblGrid>
      <w:tr w:rsidR="00C141CE" w:rsidRPr="00C141CE" w:rsidTr="00F61DE1">
        <w:trPr>
          <w:ins w:id="339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0" w:author="Huawei2" w:date="2019-09-24T15:29:00Z"/>
                <w:rFonts w:ascii="Arial" w:eastAsia="SimSun" w:hAnsi="Arial" w:cs="Arial"/>
                <w:b/>
                <w:sz w:val="18"/>
                <w:lang w:eastAsia="ja-JP"/>
              </w:rPr>
            </w:pPr>
            <w:ins w:id="341" w:author="Huawei2" w:date="2019-09-24T15:29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2" w:author="Huawei2" w:date="2019-09-24T15:29:00Z"/>
                <w:rFonts w:ascii="Arial" w:eastAsia="SimSun" w:hAnsi="Arial" w:cs="Arial"/>
                <w:b/>
                <w:sz w:val="18"/>
                <w:lang w:eastAsia="ja-JP"/>
              </w:rPr>
            </w:pPr>
            <w:ins w:id="343" w:author="Huawei2" w:date="2019-09-24T15:29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4" w:author="Huawei2" w:date="2019-09-24T15:29:00Z"/>
                <w:rFonts w:ascii="Arial" w:eastAsia="SimSun" w:hAnsi="Arial" w:cs="Arial"/>
                <w:b/>
                <w:sz w:val="18"/>
                <w:lang w:eastAsia="ja-JP"/>
              </w:rPr>
            </w:pPr>
            <w:ins w:id="345" w:author="Huawei2" w:date="2019-09-24T15:29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6" w:author="Huawei2" w:date="2019-09-24T15:29:00Z"/>
                <w:rFonts w:ascii="Arial" w:eastAsia="SimSun" w:hAnsi="Arial" w:cs="Arial"/>
                <w:b/>
                <w:sz w:val="18"/>
                <w:lang w:eastAsia="ja-JP"/>
              </w:rPr>
            </w:pPr>
            <w:ins w:id="347" w:author="Huawei2" w:date="2019-09-24T15:29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8" w:author="Huawei2" w:date="2019-09-24T15:29:00Z"/>
                <w:rFonts w:ascii="Arial" w:eastAsia="SimSun" w:hAnsi="Arial" w:cs="Arial"/>
                <w:b/>
                <w:sz w:val="18"/>
                <w:lang w:eastAsia="ja-JP"/>
              </w:rPr>
            </w:pPr>
            <w:ins w:id="349" w:author="Huawei2" w:date="2019-09-24T15:29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0" w:author="Huawei2" w:date="2019-09-24T15:29:00Z"/>
                <w:rFonts w:ascii="Arial" w:eastAsia="SimSun" w:hAnsi="Arial" w:cs="Arial"/>
                <w:b/>
                <w:sz w:val="18"/>
                <w:lang w:eastAsia="ja-JP"/>
              </w:rPr>
            </w:pPr>
            <w:ins w:id="351" w:author="Huawei2" w:date="2019-09-24T15:29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2" w:author="Huawei2" w:date="2019-09-24T15:29:00Z"/>
                <w:rFonts w:ascii="Arial" w:eastAsia="SimSun" w:hAnsi="Arial" w:cs="Arial"/>
                <w:b/>
                <w:sz w:val="18"/>
                <w:lang w:eastAsia="ja-JP"/>
              </w:rPr>
            </w:pPr>
            <w:ins w:id="353" w:author="Huawei2" w:date="2019-09-24T15:29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C141CE" w:rsidRPr="00C141CE" w:rsidTr="00F61DE1">
        <w:trPr>
          <w:ins w:id="354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5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  <w:ins w:id="356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MDT 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7" w:author="Huawei2" w:date="2019-09-24T15:29:00Z"/>
                <w:rFonts w:ascii="Arial" w:eastAsia="SimSun" w:hAnsi="Arial" w:cs="Arial"/>
                <w:sz w:val="18"/>
                <w:lang w:eastAsia="zh-CN"/>
              </w:rPr>
            </w:pPr>
            <w:ins w:id="358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9" w:author="Huawei2" w:date="2019-09-24T15:29:00Z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0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  <w:ins w:id="361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ENUMERATED</w:t>
              </w:r>
            </w:ins>
            <w:r w:rsidR="002B0087">
              <w:rPr>
                <w:rFonts w:ascii="Arial" w:eastAsia="SimSun" w:hAnsi="Arial" w:cs="Arial"/>
                <w:sz w:val="18"/>
                <w:lang w:eastAsia="ja-JP"/>
              </w:rPr>
              <w:t xml:space="preserve"> </w:t>
            </w:r>
            <w:ins w:id="362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(Immediate MDT only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 xml:space="preserve">, 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Logged MDT only, Immediate MDT and Trace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,…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3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4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  <w:ins w:id="365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6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  <w:ins w:id="367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141CE" w:rsidRPr="00C141CE" w:rsidTr="00F61DE1">
        <w:trPr>
          <w:ins w:id="368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9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  <w:ins w:id="370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CHOICE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ja-JP"/>
                </w:rPr>
                <w:t xml:space="preserve"> </w:t>
              </w:r>
              <w:bookmarkStart w:id="371" w:name="OLE_LINK58"/>
              <w:bookmarkStart w:id="372" w:name="OLE_LINK59"/>
              <w:bookmarkStart w:id="373" w:name="OLE_LINK62"/>
              <w:r w:rsidRPr="00C141CE">
                <w:rPr>
                  <w:rFonts w:ascii="Arial" w:eastAsia="SimSun" w:hAnsi="Arial" w:cs="Arial"/>
                  <w:i/>
                  <w:sz w:val="18"/>
                  <w:lang w:eastAsia="ja-JP"/>
                </w:rPr>
                <w:t>Area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 xml:space="preserve"> Scope of MDT</w:t>
              </w:r>
              <w:bookmarkEnd w:id="371"/>
              <w:bookmarkEnd w:id="372"/>
              <w:bookmarkEnd w:id="373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4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  <w:ins w:id="375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6" w:author="Huawei2" w:date="2019-09-24T15:29:00Z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574802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7" w:author="Huawei2" w:date="2019-09-24T15:29:00Z"/>
                <w:rFonts w:ascii="Arial" w:eastAsia="SimSun" w:hAnsi="Arial" w:cs="Arial"/>
                <w:sz w:val="18"/>
                <w:lang w:eastAsia="zh-CN"/>
              </w:rPr>
            </w:pPr>
            <w:ins w:id="378" w:author="Huawei004" w:date="2019-10-17T08:38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F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FS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9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0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  <w:ins w:id="381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2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  <w:ins w:id="383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141CE" w:rsidRPr="00C141CE" w:rsidTr="00F61DE1">
        <w:trPr>
          <w:ins w:id="384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385" w:author="Huawei2" w:date="2019-09-24T15:29:00Z"/>
                <w:rFonts w:ascii="Arial" w:eastAsia="SimSun" w:hAnsi="Arial" w:cs="Arial"/>
                <w:sz w:val="18"/>
                <w:lang w:eastAsia="zh-CN"/>
              </w:rPr>
            </w:pPr>
            <w:ins w:id="386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>Cell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7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8" w:author="Huawei2" w:date="2019-09-24T15:29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9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0" w:author="Huawei2" w:date="2019-09-24T15:29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1" w:author="Huawei2" w:date="2019-09-24T15:29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2" w:author="Huawei2" w:date="2019-09-24T15:29:00Z"/>
                <w:rFonts w:ascii="Arial" w:eastAsia="SimSun" w:hAnsi="Arial" w:cs="Arial"/>
                <w:bCs/>
                <w:sz w:val="18"/>
                <w:lang w:eastAsia="zh-CN"/>
              </w:rPr>
            </w:pPr>
            <w:ins w:id="393" w:author="Huawei2" w:date="2019-09-24T15:29:00Z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F61DE1">
        <w:trPr>
          <w:ins w:id="394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395" w:author="Huawei2" w:date="2019-09-24T15:29:00Z"/>
                <w:rFonts w:ascii="Arial" w:eastAsia="SimSun" w:hAnsi="Arial" w:cs="Arial"/>
                <w:iCs/>
                <w:sz w:val="18"/>
                <w:lang w:eastAsia="zh-CN"/>
              </w:rPr>
            </w:pPr>
            <w:ins w:id="396" w:author="Huawei2" w:date="2019-09-24T15:29:00Z">
              <w:r w:rsidRPr="00C141CE">
                <w:rPr>
                  <w:rFonts w:ascii="Arial" w:eastAsia="SimSun" w:hAnsi="Arial" w:cs="Arial"/>
                  <w:iCs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SimSun" w:hAnsi="Arial" w:cs="Arial"/>
                  <w:iCs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SimSun" w:hAnsi="Arial" w:cs="Arial"/>
                  <w:b/>
                  <w:iCs/>
                  <w:sz w:val="18"/>
                  <w:lang w:eastAsia="ja-JP"/>
                </w:rPr>
                <w:t>Cell ID List</w:t>
              </w:r>
              <w:r w:rsidRPr="00C141CE">
                <w:rPr>
                  <w:rFonts w:ascii="Arial" w:eastAsia="SimSun" w:hAnsi="Arial" w:cs="Arial"/>
                  <w:b/>
                  <w:iCs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7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8" w:author="Huawei2" w:date="2019-09-24T15:29:00Z"/>
                <w:rFonts w:ascii="Arial" w:eastAsia="SimSun" w:hAnsi="Arial" w:cs="Arial"/>
                <w:bCs/>
                <w:sz w:val="18"/>
                <w:lang w:eastAsia="ja-JP"/>
              </w:rPr>
            </w:pPr>
            <w:ins w:id="399" w:author="Huawei2" w:date="2019-09-24T15:29:00Z"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 xml:space="preserve">1 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ja-JP"/>
                </w:rPr>
                <w:t>.. &lt;maxnoofCellID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>forMDT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0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1" w:author="Huawei2" w:date="2019-09-24T15:29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2" w:author="Huawei2" w:date="2019-09-24T15:29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3" w:author="Huawei2" w:date="2019-09-24T15:29:00Z"/>
                <w:rFonts w:ascii="Arial" w:eastAsia="SimSun" w:hAnsi="Arial" w:cs="Arial"/>
                <w:bCs/>
                <w:sz w:val="18"/>
                <w:lang w:eastAsia="zh-CN"/>
              </w:rPr>
            </w:pPr>
            <w:ins w:id="404" w:author="Huawei2" w:date="2019-09-24T15:29:00Z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F61DE1">
        <w:trPr>
          <w:ins w:id="405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406" w:author="Huawei2" w:date="2019-09-24T15:29:00Z"/>
                <w:rFonts w:ascii="Arial" w:eastAsia="SimSun" w:hAnsi="Arial" w:cs="Arial"/>
                <w:iCs/>
                <w:sz w:val="18"/>
                <w:lang w:eastAsia="ja-JP"/>
              </w:rPr>
            </w:pPr>
            <w:ins w:id="407" w:author="Huawei2" w:date="2019-09-24T15:29:00Z">
              <w:r w:rsidRPr="00C141CE">
                <w:rPr>
                  <w:rFonts w:ascii="Arial" w:eastAsia="SimSun" w:hAnsi="Arial" w:cs="Arial"/>
                  <w:iCs/>
                  <w:sz w:val="18"/>
                  <w:lang w:eastAsia="ja-JP"/>
                </w:rPr>
                <w:t>&gt;&gt;</w:t>
              </w:r>
              <w:r w:rsidRPr="00C141CE">
                <w:rPr>
                  <w:rFonts w:ascii="Arial" w:eastAsia="SimSun" w:hAnsi="Arial" w:cs="Arial"/>
                  <w:iCs/>
                  <w:sz w:val="18"/>
                  <w:lang w:eastAsia="zh-CN"/>
                </w:rPr>
                <w:t xml:space="preserve">&gt;NR </w:t>
              </w:r>
              <w:r w:rsidRPr="00C141CE">
                <w:rPr>
                  <w:rFonts w:ascii="Arial" w:eastAsia="SimSun" w:hAnsi="Arial" w:cs="Arial"/>
                  <w:iCs/>
                  <w:sz w:val="18"/>
                  <w:lang w:eastAsia="ja-JP"/>
                </w:rPr>
                <w:t>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8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  <w:ins w:id="409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0" w:author="Huawei2" w:date="2019-09-24T15:29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1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  <w:ins w:id="412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9.3.1.7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3" w:author="Huawei2" w:date="2019-09-24T15:29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4" w:author="Huawei2" w:date="2019-09-24T15:29:00Z"/>
                <w:rFonts w:ascii="Arial" w:eastAsia="SimSun" w:hAnsi="Arial" w:cs="Arial"/>
                <w:bCs/>
                <w:sz w:val="18"/>
                <w:lang w:eastAsia="zh-CN"/>
              </w:rPr>
            </w:pPr>
            <w:ins w:id="415" w:author="Huawei2" w:date="2019-09-24T15:29:00Z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6" w:author="Huawei2" w:date="2019-09-24T15:29:00Z"/>
                <w:rFonts w:ascii="Arial" w:eastAsia="SimSun" w:hAnsi="Arial" w:cs="Arial"/>
                <w:bCs/>
                <w:sz w:val="18"/>
                <w:lang w:eastAsia="zh-CN"/>
              </w:rPr>
            </w:pPr>
            <w:ins w:id="417" w:author="Huawei2" w:date="2019-09-24T15:29:00Z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F61DE1">
        <w:trPr>
          <w:ins w:id="418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419" w:author="Huawei2" w:date="2019-09-24T15:29:00Z"/>
                <w:rFonts w:ascii="Arial" w:eastAsia="SimSun" w:hAnsi="Arial" w:cs="Arial"/>
                <w:sz w:val="18"/>
                <w:lang w:eastAsia="zh-CN"/>
              </w:rPr>
            </w:pPr>
            <w:ins w:id="420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>TA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1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2" w:author="Huawei2" w:date="2019-09-24T15:29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3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4" w:author="Huawei2" w:date="2019-09-24T15:29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5" w:author="Huawei2" w:date="2019-09-24T15:29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6" w:author="Huawei2" w:date="2019-09-24T15:29:00Z"/>
                <w:rFonts w:ascii="Arial" w:eastAsia="SimSun" w:hAnsi="Arial" w:cs="Arial"/>
                <w:bCs/>
                <w:sz w:val="18"/>
                <w:lang w:eastAsia="zh-CN"/>
              </w:rPr>
            </w:pPr>
            <w:ins w:id="427" w:author="Huawei2" w:date="2019-09-24T15:29:00Z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F61DE1">
        <w:trPr>
          <w:ins w:id="428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429" w:author="Huawei2" w:date="2019-09-24T15:29:00Z"/>
                <w:rFonts w:ascii="Arial" w:eastAsia="SimSun" w:hAnsi="Arial" w:cs="Arial"/>
                <w:iCs/>
                <w:sz w:val="18"/>
                <w:lang w:eastAsia="zh-CN"/>
              </w:rPr>
            </w:pPr>
            <w:ins w:id="430" w:author="Huawei2" w:date="2019-09-24T15:29:00Z">
              <w:r w:rsidRPr="00C141CE">
                <w:rPr>
                  <w:rFonts w:ascii="Arial" w:eastAsia="SimSun" w:hAnsi="Arial" w:cs="Arial"/>
                  <w:iCs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SimSun" w:hAnsi="Arial" w:cs="Arial"/>
                  <w:iCs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SimSun" w:hAnsi="Arial" w:cs="Arial"/>
                  <w:b/>
                  <w:iCs/>
                  <w:sz w:val="18"/>
                  <w:lang w:eastAsia="ja-JP"/>
                </w:rPr>
                <w:t>TA List</w:t>
              </w:r>
              <w:r w:rsidRPr="00C141CE">
                <w:rPr>
                  <w:rFonts w:ascii="Arial" w:eastAsia="SimSun" w:hAnsi="Arial" w:cs="Arial"/>
                  <w:b/>
                  <w:iCs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1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2" w:author="Huawei2" w:date="2019-09-24T15:29:00Z"/>
                <w:rFonts w:ascii="Arial" w:eastAsia="SimSun" w:hAnsi="Arial" w:cs="Arial"/>
                <w:i/>
                <w:sz w:val="18"/>
                <w:lang w:eastAsia="zh-CN"/>
              </w:rPr>
            </w:pPr>
            <w:ins w:id="433" w:author="Huawei2" w:date="2019-09-24T15:29:00Z"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>1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ja-JP"/>
                </w:rPr>
                <w:t xml:space="preserve"> .. &lt;maxnoofTA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>forMDT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4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5" w:author="Huawei2" w:date="2019-09-24T15:29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6" w:author="Huawei2" w:date="2019-09-24T15:29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7" w:author="Huawei2" w:date="2019-09-24T15:29:00Z"/>
                <w:rFonts w:ascii="Arial" w:eastAsia="SimSun" w:hAnsi="Arial" w:cs="Arial"/>
                <w:bCs/>
                <w:sz w:val="18"/>
                <w:lang w:eastAsia="zh-CN"/>
              </w:rPr>
            </w:pPr>
            <w:ins w:id="438" w:author="Huawei2" w:date="2019-09-24T15:29:00Z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F61DE1">
        <w:trPr>
          <w:ins w:id="439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440" w:author="Huawei2" w:date="2019-09-24T15:29:00Z"/>
                <w:rFonts w:ascii="Arial" w:eastAsia="SimSun" w:hAnsi="Arial" w:cs="Arial"/>
                <w:iCs/>
                <w:sz w:val="18"/>
                <w:lang w:eastAsia="ja-JP"/>
              </w:rPr>
            </w:pPr>
            <w:ins w:id="441" w:author="Huawei2" w:date="2019-09-24T15:29:00Z">
              <w:r w:rsidRPr="00C141CE">
                <w:rPr>
                  <w:rFonts w:ascii="Arial" w:eastAsia="SimSun" w:hAnsi="Arial" w:cs="Arial"/>
                  <w:iCs/>
                  <w:sz w:val="18"/>
                  <w:lang w:eastAsia="ja-JP"/>
                </w:rPr>
                <w:t>&gt;&gt;</w:t>
              </w:r>
              <w:r w:rsidRPr="00C141CE">
                <w:rPr>
                  <w:rFonts w:ascii="Arial" w:eastAsia="SimSun" w:hAnsi="Arial" w:cs="Arial"/>
                  <w:iCs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SimSun" w:hAnsi="Arial" w:cs="Arial"/>
                  <w:iCs/>
                  <w:sz w:val="18"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2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  <w:ins w:id="443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4" w:author="Huawei2" w:date="2019-09-24T15:29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5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  <w:ins w:id="446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9.3.3.10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7" w:author="Huawei2" w:date="2019-09-24T15:29:00Z"/>
                <w:rFonts w:ascii="Arial" w:eastAsia="SimSun" w:hAnsi="Arial" w:cs="Arial"/>
                <w:bCs/>
                <w:sz w:val="18"/>
                <w:lang w:eastAsia="zh-CN"/>
              </w:rPr>
            </w:pPr>
            <w:ins w:id="448" w:author="Huawei2" w:date="2019-09-24T15:29:00Z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The TAI is derived using the current serving PLMN.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9" w:author="Huawei2" w:date="2019-09-24T15:29:00Z"/>
                <w:rFonts w:ascii="Arial" w:eastAsia="SimSun" w:hAnsi="Arial" w:cs="Arial"/>
                <w:bCs/>
                <w:sz w:val="18"/>
                <w:lang w:eastAsia="zh-CN"/>
              </w:rPr>
            </w:pPr>
            <w:ins w:id="450" w:author="Huawei2" w:date="2019-09-24T15:29:00Z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1" w:author="Huawei2" w:date="2019-09-24T15:29:00Z"/>
                <w:rFonts w:ascii="Arial" w:eastAsia="SimSun" w:hAnsi="Arial" w:cs="Arial"/>
                <w:bCs/>
                <w:sz w:val="18"/>
                <w:lang w:eastAsia="zh-CN"/>
              </w:rPr>
            </w:pPr>
            <w:ins w:id="452" w:author="Huawei2" w:date="2019-09-24T15:29:00Z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F61DE1">
        <w:trPr>
          <w:ins w:id="453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454" w:author="Huawei2" w:date="2019-09-24T15:29:00Z"/>
                <w:rFonts w:ascii="Arial" w:eastAsia="SimSun" w:hAnsi="Arial" w:cs="Arial"/>
                <w:sz w:val="18"/>
                <w:lang w:eastAsia="zh-CN"/>
              </w:rPr>
            </w:pPr>
            <w:ins w:id="455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>PLMN Wide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6" w:author="Huawei2" w:date="2019-09-24T15:29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7" w:author="Huawei2" w:date="2019-09-24T15:29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8" w:author="Huawei2" w:date="2019-09-24T15:29:00Z"/>
                <w:rFonts w:ascii="Arial" w:eastAsia="SimSun" w:hAnsi="Arial" w:cs="Arial"/>
                <w:sz w:val="18"/>
                <w:lang w:eastAsia="zh-CN"/>
              </w:rPr>
            </w:pPr>
            <w:ins w:id="459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NULL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0" w:author="Huawei2" w:date="2019-09-24T15:29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1" w:author="Huawei2" w:date="2019-09-24T15:29:00Z"/>
                <w:rFonts w:ascii="Arial" w:eastAsia="SimSun" w:hAnsi="Arial" w:cs="Arial"/>
                <w:bCs/>
                <w:sz w:val="18"/>
                <w:lang w:eastAsia="zh-CN"/>
              </w:rPr>
            </w:pPr>
            <w:ins w:id="462" w:author="Huawei2" w:date="2019-09-24T15:29:00Z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3" w:author="Huawei2" w:date="2019-09-24T15:29:00Z"/>
                <w:rFonts w:ascii="Arial" w:eastAsia="SimSun" w:hAnsi="Arial" w:cs="Arial"/>
                <w:bCs/>
                <w:sz w:val="18"/>
                <w:lang w:eastAsia="zh-CN"/>
              </w:rPr>
            </w:pPr>
            <w:ins w:id="464" w:author="Huawei2" w:date="2019-09-24T15:29:00Z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F61DE1">
        <w:trPr>
          <w:ins w:id="465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466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  <w:ins w:id="467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ja-JP"/>
                </w:rPr>
                <w:t>TAI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8" w:author="Huawei2" w:date="2019-09-24T15:29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9" w:author="Huawei2" w:date="2019-09-24T15:29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0" w:author="Huawei2" w:date="2019-09-24T15:29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1" w:author="Huawei2" w:date="2019-09-24T15:29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2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  <w:ins w:id="473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4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  <w:ins w:id="475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141CE" w:rsidRPr="00C141CE" w:rsidTr="00F61DE1">
        <w:trPr>
          <w:ins w:id="476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477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  <w:ins w:id="478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&gt;&gt;</w:t>
              </w:r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TAI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9" w:author="Huawei2" w:date="2019-09-24T15:29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0" w:author="Huawei2" w:date="2019-09-24T15:29:00Z"/>
                <w:rFonts w:ascii="Arial" w:eastAsia="SimSun" w:hAnsi="Arial" w:cs="Arial"/>
                <w:i/>
                <w:sz w:val="18"/>
                <w:lang w:eastAsia="zh-CN"/>
              </w:rPr>
            </w:pPr>
            <w:ins w:id="481" w:author="Huawei2" w:date="2019-09-24T15:29:00Z"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>1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ja-JP"/>
                </w:rPr>
                <w:t xml:space="preserve"> .. &lt;maxnoofTA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>forMDT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2" w:author="Huawei2" w:date="2019-09-24T15:29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3" w:author="Huawei2" w:date="2019-09-24T15:29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4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  <w:ins w:id="485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6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  <w:ins w:id="487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141CE" w:rsidRPr="00C141CE" w:rsidTr="00F61DE1">
        <w:trPr>
          <w:ins w:id="488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489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  <w:ins w:id="490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&gt;&gt;&gt;TAI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1" w:author="Huawei2" w:date="2019-09-24T15:29:00Z"/>
                <w:rFonts w:ascii="Arial" w:eastAsia="SimSun" w:hAnsi="Arial" w:cs="Arial"/>
                <w:sz w:val="18"/>
                <w:lang w:eastAsia="zh-CN"/>
              </w:rPr>
            </w:pPr>
            <w:ins w:id="492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3" w:author="Huawei2" w:date="2019-09-24T15:29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4" w:author="Huawei2" w:date="2019-09-24T15:29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5" w:author="Huawei2" w:date="2019-09-24T15:29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6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  <w:ins w:id="497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8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  <w:ins w:id="499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141CE" w:rsidRPr="00C141CE" w:rsidTr="00F61DE1">
        <w:trPr>
          <w:ins w:id="500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1" w:author="Huawei2" w:date="2019-09-24T15:29:00Z"/>
                <w:rFonts w:ascii="Arial" w:eastAsia="SimSun" w:hAnsi="Arial" w:cs="Arial"/>
                <w:i/>
                <w:sz w:val="18"/>
                <w:lang w:eastAsia="ja-JP"/>
              </w:rPr>
            </w:pPr>
            <w:ins w:id="502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 xml:space="preserve">CHOICE 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>MDT Mode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3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  <w:ins w:id="504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5" w:author="Huawei2" w:date="2019-09-24T15:29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6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7" w:author="Huawei2" w:date="2019-09-24T15:29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8" w:author="Huawei2" w:date="2019-09-24T15:29:00Z"/>
                <w:rFonts w:ascii="Arial" w:eastAsia="SimSun" w:hAnsi="Arial" w:cs="Arial"/>
                <w:bCs/>
                <w:sz w:val="18"/>
                <w:lang w:eastAsia="zh-CN"/>
              </w:rPr>
            </w:pPr>
            <w:ins w:id="509" w:author="Huawei2" w:date="2019-09-24T15:29:00Z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0" w:author="Huawei2" w:date="2019-09-24T15:29:00Z"/>
                <w:rFonts w:ascii="Arial" w:eastAsia="SimSun" w:hAnsi="Arial" w:cs="Arial"/>
                <w:bCs/>
                <w:sz w:val="18"/>
                <w:lang w:eastAsia="zh-CN"/>
              </w:rPr>
            </w:pPr>
            <w:ins w:id="511" w:author="Huawei2" w:date="2019-09-24T15:29:00Z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F61DE1">
        <w:trPr>
          <w:ins w:id="512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513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  <w:ins w:id="514" w:author="Huawei2" w:date="2019-09-24T15:29:00Z">
              <w:r w:rsidRPr="00C141CE">
                <w:rPr>
                  <w:rFonts w:ascii="Arial" w:eastAsia="SimSun" w:hAnsi="Arial" w:cs="Arial"/>
                  <w:bCs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SimSun" w:hAnsi="Arial" w:cs="Arial"/>
                  <w:bCs/>
                  <w:i/>
                  <w:sz w:val="18"/>
                  <w:lang w:eastAsia="zh-CN"/>
                </w:rPr>
                <w:t>Immediate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5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6" w:author="Huawei2" w:date="2019-09-24T15:29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7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8" w:author="Huawei2" w:date="2019-09-24T15:29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9" w:author="Huawei2" w:date="2019-09-24T15:29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0" w:author="Huawei2" w:date="2019-09-24T15:29:00Z"/>
                <w:rFonts w:ascii="Arial" w:eastAsia="SimSun" w:hAnsi="Arial" w:cs="Arial"/>
                <w:bCs/>
                <w:sz w:val="18"/>
                <w:lang w:eastAsia="zh-CN"/>
              </w:rPr>
            </w:pPr>
            <w:ins w:id="521" w:author="Huawei2" w:date="2019-09-24T15:29:00Z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6777FD" w:rsidRPr="00C141CE" w:rsidTr="00F61DE1">
        <w:trPr>
          <w:ins w:id="522" w:author="Huawei2" w:date="2019-09-24T16:2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523" w:author="Huawei2" w:date="2019-09-24T16:24:00Z"/>
                <w:rFonts w:ascii="Arial" w:eastAsia="SimSun" w:hAnsi="Arial" w:cs="Arial"/>
                <w:sz w:val="18"/>
                <w:lang w:eastAsia="zh-CN"/>
              </w:rPr>
            </w:pPr>
            <w:ins w:id="524" w:author="Huawei2" w:date="2019-09-24T16:24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&gt;&gt;MDT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5" w:author="Huawei2" w:date="2019-09-24T16:24:00Z"/>
                <w:rFonts w:ascii="Arial" w:eastAsia="SimSun" w:hAnsi="Arial" w:cs="Arial"/>
                <w:sz w:val="18"/>
                <w:lang w:eastAsia="zh-CN"/>
              </w:rPr>
            </w:pPr>
            <w:ins w:id="526" w:author="Huawei2" w:date="2019-09-24T16:24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7" w:author="Huawei2" w:date="2019-09-24T16:24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F61DE1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8" w:author="Huawei2" w:date="2019-09-24T16:24:00Z"/>
                <w:rFonts w:ascii="Arial" w:eastAsia="SimSun" w:hAnsi="Arial" w:cs="Arial"/>
                <w:sz w:val="18"/>
                <w:lang w:eastAsia="zh-CN"/>
              </w:rPr>
            </w:pPr>
            <w:ins w:id="529" w:author="Huawei004" w:date="2019-10-17T08:52:00Z">
              <w:r w:rsidRPr="00F61DE1">
                <w:rPr>
                  <w:rFonts w:ascii="Arial" w:eastAsia="SimSun" w:hAnsi="Arial" w:cs="Arial"/>
                  <w:sz w:val="18"/>
                  <w:lang w:eastAsia="zh-CN"/>
                </w:rPr>
                <w:t>9.3.1.x1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0" w:author="Huawei2" w:date="2019-09-24T16:24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1" w:author="Huawei2" w:date="2019-09-24T16:24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2" w:author="Huawei2" w:date="2019-09-24T16:24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6777FD" w:rsidRPr="00C141CE" w:rsidTr="00F61DE1">
        <w:trPr>
          <w:ins w:id="533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534" w:author="Huawei2" w:date="2019-09-24T15:29:00Z"/>
                <w:rFonts w:ascii="Arial" w:eastAsia="SimSun" w:hAnsi="Arial" w:cs="Arial"/>
                <w:sz w:val="18"/>
              </w:rPr>
            </w:pPr>
            <w:ins w:id="535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>Logged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6" w:author="Huawei2" w:date="2019-09-24T15:29:00Z"/>
                <w:rFonts w:ascii="Arial" w:eastAsia="SimSun" w:hAnsi="Arial" w:cs="Arial"/>
                <w:sz w:val="1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7" w:author="Huawei2" w:date="2019-09-24T15:29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8" w:author="Huawei2" w:date="2019-09-24T15:29:00Z"/>
                <w:rFonts w:ascii="Arial" w:eastAsia="SimSun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9" w:author="Huawei2" w:date="2019-09-24T15:29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0" w:author="Huawei2" w:date="2019-09-24T15:29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1" w:author="Huawei2" w:date="2019-09-24T15:29:00Z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6777FD" w:rsidRPr="00C141CE" w:rsidTr="00F61DE1">
        <w:trPr>
          <w:ins w:id="542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543" w:author="Huawei2" w:date="2019-09-24T15:29:00Z"/>
                <w:rFonts w:ascii="Arial" w:eastAsia="SimSun" w:hAnsi="Arial" w:cs="Arial"/>
                <w:sz w:val="18"/>
              </w:rPr>
            </w:pPr>
            <w:ins w:id="544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&gt;&gt;Logging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5" w:author="Huawei2" w:date="2019-09-24T15:29:00Z"/>
                <w:rFonts w:ascii="Arial" w:eastAsia="SimSun" w:hAnsi="Arial" w:cs="Arial"/>
                <w:sz w:val="18"/>
              </w:rPr>
            </w:pPr>
            <w:ins w:id="546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7" w:author="Huawei2" w:date="2019-09-24T15:29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FD" w:rsidRPr="00C141CE" w:rsidRDefault="00073F3E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8" w:author="Huawei2" w:date="2019-09-24T15:29:00Z"/>
                <w:rFonts w:ascii="Arial" w:eastAsia="SimSun" w:hAnsi="Arial" w:cs="Arial"/>
                <w:sz w:val="18"/>
              </w:rPr>
            </w:pPr>
            <w:ins w:id="549" w:author="Huawei2" w:date="2019-09-24T16:30:00Z">
              <w:r>
                <w:rPr>
                  <w:rFonts w:ascii="Arial" w:eastAsia="SimSun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0" w:author="Huawei2" w:date="2019-09-24T15:29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1" w:author="Huawei2" w:date="2019-09-24T15:29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2" w:author="Huawei2" w:date="2019-09-24T15:29:00Z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6777FD" w:rsidRPr="00C141CE" w:rsidTr="00F61DE1">
        <w:trPr>
          <w:ins w:id="553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554" w:author="Huawei2" w:date="2019-09-24T15:29:00Z"/>
                <w:rFonts w:ascii="Arial" w:eastAsia="SimSun" w:hAnsi="Arial" w:cs="Arial"/>
                <w:sz w:val="18"/>
              </w:rPr>
            </w:pPr>
            <w:ins w:id="555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&gt;&gt;Logging duration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6" w:author="Huawei2" w:date="2019-09-24T15:29:00Z"/>
                <w:rFonts w:ascii="Arial" w:eastAsia="SimSun" w:hAnsi="Arial" w:cs="Arial"/>
                <w:sz w:val="18"/>
              </w:rPr>
            </w:pPr>
            <w:ins w:id="557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8" w:author="Huawei2" w:date="2019-09-24T15:29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FD" w:rsidRPr="00C141CE" w:rsidRDefault="00073F3E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9" w:author="Huawei2" w:date="2019-09-24T15:29:00Z"/>
                <w:rFonts w:ascii="Arial" w:eastAsia="SimSun" w:hAnsi="Arial" w:cs="Arial"/>
                <w:sz w:val="18"/>
              </w:rPr>
            </w:pPr>
            <w:ins w:id="560" w:author="Huawei2" w:date="2019-09-24T16:30:00Z">
              <w:r>
                <w:rPr>
                  <w:rFonts w:ascii="Arial" w:eastAsia="SimSun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1" w:author="Huawei2" w:date="2019-09-24T15:29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2" w:author="Huawei2" w:date="2019-09-24T15:29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3" w:author="Huawei2" w:date="2019-09-24T15:29:00Z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574802" w:rsidRPr="00C141CE" w:rsidTr="00F61DE1">
        <w:trPr>
          <w:ins w:id="564" w:author="Huawei004" w:date="2019-10-17T08:4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02" w:rsidRPr="00C141CE" w:rsidRDefault="00574802" w:rsidP="005748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565" w:author="Huawei004" w:date="2019-10-17T08:40:00Z"/>
                <w:rFonts w:ascii="Arial" w:eastAsia="SimSun" w:hAnsi="Arial" w:cs="Arial"/>
                <w:sz w:val="18"/>
                <w:lang w:eastAsia="ja-JP"/>
              </w:rPr>
            </w:pPr>
            <w:bookmarkStart w:id="566" w:name="_Hlk22194740"/>
            <w:ins w:id="567" w:author="Huawei004" w:date="2019-10-17T08:40:00Z">
              <w:r w:rsidRPr="00574802">
                <w:rPr>
                  <w:rFonts w:ascii="Arial" w:eastAsia="SimSun" w:hAnsi="Arial" w:cs="Arial"/>
                  <w:sz w:val="18"/>
                  <w:lang w:eastAsia="ja-JP"/>
                </w:rPr>
                <w:t>&gt;&gt;Bluetooth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02" w:rsidRPr="00C141CE" w:rsidRDefault="00574802" w:rsidP="005748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8" w:author="Huawei004" w:date="2019-10-17T08:40:00Z"/>
                <w:rFonts w:ascii="Arial" w:eastAsia="SimSun" w:hAnsi="Arial" w:cs="Arial"/>
                <w:sz w:val="18"/>
                <w:lang w:eastAsia="ja-JP"/>
              </w:rPr>
            </w:pPr>
            <w:ins w:id="569" w:author="Huawei004" w:date="2019-10-17T08:40:00Z">
              <w:r w:rsidRPr="00574802">
                <w:rPr>
                  <w:rFonts w:ascii="Arial" w:eastAsia="SimSu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02" w:rsidRPr="00574802" w:rsidRDefault="00574802" w:rsidP="005748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0" w:author="Huawei004" w:date="2019-10-17T08:40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02" w:rsidRDefault="00F61DE1" w:rsidP="005748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1" w:author="Huawei004" w:date="2019-10-17T08:40:00Z"/>
                <w:rFonts w:ascii="Arial" w:eastAsia="SimSun" w:hAnsi="Arial" w:cs="Arial"/>
                <w:sz w:val="18"/>
                <w:lang w:eastAsia="ja-JP"/>
              </w:rPr>
            </w:pPr>
            <w:ins w:id="572" w:author="Huawei004" w:date="2019-10-17T08:52:00Z">
              <w:r w:rsidRPr="00F61DE1">
                <w:rPr>
                  <w:rFonts w:ascii="Arial" w:eastAsia="SimSun" w:hAnsi="Arial" w:cs="Arial"/>
                  <w:sz w:val="18"/>
                  <w:lang w:eastAsia="zh-CN"/>
                </w:rPr>
                <w:t>9.3.1.x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02" w:rsidRPr="00C141CE" w:rsidRDefault="00574802" w:rsidP="005748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3" w:author="Huawei004" w:date="2019-10-17T08:40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02" w:rsidRPr="00C141CE" w:rsidRDefault="00574802" w:rsidP="005748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4" w:author="Huawei004" w:date="2019-10-17T08:40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02" w:rsidRPr="00C141CE" w:rsidRDefault="00574802" w:rsidP="005748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5" w:author="Huawei004" w:date="2019-10-17T08:40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574802" w:rsidRPr="00C141CE" w:rsidTr="00F61DE1">
        <w:trPr>
          <w:ins w:id="576" w:author="Huawei004" w:date="2019-10-17T08:4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02" w:rsidRPr="00C141CE" w:rsidRDefault="00574802" w:rsidP="005748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577" w:author="Huawei004" w:date="2019-10-17T08:40:00Z"/>
                <w:rFonts w:ascii="Arial" w:eastAsia="SimSun" w:hAnsi="Arial" w:cs="Arial"/>
                <w:sz w:val="18"/>
                <w:lang w:eastAsia="ja-JP"/>
              </w:rPr>
            </w:pPr>
            <w:ins w:id="578" w:author="Huawei004" w:date="2019-10-17T08:40:00Z">
              <w:r w:rsidRPr="00574802">
                <w:rPr>
                  <w:rFonts w:ascii="Arial" w:eastAsia="SimSun" w:hAnsi="Arial" w:cs="Arial"/>
                  <w:sz w:val="18"/>
                  <w:lang w:eastAsia="ja-JP"/>
                </w:rPr>
                <w:t>&gt;&gt;WLAN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02" w:rsidRPr="00C141CE" w:rsidRDefault="00574802" w:rsidP="005748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9" w:author="Huawei004" w:date="2019-10-17T08:40:00Z"/>
                <w:rFonts w:ascii="Arial" w:eastAsia="SimSun" w:hAnsi="Arial" w:cs="Arial"/>
                <w:sz w:val="18"/>
                <w:lang w:eastAsia="ja-JP"/>
              </w:rPr>
            </w:pPr>
            <w:ins w:id="580" w:author="Huawei004" w:date="2019-10-17T08:40:00Z">
              <w:r w:rsidRPr="00574802">
                <w:rPr>
                  <w:rFonts w:ascii="Arial" w:eastAsia="SimSu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02" w:rsidRPr="00574802" w:rsidRDefault="00574802" w:rsidP="005748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81" w:author="Huawei004" w:date="2019-10-17T08:40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02" w:rsidRDefault="00F61DE1" w:rsidP="005748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82" w:author="Huawei004" w:date="2019-10-17T08:40:00Z"/>
                <w:rFonts w:ascii="Arial" w:eastAsia="SimSun" w:hAnsi="Arial" w:cs="Arial"/>
                <w:sz w:val="18"/>
                <w:lang w:eastAsia="ja-JP"/>
              </w:rPr>
            </w:pPr>
            <w:ins w:id="583" w:author="Huawei004" w:date="2019-10-17T08:52:00Z">
              <w:r w:rsidRPr="00F61DE1">
                <w:rPr>
                  <w:rFonts w:ascii="Arial" w:eastAsia="SimSun" w:hAnsi="Arial" w:cs="Arial"/>
                  <w:sz w:val="18"/>
                  <w:lang w:eastAsia="zh-CN"/>
                </w:rPr>
                <w:t>9.3.1.x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02" w:rsidRPr="00C141CE" w:rsidRDefault="00574802" w:rsidP="005748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84" w:author="Huawei004" w:date="2019-10-17T08:40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02" w:rsidRPr="00C141CE" w:rsidRDefault="00574802" w:rsidP="005748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5" w:author="Huawei004" w:date="2019-10-17T08:40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02" w:rsidRPr="00C141CE" w:rsidRDefault="00574802" w:rsidP="005748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6" w:author="Huawei004" w:date="2019-10-17T08:40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bookmarkEnd w:id="566"/>
      <w:tr w:rsidR="006777FD" w:rsidRPr="00C141CE" w:rsidTr="00F61DE1">
        <w:trPr>
          <w:ins w:id="587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88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  <w:ins w:id="589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Signalling based MDT PLMN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0" w:author="Huawei2" w:date="2019-09-24T15:29:00Z"/>
                <w:rFonts w:ascii="Arial" w:eastAsia="SimSun" w:hAnsi="Arial" w:cs="Arial"/>
                <w:sz w:val="18"/>
                <w:lang w:eastAsia="zh-CN"/>
              </w:rPr>
            </w:pPr>
            <w:ins w:id="591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2" w:author="Huawei2" w:date="2019-09-24T15:29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3" w:author="Huawei2" w:date="2019-09-24T15:29:00Z"/>
                <w:rFonts w:ascii="Arial" w:eastAsia="SimSun" w:hAnsi="Arial" w:cs="Arial"/>
                <w:sz w:val="18"/>
                <w:lang w:eastAsia="zh-CN"/>
              </w:rPr>
            </w:pPr>
            <w:ins w:id="594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MDT PLMN List</w:t>
              </w:r>
            </w:ins>
          </w:p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5" w:author="Huawei2" w:date="2019-09-24T15:29:00Z"/>
                <w:rFonts w:ascii="Arial" w:eastAsia="SimSun" w:hAnsi="Arial" w:cs="Arial"/>
                <w:sz w:val="18"/>
                <w:lang w:eastAsia="zh-CN"/>
              </w:rPr>
            </w:pPr>
            <w:ins w:id="596" w:author="Huawei2" w:date="2019-09-24T15:29:00Z">
              <w:r>
                <w:rPr>
                  <w:rFonts w:ascii="Arial" w:eastAsia="SimSun" w:hAnsi="Arial" w:cs="Arial"/>
                  <w:sz w:val="18"/>
                  <w:lang w:eastAsia="zh-CN"/>
                </w:rPr>
                <w:t>9.3.1.xx3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7" w:author="Huawei2" w:date="2019-09-24T15:29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8" w:author="Huawei2" w:date="2019-09-24T15:29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9" w:author="Huawei2" w:date="2019-09-24T15:29:00Z"/>
                <w:rFonts w:ascii="Arial" w:eastAsia="SimSun" w:hAnsi="Arial" w:cs="Arial"/>
                <w:sz w:val="18"/>
                <w:lang w:eastAsia="zh-CN"/>
              </w:rPr>
            </w:pPr>
          </w:p>
        </w:tc>
      </w:tr>
    </w:tbl>
    <w:p w:rsidR="00C141CE" w:rsidRPr="00C141CE" w:rsidRDefault="00C141CE" w:rsidP="00C141CE">
      <w:pPr>
        <w:overflowPunct w:val="0"/>
        <w:autoSpaceDE w:val="0"/>
        <w:autoSpaceDN w:val="0"/>
        <w:adjustRightInd w:val="0"/>
        <w:rPr>
          <w:ins w:id="600" w:author="Huawei2" w:date="2019-09-24T15:29:00Z"/>
          <w:rFonts w:eastAsia="SimSu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141CE" w:rsidRPr="00C141CE" w:rsidTr="00C141CE">
        <w:trPr>
          <w:ins w:id="601" w:author="Huawei2" w:date="2019-09-24T15:2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02" w:author="Huawei2" w:date="2019-09-24T15:29:00Z"/>
                <w:rFonts w:ascii="Arial" w:eastAsia="SimSun" w:hAnsi="Arial" w:cs="Arial"/>
                <w:b/>
                <w:sz w:val="18"/>
                <w:lang w:eastAsia="ja-JP"/>
              </w:rPr>
            </w:pPr>
            <w:ins w:id="603" w:author="Huawei2" w:date="2019-09-24T15:29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04" w:author="Huawei2" w:date="2019-09-24T15:29:00Z"/>
                <w:rFonts w:ascii="Arial" w:eastAsia="SimSun" w:hAnsi="Arial" w:cs="Arial"/>
                <w:b/>
                <w:sz w:val="18"/>
                <w:lang w:eastAsia="ja-JP"/>
              </w:rPr>
            </w:pPr>
            <w:ins w:id="605" w:author="Huawei2" w:date="2019-09-24T15:29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C141CE" w:rsidRPr="00C141CE" w:rsidTr="00C141CE">
        <w:trPr>
          <w:ins w:id="606" w:author="Huawei2" w:date="2019-09-24T15:2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7" w:author="Huawei2" w:date="2019-09-24T15:29:00Z"/>
                <w:rFonts w:ascii="Arial" w:eastAsia="SimSun" w:hAnsi="Arial" w:cs="Arial"/>
                <w:sz w:val="18"/>
                <w:lang w:eastAsia="zh-CN"/>
              </w:rPr>
            </w:pPr>
            <w:ins w:id="608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maxnoofCellID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forMDT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9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  <w:ins w:id="610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 xml:space="preserve">Maximum no. of Cell ID subject for 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MDT scope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 xml:space="preserve">. Value is 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32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.</w:t>
              </w:r>
            </w:ins>
          </w:p>
        </w:tc>
      </w:tr>
      <w:tr w:rsidR="00C141CE" w:rsidRPr="00C141CE" w:rsidTr="00C141CE">
        <w:trPr>
          <w:ins w:id="611" w:author="Huawei2" w:date="2019-09-24T15:2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12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  <w:ins w:id="613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maxnoofTA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forMDT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14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  <w:ins w:id="615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 xml:space="preserve">Maximum no. of TA subject for 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MDT scope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 xml:space="preserve">. Value is 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8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:rsidR="00C141CE" w:rsidRDefault="00C141CE" w:rsidP="00C141CE">
      <w:pPr>
        <w:rPr>
          <w:ins w:id="616" w:author="Huawei2" w:date="2019-09-24T15:30:00Z"/>
          <w:noProof/>
          <w:lang w:eastAsia="zh-CN"/>
        </w:rPr>
      </w:pPr>
    </w:p>
    <w:p w:rsidR="00C141CE" w:rsidRDefault="002B0087" w:rsidP="00C141CE">
      <w:pPr>
        <w:rPr>
          <w:ins w:id="617" w:author="Huawei004" w:date="2019-10-16T14:38:00Z"/>
          <w:i/>
          <w:noProof/>
          <w:lang w:eastAsia="zh-CN"/>
        </w:rPr>
      </w:pPr>
      <w:bookmarkStart w:id="618" w:name="OLE_LINK69"/>
      <w:bookmarkStart w:id="619" w:name="OLE_LINK70"/>
      <w:ins w:id="620" w:author="Huawei004" w:date="2019-10-16T14:37:00Z">
        <w:r w:rsidRPr="002B0087">
          <w:rPr>
            <w:rFonts w:hint="eastAsia"/>
            <w:i/>
            <w:noProof/>
            <w:lang w:eastAsia="zh-CN"/>
          </w:rPr>
          <w:t>E</w:t>
        </w:r>
        <w:r w:rsidRPr="002B0087">
          <w:rPr>
            <w:i/>
            <w:noProof/>
            <w:lang w:eastAsia="zh-CN"/>
          </w:rPr>
          <w:t>ditor note: The definition of Area Scope of MDT  IE may need to be updated and pending</w:t>
        </w:r>
      </w:ins>
      <w:ins w:id="621" w:author="Huawei004" w:date="2019-10-16T14:38:00Z">
        <w:r w:rsidRPr="002B0087">
          <w:rPr>
            <w:i/>
            <w:noProof/>
            <w:lang w:eastAsia="zh-CN"/>
          </w:rPr>
          <w:t xml:space="preserve"> to</w:t>
        </w:r>
      </w:ins>
      <w:ins w:id="622" w:author="Huawei004" w:date="2019-10-16T14:37:00Z">
        <w:r w:rsidRPr="002B0087">
          <w:rPr>
            <w:i/>
            <w:noProof/>
            <w:lang w:eastAsia="zh-CN"/>
          </w:rPr>
          <w:t xml:space="preserve"> RAN2 discussion</w:t>
        </w:r>
      </w:ins>
      <w:ins w:id="623" w:author="Huawei004" w:date="2019-10-16T14:38:00Z">
        <w:r w:rsidRPr="002B0087">
          <w:rPr>
            <w:i/>
            <w:noProof/>
            <w:lang w:eastAsia="zh-CN"/>
          </w:rPr>
          <w:t>.</w:t>
        </w:r>
      </w:ins>
    </w:p>
    <w:p w:rsidR="002B0087" w:rsidRPr="002B0087" w:rsidRDefault="002B0087" w:rsidP="00C141CE">
      <w:pPr>
        <w:rPr>
          <w:i/>
          <w:noProof/>
          <w:lang w:eastAsia="zh-CN"/>
        </w:rPr>
      </w:pPr>
      <w:ins w:id="624" w:author="Huawei004" w:date="2019-10-16T14:38:00Z">
        <w:r>
          <w:rPr>
            <w:i/>
            <w:noProof/>
            <w:lang w:eastAsia="zh-CN"/>
          </w:rPr>
          <w:t>Editor note: The measurement co</w:t>
        </w:r>
      </w:ins>
      <w:ins w:id="625" w:author="Huawei004" w:date="2019-10-16T14:39:00Z">
        <w:r>
          <w:rPr>
            <w:i/>
            <w:noProof/>
            <w:lang w:eastAsia="zh-CN"/>
          </w:rPr>
          <w:t>nfigurattions for M1 ~M9 in above tab</w:t>
        </w:r>
      </w:ins>
      <w:ins w:id="626" w:author="Huawei004" w:date="2019-10-17T08:38:00Z">
        <w:r w:rsidR="00574802">
          <w:rPr>
            <w:i/>
            <w:noProof/>
            <w:lang w:eastAsia="zh-CN"/>
          </w:rPr>
          <w:t>u</w:t>
        </w:r>
      </w:ins>
      <w:ins w:id="627" w:author="Huawei004" w:date="2019-10-16T14:39:00Z">
        <w:r>
          <w:rPr>
            <w:i/>
            <w:noProof/>
            <w:lang w:eastAsia="zh-CN"/>
          </w:rPr>
          <w:t>lar for immediate MDT are FFS.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141CE" w:rsidRPr="00C141CE" w:rsidTr="00C141C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618"/>
          <w:bookmarkEnd w:id="619"/>
          <w:p w:rsidR="00C141CE" w:rsidRPr="00C141CE" w:rsidRDefault="00C141CE" w:rsidP="00C141C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C141CE"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C141CE" w:rsidRDefault="00C141CE" w:rsidP="00C141CE">
      <w:pPr>
        <w:rPr>
          <w:noProof/>
        </w:rPr>
      </w:pPr>
    </w:p>
    <w:p w:rsidR="00C141CE" w:rsidRPr="00C141CE" w:rsidRDefault="00C141CE" w:rsidP="00C141CE">
      <w:pPr>
        <w:rPr>
          <w:ins w:id="628" w:author="Huawei2" w:date="2019-09-24T15:29:00Z"/>
          <w:noProof/>
        </w:rPr>
      </w:pPr>
    </w:p>
    <w:p w:rsidR="00C141CE" w:rsidRPr="00C141CE" w:rsidRDefault="00C141CE" w:rsidP="00C141C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629" w:author="Huawei2" w:date="2019-09-24T15:29:00Z"/>
          <w:rFonts w:ascii="Arial" w:eastAsia="SimSun" w:hAnsi="Arial"/>
          <w:sz w:val="24"/>
          <w:lang w:eastAsia="zh-CN"/>
        </w:rPr>
      </w:pPr>
      <w:ins w:id="630" w:author="Huawei2" w:date="2019-09-24T15:29:00Z">
        <w:r w:rsidRPr="00C141CE">
          <w:rPr>
            <w:rFonts w:ascii="Arial" w:eastAsia="Batang" w:hAnsi="Arial"/>
            <w:sz w:val="24"/>
            <w:lang w:eastAsia="en-GB"/>
          </w:rPr>
          <w:t>9.3.1.</w:t>
        </w:r>
        <w:r w:rsidRPr="00C141CE">
          <w:rPr>
            <w:rFonts w:ascii="Arial" w:eastAsia="SimSun" w:hAnsi="Arial"/>
            <w:sz w:val="24"/>
            <w:lang w:eastAsia="zh-CN"/>
          </w:rPr>
          <w:t>xx</w:t>
        </w:r>
        <w:r>
          <w:rPr>
            <w:rFonts w:ascii="Arial" w:eastAsia="SimSun" w:hAnsi="Arial"/>
            <w:sz w:val="24"/>
            <w:lang w:eastAsia="zh-CN"/>
          </w:rPr>
          <w:t>5</w:t>
        </w:r>
        <w:r w:rsidRPr="00C141CE">
          <w:rPr>
            <w:rFonts w:ascii="Arial" w:eastAsia="Batang" w:hAnsi="Arial"/>
            <w:sz w:val="24"/>
            <w:lang w:eastAsia="en-GB"/>
          </w:rPr>
          <w:tab/>
          <w:t>MDT C</w:t>
        </w:r>
        <w:r w:rsidRPr="00C141CE">
          <w:rPr>
            <w:rFonts w:ascii="Arial" w:eastAsia="SimSun" w:hAnsi="Arial"/>
            <w:sz w:val="24"/>
            <w:lang w:eastAsia="zh-CN"/>
          </w:rPr>
          <w:t xml:space="preserve">onfiguration- EUTRA </w:t>
        </w:r>
      </w:ins>
    </w:p>
    <w:p w:rsidR="00C141CE" w:rsidRPr="00C141CE" w:rsidRDefault="00C141CE" w:rsidP="00C141CE">
      <w:pPr>
        <w:overflowPunct w:val="0"/>
        <w:autoSpaceDE w:val="0"/>
        <w:autoSpaceDN w:val="0"/>
        <w:adjustRightInd w:val="0"/>
        <w:rPr>
          <w:ins w:id="631" w:author="Huawei2" w:date="2019-09-24T15:29:00Z"/>
          <w:rFonts w:eastAsia="SimSun"/>
          <w:lang w:eastAsia="zh-CN"/>
        </w:rPr>
      </w:pPr>
      <w:ins w:id="632" w:author="Huawei2" w:date="2019-09-24T15:29:00Z">
        <w:r w:rsidRPr="00C141CE">
          <w:rPr>
            <w:rFonts w:eastAsia="SimSun"/>
            <w:lang w:eastAsia="zh-CN"/>
          </w:rPr>
          <w:t>The IE defines the MDT configuration parameters of EUTRA.</w:t>
        </w:r>
      </w:ins>
    </w:p>
    <w:tbl>
      <w:tblPr>
        <w:tblW w:w="997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1242"/>
        <w:gridCol w:w="1134"/>
        <w:gridCol w:w="1134"/>
      </w:tblGrid>
      <w:tr w:rsidR="00C141CE" w:rsidRPr="00C141CE" w:rsidTr="00073F3E">
        <w:trPr>
          <w:ins w:id="633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4" w:author="Huawei2" w:date="2019-09-24T15:29:00Z"/>
                <w:rFonts w:ascii="Arial" w:eastAsia="SimSun" w:hAnsi="Arial" w:cs="Arial"/>
                <w:b/>
                <w:sz w:val="18"/>
                <w:lang w:eastAsia="ja-JP"/>
              </w:rPr>
            </w:pPr>
            <w:ins w:id="635" w:author="Huawei2" w:date="2019-09-24T15:29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6" w:author="Huawei2" w:date="2019-09-24T15:29:00Z"/>
                <w:rFonts w:ascii="Arial" w:eastAsia="SimSun" w:hAnsi="Arial" w:cs="Arial"/>
                <w:b/>
                <w:sz w:val="18"/>
                <w:lang w:eastAsia="ja-JP"/>
              </w:rPr>
            </w:pPr>
            <w:ins w:id="637" w:author="Huawei2" w:date="2019-09-24T15:29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8" w:author="Huawei2" w:date="2019-09-24T15:29:00Z"/>
                <w:rFonts w:ascii="Arial" w:eastAsia="SimSun" w:hAnsi="Arial" w:cs="Arial"/>
                <w:b/>
                <w:sz w:val="18"/>
                <w:lang w:eastAsia="ja-JP"/>
              </w:rPr>
            </w:pPr>
            <w:ins w:id="639" w:author="Huawei2" w:date="2019-09-24T15:29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0" w:author="Huawei2" w:date="2019-09-24T15:29:00Z"/>
                <w:rFonts w:ascii="Arial" w:eastAsia="SimSun" w:hAnsi="Arial" w:cs="Arial"/>
                <w:b/>
                <w:sz w:val="18"/>
                <w:lang w:eastAsia="ja-JP"/>
              </w:rPr>
            </w:pPr>
            <w:ins w:id="641" w:author="Huawei2" w:date="2019-09-24T15:29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2" w:author="Huawei2" w:date="2019-09-24T15:29:00Z"/>
                <w:rFonts w:ascii="Arial" w:eastAsia="SimSun" w:hAnsi="Arial" w:cs="Arial"/>
                <w:b/>
                <w:sz w:val="18"/>
                <w:lang w:eastAsia="ja-JP"/>
              </w:rPr>
            </w:pPr>
            <w:ins w:id="643" w:author="Huawei2" w:date="2019-09-24T15:29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4" w:author="Huawei2" w:date="2019-09-24T15:29:00Z"/>
                <w:rFonts w:ascii="Arial" w:eastAsia="SimSun" w:hAnsi="Arial" w:cs="Arial"/>
                <w:b/>
                <w:sz w:val="18"/>
                <w:lang w:eastAsia="ja-JP"/>
              </w:rPr>
            </w:pPr>
            <w:ins w:id="645" w:author="Huawei2" w:date="2019-09-24T15:29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6" w:author="Huawei2" w:date="2019-09-24T15:29:00Z"/>
                <w:rFonts w:ascii="Arial" w:eastAsia="SimSun" w:hAnsi="Arial" w:cs="Arial"/>
                <w:b/>
                <w:sz w:val="18"/>
                <w:lang w:eastAsia="ja-JP"/>
              </w:rPr>
            </w:pPr>
            <w:ins w:id="647" w:author="Huawei2" w:date="2019-09-24T15:29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C141CE" w:rsidRPr="00C141CE" w:rsidTr="00073F3E">
        <w:trPr>
          <w:ins w:id="648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9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  <w:ins w:id="650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MDT 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1" w:author="Huawei2" w:date="2019-09-24T15:29:00Z"/>
                <w:rFonts w:ascii="Arial" w:eastAsia="SimSun" w:hAnsi="Arial" w:cs="Arial"/>
                <w:sz w:val="18"/>
                <w:lang w:eastAsia="zh-CN"/>
              </w:rPr>
            </w:pPr>
            <w:ins w:id="652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3" w:author="Huawei2" w:date="2019-09-24T15:29:00Z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4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  <w:ins w:id="655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ENUMERATED</w:t>
              </w:r>
            </w:ins>
            <w:ins w:id="656" w:author="Huawei004" w:date="2019-10-04T16:54:00Z">
              <w:r w:rsidR="004E4D67">
                <w:rPr>
                  <w:rFonts w:ascii="Arial" w:eastAsia="SimSun" w:hAnsi="Arial" w:cs="Arial"/>
                  <w:sz w:val="18"/>
                  <w:lang w:eastAsia="ja-JP"/>
                </w:rPr>
                <w:t xml:space="preserve"> </w:t>
              </w:r>
            </w:ins>
            <w:ins w:id="657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(Immediate MDT only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 xml:space="preserve">, 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Logged MDT only, Immediate MDT and Trace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,</w:t>
              </w:r>
            </w:ins>
            <w:ins w:id="658" w:author="Huawei004" w:date="2019-10-04T16:54:00Z">
              <w:r w:rsidR="004E4D67">
                <w:rPr>
                  <w:rFonts w:ascii="Arial" w:eastAsia="SimSun" w:hAnsi="Arial" w:cs="Arial"/>
                  <w:sz w:val="18"/>
                  <w:lang w:eastAsia="zh-CN"/>
                </w:rPr>
                <w:t xml:space="preserve"> </w:t>
              </w:r>
            </w:ins>
            <w:ins w:id="659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…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0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1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  <w:ins w:id="662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3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  <w:ins w:id="664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141CE" w:rsidRPr="00C141CE" w:rsidTr="00073F3E">
        <w:trPr>
          <w:ins w:id="665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6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  <w:ins w:id="667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CHOICE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ja-JP"/>
                </w:rPr>
                <w:t xml:space="preserve"> Area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 xml:space="preserve"> Scope of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8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  <w:ins w:id="669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0" w:author="Huawei2" w:date="2019-09-24T15:29:00Z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073F3E" w:rsidRDefault="00073F3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1" w:author="Huawei2" w:date="2019-09-24T15:29:00Z"/>
                <w:rFonts w:ascii="Arial" w:eastAsia="MS Mincho" w:hAnsi="Arial" w:cs="Arial"/>
                <w:sz w:val="18"/>
                <w:lang w:eastAsia="ja-JP"/>
              </w:rPr>
            </w:pPr>
            <w:ins w:id="672" w:author="Huawei004" w:date="2019-10-17T08:47:00Z">
              <w:r>
                <w:rPr>
                  <w:rFonts w:ascii="Arial" w:eastAsia="MS Mincho" w:hAnsi="Arial" w:cs="Arial" w:hint="eastAsia"/>
                  <w:sz w:val="18"/>
                  <w:lang w:eastAsia="ja-JP"/>
                </w:rPr>
                <w:t>FF</w:t>
              </w:r>
              <w:r>
                <w:rPr>
                  <w:rFonts w:ascii="Arial" w:eastAsia="MS Mincho" w:hAnsi="Arial" w:cs="Arial"/>
                  <w:sz w:val="18"/>
                  <w:lang w:eastAsia="ja-JP"/>
                </w:rPr>
                <w:t>S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3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4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  <w:ins w:id="675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6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  <w:ins w:id="677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141CE" w:rsidRPr="00C141CE" w:rsidTr="00073F3E">
        <w:trPr>
          <w:ins w:id="678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679" w:author="Huawei2" w:date="2019-09-24T15:29:00Z"/>
                <w:rFonts w:ascii="Arial" w:eastAsia="SimSun" w:hAnsi="Arial" w:cs="Arial"/>
                <w:sz w:val="18"/>
                <w:lang w:eastAsia="zh-CN"/>
              </w:rPr>
            </w:pPr>
            <w:ins w:id="680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>Cell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1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2" w:author="Huawei2" w:date="2019-09-24T15:29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3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4" w:author="Huawei2" w:date="2019-09-24T15:29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5" w:author="Huawei2" w:date="2019-09-24T15:29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6" w:author="Huawei2" w:date="2019-09-24T15:29:00Z"/>
                <w:rFonts w:ascii="Arial" w:eastAsia="SimSun" w:hAnsi="Arial" w:cs="Arial"/>
                <w:bCs/>
                <w:sz w:val="18"/>
                <w:lang w:eastAsia="zh-CN"/>
              </w:rPr>
            </w:pPr>
            <w:ins w:id="687" w:author="Huawei2" w:date="2019-09-24T15:29:00Z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073F3E">
        <w:trPr>
          <w:ins w:id="688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689" w:author="Huawei2" w:date="2019-09-24T15:29:00Z"/>
                <w:rFonts w:ascii="Arial" w:eastAsia="SimSun" w:hAnsi="Arial" w:cs="Arial"/>
                <w:iCs/>
                <w:sz w:val="18"/>
                <w:lang w:eastAsia="zh-CN"/>
              </w:rPr>
            </w:pPr>
            <w:ins w:id="690" w:author="Huawei2" w:date="2019-09-24T15:29:00Z">
              <w:r w:rsidRPr="00C141CE">
                <w:rPr>
                  <w:rFonts w:ascii="Arial" w:eastAsia="SimSun" w:hAnsi="Arial" w:cs="Arial"/>
                  <w:iCs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SimSun" w:hAnsi="Arial" w:cs="Arial"/>
                  <w:iCs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SimSun" w:hAnsi="Arial" w:cs="Arial"/>
                  <w:b/>
                  <w:iCs/>
                  <w:sz w:val="18"/>
                  <w:lang w:eastAsia="ja-JP"/>
                </w:rPr>
                <w:t>Cell ID List</w:t>
              </w:r>
              <w:r w:rsidRPr="00C141CE">
                <w:rPr>
                  <w:rFonts w:ascii="Arial" w:eastAsia="SimSun" w:hAnsi="Arial" w:cs="Arial"/>
                  <w:b/>
                  <w:iCs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1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2" w:author="Huawei2" w:date="2019-09-24T15:29:00Z"/>
                <w:rFonts w:ascii="Arial" w:eastAsia="SimSun" w:hAnsi="Arial" w:cs="Arial"/>
                <w:bCs/>
                <w:sz w:val="18"/>
                <w:lang w:eastAsia="ja-JP"/>
              </w:rPr>
            </w:pPr>
            <w:ins w:id="693" w:author="Huawei2" w:date="2019-09-24T15:29:00Z"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 xml:space="preserve">1 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ja-JP"/>
                </w:rPr>
                <w:t>.. &lt;maxnoofCellID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>forMDT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4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5" w:author="Huawei2" w:date="2019-09-24T15:29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6" w:author="Huawei2" w:date="2019-09-24T15:29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7" w:author="Huawei2" w:date="2019-09-24T15:29:00Z"/>
                <w:rFonts w:ascii="Arial" w:eastAsia="SimSun" w:hAnsi="Arial" w:cs="Arial"/>
                <w:bCs/>
                <w:sz w:val="18"/>
                <w:lang w:eastAsia="zh-CN"/>
              </w:rPr>
            </w:pPr>
            <w:ins w:id="698" w:author="Huawei2" w:date="2019-09-24T15:29:00Z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073F3E">
        <w:trPr>
          <w:ins w:id="699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D06C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700" w:author="Huawei2" w:date="2019-09-24T15:29:00Z"/>
                <w:rFonts w:ascii="Arial" w:eastAsia="SimSun" w:hAnsi="Arial" w:cs="Arial"/>
                <w:iCs/>
                <w:sz w:val="18"/>
                <w:lang w:eastAsia="ja-JP"/>
              </w:rPr>
            </w:pPr>
            <w:ins w:id="701" w:author="Huawei2" w:date="2019-09-24T15:29:00Z">
              <w:r w:rsidRPr="00C141CE">
                <w:rPr>
                  <w:rFonts w:ascii="Arial" w:eastAsia="SimSun" w:hAnsi="Arial" w:cs="Arial"/>
                  <w:iCs/>
                  <w:sz w:val="18"/>
                  <w:lang w:eastAsia="ja-JP"/>
                </w:rPr>
                <w:t>&gt;&gt;</w:t>
              </w:r>
              <w:r w:rsidRPr="00C141CE">
                <w:rPr>
                  <w:rFonts w:ascii="Arial" w:eastAsia="SimSun" w:hAnsi="Arial" w:cs="Arial"/>
                  <w:iCs/>
                  <w:sz w:val="18"/>
                  <w:lang w:eastAsia="zh-CN"/>
                </w:rPr>
                <w:t>&gt;</w:t>
              </w:r>
            </w:ins>
            <w:ins w:id="702" w:author="Huawei2" w:date="2019-09-25T09:37:00Z">
              <w:r w:rsidR="00D06C6B">
                <w:rPr>
                  <w:rFonts w:ascii="Arial" w:eastAsia="SimSun" w:hAnsi="Arial" w:cs="Arial"/>
                  <w:iCs/>
                  <w:sz w:val="18"/>
                  <w:lang w:eastAsia="zh-CN"/>
                </w:rPr>
                <w:t xml:space="preserve"> E-UTRA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3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  <w:ins w:id="704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5" w:author="Huawei2" w:date="2019-09-24T15:29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6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7" w:author="Huawei2" w:date="2019-09-24T15:29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8" w:author="Huawei2" w:date="2019-09-24T15:29:00Z"/>
                <w:rFonts w:ascii="Arial" w:eastAsia="SimSun" w:hAnsi="Arial" w:cs="Arial"/>
                <w:bCs/>
                <w:sz w:val="18"/>
                <w:lang w:eastAsia="zh-CN"/>
              </w:rPr>
            </w:pPr>
            <w:ins w:id="709" w:author="Huawei2" w:date="2019-09-24T15:29:00Z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0" w:author="Huawei2" w:date="2019-09-24T15:29:00Z"/>
                <w:rFonts w:ascii="Arial" w:eastAsia="SimSun" w:hAnsi="Arial" w:cs="Arial"/>
                <w:bCs/>
                <w:sz w:val="18"/>
                <w:lang w:eastAsia="zh-CN"/>
              </w:rPr>
            </w:pPr>
            <w:ins w:id="711" w:author="Huawei2" w:date="2019-09-24T15:29:00Z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073F3E">
        <w:trPr>
          <w:ins w:id="712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713" w:author="Huawei2" w:date="2019-09-24T15:29:00Z"/>
                <w:rFonts w:ascii="Arial" w:eastAsia="SimSun" w:hAnsi="Arial" w:cs="Arial"/>
                <w:sz w:val="18"/>
                <w:lang w:eastAsia="zh-CN"/>
              </w:rPr>
            </w:pPr>
            <w:ins w:id="714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>TA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5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6" w:author="Huawei2" w:date="2019-09-24T15:29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7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8" w:author="Huawei2" w:date="2019-09-24T15:29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9" w:author="Huawei2" w:date="2019-09-24T15:29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0" w:author="Huawei2" w:date="2019-09-24T15:29:00Z"/>
                <w:rFonts w:ascii="Arial" w:eastAsia="SimSun" w:hAnsi="Arial" w:cs="Arial"/>
                <w:bCs/>
                <w:sz w:val="18"/>
                <w:lang w:eastAsia="zh-CN"/>
              </w:rPr>
            </w:pPr>
            <w:ins w:id="721" w:author="Huawei2" w:date="2019-09-24T15:29:00Z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073F3E">
        <w:trPr>
          <w:ins w:id="722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723" w:author="Huawei2" w:date="2019-09-24T15:29:00Z"/>
                <w:rFonts w:ascii="Arial" w:eastAsia="SimSun" w:hAnsi="Arial" w:cs="Arial"/>
                <w:iCs/>
                <w:sz w:val="18"/>
                <w:lang w:eastAsia="zh-CN"/>
              </w:rPr>
            </w:pPr>
            <w:ins w:id="724" w:author="Huawei2" w:date="2019-09-24T15:29:00Z">
              <w:r w:rsidRPr="00C141CE">
                <w:rPr>
                  <w:rFonts w:ascii="Arial" w:eastAsia="SimSun" w:hAnsi="Arial" w:cs="Arial"/>
                  <w:iCs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SimSun" w:hAnsi="Arial" w:cs="Arial"/>
                  <w:iCs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SimSun" w:hAnsi="Arial" w:cs="Arial"/>
                  <w:b/>
                  <w:iCs/>
                  <w:sz w:val="18"/>
                  <w:lang w:eastAsia="ja-JP"/>
                </w:rPr>
                <w:t>TA List</w:t>
              </w:r>
              <w:r w:rsidRPr="00C141CE">
                <w:rPr>
                  <w:rFonts w:ascii="Arial" w:eastAsia="SimSun" w:hAnsi="Arial" w:cs="Arial"/>
                  <w:b/>
                  <w:iCs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5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6" w:author="Huawei2" w:date="2019-09-24T15:29:00Z"/>
                <w:rFonts w:ascii="Arial" w:eastAsia="SimSun" w:hAnsi="Arial" w:cs="Arial"/>
                <w:i/>
                <w:sz w:val="18"/>
                <w:lang w:eastAsia="zh-CN"/>
              </w:rPr>
            </w:pPr>
            <w:ins w:id="727" w:author="Huawei2" w:date="2019-09-24T15:29:00Z"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>1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ja-JP"/>
                </w:rPr>
                <w:t xml:space="preserve"> .. &lt;maxnoofTA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>forMDT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8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9" w:author="Huawei2" w:date="2019-09-24T15:29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30" w:author="Huawei2" w:date="2019-09-24T15:29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31" w:author="Huawei2" w:date="2019-09-24T15:29:00Z"/>
                <w:rFonts w:ascii="Arial" w:eastAsia="SimSun" w:hAnsi="Arial" w:cs="Arial"/>
                <w:bCs/>
                <w:sz w:val="18"/>
                <w:lang w:eastAsia="zh-CN"/>
              </w:rPr>
            </w:pPr>
            <w:ins w:id="732" w:author="Huawei2" w:date="2019-09-24T15:29:00Z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073F3E">
        <w:trPr>
          <w:ins w:id="733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734" w:author="Huawei2" w:date="2019-09-24T15:29:00Z"/>
                <w:rFonts w:ascii="Arial" w:eastAsia="SimSun" w:hAnsi="Arial" w:cs="Arial"/>
                <w:iCs/>
                <w:sz w:val="18"/>
                <w:lang w:eastAsia="ja-JP"/>
              </w:rPr>
            </w:pPr>
            <w:ins w:id="735" w:author="Huawei2" w:date="2019-09-24T15:29:00Z">
              <w:r w:rsidRPr="00C141CE">
                <w:rPr>
                  <w:rFonts w:ascii="Arial" w:eastAsia="SimSun" w:hAnsi="Arial" w:cs="Arial"/>
                  <w:iCs/>
                  <w:sz w:val="18"/>
                  <w:lang w:eastAsia="ja-JP"/>
                </w:rPr>
                <w:t>&gt;&gt;</w:t>
              </w:r>
              <w:r w:rsidRPr="00C141CE">
                <w:rPr>
                  <w:rFonts w:ascii="Arial" w:eastAsia="SimSun" w:hAnsi="Arial" w:cs="Arial"/>
                  <w:iCs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SimSun" w:hAnsi="Arial" w:cs="Arial"/>
                  <w:iCs/>
                  <w:sz w:val="18"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6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  <w:ins w:id="737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8" w:author="Huawei2" w:date="2019-09-24T15:29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9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0" w:author="Huawei2" w:date="2019-09-24T15:29:00Z"/>
                <w:rFonts w:ascii="Arial" w:eastAsia="SimSun" w:hAnsi="Arial" w:cs="Arial"/>
                <w:bCs/>
                <w:sz w:val="18"/>
                <w:lang w:eastAsia="zh-CN"/>
              </w:rPr>
            </w:pPr>
            <w:ins w:id="741" w:author="Huawei2" w:date="2019-09-24T15:29:00Z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The TAI is derived using the current serving PLMN.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42" w:author="Huawei2" w:date="2019-09-24T15:29:00Z"/>
                <w:rFonts w:ascii="Arial" w:eastAsia="SimSun" w:hAnsi="Arial" w:cs="Arial"/>
                <w:bCs/>
                <w:sz w:val="18"/>
                <w:lang w:eastAsia="zh-CN"/>
              </w:rPr>
            </w:pPr>
            <w:ins w:id="743" w:author="Huawei2" w:date="2019-09-24T15:29:00Z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44" w:author="Huawei2" w:date="2019-09-24T15:29:00Z"/>
                <w:rFonts w:ascii="Arial" w:eastAsia="SimSun" w:hAnsi="Arial" w:cs="Arial"/>
                <w:bCs/>
                <w:sz w:val="18"/>
                <w:lang w:eastAsia="zh-CN"/>
              </w:rPr>
            </w:pPr>
            <w:ins w:id="745" w:author="Huawei2" w:date="2019-09-24T15:29:00Z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073F3E">
        <w:trPr>
          <w:ins w:id="746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747" w:author="Huawei2" w:date="2019-09-24T15:29:00Z"/>
                <w:rFonts w:ascii="Arial" w:eastAsia="SimSun" w:hAnsi="Arial" w:cs="Arial"/>
                <w:sz w:val="18"/>
                <w:lang w:eastAsia="zh-CN"/>
              </w:rPr>
            </w:pPr>
            <w:ins w:id="748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>PLMN Wide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9" w:author="Huawei2" w:date="2019-09-24T15:29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0" w:author="Huawei2" w:date="2019-09-24T15:29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1" w:author="Huawei2" w:date="2019-09-24T15:29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2" w:author="Huawei2" w:date="2019-09-24T15:29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53" w:author="Huawei2" w:date="2019-09-24T15:29:00Z"/>
                <w:rFonts w:ascii="Arial" w:eastAsia="SimSun" w:hAnsi="Arial" w:cs="Arial"/>
                <w:bCs/>
                <w:sz w:val="18"/>
                <w:lang w:eastAsia="zh-CN"/>
              </w:rPr>
            </w:pPr>
            <w:ins w:id="754" w:author="Huawei2" w:date="2019-09-24T15:29:00Z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55" w:author="Huawei2" w:date="2019-09-24T15:29:00Z"/>
                <w:rFonts w:ascii="Arial" w:eastAsia="SimSun" w:hAnsi="Arial" w:cs="Arial"/>
                <w:bCs/>
                <w:sz w:val="18"/>
                <w:lang w:eastAsia="zh-CN"/>
              </w:rPr>
            </w:pPr>
            <w:ins w:id="756" w:author="Huawei2" w:date="2019-09-24T15:29:00Z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073F3E">
        <w:trPr>
          <w:ins w:id="757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758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  <w:ins w:id="759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ja-JP"/>
                </w:rPr>
                <w:t>TAI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60" w:author="Huawei2" w:date="2019-09-24T15:29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61" w:author="Huawei2" w:date="2019-09-24T15:29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62" w:author="Huawei2" w:date="2019-09-24T15:29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63" w:author="Huawei2" w:date="2019-09-24T15:29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64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  <w:ins w:id="765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66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  <w:ins w:id="767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141CE" w:rsidRPr="00C141CE" w:rsidTr="00073F3E">
        <w:trPr>
          <w:ins w:id="768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769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  <w:ins w:id="770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&gt;&gt;</w:t>
              </w:r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TAI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1" w:author="Huawei2" w:date="2019-09-24T15:29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2" w:author="Huawei2" w:date="2019-09-24T15:29:00Z"/>
                <w:rFonts w:ascii="Arial" w:eastAsia="SimSun" w:hAnsi="Arial" w:cs="Arial"/>
                <w:i/>
                <w:sz w:val="18"/>
                <w:lang w:eastAsia="zh-CN"/>
              </w:rPr>
            </w:pPr>
            <w:ins w:id="773" w:author="Huawei2" w:date="2019-09-24T15:29:00Z"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>1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ja-JP"/>
                </w:rPr>
                <w:t xml:space="preserve"> .. &lt;maxnoofTA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>forMDT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4" w:author="Huawei2" w:date="2019-09-24T15:29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5" w:author="Huawei2" w:date="2019-09-24T15:29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76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  <w:ins w:id="777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78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  <w:ins w:id="779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141CE" w:rsidRPr="00C141CE" w:rsidTr="00073F3E">
        <w:trPr>
          <w:ins w:id="780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781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  <w:ins w:id="782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&gt;&gt;&gt;TAI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3" w:author="Huawei2" w:date="2019-09-24T15:29:00Z"/>
                <w:rFonts w:ascii="Arial" w:eastAsia="SimSun" w:hAnsi="Arial" w:cs="Arial"/>
                <w:sz w:val="18"/>
                <w:lang w:eastAsia="zh-CN"/>
              </w:rPr>
            </w:pPr>
            <w:ins w:id="784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5" w:author="Huawei2" w:date="2019-09-24T15:29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6" w:author="Huawei2" w:date="2019-09-24T15:29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7" w:author="Huawei2" w:date="2019-09-24T15:29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88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  <w:ins w:id="789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90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  <w:ins w:id="791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141CE" w:rsidRPr="00C141CE" w:rsidTr="00073F3E">
        <w:trPr>
          <w:ins w:id="792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3" w:author="Huawei2" w:date="2019-09-24T15:29:00Z"/>
                <w:rFonts w:ascii="Arial" w:eastAsia="SimSun" w:hAnsi="Arial" w:cs="Arial"/>
                <w:i/>
                <w:sz w:val="18"/>
                <w:lang w:eastAsia="ja-JP"/>
              </w:rPr>
            </w:pPr>
            <w:ins w:id="794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 xml:space="preserve">CHOICE 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>MDT Mode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5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  <w:ins w:id="796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7" w:author="Huawei2" w:date="2019-09-24T15:29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8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9" w:author="Huawei2" w:date="2019-09-24T15:29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00" w:author="Huawei2" w:date="2019-09-24T15:29:00Z"/>
                <w:rFonts w:ascii="Arial" w:eastAsia="SimSun" w:hAnsi="Arial" w:cs="Arial"/>
                <w:bCs/>
                <w:sz w:val="18"/>
                <w:lang w:eastAsia="zh-CN"/>
              </w:rPr>
            </w:pPr>
            <w:ins w:id="801" w:author="Huawei2" w:date="2019-09-24T15:29:00Z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02" w:author="Huawei2" w:date="2019-09-24T15:29:00Z"/>
                <w:rFonts w:ascii="Arial" w:eastAsia="SimSun" w:hAnsi="Arial" w:cs="Arial"/>
                <w:bCs/>
                <w:sz w:val="18"/>
                <w:lang w:eastAsia="zh-CN"/>
              </w:rPr>
            </w:pPr>
            <w:ins w:id="803" w:author="Huawei2" w:date="2019-09-24T15:29:00Z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073F3E">
        <w:trPr>
          <w:ins w:id="804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805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  <w:ins w:id="806" w:author="Huawei2" w:date="2019-09-24T15:29:00Z">
              <w:r w:rsidRPr="00C141CE">
                <w:rPr>
                  <w:rFonts w:ascii="Arial" w:eastAsia="SimSun" w:hAnsi="Arial" w:cs="Arial"/>
                  <w:bCs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SimSun" w:hAnsi="Arial" w:cs="Arial"/>
                  <w:bCs/>
                  <w:i/>
                  <w:sz w:val="18"/>
                  <w:lang w:eastAsia="zh-CN"/>
                </w:rPr>
                <w:t>Immediate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7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8" w:author="Huawei2" w:date="2019-09-24T15:29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9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10" w:author="Huawei2" w:date="2019-09-24T15:29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11" w:author="Huawei2" w:date="2019-09-24T15:29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12" w:author="Huawei2" w:date="2019-09-24T15:29:00Z"/>
                <w:rFonts w:ascii="Arial" w:eastAsia="SimSun" w:hAnsi="Arial" w:cs="Arial"/>
                <w:bCs/>
                <w:sz w:val="18"/>
                <w:lang w:eastAsia="zh-CN"/>
              </w:rPr>
            </w:pPr>
            <w:ins w:id="813" w:author="Huawei2" w:date="2019-09-24T15:29:00Z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5A29F1" w:rsidRPr="00C141CE" w:rsidTr="00073F3E">
        <w:trPr>
          <w:ins w:id="814" w:author="Huawei2" w:date="2019-09-24T16:25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815" w:author="Huawei2" w:date="2019-09-24T16:25:00Z"/>
                <w:rFonts w:ascii="Arial" w:eastAsia="SimSun" w:hAnsi="Arial" w:cs="Arial"/>
                <w:sz w:val="18"/>
                <w:lang w:eastAsia="zh-CN"/>
              </w:rPr>
            </w:pPr>
            <w:ins w:id="816" w:author="Huawei2" w:date="2019-09-24T16:25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&gt;&gt;MDT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17" w:author="Huawei2" w:date="2019-09-24T16:25:00Z"/>
                <w:rFonts w:ascii="Arial" w:eastAsia="SimSun" w:hAnsi="Arial" w:cs="Arial"/>
                <w:sz w:val="18"/>
                <w:lang w:eastAsia="zh-CN"/>
              </w:rPr>
            </w:pPr>
            <w:ins w:id="818" w:author="Huawei2" w:date="2019-09-24T16:25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19" w:author="Huawei2" w:date="2019-09-24T16:25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F61DE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20" w:author="Huawei2" w:date="2019-09-24T16:25:00Z"/>
                <w:rFonts w:ascii="Arial" w:eastAsia="SimSun" w:hAnsi="Arial" w:cs="Arial"/>
                <w:sz w:val="18"/>
                <w:lang w:eastAsia="zh-CN"/>
              </w:rPr>
            </w:pPr>
            <w:bookmarkStart w:id="821" w:name="OLE_LINK77"/>
            <w:bookmarkStart w:id="822" w:name="OLE_LINK78"/>
            <w:ins w:id="823" w:author="Huawei004" w:date="2019-10-17T08:51:00Z">
              <w:r w:rsidRPr="00F61DE1">
                <w:rPr>
                  <w:rFonts w:ascii="Arial" w:eastAsia="SimSun" w:hAnsi="Arial" w:cs="Arial"/>
                  <w:sz w:val="18"/>
                  <w:lang w:eastAsia="zh-CN"/>
                </w:rPr>
                <w:t>9.3.1.x1</w:t>
              </w:r>
            </w:ins>
            <w:bookmarkEnd w:id="821"/>
            <w:bookmarkEnd w:id="822"/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24" w:author="Huawei2" w:date="2019-09-24T16:25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25" w:author="Huawei2" w:date="2019-09-24T16:25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26" w:author="Huawei2" w:date="2019-09-24T16:25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5A29F1" w:rsidRPr="00C141CE" w:rsidTr="00073F3E">
        <w:trPr>
          <w:ins w:id="827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828" w:author="Huawei2" w:date="2019-09-24T15:29:00Z"/>
                <w:rFonts w:ascii="Arial" w:eastAsia="SimSun" w:hAnsi="Arial" w:cs="Arial"/>
                <w:sz w:val="18"/>
              </w:rPr>
            </w:pPr>
            <w:ins w:id="829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>Logged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30" w:author="Huawei2" w:date="2019-09-24T15:29:00Z"/>
                <w:rFonts w:ascii="Arial" w:eastAsia="SimSun" w:hAnsi="Arial" w:cs="Arial"/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31" w:author="Huawei2" w:date="2019-09-24T15:29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32" w:author="Huawei2" w:date="2019-09-24T15:29:00Z"/>
                <w:rFonts w:ascii="Arial" w:eastAsia="SimSun" w:hAnsi="Arial" w:cs="Arial"/>
                <w:sz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33" w:author="Huawei2" w:date="2019-09-24T15:29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34" w:author="Huawei2" w:date="2019-09-24T15:29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35" w:author="Huawei2" w:date="2019-09-24T15:29:00Z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5A29F1" w:rsidRPr="00C141CE" w:rsidTr="00073F3E">
        <w:trPr>
          <w:ins w:id="836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837" w:author="Huawei2" w:date="2019-09-24T15:29:00Z"/>
                <w:rFonts w:ascii="Arial" w:eastAsia="SimSun" w:hAnsi="Arial" w:cs="Arial"/>
                <w:sz w:val="18"/>
              </w:rPr>
            </w:pPr>
            <w:ins w:id="838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&gt;&gt;Logging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39" w:author="Huawei2" w:date="2019-09-24T15:29:00Z"/>
                <w:rFonts w:ascii="Arial" w:eastAsia="SimSun" w:hAnsi="Arial" w:cs="Arial"/>
                <w:sz w:val="18"/>
              </w:rPr>
            </w:pPr>
            <w:ins w:id="840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41" w:author="Huawei2" w:date="2019-09-24T15:29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42" w:author="Huawei2" w:date="2019-09-24T15:29:00Z"/>
                <w:rFonts w:ascii="Arial" w:eastAsia="SimSun" w:hAnsi="Arial" w:cs="Arial"/>
                <w:sz w:val="18"/>
              </w:rPr>
            </w:pPr>
            <w:bookmarkStart w:id="843" w:name="OLE_LINK71"/>
            <w:bookmarkStart w:id="844" w:name="OLE_LINK72"/>
            <w:ins w:id="845" w:author="Huawei2" w:date="2019-09-24T16:30:00Z">
              <w:r>
                <w:rPr>
                  <w:rFonts w:ascii="Arial" w:eastAsia="SimSun" w:hAnsi="Arial" w:cs="Arial"/>
                  <w:sz w:val="18"/>
                  <w:lang w:eastAsia="zh-CN"/>
                </w:rPr>
                <w:t>FFS</w:t>
              </w:r>
            </w:ins>
            <w:bookmarkEnd w:id="843"/>
            <w:bookmarkEnd w:id="844"/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46" w:author="Huawei2" w:date="2019-09-24T15:29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47" w:author="Huawei2" w:date="2019-09-24T15:29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48" w:author="Huawei2" w:date="2019-09-24T15:29:00Z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5A29F1" w:rsidRPr="00C141CE" w:rsidTr="00073F3E">
        <w:trPr>
          <w:ins w:id="849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850" w:author="Huawei2" w:date="2019-09-24T15:29:00Z"/>
                <w:rFonts w:ascii="Arial" w:eastAsia="SimSun" w:hAnsi="Arial" w:cs="Arial"/>
                <w:sz w:val="18"/>
              </w:rPr>
            </w:pPr>
            <w:ins w:id="851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&gt;&gt;Logging duration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52" w:author="Huawei2" w:date="2019-09-24T15:29:00Z"/>
                <w:rFonts w:ascii="Arial" w:eastAsia="SimSun" w:hAnsi="Arial" w:cs="Arial"/>
                <w:sz w:val="18"/>
              </w:rPr>
            </w:pPr>
            <w:ins w:id="853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54" w:author="Huawei2" w:date="2019-09-24T15:29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55" w:author="Huawei2" w:date="2019-09-24T15:29:00Z"/>
                <w:rFonts w:ascii="Arial" w:eastAsia="SimSun" w:hAnsi="Arial" w:cs="Arial"/>
                <w:sz w:val="18"/>
              </w:rPr>
            </w:pPr>
            <w:ins w:id="856" w:author="Huawei2" w:date="2019-09-24T16:30:00Z">
              <w:r>
                <w:rPr>
                  <w:rFonts w:ascii="Arial" w:eastAsia="SimSun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57" w:author="Huawei2" w:date="2019-09-24T15:29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58" w:author="Huawei2" w:date="2019-09-24T15:29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59" w:author="Huawei2" w:date="2019-09-24T15:29:00Z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F61DE1" w:rsidRPr="00C141CE" w:rsidTr="00073F3E">
        <w:trPr>
          <w:ins w:id="860" w:author="Huawei004" w:date="2019-10-17T08:51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E1" w:rsidRPr="00C141CE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861" w:author="Huawei004" w:date="2019-10-17T08:51:00Z"/>
                <w:rFonts w:ascii="Arial" w:eastAsia="SimSun" w:hAnsi="Arial" w:cs="Arial"/>
                <w:sz w:val="18"/>
                <w:lang w:eastAsia="ja-JP"/>
              </w:rPr>
            </w:pPr>
            <w:ins w:id="862" w:author="Huawei004" w:date="2019-10-17T08:51:00Z">
              <w:r w:rsidRPr="00574802">
                <w:rPr>
                  <w:rFonts w:ascii="Arial" w:eastAsia="SimSun" w:hAnsi="Arial" w:cs="Arial"/>
                  <w:sz w:val="18"/>
                  <w:lang w:eastAsia="ja-JP"/>
                </w:rPr>
                <w:t>&gt;&gt;Bluetooth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E1" w:rsidRPr="00C141CE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63" w:author="Huawei004" w:date="2019-10-17T08:51:00Z"/>
                <w:rFonts w:ascii="Arial" w:eastAsia="SimSun" w:hAnsi="Arial" w:cs="Arial"/>
                <w:sz w:val="18"/>
                <w:lang w:eastAsia="zh-CN"/>
              </w:rPr>
            </w:pPr>
            <w:ins w:id="864" w:author="Huawei004" w:date="2019-10-17T08:51:00Z">
              <w:r w:rsidRPr="00574802">
                <w:rPr>
                  <w:rFonts w:ascii="Arial" w:eastAsia="SimSu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E1" w:rsidRPr="00C141CE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65" w:author="Huawei004" w:date="2019-10-17T08:51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E1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66" w:author="Huawei004" w:date="2019-10-17T08:51:00Z"/>
                <w:rFonts w:ascii="Arial" w:eastAsia="SimSun" w:hAnsi="Arial" w:cs="Arial"/>
                <w:sz w:val="18"/>
                <w:lang w:eastAsia="zh-CN"/>
              </w:rPr>
            </w:pPr>
            <w:ins w:id="867" w:author="Huawei004" w:date="2019-10-17T08:52:00Z">
              <w:r w:rsidRPr="00F61DE1">
                <w:rPr>
                  <w:rFonts w:ascii="Arial" w:eastAsia="SimSun" w:hAnsi="Arial" w:cs="Arial"/>
                  <w:sz w:val="18"/>
                  <w:lang w:eastAsia="zh-CN"/>
                </w:rPr>
                <w:t>9.3.1.x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E1" w:rsidRPr="00C141CE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68" w:author="Huawei004" w:date="2019-10-17T08:51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E1" w:rsidRPr="00C141CE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69" w:author="Huawei004" w:date="2019-10-17T08:51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E1" w:rsidRPr="00C141CE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70" w:author="Huawei004" w:date="2019-10-17T08:51:00Z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F61DE1" w:rsidRPr="00C141CE" w:rsidTr="00073F3E">
        <w:trPr>
          <w:ins w:id="871" w:author="Huawei004" w:date="2019-10-17T08:51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E1" w:rsidRPr="00C141CE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872" w:author="Huawei004" w:date="2019-10-17T08:51:00Z"/>
                <w:rFonts w:ascii="Arial" w:eastAsia="SimSun" w:hAnsi="Arial" w:cs="Arial"/>
                <w:sz w:val="18"/>
                <w:lang w:eastAsia="ja-JP"/>
              </w:rPr>
            </w:pPr>
            <w:ins w:id="873" w:author="Huawei004" w:date="2019-10-17T08:51:00Z">
              <w:r w:rsidRPr="00574802">
                <w:rPr>
                  <w:rFonts w:ascii="Arial" w:eastAsia="SimSun" w:hAnsi="Arial" w:cs="Arial"/>
                  <w:sz w:val="18"/>
                  <w:lang w:eastAsia="ja-JP"/>
                </w:rPr>
                <w:t>&gt;&gt;WLAN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E1" w:rsidRPr="00C141CE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74" w:author="Huawei004" w:date="2019-10-17T08:51:00Z"/>
                <w:rFonts w:ascii="Arial" w:eastAsia="SimSun" w:hAnsi="Arial" w:cs="Arial"/>
                <w:sz w:val="18"/>
                <w:lang w:eastAsia="zh-CN"/>
              </w:rPr>
            </w:pPr>
            <w:ins w:id="875" w:author="Huawei004" w:date="2019-10-17T08:51:00Z">
              <w:r w:rsidRPr="00574802">
                <w:rPr>
                  <w:rFonts w:ascii="Arial" w:eastAsia="SimSu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E1" w:rsidRPr="00C141CE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76" w:author="Huawei004" w:date="2019-10-17T08:51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E1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77" w:author="Huawei004" w:date="2019-10-17T08:51:00Z"/>
                <w:rFonts w:ascii="Arial" w:eastAsia="SimSun" w:hAnsi="Arial" w:cs="Arial"/>
                <w:sz w:val="18"/>
                <w:lang w:eastAsia="zh-CN"/>
              </w:rPr>
            </w:pPr>
            <w:ins w:id="878" w:author="Huawei004" w:date="2019-10-17T08:52:00Z">
              <w:r w:rsidRPr="00F61DE1">
                <w:rPr>
                  <w:rFonts w:ascii="Arial" w:eastAsia="SimSun" w:hAnsi="Arial" w:cs="Arial"/>
                  <w:sz w:val="18"/>
                  <w:lang w:eastAsia="zh-CN"/>
                </w:rPr>
                <w:t>9.3.1.x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E1" w:rsidRPr="00C141CE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79" w:author="Huawei004" w:date="2019-10-17T08:51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E1" w:rsidRPr="00C141CE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80" w:author="Huawei004" w:date="2019-10-17T08:51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E1" w:rsidRPr="00C141CE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81" w:author="Huawei004" w:date="2019-10-17T08:51:00Z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F61DE1" w:rsidRPr="00C141CE" w:rsidTr="00073F3E">
        <w:trPr>
          <w:ins w:id="882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DE1" w:rsidRPr="00C141CE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83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  <w:ins w:id="884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Signalling based MDT PLMN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DE1" w:rsidRPr="00C141CE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85" w:author="Huawei2" w:date="2019-09-24T15:29:00Z"/>
                <w:rFonts w:ascii="Arial" w:eastAsia="SimSun" w:hAnsi="Arial" w:cs="Arial"/>
                <w:sz w:val="18"/>
                <w:lang w:eastAsia="zh-CN"/>
              </w:rPr>
            </w:pPr>
            <w:ins w:id="886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E1" w:rsidRPr="00C141CE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87" w:author="Huawei2" w:date="2019-09-24T15:29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DE1" w:rsidRPr="00C141CE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88" w:author="Huawei2" w:date="2019-09-24T15:29:00Z"/>
                <w:rFonts w:ascii="Arial" w:eastAsia="SimSun" w:hAnsi="Arial" w:cs="Arial"/>
                <w:sz w:val="18"/>
                <w:lang w:eastAsia="zh-CN"/>
              </w:rPr>
            </w:pPr>
            <w:ins w:id="889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MDT PLMN List</w:t>
              </w:r>
            </w:ins>
          </w:p>
          <w:p w:rsidR="00F61DE1" w:rsidRPr="00C141CE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90" w:author="Huawei2" w:date="2019-09-24T15:29:00Z"/>
                <w:rFonts w:ascii="Arial" w:eastAsia="SimSun" w:hAnsi="Arial" w:cs="Arial"/>
                <w:sz w:val="18"/>
                <w:lang w:eastAsia="zh-CN"/>
              </w:rPr>
            </w:pPr>
            <w:ins w:id="891" w:author="Huawei2" w:date="2019-09-24T15:29:00Z">
              <w:r>
                <w:rPr>
                  <w:rFonts w:ascii="Arial" w:eastAsia="SimSun" w:hAnsi="Arial" w:cs="Arial"/>
                  <w:sz w:val="18"/>
                  <w:lang w:eastAsia="zh-CN"/>
                </w:rPr>
                <w:t>9.3.1.xx3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E1" w:rsidRPr="00C141CE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92" w:author="Huawei2" w:date="2019-09-24T15:29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E1" w:rsidRPr="00C141CE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93" w:author="Huawei2" w:date="2019-09-24T15:29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E1" w:rsidRPr="00C141CE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94" w:author="Huawei2" w:date="2019-09-24T15:29:00Z"/>
                <w:rFonts w:ascii="Arial" w:eastAsia="SimSun" w:hAnsi="Arial" w:cs="Arial"/>
                <w:sz w:val="18"/>
                <w:lang w:eastAsia="zh-CN"/>
              </w:rPr>
            </w:pPr>
          </w:p>
        </w:tc>
      </w:tr>
    </w:tbl>
    <w:p w:rsidR="00C141CE" w:rsidRPr="00C141CE" w:rsidRDefault="00C141CE" w:rsidP="00C141CE">
      <w:pPr>
        <w:overflowPunct w:val="0"/>
        <w:autoSpaceDE w:val="0"/>
        <w:autoSpaceDN w:val="0"/>
        <w:adjustRightInd w:val="0"/>
        <w:rPr>
          <w:ins w:id="895" w:author="Huawei2" w:date="2019-09-24T15:29:00Z"/>
          <w:rFonts w:eastAsia="SimSu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141CE" w:rsidRPr="00C141CE" w:rsidTr="00C141CE">
        <w:trPr>
          <w:ins w:id="896" w:author="Huawei2" w:date="2019-09-24T15:2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97" w:author="Huawei2" w:date="2019-09-24T15:29:00Z"/>
                <w:rFonts w:ascii="Arial" w:eastAsia="SimSun" w:hAnsi="Arial" w:cs="Arial"/>
                <w:b/>
                <w:sz w:val="18"/>
                <w:lang w:eastAsia="ja-JP"/>
              </w:rPr>
            </w:pPr>
            <w:ins w:id="898" w:author="Huawei2" w:date="2019-09-24T15:29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99" w:author="Huawei2" w:date="2019-09-24T15:29:00Z"/>
                <w:rFonts w:ascii="Arial" w:eastAsia="SimSun" w:hAnsi="Arial" w:cs="Arial"/>
                <w:b/>
                <w:sz w:val="18"/>
                <w:lang w:eastAsia="ja-JP"/>
              </w:rPr>
            </w:pPr>
            <w:ins w:id="900" w:author="Huawei2" w:date="2019-09-24T15:29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C141CE" w:rsidRPr="00C141CE" w:rsidTr="00C141CE">
        <w:trPr>
          <w:ins w:id="901" w:author="Huawei2" w:date="2019-09-24T15:2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02" w:author="Huawei2" w:date="2019-09-24T15:29:00Z"/>
                <w:rFonts w:ascii="Arial" w:eastAsia="SimSun" w:hAnsi="Arial" w:cs="Arial"/>
                <w:sz w:val="18"/>
                <w:lang w:eastAsia="zh-CN"/>
              </w:rPr>
            </w:pPr>
            <w:ins w:id="903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maxnoofCellID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forMDT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04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  <w:ins w:id="905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 xml:space="preserve">Maximum no. of Cell ID subject for 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MDT scope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 xml:space="preserve">. Value is 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32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.</w:t>
              </w:r>
            </w:ins>
          </w:p>
        </w:tc>
      </w:tr>
      <w:tr w:rsidR="00C141CE" w:rsidRPr="00C141CE" w:rsidTr="00C141CE">
        <w:trPr>
          <w:ins w:id="906" w:author="Huawei2" w:date="2019-09-24T15:2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07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  <w:ins w:id="908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maxnoofTA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forMDT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09" w:author="Huawei2" w:date="2019-09-24T15:29:00Z"/>
                <w:rFonts w:ascii="Arial" w:eastAsia="SimSun" w:hAnsi="Arial" w:cs="Arial"/>
                <w:sz w:val="18"/>
                <w:lang w:eastAsia="ja-JP"/>
              </w:rPr>
            </w:pPr>
            <w:ins w:id="910" w:author="Huawei2" w:date="2019-09-24T15:29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 xml:space="preserve">Maximum no. of TA subject for 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MDT scope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 xml:space="preserve">. Value is 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8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:rsidR="00DC1F1D" w:rsidRDefault="00DC1F1D" w:rsidP="00DC1F1D">
      <w:pPr>
        <w:rPr>
          <w:ins w:id="911" w:author="Huawei004" w:date="2019-10-17T08:48:00Z"/>
          <w:noProof/>
        </w:rPr>
      </w:pPr>
    </w:p>
    <w:p w:rsidR="00073F3E" w:rsidRPr="003B042E" w:rsidRDefault="00073F3E" w:rsidP="00073F3E">
      <w:pPr>
        <w:rPr>
          <w:ins w:id="912" w:author="Huawei004" w:date="2019-10-17T08:48:00Z"/>
          <w:i/>
          <w:noProof/>
          <w:color w:val="FF0000"/>
          <w:lang w:eastAsia="zh-CN"/>
        </w:rPr>
      </w:pPr>
      <w:ins w:id="913" w:author="Huawei004" w:date="2019-10-17T08:48:00Z">
        <w:r w:rsidRPr="003B042E">
          <w:rPr>
            <w:i/>
            <w:noProof/>
            <w:color w:val="FF0000"/>
            <w:lang w:eastAsia="zh-CN"/>
          </w:rPr>
          <w:t>Editor note: The definition of Area Scope of MDT  IE may need to be updated and pending to RAN2 discussion.</w:t>
        </w:r>
      </w:ins>
    </w:p>
    <w:p w:rsidR="00073F3E" w:rsidRPr="003B042E" w:rsidRDefault="00073F3E" w:rsidP="00073F3E">
      <w:pPr>
        <w:rPr>
          <w:ins w:id="914" w:author="Huawei004" w:date="2019-10-17T08:48:00Z"/>
          <w:i/>
          <w:noProof/>
          <w:color w:val="FF0000"/>
          <w:lang w:eastAsia="zh-CN"/>
        </w:rPr>
      </w:pPr>
      <w:ins w:id="915" w:author="Huawei004" w:date="2019-10-17T08:48:00Z">
        <w:r w:rsidRPr="003B042E">
          <w:rPr>
            <w:i/>
            <w:noProof/>
            <w:color w:val="FF0000"/>
            <w:lang w:eastAsia="zh-CN"/>
          </w:rPr>
          <w:t>Editor note: The measurement configurattions for M1 ~M9 in above tabular for immediate MDT are FFS.</w:t>
        </w:r>
      </w:ins>
    </w:p>
    <w:p w:rsidR="00073F3E" w:rsidRPr="00073F3E" w:rsidRDefault="00073F3E" w:rsidP="00DC1F1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C1F1D" w:rsidTr="00E6448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C1F1D" w:rsidRDefault="00DC1F1D" w:rsidP="00E6448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CF28B9" w:rsidRPr="00463764" w:rsidRDefault="00CF28B9" w:rsidP="00CF28B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916" w:author="Huawei2" w:date="2019-09-24T17:13:00Z"/>
          <w:rFonts w:ascii="Arial" w:eastAsia="SimSun" w:hAnsi="Arial"/>
          <w:sz w:val="24"/>
          <w:lang w:eastAsia="en-GB"/>
        </w:rPr>
      </w:pPr>
      <w:bookmarkStart w:id="917" w:name="OLE_LINK73"/>
      <w:bookmarkStart w:id="918" w:name="OLE_LINK74"/>
      <w:ins w:id="919" w:author="Huawei2" w:date="2019-09-24T17:13:00Z">
        <w:r>
          <w:rPr>
            <w:rFonts w:ascii="Arial" w:eastAsia="SimSun" w:hAnsi="Arial"/>
            <w:sz w:val="24"/>
            <w:lang w:eastAsia="en-GB"/>
          </w:rPr>
          <w:t>9.3.1.x</w:t>
        </w:r>
      </w:ins>
      <w:ins w:id="920" w:author="Huawei004" w:date="2019-10-17T08:50:00Z">
        <w:r w:rsidR="00F61DE1">
          <w:rPr>
            <w:rFonts w:ascii="Arial" w:eastAsia="SimSun" w:hAnsi="Arial"/>
            <w:sz w:val="24"/>
            <w:lang w:eastAsia="en-GB"/>
          </w:rPr>
          <w:t>1</w:t>
        </w:r>
      </w:ins>
      <w:bookmarkEnd w:id="917"/>
      <w:bookmarkEnd w:id="918"/>
      <w:ins w:id="921" w:author="Huawei2" w:date="2019-09-24T17:13:00Z">
        <w:r w:rsidRPr="00463764">
          <w:rPr>
            <w:rFonts w:ascii="Arial" w:eastAsia="SimSun" w:hAnsi="Arial"/>
            <w:sz w:val="24"/>
            <w:lang w:eastAsia="en-GB"/>
          </w:rPr>
          <w:tab/>
        </w:r>
      </w:ins>
      <w:ins w:id="922" w:author="Huawei2" w:date="2019-09-24T17:19:00Z">
        <w:r>
          <w:rPr>
            <w:rFonts w:ascii="Arial" w:eastAsia="SimSun" w:hAnsi="Arial"/>
            <w:sz w:val="24"/>
            <w:lang w:eastAsia="en-GB"/>
          </w:rPr>
          <w:t>MDT Location Information</w:t>
        </w:r>
      </w:ins>
    </w:p>
    <w:p w:rsidR="00CF28B9" w:rsidRDefault="00CF28B9" w:rsidP="00CF28B9">
      <w:pPr>
        <w:overflowPunct w:val="0"/>
        <w:autoSpaceDE w:val="0"/>
        <w:autoSpaceDN w:val="0"/>
        <w:adjustRightInd w:val="0"/>
        <w:rPr>
          <w:ins w:id="923" w:author="Huawei004" w:date="2019-10-17T08:53:00Z"/>
          <w:rFonts w:eastAsia="SimSun"/>
          <w:lang w:eastAsia="en-GB"/>
        </w:rPr>
      </w:pPr>
      <w:ins w:id="924" w:author="Huawei2" w:date="2019-09-24T17:13:00Z">
        <w:r w:rsidRPr="00463764">
          <w:rPr>
            <w:rFonts w:eastAsia="SimSun"/>
            <w:lang w:eastAsia="en-GB"/>
          </w:rPr>
          <w:t xml:space="preserve">This IE defines the </w:t>
        </w:r>
      </w:ins>
      <w:ins w:id="925" w:author="Huawei2" w:date="2019-09-24T17:19:00Z">
        <w:r>
          <w:rPr>
            <w:rFonts w:eastAsia="SimSun"/>
            <w:lang w:eastAsia="en-GB"/>
          </w:rPr>
          <w:t>MDT Location Information</w:t>
        </w:r>
      </w:ins>
      <w:ins w:id="926" w:author="Huawei2" w:date="2019-09-24T17:13:00Z">
        <w:r w:rsidRPr="00463764">
          <w:rPr>
            <w:rFonts w:eastAsia="SimSun"/>
            <w:lang w:eastAsia="en-GB"/>
          </w:rPr>
          <w:t>.</w:t>
        </w:r>
      </w:ins>
    </w:p>
    <w:p w:rsidR="003B042E" w:rsidRPr="003B042E" w:rsidRDefault="003B042E" w:rsidP="00CF28B9">
      <w:pPr>
        <w:overflowPunct w:val="0"/>
        <w:autoSpaceDE w:val="0"/>
        <w:autoSpaceDN w:val="0"/>
        <w:adjustRightInd w:val="0"/>
        <w:rPr>
          <w:ins w:id="927" w:author="Huawei2" w:date="2019-09-24T17:13:00Z"/>
          <w:rFonts w:eastAsia="SimSun"/>
          <w:i/>
          <w:color w:val="FF0000"/>
          <w:lang w:eastAsia="en-GB"/>
        </w:rPr>
      </w:pPr>
      <w:bookmarkStart w:id="928" w:name="OLE_LINK79"/>
      <w:bookmarkStart w:id="929" w:name="OLE_LINK80"/>
      <w:ins w:id="930" w:author="Huawei004" w:date="2019-10-17T08:53:00Z">
        <w:r w:rsidRPr="003B042E">
          <w:rPr>
            <w:rFonts w:eastAsia="SimSun"/>
            <w:i/>
            <w:color w:val="FF0000"/>
            <w:lang w:eastAsia="en-GB"/>
          </w:rPr>
          <w:lastRenderedPageBreak/>
          <w:t>Editor note: the definition of this IE may need to be updated and pending to RAN2 discussion.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CF28B9" w:rsidRPr="00463764" w:rsidTr="00E64483">
        <w:trPr>
          <w:jc w:val="center"/>
          <w:ins w:id="931" w:author="Huawei2" w:date="2019-09-24T17:1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928"/>
          <w:bookmarkEnd w:id="929"/>
          <w:p w:rsidR="00CF28B9" w:rsidRPr="00463764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32" w:author="Huawei2" w:date="2019-09-24T17:13:00Z"/>
                <w:rFonts w:ascii="Arial" w:eastAsia="SimSun" w:hAnsi="Arial" w:cs="Arial"/>
                <w:b/>
                <w:sz w:val="18"/>
                <w:lang w:eastAsia="ja-JP"/>
              </w:rPr>
            </w:pPr>
            <w:ins w:id="933" w:author="Huawei2" w:date="2019-09-24T17:13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463764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34" w:author="Huawei2" w:date="2019-09-24T17:13:00Z"/>
                <w:rFonts w:ascii="Arial" w:eastAsia="SimSun" w:hAnsi="Arial" w:cs="Arial"/>
                <w:b/>
                <w:sz w:val="18"/>
                <w:lang w:eastAsia="ja-JP"/>
              </w:rPr>
            </w:pPr>
            <w:ins w:id="935" w:author="Huawei2" w:date="2019-09-24T17:13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463764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36" w:author="Huawei2" w:date="2019-09-24T17:13:00Z"/>
                <w:rFonts w:ascii="Arial" w:eastAsia="SimSun" w:hAnsi="Arial" w:cs="Arial"/>
                <w:b/>
                <w:sz w:val="18"/>
                <w:lang w:eastAsia="ja-JP"/>
              </w:rPr>
            </w:pPr>
            <w:ins w:id="937" w:author="Huawei2" w:date="2019-09-24T17:13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463764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38" w:author="Huawei2" w:date="2019-09-24T17:13:00Z"/>
                <w:rFonts w:ascii="Arial" w:eastAsia="SimSun" w:hAnsi="Arial" w:cs="Arial"/>
                <w:b/>
                <w:sz w:val="18"/>
                <w:lang w:eastAsia="ja-JP"/>
              </w:rPr>
            </w:pPr>
            <w:ins w:id="939" w:author="Huawei2" w:date="2019-09-24T17:13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463764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40" w:author="Huawei2" w:date="2019-09-24T17:13:00Z"/>
                <w:rFonts w:ascii="Arial" w:eastAsia="SimSun" w:hAnsi="Arial" w:cs="Arial"/>
                <w:b/>
                <w:sz w:val="18"/>
                <w:lang w:eastAsia="ja-JP"/>
              </w:rPr>
            </w:pPr>
            <w:ins w:id="941" w:author="Huawei2" w:date="2019-09-24T17:13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CF28B9" w:rsidRPr="00463764" w:rsidTr="00E64483">
        <w:trPr>
          <w:jc w:val="center"/>
          <w:ins w:id="942" w:author="Huawei2" w:date="2019-09-24T17:1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463764" w:rsidRDefault="00CF28B9" w:rsidP="00CF2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43" w:author="Huawei2" w:date="2019-09-24T17:13:00Z"/>
                <w:rFonts w:ascii="Arial" w:eastAsia="SimSun" w:hAnsi="Arial" w:cs="Arial"/>
                <w:sz w:val="18"/>
                <w:lang w:eastAsia="zh-CN"/>
              </w:rPr>
            </w:pPr>
            <w:ins w:id="944" w:author="Huawei2" w:date="2019-09-24T17:13:00Z">
              <w:r>
                <w:rPr>
                  <w:rFonts w:ascii="Arial" w:eastAsia="SimSun" w:hAnsi="Arial" w:cs="Arial"/>
                  <w:bCs/>
                  <w:sz w:val="18"/>
                  <w:lang w:eastAsia="zh-CN"/>
                </w:rPr>
                <w:t>MDT Location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463764" w:rsidRDefault="00CF28B9" w:rsidP="00CF2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45" w:author="Huawei2" w:date="2019-09-24T17:13:00Z"/>
                <w:rFonts w:ascii="Arial" w:eastAsia="SimSun" w:hAnsi="Arial" w:cs="Arial"/>
                <w:sz w:val="18"/>
                <w:lang w:eastAsia="ja-JP"/>
              </w:rPr>
            </w:pPr>
            <w:ins w:id="946" w:author="Huawei2" w:date="2019-09-24T17:20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463764" w:rsidRDefault="00CF28B9" w:rsidP="00CF2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47" w:author="Huawei2" w:date="2019-09-24T17:13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463764" w:rsidRDefault="00CF28B9" w:rsidP="00CF2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48" w:author="Huawei2" w:date="2019-09-24T17:13:00Z"/>
                <w:rFonts w:ascii="Arial" w:eastAsia="SimSun" w:hAnsi="Arial" w:cs="Arial"/>
                <w:sz w:val="18"/>
                <w:lang w:eastAsia="ja-JP"/>
              </w:rPr>
            </w:pPr>
            <w:ins w:id="949" w:author="Huawei2" w:date="2019-09-24T17:20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BITSTRING(SIZE(8))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187048" w:rsidRDefault="00CF28B9" w:rsidP="00CF2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50" w:author="Huawei2" w:date="2019-09-24T17:20:00Z"/>
                <w:rFonts w:ascii="Arial" w:eastAsia="SimSun" w:hAnsi="Arial" w:cs="Arial"/>
                <w:sz w:val="18"/>
                <w:lang w:eastAsia="ja-JP"/>
              </w:rPr>
            </w:pPr>
            <w:ins w:id="951" w:author="Huawei2" w:date="2019-09-24T17:20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Each position in the bitmap represents requested location information a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s defined in TS 37.320 [</w:t>
              </w:r>
            </w:ins>
            <w:ins w:id="952" w:author="Huawei004" w:date="2019-10-17T08:44:00Z">
              <w:r w:rsidR="00073F3E">
                <w:rPr>
                  <w:rFonts w:ascii="Arial" w:eastAsia="SimSun" w:hAnsi="Arial" w:cs="Arial"/>
                  <w:sz w:val="18"/>
                  <w:lang w:eastAsia="ja-JP"/>
                </w:rPr>
                <w:t>x</w:t>
              </w:r>
            </w:ins>
            <w:ins w:id="953" w:author="Huawei2" w:date="2019-09-24T17:20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].</w:t>
              </w:r>
            </w:ins>
          </w:p>
          <w:p w:rsidR="00CF28B9" w:rsidRPr="00187048" w:rsidRDefault="00CF28B9" w:rsidP="00CF2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54" w:author="Huawei2" w:date="2019-09-24T17:20:00Z"/>
                <w:rFonts w:ascii="Arial" w:eastAsia="SimSun" w:hAnsi="Arial" w:cs="Arial"/>
                <w:sz w:val="18"/>
                <w:lang w:eastAsia="ja-JP"/>
              </w:rPr>
            </w:pPr>
            <w:ins w:id="955" w:author="Huawei2" w:date="2019-09-24T17:20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First Bit = GNSS</w:t>
              </w:r>
            </w:ins>
          </w:p>
          <w:p w:rsidR="00CF28B9" w:rsidRPr="00187048" w:rsidRDefault="00CF28B9" w:rsidP="00CF2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56" w:author="Huawei2" w:date="2019-09-24T17:20:00Z"/>
                <w:rFonts w:ascii="Arial" w:eastAsia="SimSun" w:hAnsi="Arial" w:cs="Arial"/>
                <w:sz w:val="18"/>
                <w:lang w:eastAsia="ja-JP"/>
              </w:rPr>
            </w:pPr>
            <w:ins w:id="957" w:author="Huawei2" w:date="2019-09-24T17:20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Second Bit = E-CID information.</w:t>
              </w:r>
            </w:ins>
          </w:p>
          <w:p w:rsidR="00CF28B9" w:rsidRPr="00187048" w:rsidRDefault="00CF28B9" w:rsidP="00CF2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58" w:author="Huawei2" w:date="2019-09-24T17:20:00Z"/>
                <w:rFonts w:ascii="Arial" w:eastAsia="SimSun" w:hAnsi="Arial" w:cs="Arial"/>
                <w:sz w:val="18"/>
                <w:lang w:eastAsia="ja-JP"/>
              </w:rPr>
            </w:pPr>
            <w:ins w:id="959" w:author="Huawei2" w:date="2019-09-24T17:20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Other bits are reserved for future use and are ignored if received.</w:t>
              </w:r>
            </w:ins>
          </w:p>
          <w:p w:rsidR="00CF28B9" w:rsidRPr="00187048" w:rsidRDefault="00CF28B9" w:rsidP="00CF2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60" w:author="Huawei2" w:date="2019-09-24T17:20:00Z"/>
                <w:rFonts w:ascii="Arial" w:eastAsia="SimSun" w:hAnsi="Arial" w:cs="Arial"/>
                <w:sz w:val="18"/>
                <w:lang w:eastAsia="ja-JP"/>
              </w:rPr>
            </w:pPr>
            <w:ins w:id="961" w:author="Huawei2" w:date="2019-09-24T17:20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Value “1” indicates “activate” and value “0” indicates “do not activate”.</w:t>
              </w:r>
            </w:ins>
          </w:p>
          <w:p w:rsidR="00CF28B9" w:rsidRPr="00187048" w:rsidRDefault="00CF28B9" w:rsidP="00CF2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62" w:author="Huawei2" w:date="2019-09-24T17:20:00Z"/>
                <w:rFonts w:ascii="Arial" w:eastAsia="SimSun" w:hAnsi="Arial" w:cs="Arial"/>
                <w:sz w:val="18"/>
                <w:lang w:eastAsia="ja-JP"/>
              </w:rPr>
            </w:pPr>
          </w:p>
          <w:p w:rsidR="00CF28B9" w:rsidRPr="00463764" w:rsidRDefault="00CF28B9" w:rsidP="00CF2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63" w:author="Huawei2" w:date="2019-09-24T17:13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</w:tr>
    </w:tbl>
    <w:p w:rsidR="00CF28B9" w:rsidRDefault="00CF28B9" w:rsidP="00CF28B9">
      <w:pPr>
        <w:rPr>
          <w:ins w:id="964" w:author="Huawei2" w:date="2019-09-24T17:13:00Z"/>
          <w:noProof/>
        </w:rPr>
      </w:pPr>
    </w:p>
    <w:p w:rsidR="00073F3E" w:rsidRDefault="00073F3E" w:rsidP="00073F3E">
      <w:pPr>
        <w:pStyle w:val="4"/>
        <w:rPr>
          <w:ins w:id="965" w:author="Huawei004" w:date="2019-10-17T08:45:00Z"/>
          <w:lang w:eastAsia="en-GB"/>
        </w:rPr>
      </w:pPr>
      <w:bookmarkStart w:id="966" w:name="_Toc20953845"/>
      <w:bookmarkStart w:id="967" w:name="OLE_LINK9"/>
      <w:ins w:id="968" w:author="Huawei004" w:date="2019-10-17T08:45:00Z">
        <w:r>
          <w:t>9.3.1.</w:t>
        </w:r>
      </w:ins>
      <w:ins w:id="969" w:author="Huawei004" w:date="2019-10-17T08:51:00Z">
        <w:r w:rsidR="00F61DE1">
          <w:t>x2</w:t>
        </w:r>
      </w:ins>
      <w:ins w:id="970" w:author="Huawei004" w:date="2019-10-17T08:45:00Z">
        <w:r>
          <w:tab/>
          <w:t>Bluetooth Measurement Configuration</w:t>
        </w:r>
        <w:bookmarkEnd w:id="966"/>
      </w:ins>
    </w:p>
    <w:p w:rsidR="00073F3E" w:rsidRDefault="00073F3E" w:rsidP="00073F3E">
      <w:pPr>
        <w:rPr>
          <w:ins w:id="971" w:author="Huawei004" w:date="2019-10-17T08:53:00Z"/>
        </w:rPr>
      </w:pPr>
      <w:ins w:id="972" w:author="Huawei004" w:date="2019-10-17T08:45:00Z">
        <w:r>
          <w:t>This IE defines the parameters for Bluetooth measurement collection.</w:t>
        </w:r>
      </w:ins>
    </w:p>
    <w:p w:rsidR="003B042E" w:rsidRPr="003B042E" w:rsidRDefault="003B042E" w:rsidP="003B042E">
      <w:pPr>
        <w:overflowPunct w:val="0"/>
        <w:autoSpaceDE w:val="0"/>
        <w:autoSpaceDN w:val="0"/>
        <w:adjustRightInd w:val="0"/>
        <w:rPr>
          <w:ins w:id="973" w:author="Huawei004" w:date="2019-10-17T08:45:00Z"/>
        </w:rPr>
      </w:pPr>
      <w:ins w:id="974" w:author="Huawei004" w:date="2019-10-17T08:54:00Z">
        <w:r w:rsidRPr="003B042E">
          <w:rPr>
            <w:rFonts w:eastAsia="SimSun"/>
            <w:i/>
            <w:color w:val="FF0000"/>
            <w:lang w:eastAsia="en-GB"/>
          </w:rPr>
          <w:t>Editor note: the definition of this IE may need to be updated and pending to RAN2 discussion.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073F3E" w:rsidTr="00073F3E">
        <w:trPr>
          <w:jc w:val="center"/>
          <w:ins w:id="975" w:author="Huawei004" w:date="2019-10-17T08:4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H"/>
              <w:rPr>
                <w:ins w:id="976" w:author="Huawei004" w:date="2019-10-17T08:45:00Z"/>
                <w:rFonts w:cs="Arial"/>
                <w:lang w:eastAsia="ja-JP"/>
              </w:rPr>
            </w:pPr>
            <w:ins w:id="977" w:author="Huawei004" w:date="2019-10-17T08:45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H"/>
              <w:rPr>
                <w:ins w:id="978" w:author="Huawei004" w:date="2019-10-17T08:45:00Z"/>
                <w:rFonts w:cs="Arial"/>
                <w:lang w:eastAsia="ja-JP"/>
              </w:rPr>
            </w:pPr>
            <w:ins w:id="979" w:author="Huawei004" w:date="2019-10-17T08:4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H"/>
              <w:rPr>
                <w:ins w:id="980" w:author="Huawei004" w:date="2019-10-17T08:45:00Z"/>
                <w:rFonts w:cs="Arial"/>
                <w:lang w:eastAsia="ja-JP"/>
              </w:rPr>
            </w:pPr>
            <w:ins w:id="981" w:author="Huawei004" w:date="2019-10-17T08:4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H"/>
              <w:rPr>
                <w:ins w:id="982" w:author="Huawei004" w:date="2019-10-17T08:45:00Z"/>
                <w:rFonts w:cs="Arial"/>
                <w:lang w:eastAsia="ja-JP"/>
              </w:rPr>
            </w:pPr>
            <w:ins w:id="983" w:author="Huawei004" w:date="2019-10-17T08:4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H"/>
              <w:rPr>
                <w:ins w:id="984" w:author="Huawei004" w:date="2019-10-17T08:45:00Z"/>
                <w:rFonts w:cs="Arial"/>
                <w:lang w:eastAsia="ja-JP"/>
              </w:rPr>
            </w:pPr>
            <w:ins w:id="985" w:author="Huawei004" w:date="2019-10-17T08:4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073F3E" w:rsidTr="00073F3E">
        <w:trPr>
          <w:jc w:val="center"/>
          <w:ins w:id="986" w:author="Huawei004" w:date="2019-10-17T08:4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987" w:author="Huawei004" w:date="2019-10-17T08:45:00Z"/>
                <w:rFonts w:cs="Arial"/>
                <w:lang w:eastAsia="zh-CN"/>
              </w:rPr>
            </w:pPr>
            <w:ins w:id="988" w:author="Huawei004" w:date="2019-10-17T08:45:00Z">
              <w:r>
                <w:rPr>
                  <w:bCs/>
                  <w:lang w:eastAsia="zh-CN"/>
                </w:rPr>
                <w:t>Bluetooth Measurement C</w:t>
              </w:r>
              <w:r>
                <w:rPr>
                  <w:bCs/>
                </w:rPr>
                <w:t>onfig</w:t>
              </w:r>
              <w:r>
                <w:rPr>
                  <w:bCs/>
                  <w:lang w:eastAsia="zh-CN"/>
                </w:rPr>
                <w:t>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989" w:author="Huawei004" w:date="2019-10-17T08:45:00Z"/>
                <w:rFonts w:cs="Arial"/>
                <w:lang w:eastAsia="ja-JP"/>
              </w:rPr>
            </w:pPr>
            <w:ins w:id="990" w:author="Huawei004" w:date="2019-10-17T08:45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991" w:author="Huawei004" w:date="2019-10-17T08:45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992" w:author="Huawei004" w:date="2019-10-17T08:45:00Z"/>
                <w:rFonts w:cs="Arial"/>
                <w:lang w:eastAsia="ja-JP"/>
              </w:rPr>
            </w:pPr>
            <w:ins w:id="993" w:author="Huawei004" w:date="2019-10-17T08:45:00Z">
              <w:r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zh-CN"/>
                </w:rPr>
                <w:t>Setup</w:t>
              </w:r>
              <w:r>
                <w:rPr>
                  <w:rFonts w:cs="Arial"/>
                  <w:lang w:eastAsia="ja-JP"/>
                </w:rPr>
                <w:t xml:space="preserve">, </w:t>
              </w:r>
              <w:r>
                <w:rPr>
                  <w:rFonts w:cs="Arial"/>
                  <w:lang w:eastAsia="zh-CN"/>
                </w:rPr>
                <w:t>…</w:t>
              </w:r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994" w:author="Huawei004" w:date="2019-10-17T08:45:00Z"/>
                <w:rFonts w:cs="Arial"/>
                <w:i/>
                <w:lang w:eastAsia="zh-CN"/>
              </w:rPr>
            </w:pPr>
          </w:p>
        </w:tc>
      </w:tr>
      <w:tr w:rsidR="00073F3E" w:rsidTr="00073F3E">
        <w:trPr>
          <w:jc w:val="center"/>
          <w:ins w:id="995" w:author="Huawei004" w:date="2019-10-17T08:4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996" w:author="Huawei004" w:date="2019-10-17T08:45:00Z"/>
                <w:rFonts w:cs="Arial"/>
                <w:lang w:eastAsia="zh-CN"/>
              </w:rPr>
            </w:pPr>
            <w:ins w:id="997" w:author="Huawei004" w:date="2019-10-17T08:45:00Z">
              <w:r>
                <w:rPr>
                  <w:rFonts w:cs="Arial"/>
                  <w:lang w:eastAsia="zh-CN"/>
                </w:rPr>
                <w:t>Bluetooth Measurement Configuration Name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998" w:author="Huawei004" w:date="2019-10-17T08:45:00Z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999" w:author="Huawei004" w:date="2019-10-17T08:45:00Z"/>
                <w:rFonts w:cs="Arial"/>
                <w:lang w:eastAsia="ja-JP"/>
              </w:rPr>
            </w:pPr>
            <w:ins w:id="1000" w:author="Huawei004" w:date="2019-10-17T08:45:00Z">
              <w:r>
                <w:rPr>
                  <w:i/>
                </w:rPr>
                <w:t>0..1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001" w:author="Huawei004" w:date="2019-10-17T08:45:00Z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002" w:author="Huawei004" w:date="2019-10-17T08:45:00Z"/>
                <w:rFonts w:cs="Arial"/>
                <w:i/>
                <w:lang w:eastAsia="zh-CN"/>
              </w:rPr>
            </w:pPr>
          </w:p>
        </w:tc>
      </w:tr>
      <w:tr w:rsidR="00073F3E" w:rsidTr="00073F3E">
        <w:trPr>
          <w:jc w:val="center"/>
          <w:ins w:id="1003" w:author="Huawei004" w:date="2019-10-17T08:4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ind w:leftChars="50" w:left="100"/>
              <w:rPr>
                <w:ins w:id="1004" w:author="Huawei004" w:date="2019-10-17T08:45:00Z"/>
                <w:rFonts w:cs="Arial"/>
                <w:lang w:eastAsia="zh-CN"/>
              </w:rPr>
            </w:pPr>
            <w:ins w:id="1005" w:author="Huawei004" w:date="2019-10-17T08:45:00Z">
              <w:r>
                <w:rPr>
                  <w:rFonts w:cs="Arial"/>
                  <w:lang w:eastAsia="zh-CN"/>
                </w:rPr>
                <w:t>&gt;Bluetooth Measurement Configuration Name Item 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006" w:author="Huawei004" w:date="2019-10-17T08:45:00Z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007" w:author="Huawei004" w:date="2019-10-17T08:45:00Z"/>
                <w:rFonts w:cs="Arial"/>
                <w:bCs/>
                <w:i/>
                <w:lang w:eastAsia="zh-CN"/>
              </w:rPr>
            </w:pPr>
            <w:ins w:id="1008" w:author="Huawei004" w:date="2019-10-17T08:45:00Z">
              <w:r>
                <w:rPr>
                  <w:rFonts w:cs="Arial"/>
                  <w:bCs/>
                  <w:i/>
                  <w:lang w:eastAsia="ja-JP"/>
                </w:rPr>
                <w:t>1 .. &lt;maxnoofBluetooth</w:t>
              </w:r>
              <w:r>
                <w:rPr>
                  <w:rFonts w:cs="Arial"/>
                  <w:bCs/>
                  <w:i/>
                  <w:lang w:eastAsia="zh-CN"/>
                </w:rPr>
                <w:t>N</w:t>
              </w:r>
              <w:r>
                <w:rPr>
                  <w:rFonts w:cs="Arial"/>
                  <w:bCs/>
                  <w:i/>
                  <w:lang w:eastAsia="ja-JP"/>
                </w:rPr>
                <w:t>ame&gt;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009" w:author="Huawei004" w:date="2019-10-17T08:45:00Z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010" w:author="Huawei004" w:date="2019-10-17T08:45:00Z"/>
                <w:rFonts w:cs="Arial"/>
                <w:i/>
                <w:lang w:eastAsia="zh-CN"/>
              </w:rPr>
            </w:pPr>
          </w:p>
        </w:tc>
      </w:tr>
      <w:tr w:rsidR="00073F3E" w:rsidTr="00073F3E">
        <w:trPr>
          <w:jc w:val="center"/>
          <w:ins w:id="1011" w:author="Huawei004" w:date="2019-10-17T08:4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ind w:leftChars="100" w:left="200"/>
              <w:rPr>
                <w:ins w:id="1012" w:author="Huawei004" w:date="2019-10-17T08:45:00Z"/>
                <w:rFonts w:cs="Arial"/>
                <w:lang w:eastAsia="zh-CN"/>
              </w:rPr>
            </w:pPr>
            <w:ins w:id="1013" w:author="Huawei004" w:date="2019-10-17T08:45:00Z">
              <w:r>
                <w:rPr>
                  <w:rFonts w:cs="Arial"/>
                  <w:lang w:eastAsia="zh-CN"/>
                </w:rPr>
                <w:t>&gt;&gt;Bluetooth Measurement Configuration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014" w:author="Huawei004" w:date="2019-10-17T08:45:00Z"/>
                <w:rFonts w:cs="Arial"/>
                <w:lang w:eastAsia="zh-CN"/>
              </w:rPr>
            </w:pPr>
            <w:ins w:id="1015" w:author="Huawei004" w:date="2019-10-17T08:45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016" w:author="Huawei004" w:date="2019-10-17T08:45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017" w:author="Huawei004" w:date="2019-10-17T08:45:00Z"/>
                <w:rFonts w:cs="Arial"/>
                <w:lang w:eastAsia="ja-JP"/>
              </w:rPr>
            </w:pPr>
            <w:ins w:id="1018" w:author="Huawei004" w:date="2019-10-17T08:45:00Z">
              <w:r>
                <w:rPr>
                  <w:rFonts w:cs="Arial"/>
                  <w:lang w:eastAsia="ja-JP"/>
                </w:rPr>
                <w:t>OCTET STRING (SIZE (1..248))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019" w:author="Huawei004" w:date="2019-10-17T08:45:00Z"/>
                <w:rFonts w:cs="Arial"/>
                <w:i/>
                <w:lang w:eastAsia="zh-CN"/>
              </w:rPr>
            </w:pPr>
          </w:p>
        </w:tc>
      </w:tr>
      <w:tr w:rsidR="00073F3E" w:rsidTr="00073F3E">
        <w:trPr>
          <w:jc w:val="center"/>
          <w:ins w:id="1020" w:author="Huawei004" w:date="2019-10-17T08:4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021" w:author="Huawei004" w:date="2019-10-17T08:45:00Z"/>
                <w:rFonts w:cs="Arial"/>
                <w:lang w:eastAsia="zh-CN"/>
              </w:rPr>
            </w:pPr>
            <w:ins w:id="1022" w:author="Huawei004" w:date="2019-10-17T08:45:00Z">
              <w:r>
                <w:rPr>
                  <w:rFonts w:cs="Arial"/>
                  <w:lang w:eastAsia="zh-CN"/>
                </w:rPr>
                <w:t>BT RSSI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023" w:author="Huawei004" w:date="2019-10-17T08:45:00Z"/>
                <w:rFonts w:cs="Arial"/>
                <w:lang w:eastAsia="zh-CN"/>
              </w:rPr>
            </w:pPr>
            <w:ins w:id="1024" w:author="Huawei004" w:date="2019-10-17T08:45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025" w:author="Huawei004" w:date="2019-10-17T08:45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026" w:author="Huawei004" w:date="2019-10-17T08:45:00Z"/>
                <w:rFonts w:cs="Arial"/>
                <w:lang w:eastAsia="ja-JP"/>
              </w:rPr>
            </w:pPr>
            <w:ins w:id="1027" w:author="Huawei004" w:date="2019-10-17T08:45:00Z">
              <w:r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zh-CN"/>
                </w:rPr>
                <w:t>True</w:t>
              </w:r>
              <w:r>
                <w:rPr>
                  <w:rFonts w:cs="Arial"/>
                  <w:lang w:eastAsia="ja-JP"/>
                </w:rPr>
                <w:t xml:space="preserve">, </w:t>
              </w:r>
              <w:r>
                <w:rPr>
                  <w:rFonts w:cs="Arial"/>
                  <w:lang w:eastAsia="zh-CN"/>
                </w:rPr>
                <w:t>…</w:t>
              </w:r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028" w:author="Huawei004" w:date="2019-10-17T08:45:00Z"/>
                <w:rFonts w:cs="Arial"/>
                <w:lang w:eastAsia="zh-CN"/>
              </w:rPr>
            </w:pPr>
            <w:ins w:id="1029" w:author="Huawei004" w:date="2019-10-17T08:45:00Z">
              <w:r>
                <w:rPr>
                  <w:rFonts w:cs="Arial"/>
                  <w:lang w:eastAsia="zh-CN"/>
                </w:rPr>
                <w:t>In case of Immediate MDT, it corresponds to M8 measurement as defined in 37.320 [31].</w:t>
              </w:r>
            </w:ins>
          </w:p>
        </w:tc>
      </w:tr>
    </w:tbl>
    <w:p w:rsidR="00073F3E" w:rsidRDefault="00073F3E" w:rsidP="00073F3E">
      <w:pPr>
        <w:rPr>
          <w:ins w:id="1030" w:author="Huawei004" w:date="2019-10-17T08:45:00Z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73F3E" w:rsidTr="00073F3E">
        <w:trPr>
          <w:ins w:id="1031" w:author="Huawei004" w:date="2019-10-17T08:4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967"/>
          <w:p w:rsidR="00073F3E" w:rsidRDefault="00073F3E">
            <w:pPr>
              <w:pStyle w:val="TAH"/>
              <w:rPr>
                <w:ins w:id="1032" w:author="Huawei004" w:date="2019-10-17T08:45:00Z"/>
                <w:rFonts w:cs="Arial"/>
                <w:lang w:eastAsia="ja-JP"/>
              </w:rPr>
            </w:pPr>
            <w:ins w:id="1033" w:author="Huawei004" w:date="2019-10-17T08:45:00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H"/>
              <w:rPr>
                <w:ins w:id="1034" w:author="Huawei004" w:date="2019-10-17T08:45:00Z"/>
                <w:rFonts w:cs="Arial"/>
                <w:lang w:eastAsia="ja-JP"/>
              </w:rPr>
            </w:pPr>
            <w:ins w:id="1035" w:author="Huawei004" w:date="2019-10-17T08:45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073F3E" w:rsidTr="00073F3E">
        <w:trPr>
          <w:ins w:id="1036" w:author="Huawei004" w:date="2019-10-17T08:4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037" w:author="Huawei004" w:date="2019-10-17T08:45:00Z"/>
                <w:rFonts w:cs="Arial"/>
                <w:lang w:eastAsia="ja-JP"/>
              </w:rPr>
            </w:pPr>
            <w:ins w:id="1038" w:author="Huawei004" w:date="2019-10-17T08:45:00Z">
              <w:r>
                <w:rPr>
                  <w:rFonts w:cs="Arial"/>
                  <w:bCs/>
                  <w:lang w:eastAsia="ja-JP"/>
                </w:rPr>
                <w:t>maxnoofBluetooth</w:t>
              </w:r>
              <w:r>
                <w:rPr>
                  <w:rFonts w:cs="Arial"/>
                  <w:bCs/>
                  <w:lang w:eastAsia="zh-CN"/>
                </w:rPr>
                <w:t>N</w:t>
              </w:r>
              <w:r>
                <w:rPr>
                  <w:rFonts w:cs="Arial"/>
                  <w:bCs/>
                  <w:lang w:eastAsia="ja-JP"/>
                </w:rPr>
                <w:t>ame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039" w:author="Huawei004" w:date="2019-10-17T08:45:00Z"/>
                <w:rFonts w:cs="Arial"/>
                <w:lang w:eastAsia="zh-CN"/>
              </w:rPr>
            </w:pPr>
            <w:ins w:id="1040" w:author="Huawei004" w:date="2019-10-17T08:45:00Z">
              <w:r>
                <w:rPr>
                  <w:rFonts w:cs="Arial"/>
                  <w:lang w:eastAsia="ja-JP"/>
                </w:rPr>
                <w:t>Maximum no. of Bluetooth local name used for Bluetooth measurement collection</w:t>
              </w:r>
              <w:r>
                <w:rPr>
                  <w:rFonts w:cs="Arial"/>
                  <w:lang w:eastAsia="zh-CN"/>
                </w:rPr>
                <w:t xml:space="preserve">. Value </w:t>
              </w:r>
              <w:r>
                <w:rPr>
                  <w:rFonts w:cs="Arial"/>
                  <w:lang w:eastAsia="ja-JP"/>
                </w:rPr>
                <w:t>is 4.</w:t>
              </w:r>
            </w:ins>
          </w:p>
        </w:tc>
      </w:tr>
    </w:tbl>
    <w:p w:rsidR="00073F3E" w:rsidRDefault="00073F3E" w:rsidP="00073F3E">
      <w:pPr>
        <w:rPr>
          <w:ins w:id="1041" w:author="Huawei004" w:date="2019-10-17T08:45:00Z"/>
          <w:lang w:eastAsia="zh-CN"/>
        </w:rPr>
      </w:pPr>
    </w:p>
    <w:p w:rsidR="00073F3E" w:rsidRDefault="00073F3E" w:rsidP="00073F3E">
      <w:pPr>
        <w:pStyle w:val="4"/>
        <w:rPr>
          <w:ins w:id="1042" w:author="Huawei004" w:date="2019-10-17T08:45:00Z"/>
          <w:lang w:eastAsia="en-GB"/>
        </w:rPr>
      </w:pPr>
      <w:bookmarkStart w:id="1043" w:name="_Toc20953846"/>
      <w:ins w:id="1044" w:author="Huawei004" w:date="2019-10-17T08:45:00Z">
        <w:r>
          <w:t>9.2.1.</w:t>
        </w:r>
      </w:ins>
      <w:ins w:id="1045" w:author="Huawei004" w:date="2019-10-17T08:51:00Z">
        <w:r w:rsidR="00F61DE1">
          <w:t>x3</w:t>
        </w:r>
      </w:ins>
      <w:ins w:id="1046" w:author="Huawei004" w:date="2019-10-17T08:45:00Z">
        <w:r>
          <w:tab/>
        </w:r>
        <w:r>
          <w:rPr>
            <w:lang w:eastAsia="zh-CN"/>
          </w:rPr>
          <w:t>WLAN</w:t>
        </w:r>
        <w:r>
          <w:t xml:space="preserve"> Measurement Configuration</w:t>
        </w:r>
        <w:bookmarkEnd w:id="1043"/>
      </w:ins>
    </w:p>
    <w:p w:rsidR="00073F3E" w:rsidRDefault="00073F3E" w:rsidP="00073F3E">
      <w:pPr>
        <w:rPr>
          <w:ins w:id="1047" w:author="Huawei004" w:date="2019-10-17T08:54:00Z"/>
        </w:rPr>
      </w:pPr>
      <w:ins w:id="1048" w:author="Huawei004" w:date="2019-10-17T08:45:00Z">
        <w:r>
          <w:t xml:space="preserve">This IE defines the parameters for </w:t>
        </w:r>
        <w:r>
          <w:rPr>
            <w:lang w:eastAsia="zh-CN"/>
          </w:rPr>
          <w:t>WLAN</w:t>
        </w:r>
        <w:r>
          <w:t xml:space="preserve"> measurement collection.</w:t>
        </w:r>
      </w:ins>
    </w:p>
    <w:p w:rsidR="003B042E" w:rsidRPr="00E61563" w:rsidRDefault="003B042E" w:rsidP="003B042E">
      <w:pPr>
        <w:overflowPunct w:val="0"/>
        <w:autoSpaceDE w:val="0"/>
        <w:autoSpaceDN w:val="0"/>
        <w:adjustRightInd w:val="0"/>
        <w:rPr>
          <w:ins w:id="1049" w:author="Huawei004" w:date="2019-10-17T08:45:00Z"/>
          <w:color w:val="FF0000"/>
        </w:rPr>
      </w:pPr>
      <w:ins w:id="1050" w:author="Huawei004" w:date="2019-10-17T08:54:00Z">
        <w:r w:rsidRPr="00E61563">
          <w:rPr>
            <w:rFonts w:eastAsia="SimSun"/>
            <w:i/>
            <w:color w:val="FF0000"/>
            <w:lang w:eastAsia="en-GB"/>
          </w:rPr>
          <w:t>Editor note: the definition of this IE may need to be updated and pending to RAN2 discussion.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073F3E" w:rsidTr="00073F3E">
        <w:trPr>
          <w:jc w:val="center"/>
          <w:ins w:id="1051" w:author="Huawei004" w:date="2019-10-17T08:4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H"/>
              <w:rPr>
                <w:ins w:id="1052" w:author="Huawei004" w:date="2019-10-17T08:45:00Z"/>
                <w:rFonts w:cs="Arial"/>
                <w:lang w:eastAsia="ja-JP"/>
              </w:rPr>
            </w:pPr>
            <w:ins w:id="1053" w:author="Huawei004" w:date="2019-10-17T08:45:00Z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H"/>
              <w:rPr>
                <w:ins w:id="1054" w:author="Huawei004" w:date="2019-10-17T08:45:00Z"/>
                <w:rFonts w:cs="Arial"/>
                <w:lang w:eastAsia="ja-JP"/>
              </w:rPr>
            </w:pPr>
            <w:ins w:id="1055" w:author="Huawei004" w:date="2019-10-17T08:4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H"/>
              <w:rPr>
                <w:ins w:id="1056" w:author="Huawei004" w:date="2019-10-17T08:45:00Z"/>
                <w:rFonts w:cs="Arial"/>
                <w:lang w:eastAsia="ja-JP"/>
              </w:rPr>
            </w:pPr>
            <w:ins w:id="1057" w:author="Huawei004" w:date="2019-10-17T08:4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H"/>
              <w:rPr>
                <w:ins w:id="1058" w:author="Huawei004" w:date="2019-10-17T08:45:00Z"/>
                <w:rFonts w:cs="Arial"/>
                <w:lang w:eastAsia="ja-JP"/>
              </w:rPr>
            </w:pPr>
            <w:ins w:id="1059" w:author="Huawei004" w:date="2019-10-17T08:4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H"/>
              <w:rPr>
                <w:ins w:id="1060" w:author="Huawei004" w:date="2019-10-17T08:45:00Z"/>
                <w:rFonts w:cs="Arial"/>
                <w:lang w:eastAsia="ja-JP"/>
              </w:rPr>
            </w:pPr>
            <w:ins w:id="1061" w:author="Huawei004" w:date="2019-10-17T08:4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073F3E" w:rsidTr="00073F3E">
        <w:trPr>
          <w:jc w:val="center"/>
          <w:ins w:id="1062" w:author="Huawei004" w:date="2019-10-17T08:4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063" w:author="Huawei004" w:date="2019-10-17T08:45:00Z"/>
                <w:rFonts w:cs="Arial"/>
                <w:lang w:eastAsia="zh-CN"/>
              </w:rPr>
            </w:pPr>
            <w:ins w:id="1064" w:author="Huawei004" w:date="2019-10-17T08:45:00Z">
              <w:r>
                <w:rPr>
                  <w:bCs/>
                  <w:lang w:eastAsia="zh-CN"/>
                </w:rPr>
                <w:t>WLAN Measurement C</w:t>
              </w:r>
              <w:r>
                <w:rPr>
                  <w:bCs/>
                </w:rPr>
                <w:t>onfig</w:t>
              </w:r>
              <w:r>
                <w:rPr>
                  <w:bCs/>
                  <w:lang w:eastAsia="zh-CN"/>
                </w:rPr>
                <w:t>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065" w:author="Huawei004" w:date="2019-10-17T08:45:00Z"/>
                <w:rFonts w:cs="Arial"/>
                <w:lang w:eastAsia="ja-JP"/>
              </w:rPr>
            </w:pPr>
            <w:ins w:id="1066" w:author="Huawei004" w:date="2019-10-17T08:45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067" w:author="Huawei004" w:date="2019-10-17T08:45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068" w:author="Huawei004" w:date="2019-10-17T08:45:00Z"/>
                <w:rFonts w:cs="Arial"/>
                <w:lang w:eastAsia="ja-JP"/>
              </w:rPr>
            </w:pPr>
            <w:ins w:id="1069" w:author="Huawei004" w:date="2019-10-17T08:45:00Z">
              <w:r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zh-CN"/>
                </w:rPr>
                <w:t>Setup</w:t>
              </w:r>
              <w:r>
                <w:rPr>
                  <w:rFonts w:cs="Arial"/>
                  <w:lang w:eastAsia="ja-JP"/>
                </w:rPr>
                <w:t xml:space="preserve">, </w:t>
              </w:r>
              <w:r>
                <w:rPr>
                  <w:rFonts w:cs="Arial"/>
                  <w:lang w:eastAsia="zh-CN"/>
                </w:rPr>
                <w:t>…</w:t>
              </w:r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070" w:author="Huawei004" w:date="2019-10-17T08:45:00Z"/>
                <w:rFonts w:cs="Arial"/>
                <w:i/>
                <w:lang w:eastAsia="zh-CN"/>
              </w:rPr>
            </w:pPr>
          </w:p>
        </w:tc>
      </w:tr>
      <w:tr w:rsidR="00073F3E" w:rsidTr="00073F3E">
        <w:trPr>
          <w:jc w:val="center"/>
          <w:ins w:id="1071" w:author="Huawei004" w:date="2019-10-17T08:4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072" w:author="Huawei004" w:date="2019-10-17T08:45:00Z"/>
                <w:rFonts w:cs="Arial"/>
                <w:lang w:eastAsia="zh-CN"/>
              </w:rPr>
            </w:pPr>
            <w:ins w:id="1073" w:author="Huawei004" w:date="2019-10-17T08:45:00Z">
              <w:r>
                <w:rPr>
                  <w:rFonts w:cs="Arial"/>
                  <w:lang w:eastAsia="zh-CN"/>
                </w:rPr>
                <w:t>WLAN Measurement Configuration Name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074" w:author="Huawei004" w:date="2019-10-17T08:45:00Z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075" w:author="Huawei004" w:date="2019-10-17T08:45:00Z"/>
                <w:rFonts w:cs="Arial"/>
                <w:lang w:eastAsia="zh-CN"/>
              </w:rPr>
            </w:pPr>
            <w:ins w:id="1076" w:author="Huawei004" w:date="2019-10-17T08:45:00Z">
              <w:r>
                <w:rPr>
                  <w:i/>
                </w:rPr>
                <w:t>0..1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077" w:author="Huawei004" w:date="2019-10-17T08:45:00Z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078" w:author="Huawei004" w:date="2019-10-17T08:45:00Z"/>
                <w:rFonts w:cs="Arial"/>
                <w:i/>
                <w:lang w:eastAsia="zh-CN"/>
              </w:rPr>
            </w:pPr>
          </w:p>
        </w:tc>
      </w:tr>
      <w:tr w:rsidR="00073F3E" w:rsidTr="00073F3E">
        <w:trPr>
          <w:jc w:val="center"/>
          <w:ins w:id="1079" w:author="Huawei004" w:date="2019-10-17T08:4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ind w:leftChars="50" w:left="100"/>
              <w:rPr>
                <w:ins w:id="1080" w:author="Huawei004" w:date="2019-10-17T08:45:00Z"/>
                <w:rFonts w:cs="Arial"/>
                <w:lang w:eastAsia="zh-CN"/>
              </w:rPr>
            </w:pPr>
            <w:ins w:id="1081" w:author="Huawei004" w:date="2019-10-17T08:45:00Z">
              <w:r>
                <w:rPr>
                  <w:rFonts w:cs="Arial"/>
                  <w:lang w:eastAsia="zh-CN"/>
                </w:rPr>
                <w:t>&gt;WLAN Measurement Configuration Name Item 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082" w:author="Huawei004" w:date="2019-10-17T08:45:00Z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083" w:author="Huawei004" w:date="2019-10-17T08:45:00Z"/>
                <w:rFonts w:cs="Arial"/>
                <w:bCs/>
                <w:i/>
                <w:lang w:eastAsia="zh-CN"/>
              </w:rPr>
            </w:pPr>
            <w:ins w:id="1084" w:author="Huawei004" w:date="2019-10-17T08:45:00Z">
              <w:r>
                <w:rPr>
                  <w:rFonts w:cs="Arial"/>
                  <w:bCs/>
                  <w:i/>
                  <w:lang w:eastAsia="ja-JP"/>
                </w:rPr>
                <w:t>1 .. &lt;maxnoof</w:t>
              </w:r>
              <w:r>
                <w:rPr>
                  <w:rFonts w:cs="Arial"/>
                  <w:bCs/>
                  <w:i/>
                  <w:lang w:eastAsia="zh-CN"/>
                </w:rPr>
                <w:t>WLAN</w:t>
              </w:r>
              <w:r>
                <w:rPr>
                  <w:rFonts w:cs="Arial"/>
                  <w:bCs/>
                  <w:i/>
                  <w:lang w:eastAsia="ja-JP"/>
                </w:rPr>
                <w:t>Name&gt;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085" w:author="Huawei004" w:date="2019-10-17T08:45:00Z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086" w:author="Huawei004" w:date="2019-10-17T08:45:00Z"/>
                <w:rFonts w:cs="Arial"/>
                <w:i/>
                <w:lang w:eastAsia="zh-CN"/>
              </w:rPr>
            </w:pPr>
          </w:p>
        </w:tc>
      </w:tr>
      <w:tr w:rsidR="00073F3E" w:rsidTr="00073F3E">
        <w:trPr>
          <w:jc w:val="center"/>
          <w:ins w:id="1087" w:author="Huawei004" w:date="2019-10-17T08:4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ind w:leftChars="100" w:left="200"/>
              <w:rPr>
                <w:ins w:id="1088" w:author="Huawei004" w:date="2019-10-17T08:45:00Z"/>
                <w:rFonts w:cs="Arial"/>
                <w:lang w:eastAsia="zh-CN"/>
              </w:rPr>
            </w:pPr>
            <w:ins w:id="1089" w:author="Huawei004" w:date="2019-10-17T08:45:00Z">
              <w:r>
                <w:rPr>
                  <w:rFonts w:cs="Arial"/>
                  <w:lang w:eastAsia="zh-CN"/>
                </w:rPr>
                <w:t>&gt;&gt;WLAN Measurement Configuration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090" w:author="Huawei004" w:date="2019-10-17T08:45:00Z"/>
                <w:rFonts w:cs="Arial"/>
                <w:lang w:eastAsia="zh-CN"/>
              </w:rPr>
            </w:pPr>
            <w:ins w:id="1091" w:author="Huawei004" w:date="2019-10-17T08:45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092" w:author="Huawei004" w:date="2019-10-17T08:45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093" w:author="Huawei004" w:date="2019-10-17T08:45:00Z"/>
                <w:rFonts w:cs="Arial"/>
                <w:lang w:eastAsia="ja-JP"/>
              </w:rPr>
            </w:pPr>
            <w:ins w:id="1094" w:author="Huawei004" w:date="2019-10-17T08:45:00Z">
              <w:r>
                <w:rPr>
                  <w:rFonts w:cs="Arial"/>
                  <w:lang w:eastAsia="ja-JP"/>
                </w:rPr>
                <w:t>OCTET STRING (SIZE (1..</w:t>
              </w:r>
              <w:r>
                <w:rPr>
                  <w:rFonts w:cs="Arial"/>
                  <w:lang w:eastAsia="zh-CN"/>
                </w:rPr>
                <w:t>32</w:t>
              </w:r>
              <w:r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095" w:author="Huawei004" w:date="2019-10-17T08:45:00Z"/>
                <w:rFonts w:cs="Arial"/>
                <w:i/>
                <w:lang w:eastAsia="zh-CN"/>
              </w:rPr>
            </w:pPr>
          </w:p>
        </w:tc>
      </w:tr>
      <w:tr w:rsidR="00073F3E" w:rsidTr="00073F3E">
        <w:trPr>
          <w:jc w:val="center"/>
          <w:ins w:id="1096" w:author="Huawei004" w:date="2019-10-17T08:4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097" w:author="Huawei004" w:date="2019-10-17T08:45:00Z"/>
                <w:rFonts w:cs="Arial"/>
                <w:lang w:eastAsia="zh-CN"/>
              </w:rPr>
            </w:pPr>
            <w:ins w:id="1098" w:author="Huawei004" w:date="2019-10-17T08:45:00Z">
              <w:r>
                <w:rPr>
                  <w:rFonts w:cs="Arial"/>
                  <w:lang w:eastAsia="zh-CN"/>
                </w:rPr>
                <w:t>WLAN RSSI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099" w:author="Huawei004" w:date="2019-10-17T08:45:00Z"/>
                <w:rFonts w:cs="Arial"/>
                <w:lang w:eastAsia="zh-CN"/>
              </w:rPr>
            </w:pPr>
            <w:ins w:id="1100" w:author="Huawei004" w:date="2019-10-17T08:45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101" w:author="Huawei004" w:date="2019-10-17T08:45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102" w:author="Huawei004" w:date="2019-10-17T08:45:00Z"/>
                <w:rFonts w:cs="Arial"/>
                <w:lang w:eastAsia="ja-JP"/>
              </w:rPr>
            </w:pPr>
            <w:ins w:id="1103" w:author="Huawei004" w:date="2019-10-17T08:45:00Z">
              <w:r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zh-CN"/>
                </w:rPr>
                <w:t>True</w:t>
              </w:r>
              <w:r>
                <w:rPr>
                  <w:rFonts w:cs="Arial"/>
                  <w:lang w:eastAsia="ja-JP"/>
                </w:rPr>
                <w:t xml:space="preserve">, </w:t>
              </w:r>
              <w:r>
                <w:rPr>
                  <w:rFonts w:cs="Arial"/>
                  <w:lang w:eastAsia="zh-CN"/>
                </w:rPr>
                <w:t>…</w:t>
              </w:r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104" w:author="Huawei004" w:date="2019-10-17T08:45:00Z"/>
                <w:rFonts w:cs="Arial"/>
                <w:i/>
                <w:lang w:eastAsia="zh-CN"/>
              </w:rPr>
            </w:pPr>
            <w:ins w:id="1105" w:author="Huawei004" w:date="2019-10-17T08:45:00Z">
              <w:r>
                <w:rPr>
                  <w:rFonts w:cs="Arial"/>
                  <w:lang w:eastAsia="zh-CN"/>
                </w:rPr>
                <w:t>In case of Immediate MDT, it corresponds to M8 as defined in 37.320 [31].</w:t>
              </w:r>
            </w:ins>
          </w:p>
        </w:tc>
      </w:tr>
      <w:tr w:rsidR="00073F3E" w:rsidTr="00073F3E">
        <w:trPr>
          <w:jc w:val="center"/>
          <w:ins w:id="1106" w:author="Huawei004" w:date="2019-10-17T08:4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107" w:author="Huawei004" w:date="2019-10-17T08:45:00Z"/>
                <w:rFonts w:cs="Arial"/>
                <w:lang w:eastAsia="zh-CN"/>
              </w:rPr>
            </w:pPr>
            <w:ins w:id="1108" w:author="Huawei004" w:date="2019-10-17T08:45:00Z">
              <w:r>
                <w:rPr>
                  <w:rFonts w:cs="Arial"/>
                  <w:lang w:eastAsia="zh-CN"/>
                </w:rPr>
                <w:t>WLAN RTT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109" w:author="Huawei004" w:date="2019-10-17T08:45:00Z"/>
                <w:rFonts w:cs="Arial"/>
                <w:lang w:eastAsia="zh-CN"/>
              </w:rPr>
            </w:pPr>
            <w:ins w:id="1110" w:author="Huawei004" w:date="2019-10-17T08:45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111" w:author="Huawei004" w:date="2019-10-17T08:45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112" w:author="Huawei004" w:date="2019-10-17T08:45:00Z"/>
                <w:rFonts w:cs="Arial"/>
                <w:lang w:eastAsia="ja-JP"/>
              </w:rPr>
            </w:pPr>
            <w:ins w:id="1113" w:author="Huawei004" w:date="2019-10-17T08:45:00Z">
              <w:r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zh-CN"/>
                </w:rPr>
                <w:t>True</w:t>
              </w:r>
              <w:r>
                <w:rPr>
                  <w:rFonts w:cs="Arial"/>
                  <w:lang w:eastAsia="ja-JP"/>
                </w:rPr>
                <w:t xml:space="preserve">, </w:t>
              </w:r>
              <w:r>
                <w:rPr>
                  <w:rFonts w:cs="Arial"/>
                  <w:lang w:eastAsia="zh-CN"/>
                </w:rPr>
                <w:t>…</w:t>
              </w:r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114" w:author="Huawei004" w:date="2019-10-17T08:45:00Z"/>
                <w:rFonts w:cs="Arial"/>
                <w:i/>
                <w:lang w:eastAsia="zh-CN"/>
              </w:rPr>
            </w:pPr>
            <w:ins w:id="1115" w:author="Huawei004" w:date="2019-10-17T08:45:00Z">
              <w:r>
                <w:rPr>
                  <w:rFonts w:cs="Arial"/>
                  <w:lang w:eastAsia="zh-CN"/>
                </w:rPr>
                <w:t>In case of Immediate MDT, it corresponds to M9 as defined in 37.320 [31].</w:t>
              </w:r>
            </w:ins>
          </w:p>
        </w:tc>
      </w:tr>
    </w:tbl>
    <w:p w:rsidR="00073F3E" w:rsidRDefault="00073F3E" w:rsidP="00073F3E">
      <w:pPr>
        <w:rPr>
          <w:ins w:id="1116" w:author="Huawei004" w:date="2019-10-17T08:45:00Z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73F3E" w:rsidTr="00073F3E">
        <w:trPr>
          <w:ins w:id="1117" w:author="Huawei004" w:date="2019-10-17T08:4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H"/>
              <w:rPr>
                <w:ins w:id="1118" w:author="Huawei004" w:date="2019-10-17T08:45:00Z"/>
                <w:rFonts w:cs="Arial"/>
                <w:lang w:eastAsia="ja-JP"/>
              </w:rPr>
            </w:pPr>
            <w:ins w:id="1119" w:author="Huawei004" w:date="2019-10-17T08:45:00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H"/>
              <w:rPr>
                <w:ins w:id="1120" w:author="Huawei004" w:date="2019-10-17T08:45:00Z"/>
                <w:rFonts w:cs="Arial"/>
                <w:lang w:eastAsia="ja-JP"/>
              </w:rPr>
            </w:pPr>
            <w:ins w:id="1121" w:author="Huawei004" w:date="2019-10-17T08:45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073F3E" w:rsidTr="00073F3E">
        <w:trPr>
          <w:ins w:id="1122" w:author="Huawei004" w:date="2019-10-17T08:4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123" w:author="Huawei004" w:date="2019-10-17T08:45:00Z"/>
                <w:rFonts w:cs="Arial"/>
                <w:lang w:eastAsia="ja-JP"/>
              </w:rPr>
            </w:pPr>
            <w:ins w:id="1124" w:author="Huawei004" w:date="2019-10-17T08:45:00Z">
              <w:r>
                <w:rPr>
                  <w:rFonts w:cs="Arial"/>
                  <w:bCs/>
                  <w:lang w:eastAsia="ja-JP"/>
                </w:rPr>
                <w:t>maxnoof</w:t>
              </w:r>
              <w:r>
                <w:rPr>
                  <w:rFonts w:cs="Arial"/>
                  <w:bCs/>
                  <w:lang w:eastAsia="zh-CN"/>
                </w:rPr>
                <w:t>WLANN</w:t>
              </w:r>
              <w:r>
                <w:rPr>
                  <w:rFonts w:cs="Arial"/>
                  <w:bCs/>
                  <w:lang w:eastAsia="ja-JP"/>
                </w:rPr>
                <w:t>ame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125" w:author="Huawei004" w:date="2019-10-17T08:45:00Z"/>
                <w:rFonts w:cs="Arial"/>
                <w:lang w:eastAsia="ja-JP"/>
              </w:rPr>
            </w:pPr>
            <w:ins w:id="1126" w:author="Huawei004" w:date="2019-10-17T08:45:00Z">
              <w:r>
                <w:rPr>
                  <w:rFonts w:cs="Arial"/>
                  <w:lang w:eastAsia="ja-JP"/>
                </w:rPr>
                <w:t xml:space="preserve">Maximum no. of </w:t>
              </w:r>
              <w:r>
                <w:rPr>
                  <w:rFonts w:cs="Arial"/>
                  <w:lang w:eastAsia="zh-CN"/>
                </w:rPr>
                <w:t>WLAN</w:t>
              </w:r>
              <w:r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SSID</w:t>
              </w:r>
              <w:r>
                <w:rPr>
                  <w:rFonts w:cs="Arial"/>
                  <w:lang w:eastAsia="ja-JP"/>
                </w:rPr>
                <w:t xml:space="preserve"> used for </w:t>
              </w:r>
              <w:r>
                <w:rPr>
                  <w:rFonts w:cs="Arial"/>
                  <w:lang w:eastAsia="zh-CN"/>
                </w:rPr>
                <w:t>WLAN</w:t>
              </w:r>
              <w:r>
                <w:rPr>
                  <w:rFonts w:cs="Arial"/>
                  <w:lang w:eastAsia="ja-JP"/>
                </w:rPr>
                <w:t xml:space="preserve"> measurement collection</w:t>
              </w:r>
              <w:r>
                <w:rPr>
                  <w:rFonts w:cs="Arial"/>
                  <w:lang w:eastAsia="zh-CN"/>
                </w:rPr>
                <w:t>. Value is</w:t>
              </w:r>
              <w:r>
                <w:rPr>
                  <w:rFonts w:cs="Arial"/>
                  <w:lang w:eastAsia="ja-JP"/>
                </w:rPr>
                <w:t xml:space="preserve"> 4.</w:t>
              </w:r>
            </w:ins>
          </w:p>
        </w:tc>
      </w:tr>
    </w:tbl>
    <w:p w:rsidR="00073F3E" w:rsidRDefault="00073F3E" w:rsidP="00073F3E">
      <w:pPr>
        <w:rPr>
          <w:ins w:id="1127" w:author="Huawei004" w:date="2019-10-17T08:45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ECB" w:rsidRPr="00FC6ECB" w:rsidTr="003B042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C6ECB" w:rsidRPr="00FC6ECB" w:rsidRDefault="00FC6ECB" w:rsidP="00FC6EC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>End Change</w:t>
            </w:r>
          </w:p>
        </w:tc>
      </w:tr>
    </w:tbl>
    <w:p w:rsidR="00FC6ECB" w:rsidRPr="00FC6ECB" w:rsidRDefault="00FC6ECB" w:rsidP="00FC6ECB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4C2E" w:rsidRDefault="004E4C2E">
      <w:r>
        <w:separator/>
      </w:r>
    </w:p>
  </w:endnote>
  <w:endnote w:type="continuationSeparator" w:id="0">
    <w:p w:rsidR="004E4C2E" w:rsidRDefault="004E4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4C2E" w:rsidRDefault="004E4C2E">
      <w:r>
        <w:separator/>
      </w:r>
    </w:p>
  </w:footnote>
  <w:footnote w:type="continuationSeparator" w:id="0">
    <w:p w:rsidR="004E4C2E" w:rsidRDefault="004E4C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0087" w:rsidRDefault="002B00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0087" w:rsidRDefault="002B008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0087" w:rsidRDefault="002B008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0087" w:rsidRDefault="002B008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004">
    <w15:presenceInfo w15:providerId="None" w15:userId="Huawei004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839"/>
    <w:rsid w:val="00047C0F"/>
    <w:rsid w:val="00057D50"/>
    <w:rsid w:val="00073F3E"/>
    <w:rsid w:val="000A571C"/>
    <w:rsid w:val="000A6394"/>
    <w:rsid w:val="000B7FED"/>
    <w:rsid w:val="000C038A"/>
    <w:rsid w:val="000C6598"/>
    <w:rsid w:val="000F2D62"/>
    <w:rsid w:val="00111AA5"/>
    <w:rsid w:val="00126886"/>
    <w:rsid w:val="00143E73"/>
    <w:rsid w:val="00145D43"/>
    <w:rsid w:val="0016036F"/>
    <w:rsid w:val="00192C46"/>
    <w:rsid w:val="001A08B3"/>
    <w:rsid w:val="001A7B60"/>
    <w:rsid w:val="001B52F0"/>
    <w:rsid w:val="001B7A65"/>
    <w:rsid w:val="001E41F3"/>
    <w:rsid w:val="00212F6C"/>
    <w:rsid w:val="002176EA"/>
    <w:rsid w:val="002446CC"/>
    <w:rsid w:val="0026004D"/>
    <w:rsid w:val="002640DD"/>
    <w:rsid w:val="00270557"/>
    <w:rsid w:val="0027126F"/>
    <w:rsid w:val="00275D12"/>
    <w:rsid w:val="00284FEB"/>
    <w:rsid w:val="002860C4"/>
    <w:rsid w:val="002B0087"/>
    <w:rsid w:val="002B5741"/>
    <w:rsid w:val="002C2834"/>
    <w:rsid w:val="00305409"/>
    <w:rsid w:val="00341ED5"/>
    <w:rsid w:val="003609EF"/>
    <w:rsid w:val="0036231A"/>
    <w:rsid w:val="00374DD4"/>
    <w:rsid w:val="0039629F"/>
    <w:rsid w:val="003B042E"/>
    <w:rsid w:val="003E1A36"/>
    <w:rsid w:val="004074C4"/>
    <w:rsid w:val="00410371"/>
    <w:rsid w:val="004242F1"/>
    <w:rsid w:val="004421FB"/>
    <w:rsid w:val="004B1A79"/>
    <w:rsid w:val="004B236C"/>
    <w:rsid w:val="004B75B7"/>
    <w:rsid w:val="004E2F4D"/>
    <w:rsid w:val="004E4C2E"/>
    <w:rsid w:val="004E4D67"/>
    <w:rsid w:val="0051580D"/>
    <w:rsid w:val="0053781C"/>
    <w:rsid w:val="00547111"/>
    <w:rsid w:val="00547900"/>
    <w:rsid w:val="005738A3"/>
    <w:rsid w:val="00573B42"/>
    <w:rsid w:val="00574802"/>
    <w:rsid w:val="00592D74"/>
    <w:rsid w:val="005A29F1"/>
    <w:rsid w:val="005E2C44"/>
    <w:rsid w:val="00612EE1"/>
    <w:rsid w:val="0061708C"/>
    <w:rsid w:val="00621188"/>
    <w:rsid w:val="00624C2B"/>
    <w:rsid w:val="006257ED"/>
    <w:rsid w:val="00627216"/>
    <w:rsid w:val="006777FD"/>
    <w:rsid w:val="00695808"/>
    <w:rsid w:val="006B46FB"/>
    <w:rsid w:val="006B7928"/>
    <w:rsid w:val="006D068C"/>
    <w:rsid w:val="006E21FB"/>
    <w:rsid w:val="006F6DA7"/>
    <w:rsid w:val="00722D85"/>
    <w:rsid w:val="007508EA"/>
    <w:rsid w:val="00792342"/>
    <w:rsid w:val="007977A8"/>
    <w:rsid w:val="007A7AAD"/>
    <w:rsid w:val="007A7E0E"/>
    <w:rsid w:val="007B2241"/>
    <w:rsid w:val="007B512A"/>
    <w:rsid w:val="007C1A98"/>
    <w:rsid w:val="007C2097"/>
    <w:rsid w:val="007D6A07"/>
    <w:rsid w:val="007F2D13"/>
    <w:rsid w:val="007F7259"/>
    <w:rsid w:val="008040A8"/>
    <w:rsid w:val="008279FA"/>
    <w:rsid w:val="00843469"/>
    <w:rsid w:val="008626E7"/>
    <w:rsid w:val="00870EE7"/>
    <w:rsid w:val="008749B4"/>
    <w:rsid w:val="008863B9"/>
    <w:rsid w:val="008A45A6"/>
    <w:rsid w:val="008F686C"/>
    <w:rsid w:val="009118B3"/>
    <w:rsid w:val="009148DE"/>
    <w:rsid w:val="00941E30"/>
    <w:rsid w:val="0095468F"/>
    <w:rsid w:val="009777D9"/>
    <w:rsid w:val="00991B88"/>
    <w:rsid w:val="009964EA"/>
    <w:rsid w:val="009A5753"/>
    <w:rsid w:val="009A579D"/>
    <w:rsid w:val="009C20BE"/>
    <w:rsid w:val="009E3297"/>
    <w:rsid w:val="009F734F"/>
    <w:rsid w:val="00A246B6"/>
    <w:rsid w:val="00A47E70"/>
    <w:rsid w:val="00A50CF0"/>
    <w:rsid w:val="00A633D2"/>
    <w:rsid w:val="00A7671C"/>
    <w:rsid w:val="00AA2CBC"/>
    <w:rsid w:val="00AA3E2E"/>
    <w:rsid w:val="00AA6458"/>
    <w:rsid w:val="00AB3531"/>
    <w:rsid w:val="00AC5820"/>
    <w:rsid w:val="00AD1CD8"/>
    <w:rsid w:val="00AF1394"/>
    <w:rsid w:val="00AF24C6"/>
    <w:rsid w:val="00B21D0A"/>
    <w:rsid w:val="00B258BB"/>
    <w:rsid w:val="00B50F10"/>
    <w:rsid w:val="00B67B97"/>
    <w:rsid w:val="00B968C8"/>
    <w:rsid w:val="00BA3EC5"/>
    <w:rsid w:val="00BA51D9"/>
    <w:rsid w:val="00BB5DFC"/>
    <w:rsid w:val="00BD279D"/>
    <w:rsid w:val="00BD6BB8"/>
    <w:rsid w:val="00C141CE"/>
    <w:rsid w:val="00C226A3"/>
    <w:rsid w:val="00C33147"/>
    <w:rsid w:val="00C500BE"/>
    <w:rsid w:val="00C6050D"/>
    <w:rsid w:val="00C66BA2"/>
    <w:rsid w:val="00C95461"/>
    <w:rsid w:val="00C95985"/>
    <w:rsid w:val="00CC25D9"/>
    <w:rsid w:val="00CC5026"/>
    <w:rsid w:val="00CC68D0"/>
    <w:rsid w:val="00CF28B9"/>
    <w:rsid w:val="00D03F9A"/>
    <w:rsid w:val="00D06C6B"/>
    <w:rsid w:val="00D06D51"/>
    <w:rsid w:val="00D24991"/>
    <w:rsid w:val="00D27099"/>
    <w:rsid w:val="00D50255"/>
    <w:rsid w:val="00D66520"/>
    <w:rsid w:val="00DA580D"/>
    <w:rsid w:val="00DC1F1D"/>
    <w:rsid w:val="00DE34CF"/>
    <w:rsid w:val="00DE6C60"/>
    <w:rsid w:val="00E13F3D"/>
    <w:rsid w:val="00E25B4E"/>
    <w:rsid w:val="00E34898"/>
    <w:rsid w:val="00E52923"/>
    <w:rsid w:val="00E61563"/>
    <w:rsid w:val="00E62A84"/>
    <w:rsid w:val="00E64483"/>
    <w:rsid w:val="00E66B0F"/>
    <w:rsid w:val="00EA41CD"/>
    <w:rsid w:val="00EB09B7"/>
    <w:rsid w:val="00EE0BAE"/>
    <w:rsid w:val="00EE393B"/>
    <w:rsid w:val="00EE7D7C"/>
    <w:rsid w:val="00F25D98"/>
    <w:rsid w:val="00F300FB"/>
    <w:rsid w:val="00F61DE1"/>
    <w:rsid w:val="00F7411F"/>
    <w:rsid w:val="00F87682"/>
    <w:rsid w:val="00FB6386"/>
    <w:rsid w:val="00FC6ECB"/>
    <w:rsid w:val="00FF2B3A"/>
    <w:rsid w:val="00FF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FC6ECB"/>
  </w:style>
  <w:style w:type="character" w:customStyle="1" w:styleId="PLChar">
    <w:name w:val="PL Char"/>
    <w:link w:val="PL"/>
    <w:qFormat/>
    <w:locked/>
    <w:rsid w:val="00FC6ECB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locked/>
    <w:rsid w:val="00FC6EC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FC6EC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073F3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3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9F11B-1AE6-4BA0-8813-A640794F1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576</TotalTime>
  <Pages>19</Pages>
  <Words>5665</Words>
  <Characters>32293</Characters>
  <Application>Microsoft Office Word</Application>
  <DocSecurity>0</DocSecurity>
  <Lines>269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Huawei004</cp:lastModifiedBy>
  <cp:revision>69</cp:revision>
  <cp:lastPrinted>1899-12-31T23:00:00Z</cp:lastPrinted>
  <dcterms:created xsi:type="dcterms:W3CDTF">2018-11-05T09:14:00Z</dcterms:created>
  <dcterms:modified xsi:type="dcterms:W3CDTF">2019-10-18T09:33:00Z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(3)crdiBkbzM5zrisEbVAPnnqHtPu6xrLPuuuRqqbxzQ0wiSN3B//nJdHMExTf7gd9QYunV1frJ
OdPeY88bCQCFjMfWUFOrBhlkrBEj9MdBnkoaeMt6xp5nDwWPxnGgs3Rx5CPYSHFGBj3nGr6D
l8f1FLqi7nMjAy9YKIClEOMtkFW5v72Yir79yPTLY25LrIoTL1/9OJkXVsDKbIcodakCp58Y
vIJZUZelwM5yeGlh+9</vt:lpwstr>
  </property>
  <property fmtid="{D5CDD505-2E9C-101B-9397-08002B2CF9AE}" pid="22" name="_2015_ms_pID_7253431">
    <vt:lpwstr>K9HRGgsKjTr8BRPz0Z9kUtuouV/TqZo7P6QUtN5MXPJ3/a4Fyt5pcg
yDYzbVFVm0u3YlUYRqns3bBpTnDCs5byTPviKOpFb3/QMSwb9wmP19U3mKeVk7gUV1b3Hu8h
Tsnh7cwwlQnxyAe+MUW/BLZRhGYVDvflbKaXGxLacSIEFtWua9SEbexTyVHtj7QBKQ68Mq35
szv0quaGY+SsE1CjutiMMSpVLv7VjSaqpnC5</vt:lpwstr>
  </property>
  <property fmtid="{D5CDD505-2E9C-101B-9397-08002B2CF9AE}" pid="23" name="_2015_ms_pID_7253432">
    <vt:lpwstr>Wg==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1570159560</vt:lpwstr>
  </property>
</Properties>
</file>