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6A97B3" w14:textId="776215A5" w:rsidR="00AC54A3" w:rsidRPr="00C226A3" w:rsidRDefault="00AC54A3" w:rsidP="005E69D6">
      <w:pPr>
        <w:pStyle w:val="CRCoverPage"/>
        <w:tabs>
          <w:tab w:val="right" w:pos="9639"/>
        </w:tabs>
        <w:spacing w:after="0"/>
        <w:rPr>
          <w:b/>
          <w:noProof/>
          <w:sz w:val="24"/>
        </w:rPr>
      </w:pPr>
      <w:r>
        <w:rPr>
          <w:b/>
          <w:noProof/>
          <w:sz w:val="24"/>
        </w:rPr>
        <w:t>3GPP TSG-RAN3 Meeting #105bis</w:t>
      </w:r>
      <w:r w:rsidRPr="00C226A3">
        <w:rPr>
          <w:b/>
          <w:noProof/>
          <w:sz w:val="24"/>
        </w:rPr>
        <w:tab/>
      </w:r>
      <w:r w:rsidR="00EB2D9F" w:rsidRPr="00EB2D9F">
        <w:rPr>
          <w:b/>
          <w:i/>
          <w:noProof/>
          <w:sz w:val="28"/>
        </w:rPr>
        <w:t>R3-195757</w:t>
      </w:r>
    </w:p>
    <w:p w14:paraId="684AAB61" w14:textId="77777777" w:rsidR="00AC54A3" w:rsidRDefault="00AC54A3" w:rsidP="00AC54A3">
      <w:pPr>
        <w:pStyle w:val="CRCoverPage"/>
        <w:tabs>
          <w:tab w:val="right" w:pos="9639"/>
        </w:tabs>
        <w:spacing w:after="0"/>
        <w:rPr>
          <w:b/>
          <w:noProof/>
          <w:sz w:val="24"/>
        </w:rPr>
      </w:pPr>
      <w:r w:rsidRPr="004B236C">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71304B" w14:textId="77777777" w:rsidTr="00547111">
        <w:tc>
          <w:tcPr>
            <w:tcW w:w="9641" w:type="dxa"/>
            <w:gridSpan w:val="9"/>
            <w:tcBorders>
              <w:top w:val="single" w:sz="4" w:space="0" w:color="auto"/>
              <w:left w:val="single" w:sz="4" w:space="0" w:color="auto"/>
              <w:right w:val="single" w:sz="4" w:space="0" w:color="auto"/>
            </w:tcBorders>
          </w:tcPr>
          <w:p w14:paraId="7636D408"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B44D9CE" w14:textId="77777777" w:rsidTr="00547111">
        <w:tc>
          <w:tcPr>
            <w:tcW w:w="9641" w:type="dxa"/>
            <w:gridSpan w:val="9"/>
            <w:tcBorders>
              <w:left w:val="single" w:sz="4" w:space="0" w:color="auto"/>
              <w:right w:val="single" w:sz="4" w:space="0" w:color="auto"/>
            </w:tcBorders>
          </w:tcPr>
          <w:p w14:paraId="01566A9E" w14:textId="77777777" w:rsidR="001E41F3" w:rsidRDefault="001E41F3">
            <w:pPr>
              <w:pStyle w:val="CRCoverPage"/>
              <w:spacing w:after="0"/>
              <w:jc w:val="center"/>
              <w:rPr>
                <w:noProof/>
              </w:rPr>
            </w:pPr>
            <w:r>
              <w:rPr>
                <w:b/>
                <w:noProof/>
                <w:sz w:val="32"/>
              </w:rPr>
              <w:t>CHANGE REQUEST</w:t>
            </w:r>
          </w:p>
        </w:tc>
      </w:tr>
      <w:tr w:rsidR="001E41F3" w14:paraId="70420D97" w14:textId="77777777" w:rsidTr="00547111">
        <w:tc>
          <w:tcPr>
            <w:tcW w:w="9641" w:type="dxa"/>
            <w:gridSpan w:val="9"/>
            <w:tcBorders>
              <w:left w:val="single" w:sz="4" w:space="0" w:color="auto"/>
              <w:right w:val="single" w:sz="4" w:space="0" w:color="auto"/>
            </w:tcBorders>
          </w:tcPr>
          <w:p w14:paraId="4B64ACB2" w14:textId="77777777" w:rsidR="001E41F3" w:rsidRDefault="001E41F3">
            <w:pPr>
              <w:pStyle w:val="CRCoverPage"/>
              <w:spacing w:after="0"/>
              <w:rPr>
                <w:noProof/>
                <w:sz w:val="8"/>
                <w:szCs w:val="8"/>
              </w:rPr>
            </w:pPr>
          </w:p>
        </w:tc>
      </w:tr>
      <w:tr w:rsidR="001E41F3" w14:paraId="1E180541" w14:textId="77777777" w:rsidTr="00547111">
        <w:tc>
          <w:tcPr>
            <w:tcW w:w="142" w:type="dxa"/>
            <w:tcBorders>
              <w:left w:val="single" w:sz="4" w:space="0" w:color="auto"/>
            </w:tcBorders>
          </w:tcPr>
          <w:p w14:paraId="31104D65" w14:textId="77777777" w:rsidR="001E41F3" w:rsidRDefault="001E41F3">
            <w:pPr>
              <w:pStyle w:val="CRCoverPage"/>
              <w:spacing w:after="0"/>
              <w:jc w:val="right"/>
              <w:rPr>
                <w:noProof/>
              </w:rPr>
            </w:pPr>
          </w:p>
        </w:tc>
        <w:tc>
          <w:tcPr>
            <w:tcW w:w="1559" w:type="dxa"/>
            <w:shd w:val="pct30" w:color="FFFF00" w:fill="auto"/>
          </w:tcPr>
          <w:p w14:paraId="5975F920" w14:textId="77777777" w:rsidR="001E41F3" w:rsidRPr="00410371" w:rsidRDefault="00C74A4B" w:rsidP="006F0724">
            <w:pPr>
              <w:pStyle w:val="CRCoverPage"/>
              <w:spacing w:after="0"/>
              <w:ind w:right="280"/>
              <w:jc w:val="right"/>
              <w:rPr>
                <w:b/>
                <w:noProof/>
                <w:sz w:val="28"/>
              </w:rPr>
            </w:pPr>
            <w:r>
              <w:rPr>
                <w:b/>
                <w:noProof/>
                <w:sz w:val="28"/>
              </w:rPr>
              <w:t>38.473</w:t>
            </w:r>
          </w:p>
        </w:tc>
        <w:tc>
          <w:tcPr>
            <w:tcW w:w="709" w:type="dxa"/>
          </w:tcPr>
          <w:p w14:paraId="1DE32D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639769" w14:textId="6C53E780" w:rsidR="001E41F3" w:rsidRPr="00410371" w:rsidRDefault="00B42133" w:rsidP="00C74A4B">
            <w:pPr>
              <w:pStyle w:val="CRCoverPage"/>
              <w:spacing w:after="0"/>
              <w:rPr>
                <w:rFonts w:hint="eastAsia"/>
                <w:noProof/>
                <w:lang w:eastAsia="zh-CN"/>
              </w:rPr>
            </w:pPr>
            <w:r w:rsidRPr="00B42133">
              <w:rPr>
                <w:rFonts w:hint="eastAsia"/>
                <w:b/>
                <w:noProof/>
                <w:sz w:val="28"/>
              </w:rPr>
              <w:t>0475</w:t>
            </w:r>
          </w:p>
        </w:tc>
        <w:tc>
          <w:tcPr>
            <w:tcW w:w="709" w:type="dxa"/>
          </w:tcPr>
          <w:p w14:paraId="1AB450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93DC72" w14:textId="16F4AE0F" w:rsidR="001E41F3" w:rsidRPr="00410371" w:rsidRDefault="00FF2B3A" w:rsidP="00C74A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192329">
              <w:rPr>
                <w:b/>
                <w:noProof/>
              </w:rPr>
              <w:t>-</w:t>
            </w:r>
          </w:p>
        </w:tc>
        <w:tc>
          <w:tcPr>
            <w:tcW w:w="2410" w:type="dxa"/>
          </w:tcPr>
          <w:p w14:paraId="4D7CA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6289F1" w14:textId="7DFCEB49" w:rsidR="001E41F3" w:rsidRPr="00410371" w:rsidRDefault="00C74A4B" w:rsidP="00815715">
            <w:pPr>
              <w:pStyle w:val="CRCoverPage"/>
              <w:spacing w:after="0"/>
              <w:jc w:val="center"/>
              <w:rPr>
                <w:noProof/>
                <w:sz w:val="28"/>
              </w:rPr>
            </w:pPr>
            <w:r>
              <w:rPr>
                <w:b/>
                <w:noProof/>
                <w:sz w:val="28"/>
              </w:rPr>
              <w:t>15.</w:t>
            </w:r>
            <w:r w:rsidR="00815715">
              <w:rPr>
                <w:b/>
                <w:noProof/>
                <w:sz w:val="28"/>
              </w:rPr>
              <w:t>7</w:t>
            </w:r>
            <w:r>
              <w:rPr>
                <w:b/>
                <w:noProof/>
                <w:sz w:val="28"/>
              </w:rPr>
              <w:t>.0</w:t>
            </w:r>
          </w:p>
        </w:tc>
        <w:tc>
          <w:tcPr>
            <w:tcW w:w="143" w:type="dxa"/>
            <w:tcBorders>
              <w:right w:val="single" w:sz="4" w:space="0" w:color="auto"/>
            </w:tcBorders>
          </w:tcPr>
          <w:p w14:paraId="3652B5DF" w14:textId="77777777" w:rsidR="001E41F3" w:rsidRDefault="001E41F3">
            <w:pPr>
              <w:pStyle w:val="CRCoverPage"/>
              <w:spacing w:after="0"/>
              <w:rPr>
                <w:noProof/>
              </w:rPr>
            </w:pPr>
          </w:p>
        </w:tc>
      </w:tr>
      <w:tr w:rsidR="001E41F3" w14:paraId="6075C7E9" w14:textId="77777777" w:rsidTr="00547111">
        <w:tc>
          <w:tcPr>
            <w:tcW w:w="9641" w:type="dxa"/>
            <w:gridSpan w:val="9"/>
            <w:tcBorders>
              <w:left w:val="single" w:sz="4" w:space="0" w:color="auto"/>
              <w:right w:val="single" w:sz="4" w:space="0" w:color="auto"/>
            </w:tcBorders>
          </w:tcPr>
          <w:p w14:paraId="1A8E4EE8" w14:textId="77777777" w:rsidR="001E41F3" w:rsidRDefault="001E41F3">
            <w:pPr>
              <w:pStyle w:val="CRCoverPage"/>
              <w:spacing w:after="0"/>
              <w:rPr>
                <w:noProof/>
              </w:rPr>
            </w:pPr>
          </w:p>
        </w:tc>
      </w:tr>
      <w:tr w:rsidR="001E41F3" w14:paraId="3F8510B9" w14:textId="77777777" w:rsidTr="00547111">
        <w:tc>
          <w:tcPr>
            <w:tcW w:w="9641" w:type="dxa"/>
            <w:gridSpan w:val="9"/>
            <w:tcBorders>
              <w:top w:val="single" w:sz="4" w:space="0" w:color="auto"/>
            </w:tcBorders>
          </w:tcPr>
          <w:p w14:paraId="218327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A88B94D" w14:textId="77777777" w:rsidTr="00547111">
        <w:tc>
          <w:tcPr>
            <w:tcW w:w="9641" w:type="dxa"/>
            <w:gridSpan w:val="9"/>
          </w:tcPr>
          <w:p w14:paraId="6EDF6092" w14:textId="77777777" w:rsidR="001E41F3" w:rsidRDefault="001E41F3">
            <w:pPr>
              <w:pStyle w:val="CRCoverPage"/>
              <w:spacing w:after="0"/>
              <w:rPr>
                <w:noProof/>
                <w:sz w:val="8"/>
                <w:szCs w:val="8"/>
              </w:rPr>
            </w:pPr>
          </w:p>
        </w:tc>
      </w:tr>
    </w:tbl>
    <w:p w14:paraId="3A3986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5FF8E3" w14:textId="77777777" w:rsidTr="00A7671C">
        <w:tc>
          <w:tcPr>
            <w:tcW w:w="2835" w:type="dxa"/>
          </w:tcPr>
          <w:p w14:paraId="4BFC14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98A6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D27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4D86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4F9D5" w14:textId="77777777" w:rsidR="00F25D98" w:rsidRDefault="00F25D98" w:rsidP="001E41F3">
            <w:pPr>
              <w:pStyle w:val="CRCoverPage"/>
              <w:spacing w:after="0"/>
              <w:jc w:val="center"/>
              <w:rPr>
                <w:b/>
                <w:caps/>
                <w:noProof/>
              </w:rPr>
            </w:pPr>
          </w:p>
        </w:tc>
        <w:tc>
          <w:tcPr>
            <w:tcW w:w="2126" w:type="dxa"/>
          </w:tcPr>
          <w:p w14:paraId="5E614F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3F22D8" w14:textId="77777777" w:rsidR="00F25D98" w:rsidRDefault="00C74A4B" w:rsidP="001E41F3">
            <w:pPr>
              <w:pStyle w:val="CRCoverPage"/>
              <w:spacing w:after="0"/>
              <w:jc w:val="center"/>
              <w:rPr>
                <w:b/>
                <w:caps/>
                <w:noProof/>
              </w:rPr>
            </w:pPr>
            <w:r>
              <w:rPr>
                <w:b/>
                <w:caps/>
                <w:noProof/>
              </w:rPr>
              <w:t>X</w:t>
            </w:r>
          </w:p>
        </w:tc>
        <w:tc>
          <w:tcPr>
            <w:tcW w:w="1418" w:type="dxa"/>
            <w:tcBorders>
              <w:left w:val="nil"/>
            </w:tcBorders>
          </w:tcPr>
          <w:p w14:paraId="4F289B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7C2FB" w14:textId="77777777" w:rsidR="00F25D98" w:rsidRDefault="00F25D98" w:rsidP="001E41F3">
            <w:pPr>
              <w:pStyle w:val="CRCoverPage"/>
              <w:spacing w:after="0"/>
              <w:jc w:val="center"/>
              <w:rPr>
                <w:b/>
                <w:bCs/>
                <w:caps/>
                <w:noProof/>
              </w:rPr>
            </w:pPr>
          </w:p>
        </w:tc>
      </w:tr>
    </w:tbl>
    <w:p w14:paraId="67DC17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988603" w14:textId="77777777" w:rsidTr="00547111">
        <w:tc>
          <w:tcPr>
            <w:tcW w:w="9640" w:type="dxa"/>
            <w:gridSpan w:val="11"/>
          </w:tcPr>
          <w:p w14:paraId="0175A71C" w14:textId="77777777" w:rsidR="001E41F3" w:rsidRDefault="001E41F3">
            <w:pPr>
              <w:pStyle w:val="CRCoverPage"/>
              <w:spacing w:after="0"/>
              <w:rPr>
                <w:noProof/>
                <w:sz w:val="8"/>
                <w:szCs w:val="8"/>
              </w:rPr>
            </w:pPr>
          </w:p>
        </w:tc>
      </w:tr>
      <w:tr w:rsidR="001E41F3" w14:paraId="35607E33" w14:textId="77777777" w:rsidTr="00547111">
        <w:tc>
          <w:tcPr>
            <w:tcW w:w="1843" w:type="dxa"/>
            <w:tcBorders>
              <w:top w:val="single" w:sz="4" w:space="0" w:color="auto"/>
              <w:left w:val="single" w:sz="4" w:space="0" w:color="auto"/>
            </w:tcBorders>
          </w:tcPr>
          <w:p w14:paraId="0B59D4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3FC3E" w14:textId="6FADCF83" w:rsidR="001E41F3" w:rsidRDefault="009E063C">
            <w:pPr>
              <w:pStyle w:val="CRCoverPage"/>
              <w:spacing w:after="0"/>
              <w:ind w:left="100"/>
              <w:rPr>
                <w:noProof/>
              </w:rPr>
            </w:pPr>
            <w:r w:rsidRPr="009E063C">
              <w:t>CR to TS 38.473 on support of NPN</w:t>
            </w:r>
          </w:p>
        </w:tc>
      </w:tr>
      <w:tr w:rsidR="001E41F3" w14:paraId="436C95A1" w14:textId="77777777" w:rsidTr="00547111">
        <w:tc>
          <w:tcPr>
            <w:tcW w:w="1843" w:type="dxa"/>
            <w:tcBorders>
              <w:left w:val="single" w:sz="4" w:space="0" w:color="auto"/>
            </w:tcBorders>
          </w:tcPr>
          <w:p w14:paraId="51D638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30C119" w14:textId="77777777" w:rsidR="001E41F3" w:rsidRDefault="001E41F3">
            <w:pPr>
              <w:pStyle w:val="CRCoverPage"/>
              <w:spacing w:after="0"/>
              <w:rPr>
                <w:noProof/>
                <w:sz w:val="8"/>
                <w:szCs w:val="8"/>
              </w:rPr>
            </w:pPr>
          </w:p>
        </w:tc>
      </w:tr>
      <w:tr w:rsidR="001E41F3" w14:paraId="097621D2" w14:textId="77777777" w:rsidTr="00547111">
        <w:tc>
          <w:tcPr>
            <w:tcW w:w="1843" w:type="dxa"/>
            <w:tcBorders>
              <w:left w:val="single" w:sz="4" w:space="0" w:color="auto"/>
            </w:tcBorders>
          </w:tcPr>
          <w:p w14:paraId="37B508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6584C" w14:textId="75D99BE1" w:rsidR="001E41F3" w:rsidRDefault="00C226A3" w:rsidP="00CD61C2">
            <w:pPr>
              <w:pStyle w:val="CRCoverPage"/>
              <w:spacing w:after="0"/>
              <w:ind w:left="100"/>
              <w:rPr>
                <w:noProof/>
              </w:rPr>
            </w:pPr>
            <w:r>
              <w:rPr>
                <w:noProof/>
              </w:rPr>
              <w:t>Huawei</w:t>
            </w:r>
            <w:r w:rsidR="00B92A32">
              <w:rPr>
                <w:noProof/>
              </w:rPr>
              <w:t xml:space="preserve">, </w:t>
            </w:r>
            <w:r w:rsidR="00B92A32" w:rsidRPr="00B92A32">
              <w:rPr>
                <w:noProof/>
              </w:rPr>
              <w:t>China Telecom</w:t>
            </w:r>
          </w:p>
        </w:tc>
      </w:tr>
      <w:tr w:rsidR="001E41F3" w14:paraId="70ED09B8" w14:textId="77777777" w:rsidTr="00547111">
        <w:tc>
          <w:tcPr>
            <w:tcW w:w="1843" w:type="dxa"/>
            <w:tcBorders>
              <w:left w:val="single" w:sz="4" w:space="0" w:color="auto"/>
            </w:tcBorders>
          </w:tcPr>
          <w:p w14:paraId="13FC30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D70BD0" w14:textId="77777777" w:rsidR="001E41F3" w:rsidRDefault="00C74A4B" w:rsidP="00547111">
            <w:pPr>
              <w:pStyle w:val="CRCoverPage"/>
              <w:spacing w:after="0"/>
              <w:ind w:left="100"/>
              <w:rPr>
                <w:noProof/>
              </w:rPr>
            </w:pPr>
            <w:r>
              <w:rPr>
                <w:noProof/>
              </w:rPr>
              <w:t>RAN3</w:t>
            </w:r>
          </w:p>
        </w:tc>
      </w:tr>
      <w:tr w:rsidR="001E41F3" w14:paraId="1550E7E2" w14:textId="77777777" w:rsidTr="00547111">
        <w:tc>
          <w:tcPr>
            <w:tcW w:w="1843" w:type="dxa"/>
            <w:tcBorders>
              <w:left w:val="single" w:sz="4" w:space="0" w:color="auto"/>
            </w:tcBorders>
          </w:tcPr>
          <w:p w14:paraId="509ACB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D6B0E" w14:textId="77777777" w:rsidR="001E41F3" w:rsidRDefault="001E41F3">
            <w:pPr>
              <w:pStyle w:val="CRCoverPage"/>
              <w:spacing w:after="0"/>
              <w:rPr>
                <w:noProof/>
                <w:sz w:val="8"/>
                <w:szCs w:val="8"/>
              </w:rPr>
            </w:pPr>
          </w:p>
        </w:tc>
      </w:tr>
      <w:tr w:rsidR="001E41F3" w14:paraId="362905A6" w14:textId="77777777" w:rsidTr="00547111">
        <w:tc>
          <w:tcPr>
            <w:tcW w:w="1843" w:type="dxa"/>
            <w:tcBorders>
              <w:left w:val="single" w:sz="4" w:space="0" w:color="auto"/>
            </w:tcBorders>
          </w:tcPr>
          <w:p w14:paraId="5BDC7C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AF8AEC" w14:textId="77777777" w:rsidR="001E41F3" w:rsidRDefault="006F77BD">
            <w:pPr>
              <w:pStyle w:val="CRCoverPage"/>
              <w:spacing w:after="0"/>
              <w:ind w:left="100"/>
              <w:rPr>
                <w:noProof/>
              </w:rPr>
            </w:pPr>
            <w:r w:rsidRPr="006F77BD">
              <w:rPr>
                <w:rFonts w:hint="eastAsia"/>
                <w:noProof/>
              </w:rPr>
              <w:t>NG_RAN_PRN</w:t>
            </w:r>
          </w:p>
        </w:tc>
        <w:tc>
          <w:tcPr>
            <w:tcW w:w="567" w:type="dxa"/>
            <w:tcBorders>
              <w:left w:val="nil"/>
            </w:tcBorders>
          </w:tcPr>
          <w:p w14:paraId="4D7148A4" w14:textId="77777777" w:rsidR="001E41F3" w:rsidRDefault="001E41F3">
            <w:pPr>
              <w:pStyle w:val="CRCoverPage"/>
              <w:spacing w:after="0"/>
              <w:ind w:right="100"/>
              <w:rPr>
                <w:noProof/>
              </w:rPr>
            </w:pPr>
          </w:p>
        </w:tc>
        <w:tc>
          <w:tcPr>
            <w:tcW w:w="1417" w:type="dxa"/>
            <w:gridSpan w:val="3"/>
            <w:tcBorders>
              <w:left w:val="nil"/>
            </w:tcBorders>
          </w:tcPr>
          <w:p w14:paraId="0DFC8B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8ED01" w14:textId="4619E83D" w:rsidR="001E41F3" w:rsidRDefault="00C226A3" w:rsidP="00A24137">
            <w:pPr>
              <w:pStyle w:val="CRCoverPage"/>
              <w:spacing w:after="0"/>
              <w:ind w:left="100"/>
              <w:rPr>
                <w:noProof/>
              </w:rPr>
            </w:pPr>
            <w:r>
              <w:rPr>
                <w:noProof/>
              </w:rPr>
              <w:t>2019-</w:t>
            </w:r>
            <w:r w:rsidR="00A24137">
              <w:rPr>
                <w:noProof/>
              </w:rPr>
              <w:t>10</w:t>
            </w:r>
            <w:r>
              <w:rPr>
                <w:noProof/>
              </w:rPr>
              <w:t>-</w:t>
            </w:r>
            <w:r w:rsidR="00A24137">
              <w:rPr>
                <w:noProof/>
              </w:rPr>
              <w:t>04</w:t>
            </w:r>
          </w:p>
        </w:tc>
      </w:tr>
      <w:tr w:rsidR="001E41F3" w14:paraId="662CD602" w14:textId="77777777" w:rsidTr="00547111">
        <w:tc>
          <w:tcPr>
            <w:tcW w:w="1843" w:type="dxa"/>
            <w:tcBorders>
              <w:left w:val="single" w:sz="4" w:space="0" w:color="auto"/>
            </w:tcBorders>
          </w:tcPr>
          <w:p w14:paraId="5ECA7351" w14:textId="77777777" w:rsidR="001E41F3" w:rsidRDefault="001E41F3">
            <w:pPr>
              <w:pStyle w:val="CRCoverPage"/>
              <w:spacing w:after="0"/>
              <w:rPr>
                <w:b/>
                <w:i/>
                <w:noProof/>
                <w:sz w:val="8"/>
                <w:szCs w:val="8"/>
              </w:rPr>
            </w:pPr>
          </w:p>
        </w:tc>
        <w:tc>
          <w:tcPr>
            <w:tcW w:w="1986" w:type="dxa"/>
            <w:gridSpan w:val="4"/>
          </w:tcPr>
          <w:p w14:paraId="17B6C53E" w14:textId="77777777" w:rsidR="001E41F3" w:rsidRDefault="001E41F3">
            <w:pPr>
              <w:pStyle w:val="CRCoverPage"/>
              <w:spacing w:after="0"/>
              <w:rPr>
                <w:noProof/>
                <w:sz w:val="8"/>
                <w:szCs w:val="8"/>
              </w:rPr>
            </w:pPr>
          </w:p>
        </w:tc>
        <w:tc>
          <w:tcPr>
            <w:tcW w:w="2267" w:type="dxa"/>
            <w:gridSpan w:val="2"/>
          </w:tcPr>
          <w:p w14:paraId="59B994B1" w14:textId="77777777" w:rsidR="001E41F3" w:rsidRDefault="001E41F3">
            <w:pPr>
              <w:pStyle w:val="CRCoverPage"/>
              <w:spacing w:after="0"/>
              <w:rPr>
                <w:noProof/>
                <w:sz w:val="8"/>
                <w:szCs w:val="8"/>
              </w:rPr>
            </w:pPr>
          </w:p>
        </w:tc>
        <w:tc>
          <w:tcPr>
            <w:tcW w:w="1417" w:type="dxa"/>
            <w:gridSpan w:val="3"/>
          </w:tcPr>
          <w:p w14:paraId="3F8A3AD8" w14:textId="77777777" w:rsidR="001E41F3" w:rsidRDefault="001E41F3">
            <w:pPr>
              <w:pStyle w:val="CRCoverPage"/>
              <w:spacing w:after="0"/>
              <w:rPr>
                <w:noProof/>
                <w:sz w:val="8"/>
                <w:szCs w:val="8"/>
              </w:rPr>
            </w:pPr>
          </w:p>
        </w:tc>
        <w:tc>
          <w:tcPr>
            <w:tcW w:w="2127" w:type="dxa"/>
            <w:tcBorders>
              <w:right w:val="single" w:sz="4" w:space="0" w:color="auto"/>
            </w:tcBorders>
          </w:tcPr>
          <w:p w14:paraId="35004391" w14:textId="77777777" w:rsidR="001E41F3" w:rsidRDefault="001E41F3">
            <w:pPr>
              <w:pStyle w:val="CRCoverPage"/>
              <w:spacing w:after="0"/>
              <w:rPr>
                <w:noProof/>
                <w:sz w:val="8"/>
                <w:szCs w:val="8"/>
              </w:rPr>
            </w:pPr>
          </w:p>
        </w:tc>
      </w:tr>
      <w:tr w:rsidR="001E41F3" w14:paraId="34E1DBCF" w14:textId="77777777" w:rsidTr="00547111">
        <w:trPr>
          <w:cantSplit/>
        </w:trPr>
        <w:tc>
          <w:tcPr>
            <w:tcW w:w="1843" w:type="dxa"/>
            <w:tcBorders>
              <w:left w:val="single" w:sz="4" w:space="0" w:color="auto"/>
            </w:tcBorders>
          </w:tcPr>
          <w:p w14:paraId="611AFD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8534E4" w14:textId="0CF394E2" w:rsidR="001E41F3" w:rsidRDefault="00A376A4" w:rsidP="00D24991">
            <w:pPr>
              <w:pStyle w:val="CRCoverPage"/>
              <w:spacing w:after="0"/>
              <w:ind w:left="100" w:right="-609"/>
              <w:rPr>
                <w:b/>
                <w:noProof/>
              </w:rPr>
            </w:pPr>
            <w:r>
              <w:rPr>
                <w:b/>
                <w:noProof/>
              </w:rPr>
              <w:t>B</w:t>
            </w:r>
          </w:p>
        </w:tc>
        <w:tc>
          <w:tcPr>
            <w:tcW w:w="3402" w:type="dxa"/>
            <w:gridSpan w:val="5"/>
            <w:tcBorders>
              <w:left w:val="nil"/>
            </w:tcBorders>
          </w:tcPr>
          <w:p w14:paraId="084B0AFD" w14:textId="77777777" w:rsidR="001E41F3" w:rsidRDefault="001E41F3">
            <w:pPr>
              <w:pStyle w:val="CRCoverPage"/>
              <w:spacing w:after="0"/>
              <w:rPr>
                <w:noProof/>
              </w:rPr>
            </w:pPr>
          </w:p>
        </w:tc>
        <w:tc>
          <w:tcPr>
            <w:tcW w:w="1417" w:type="dxa"/>
            <w:gridSpan w:val="3"/>
            <w:tcBorders>
              <w:left w:val="nil"/>
            </w:tcBorders>
          </w:tcPr>
          <w:p w14:paraId="41F13E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F9EC0F" w14:textId="77777777" w:rsidR="001E41F3" w:rsidRDefault="00A74BEA" w:rsidP="00065F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Pr="00492A3E">
              <w:rPr>
                <w:noProof/>
              </w:rPr>
              <w:t>-1</w:t>
            </w:r>
            <w:r>
              <w:rPr>
                <w:noProof/>
              </w:rPr>
              <w:fldChar w:fldCharType="end"/>
            </w:r>
            <w:r w:rsidR="00065F77">
              <w:rPr>
                <w:noProof/>
              </w:rPr>
              <w:t>6</w:t>
            </w:r>
          </w:p>
        </w:tc>
      </w:tr>
      <w:tr w:rsidR="001E41F3" w14:paraId="081D7F60" w14:textId="77777777" w:rsidTr="00547111">
        <w:tc>
          <w:tcPr>
            <w:tcW w:w="1843" w:type="dxa"/>
            <w:tcBorders>
              <w:left w:val="single" w:sz="4" w:space="0" w:color="auto"/>
              <w:bottom w:val="single" w:sz="4" w:space="0" w:color="auto"/>
            </w:tcBorders>
          </w:tcPr>
          <w:p w14:paraId="57BA5E4D" w14:textId="77777777" w:rsidR="001E41F3" w:rsidRDefault="001E41F3">
            <w:pPr>
              <w:pStyle w:val="CRCoverPage"/>
              <w:spacing w:after="0"/>
              <w:rPr>
                <w:b/>
                <w:i/>
                <w:noProof/>
              </w:rPr>
            </w:pPr>
          </w:p>
        </w:tc>
        <w:tc>
          <w:tcPr>
            <w:tcW w:w="4677" w:type="dxa"/>
            <w:gridSpan w:val="8"/>
            <w:tcBorders>
              <w:bottom w:val="single" w:sz="4" w:space="0" w:color="auto"/>
            </w:tcBorders>
          </w:tcPr>
          <w:p w14:paraId="23C0A2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57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6D67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547074" w14:textId="77777777" w:rsidTr="00547111">
        <w:tc>
          <w:tcPr>
            <w:tcW w:w="1843" w:type="dxa"/>
          </w:tcPr>
          <w:p w14:paraId="6EAC49E8" w14:textId="77777777" w:rsidR="001E41F3" w:rsidRDefault="001E41F3">
            <w:pPr>
              <w:pStyle w:val="CRCoverPage"/>
              <w:spacing w:after="0"/>
              <w:rPr>
                <w:b/>
                <w:i/>
                <w:noProof/>
                <w:sz w:val="8"/>
                <w:szCs w:val="8"/>
              </w:rPr>
            </w:pPr>
          </w:p>
        </w:tc>
        <w:tc>
          <w:tcPr>
            <w:tcW w:w="7797" w:type="dxa"/>
            <w:gridSpan w:val="10"/>
          </w:tcPr>
          <w:p w14:paraId="629C46C9" w14:textId="77777777" w:rsidR="001E41F3" w:rsidRDefault="001E41F3">
            <w:pPr>
              <w:pStyle w:val="CRCoverPage"/>
              <w:spacing w:after="0"/>
              <w:rPr>
                <w:noProof/>
                <w:sz w:val="8"/>
                <w:szCs w:val="8"/>
              </w:rPr>
            </w:pPr>
          </w:p>
        </w:tc>
      </w:tr>
      <w:tr w:rsidR="006F6DA7" w14:paraId="3E70F79C" w14:textId="77777777" w:rsidTr="00547111">
        <w:tc>
          <w:tcPr>
            <w:tcW w:w="2694" w:type="dxa"/>
            <w:gridSpan w:val="2"/>
            <w:tcBorders>
              <w:top w:val="single" w:sz="4" w:space="0" w:color="auto"/>
              <w:left w:val="single" w:sz="4" w:space="0" w:color="auto"/>
            </w:tcBorders>
          </w:tcPr>
          <w:p w14:paraId="626AC70A"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20DCE" w14:textId="6EE33F9E" w:rsidR="005F28CD" w:rsidRPr="004528CE" w:rsidRDefault="00BC2118" w:rsidP="005F28CD">
            <w:pPr>
              <w:pStyle w:val="CRCoverPage"/>
              <w:spacing w:after="0"/>
              <w:jc w:val="both"/>
            </w:pPr>
            <w:r>
              <w:rPr>
                <w:rFonts w:eastAsia="宋体"/>
                <w:lang w:eastAsia="zh-CN"/>
              </w:rPr>
              <w:t>It was agreed to support non-public network (NPN) for RAN in [RP-191563]</w:t>
            </w:r>
            <w:r w:rsidR="005F28CD">
              <w:rPr>
                <w:rFonts w:eastAsia="宋体"/>
                <w:lang w:eastAsia="zh-CN"/>
              </w:rPr>
              <w:t>,</w:t>
            </w:r>
            <w:r>
              <w:rPr>
                <w:rFonts w:eastAsia="宋体"/>
                <w:lang w:eastAsia="zh-CN"/>
              </w:rPr>
              <w:t xml:space="preserve"> </w:t>
            </w:r>
            <w:r w:rsidR="005F28CD">
              <w:rPr>
                <w:rFonts w:eastAsia="宋体"/>
                <w:lang w:eastAsia="zh-CN"/>
              </w:rPr>
              <w:t xml:space="preserve">which includes both the </w:t>
            </w:r>
            <w:r w:rsidR="005F28CD" w:rsidRPr="0083084A">
              <w:rPr>
                <w:rFonts w:eastAsia="宋体"/>
                <w:lang w:eastAsia="zh-CN"/>
              </w:rPr>
              <w:t>Stand-alone Non-Public Network (SNPN)</w:t>
            </w:r>
            <w:r w:rsidR="005F28CD">
              <w:rPr>
                <w:rFonts w:eastAsia="宋体"/>
                <w:lang w:eastAsia="zh-CN"/>
              </w:rPr>
              <w:t xml:space="preserve"> and </w:t>
            </w:r>
            <w:r w:rsidR="005F28CD" w:rsidRPr="0083084A">
              <w:rPr>
                <w:rFonts w:eastAsia="宋体"/>
                <w:lang w:eastAsia="zh-CN"/>
              </w:rPr>
              <w:t>Public network integrated NPN</w:t>
            </w:r>
            <w:r w:rsidR="005F28CD">
              <w:rPr>
                <w:rFonts w:eastAsia="宋体"/>
                <w:lang w:eastAsia="zh-CN"/>
              </w:rPr>
              <w:t xml:space="preserve">. </w:t>
            </w:r>
          </w:p>
          <w:p w14:paraId="00EEC305" w14:textId="77777777" w:rsidR="002D4A65" w:rsidRDefault="002D4A65" w:rsidP="002D4A65">
            <w:pPr>
              <w:pStyle w:val="CRCoverPage"/>
              <w:spacing w:after="0"/>
              <w:jc w:val="both"/>
              <w:rPr>
                <w:rFonts w:eastAsia="宋体"/>
                <w:lang w:eastAsia="zh-CN"/>
              </w:rPr>
            </w:pPr>
            <w:r>
              <w:rPr>
                <w:rFonts w:eastAsia="宋体"/>
                <w:lang w:eastAsia="zh-CN"/>
              </w:rPr>
              <w:t>The agreements on NPN over F1 interface during RAN3#105 meeting were s</w:t>
            </w:r>
            <w:r w:rsidRPr="00A05960">
              <w:rPr>
                <w:rFonts w:eastAsia="宋体"/>
                <w:lang w:eastAsia="zh-CN"/>
              </w:rPr>
              <w:t>umma</w:t>
            </w:r>
            <w:r>
              <w:rPr>
                <w:rFonts w:eastAsia="宋体"/>
                <w:lang w:eastAsia="zh-CN"/>
              </w:rPr>
              <w:t>rized in [</w:t>
            </w:r>
            <w:r>
              <w:rPr>
                <w:lang w:val="en-US"/>
              </w:rPr>
              <w:t>R3-194686</w:t>
            </w:r>
            <w:r>
              <w:rPr>
                <w:rFonts w:eastAsia="宋体"/>
                <w:lang w:eastAsia="zh-CN"/>
              </w:rPr>
              <w:t>].</w:t>
            </w:r>
          </w:p>
          <w:p w14:paraId="7DF879D7" w14:textId="77777777" w:rsidR="005F28CD" w:rsidRDefault="005F28CD" w:rsidP="005F28CD">
            <w:pPr>
              <w:pStyle w:val="CRCoverPage"/>
              <w:spacing w:after="0"/>
              <w:jc w:val="both"/>
              <w:rPr>
                <w:rFonts w:eastAsia="宋体"/>
                <w:lang w:eastAsia="zh-CN"/>
              </w:rPr>
            </w:pPr>
          </w:p>
          <w:p w14:paraId="407030A0" w14:textId="15E81A28" w:rsidR="000414F5" w:rsidRPr="004528CE" w:rsidRDefault="005F28CD" w:rsidP="004528CE">
            <w:pPr>
              <w:pStyle w:val="CRCoverPage"/>
              <w:spacing w:after="0"/>
              <w:jc w:val="both"/>
              <w:rPr>
                <w:rFonts w:eastAsia="宋体"/>
                <w:lang w:eastAsia="zh-CN"/>
              </w:rPr>
            </w:pPr>
            <w:r>
              <w:rPr>
                <w:rFonts w:eastAsia="宋体"/>
                <w:lang w:eastAsia="zh-CN"/>
              </w:rPr>
              <w:t>Th</w:t>
            </w:r>
            <w:r w:rsidR="002D4A65">
              <w:rPr>
                <w:rFonts w:eastAsia="宋体"/>
                <w:lang w:eastAsia="zh-CN"/>
              </w:rPr>
              <w:t>ese</w:t>
            </w:r>
            <w:r>
              <w:rPr>
                <w:rFonts w:eastAsia="宋体"/>
                <w:lang w:eastAsia="zh-CN"/>
              </w:rPr>
              <w:t xml:space="preserve"> should be captured in specifications for disaggregatred gNB</w:t>
            </w:r>
            <w:r w:rsidR="004528CE">
              <w:rPr>
                <w:rFonts w:eastAsia="宋体"/>
                <w:lang w:eastAsia="zh-CN"/>
              </w:rPr>
              <w:t>.</w:t>
            </w:r>
          </w:p>
          <w:p w14:paraId="324FE780" w14:textId="5797712D" w:rsidR="005F28CD" w:rsidRPr="006F6DA7" w:rsidRDefault="005F28CD" w:rsidP="004528CE">
            <w:pPr>
              <w:pStyle w:val="CRCoverPage"/>
              <w:spacing w:after="0"/>
              <w:jc w:val="both"/>
              <w:rPr>
                <w:i/>
                <w:noProof/>
                <w:sz w:val="12"/>
              </w:rPr>
            </w:pPr>
          </w:p>
        </w:tc>
      </w:tr>
      <w:tr w:rsidR="006F6DA7" w14:paraId="2D30CFDC" w14:textId="77777777" w:rsidTr="00547111">
        <w:tc>
          <w:tcPr>
            <w:tcW w:w="2694" w:type="dxa"/>
            <w:gridSpan w:val="2"/>
            <w:tcBorders>
              <w:left w:val="single" w:sz="4" w:space="0" w:color="auto"/>
            </w:tcBorders>
          </w:tcPr>
          <w:p w14:paraId="0ED7FAE9"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0EC16AF4" w14:textId="77777777" w:rsidR="006F6DA7" w:rsidRDefault="00A053F1" w:rsidP="006F6DA7">
            <w:pPr>
              <w:pStyle w:val="CRCoverPage"/>
              <w:spacing w:after="0"/>
              <w:rPr>
                <w:noProof/>
                <w:sz w:val="8"/>
                <w:szCs w:val="8"/>
              </w:rPr>
            </w:pPr>
            <w:r>
              <w:rPr>
                <w:noProof/>
                <w:sz w:val="8"/>
                <w:szCs w:val="8"/>
              </w:rPr>
              <w:t xml:space="preserve"> </w:t>
            </w:r>
          </w:p>
        </w:tc>
      </w:tr>
      <w:tr w:rsidR="006F6DA7" w14:paraId="77399AEE" w14:textId="77777777" w:rsidTr="00547111">
        <w:tc>
          <w:tcPr>
            <w:tcW w:w="2694" w:type="dxa"/>
            <w:gridSpan w:val="2"/>
            <w:tcBorders>
              <w:left w:val="single" w:sz="4" w:space="0" w:color="auto"/>
            </w:tcBorders>
          </w:tcPr>
          <w:p w14:paraId="44A2EDC2"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42667" w14:textId="2C0C87C2" w:rsidR="004528CE" w:rsidRDefault="004528CE" w:rsidP="004528CE">
            <w:pPr>
              <w:pStyle w:val="CRCoverPage"/>
              <w:numPr>
                <w:ilvl w:val="0"/>
                <w:numId w:val="1"/>
              </w:numPr>
              <w:spacing w:after="0"/>
              <w:rPr>
                <w:noProof/>
              </w:rPr>
            </w:pPr>
            <w:r>
              <w:rPr>
                <w:noProof/>
              </w:rPr>
              <w:t xml:space="preserve">Add defination on </w:t>
            </w:r>
            <w:r w:rsidRPr="004528CE">
              <w:rPr>
                <w:noProof/>
              </w:rPr>
              <w:t>Public network integrated NPN</w:t>
            </w:r>
            <w:r>
              <w:rPr>
                <w:noProof/>
              </w:rPr>
              <w:t xml:space="preserve"> and </w:t>
            </w:r>
            <w:r w:rsidRPr="004528CE">
              <w:rPr>
                <w:noProof/>
              </w:rPr>
              <w:t>Stand-alone Non-Public Network</w:t>
            </w:r>
            <w:r>
              <w:rPr>
                <w:noProof/>
              </w:rPr>
              <w:t>.</w:t>
            </w:r>
          </w:p>
          <w:p w14:paraId="3263448C" w14:textId="77777777" w:rsidR="006F6DA7" w:rsidRDefault="0090719D" w:rsidP="003A545B">
            <w:pPr>
              <w:pStyle w:val="CRCoverPage"/>
              <w:numPr>
                <w:ilvl w:val="0"/>
                <w:numId w:val="1"/>
              </w:numPr>
              <w:spacing w:after="0"/>
              <w:rPr>
                <w:noProof/>
              </w:rPr>
            </w:pPr>
            <w:r>
              <w:rPr>
                <w:noProof/>
              </w:rPr>
              <w:t>Add abbreviation on CAG, NID, NPN, SNPN</w:t>
            </w:r>
            <w:r w:rsidR="00C11474">
              <w:rPr>
                <w:noProof/>
              </w:rPr>
              <w:t>,</w:t>
            </w:r>
          </w:p>
          <w:p w14:paraId="25497D29" w14:textId="43855BC9" w:rsidR="0090719D" w:rsidRDefault="00A65F77" w:rsidP="003A545B">
            <w:pPr>
              <w:pStyle w:val="CRCoverPage"/>
              <w:numPr>
                <w:ilvl w:val="0"/>
                <w:numId w:val="1"/>
              </w:numPr>
              <w:spacing w:after="0"/>
              <w:rPr>
                <w:noProof/>
              </w:rPr>
            </w:pPr>
            <w:r>
              <w:rPr>
                <w:noProof/>
              </w:rPr>
              <w:t xml:space="preserve">Add </w:t>
            </w:r>
            <w:r w:rsidR="00C84851">
              <w:rPr>
                <w:noProof/>
              </w:rPr>
              <w:t>S</w:t>
            </w:r>
            <w:r>
              <w:rPr>
                <w:noProof/>
              </w:rPr>
              <w:t>NPN support</w:t>
            </w:r>
            <w:r w:rsidR="0090719D">
              <w:rPr>
                <w:noProof/>
              </w:rPr>
              <w:t xml:space="preserve"> </w:t>
            </w:r>
            <w:r w:rsidR="00F8425C">
              <w:rPr>
                <w:noProof/>
              </w:rPr>
              <w:t>information</w:t>
            </w:r>
            <w:r w:rsidR="0090719D">
              <w:rPr>
                <w:noProof/>
              </w:rPr>
              <w:t xml:space="preserve"> per PLMN in Served Cell Information IE, </w:t>
            </w:r>
            <w:r w:rsidR="0090719D" w:rsidRPr="00A423D1">
              <w:rPr>
                <w:rFonts w:eastAsia="Malgun Gothic"/>
                <w:lang w:eastAsia="zh-CN"/>
              </w:rPr>
              <w:t>Available PLMN List</w:t>
            </w:r>
            <w:r w:rsidR="0090719D">
              <w:rPr>
                <w:rFonts w:eastAsia="Malgun Gothic"/>
                <w:lang w:eastAsia="zh-CN"/>
              </w:rPr>
              <w:t xml:space="preserve"> IE, Extended </w:t>
            </w:r>
            <w:r w:rsidR="0090719D" w:rsidRPr="00A423D1">
              <w:rPr>
                <w:rFonts w:eastAsia="Malgun Gothic"/>
                <w:lang w:eastAsia="zh-CN"/>
              </w:rPr>
              <w:t>Available PLMN List</w:t>
            </w:r>
            <w:r w:rsidR="0090719D">
              <w:rPr>
                <w:rFonts w:eastAsia="Malgun Gothic"/>
                <w:lang w:eastAsia="zh-CN"/>
              </w:rPr>
              <w:t xml:space="preserve"> IE</w:t>
            </w:r>
            <w:r w:rsidR="00C11474">
              <w:rPr>
                <w:rFonts w:eastAsia="Malgun Gothic"/>
                <w:lang w:eastAsia="zh-CN"/>
              </w:rPr>
              <w:t>,</w:t>
            </w:r>
          </w:p>
          <w:p w14:paraId="0F53609E" w14:textId="77777777" w:rsidR="0090719D" w:rsidRDefault="0090719D" w:rsidP="003A545B">
            <w:pPr>
              <w:pStyle w:val="CRCoverPage"/>
              <w:numPr>
                <w:ilvl w:val="0"/>
                <w:numId w:val="1"/>
              </w:numPr>
              <w:spacing w:after="0"/>
              <w:rPr>
                <w:noProof/>
              </w:rPr>
            </w:pPr>
            <w:r>
              <w:rPr>
                <w:noProof/>
              </w:rPr>
              <w:t>Add text descriptions</w:t>
            </w:r>
            <w:r w:rsidR="00C11474">
              <w:rPr>
                <w:noProof/>
              </w:rPr>
              <w:t xml:space="preserve"> on NPN for</w:t>
            </w:r>
            <w:r>
              <w:rPr>
                <w:noProof/>
              </w:rPr>
              <w:t xml:space="preserve"> F1 setup, gNB-DU Configuration Update, gNB-CU Configuration Update, UE Context Setup </w:t>
            </w:r>
            <w:r w:rsidR="00C11474">
              <w:rPr>
                <w:noProof/>
              </w:rPr>
              <w:t>procedures,</w:t>
            </w:r>
          </w:p>
          <w:p w14:paraId="2D9639F1" w14:textId="43B19721" w:rsidR="00254158" w:rsidRDefault="00C8048C" w:rsidP="00C84851">
            <w:pPr>
              <w:pStyle w:val="CRCoverPage"/>
              <w:numPr>
                <w:ilvl w:val="0"/>
                <w:numId w:val="1"/>
              </w:numPr>
              <w:spacing w:after="0"/>
              <w:rPr>
                <w:noProof/>
              </w:rPr>
            </w:pPr>
            <w:r>
              <w:t xml:space="preserve">Add </w:t>
            </w:r>
            <w:r w:rsidRPr="00A423D1">
              <w:t>Information Element Definitions</w:t>
            </w:r>
            <w:r w:rsidR="00A65F77">
              <w:t xml:space="preserve"> on NPN Support</w:t>
            </w:r>
            <w:r>
              <w:t xml:space="preserve"> </w:t>
            </w:r>
            <w:r w:rsidR="00F8425C">
              <w:t>information</w:t>
            </w:r>
            <w:r>
              <w:t>, NID, CAG ID</w:t>
            </w:r>
            <w:r w:rsidR="00C84851">
              <w:t>.</w:t>
            </w:r>
          </w:p>
        </w:tc>
      </w:tr>
      <w:tr w:rsidR="006F6DA7" w14:paraId="7EF59A40" w14:textId="77777777" w:rsidTr="00547111">
        <w:tc>
          <w:tcPr>
            <w:tcW w:w="2694" w:type="dxa"/>
            <w:gridSpan w:val="2"/>
            <w:tcBorders>
              <w:left w:val="single" w:sz="4" w:space="0" w:color="auto"/>
            </w:tcBorders>
          </w:tcPr>
          <w:p w14:paraId="77F9882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AE85AF1" w14:textId="77777777" w:rsidR="006F6DA7" w:rsidRDefault="006F6DA7" w:rsidP="006F6DA7">
            <w:pPr>
              <w:pStyle w:val="CRCoverPage"/>
              <w:spacing w:after="0"/>
              <w:rPr>
                <w:noProof/>
                <w:sz w:val="8"/>
                <w:szCs w:val="8"/>
              </w:rPr>
            </w:pPr>
          </w:p>
        </w:tc>
      </w:tr>
      <w:tr w:rsidR="006F6DA7" w14:paraId="70846198" w14:textId="77777777" w:rsidTr="00547111">
        <w:tc>
          <w:tcPr>
            <w:tcW w:w="2694" w:type="dxa"/>
            <w:gridSpan w:val="2"/>
            <w:tcBorders>
              <w:left w:val="single" w:sz="4" w:space="0" w:color="auto"/>
              <w:bottom w:val="single" w:sz="4" w:space="0" w:color="auto"/>
            </w:tcBorders>
          </w:tcPr>
          <w:p w14:paraId="2F2B8D20"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1D27A" w14:textId="77777777" w:rsidR="00C7123D" w:rsidRDefault="003177AB" w:rsidP="005321C1">
            <w:pPr>
              <w:pStyle w:val="CRCoverPage"/>
              <w:spacing w:after="0"/>
              <w:rPr>
                <w:noProof/>
              </w:rPr>
            </w:pPr>
            <w:r>
              <w:rPr>
                <w:noProof/>
              </w:rPr>
              <w:t>NPN is not supported in case of disaggregated gNB.</w:t>
            </w:r>
          </w:p>
        </w:tc>
      </w:tr>
      <w:tr w:rsidR="006F6DA7" w14:paraId="3E0913AF" w14:textId="77777777" w:rsidTr="00547111">
        <w:tc>
          <w:tcPr>
            <w:tcW w:w="2694" w:type="dxa"/>
            <w:gridSpan w:val="2"/>
          </w:tcPr>
          <w:p w14:paraId="21A0E4CE" w14:textId="77777777" w:rsidR="006F6DA7" w:rsidRDefault="006F6DA7" w:rsidP="006F6DA7">
            <w:pPr>
              <w:pStyle w:val="CRCoverPage"/>
              <w:spacing w:after="0"/>
              <w:rPr>
                <w:b/>
                <w:i/>
                <w:noProof/>
                <w:sz w:val="8"/>
                <w:szCs w:val="8"/>
              </w:rPr>
            </w:pPr>
          </w:p>
        </w:tc>
        <w:tc>
          <w:tcPr>
            <w:tcW w:w="6946" w:type="dxa"/>
            <w:gridSpan w:val="9"/>
          </w:tcPr>
          <w:p w14:paraId="34766B8F" w14:textId="77777777" w:rsidR="006F6DA7" w:rsidRDefault="006F6DA7" w:rsidP="006F6DA7">
            <w:pPr>
              <w:pStyle w:val="CRCoverPage"/>
              <w:spacing w:after="0"/>
              <w:rPr>
                <w:noProof/>
                <w:sz w:val="8"/>
                <w:szCs w:val="8"/>
              </w:rPr>
            </w:pPr>
          </w:p>
        </w:tc>
      </w:tr>
      <w:tr w:rsidR="006F6DA7" w14:paraId="5A22E9FD" w14:textId="77777777" w:rsidTr="00547111">
        <w:tc>
          <w:tcPr>
            <w:tcW w:w="2694" w:type="dxa"/>
            <w:gridSpan w:val="2"/>
            <w:tcBorders>
              <w:top w:val="single" w:sz="4" w:space="0" w:color="auto"/>
              <w:left w:val="single" w:sz="4" w:space="0" w:color="auto"/>
            </w:tcBorders>
          </w:tcPr>
          <w:p w14:paraId="7D44E608"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9A95B" w14:textId="18B2A1B0" w:rsidR="006F6DA7" w:rsidRDefault="003177AB" w:rsidP="00DE0FA8">
            <w:pPr>
              <w:pStyle w:val="CRCoverPage"/>
              <w:spacing w:after="0"/>
              <w:ind w:left="100"/>
              <w:rPr>
                <w:noProof/>
              </w:rPr>
            </w:pPr>
            <w:r>
              <w:rPr>
                <w:noProof/>
              </w:rPr>
              <w:t xml:space="preserve">3.1, </w:t>
            </w:r>
            <w:r w:rsidR="00714C98">
              <w:rPr>
                <w:noProof/>
              </w:rPr>
              <w:t>3.2, 8.2.3, 8.2.4,</w:t>
            </w:r>
            <w:r w:rsidR="00254158">
              <w:rPr>
                <w:noProof/>
              </w:rPr>
              <w:t xml:space="preserve"> 8.2.5, 9.2.2.1, 9.3.1.10, 9.3.1.65, 9.3.1.76</w:t>
            </w:r>
          </w:p>
        </w:tc>
      </w:tr>
      <w:tr w:rsidR="006F6DA7" w14:paraId="361B2AFE" w14:textId="77777777" w:rsidTr="00547111">
        <w:tc>
          <w:tcPr>
            <w:tcW w:w="2694" w:type="dxa"/>
            <w:gridSpan w:val="2"/>
            <w:tcBorders>
              <w:left w:val="single" w:sz="4" w:space="0" w:color="auto"/>
            </w:tcBorders>
          </w:tcPr>
          <w:p w14:paraId="08777843"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4D64A6" w14:textId="77777777" w:rsidR="006F6DA7" w:rsidRDefault="006F6DA7" w:rsidP="006F6DA7">
            <w:pPr>
              <w:pStyle w:val="CRCoverPage"/>
              <w:spacing w:after="0"/>
              <w:rPr>
                <w:noProof/>
                <w:sz w:val="8"/>
                <w:szCs w:val="8"/>
              </w:rPr>
            </w:pPr>
          </w:p>
        </w:tc>
      </w:tr>
      <w:tr w:rsidR="006F6DA7" w14:paraId="5F637566" w14:textId="77777777" w:rsidTr="00547111">
        <w:tc>
          <w:tcPr>
            <w:tcW w:w="2694" w:type="dxa"/>
            <w:gridSpan w:val="2"/>
            <w:tcBorders>
              <w:left w:val="single" w:sz="4" w:space="0" w:color="auto"/>
            </w:tcBorders>
          </w:tcPr>
          <w:p w14:paraId="4B4D2153"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0438D4"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050863" w14:textId="77777777" w:rsidR="006F6DA7" w:rsidRDefault="006F6DA7" w:rsidP="006F6DA7">
            <w:pPr>
              <w:pStyle w:val="CRCoverPage"/>
              <w:spacing w:after="0"/>
              <w:jc w:val="center"/>
              <w:rPr>
                <w:b/>
                <w:caps/>
                <w:noProof/>
              </w:rPr>
            </w:pPr>
            <w:r>
              <w:rPr>
                <w:b/>
                <w:caps/>
                <w:noProof/>
              </w:rPr>
              <w:t>N</w:t>
            </w:r>
          </w:p>
        </w:tc>
        <w:tc>
          <w:tcPr>
            <w:tcW w:w="2977" w:type="dxa"/>
            <w:gridSpan w:val="4"/>
          </w:tcPr>
          <w:p w14:paraId="761FA2F7"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BD83D" w14:textId="77777777" w:rsidR="006F6DA7" w:rsidRDefault="006F6DA7" w:rsidP="006F6DA7">
            <w:pPr>
              <w:pStyle w:val="CRCoverPage"/>
              <w:spacing w:after="0"/>
              <w:ind w:left="99"/>
              <w:rPr>
                <w:noProof/>
              </w:rPr>
            </w:pPr>
          </w:p>
        </w:tc>
      </w:tr>
      <w:tr w:rsidR="006F6DA7" w14:paraId="41C38D03" w14:textId="77777777" w:rsidTr="00547111">
        <w:tc>
          <w:tcPr>
            <w:tcW w:w="2694" w:type="dxa"/>
            <w:gridSpan w:val="2"/>
            <w:tcBorders>
              <w:left w:val="single" w:sz="4" w:space="0" w:color="auto"/>
            </w:tcBorders>
          </w:tcPr>
          <w:p w14:paraId="059BB0B6"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D6E3C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C07FB" w14:textId="77777777" w:rsidR="006F6DA7" w:rsidRDefault="00CA3EDD" w:rsidP="006F6DA7">
            <w:pPr>
              <w:pStyle w:val="CRCoverPage"/>
              <w:spacing w:after="0"/>
              <w:jc w:val="center"/>
              <w:rPr>
                <w:b/>
                <w:caps/>
                <w:noProof/>
              </w:rPr>
            </w:pPr>
            <w:r>
              <w:rPr>
                <w:b/>
                <w:caps/>
                <w:noProof/>
              </w:rPr>
              <w:t>X</w:t>
            </w:r>
          </w:p>
        </w:tc>
        <w:tc>
          <w:tcPr>
            <w:tcW w:w="2977" w:type="dxa"/>
            <w:gridSpan w:val="4"/>
          </w:tcPr>
          <w:p w14:paraId="0FFAE9C0"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2D1170" w14:textId="687D2E4E" w:rsidR="0042615A" w:rsidRDefault="0042615A" w:rsidP="0042615A">
            <w:pPr>
              <w:pStyle w:val="CRCoverPage"/>
              <w:spacing w:after="0"/>
              <w:ind w:left="99"/>
              <w:rPr>
                <w:noProof/>
              </w:rPr>
            </w:pPr>
            <w:r>
              <w:rPr>
                <w:noProof/>
              </w:rPr>
              <w:t xml:space="preserve">TS </w:t>
            </w:r>
            <w:r>
              <w:rPr>
                <w:noProof/>
              </w:rPr>
              <w:t>38.413</w:t>
            </w:r>
            <w:r>
              <w:rPr>
                <w:noProof/>
              </w:rPr>
              <w:t xml:space="preserve"> CR </w:t>
            </w:r>
            <w:r>
              <w:rPr>
                <w:noProof/>
              </w:rPr>
              <w:t>0271</w:t>
            </w:r>
          </w:p>
          <w:p w14:paraId="0A5FFF25" w14:textId="1DDB0EA3" w:rsidR="0042615A" w:rsidRDefault="0042615A" w:rsidP="0042615A">
            <w:pPr>
              <w:pStyle w:val="CRCoverPage"/>
              <w:spacing w:after="0"/>
              <w:ind w:left="99"/>
              <w:rPr>
                <w:noProof/>
              </w:rPr>
            </w:pPr>
            <w:r>
              <w:rPr>
                <w:noProof/>
              </w:rPr>
              <w:t xml:space="preserve">TS </w:t>
            </w:r>
            <w:r>
              <w:rPr>
                <w:noProof/>
              </w:rPr>
              <w:t>38.423</w:t>
            </w:r>
            <w:r>
              <w:rPr>
                <w:noProof/>
              </w:rPr>
              <w:t xml:space="preserve"> CR</w:t>
            </w:r>
            <w:r>
              <w:rPr>
                <w:noProof/>
              </w:rPr>
              <w:tab/>
              <w:t>0256</w:t>
            </w:r>
          </w:p>
          <w:p w14:paraId="32B474B5" w14:textId="3D543A6E" w:rsidR="008B4666" w:rsidRDefault="008B4666" w:rsidP="008B4666">
            <w:pPr>
              <w:pStyle w:val="CRCoverPage"/>
              <w:spacing w:after="0"/>
              <w:ind w:left="99"/>
              <w:rPr>
                <w:noProof/>
              </w:rPr>
            </w:pPr>
            <w:r>
              <w:rPr>
                <w:noProof/>
              </w:rPr>
              <w:t>TS 38.4</w:t>
            </w:r>
            <w:r>
              <w:rPr>
                <w:noProof/>
              </w:rPr>
              <w:t>6</w:t>
            </w:r>
            <w:r>
              <w:rPr>
                <w:noProof/>
              </w:rPr>
              <w:t>3 CR</w:t>
            </w:r>
            <w:r>
              <w:rPr>
                <w:noProof/>
              </w:rPr>
              <w:tab/>
              <w:t>0</w:t>
            </w:r>
            <w:r>
              <w:rPr>
                <w:noProof/>
              </w:rPr>
              <w:t>170</w:t>
            </w:r>
            <w:bookmarkStart w:id="2" w:name="_GoBack"/>
            <w:bookmarkEnd w:id="2"/>
          </w:p>
          <w:p w14:paraId="27E61BC1" w14:textId="033E6729" w:rsidR="006F6DA7" w:rsidRPr="008B4666" w:rsidRDefault="006F6DA7" w:rsidP="006F6DA7">
            <w:pPr>
              <w:pStyle w:val="CRCoverPage"/>
              <w:spacing w:after="0"/>
              <w:ind w:left="99"/>
              <w:rPr>
                <w:noProof/>
              </w:rPr>
            </w:pPr>
          </w:p>
        </w:tc>
      </w:tr>
      <w:tr w:rsidR="006F6DA7" w14:paraId="5D1F43B3" w14:textId="77777777" w:rsidTr="00547111">
        <w:tc>
          <w:tcPr>
            <w:tcW w:w="2694" w:type="dxa"/>
            <w:gridSpan w:val="2"/>
            <w:tcBorders>
              <w:left w:val="single" w:sz="4" w:space="0" w:color="auto"/>
            </w:tcBorders>
          </w:tcPr>
          <w:p w14:paraId="06057406"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0CC0B"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08EDF" w14:textId="77777777" w:rsidR="006F6DA7" w:rsidRDefault="00CA3EDD" w:rsidP="006F6DA7">
            <w:pPr>
              <w:pStyle w:val="CRCoverPage"/>
              <w:spacing w:after="0"/>
              <w:jc w:val="center"/>
              <w:rPr>
                <w:b/>
                <w:caps/>
                <w:noProof/>
              </w:rPr>
            </w:pPr>
            <w:r>
              <w:rPr>
                <w:b/>
                <w:caps/>
                <w:noProof/>
              </w:rPr>
              <w:t>X</w:t>
            </w:r>
          </w:p>
        </w:tc>
        <w:tc>
          <w:tcPr>
            <w:tcW w:w="2977" w:type="dxa"/>
            <w:gridSpan w:val="4"/>
          </w:tcPr>
          <w:p w14:paraId="3BD5E8C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5056D1" w14:textId="72CED140" w:rsidR="006F6DA7" w:rsidRDefault="006F6DA7" w:rsidP="006F6DA7">
            <w:pPr>
              <w:pStyle w:val="CRCoverPage"/>
              <w:spacing w:after="0"/>
              <w:ind w:left="99"/>
              <w:rPr>
                <w:noProof/>
              </w:rPr>
            </w:pPr>
          </w:p>
        </w:tc>
      </w:tr>
      <w:tr w:rsidR="006F6DA7" w14:paraId="2F7A4DEC" w14:textId="77777777" w:rsidTr="00547111">
        <w:tc>
          <w:tcPr>
            <w:tcW w:w="2694" w:type="dxa"/>
            <w:gridSpan w:val="2"/>
            <w:tcBorders>
              <w:left w:val="single" w:sz="4" w:space="0" w:color="auto"/>
            </w:tcBorders>
          </w:tcPr>
          <w:p w14:paraId="13751793"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2B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8456D" w14:textId="77777777" w:rsidR="006F6DA7" w:rsidRDefault="00CA3EDD" w:rsidP="006F6DA7">
            <w:pPr>
              <w:pStyle w:val="CRCoverPage"/>
              <w:spacing w:after="0"/>
              <w:jc w:val="center"/>
              <w:rPr>
                <w:b/>
                <w:caps/>
                <w:noProof/>
              </w:rPr>
            </w:pPr>
            <w:r>
              <w:rPr>
                <w:b/>
                <w:caps/>
                <w:noProof/>
              </w:rPr>
              <w:t>X</w:t>
            </w:r>
          </w:p>
        </w:tc>
        <w:tc>
          <w:tcPr>
            <w:tcW w:w="2977" w:type="dxa"/>
            <w:gridSpan w:val="4"/>
          </w:tcPr>
          <w:p w14:paraId="1DDC2444"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680AFD" w14:textId="052EE333" w:rsidR="006F6DA7" w:rsidRDefault="006F6DA7" w:rsidP="006F6DA7">
            <w:pPr>
              <w:pStyle w:val="CRCoverPage"/>
              <w:spacing w:after="0"/>
              <w:ind w:left="99"/>
              <w:rPr>
                <w:noProof/>
              </w:rPr>
            </w:pPr>
          </w:p>
        </w:tc>
      </w:tr>
      <w:tr w:rsidR="006F6DA7" w14:paraId="278397E0" w14:textId="77777777" w:rsidTr="008863B9">
        <w:tc>
          <w:tcPr>
            <w:tcW w:w="2694" w:type="dxa"/>
            <w:gridSpan w:val="2"/>
            <w:tcBorders>
              <w:left w:val="single" w:sz="4" w:space="0" w:color="auto"/>
            </w:tcBorders>
          </w:tcPr>
          <w:p w14:paraId="020C318D"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28D5A765" w14:textId="77777777" w:rsidR="006F6DA7" w:rsidRDefault="006F6DA7" w:rsidP="006F6DA7">
            <w:pPr>
              <w:pStyle w:val="CRCoverPage"/>
              <w:spacing w:after="0"/>
              <w:rPr>
                <w:noProof/>
              </w:rPr>
            </w:pPr>
          </w:p>
        </w:tc>
      </w:tr>
      <w:tr w:rsidR="006F6DA7" w14:paraId="78DD4362" w14:textId="77777777" w:rsidTr="008863B9">
        <w:tc>
          <w:tcPr>
            <w:tcW w:w="2694" w:type="dxa"/>
            <w:gridSpan w:val="2"/>
            <w:tcBorders>
              <w:left w:val="single" w:sz="4" w:space="0" w:color="auto"/>
              <w:bottom w:val="single" w:sz="4" w:space="0" w:color="auto"/>
            </w:tcBorders>
          </w:tcPr>
          <w:p w14:paraId="7E66301B"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83CE" w14:textId="77777777" w:rsidR="006F6DA7" w:rsidRDefault="006F6DA7" w:rsidP="006F6DA7">
            <w:pPr>
              <w:pStyle w:val="CRCoverPage"/>
              <w:spacing w:after="0"/>
              <w:ind w:left="100"/>
              <w:rPr>
                <w:noProof/>
              </w:rPr>
            </w:pPr>
          </w:p>
        </w:tc>
      </w:tr>
      <w:tr w:rsidR="006F6DA7" w:rsidRPr="008863B9" w14:paraId="43785078" w14:textId="77777777" w:rsidTr="008863B9">
        <w:tc>
          <w:tcPr>
            <w:tcW w:w="2694" w:type="dxa"/>
            <w:gridSpan w:val="2"/>
            <w:tcBorders>
              <w:top w:val="single" w:sz="4" w:space="0" w:color="auto"/>
              <w:bottom w:val="single" w:sz="4" w:space="0" w:color="auto"/>
            </w:tcBorders>
          </w:tcPr>
          <w:p w14:paraId="5B6F06B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61FEC9" w14:textId="77777777" w:rsidR="006F6DA7" w:rsidRPr="008863B9" w:rsidRDefault="006F6DA7" w:rsidP="006F6DA7">
            <w:pPr>
              <w:pStyle w:val="CRCoverPage"/>
              <w:spacing w:after="0"/>
              <w:ind w:left="100"/>
              <w:rPr>
                <w:noProof/>
                <w:sz w:val="8"/>
                <w:szCs w:val="8"/>
              </w:rPr>
            </w:pPr>
          </w:p>
        </w:tc>
      </w:tr>
      <w:tr w:rsidR="006F6DA7" w14:paraId="3F03F58C" w14:textId="77777777" w:rsidTr="008863B9">
        <w:tc>
          <w:tcPr>
            <w:tcW w:w="2694" w:type="dxa"/>
            <w:gridSpan w:val="2"/>
            <w:tcBorders>
              <w:top w:val="single" w:sz="4" w:space="0" w:color="auto"/>
              <w:left w:val="single" w:sz="4" w:space="0" w:color="auto"/>
              <w:bottom w:val="single" w:sz="4" w:space="0" w:color="auto"/>
            </w:tcBorders>
          </w:tcPr>
          <w:p w14:paraId="79B3D133"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D87EB" w14:textId="77777777" w:rsidR="006F6DA7" w:rsidRDefault="006F6DA7" w:rsidP="006F6DA7">
            <w:pPr>
              <w:pStyle w:val="CRCoverPage"/>
              <w:spacing w:after="0"/>
              <w:ind w:left="100"/>
              <w:rPr>
                <w:noProof/>
              </w:rPr>
            </w:pPr>
          </w:p>
        </w:tc>
      </w:tr>
    </w:tbl>
    <w:p w14:paraId="15EFD807" w14:textId="77777777" w:rsidR="001E41F3" w:rsidRDefault="001E41F3">
      <w:pPr>
        <w:pStyle w:val="CRCoverPage"/>
        <w:spacing w:after="0"/>
        <w:rPr>
          <w:noProof/>
          <w:sz w:val="8"/>
          <w:szCs w:val="8"/>
        </w:rPr>
      </w:pPr>
    </w:p>
    <w:p w14:paraId="2D3F38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FB0DAD" w14:textId="77777777" w:rsidR="009C48D8" w:rsidRDefault="00BD0BDB" w:rsidP="00BD0BDB">
      <w:pPr>
        <w:pStyle w:val="FirstChange"/>
      </w:pPr>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14:paraId="37485FD8" w14:textId="77777777" w:rsidR="003177AB" w:rsidRPr="00A423D1" w:rsidRDefault="003177AB" w:rsidP="003177AB">
      <w:pPr>
        <w:pStyle w:val="2"/>
      </w:pPr>
      <w:bookmarkStart w:id="3" w:name="_Toc14044284"/>
      <w:bookmarkStart w:id="4" w:name="_Toc14044285"/>
      <w:r w:rsidRPr="00A423D1">
        <w:t>3.1</w:t>
      </w:r>
      <w:r w:rsidRPr="00A423D1">
        <w:tab/>
        <w:t>Definitions</w:t>
      </w:r>
      <w:bookmarkEnd w:id="3"/>
    </w:p>
    <w:p w14:paraId="6E91AB92" w14:textId="77777777" w:rsidR="003177AB" w:rsidRPr="00A423D1" w:rsidRDefault="003177AB" w:rsidP="003177AB">
      <w:r w:rsidRPr="00A423D1">
        <w:rPr>
          <w:b/>
        </w:rPr>
        <w:t xml:space="preserve">elementary procedure: </w:t>
      </w:r>
      <w:r w:rsidRPr="00A423D1">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656FF287" w14:textId="77777777" w:rsidR="003177AB" w:rsidRPr="00A423D1" w:rsidRDefault="003177AB" w:rsidP="003177AB">
      <w:r w:rsidRPr="00A423D1">
        <w:t>An EP consists of an initiating message and possibly a response message. Two kinds of EPs are used:</w:t>
      </w:r>
    </w:p>
    <w:p w14:paraId="12B813DD" w14:textId="77777777" w:rsidR="003177AB" w:rsidRPr="00A423D1" w:rsidRDefault="003177AB" w:rsidP="003177AB">
      <w:pPr>
        <w:pStyle w:val="B1"/>
      </w:pPr>
      <w:r w:rsidRPr="00A423D1">
        <w:t>-</w:t>
      </w:r>
      <w:r w:rsidRPr="00A423D1">
        <w:tab/>
      </w:r>
      <w:r w:rsidRPr="00A423D1">
        <w:rPr>
          <w:b/>
        </w:rPr>
        <w:t xml:space="preserve">Class 1: </w:t>
      </w:r>
      <w:r w:rsidRPr="00A423D1">
        <w:t>Elementary Procedures with response (success and/or failure).</w:t>
      </w:r>
    </w:p>
    <w:p w14:paraId="3ADED190" w14:textId="77777777" w:rsidR="003177AB" w:rsidRPr="00A423D1" w:rsidRDefault="003177AB" w:rsidP="003177AB">
      <w:pPr>
        <w:pStyle w:val="B1"/>
      </w:pPr>
      <w:r w:rsidRPr="00A423D1">
        <w:t>-</w:t>
      </w:r>
      <w:r w:rsidRPr="00A423D1">
        <w:tab/>
      </w:r>
      <w:r w:rsidRPr="00A423D1">
        <w:rPr>
          <w:b/>
        </w:rPr>
        <w:t xml:space="preserve">Class 2: </w:t>
      </w:r>
      <w:r w:rsidRPr="00A423D1">
        <w:t>Elementary Procedures without response.</w:t>
      </w:r>
    </w:p>
    <w:p w14:paraId="111A57B5" w14:textId="77777777" w:rsidR="003177AB" w:rsidRPr="00A423D1" w:rsidRDefault="003177AB" w:rsidP="003177AB">
      <w:r w:rsidRPr="00A423D1">
        <w:t>For Class 1 EPs, the types of responses can be as follows:</w:t>
      </w:r>
    </w:p>
    <w:p w14:paraId="3AA37ECA" w14:textId="77777777" w:rsidR="003177AB" w:rsidRPr="00A423D1" w:rsidRDefault="003177AB" w:rsidP="003177AB">
      <w:pPr>
        <w:pStyle w:val="B1"/>
      </w:pPr>
      <w:r w:rsidRPr="00A423D1">
        <w:t>Successful:</w:t>
      </w:r>
    </w:p>
    <w:p w14:paraId="2D43E287" w14:textId="77777777" w:rsidR="003177AB" w:rsidRPr="00A423D1" w:rsidRDefault="003177AB" w:rsidP="003177AB">
      <w:pPr>
        <w:pStyle w:val="B2"/>
      </w:pPr>
      <w:r w:rsidRPr="00A423D1">
        <w:t>-</w:t>
      </w:r>
      <w:r w:rsidRPr="00A423D1">
        <w:tab/>
        <w:t>A signalling message explicitly indicates that the elementary procedure successfully completed with the receipt of the response.</w:t>
      </w:r>
    </w:p>
    <w:p w14:paraId="20561209" w14:textId="77777777" w:rsidR="003177AB" w:rsidRPr="00A423D1" w:rsidRDefault="003177AB" w:rsidP="003177AB">
      <w:pPr>
        <w:pStyle w:val="B1"/>
      </w:pPr>
      <w:r w:rsidRPr="00A423D1">
        <w:t>Unsuccessful:</w:t>
      </w:r>
    </w:p>
    <w:p w14:paraId="20FEB791" w14:textId="77777777" w:rsidR="003177AB" w:rsidRPr="00A423D1" w:rsidRDefault="003177AB" w:rsidP="003177AB">
      <w:pPr>
        <w:pStyle w:val="B2"/>
      </w:pPr>
      <w:r w:rsidRPr="00A423D1">
        <w:t>-</w:t>
      </w:r>
      <w:r w:rsidRPr="00A423D1">
        <w:tab/>
        <w:t>A signalling message explicitly indicates that the EP failed.</w:t>
      </w:r>
    </w:p>
    <w:p w14:paraId="66D4F669" w14:textId="77777777" w:rsidR="003177AB" w:rsidRPr="00A423D1" w:rsidRDefault="003177AB" w:rsidP="003177AB">
      <w:pPr>
        <w:pStyle w:val="B2"/>
      </w:pPr>
      <w:r w:rsidRPr="00A423D1">
        <w:t>-</w:t>
      </w:r>
      <w:r w:rsidRPr="00A423D1">
        <w:tab/>
        <w:t>On time supervision expiry (i.e., absence of expected response).</w:t>
      </w:r>
    </w:p>
    <w:p w14:paraId="12FE17F4" w14:textId="77777777" w:rsidR="003177AB" w:rsidRPr="00A423D1" w:rsidRDefault="003177AB" w:rsidP="003177AB">
      <w:pPr>
        <w:pStyle w:val="B1"/>
      </w:pPr>
      <w:r w:rsidRPr="00A423D1">
        <w:t>Successful and Unsuccessful:</w:t>
      </w:r>
    </w:p>
    <w:p w14:paraId="38E99E25" w14:textId="77777777" w:rsidR="003177AB" w:rsidRPr="00A423D1" w:rsidRDefault="003177AB" w:rsidP="003177AB">
      <w:pPr>
        <w:pStyle w:val="B2"/>
      </w:pPr>
      <w:r w:rsidRPr="00A423D1">
        <w:t>-</w:t>
      </w:r>
      <w:r w:rsidRPr="00A423D1">
        <w:tab/>
        <w:t>One signalling message reports both successful and unsuccessful outcome for the different included requests. The response message used is the one defined for successful outcome.</w:t>
      </w:r>
    </w:p>
    <w:p w14:paraId="7564B540" w14:textId="77777777" w:rsidR="003177AB" w:rsidRPr="00A423D1" w:rsidRDefault="003177AB" w:rsidP="003177AB">
      <w:r w:rsidRPr="00A423D1">
        <w:t>Class 2 EPs are considered always successful.</w:t>
      </w:r>
    </w:p>
    <w:p w14:paraId="338A40DA" w14:textId="77777777" w:rsidR="003177AB" w:rsidRPr="00A423D1" w:rsidRDefault="003177AB" w:rsidP="003177AB">
      <w:r w:rsidRPr="00A423D1">
        <w:rPr>
          <w:b/>
          <w:bCs/>
        </w:rPr>
        <w:t>EN-DC operation:</w:t>
      </w:r>
      <w:r w:rsidRPr="00A423D1">
        <w:t xml:space="preserve"> Used in this specification when the F1AP is applied for gNB-CU and gNB-DU in E-UTRAN.</w:t>
      </w:r>
    </w:p>
    <w:p w14:paraId="59E6B48D" w14:textId="77777777" w:rsidR="003177AB" w:rsidRPr="00A423D1" w:rsidRDefault="003177AB" w:rsidP="003177AB">
      <w:pPr>
        <w:rPr>
          <w:bCs/>
        </w:rPr>
      </w:pPr>
      <w:r w:rsidRPr="00A423D1">
        <w:rPr>
          <w:b/>
          <w:bCs/>
        </w:rPr>
        <w:t>gNB:</w:t>
      </w:r>
      <w:r w:rsidRPr="00A423D1">
        <w:rPr>
          <w:bCs/>
        </w:rPr>
        <w:t xml:space="preserve"> as defined in TS 38.300 [6].</w:t>
      </w:r>
    </w:p>
    <w:p w14:paraId="02A95866" w14:textId="77777777" w:rsidR="003177AB" w:rsidRPr="00A423D1" w:rsidRDefault="003177AB" w:rsidP="003177AB">
      <w:pPr>
        <w:rPr>
          <w:bCs/>
        </w:rPr>
      </w:pPr>
      <w:r w:rsidRPr="00A423D1">
        <w:rPr>
          <w:b/>
          <w:bCs/>
        </w:rPr>
        <w:t>gNB-CU:</w:t>
      </w:r>
      <w:r w:rsidRPr="00A423D1">
        <w:rPr>
          <w:bCs/>
        </w:rPr>
        <w:t xml:space="preserve"> as defined in TS 38.401 [4].</w:t>
      </w:r>
    </w:p>
    <w:p w14:paraId="35B0E5FF" w14:textId="77777777" w:rsidR="003177AB" w:rsidRPr="00A423D1" w:rsidRDefault="003177AB" w:rsidP="003177AB">
      <w:r w:rsidRPr="00A423D1">
        <w:rPr>
          <w:rFonts w:eastAsia="Batang"/>
          <w:b/>
          <w:bCs/>
        </w:rPr>
        <w:t>gNB-CU</w:t>
      </w:r>
      <w:r w:rsidRPr="00A423D1">
        <w:rPr>
          <w:b/>
          <w:bCs/>
        </w:rPr>
        <w:t xml:space="preserve"> UE F1AP ID:</w:t>
      </w:r>
      <w:r w:rsidRPr="00A423D1">
        <w:t xml:space="preserve"> as defined in TS 38.401 [4].</w:t>
      </w:r>
    </w:p>
    <w:p w14:paraId="5E74302B" w14:textId="77777777" w:rsidR="003177AB" w:rsidRPr="00A423D1" w:rsidRDefault="003177AB" w:rsidP="003177AB">
      <w:pPr>
        <w:rPr>
          <w:bCs/>
        </w:rPr>
      </w:pPr>
      <w:r w:rsidRPr="00A423D1">
        <w:rPr>
          <w:b/>
          <w:bCs/>
        </w:rPr>
        <w:t>gNB-DU:</w:t>
      </w:r>
      <w:r w:rsidRPr="00A423D1">
        <w:rPr>
          <w:bCs/>
        </w:rPr>
        <w:t xml:space="preserve"> as defined in TS 38.401 [4].</w:t>
      </w:r>
    </w:p>
    <w:p w14:paraId="2A68CBDF" w14:textId="77777777" w:rsidR="003177AB" w:rsidRPr="00A423D1" w:rsidRDefault="003177AB" w:rsidP="003177AB">
      <w:r w:rsidRPr="00A423D1">
        <w:rPr>
          <w:b/>
        </w:rPr>
        <w:t>gNB-DU UE F1AP ID:</w:t>
      </w:r>
      <w:r w:rsidRPr="00A423D1">
        <w:t xml:space="preserve"> as defined in TS 38.401 [4].</w:t>
      </w:r>
    </w:p>
    <w:p w14:paraId="1161F338" w14:textId="77777777" w:rsidR="003177AB" w:rsidRPr="00A423D1" w:rsidRDefault="003177AB" w:rsidP="003177AB">
      <w:pPr>
        <w:rPr>
          <w:bCs/>
        </w:rPr>
      </w:pPr>
      <w:r w:rsidRPr="00A423D1">
        <w:rPr>
          <w:b/>
          <w:bCs/>
        </w:rPr>
        <w:t>en-gNB:</w:t>
      </w:r>
      <w:r w:rsidRPr="00A423D1">
        <w:rPr>
          <w:bCs/>
        </w:rPr>
        <w:t xml:space="preserve"> as defined in TS 37.340 [7].</w:t>
      </w:r>
    </w:p>
    <w:p w14:paraId="75BC7093" w14:textId="77777777" w:rsidR="003177AB" w:rsidRPr="00A423D1" w:rsidRDefault="003177AB" w:rsidP="003177AB">
      <w:r w:rsidRPr="00A423D1">
        <w:rPr>
          <w:b/>
          <w:bCs/>
        </w:rPr>
        <w:t>UE-associated signalling:</w:t>
      </w:r>
      <w:r w:rsidRPr="00A423D1">
        <w:t xml:space="preserve"> When F1AP messages associated to one UE uses the UE-associated logical F1-connection for association of the message to the UE in gNB-DU and gNB-CU.</w:t>
      </w:r>
    </w:p>
    <w:p w14:paraId="5937B14F" w14:textId="77777777" w:rsidR="003177AB" w:rsidRPr="00A423D1" w:rsidRDefault="003177AB" w:rsidP="003177AB">
      <w:pPr>
        <w:rPr>
          <w:bCs/>
        </w:rPr>
      </w:pPr>
      <w:r w:rsidRPr="00A423D1">
        <w:rPr>
          <w:b/>
          <w:bCs/>
        </w:rPr>
        <w:t>UE-associated logical F1-connection</w:t>
      </w:r>
      <w:r w:rsidRPr="00A423D1">
        <w:rPr>
          <w:b/>
        </w:rPr>
        <w:t xml:space="preserve">: </w:t>
      </w:r>
      <w:r w:rsidRPr="00A423D1">
        <w:rPr>
          <w:bCs/>
        </w:rPr>
        <w:t xml:space="preserve">The UE-associated logical F1-connection uses the identities </w:t>
      </w:r>
      <w:r w:rsidRPr="00A423D1">
        <w:rPr>
          <w:rFonts w:eastAsia="Batang"/>
          <w:bCs/>
          <w:i/>
        </w:rPr>
        <w:t>GNB-CU</w:t>
      </w:r>
      <w:r w:rsidRPr="00A423D1">
        <w:rPr>
          <w:bCs/>
          <w:i/>
        </w:rPr>
        <w:t xml:space="preserve"> UE F1AP ID</w:t>
      </w:r>
      <w:r w:rsidRPr="00A423D1">
        <w:rPr>
          <w:bCs/>
        </w:rPr>
        <w:t xml:space="preserve"> and </w:t>
      </w:r>
      <w:r w:rsidRPr="00A423D1">
        <w:rPr>
          <w:bCs/>
          <w:i/>
        </w:rPr>
        <w:t xml:space="preserve">GNB-DU UE F1AP ID </w:t>
      </w:r>
      <w:r w:rsidRPr="00A423D1">
        <w:rPr>
          <w:bCs/>
        </w:rPr>
        <w:t>according to the definition in TS 38.401 [4]. For a received UE associated F1AP message the</w:t>
      </w:r>
      <w:r w:rsidRPr="00A423D1">
        <w:rPr>
          <w:i/>
          <w:iCs/>
        </w:rPr>
        <w:t xml:space="preserve"> </w:t>
      </w:r>
      <w:r w:rsidRPr="00A423D1">
        <w:t xml:space="preserve">gNB-CU identifies </w:t>
      </w:r>
      <w:r w:rsidRPr="00A423D1">
        <w:rPr>
          <w:bCs/>
        </w:rPr>
        <w:t>the</w:t>
      </w:r>
      <w:r w:rsidRPr="00A423D1">
        <w:t xml:space="preserve"> associated UE based on the </w:t>
      </w:r>
      <w:r w:rsidRPr="00A423D1">
        <w:rPr>
          <w:rFonts w:eastAsia="Batang"/>
          <w:bCs/>
          <w:i/>
        </w:rPr>
        <w:t>GNB-CU</w:t>
      </w:r>
      <w:r w:rsidRPr="00A423D1">
        <w:rPr>
          <w:bCs/>
          <w:i/>
        </w:rPr>
        <w:t xml:space="preserve"> UE F1AP ID</w:t>
      </w:r>
      <w:r w:rsidRPr="00A423D1">
        <w:rPr>
          <w:i/>
          <w:iCs/>
        </w:rPr>
        <w:t xml:space="preserve"> </w:t>
      </w:r>
      <w:r w:rsidRPr="00A423D1">
        <w:t xml:space="preserve">IE and the gNB-DU identifies the associated UE based on the </w:t>
      </w:r>
      <w:r w:rsidRPr="00A423D1">
        <w:rPr>
          <w:bCs/>
          <w:i/>
        </w:rPr>
        <w:t xml:space="preserve">GNB-DU UE F1AP ID </w:t>
      </w:r>
      <w:r w:rsidRPr="00A423D1">
        <w:rPr>
          <w:bCs/>
        </w:rPr>
        <w:t>IE</w:t>
      </w:r>
      <w:r w:rsidRPr="00A423D1">
        <w:rPr>
          <w:i/>
          <w:iCs/>
        </w:rPr>
        <w:t xml:space="preserve">. </w:t>
      </w:r>
      <w:r w:rsidRPr="00A423D1">
        <w:rPr>
          <w:bCs/>
        </w:rPr>
        <w:t>The UE-associated logical F1-connection may exist before the F1 UE context is setup in gNB-DU.</w:t>
      </w:r>
    </w:p>
    <w:p w14:paraId="2B64DB51" w14:textId="77777777" w:rsidR="004528CE" w:rsidRDefault="004528CE" w:rsidP="004528CE">
      <w:pPr>
        <w:rPr>
          <w:ins w:id="5" w:author="Huawei" w:date="2019-08-16T14:22:00Z"/>
        </w:rPr>
      </w:pPr>
      <w:ins w:id="6" w:author="Huawei" w:date="2019-08-16T14:22:00Z">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ins>
    </w:p>
    <w:p w14:paraId="573E7FD3" w14:textId="77777777" w:rsidR="004528CE" w:rsidRPr="006F4FF2" w:rsidRDefault="004528CE" w:rsidP="004528CE">
      <w:pPr>
        <w:rPr>
          <w:ins w:id="7" w:author="Huawei" w:date="2019-08-16T14:22:00Z"/>
        </w:rPr>
      </w:pPr>
      <w:ins w:id="8" w:author="Huawei" w:date="2019-08-16T14:22:00Z">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ins>
    </w:p>
    <w:p w14:paraId="0DB2027D" w14:textId="77777777" w:rsidR="004413DC" w:rsidRPr="00A423D1" w:rsidRDefault="004413DC" w:rsidP="004413DC">
      <w:pPr>
        <w:pStyle w:val="2"/>
      </w:pPr>
      <w:r w:rsidRPr="00A423D1">
        <w:lastRenderedPageBreak/>
        <w:t>3.2</w:t>
      </w:r>
      <w:r w:rsidRPr="00A423D1">
        <w:tab/>
        <w:t>Abbreviations</w:t>
      </w:r>
      <w:bookmarkEnd w:id="4"/>
    </w:p>
    <w:p w14:paraId="01163674" w14:textId="77777777" w:rsidR="004413DC" w:rsidRPr="00A423D1" w:rsidRDefault="004413DC" w:rsidP="004413DC">
      <w:pPr>
        <w:keepNext/>
      </w:pPr>
      <w:r w:rsidRPr="00A423D1">
        <w:t xml:space="preserve">For the purposes of the present document, the abbreviations given in TR 21.905 [1] and the following apply. </w:t>
      </w:r>
      <w:r w:rsidRPr="00A423D1">
        <w:br/>
        <w:t>An abbreviation defined in the present document takes precedence over the definition of the same abbreviation, if any, in TR 21.905 [1].</w:t>
      </w:r>
    </w:p>
    <w:p w14:paraId="4C33A6BA" w14:textId="77777777" w:rsidR="004413DC" w:rsidRPr="00A423D1" w:rsidRDefault="004413DC" w:rsidP="004413DC">
      <w:pPr>
        <w:pStyle w:val="EW"/>
      </w:pPr>
      <w:r w:rsidRPr="00A423D1">
        <w:t>5GC</w:t>
      </w:r>
      <w:r w:rsidRPr="00A423D1">
        <w:tab/>
        <w:t>5G Core Network</w:t>
      </w:r>
    </w:p>
    <w:p w14:paraId="74901C50" w14:textId="77777777" w:rsidR="004413DC" w:rsidRPr="00A423D1" w:rsidRDefault="004413DC" w:rsidP="004413DC">
      <w:pPr>
        <w:pStyle w:val="EW"/>
      </w:pPr>
      <w:r w:rsidRPr="00A423D1">
        <w:t>5QI</w:t>
      </w:r>
      <w:r w:rsidRPr="00A423D1">
        <w:tab/>
        <w:t>5G QoS Identifier</w:t>
      </w:r>
    </w:p>
    <w:p w14:paraId="579B2033" w14:textId="77777777" w:rsidR="004413DC" w:rsidRPr="00A423D1" w:rsidRDefault="004413DC" w:rsidP="004413DC">
      <w:pPr>
        <w:pStyle w:val="EW"/>
      </w:pPr>
      <w:r w:rsidRPr="00A423D1">
        <w:t>AMF</w:t>
      </w:r>
      <w:r w:rsidRPr="00A423D1">
        <w:tab/>
        <w:t>Access and Mobility Management Function</w:t>
      </w:r>
    </w:p>
    <w:p w14:paraId="752F172C" w14:textId="77777777" w:rsidR="004413DC" w:rsidRPr="00A423D1" w:rsidRDefault="004413DC" w:rsidP="004413DC">
      <w:pPr>
        <w:pStyle w:val="EW"/>
      </w:pPr>
      <w:r w:rsidRPr="00A423D1">
        <w:t>CN</w:t>
      </w:r>
      <w:r w:rsidRPr="00A423D1">
        <w:tab/>
        <w:t>Core Network</w:t>
      </w:r>
    </w:p>
    <w:p w14:paraId="2A98DA3D" w14:textId="77777777" w:rsidR="004413DC" w:rsidRPr="00A423D1" w:rsidRDefault="004413DC" w:rsidP="004413DC">
      <w:pPr>
        <w:pStyle w:val="EW"/>
      </w:pPr>
      <w:r w:rsidRPr="00A423D1">
        <w:t>CG</w:t>
      </w:r>
      <w:r w:rsidRPr="00A423D1">
        <w:tab/>
        <w:t>Cell Group</w:t>
      </w:r>
    </w:p>
    <w:p w14:paraId="44F91553" w14:textId="77777777" w:rsidR="004413DC" w:rsidRPr="00A423D1" w:rsidRDefault="004413DC" w:rsidP="004413DC">
      <w:pPr>
        <w:pStyle w:val="EW"/>
      </w:pPr>
      <w:r w:rsidRPr="00A423D1">
        <w:t>CGI</w:t>
      </w:r>
      <w:r w:rsidRPr="00A423D1">
        <w:tab/>
        <w:t>Cell Global Identifier</w:t>
      </w:r>
    </w:p>
    <w:p w14:paraId="22B3EFB7" w14:textId="77777777" w:rsidR="004413DC" w:rsidRPr="00A423D1" w:rsidRDefault="004413DC" w:rsidP="004413DC">
      <w:pPr>
        <w:pStyle w:val="EW"/>
      </w:pPr>
      <w:r w:rsidRPr="00A423D1">
        <w:t>CP</w:t>
      </w:r>
      <w:r w:rsidRPr="00A423D1">
        <w:tab/>
        <w:t>Control Plane</w:t>
      </w:r>
    </w:p>
    <w:p w14:paraId="6BFFFBCC" w14:textId="77777777" w:rsidR="004413DC" w:rsidRPr="00A423D1" w:rsidRDefault="004413DC" w:rsidP="004413DC">
      <w:pPr>
        <w:pStyle w:val="EW"/>
      </w:pPr>
      <w:r w:rsidRPr="00A423D1">
        <w:t>DL</w:t>
      </w:r>
      <w:r w:rsidRPr="00A423D1">
        <w:tab/>
        <w:t>Downlink</w:t>
      </w:r>
    </w:p>
    <w:p w14:paraId="566BA36A" w14:textId="77777777" w:rsidR="004413DC" w:rsidRPr="00A423D1" w:rsidRDefault="004413DC" w:rsidP="004413DC">
      <w:pPr>
        <w:pStyle w:val="EW"/>
      </w:pPr>
      <w:r w:rsidRPr="00A423D1">
        <w:t>EN-DC</w:t>
      </w:r>
      <w:r w:rsidRPr="00A423D1">
        <w:tab/>
        <w:t>E-UTRA-NR Dual Connectivity</w:t>
      </w:r>
    </w:p>
    <w:p w14:paraId="7A68FF55" w14:textId="77777777" w:rsidR="004413DC" w:rsidRPr="00A423D1" w:rsidRDefault="004413DC" w:rsidP="004413DC">
      <w:pPr>
        <w:pStyle w:val="EW"/>
      </w:pPr>
      <w:r w:rsidRPr="00A423D1">
        <w:t>EPC</w:t>
      </w:r>
      <w:r w:rsidRPr="00A423D1">
        <w:tab/>
        <w:t>Evolved Packet Core</w:t>
      </w:r>
    </w:p>
    <w:p w14:paraId="29185A50" w14:textId="77777777" w:rsidR="004413DC" w:rsidRPr="00A423D1" w:rsidRDefault="004413DC" w:rsidP="004413DC">
      <w:pPr>
        <w:pStyle w:val="EW"/>
      </w:pPr>
      <w:r w:rsidRPr="00A423D1">
        <w:t xml:space="preserve">IMEISV </w:t>
      </w:r>
      <w:r w:rsidRPr="00A423D1">
        <w:tab/>
        <w:t xml:space="preserve">International Mobile station Equipment Identity and Software Version number </w:t>
      </w:r>
    </w:p>
    <w:p w14:paraId="264D8169" w14:textId="77777777" w:rsidR="004413DC" w:rsidRPr="00A423D1" w:rsidRDefault="004413DC" w:rsidP="004413DC">
      <w:pPr>
        <w:pStyle w:val="EW"/>
      </w:pPr>
      <w:r w:rsidRPr="00A423D1">
        <w:t>NSSAI</w:t>
      </w:r>
      <w:r w:rsidRPr="00A423D1">
        <w:tab/>
        <w:t>Network Slice Selection Assistance Information</w:t>
      </w:r>
    </w:p>
    <w:p w14:paraId="066A6487" w14:textId="77777777" w:rsidR="004413DC" w:rsidRPr="00A423D1" w:rsidRDefault="004413DC" w:rsidP="004413DC">
      <w:pPr>
        <w:pStyle w:val="EW"/>
      </w:pPr>
      <w:r w:rsidRPr="00A423D1">
        <w:t>RANAC</w:t>
      </w:r>
      <w:r w:rsidRPr="00A423D1">
        <w:tab/>
        <w:t>RAN Area Code</w:t>
      </w:r>
    </w:p>
    <w:p w14:paraId="3A9F382E" w14:textId="77777777" w:rsidR="004413DC" w:rsidRPr="00A423D1" w:rsidRDefault="004413DC" w:rsidP="004413DC">
      <w:pPr>
        <w:pStyle w:val="EW"/>
      </w:pPr>
      <w:r w:rsidRPr="00A423D1">
        <w:t>RRC</w:t>
      </w:r>
      <w:r w:rsidRPr="00A423D1">
        <w:tab/>
        <w:t>Radio Resource Control</w:t>
      </w:r>
    </w:p>
    <w:p w14:paraId="093B0BD7" w14:textId="77777777" w:rsidR="004413DC" w:rsidRPr="00A423D1" w:rsidRDefault="004413DC" w:rsidP="004413DC">
      <w:pPr>
        <w:pStyle w:val="EW"/>
      </w:pPr>
      <w:r w:rsidRPr="00A423D1">
        <w:t>S-NSSAI</w:t>
      </w:r>
      <w:r w:rsidRPr="00A423D1">
        <w:tab/>
        <w:t>Single Network Slice Selection Assistance Information</w:t>
      </w:r>
    </w:p>
    <w:p w14:paraId="3941E364" w14:textId="77777777" w:rsidR="004413DC" w:rsidRPr="00A423D1" w:rsidRDefault="004413DC" w:rsidP="004413DC">
      <w:pPr>
        <w:pStyle w:val="EW"/>
      </w:pPr>
      <w:r w:rsidRPr="00A423D1">
        <w:t>SUL</w:t>
      </w:r>
      <w:r w:rsidRPr="00A423D1">
        <w:tab/>
        <w:t>Supplementary Uplink</w:t>
      </w:r>
    </w:p>
    <w:p w14:paraId="2FBD3438" w14:textId="77777777" w:rsidR="004413DC" w:rsidRPr="00A423D1" w:rsidRDefault="004413DC" w:rsidP="004413DC">
      <w:pPr>
        <w:pStyle w:val="EW"/>
      </w:pPr>
      <w:r w:rsidRPr="00A423D1">
        <w:t>TAC</w:t>
      </w:r>
      <w:r w:rsidRPr="00A423D1">
        <w:tab/>
        <w:t>Tracking Area Code</w:t>
      </w:r>
    </w:p>
    <w:p w14:paraId="0889075D" w14:textId="77777777" w:rsidR="004413DC" w:rsidRDefault="004413DC" w:rsidP="004413DC">
      <w:pPr>
        <w:pStyle w:val="EW"/>
        <w:rPr>
          <w:ins w:id="9" w:author="yangchenchen (F)" w:date="2019-07-27T17:47:00Z"/>
        </w:rPr>
      </w:pPr>
      <w:r w:rsidRPr="00A423D1">
        <w:t>TAI</w:t>
      </w:r>
      <w:r w:rsidRPr="00A423D1">
        <w:tab/>
        <w:t>Tracking Area Identity</w:t>
      </w:r>
      <w:r w:rsidRPr="00A423D1" w:rsidDel="00C52192">
        <w:t xml:space="preserve"> </w:t>
      </w:r>
    </w:p>
    <w:p w14:paraId="19B83E4A" w14:textId="77777777" w:rsidR="004528CE" w:rsidRDefault="004528CE" w:rsidP="004528CE">
      <w:pPr>
        <w:pStyle w:val="EW"/>
        <w:rPr>
          <w:ins w:id="10" w:author="Huawei" w:date="2019-08-16T14:23:00Z"/>
        </w:rPr>
      </w:pPr>
      <w:ins w:id="11" w:author="Huawei" w:date="2019-08-16T14:23:00Z">
        <w:r>
          <w:t>CAG                    Closed Access Group</w:t>
        </w:r>
      </w:ins>
    </w:p>
    <w:p w14:paraId="4C3A609E" w14:textId="77777777" w:rsidR="004528CE" w:rsidRDefault="004528CE" w:rsidP="004528CE">
      <w:pPr>
        <w:pStyle w:val="EW"/>
        <w:rPr>
          <w:ins w:id="12" w:author="Huawei" w:date="2019-08-16T14:23:00Z"/>
        </w:rPr>
      </w:pPr>
      <w:ins w:id="13" w:author="Huawei" w:date="2019-08-16T14:23:00Z">
        <w:r>
          <w:t>NID</w:t>
        </w:r>
        <w:r>
          <w:tab/>
          <w:t>Network identifier</w:t>
        </w:r>
      </w:ins>
    </w:p>
    <w:p w14:paraId="76996F07" w14:textId="77777777" w:rsidR="004528CE" w:rsidRDefault="004528CE" w:rsidP="004528CE">
      <w:pPr>
        <w:pStyle w:val="EW"/>
        <w:rPr>
          <w:ins w:id="14" w:author="Huawei" w:date="2019-08-16T14:23:00Z"/>
        </w:rPr>
      </w:pPr>
      <w:ins w:id="15" w:author="Huawei" w:date="2019-08-16T14:23:00Z">
        <w:r>
          <w:t>NPN</w:t>
        </w:r>
        <w:r>
          <w:tab/>
          <w:t>Non-Public Network</w:t>
        </w:r>
      </w:ins>
    </w:p>
    <w:p w14:paraId="77455361" w14:textId="77777777" w:rsidR="004528CE" w:rsidRDefault="004528CE" w:rsidP="004528CE">
      <w:pPr>
        <w:pStyle w:val="EW"/>
        <w:rPr>
          <w:ins w:id="16" w:author="Huawei" w:date="2019-08-16T14:23:00Z"/>
        </w:rPr>
      </w:pPr>
      <w:ins w:id="17" w:author="Huawei" w:date="2019-08-16T14:23:00Z">
        <w:r>
          <w:t xml:space="preserve">PNI-NPN             </w:t>
        </w:r>
        <w:r>
          <w:rPr>
            <w:lang w:eastAsia="zh-CN"/>
          </w:rPr>
          <w:t>P</w:t>
        </w:r>
        <w:r>
          <w:t>ublic N</w:t>
        </w:r>
        <w:r w:rsidRPr="00634B5D">
          <w:t xml:space="preserve">etwork </w:t>
        </w:r>
        <w:r>
          <w:t>I</w:t>
        </w:r>
        <w:r w:rsidRPr="00634B5D">
          <w:t>ntegrated NPN</w:t>
        </w:r>
      </w:ins>
    </w:p>
    <w:p w14:paraId="399CA98C" w14:textId="77777777" w:rsidR="004528CE" w:rsidRDefault="004528CE" w:rsidP="004528CE">
      <w:pPr>
        <w:pStyle w:val="EW"/>
        <w:rPr>
          <w:ins w:id="18" w:author="Huawei" w:date="2019-08-16T14:23:00Z"/>
        </w:rPr>
      </w:pPr>
      <w:ins w:id="19" w:author="Huawei" w:date="2019-08-16T14:23:00Z">
        <w:r>
          <w:t>SNPN</w:t>
        </w:r>
        <w:r>
          <w:tab/>
          <w:t>Stand-alone Non-Public Network</w:t>
        </w:r>
      </w:ins>
    </w:p>
    <w:p w14:paraId="60F0AB52" w14:textId="77777777" w:rsidR="00263FAE" w:rsidRPr="00A423D1" w:rsidRDefault="00263FAE" w:rsidP="004413DC">
      <w:pPr>
        <w:pStyle w:val="EW"/>
      </w:pPr>
    </w:p>
    <w:p w14:paraId="0BE94A33" w14:textId="77777777" w:rsidR="008D482B" w:rsidRDefault="008D482B" w:rsidP="008D482B">
      <w:pPr>
        <w:pStyle w:val="FirstChange"/>
        <w:rPr>
          <w:noProof/>
        </w:rPr>
      </w:pPr>
      <w:bookmarkStart w:id="20" w:name="_Toc14044295"/>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14:paraId="1197F53A" w14:textId="77777777" w:rsidR="007A5EA2" w:rsidRPr="00A423D1" w:rsidRDefault="007A5EA2" w:rsidP="007A5EA2">
      <w:pPr>
        <w:pStyle w:val="3"/>
      </w:pPr>
      <w:bookmarkStart w:id="21" w:name="_Toc14044306"/>
      <w:bookmarkEnd w:id="20"/>
      <w:r w:rsidRPr="00A423D1">
        <w:t>8.2.3</w:t>
      </w:r>
      <w:r w:rsidRPr="00A423D1">
        <w:tab/>
        <w:t>F1 Setup</w:t>
      </w:r>
      <w:bookmarkEnd w:id="21"/>
      <w:r w:rsidRPr="00A423D1">
        <w:t xml:space="preserve"> </w:t>
      </w:r>
    </w:p>
    <w:p w14:paraId="0DA77369" w14:textId="77777777" w:rsidR="007A5EA2" w:rsidRPr="00A423D1" w:rsidRDefault="007A5EA2" w:rsidP="007A5EA2">
      <w:pPr>
        <w:pStyle w:val="4"/>
      </w:pPr>
      <w:bookmarkStart w:id="22" w:name="_Toc14044307"/>
      <w:r w:rsidRPr="00A423D1">
        <w:t>8.2.3.1</w:t>
      </w:r>
      <w:r w:rsidRPr="00A423D1">
        <w:tab/>
        <w:t>General</w:t>
      </w:r>
      <w:bookmarkEnd w:id="22"/>
    </w:p>
    <w:p w14:paraId="6C03459B" w14:textId="77777777" w:rsidR="007A5EA2" w:rsidRPr="00A423D1" w:rsidRDefault="007A5EA2" w:rsidP="007A5EA2">
      <w:pPr>
        <w:rPr>
          <w:rFonts w:eastAsia="Yu Mincho"/>
        </w:rPr>
      </w:pPr>
      <w:r w:rsidRPr="00A423D1">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54922991" w14:textId="77777777" w:rsidR="007A5EA2" w:rsidRPr="00A423D1" w:rsidRDefault="007A5EA2" w:rsidP="007A5EA2">
      <w:pPr>
        <w:pStyle w:val="NO"/>
        <w:rPr>
          <w:rFonts w:eastAsia="Yu Mincho"/>
        </w:rPr>
      </w:pPr>
      <w:r w:rsidRPr="00A423D1">
        <w:rPr>
          <w:rFonts w:eastAsia="Yu Mincho"/>
        </w:rPr>
        <w:t>NOTE:</w:t>
      </w:r>
      <w:r w:rsidRPr="00A423D1">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06518D00" w14:textId="77777777" w:rsidR="007A5EA2" w:rsidRPr="00A423D1" w:rsidRDefault="007A5EA2" w:rsidP="007A5EA2">
      <w:pPr>
        <w:rPr>
          <w:rFonts w:eastAsia="Yu Mincho"/>
        </w:rPr>
      </w:pPr>
      <w:r w:rsidRPr="00A423D1">
        <w:rPr>
          <w:rFonts w:eastAsia="Yu Mincho"/>
        </w:rPr>
        <w:t>The procedure uses non-UE associated signalling.</w:t>
      </w:r>
    </w:p>
    <w:p w14:paraId="019AED01" w14:textId="77777777" w:rsidR="007A5EA2" w:rsidRPr="00A423D1" w:rsidRDefault="007A5EA2" w:rsidP="007A5EA2">
      <w:pPr>
        <w:rPr>
          <w:rFonts w:eastAsia="Yu Mincho"/>
        </w:rPr>
      </w:pPr>
      <w:r w:rsidRPr="00A423D1">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2F82F517" w14:textId="77777777" w:rsidR="007A5EA2" w:rsidRPr="00A423D1" w:rsidRDefault="007A5EA2" w:rsidP="007A5EA2">
      <w:pPr>
        <w:pStyle w:val="4"/>
      </w:pPr>
      <w:bookmarkStart w:id="23" w:name="_Toc14044308"/>
      <w:r w:rsidRPr="00A423D1">
        <w:lastRenderedPageBreak/>
        <w:t>8.2.3.2</w:t>
      </w:r>
      <w:r w:rsidRPr="00A423D1">
        <w:tab/>
        <w:t>Successful Operation</w:t>
      </w:r>
      <w:bookmarkEnd w:id="23"/>
    </w:p>
    <w:p w14:paraId="4E012FE6" w14:textId="77777777" w:rsidR="007A5EA2" w:rsidRPr="00373903" w:rsidRDefault="007A5EA2" w:rsidP="007A5EA2">
      <w:pPr>
        <w:pStyle w:val="TH"/>
      </w:pPr>
      <w:r w:rsidRPr="00CE53A3">
        <w:object w:dxaOrig="5580" w:dyaOrig="2355" w14:anchorId="48153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112.6pt" o:ole="">
            <v:imagedata r:id="rId13" o:title=""/>
          </v:shape>
          <o:OLEObject Type="Embed" ProgID="Word.Picture.8" ShapeID="_x0000_i1025" DrawAspect="Content" ObjectID="_1631762245" r:id="rId14"/>
        </w:object>
      </w:r>
    </w:p>
    <w:p w14:paraId="1E9766E8" w14:textId="77777777" w:rsidR="007A5EA2" w:rsidRPr="00CE53A3" w:rsidRDefault="007A5EA2" w:rsidP="007A5EA2">
      <w:pPr>
        <w:pStyle w:val="TF"/>
        <w:rPr>
          <w:rFonts w:eastAsia="Yu Mincho"/>
        </w:rPr>
      </w:pPr>
      <w:r w:rsidRPr="00CE53A3">
        <w:rPr>
          <w:rFonts w:eastAsia="Yu Mincho"/>
        </w:rPr>
        <w:t>Figure 8.2.3.2-1: F1 Setup procedure: Successful Operation</w:t>
      </w:r>
    </w:p>
    <w:p w14:paraId="06BE7C8F" w14:textId="77777777" w:rsidR="002879BF" w:rsidRPr="00A26F97" w:rsidRDefault="002879BF" w:rsidP="002879BF">
      <w:pPr>
        <w:rPr>
          <w:highlight w:val="yellow"/>
        </w:rPr>
      </w:pPr>
      <w:r w:rsidRPr="00A26F97">
        <w:rPr>
          <w:highlight w:val="yellow"/>
        </w:rPr>
        <w:t>&lt;Unchanged Text Omitted&gt;</w:t>
      </w:r>
    </w:p>
    <w:p w14:paraId="2984C8FF" w14:textId="4D8E7A46" w:rsidR="00CB43D5" w:rsidRDefault="007A5EA2" w:rsidP="007A5EA2">
      <w:pPr>
        <w:rPr>
          <w:ins w:id="24" w:author="Huawei" w:date="2019-08-16T14:24:00Z"/>
        </w:rPr>
      </w:pPr>
      <w:r w:rsidRPr="00A423D1">
        <w:t xml:space="preserve">If in F1 SETUP REQUEST message, the </w:t>
      </w:r>
      <w:r w:rsidRPr="00A423D1">
        <w:rPr>
          <w:i/>
        </w:rPr>
        <w:t>Cell Direction</w:t>
      </w:r>
      <w:r w:rsidRPr="00A423D1">
        <w:t xml:space="preserve"> IE is present, the gNB-CU should use it to understand whether the cell is for UL or DL only. </w:t>
      </w:r>
      <w:r w:rsidRPr="00373903">
        <w:t>If in F1 SETUP REQUEST message, the</w:t>
      </w:r>
      <w:r w:rsidRPr="00A423D1">
        <w:t xml:space="preserve"> </w:t>
      </w:r>
      <w:r w:rsidRPr="00A423D1">
        <w:rPr>
          <w:i/>
        </w:rPr>
        <w:t>Cell Direction</w:t>
      </w:r>
      <w:r w:rsidRPr="00A423D1">
        <w:t xml:space="preserve"> IE is omitted in the </w:t>
      </w:r>
      <w:r w:rsidRPr="00373903">
        <w:rPr>
          <w:i/>
        </w:rPr>
        <w:t xml:space="preserve">Served Cell Information </w:t>
      </w:r>
      <w:r w:rsidRPr="00CE53A3">
        <w:t>IE</w:t>
      </w:r>
      <w:r w:rsidRPr="00A423D1">
        <w:t xml:space="preserve"> it shall be interpreted as that the Cell Direction is Bi-directional.</w:t>
      </w:r>
    </w:p>
    <w:p w14:paraId="3807FBA0" w14:textId="65D29BA8" w:rsidR="004528CE" w:rsidRDefault="004528CE" w:rsidP="004528CE">
      <w:pPr>
        <w:rPr>
          <w:ins w:id="25" w:author="Huawei" w:date="2019-09-25T20:19:00Z"/>
        </w:rPr>
      </w:pPr>
      <w:ins w:id="26" w:author="Huawei" w:date="2019-08-16T14:25:00Z">
        <w:r w:rsidRPr="00A423D1">
          <w:t>For NG-RAN</w:t>
        </w:r>
        <w:r>
          <w:t>,</w:t>
        </w:r>
        <w:r w:rsidRPr="00194388">
          <w:t xml:space="preserve"> </w:t>
        </w:r>
        <w:r>
          <w:t>t</w:t>
        </w:r>
        <w:r w:rsidRPr="00194388">
          <w:t xml:space="preserve">he gNB-DU may include the </w:t>
        </w:r>
      </w:ins>
      <w:ins w:id="27" w:author="Huawei" w:date="2019-09-25T20:19:00Z">
        <w:r w:rsidR="00AF78E2" w:rsidRPr="00AF78E2">
          <w:rPr>
            <w:i/>
          </w:rPr>
          <w:t>NID</w:t>
        </w:r>
      </w:ins>
      <w:ins w:id="28" w:author="Huawei" w:date="2019-09-30T20:14:00Z">
        <w:r w:rsidR="00763783">
          <w:rPr>
            <w:i/>
          </w:rPr>
          <w:t xml:space="preserve"> Support List</w:t>
        </w:r>
      </w:ins>
      <w:ins w:id="29" w:author="Huawei" w:date="2019-09-25T20:19:00Z">
        <w:r w:rsidR="00AF78E2">
          <w:t xml:space="preserve"> IE within </w:t>
        </w:r>
      </w:ins>
      <w:ins w:id="30" w:author="Huawei" w:date="2019-08-16T14:25:00Z">
        <w:r>
          <w:t>the</w:t>
        </w:r>
        <w:r w:rsidRPr="00194388">
          <w:t xml:space="preserve"> </w:t>
        </w:r>
        <w:r w:rsidRPr="005B43FB">
          <w:rPr>
            <w:i/>
          </w:rPr>
          <w:t xml:space="preserve">NPN Support </w:t>
        </w:r>
        <w:r>
          <w:rPr>
            <w:i/>
          </w:rPr>
          <w:t>Information</w:t>
        </w:r>
        <w:r w:rsidRPr="0084746C">
          <w:t xml:space="preserve"> IE</w:t>
        </w:r>
        <w:r w:rsidRPr="00194388">
          <w:t xml:space="preserve"> </w:t>
        </w:r>
        <w:r>
          <w:t xml:space="preserve">in </w:t>
        </w:r>
        <w:r w:rsidRPr="00194388">
          <w:t>the F1 SETUP REQUEST message.</w:t>
        </w:r>
        <w:r>
          <w:t xml:space="preserve"> The gNB-CU may use it according to TS 38.300 [6]. </w:t>
        </w:r>
      </w:ins>
    </w:p>
    <w:p w14:paraId="14AA88B8" w14:textId="183F5D88" w:rsidR="00AF78E2" w:rsidRDefault="00AF78E2" w:rsidP="00AF78E2">
      <w:pPr>
        <w:rPr>
          <w:ins w:id="31" w:author="Huawei" w:date="2019-09-25T20:19:00Z"/>
        </w:rPr>
      </w:pPr>
      <w:ins w:id="32" w:author="Huawei" w:date="2019-09-25T20:19:00Z">
        <w:r w:rsidRPr="00A423D1">
          <w:t>For NG-RAN</w:t>
        </w:r>
        <w:r>
          <w:t>,</w:t>
        </w:r>
        <w:r w:rsidRPr="00194388">
          <w:t xml:space="preserve"> </w:t>
        </w:r>
        <w:r>
          <w:t>t</w:t>
        </w:r>
        <w:r w:rsidRPr="00194388">
          <w:t xml:space="preserve">he gNB-DU may include the </w:t>
        </w:r>
      </w:ins>
      <w:ins w:id="33" w:author="Huawei" w:date="2019-09-25T20:20:00Z">
        <w:r>
          <w:rPr>
            <w:i/>
          </w:rPr>
          <w:t xml:space="preserve">CAG </w:t>
        </w:r>
      </w:ins>
      <w:ins w:id="34" w:author="Huawei" w:date="2019-09-30T20:14:00Z">
        <w:r w:rsidR="007B0ACF">
          <w:rPr>
            <w:i/>
          </w:rPr>
          <w:t>Support List</w:t>
        </w:r>
      </w:ins>
      <w:ins w:id="35" w:author="Huawei" w:date="2019-09-25T20:20:00Z">
        <w:r>
          <w:t xml:space="preserve"> IE within </w:t>
        </w:r>
      </w:ins>
      <w:ins w:id="36" w:author="Huawei" w:date="2019-09-25T20:19:00Z">
        <w:r>
          <w:t>the</w:t>
        </w:r>
        <w:r w:rsidRPr="00194388">
          <w:t xml:space="preserve"> </w:t>
        </w:r>
        <w:r w:rsidRPr="005B43FB">
          <w:rPr>
            <w:i/>
          </w:rPr>
          <w:t xml:space="preserve">NPN Support </w:t>
        </w:r>
        <w:r>
          <w:rPr>
            <w:i/>
          </w:rPr>
          <w:t>Information</w:t>
        </w:r>
        <w:r w:rsidRPr="0084746C">
          <w:t xml:space="preserve"> IE</w:t>
        </w:r>
        <w:r w:rsidRPr="00194388">
          <w:t xml:space="preserve"> </w:t>
        </w:r>
        <w:r>
          <w:t xml:space="preserve">in </w:t>
        </w:r>
        <w:r w:rsidRPr="00194388">
          <w:t>the F1 SETUP REQUEST message.</w:t>
        </w:r>
        <w:r>
          <w:t xml:space="preserve"> The gNB-CU may use it according to TS 38.300 [6]. </w:t>
        </w:r>
      </w:ins>
    </w:p>
    <w:p w14:paraId="254CFD32" w14:textId="1254BCF8" w:rsidR="004528CE" w:rsidRDefault="004528CE" w:rsidP="004528CE">
      <w:pPr>
        <w:rPr>
          <w:ins w:id="37" w:author="Huawei" w:date="2019-08-16T14:25:00Z"/>
        </w:rPr>
      </w:pPr>
      <w:ins w:id="38" w:author="Huawei" w:date="2019-08-16T14:25:00Z">
        <w:r>
          <w:t>For</w:t>
        </w:r>
      </w:ins>
      <w:ins w:id="39" w:author="Huawei" w:date="2019-09-25T20:21:00Z">
        <w:r w:rsidR="00AF78E2">
          <w:t xml:space="preserve"> </w:t>
        </w:r>
      </w:ins>
      <w:ins w:id="40" w:author="Huawei" w:date="2019-08-16T14:25:00Z">
        <w:r>
          <w:t>NG-RAN, t</w:t>
        </w:r>
        <w:r w:rsidRPr="00194388">
          <w:t xml:space="preserve">he gNB-CU may include </w:t>
        </w:r>
      </w:ins>
      <w:ins w:id="41" w:author="Huawei" w:date="2019-09-25T20:21:00Z">
        <w:r w:rsidR="00AF78E2">
          <w:t>the</w:t>
        </w:r>
      </w:ins>
      <w:ins w:id="42" w:author="Huawei" w:date="2019-09-25T20:25:00Z">
        <w:r w:rsidR="00BC25DF">
          <w:t xml:space="preserve"> </w:t>
        </w:r>
      </w:ins>
      <w:ins w:id="43" w:author="Huawei" w:date="2019-09-26T14:23:00Z">
        <w:r w:rsidR="0045160C" w:rsidRPr="00D04160">
          <w:rPr>
            <w:i/>
          </w:rPr>
          <w:t>NID Support List</w:t>
        </w:r>
        <w:r w:rsidR="0045160C" w:rsidRPr="00D04160">
          <w:t xml:space="preserve"> </w:t>
        </w:r>
        <w:r w:rsidR="0045160C" w:rsidRPr="0045160C">
          <w:t>IE</w:t>
        </w:r>
      </w:ins>
      <w:ins w:id="44" w:author="Huawei" w:date="2019-08-16T14:25:00Z">
        <w:r>
          <w:t xml:space="preserve"> </w:t>
        </w:r>
        <w:r>
          <w:rPr>
            <w:rFonts w:hint="eastAsia"/>
          </w:rPr>
          <w:t>in</w:t>
        </w:r>
        <w:r>
          <w:t xml:space="preserve"> the </w:t>
        </w:r>
        <w:r w:rsidRPr="00A423D1">
          <w:t>F1 SETUP RESPONSE</w:t>
        </w:r>
        <w:r>
          <w:t xml:space="preserve"> message</w:t>
        </w:r>
        <w:r w:rsidRPr="00194388">
          <w:t xml:space="preserve">, if the </w:t>
        </w:r>
        <w:r>
          <w:t xml:space="preserve">NID(s) </w:t>
        </w:r>
        <w:r w:rsidRPr="00E3669C">
          <w:t xml:space="preserve">included in the </w:t>
        </w:r>
      </w:ins>
      <w:ins w:id="45" w:author="Huawei" w:date="2019-09-26T14:24:00Z">
        <w:r w:rsidR="0045160C" w:rsidRPr="00D04160">
          <w:rPr>
            <w:i/>
          </w:rPr>
          <w:t>NID Support List</w:t>
        </w:r>
      </w:ins>
      <w:ins w:id="46" w:author="Huawei" w:date="2019-08-16T14:25:00Z">
        <w:r w:rsidRPr="00E3669C">
          <w:t xml:space="preserve"> IE</w:t>
        </w:r>
        <w:r w:rsidRPr="00194388">
          <w:t xml:space="preserve"> are different from what gNB-DU has provided in F1 SETUP REQUEST message, </w:t>
        </w:r>
        <w:r>
          <w:t xml:space="preserve">the </w:t>
        </w:r>
        <w:r w:rsidRPr="00194388">
          <w:t xml:space="preserve">gNB-DU shall take this into account and only broadcast the </w:t>
        </w:r>
        <w:r>
          <w:t xml:space="preserve">NID(s) </w:t>
        </w:r>
        <w:r w:rsidRPr="00194388">
          <w:t xml:space="preserve">included in the received </w:t>
        </w:r>
      </w:ins>
      <w:ins w:id="47" w:author="Huawei" w:date="2019-09-26T14:24:00Z">
        <w:r w:rsidR="0045160C" w:rsidRPr="00D04160">
          <w:rPr>
            <w:i/>
          </w:rPr>
          <w:t>NID Support List</w:t>
        </w:r>
      </w:ins>
      <w:ins w:id="48" w:author="Huawei" w:date="2019-08-16T14:25:00Z">
        <w:r>
          <w:t xml:space="preserve"> IE</w:t>
        </w:r>
        <w:r w:rsidRPr="00194388">
          <w:t>.</w:t>
        </w:r>
        <w:r>
          <w:t xml:space="preserve"> </w:t>
        </w:r>
      </w:ins>
    </w:p>
    <w:p w14:paraId="4725EA22" w14:textId="77777777" w:rsidR="00CB43D5" w:rsidRPr="00A26F97" w:rsidRDefault="00CB43D5" w:rsidP="00CB43D5">
      <w:pPr>
        <w:rPr>
          <w:highlight w:val="yellow"/>
        </w:rPr>
      </w:pPr>
      <w:r w:rsidRPr="00A26F97">
        <w:rPr>
          <w:highlight w:val="yellow"/>
        </w:rPr>
        <w:t>&lt;Unchanged Text Omitted&gt;</w:t>
      </w:r>
    </w:p>
    <w:p w14:paraId="4CC54647" w14:textId="77777777" w:rsidR="00CB43D5" w:rsidRPr="00E3669C" w:rsidRDefault="00CB43D5" w:rsidP="007A5EA2"/>
    <w:p w14:paraId="67439EA7" w14:textId="77777777" w:rsidR="007A5EA2" w:rsidRPr="00A423D1" w:rsidRDefault="007A5EA2" w:rsidP="007A5EA2">
      <w:pPr>
        <w:pStyle w:val="3"/>
      </w:pPr>
      <w:bookmarkStart w:id="49" w:name="_Toc14044311"/>
      <w:r w:rsidRPr="00A423D1">
        <w:t>8.2.4</w:t>
      </w:r>
      <w:r w:rsidRPr="00A423D1">
        <w:tab/>
        <w:t>gNB-DU Configuration Update</w:t>
      </w:r>
      <w:bookmarkEnd w:id="49"/>
      <w:r w:rsidRPr="00A423D1">
        <w:t xml:space="preserve"> </w:t>
      </w:r>
    </w:p>
    <w:p w14:paraId="282A5CD6" w14:textId="77777777" w:rsidR="007A5EA2" w:rsidRPr="00A423D1" w:rsidRDefault="007A5EA2" w:rsidP="007A5EA2">
      <w:pPr>
        <w:pStyle w:val="4"/>
      </w:pPr>
      <w:bookmarkStart w:id="50" w:name="_Toc14044312"/>
      <w:r w:rsidRPr="00A423D1">
        <w:t>8.2.4.1</w:t>
      </w:r>
      <w:r w:rsidRPr="00A423D1">
        <w:tab/>
        <w:t>General</w:t>
      </w:r>
      <w:bookmarkEnd w:id="50"/>
    </w:p>
    <w:p w14:paraId="7C38545B" w14:textId="77777777" w:rsidR="007A5EA2" w:rsidRPr="00A423D1" w:rsidRDefault="007A5EA2" w:rsidP="007A5EA2">
      <w:r w:rsidRPr="00A423D1">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1809265D" w14:textId="77777777" w:rsidR="007A5EA2" w:rsidRPr="00A423D1" w:rsidRDefault="007A5EA2" w:rsidP="007A5EA2">
      <w:pPr>
        <w:pStyle w:val="4"/>
      </w:pPr>
      <w:bookmarkStart w:id="51" w:name="_Toc14044313"/>
      <w:r w:rsidRPr="00A423D1">
        <w:t>8.2.4.2</w:t>
      </w:r>
      <w:r w:rsidRPr="00A423D1">
        <w:tab/>
        <w:t>Successful Operation</w:t>
      </w:r>
      <w:bookmarkEnd w:id="51"/>
    </w:p>
    <w:p w14:paraId="321188A4" w14:textId="77777777" w:rsidR="007A5EA2" w:rsidRPr="00373903" w:rsidRDefault="007A5EA2" w:rsidP="007A5EA2">
      <w:pPr>
        <w:pStyle w:val="TH"/>
      </w:pPr>
      <w:r w:rsidRPr="00373903">
        <w:rPr>
          <w:noProof/>
          <w:lang w:val="en-US" w:eastAsia="zh-CN"/>
        </w:rPr>
        <w:drawing>
          <wp:inline distT="0" distB="0" distL="0" distR="0" wp14:anchorId="4926AD5B" wp14:editId="6BD55FC9">
            <wp:extent cx="4572000" cy="14630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0" cy="1463040"/>
                    </a:xfrm>
                    <a:prstGeom prst="rect">
                      <a:avLst/>
                    </a:prstGeom>
                    <a:noFill/>
                    <a:ln>
                      <a:noFill/>
                    </a:ln>
                  </pic:spPr>
                </pic:pic>
              </a:graphicData>
            </a:graphic>
          </wp:inline>
        </w:drawing>
      </w:r>
    </w:p>
    <w:p w14:paraId="65B3C0A9" w14:textId="77777777" w:rsidR="007A5EA2" w:rsidRPr="00CE53A3" w:rsidRDefault="007A5EA2" w:rsidP="007A5EA2">
      <w:pPr>
        <w:pStyle w:val="TF"/>
      </w:pPr>
      <w:r w:rsidRPr="00CE53A3">
        <w:t>Figure 8.2.4.2-1: gNB-DU Configuration Update procedure: Successful Operation</w:t>
      </w:r>
    </w:p>
    <w:p w14:paraId="62C3EE9E" w14:textId="77777777" w:rsidR="00F91A43" w:rsidRPr="00A26F97" w:rsidRDefault="00F91A43" w:rsidP="00F91A43">
      <w:pPr>
        <w:rPr>
          <w:highlight w:val="yellow"/>
        </w:rPr>
      </w:pPr>
      <w:r w:rsidRPr="00A26F97">
        <w:rPr>
          <w:highlight w:val="yellow"/>
        </w:rPr>
        <w:t>&lt;Unchanged Text Omitted&gt;</w:t>
      </w:r>
    </w:p>
    <w:p w14:paraId="7CC0690F" w14:textId="77777777" w:rsidR="00815715" w:rsidRPr="00947439" w:rsidRDefault="00815715" w:rsidP="00815715">
      <w:r w:rsidRPr="00947439">
        <w:t xml:space="preserve">If the GNB-DU CONFIGURATION UPDATE message includes </w:t>
      </w:r>
      <w:r w:rsidRPr="00947439">
        <w:rPr>
          <w:i/>
        </w:rPr>
        <w:t>gNB-DU TNL Association To Remove List</w:t>
      </w:r>
      <w:r w:rsidRPr="00947439">
        <w:t xml:space="preserve"> IE, and the </w:t>
      </w:r>
      <w:r w:rsidRPr="00947439">
        <w:rPr>
          <w:i/>
        </w:rPr>
        <w:t xml:space="preserve">Endpoint IP address </w:t>
      </w:r>
      <w:r w:rsidRPr="00947439">
        <w:t xml:space="preserve">IE and the </w:t>
      </w:r>
      <w:r w:rsidRPr="00947439">
        <w:rPr>
          <w:i/>
        </w:rPr>
        <w:t>Port Number</w:t>
      </w:r>
      <w:r w:rsidRPr="00947439" w:rsidDel="004D599D">
        <w:t xml:space="preserve"> </w:t>
      </w:r>
      <w:r w:rsidRPr="00947439">
        <w:t xml:space="preserve">IE for both TNL endpoints of the TNL association(s) are included in the </w:t>
      </w:r>
      <w:r w:rsidRPr="00947439">
        <w:rPr>
          <w:i/>
        </w:rPr>
        <w:t>gNB-DU TNL Association To Remove List</w:t>
      </w:r>
      <w:r w:rsidRPr="00947439">
        <w:t xml:space="preserve"> IE, the gNB-CU shall, if supported, consider that the TNL association(s) indicated by both received TNL endpoints will be removed by the gNB-DU. If the </w:t>
      </w:r>
      <w:r w:rsidRPr="00947439">
        <w:rPr>
          <w:i/>
        </w:rPr>
        <w:t>Endpoint IP address</w:t>
      </w:r>
      <w:r w:rsidRPr="00947439" w:rsidDel="00685509">
        <w:rPr>
          <w:i/>
        </w:rPr>
        <w:t xml:space="preserve"> </w:t>
      </w:r>
      <w:r w:rsidRPr="00947439">
        <w:t xml:space="preserve">IE, or the </w:t>
      </w:r>
      <w:r w:rsidRPr="00947439">
        <w:rPr>
          <w:i/>
        </w:rPr>
        <w:lastRenderedPageBreak/>
        <w:t xml:space="preserve">Endpoint IP address </w:t>
      </w:r>
      <w:r w:rsidRPr="00947439">
        <w:t xml:space="preserve">IE and the </w:t>
      </w:r>
      <w:r w:rsidRPr="00947439">
        <w:rPr>
          <w:i/>
        </w:rPr>
        <w:t xml:space="preserve">Port Number </w:t>
      </w:r>
      <w:r w:rsidRPr="00947439">
        <w:t xml:space="preserve">IE for one or both of the TNL endpoints is included in the </w:t>
      </w:r>
      <w:r w:rsidRPr="00947439">
        <w:rPr>
          <w:i/>
        </w:rPr>
        <w:t>gNB-DU TNL Association To Remove List</w:t>
      </w:r>
      <w:r w:rsidRPr="00947439">
        <w:t xml:space="preserve"> IE in GNB-DU CONFIGURATION UPDATE message, the gNB-CU shall, if supported, consider that the TNL association(s) indicated by the received endpoint IP address(es) will be removed by the gNB-DU.</w:t>
      </w:r>
    </w:p>
    <w:p w14:paraId="7AE7EB54" w14:textId="263E52C2" w:rsidR="004528CE" w:rsidRPr="004528CE" w:rsidRDefault="004528CE" w:rsidP="00E8572C">
      <w:ins w:id="52" w:author="Huawei" w:date="2019-08-16T14:26:00Z">
        <w:r>
          <w:t xml:space="preserve">If </w:t>
        </w:r>
        <w:r w:rsidRPr="005B43FB">
          <w:rPr>
            <w:i/>
          </w:rPr>
          <w:t xml:space="preserve">NPN Support </w:t>
        </w:r>
        <w:r>
          <w:rPr>
            <w:i/>
          </w:rPr>
          <w:t>Information</w:t>
        </w:r>
        <w:r w:rsidRPr="0084746C">
          <w:t xml:space="preserve"> IE</w:t>
        </w:r>
        <w:r>
          <w:t xml:space="preserve"> is contained in the </w:t>
        </w:r>
        <w:r w:rsidRPr="00A423D1">
          <w:t>GNB-DU CONFIGURATION UPDATE</w:t>
        </w:r>
        <w:r w:rsidRPr="00194388">
          <w:t xml:space="preserve"> message</w:t>
        </w:r>
        <w:r>
          <w:t>, t</w:t>
        </w:r>
        <w:r w:rsidRPr="00A423D1">
          <w:t xml:space="preserve">he </w:t>
        </w:r>
        <w:r w:rsidRPr="00A423D1">
          <w:rPr>
            <w:rFonts w:eastAsia="Yu Mincho"/>
          </w:rPr>
          <w:t xml:space="preserve">gNB-CU shall store and </w:t>
        </w:r>
        <w:r w:rsidRPr="00A423D1">
          <w:t xml:space="preserve">replace any previously provided </w:t>
        </w:r>
        <w:r w:rsidRPr="005B43FB">
          <w:rPr>
            <w:i/>
          </w:rPr>
          <w:t xml:space="preserve">NPN Support </w:t>
        </w:r>
      </w:ins>
      <w:ins w:id="53" w:author="Huawei" w:date="2019-08-16T14:49:00Z">
        <w:r w:rsidR="00F8425C">
          <w:rPr>
            <w:i/>
          </w:rPr>
          <w:t>information</w:t>
        </w:r>
      </w:ins>
      <w:ins w:id="54" w:author="Huawei" w:date="2019-08-16T14:26:00Z">
        <w:r w:rsidRPr="0084746C">
          <w:t xml:space="preserve"> IE</w:t>
        </w:r>
        <w:r w:rsidRPr="00A423D1">
          <w:t xml:space="preserve"> by the received </w:t>
        </w:r>
        <w:r w:rsidRPr="005B43FB">
          <w:rPr>
            <w:i/>
          </w:rPr>
          <w:t xml:space="preserve">NPN Support </w:t>
        </w:r>
      </w:ins>
      <w:ins w:id="55" w:author="Huawei" w:date="2019-08-16T14:49:00Z">
        <w:r w:rsidR="00F8425C">
          <w:rPr>
            <w:i/>
          </w:rPr>
          <w:t>information</w:t>
        </w:r>
      </w:ins>
      <w:ins w:id="56" w:author="Huawei" w:date="2019-08-16T14:26:00Z">
        <w:r w:rsidRPr="0084746C">
          <w:t xml:space="preserve"> IE</w:t>
        </w:r>
        <w:r w:rsidRPr="00A423D1">
          <w:rPr>
            <w:rFonts w:eastAsia="Yu Mincho"/>
          </w:rPr>
          <w:t>.</w:t>
        </w:r>
      </w:ins>
    </w:p>
    <w:p w14:paraId="5E368F97" w14:textId="77777777" w:rsidR="00F760F0" w:rsidRPr="00A26F97" w:rsidRDefault="00F760F0" w:rsidP="00F760F0">
      <w:pPr>
        <w:rPr>
          <w:highlight w:val="yellow"/>
        </w:rPr>
      </w:pPr>
      <w:r w:rsidRPr="00A26F97">
        <w:rPr>
          <w:highlight w:val="yellow"/>
        </w:rPr>
        <w:t>&lt;Unchanged Text Omitted&gt;</w:t>
      </w:r>
    </w:p>
    <w:p w14:paraId="74939E8D" w14:textId="77777777" w:rsidR="00F760F0" w:rsidRDefault="00F760F0" w:rsidP="00E8572C"/>
    <w:p w14:paraId="481C9953" w14:textId="77777777" w:rsidR="007A5EA2" w:rsidRPr="00A423D1" w:rsidRDefault="007A5EA2" w:rsidP="007A5EA2">
      <w:pPr>
        <w:pStyle w:val="3"/>
      </w:pPr>
      <w:bookmarkStart w:id="57" w:name="_Toc14044316"/>
      <w:r w:rsidRPr="00A423D1">
        <w:t>8.2.5</w:t>
      </w:r>
      <w:r w:rsidRPr="00A423D1">
        <w:tab/>
        <w:t>gNB-CU Configuration Update</w:t>
      </w:r>
      <w:bookmarkEnd w:id="57"/>
      <w:r w:rsidRPr="00A423D1">
        <w:t xml:space="preserve"> </w:t>
      </w:r>
    </w:p>
    <w:p w14:paraId="0C32DBEC" w14:textId="77777777" w:rsidR="007A5EA2" w:rsidRPr="00A423D1" w:rsidRDefault="007A5EA2" w:rsidP="007A5EA2">
      <w:pPr>
        <w:pStyle w:val="4"/>
      </w:pPr>
      <w:bookmarkStart w:id="58" w:name="_Toc14044317"/>
      <w:r w:rsidRPr="00A423D1">
        <w:t>8.2.5.1</w:t>
      </w:r>
      <w:r w:rsidRPr="00A423D1">
        <w:tab/>
        <w:t>General</w:t>
      </w:r>
      <w:bookmarkEnd w:id="58"/>
    </w:p>
    <w:p w14:paraId="162BAD40" w14:textId="77777777" w:rsidR="007A5EA2" w:rsidRPr="00A423D1" w:rsidRDefault="007A5EA2" w:rsidP="007A5EA2">
      <w:r w:rsidRPr="00A423D1">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24A232CA" w14:textId="77777777" w:rsidR="007A5EA2" w:rsidRPr="00A423D1" w:rsidRDefault="007A5EA2" w:rsidP="007A5EA2">
      <w:pPr>
        <w:pStyle w:val="4"/>
      </w:pPr>
      <w:bookmarkStart w:id="59" w:name="_Toc14044318"/>
      <w:r w:rsidRPr="00A423D1">
        <w:t>8.2.5.2</w:t>
      </w:r>
      <w:r w:rsidRPr="00A423D1">
        <w:tab/>
        <w:t>Successful Operation</w:t>
      </w:r>
      <w:bookmarkEnd w:id="59"/>
    </w:p>
    <w:p w14:paraId="7D832E3F" w14:textId="77777777" w:rsidR="007A5EA2" w:rsidRPr="00373903" w:rsidRDefault="007A5EA2" w:rsidP="007A5EA2">
      <w:pPr>
        <w:pStyle w:val="TH"/>
      </w:pPr>
      <w:r w:rsidRPr="00373903">
        <w:rPr>
          <w:noProof/>
          <w:lang w:val="en-US" w:eastAsia="zh-CN"/>
        </w:rPr>
        <w:drawing>
          <wp:inline distT="0" distB="0" distL="0" distR="0" wp14:anchorId="6464B3AC" wp14:editId="064DB9E9">
            <wp:extent cx="4572000" cy="14630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0" cy="1463040"/>
                    </a:xfrm>
                    <a:prstGeom prst="rect">
                      <a:avLst/>
                    </a:prstGeom>
                    <a:noFill/>
                    <a:ln>
                      <a:noFill/>
                    </a:ln>
                  </pic:spPr>
                </pic:pic>
              </a:graphicData>
            </a:graphic>
          </wp:inline>
        </w:drawing>
      </w:r>
    </w:p>
    <w:p w14:paraId="2C920FF0" w14:textId="77777777" w:rsidR="007A5EA2" w:rsidRPr="00CE53A3" w:rsidRDefault="007A5EA2" w:rsidP="007A5EA2">
      <w:pPr>
        <w:pStyle w:val="TF"/>
      </w:pPr>
      <w:r w:rsidRPr="00CE53A3">
        <w:t>Figure 8.2.5.2-1: gNB-CU Configuration Update procedure: Successful Operation</w:t>
      </w:r>
    </w:p>
    <w:p w14:paraId="3C60B13A" w14:textId="77777777" w:rsidR="00963057" w:rsidRPr="00A26F97" w:rsidRDefault="00963057" w:rsidP="00963057">
      <w:pPr>
        <w:rPr>
          <w:highlight w:val="yellow"/>
        </w:rPr>
      </w:pPr>
      <w:r w:rsidRPr="00A26F97">
        <w:rPr>
          <w:highlight w:val="yellow"/>
        </w:rPr>
        <w:t>&lt;Unchanged Text Omitted&gt;</w:t>
      </w:r>
    </w:p>
    <w:p w14:paraId="0E20A2C9" w14:textId="77777777" w:rsidR="007A5EA2" w:rsidRPr="00A423D1" w:rsidRDefault="007A5EA2" w:rsidP="007A5EA2">
      <w:r w:rsidRPr="00A423D1">
        <w:t xml:space="preserve">If </w:t>
      </w:r>
      <w:r w:rsidRPr="00A423D1">
        <w:rPr>
          <w:i/>
        </w:rPr>
        <w:t>Available PLMN List</w:t>
      </w:r>
      <w:r w:rsidRPr="00A423D1">
        <w:t xml:space="preserve"> IE, and optionally also </w:t>
      </w:r>
      <w:r w:rsidRPr="00A423D1">
        <w:rPr>
          <w:i/>
        </w:rPr>
        <w:t>Extended Available PLMN List</w:t>
      </w:r>
      <w:r w:rsidRPr="00A423D1">
        <w:t xml:space="preserve"> IE, is contained in GNB-CU CONFIGURATION UPDATE message, the gNB-DU shall overwrite the whole available PLMN list and update the corresponding system information.</w:t>
      </w:r>
    </w:p>
    <w:p w14:paraId="41867B62" w14:textId="46B8FB58" w:rsidR="007A5EA2" w:rsidRDefault="007A5EA2" w:rsidP="007A5EA2">
      <w:pPr>
        <w:rPr>
          <w:ins w:id="60" w:author="Huawei" w:date="2019-08-16T14:26:00Z"/>
        </w:rPr>
      </w:pPr>
      <w:r w:rsidRPr="00A423D1">
        <w:t xml:space="preserve">If </w:t>
      </w:r>
      <w:r w:rsidRPr="00A423D1">
        <w:rPr>
          <w:i/>
        </w:rPr>
        <w:t>Cells Failed to be Activated Item</w:t>
      </w:r>
      <w:r w:rsidRPr="00A423D1">
        <w:t xml:space="preserve"> IE is contained in the GNB-CU CONFIGURATION UPDATE ACKNOWLEDGE message, the gNB-CU shall consider that the indicated cells are out-of-service as defined in TS 38.401 [4].</w:t>
      </w:r>
    </w:p>
    <w:p w14:paraId="418F32AA" w14:textId="27195ACC" w:rsidR="004528CE" w:rsidRPr="004528CE" w:rsidRDefault="004528CE" w:rsidP="007A5EA2">
      <w:pPr>
        <w:rPr>
          <w:i/>
          <w:lang w:eastAsia="zh-CN"/>
        </w:rPr>
      </w:pPr>
      <w:ins w:id="61" w:author="Huawei" w:date="2019-08-16T14:26:00Z">
        <w:r w:rsidRPr="00A423D1">
          <w:t xml:space="preserve">If </w:t>
        </w:r>
      </w:ins>
      <w:ins w:id="62" w:author="Huawei" w:date="2019-09-26T14:25:00Z">
        <w:r w:rsidR="00134364" w:rsidRPr="00D04160">
          <w:rPr>
            <w:i/>
          </w:rPr>
          <w:t>NID Support List</w:t>
        </w:r>
      </w:ins>
      <w:ins w:id="63" w:author="Huawei" w:date="2019-08-16T14:26:00Z">
        <w:r w:rsidRPr="00A423D1">
          <w:t xml:space="preserve"> IE is contained in GNB-CU CONFIGURATION UPDATE message, the gNB-DU shall overwrite the whole </w:t>
        </w:r>
      </w:ins>
      <w:ins w:id="64" w:author="Huawei" w:date="2019-09-25T20:27:00Z">
        <w:r w:rsidR="00BC25DF" w:rsidRPr="00BC25DF">
          <w:t xml:space="preserve">NID Support List </w:t>
        </w:r>
      </w:ins>
      <w:ins w:id="65" w:author="Huawei" w:date="2019-08-16T14:26:00Z">
        <w:r w:rsidRPr="00A423D1">
          <w:t>and update the corresponding system information.</w:t>
        </w:r>
      </w:ins>
    </w:p>
    <w:p w14:paraId="7E7818F2" w14:textId="72FB611A" w:rsidR="00F8425C" w:rsidRPr="00F8425C" w:rsidRDefault="00F8425C" w:rsidP="007A5EA2">
      <w:pPr>
        <w:rPr>
          <w:highlight w:val="yellow"/>
        </w:rPr>
      </w:pPr>
      <w:r w:rsidRPr="00A26F97">
        <w:rPr>
          <w:highlight w:val="yellow"/>
        </w:rPr>
        <w:t>&lt;Unchange</w:t>
      </w:r>
      <w:r>
        <w:rPr>
          <w:highlight w:val="yellow"/>
        </w:rPr>
        <w:t>d Text Omitted&gt;</w:t>
      </w:r>
    </w:p>
    <w:p w14:paraId="57E1A7F2" w14:textId="77777777" w:rsidR="004528CE" w:rsidRPr="004528CE" w:rsidRDefault="004528CE" w:rsidP="004528CE">
      <w:pPr>
        <w:jc w:val="center"/>
        <w:rPr>
          <w:color w:val="FF0000"/>
          <w:highlight w:val="yellow"/>
        </w:rPr>
      </w:pPr>
      <w:bookmarkStart w:id="66" w:name="OLE_LINK28"/>
      <w:bookmarkStart w:id="67" w:name="OLE_LINK117"/>
      <w:bookmarkStart w:id="68" w:name="OLE_LINK7"/>
      <w:r w:rsidRPr="004528CE">
        <w:rPr>
          <w:color w:val="FF0000"/>
          <w:highlight w:val="yellow"/>
        </w:rPr>
        <w:t>&lt;&lt;&lt;&lt;&lt;&lt;&lt;&lt;&lt;&lt;&lt;&lt;&lt;&lt;&lt;&lt;&lt;&lt;&lt;&lt; Next Change &gt;&gt;&gt;&gt;&gt;&gt;&gt;&gt;&gt;&gt;&gt;&gt;&gt;&gt;&gt;&gt;&gt;&gt;&gt;&gt;</w:t>
      </w:r>
    </w:p>
    <w:p w14:paraId="4086A0E7" w14:textId="77777777" w:rsidR="008C2A88" w:rsidRPr="00A423D1" w:rsidRDefault="008C2A88" w:rsidP="000406E1"/>
    <w:p w14:paraId="102F153C" w14:textId="77777777" w:rsidR="00AE5E7E" w:rsidRPr="00A423D1" w:rsidRDefault="00AE5E7E" w:rsidP="00AE5E7E">
      <w:pPr>
        <w:pStyle w:val="3"/>
      </w:pPr>
      <w:bookmarkStart w:id="69" w:name="_Toc14044437"/>
      <w:bookmarkEnd w:id="66"/>
      <w:bookmarkEnd w:id="67"/>
      <w:bookmarkEnd w:id="68"/>
      <w:r w:rsidRPr="00A423D1">
        <w:t>9.2.2</w:t>
      </w:r>
      <w:r w:rsidRPr="00A423D1">
        <w:tab/>
        <w:t>UE Context Management messages</w:t>
      </w:r>
      <w:bookmarkEnd w:id="69"/>
    </w:p>
    <w:p w14:paraId="794E5557" w14:textId="77777777" w:rsidR="00AE5E7E" w:rsidRPr="00A423D1" w:rsidRDefault="00AE5E7E" w:rsidP="00AE5E7E">
      <w:pPr>
        <w:pStyle w:val="4"/>
        <w:rPr>
          <w:lang w:eastAsia="zh-CN"/>
        </w:rPr>
      </w:pPr>
      <w:bookmarkStart w:id="70" w:name="_Toc14044438"/>
      <w:r w:rsidRPr="00A423D1">
        <w:t>9.</w:t>
      </w:r>
      <w:r w:rsidRPr="00A423D1">
        <w:rPr>
          <w:lang w:eastAsia="zh-CN"/>
        </w:rPr>
        <w:t>2.2.1</w:t>
      </w:r>
      <w:r w:rsidRPr="00A423D1">
        <w:tab/>
      </w:r>
      <w:r w:rsidRPr="00A423D1">
        <w:rPr>
          <w:lang w:eastAsia="zh-CN"/>
        </w:rPr>
        <w:t>UE CONTEXT SETUP REQUEST</w:t>
      </w:r>
      <w:bookmarkEnd w:id="70"/>
    </w:p>
    <w:p w14:paraId="4D2CF3CC" w14:textId="77777777" w:rsidR="00AE5E7E" w:rsidRPr="00A423D1" w:rsidRDefault="00AE5E7E" w:rsidP="00AE5E7E">
      <w:pPr>
        <w:rPr>
          <w:rFonts w:eastAsia="Batang"/>
        </w:rPr>
      </w:pPr>
      <w:r w:rsidRPr="00A423D1">
        <w:t>This message is sent by the gNB-CU to request the setup of a UE context.</w:t>
      </w:r>
    </w:p>
    <w:p w14:paraId="5091C96D" w14:textId="77777777" w:rsidR="00AE5E7E" w:rsidRPr="00CE53A3" w:rsidRDefault="00AE5E7E" w:rsidP="00AE5E7E">
      <w:pPr>
        <w:rPr>
          <w:lang w:eastAsia="zh-CN"/>
        </w:rPr>
      </w:pPr>
      <w:r w:rsidRPr="00A423D1">
        <w:t xml:space="preserve">Direction: gNB-CU </w:t>
      </w:r>
      <w:r w:rsidRPr="00CE53A3">
        <w:sym w:font="Symbol" w:char="F0AE"/>
      </w:r>
      <w:r w:rsidRPr="00CE53A3">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E5E7E" w:rsidRPr="00A423D1" w14:paraId="3C4DF2CD" w14:textId="77777777" w:rsidTr="00E4665A">
        <w:trPr>
          <w:tblHeader/>
        </w:trPr>
        <w:tc>
          <w:tcPr>
            <w:tcW w:w="2394" w:type="dxa"/>
          </w:tcPr>
          <w:p w14:paraId="03E93F28"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lastRenderedPageBreak/>
              <w:t>IE/Group Name</w:t>
            </w:r>
          </w:p>
        </w:tc>
        <w:tc>
          <w:tcPr>
            <w:tcW w:w="1260" w:type="dxa"/>
          </w:tcPr>
          <w:p w14:paraId="26288BDE"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t>Presence</w:t>
            </w:r>
          </w:p>
        </w:tc>
        <w:tc>
          <w:tcPr>
            <w:tcW w:w="1247" w:type="dxa"/>
          </w:tcPr>
          <w:p w14:paraId="7C8A8F2C"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t>Range</w:t>
            </w:r>
          </w:p>
        </w:tc>
        <w:tc>
          <w:tcPr>
            <w:tcW w:w="1260" w:type="dxa"/>
          </w:tcPr>
          <w:p w14:paraId="6AA38EC8"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t>IE type and reference</w:t>
            </w:r>
          </w:p>
        </w:tc>
        <w:tc>
          <w:tcPr>
            <w:tcW w:w="1762" w:type="dxa"/>
          </w:tcPr>
          <w:p w14:paraId="1FA97BFB"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t>Semantics description</w:t>
            </w:r>
          </w:p>
        </w:tc>
        <w:tc>
          <w:tcPr>
            <w:tcW w:w="1288" w:type="dxa"/>
          </w:tcPr>
          <w:p w14:paraId="4406002F"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t>Criticality</w:t>
            </w:r>
          </w:p>
        </w:tc>
        <w:tc>
          <w:tcPr>
            <w:tcW w:w="1274" w:type="dxa"/>
          </w:tcPr>
          <w:p w14:paraId="3541E729"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t>Assigned Criticality</w:t>
            </w:r>
          </w:p>
        </w:tc>
      </w:tr>
      <w:tr w:rsidR="00AE5E7E" w:rsidRPr="00A423D1" w14:paraId="22860133" w14:textId="77777777" w:rsidTr="00E4665A">
        <w:tc>
          <w:tcPr>
            <w:tcW w:w="2394" w:type="dxa"/>
          </w:tcPr>
          <w:p w14:paraId="15687353" w14:textId="77777777" w:rsidR="00AE5E7E" w:rsidRPr="00A423D1" w:rsidRDefault="00AE5E7E" w:rsidP="00E4665A">
            <w:pPr>
              <w:keepNext/>
              <w:keepLines/>
              <w:spacing w:after="0"/>
              <w:rPr>
                <w:rFonts w:ascii="Arial" w:hAnsi="Arial"/>
                <w:sz w:val="18"/>
              </w:rPr>
            </w:pPr>
            <w:r w:rsidRPr="00A423D1">
              <w:rPr>
                <w:rFonts w:ascii="Arial" w:hAnsi="Arial"/>
                <w:sz w:val="18"/>
              </w:rPr>
              <w:t>Message Type</w:t>
            </w:r>
          </w:p>
        </w:tc>
        <w:tc>
          <w:tcPr>
            <w:tcW w:w="1260" w:type="dxa"/>
          </w:tcPr>
          <w:p w14:paraId="631CEA40" w14:textId="77777777" w:rsidR="00AE5E7E" w:rsidRPr="00A423D1" w:rsidRDefault="00AE5E7E" w:rsidP="00E4665A">
            <w:pPr>
              <w:pStyle w:val="TAL"/>
            </w:pPr>
            <w:r w:rsidRPr="00A423D1">
              <w:t>M</w:t>
            </w:r>
          </w:p>
        </w:tc>
        <w:tc>
          <w:tcPr>
            <w:tcW w:w="1247" w:type="dxa"/>
          </w:tcPr>
          <w:p w14:paraId="675394CE" w14:textId="77777777" w:rsidR="00AE5E7E" w:rsidRPr="00A423D1" w:rsidRDefault="00AE5E7E" w:rsidP="00E4665A">
            <w:pPr>
              <w:pStyle w:val="TAL"/>
              <w:rPr>
                <w:i/>
              </w:rPr>
            </w:pPr>
          </w:p>
        </w:tc>
        <w:tc>
          <w:tcPr>
            <w:tcW w:w="1260" w:type="dxa"/>
          </w:tcPr>
          <w:p w14:paraId="0C8090D6" w14:textId="77777777" w:rsidR="00AE5E7E" w:rsidRPr="00A423D1" w:rsidRDefault="00AE5E7E" w:rsidP="00E4665A">
            <w:pPr>
              <w:pStyle w:val="TAL"/>
            </w:pPr>
            <w:r w:rsidRPr="00A423D1">
              <w:t>9.3.1.1</w:t>
            </w:r>
          </w:p>
        </w:tc>
        <w:tc>
          <w:tcPr>
            <w:tcW w:w="1762" w:type="dxa"/>
          </w:tcPr>
          <w:p w14:paraId="3B4107BB" w14:textId="77777777" w:rsidR="00AE5E7E" w:rsidRPr="00A423D1" w:rsidRDefault="00AE5E7E" w:rsidP="00E4665A">
            <w:pPr>
              <w:pStyle w:val="TAL"/>
            </w:pPr>
          </w:p>
        </w:tc>
        <w:tc>
          <w:tcPr>
            <w:tcW w:w="1288" w:type="dxa"/>
          </w:tcPr>
          <w:p w14:paraId="48D26E4B" w14:textId="77777777" w:rsidR="00AE5E7E" w:rsidRPr="00A423D1" w:rsidRDefault="00AE5E7E" w:rsidP="00E4665A">
            <w:pPr>
              <w:pStyle w:val="TAC"/>
            </w:pPr>
            <w:r w:rsidRPr="00A423D1">
              <w:t>YES</w:t>
            </w:r>
          </w:p>
        </w:tc>
        <w:tc>
          <w:tcPr>
            <w:tcW w:w="1274" w:type="dxa"/>
          </w:tcPr>
          <w:p w14:paraId="4BDE1986" w14:textId="77777777" w:rsidR="00AE5E7E" w:rsidRPr="00A423D1" w:rsidRDefault="00AE5E7E" w:rsidP="00E4665A">
            <w:pPr>
              <w:pStyle w:val="TAC"/>
            </w:pPr>
            <w:r w:rsidRPr="00A423D1">
              <w:t>reject</w:t>
            </w:r>
          </w:p>
        </w:tc>
      </w:tr>
      <w:tr w:rsidR="00AE5E7E" w:rsidRPr="00A423D1" w14:paraId="18485F57" w14:textId="77777777" w:rsidTr="00E4665A">
        <w:tc>
          <w:tcPr>
            <w:tcW w:w="2394" w:type="dxa"/>
          </w:tcPr>
          <w:p w14:paraId="09E8BB00" w14:textId="77777777" w:rsidR="00AE5E7E" w:rsidRPr="00A423D1" w:rsidRDefault="00AE5E7E" w:rsidP="00E4665A">
            <w:pPr>
              <w:keepNext/>
              <w:keepLines/>
              <w:spacing w:after="0"/>
              <w:rPr>
                <w:rFonts w:ascii="Arial" w:hAnsi="Arial"/>
                <w:sz w:val="18"/>
                <w:lang w:eastAsia="zh-CN"/>
              </w:rPr>
            </w:pPr>
            <w:r w:rsidRPr="00A423D1">
              <w:rPr>
                <w:rFonts w:ascii="Arial" w:eastAsia="Batang" w:hAnsi="Arial"/>
                <w:bCs/>
                <w:sz w:val="18"/>
              </w:rPr>
              <w:t>gNB-CU</w:t>
            </w:r>
            <w:r w:rsidRPr="00A423D1">
              <w:rPr>
                <w:rFonts w:ascii="Arial" w:hAnsi="Arial"/>
                <w:bCs/>
                <w:sz w:val="18"/>
              </w:rPr>
              <w:t xml:space="preserve"> UE F1AP ID</w:t>
            </w:r>
          </w:p>
        </w:tc>
        <w:tc>
          <w:tcPr>
            <w:tcW w:w="1260" w:type="dxa"/>
          </w:tcPr>
          <w:p w14:paraId="405AAEB0" w14:textId="77777777" w:rsidR="00AE5E7E" w:rsidRPr="00A423D1" w:rsidRDefault="00AE5E7E" w:rsidP="00E4665A">
            <w:pPr>
              <w:pStyle w:val="TAL"/>
              <w:rPr>
                <w:lang w:eastAsia="zh-CN"/>
              </w:rPr>
            </w:pPr>
            <w:r w:rsidRPr="00A423D1">
              <w:rPr>
                <w:lang w:eastAsia="zh-CN"/>
              </w:rPr>
              <w:t xml:space="preserve">M </w:t>
            </w:r>
          </w:p>
        </w:tc>
        <w:tc>
          <w:tcPr>
            <w:tcW w:w="1247" w:type="dxa"/>
          </w:tcPr>
          <w:p w14:paraId="71EC7EE9" w14:textId="77777777" w:rsidR="00AE5E7E" w:rsidRPr="00A423D1" w:rsidRDefault="00AE5E7E" w:rsidP="00E4665A">
            <w:pPr>
              <w:pStyle w:val="TAL"/>
              <w:rPr>
                <w:i/>
              </w:rPr>
            </w:pPr>
          </w:p>
        </w:tc>
        <w:tc>
          <w:tcPr>
            <w:tcW w:w="1260" w:type="dxa"/>
          </w:tcPr>
          <w:p w14:paraId="18CD9CD8" w14:textId="77777777" w:rsidR="00AE5E7E" w:rsidRPr="00A423D1" w:rsidRDefault="00AE5E7E" w:rsidP="00E4665A">
            <w:pPr>
              <w:pStyle w:val="TAL"/>
            </w:pPr>
            <w:r w:rsidRPr="00A423D1">
              <w:t>9.3.1.4</w:t>
            </w:r>
          </w:p>
        </w:tc>
        <w:tc>
          <w:tcPr>
            <w:tcW w:w="1762" w:type="dxa"/>
          </w:tcPr>
          <w:p w14:paraId="2306C909" w14:textId="77777777" w:rsidR="00AE5E7E" w:rsidRPr="00A423D1" w:rsidRDefault="00AE5E7E" w:rsidP="00E4665A">
            <w:pPr>
              <w:pStyle w:val="TAL"/>
            </w:pPr>
          </w:p>
        </w:tc>
        <w:tc>
          <w:tcPr>
            <w:tcW w:w="1288" w:type="dxa"/>
          </w:tcPr>
          <w:p w14:paraId="565B2B72" w14:textId="77777777" w:rsidR="00AE5E7E" w:rsidRPr="00A423D1" w:rsidRDefault="00AE5E7E" w:rsidP="00E4665A">
            <w:pPr>
              <w:pStyle w:val="TAC"/>
            </w:pPr>
            <w:r w:rsidRPr="00A423D1">
              <w:t>YES</w:t>
            </w:r>
          </w:p>
        </w:tc>
        <w:tc>
          <w:tcPr>
            <w:tcW w:w="1274" w:type="dxa"/>
          </w:tcPr>
          <w:p w14:paraId="029E91B4" w14:textId="77777777" w:rsidR="00AE5E7E" w:rsidRPr="00A423D1" w:rsidRDefault="00AE5E7E" w:rsidP="00E4665A">
            <w:pPr>
              <w:pStyle w:val="TAC"/>
            </w:pPr>
            <w:r w:rsidRPr="00A423D1">
              <w:t>reject</w:t>
            </w:r>
          </w:p>
        </w:tc>
      </w:tr>
      <w:tr w:rsidR="00AE5E7E" w:rsidRPr="00A423D1" w14:paraId="6BEC8FB3" w14:textId="77777777" w:rsidTr="00E4665A">
        <w:tc>
          <w:tcPr>
            <w:tcW w:w="2394" w:type="dxa"/>
            <w:tcBorders>
              <w:top w:val="single" w:sz="4" w:space="0" w:color="auto"/>
              <w:left w:val="single" w:sz="4" w:space="0" w:color="auto"/>
              <w:bottom w:val="single" w:sz="4" w:space="0" w:color="auto"/>
              <w:right w:val="single" w:sz="4" w:space="0" w:color="auto"/>
            </w:tcBorders>
          </w:tcPr>
          <w:p w14:paraId="2B7E41E2" w14:textId="77777777" w:rsidR="00AE5E7E" w:rsidRPr="00A423D1" w:rsidRDefault="00AE5E7E" w:rsidP="00E4665A">
            <w:pPr>
              <w:keepNext/>
              <w:keepLines/>
              <w:spacing w:after="0"/>
              <w:rPr>
                <w:rFonts w:ascii="Arial" w:eastAsia="Batang" w:hAnsi="Arial"/>
                <w:sz w:val="18"/>
              </w:rPr>
            </w:pPr>
            <w:r w:rsidRPr="00A423D1">
              <w:rPr>
                <w:rFonts w:ascii="Arial" w:eastAsia="Batang" w:hAnsi="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25B24B34" w14:textId="77777777" w:rsidR="00AE5E7E" w:rsidRPr="00A423D1" w:rsidRDefault="00AE5E7E" w:rsidP="00E4665A">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3FBC409" w14:textId="77777777" w:rsidR="00AE5E7E" w:rsidRPr="00A423D1" w:rsidRDefault="00AE5E7E" w:rsidP="00E4665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9C6550" w14:textId="77777777" w:rsidR="00AE5E7E" w:rsidRPr="00A423D1" w:rsidRDefault="00AE5E7E" w:rsidP="00E4665A">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06E771F4" w14:textId="77777777" w:rsidR="00AE5E7E" w:rsidRPr="00A423D1" w:rsidRDefault="00AE5E7E" w:rsidP="00E4665A">
            <w:pPr>
              <w:pStyle w:val="TAL"/>
            </w:pPr>
          </w:p>
        </w:tc>
        <w:tc>
          <w:tcPr>
            <w:tcW w:w="1288" w:type="dxa"/>
            <w:tcBorders>
              <w:top w:val="single" w:sz="4" w:space="0" w:color="auto"/>
              <w:left w:val="single" w:sz="4" w:space="0" w:color="auto"/>
              <w:bottom w:val="single" w:sz="4" w:space="0" w:color="auto"/>
              <w:right w:val="single" w:sz="4" w:space="0" w:color="auto"/>
            </w:tcBorders>
          </w:tcPr>
          <w:p w14:paraId="780B407B" w14:textId="77777777" w:rsidR="00AE5E7E" w:rsidRPr="00A423D1" w:rsidRDefault="00AE5E7E" w:rsidP="00E4665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2B59A47" w14:textId="77777777" w:rsidR="00AE5E7E" w:rsidRPr="00A423D1" w:rsidRDefault="00AE5E7E" w:rsidP="00E4665A">
            <w:pPr>
              <w:pStyle w:val="TAC"/>
            </w:pPr>
            <w:r w:rsidRPr="00A423D1">
              <w:t>ignore</w:t>
            </w:r>
          </w:p>
        </w:tc>
      </w:tr>
      <w:tr w:rsidR="00AE5E7E" w:rsidRPr="00A423D1" w14:paraId="15A9A90E" w14:textId="77777777" w:rsidTr="00E4665A">
        <w:tc>
          <w:tcPr>
            <w:tcW w:w="2394" w:type="dxa"/>
            <w:tcBorders>
              <w:top w:val="single" w:sz="4" w:space="0" w:color="auto"/>
              <w:left w:val="single" w:sz="4" w:space="0" w:color="auto"/>
              <w:bottom w:val="single" w:sz="4" w:space="0" w:color="auto"/>
              <w:right w:val="single" w:sz="4" w:space="0" w:color="auto"/>
            </w:tcBorders>
          </w:tcPr>
          <w:p w14:paraId="6D51B42B" w14:textId="77777777" w:rsidR="00AE5E7E" w:rsidRPr="00A423D1" w:rsidRDefault="00AE5E7E" w:rsidP="00E4665A">
            <w:pPr>
              <w:keepNext/>
              <w:keepLines/>
              <w:spacing w:after="0"/>
              <w:rPr>
                <w:rFonts w:ascii="Arial" w:hAnsi="Arial"/>
                <w:sz w:val="18"/>
              </w:rPr>
            </w:pPr>
            <w:r w:rsidRPr="00A423D1">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7279D66C" w14:textId="77777777" w:rsidR="00AE5E7E" w:rsidRPr="00A423D1" w:rsidDel="00C1133D" w:rsidRDefault="00AE5E7E" w:rsidP="00E4665A">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723D05D" w14:textId="77777777" w:rsidR="00AE5E7E" w:rsidRPr="00A423D1" w:rsidRDefault="00AE5E7E" w:rsidP="00E4665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FD659D" w14:textId="77777777" w:rsidR="00AE5E7E" w:rsidRPr="00A423D1" w:rsidRDefault="00AE5E7E" w:rsidP="00E4665A">
            <w:pPr>
              <w:pStyle w:val="TAL"/>
            </w:pPr>
            <w:r w:rsidRPr="00A423D1">
              <w:rPr>
                <w:rFonts w:cs="Arial"/>
                <w:szCs w:val="18"/>
                <w:lang w:eastAsia="ja-JP"/>
              </w:rPr>
              <w:t xml:space="preserve">NR </w:t>
            </w:r>
            <w:r w:rsidRPr="00A423D1">
              <w:t>CGI</w:t>
            </w:r>
          </w:p>
          <w:p w14:paraId="6B300C1A" w14:textId="77777777" w:rsidR="00AE5E7E" w:rsidRPr="00A423D1" w:rsidRDefault="00AE5E7E" w:rsidP="00E4665A">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2D4D3A02" w14:textId="07A5A136" w:rsidR="00AE5E7E" w:rsidRPr="00A423D1" w:rsidRDefault="00AE5E7E" w:rsidP="00105C29">
            <w:pPr>
              <w:pStyle w:val="TAL"/>
            </w:pPr>
            <w:r w:rsidRPr="00A423D1">
              <w:t xml:space="preserve">Special Cell as defined in TS 38.321 [16]. For handover case, this IE </w:t>
            </w:r>
            <w:r w:rsidR="00105C29">
              <w:t>is</w:t>
            </w:r>
            <w:r w:rsidRPr="00A423D1">
              <w:t xml:space="preserve"> considered as target cell.</w:t>
            </w:r>
          </w:p>
        </w:tc>
        <w:tc>
          <w:tcPr>
            <w:tcW w:w="1288" w:type="dxa"/>
            <w:tcBorders>
              <w:top w:val="single" w:sz="4" w:space="0" w:color="auto"/>
              <w:left w:val="single" w:sz="4" w:space="0" w:color="auto"/>
              <w:bottom w:val="single" w:sz="4" w:space="0" w:color="auto"/>
              <w:right w:val="single" w:sz="4" w:space="0" w:color="auto"/>
            </w:tcBorders>
          </w:tcPr>
          <w:p w14:paraId="06B71C3F" w14:textId="77777777" w:rsidR="00AE5E7E" w:rsidRPr="00A423D1" w:rsidDel="00C1133D" w:rsidRDefault="00AE5E7E" w:rsidP="00E4665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9C3553C" w14:textId="77777777" w:rsidR="00AE5E7E" w:rsidRPr="00A423D1" w:rsidDel="00C1133D" w:rsidRDefault="00AE5E7E" w:rsidP="00E4665A">
            <w:pPr>
              <w:pStyle w:val="TAC"/>
            </w:pPr>
            <w:r w:rsidRPr="00A423D1">
              <w:t>reject</w:t>
            </w:r>
          </w:p>
        </w:tc>
      </w:tr>
      <w:tr w:rsidR="00AE5E7E" w:rsidRPr="00A423D1" w14:paraId="670E0543" w14:textId="77777777" w:rsidTr="00E4665A">
        <w:tc>
          <w:tcPr>
            <w:tcW w:w="2394" w:type="dxa"/>
            <w:tcBorders>
              <w:top w:val="single" w:sz="4" w:space="0" w:color="auto"/>
              <w:left w:val="single" w:sz="4" w:space="0" w:color="auto"/>
              <w:bottom w:val="single" w:sz="4" w:space="0" w:color="auto"/>
              <w:right w:val="single" w:sz="4" w:space="0" w:color="auto"/>
            </w:tcBorders>
          </w:tcPr>
          <w:p w14:paraId="28C731CA" w14:textId="77777777" w:rsidR="00AE5E7E" w:rsidRPr="00A423D1" w:rsidRDefault="00AE5E7E" w:rsidP="00E4665A">
            <w:pPr>
              <w:keepNext/>
              <w:keepLines/>
              <w:spacing w:after="0"/>
              <w:rPr>
                <w:rFonts w:ascii="Arial" w:hAnsi="Arial"/>
                <w:sz w:val="18"/>
              </w:rPr>
            </w:pPr>
            <w:r w:rsidRPr="00A423D1">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7CCDD298" w14:textId="77777777" w:rsidR="00AE5E7E" w:rsidRPr="00A423D1" w:rsidRDefault="00AE5E7E" w:rsidP="00E4665A">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F15049B" w14:textId="77777777" w:rsidR="00AE5E7E" w:rsidRPr="00A423D1" w:rsidRDefault="00AE5E7E" w:rsidP="00E4665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5EA405" w14:textId="77777777" w:rsidR="00AE5E7E" w:rsidRPr="00A423D1" w:rsidRDefault="00AE5E7E" w:rsidP="00E4665A">
            <w:pPr>
              <w:pStyle w:val="TAL"/>
              <w:rPr>
                <w:rFonts w:cs="Arial"/>
                <w:szCs w:val="18"/>
                <w:lang w:eastAsia="ja-JP"/>
              </w:rPr>
            </w:pPr>
            <w:r w:rsidRPr="00A423D1">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1DC73B72" w14:textId="77777777" w:rsidR="00AE5E7E" w:rsidRPr="00A423D1" w:rsidRDefault="00AE5E7E" w:rsidP="00E4665A">
            <w:pPr>
              <w:pStyle w:val="TAL"/>
            </w:pPr>
          </w:p>
        </w:tc>
        <w:tc>
          <w:tcPr>
            <w:tcW w:w="1288" w:type="dxa"/>
            <w:tcBorders>
              <w:top w:val="single" w:sz="4" w:space="0" w:color="auto"/>
              <w:left w:val="single" w:sz="4" w:space="0" w:color="auto"/>
              <w:bottom w:val="single" w:sz="4" w:space="0" w:color="auto"/>
              <w:right w:val="single" w:sz="4" w:space="0" w:color="auto"/>
            </w:tcBorders>
          </w:tcPr>
          <w:p w14:paraId="7F403FE7" w14:textId="77777777" w:rsidR="00AE5E7E" w:rsidRPr="00A423D1" w:rsidRDefault="00AE5E7E" w:rsidP="00E4665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EE089A9" w14:textId="77777777" w:rsidR="00AE5E7E" w:rsidRPr="00A423D1" w:rsidRDefault="00AE5E7E" w:rsidP="00E4665A">
            <w:pPr>
              <w:pStyle w:val="TAC"/>
            </w:pPr>
            <w:r w:rsidRPr="00A423D1">
              <w:t>reject</w:t>
            </w:r>
          </w:p>
        </w:tc>
      </w:tr>
      <w:tr w:rsidR="00AE5E7E" w:rsidRPr="00A423D1" w14:paraId="5757444C" w14:textId="77777777" w:rsidTr="00E4665A">
        <w:tc>
          <w:tcPr>
            <w:tcW w:w="2394" w:type="dxa"/>
            <w:tcBorders>
              <w:top w:val="single" w:sz="4" w:space="0" w:color="auto"/>
              <w:left w:val="single" w:sz="4" w:space="0" w:color="auto"/>
              <w:bottom w:val="single" w:sz="4" w:space="0" w:color="auto"/>
              <w:right w:val="single" w:sz="4" w:space="0" w:color="auto"/>
            </w:tcBorders>
          </w:tcPr>
          <w:p w14:paraId="1FECD89F" w14:textId="77777777" w:rsidR="00AE5E7E" w:rsidRPr="00A423D1" w:rsidRDefault="00AE5E7E" w:rsidP="00E4665A">
            <w:pPr>
              <w:keepNext/>
              <w:keepLines/>
              <w:spacing w:after="0"/>
              <w:rPr>
                <w:rFonts w:ascii="Arial" w:hAnsi="Arial"/>
                <w:sz w:val="18"/>
              </w:rPr>
            </w:pPr>
            <w:r w:rsidRPr="00A423D1">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5C3F1A36" w14:textId="77777777" w:rsidR="00AE5E7E" w:rsidRPr="00A423D1" w:rsidRDefault="00AE5E7E" w:rsidP="00E4665A">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DD6A45" w14:textId="77777777" w:rsidR="00AE5E7E" w:rsidRPr="00A423D1" w:rsidRDefault="00AE5E7E" w:rsidP="00E4665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842E567" w14:textId="77777777" w:rsidR="00AE5E7E" w:rsidRPr="00A423D1" w:rsidRDefault="00AE5E7E" w:rsidP="00E4665A">
            <w:pPr>
              <w:keepNext/>
              <w:keepLines/>
              <w:spacing w:after="0"/>
              <w:rPr>
                <w:rFonts w:ascii="Arial" w:hAnsi="Arial" w:cs="Arial"/>
                <w:sz w:val="18"/>
                <w:szCs w:val="18"/>
                <w:lang w:eastAsia="ja-JP"/>
              </w:rPr>
            </w:pPr>
            <w:r w:rsidRPr="00A423D1">
              <w:rPr>
                <w:rFonts w:ascii="Arial" w:hAnsi="Arial" w:cs="Arial"/>
                <w:sz w:val="18"/>
                <w:szCs w:val="18"/>
                <w:lang w:eastAsia="ja-JP"/>
              </w:rPr>
              <w:t>Cell UL Configured</w:t>
            </w:r>
          </w:p>
          <w:p w14:paraId="3967A8DD" w14:textId="77777777" w:rsidR="00AE5E7E" w:rsidRPr="00A423D1" w:rsidRDefault="00AE5E7E" w:rsidP="00E4665A">
            <w:pPr>
              <w:pStyle w:val="TAL"/>
              <w:rPr>
                <w:rFonts w:cs="Arial"/>
                <w:szCs w:val="18"/>
                <w:lang w:eastAsia="ja-JP"/>
              </w:rPr>
            </w:pPr>
            <w:r w:rsidRPr="00A423D1">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58C5F748" w14:textId="77777777" w:rsidR="00AE5E7E" w:rsidRPr="00A423D1" w:rsidRDefault="00AE5E7E" w:rsidP="00E4665A">
            <w:pPr>
              <w:pStyle w:val="TAL"/>
            </w:pPr>
          </w:p>
        </w:tc>
        <w:tc>
          <w:tcPr>
            <w:tcW w:w="1288" w:type="dxa"/>
            <w:tcBorders>
              <w:top w:val="single" w:sz="4" w:space="0" w:color="auto"/>
              <w:left w:val="single" w:sz="4" w:space="0" w:color="auto"/>
              <w:bottom w:val="single" w:sz="4" w:space="0" w:color="auto"/>
              <w:right w:val="single" w:sz="4" w:space="0" w:color="auto"/>
            </w:tcBorders>
          </w:tcPr>
          <w:p w14:paraId="3DAC6C8F" w14:textId="77777777" w:rsidR="00AE5E7E" w:rsidRPr="00A423D1" w:rsidRDefault="00AE5E7E" w:rsidP="00E4665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ACD76E7" w14:textId="77777777" w:rsidR="00AE5E7E" w:rsidRPr="00A423D1" w:rsidRDefault="00AE5E7E" w:rsidP="00E4665A">
            <w:pPr>
              <w:pStyle w:val="TAC"/>
            </w:pPr>
            <w:r w:rsidRPr="00A423D1">
              <w:t>ignore</w:t>
            </w:r>
          </w:p>
        </w:tc>
      </w:tr>
      <w:tr w:rsidR="00AE5E7E" w:rsidRPr="00A423D1" w:rsidDel="00C1133D" w14:paraId="2E38538B" w14:textId="77777777" w:rsidTr="00E4665A">
        <w:tc>
          <w:tcPr>
            <w:tcW w:w="2394" w:type="dxa"/>
            <w:tcBorders>
              <w:top w:val="single" w:sz="4" w:space="0" w:color="auto"/>
              <w:left w:val="single" w:sz="4" w:space="0" w:color="auto"/>
              <w:bottom w:val="single" w:sz="4" w:space="0" w:color="auto"/>
              <w:right w:val="single" w:sz="4" w:space="0" w:color="auto"/>
            </w:tcBorders>
          </w:tcPr>
          <w:p w14:paraId="49E40348" w14:textId="77777777" w:rsidR="00AE5E7E" w:rsidRPr="00A423D1" w:rsidRDefault="00AE5E7E" w:rsidP="00E4665A">
            <w:pPr>
              <w:keepNext/>
              <w:keepLines/>
              <w:spacing w:after="0"/>
              <w:rPr>
                <w:rFonts w:ascii="Arial" w:hAnsi="Arial"/>
                <w:sz w:val="18"/>
              </w:rPr>
            </w:pPr>
            <w:r w:rsidRPr="00A423D1">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4B5EBBAB" w14:textId="77777777" w:rsidR="00AE5E7E" w:rsidRPr="00A423D1" w:rsidRDefault="00AE5E7E" w:rsidP="00E4665A">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527926" w14:textId="77777777" w:rsidR="00AE5E7E" w:rsidRPr="00A423D1" w:rsidRDefault="00AE5E7E" w:rsidP="00E4665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FE5B1B" w14:textId="77777777" w:rsidR="00AE5E7E" w:rsidRPr="00A423D1" w:rsidRDefault="00AE5E7E" w:rsidP="00E4665A">
            <w:pPr>
              <w:pStyle w:val="TAL"/>
            </w:pPr>
            <w:r w:rsidRPr="00A423D1">
              <w:t>9.3.1.25</w:t>
            </w:r>
          </w:p>
        </w:tc>
        <w:tc>
          <w:tcPr>
            <w:tcW w:w="1762" w:type="dxa"/>
            <w:tcBorders>
              <w:top w:val="single" w:sz="4" w:space="0" w:color="auto"/>
              <w:left w:val="single" w:sz="4" w:space="0" w:color="auto"/>
              <w:bottom w:val="single" w:sz="4" w:space="0" w:color="auto"/>
              <w:right w:val="single" w:sz="4" w:space="0" w:color="auto"/>
            </w:tcBorders>
          </w:tcPr>
          <w:p w14:paraId="02F9EC69" w14:textId="77777777" w:rsidR="00AE5E7E" w:rsidRPr="00A423D1" w:rsidRDefault="00AE5E7E" w:rsidP="00E4665A">
            <w:pPr>
              <w:pStyle w:val="TAL"/>
            </w:pPr>
          </w:p>
        </w:tc>
        <w:tc>
          <w:tcPr>
            <w:tcW w:w="1288" w:type="dxa"/>
            <w:tcBorders>
              <w:top w:val="single" w:sz="4" w:space="0" w:color="auto"/>
              <w:left w:val="single" w:sz="4" w:space="0" w:color="auto"/>
              <w:bottom w:val="single" w:sz="4" w:space="0" w:color="auto"/>
              <w:right w:val="single" w:sz="4" w:space="0" w:color="auto"/>
            </w:tcBorders>
          </w:tcPr>
          <w:p w14:paraId="48EF2434" w14:textId="77777777" w:rsidR="00AE5E7E" w:rsidRPr="00A423D1" w:rsidDel="00C1133D" w:rsidRDefault="00AE5E7E" w:rsidP="00E4665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94CB13E" w14:textId="77777777" w:rsidR="00AE5E7E" w:rsidRPr="00A423D1" w:rsidDel="00C1133D" w:rsidRDefault="00AE5E7E" w:rsidP="00E4665A">
            <w:pPr>
              <w:pStyle w:val="TAC"/>
            </w:pPr>
            <w:r w:rsidRPr="00A423D1">
              <w:t>reject</w:t>
            </w:r>
          </w:p>
        </w:tc>
      </w:tr>
      <w:tr w:rsidR="00AE5E7E" w:rsidRPr="00A423D1" w14:paraId="532D8DA6" w14:textId="77777777" w:rsidTr="00E4665A">
        <w:tc>
          <w:tcPr>
            <w:tcW w:w="2394" w:type="dxa"/>
            <w:tcBorders>
              <w:top w:val="single" w:sz="4" w:space="0" w:color="auto"/>
              <w:left w:val="single" w:sz="4" w:space="0" w:color="auto"/>
              <w:bottom w:val="single" w:sz="4" w:space="0" w:color="auto"/>
              <w:right w:val="single" w:sz="4" w:space="0" w:color="auto"/>
            </w:tcBorders>
          </w:tcPr>
          <w:p w14:paraId="41E9C1EE" w14:textId="77777777" w:rsidR="00AE5E7E" w:rsidRPr="00A423D1" w:rsidRDefault="00AE5E7E" w:rsidP="00E4665A">
            <w:pPr>
              <w:keepNext/>
              <w:keepLines/>
              <w:spacing w:after="0"/>
              <w:rPr>
                <w:rFonts w:ascii="Arial" w:hAnsi="Arial"/>
                <w:sz w:val="18"/>
              </w:rPr>
            </w:pPr>
            <w:r w:rsidRPr="00A423D1">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3FC19769" w14:textId="77777777" w:rsidR="00AE5E7E" w:rsidRPr="00A423D1" w:rsidDel="00AF104C" w:rsidRDefault="00AE5E7E" w:rsidP="00E4665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0DA69B8" w14:textId="77777777" w:rsidR="00AE5E7E" w:rsidRPr="00A423D1" w:rsidRDefault="00AE5E7E" w:rsidP="00E4665A">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561671C3" w14:textId="77777777" w:rsidR="00AE5E7E" w:rsidRPr="00A423D1" w:rsidRDefault="00AE5E7E" w:rsidP="00E4665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6172F57" w14:textId="77777777" w:rsidR="00AE5E7E" w:rsidRPr="00A423D1" w:rsidRDefault="00AE5E7E" w:rsidP="00E4665A">
            <w:pPr>
              <w:pStyle w:val="TAL"/>
            </w:pPr>
          </w:p>
        </w:tc>
        <w:tc>
          <w:tcPr>
            <w:tcW w:w="1288" w:type="dxa"/>
            <w:tcBorders>
              <w:top w:val="single" w:sz="4" w:space="0" w:color="auto"/>
              <w:left w:val="single" w:sz="4" w:space="0" w:color="auto"/>
              <w:bottom w:val="single" w:sz="4" w:space="0" w:color="auto"/>
              <w:right w:val="single" w:sz="4" w:space="0" w:color="auto"/>
            </w:tcBorders>
          </w:tcPr>
          <w:p w14:paraId="327FF852" w14:textId="77777777" w:rsidR="00AE5E7E" w:rsidRPr="00A423D1" w:rsidRDefault="00AE5E7E" w:rsidP="00E4665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26621DA" w14:textId="77777777" w:rsidR="00AE5E7E" w:rsidRPr="00A423D1" w:rsidDel="00AF104C" w:rsidRDefault="00AE5E7E" w:rsidP="00E4665A">
            <w:pPr>
              <w:pStyle w:val="TAC"/>
            </w:pPr>
            <w:r w:rsidRPr="00A423D1">
              <w:t>ignore</w:t>
            </w:r>
          </w:p>
        </w:tc>
      </w:tr>
      <w:tr w:rsidR="00AE5E7E" w:rsidRPr="00A423D1" w14:paraId="34270A7C" w14:textId="77777777" w:rsidTr="00E4665A">
        <w:tc>
          <w:tcPr>
            <w:tcW w:w="2394" w:type="dxa"/>
            <w:tcBorders>
              <w:top w:val="single" w:sz="4" w:space="0" w:color="auto"/>
              <w:left w:val="single" w:sz="4" w:space="0" w:color="auto"/>
              <w:bottom w:val="single" w:sz="4" w:space="0" w:color="auto"/>
              <w:right w:val="single" w:sz="4" w:space="0" w:color="auto"/>
            </w:tcBorders>
          </w:tcPr>
          <w:p w14:paraId="159FF10C" w14:textId="77777777" w:rsidR="00AE5E7E" w:rsidRPr="00A423D1" w:rsidRDefault="00AE5E7E" w:rsidP="00E4665A">
            <w:pPr>
              <w:keepNext/>
              <w:keepLines/>
              <w:spacing w:after="0"/>
              <w:ind w:leftChars="100" w:left="200"/>
              <w:rPr>
                <w:rFonts w:ascii="Arial" w:hAnsi="Arial"/>
                <w:sz w:val="18"/>
              </w:rPr>
            </w:pPr>
            <w:r w:rsidRPr="00A423D1">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33EF27BC" w14:textId="77777777" w:rsidR="00AE5E7E" w:rsidRPr="00A423D1" w:rsidDel="00AF104C" w:rsidRDefault="00AE5E7E" w:rsidP="00E4665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8D430FC" w14:textId="77777777" w:rsidR="00AE5E7E" w:rsidRPr="00A423D1" w:rsidRDefault="00AE5E7E" w:rsidP="00E4665A">
            <w:pPr>
              <w:pStyle w:val="TAL"/>
              <w:rPr>
                <w:i/>
              </w:rPr>
            </w:pPr>
            <w:r w:rsidRPr="00A423D1">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7F681DA4" w14:textId="77777777" w:rsidR="00AE5E7E" w:rsidRPr="00A423D1" w:rsidRDefault="00AE5E7E" w:rsidP="00E4665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8462492" w14:textId="77777777" w:rsidR="00AE5E7E" w:rsidRPr="00A423D1" w:rsidRDefault="00AE5E7E" w:rsidP="00E4665A">
            <w:pPr>
              <w:pStyle w:val="TAL"/>
            </w:pPr>
          </w:p>
        </w:tc>
        <w:tc>
          <w:tcPr>
            <w:tcW w:w="1288" w:type="dxa"/>
            <w:tcBorders>
              <w:top w:val="single" w:sz="4" w:space="0" w:color="auto"/>
              <w:left w:val="single" w:sz="4" w:space="0" w:color="auto"/>
              <w:bottom w:val="single" w:sz="4" w:space="0" w:color="auto"/>
              <w:right w:val="single" w:sz="4" w:space="0" w:color="auto"/>
            </w:tcBorders>
          </w:tcPr>
          <w:p w14:paraId="15F5E8F5" w14:textId="77777777" w:rsidR="00AE5E7E" w:rsidRPr="00A423D1" w:rsidRDefault="00AE5E7E" w:rsidP="00E4665A">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15F6B268" w14:textId="77777777" w:rsidR="00AE5E7E" w:rsidRPr="00A423D1" w:rsidDel="00AF104C" w:rsidRDefault="00AE5E7E" w:rsidP="00E4665A">
            <w:pPr>
              <w:pStyle w:val="TAC"/>
            </w:pPr>
            <w:r w:rsidRPr="00A423D1">
              <w:t>ignore</w:t>
            </w:r>
          </w:p>
        </w:tc>
      </w:tr>
      <w:tr w:rsidR="00AE5E7E" w:rsidRPr="00A423D1" w14:paraId="4917A705" w14:textId="77777777" w:rsidTr="00E4665A">
        <w:tc>
          <w:tcPr>
            <w:tcW w:w="2394" w:type="dxa"/>
            <w:tcBorders>
              <w:top w:val="single" w:sz="4" w:space="0" w:color="auto"/>
              <w:left w:val="single" w:sz="4" w:space="0" w:color="auto"/>
              <w:bottom w:val="single" w:sz="4" w:space="0" w:color="auto"/>
              <w:right w:val="single" w:sz="4" w:space="0" w:color="auto"/>
            </w:tcBorders>
          </w:tcPr>
          <w:p w14:paraId="58CA148E" w14:textId="77777777" w:rsidR="00AE5E7E" w:rsidRPr="00A423D1" w:rsidRDefault="00AE5E7E" w:rsidP="00E4665A">
            <w:pPr>
              <w:keepNext/>
              <w:keepLines/>
              <w:spacing w:after="0"/>
              <w:ind w:leftChars="200" w:left="400"/>
              <w:rPr>
                <w:rFonts w:ascii="Arial" w:hAnsi="Arial"/>
                <w:sz w:val="18"/>
              </w:rPr>
            </w:pPr>
            <w:r w:rsidRPr="00A423D1">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5B837FCC" w14:textId="77777777" w:rsidR="00AE5E7E" w:rsidRPr="00A423D1" w:rsidDel="00AF104C" w:rsidRDefault="00AE5E7E" w:rsidP="00E4665A">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ECAAABF" w14:textId="77777777" w:rsidR="00AE5E7E" w:rsidRPr="00A423D1" w:rsidRDefault="00AE5E7E" w:rsidP="00E4665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0541F9" w14:textId="77777777" w:rsidR="00AE5E7E" w:rsidRPr="00A423D1" w:rsidRDefault="00AE5E7E" w:rsidP="00E4665A">
            <w:pPr>
              <w:pStyle w:val="TAL"/>
              <w:rPr>
                <w:rFonts w:cs="Arial"/>
                <w:szCs w:val="18"/>
                <w:lang w:eastAsia="ja-JP"/>
              </w:rPr>
            </w:pPr>
            <w:r w:rsidRPr="00A423D1">
              <w:rPr>
                <w:rFonts w:cs="Arial"/>
                <w:szCs w:val="18"/>
                <w:lang w:eastAsia="ja-JP"/>
              </w:rPr>
              <w:t>NR CGI</w:t>
            </w:r>
          </w:p>
          <w:p w14:paraId="04C0A61B" w14:textId="77777777" w:rsidR="00AE5E7E" w:rsidRPr="00A423D1" w:rsidRDefault="00AE5E7E" w:rsidP="00E4665A">
            <w:pPr>
              <w:pStyle w:val="TAL"/>
              <w:rPr>
                <w:rFonts w:cs="Arial"/>
                <w:szCs w:val="18"/>
                <w:lang w:eastAsia="ja-JP"/>
              </w:rPr>
            </w:pPr>
            <w:r w:rsidRPr="00A423D1">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6DB11992" w14:textId="77777777" w:rsidR="00AE5E7E" w:rsidRPr="00A423D1" w:rsidRDefault="00AE5E7E" w:rsidP="00E4665A">
            <w:pPr>
              <w:pStyle w:val="TAL"/>
            </w:pPr>
            <w:r w:rsidRPr="00A423D1">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3E2EE5FB" w14:textId="77777777" w:rsidR="00AE5E7E" w:rsidRPr="00A423D1" w:rsidRDefault="00AE5E7E" w:rsidP="00E4665A">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2839B669" w14:textId="77777777" w:rsidR="00AE5E7E" w:rsidRPr="00A423D1" w:rsidDel="00AF104C" w:rsidRDefault="00AE5E7E" w:rsidP="00E4665A">
            <w:pPr>
              <w:pStyle w:val="TAC"/>
            </w:pPr>
          </w:p>
        </w:tc>
      </w:tr>
      <w:tr w:rsidR="00CE53CE" w:rsidRPr="00A423D1" w14:paraId="0E25F8AF" w14:textId="77777777" w:rsidTr="00E4665A">
        <w:tc>
          <w:tcPr>
            <w:tcW w:w="2394" w:type="dxa"/>
            <w:tcBorders>
              <w:top w:val="single" w:sz="4" w:space="0" w:color="auto"/>
              <w:left w:val="single" w:sz="4" w:space="0" w:color="auto"/>
              <w:bottom w:val="single" w:sz="4" w:space="0" w:color="auto"/>
              <w:right w:val="single" w:sz="4" w:space="0" w:color="auto"/>
            </w:tcBorders>
          </w:tcPr>
          <w:p w14:paraId="2B6F5298" w14:textId="77777777" w:rsidR="00CE53CE" w:rsidRPr="00A423D1" w:rsidRDefault="00CE53CE" w:rsidP="00CE53CE">
            <w:pPr>
              <w:keepNext/>
              <w:keepLines/>
              <w:spacing w:after="0"/>
              <w:rPr>
                <w:rFonts w:ascii="Arial" w:hAnsi="Arial"/>
                <w:sz w:val="18"/>
              </w:rPr>
            </w:pPr>
            <w:r w:rsidRPr="00A423D1">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8C05AA5" w14:textId="77777777" w:rsidR="00CE53CE" w:rsidRPr="00A423D1" w:rsidRDefault="00CE53CE" w:rsidP="00CE53CE">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626C72"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8E71898" w14:textId="77777777" w:rsidR="00CE53CE" w:rsidRPr="00A423D1" w:rsidRDefault="00CE53CE" w:rsidP="00CE53CE">
            <w:pPr>
              <w:pStyle w:val="TAL"/>
            </w:pPr>
            <w:r w:rsidRPr="00A423D1">
              <w:t xml:space="preserve">DRX Cycle </w:t>
            </w:r>
          </w:p>
          <w:p w14:paraId="54A76E7D" w14:textId="77777777" w:rsidR="00CE53CE" w:rsidRPr="00A423D1" w:rsidRDefault="00CE53CE" w:rsidP="00CE53CE">
            <w:pPr>
              <w:pStyle w:val="TAL"/>
            </w:pPr>
            <w:r w:rsidRPr="00A423D1">
              <w:t>9.3.1.24</w:t>
            </w:r>
          </w:p>
        </w:tc>
        <w:tc>
          <w:tcPr>
            <w:tcW w:w="1762" w:type="dxa"/>
            <w:tcBorders>
              <w:top w:val="single" w:sz="4" w:space="0" w:color="auto"/>
              <w:left w:val="single" w:sz="4" w:space="0" w:color="auto"/>
              <w:bottom w:val="single" w:sz="4" w:space="0" w:color="auto"/>
              <w:right w:val="single" w:sz="4" w:space="0" w:color="auto"/>
            </w:tcBorders>
          </w:tcPr>
          <w:p w14:paraId="36468136"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49D7B940"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3EAB4C6" w14:textId="77777777" w:rsidR="00CE53CE" w:rsidRPr="00A423D1" w:rsidRDefault="00CE53CE" w:rsidP="00CE53CE">
            <w:pPr>
              <w:pStyle w:val="TAC"/>
            </w:pPr>
            <w:r w:rsidRPr="00A423D1">
              <w:t>ignore</w:t>
            </w:r>
          </w:p>
        </w:tc>
      </w:tr>
      <w:tr w:rsidR="00CE53CE" w:rsidRPr="00A423D1" w14:paraId="7E94D473" w14:textId="77777777" w:rsidTr="00E4665A">
        <w:tc>
          <w:tcPr>
            <w:tcW w:w="2394" w:type="dxa"/>
          </w:tcPr>
          <w:p w14:paraId="61C202A7" w14:textId="77777777" w:rsidR="00CE53CE" w:rsidRPr="00A423D1" w:rsidRDefault="00CE53CE" w:rsidP="00CE53CE">
            <w:pPr>
              <w:keepNext/>
              <w:keepLines/>
              <w:spacing w:after="0"/>
              <w:rPr>
                <w:rFonts w:ascii="Arial" w:hAnsi="Arial"/>
                <w:sz w:val="18"/>
              </w:rPr>
            </w:pPr>
            <w:r w:rsidRPr="00A423D1">
              <w:rPr>
                <w:rFonts w:ascii="Arial" w:hAnsi="Arial"/>
                <w:sz w:val="18"/>
              </w:rPr>
              <w:t>Resource Coordination Transfer Container</w:t>
            </w:r>
          </w:p>
        </w:tc>
        <w:tc>
          <w:tcPr>
            <w:tcW w:w="1260" w:type="dxa"/>
          </w:tcPr>
          <w:p w14:paraId="6AEC9988" w14:textId="77777777" w:rsidR="00CE53CE" w:rsidRPr="00A423D1" w:rsidRDefault="00CE53CE" w:rsidP="00CE53CE">
            <w:pPr>
              <w:pStyle w:val="TAL"/>
            </w:pPr>
            <w:r w:rsidRPr="00A423D1">
              <w:t>O</w:t>
            </w:r>
          </w:p>
        </w:tc>
        <w:tc>
          <w:tcPr>
            <w:tcW w:w="1247" w:type="dxa"/>
          </w:tcPr>
          <w:p w14:paraId="11CAE095" w14:textId="77777777" w:rsidR="00CE53CE" w:rsidRPr="00A423D1" w:rsidRDefault="00CE53CE" w:rsidP="00CE53CE">
            <w:pPr>
              <w:pStyle w:val="TAL"/>
              <w:rPr>
                <w:i/>
              </w:rPr>
            </w:pPr>
          </w:p>
        </w:tc>
        <w:tc>
          <w:tcPr>
            <w:tcW w:w="1260" w:type="dxa"/>
          </w:tcPr>
          <w:p w14:paraId="2F167671" w14:textId="77777777" w:rsidR="00CE53CE" w:rsidRPr="00A423D1" w:rsidRDefault="00CE53CE" w:rsidP="00CE53CE">
            <w:pPr>
              <w:pStyle w:val="TAL"/>
            </w:pPr>
            <w:r w:rsidRPr="00A423D1">
              <w:t>OCTET STRING</w:t>
            </w:r>
          </w:p>
        </w:tc>
        <w:tc>
          <w:tcPr>
            <w:tcW w:w="1762" w:type="dxa"/>
          </w:tcPr>
          <w:p w14:paraId="0BCA9D61" w14:textId="77777777" w:rsidR="00CE53CE" w:rsidRPr="00A423D1" w:rsidRDefault="00CE53CE" w:rsidP="00CE53CE">
            <w:pPr>
              <w:pStyle w:val="TAL"/>
            </w:pPr>
            <w:r w:rsidRPr="00A423D1">
              <w:t xml:space="preserve">Includes the </w:t>
            </w:r>
            <w:r w:rsidRPr="00A423D1">
              <w:rPr>
                <w:i/>
              </w:rPr>
              <w:t>MeNB Resource Coordination Information</w:t>
            </w:r>
            <w:r w:rsidRPr="00A423D1">
              <w:t xml:space="preserve"> IE as defined in subclause 9.2.116 of TS 36.423 [9] for EN-DC case or </w:t>
            </w:r>
            <w:r w:rsidRPr="00A423D1">
              <w:rPr>
                <w:i/>
              </w:rPr>
              <w:t>MR-DC Resource Coordination Information</w:t>
            </w:r>
            <w:r w:rsidRPr="00A423D1">
              <w:t xml:space="preserve"> IE as defined in TS 38.423 [28] for NGEN-DC and NE-DC cases.</w:t>
            </w:r>
          </w:p>
        </w:tc>
        <w:tc>
          <w:tcPr>
            <w:tcW w:w="1288" w:type="dxa"/>
          </w:tcPr>
          <w:p w14:paraId="77043AEC" w14:textId="77777777" w:rsidR="00CE53CE" w:rsidRPr="00A423D1" w:rsidRDefault="00CE53CE" w:rsidP="00CE53CE">
            <w:pPr>
              <w:pStyle w:val="TAC"/>
            </w:pPr>
            <w:r w:rsidRPr="00A423D1">
              <w:rPr>
                <w:rFonts w:eastAsia="MS Mincho"/>
              </w:rPr>
              <w:t>YES</w:t>
            </w:r>
          </w:p>
        </w:tc>
        <w:tc>
          <w:tcPr>
            <w:tcW w:w="1274" w:type="dxa"/>
          </w:tcPr>
          <w:p w14:paraId="785561C6" w14:textId="77777777" w:rsidR="00CE53CE" w:rsidRPr="00A423D1" w:rsidRDefault="00CE53CE" w:rsidP="00CE53CE">
            <w:pPr>
              <w:pStyle w:val="TAC"/>
            </w:pPr>
            <w:r w:rsidRPr="00A423D1">
              <w:t>ignore</w:t>
            </w:r>
          </w:p>
        </w:tc>
      </w:tr>
      <w:tr w:rsidR="00CE53CE" w:rsidRPr="00A423D1" w14:paraId="5B379F8E" w14:textId="77777777" w:rsidTr="00E4665A">
        <w:tc>
          <w:tcPr>
            <w:tcW w:w="2394" w:type="dxa"/>
            <w:tcBorders>
              <w:top w:val="single" w:sz="4" w:space="0" w:color="auto"/>
              <w:left w:val="single" w:sz="4" w:space="0" w:color="auto"/>
              <w:bottom w:val="single" w:sz="4" w:space="0" w:color="auto"/>
              <w:right w:val="single" w:sz="4" w:space="0" w:color="auto"/>
            </w:tcBorders>
          </w:tcPr>
          <w:p w14:paraId="2EA732CB" w14:textId="77777777" w:rsidR="00CE53CE" w:rsidRPr="00A423D1" w:rsidRDefault="00CE53CE" w:rsidP="00CE53CE">
            <w:pPr>
              <w:keepNext/>
              <w:keepLines/>
              <w:spacing w:after="0"/>
              <w:rPr>
                <w:rFonts w:ascii="Arial" w:hAnsi="Arial"/>
                <w:b/>
                <w:sz w:val="18"/>
              </w:rPr>
            </w:pPr>
            <w:r w:rsidRPr="00A423D1">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5F5468B1" w14:textId="77777777" w:rsidR="00CE53CE" w:rsidRPr="00A423D1" w:rsidDel="00C1133D" w:rsidRDefault="00CE53CE" w:rsidP="00CE53C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4412B10" w14:textId="77777777" w:rsidR="00CE53CE" w:rsidRPr="00A423D1" w:rsidRDefault="00CE53CE" w:rsidP="00CE53CE">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131DD9B6" w14:textId="77777777" w:rsidR="00CE53CE" w:rsidRPr="00A423D1" w:rsidRDefault="00CE53CE" w:rsidP="00CE53CE">
            <w:pPr>
              <w:pStyle w:val="TAL"/>
            </w:pPr>
          </w:p>
        </w:tc>
        <w:tc>
          <w:tcPr>
            <w:tcW w:w="1762" w:type="dxa"/>
            <w:tcBorders>
              <w:top w:val="single" w:sz="4" w:space="0" w:color="auto"/>
              <w:left w:val="single" w:sz="4" w:space="0" w:color="auto"/>
              <w:bottom w:val="single" w:sz="4" w:space="0" w:color="auto"/>
              <w:right w:val="single" w:sz="4" w:space="0" w:color="auto"/>
            </w:tcBorders>
          </w:tcPr>
          <w:p w14:paraId="7B35C6DF"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591B5C36" w14:textId="77777777" w:rsidR="00CE53CE" w:rsidRPr="00A423D1" w:rsidDel="00C1133D"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9AD5F8F" w14:textId="77777777" w:rsidR="00CE53CE" w:rsidRPr="00A423D1" w:rsidDel="00C1133D" w:rsidRDefault="00CE53CE" w:rsidP="00CE53CE">
            <w:pPr>
              <w:pStyle w:val="TAC"/>
            </w:pPr>
            <w:r w:rsidRPr="00A423D1">
              <w:t>ignore</w:t>
            </w:r>
          </w:p>
        </w:tc>
      </w:tr>
      <w:tr w:rsidR="00CE53CE" w:rsidRPr="00A423D1" w14:paraId="6C13CC1D" w14:textId="77777777" w:rsidTr="00E4665A">
        <w:tc>
          <w:tcPr>
            <w:tcW w:w="2394" w:type="dxa"/>
            <w:tcBorders>
              <w:top w:val="single" w:sz="4" w:space="0" w:color="auto"/>
              <w:left w:val="single" w:sz="4" w:space="0" w:color="auto"/>
              <w:bottom w:val="single" w:sz="4" w:space="0" w:color="auto"/>
              <w:right w:val="single" w:sz="4" w:space="0" w:color="auto"/>
            </w:tcBorders>
          </w:tcPr>
          <w:p w14:paraId="7FF0E3AC" w14:textId="77777777" w:rsidR="00CE53CE" w:rsidRPr="00A423D1" w:rsidRDefault="00CE53CE" w:rsidP="00CE53CE">
            <w:pPr>
              <w:keepNext/>
              <w:keepLines/>
              <w:spacing w:after="0"/>
              <w:ind w:leftChars="100" w:left="200"/>
              <w:rPr>
                <w:rFonts w:ascii="Arial" w:hAnsi="Arial"/>
                <w:b/>
                <w:sz w:val="18"/>
              </w:rPr>
            </w:pPr>
            <w:r w:rsidRPr="00A423D1">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575B3C90" w14:textId="77777777" w:rsidR="00CE53CE" w:rsidRPr="00A423D1" w:rsidDel="00C1133D" w:rsidRDefault="00CE53CE" w:rsidP="00CE53C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22F3C8C" w14:textId="77777777" w:rsidR="00CE53CE" w:rsidRPr="00A423D1" w:rsidRDefault="00CE53CE" w:rsidP="00CE53CE">
            <w:pPr>
              <w:pStyle w:val="TAL"/>
              <w:rPr>
                <w:i/>
              </w:rPr>
            </w:pPr>
            <w:r w:rsidRPr="00A423D1">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4932B7B3" w14:textId="77777777" w:rsidR="00CE53CE" w:rsidRPr="00A423D1" w:rsidRDefault="00CE53CE" w:rsidP="00CE53CE">
            <w:pPr>
              <w:pStyle w:val="TAL"/>
            </w:pPr>
          </w:p>
        </w:tc>
        <w:tc>
          <w:tcPr>
            <w:tcW w:w="1762" w:type="dxa"/>
            <w:tcBorders>
              <w:top w:val="single" w:sz="4" w:space="0" w:color="auto"/>
              <w:left w:val="single" w:sz="4" w:space="0" w:color="auto"/>
              <w:bottom w:val="single" w:sz="4" w:space="0" w:color="auto"/>
              <w:right w:val="single" w:sz="4" w:space="0" w:color="auto"/>
            </w:tcBorders>
          </w:tcPr>
          <w:p w14:paraId="39BE3CFF"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5236DCD9" w14:textId="77777777" w:rsidR="00CE53CE" w:rsidRPr="00A423D1" w:rsidDel="00C1133D" w:rsidRDefault="00CE53CE" w:rsidP="00CE53CE">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1DC36559" w14:textId="77777777" w:rsidR="00CE53CE" w:rsidRPr="00A423D1" w:rsidDel="00C1133D" w:rsidRDefault="00CE53CE" w:rsidP="00CE53CE">
            <w:pPr>
              <w:pStyle w:val="TAC"/>
            </w:pPr>
            <w:r w:rsidRPr="00A423D1">
              <w:t>ignore</w:t>
            </w:r>
          </w:p>
        </w:tc>
      </w:tr>
      <w:tr w:rsidR="00CE53CE" w:rsidRPr="00A423D1" w14:paraId="7EB9D0BD" w14:textId="77777777" w:rsidTr="00E4665A">
        <w:tc>
          <w:tcPr>
            <w:tcW w:w="2394" w:type="dxa"/>
            <w:tcBorders>
              <w:top w:val="single" w:sz="4" w:space="0" w:color="auto"/>
              <w:left w:val="single" w:sz="4" w:space="0" w:color="auto"/>
              <w:bottom w:val="single" w:sz="4" w:space="0" w:color="auto"/>
              <w:right w:val="single" w:sz="4" w:space="0" w:color="auto"/>
            </w:tcBorders>
          </w:tcPr>
          <w:p w14:paraId="4E8A6AFF" w14:textId="77777777" w:rsidR="00CE53CE" w:rsidRPr="00A423D1" w:rsidRDefault="00CE53CE" w:rsidP="00CE53CE">
            <w:pPr>
              <w:keepNext/>
              <w:keepLines/>
              <w:spacing w:after="0"/>
              <w:ind w:leftChars="200" w:left="400"/>
              <w:rPr>
                <w:rFonts w:ascii="Arial" w:hAnsi="Arial"/>
                <w:sz w:val="18"/>
              </w:rPr>
            </w:pPr>
            <w:r w:rsidRPr="00A423D1">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2F379938" w14:textId="77777777" w:rsidR="00CE53CE" w:rsidRPr="00A423D1" w:rsidDel="00C1133D" w:rsidRDefault="00CE53CE" w:rsidP="00CE53CE">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2FDD85B"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61DAD2" w14:textId="77777777" w:rsidR="00CE53CE" w:rsidRPr="00A423D1" w:rsidRDefault="00CE53CE" w:rsidP="00CE53CE">
            <w:pPr>
              <w:pStyle w:val="TAL"/>
            </w:pPr>
            <w:r w:rsidRPr="00A423D1">
              <w:rPr>
                <w:rFonts w:cs="Arial"/>
                <w:szCs w:val="18"/>
                <w:lang w:eastAsia="ja-JP"/>
              </w:rPr>
              <w:t xml:space="preserve">NR </w:t>
            </w:r>
            <w:r w:rsidRPr="00A423D1">
              <w:t>CGI</w:t>
            </w:r>
          </w:p>
          <w:p w14:paraId="48149A3C" w14:textId="77777777" w:rsidR="00CE53CE" w:rsidRPr="00A423D1" w:rsidRDefault="00CE53CE" w:rsidP="00CE53CE">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596DC883" w14:textId="77777777" w:rsidR="00CE53CE" w:rsidRPr="00A423D1" w:rsidRDefault="00CE53CE" w:rsidP="00CE53CE">
            <w:pPr>
              <w:pStyle w:val="TAL"/>
            </w:pPr>
            <w:r w:rsidRPr="00A423D1">
              <w:t>SCell Identifier in gNB</w:t>
            </w:r>
          </w:p>
        </w:tc>
        <w:tc>
          <w:tcPr>
            <w:tcW w:w="1288" w:type="dxa"/>
            <w:tcBorders>
              <w:top w:val="single" w:sz="4" w:space="0" w:color="auto"/>
              <w:left w:val="single" w:sz="4" w:space="0" w:color="auto"/>
              <w:bottom w:val="single" w:sz="4" w:space="0" w:color="auto"/>
              <w:right w:val="single" w:sz="4" w:space="0" w:color="auto"/>
            </w:tcBorders>
          </w:tcPr>
          <w:p w14:paraId="63B225D3" w14:textId="77777777" w:rsidR="00CE53CE" w:rsidRPr="00A423D1" w:rsidDel="00C1133D" w:rsidRDefault="00CE53CE" w:rsidP="00CE53CE">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4462007F" w14:textId="77777777" w:rsidR="00CE53CE" w:rsidRPr="00A423D1" w:rsidDel="00C1133D" w:rsidRDefault="00CE53CE" w:rsidP="00CE53CE">
            <w:pPr>
              <w:pStyle w:val="TAC"/>
            </w:pPr>
          </w:p>
        </w:tc>
      </w:tr>
      <w:tr w:rsidR="00CE53CE" w:rsidRPr="00A423D1" w14:paraId="77520BE3" w14:textId="77777777" w:rsidTr="00E4665A">
        <w:tc>
          <w:tcPr>
            <w:tcW w:w="2394" w:type="dxa"/>
            <w:tcBorders>
              <w:top w:val="single" w:sz="4" w:space="0" w:color="auto"/>
              <w:left w:val="single" w:sz="4" w:space="0" w:color="auto"/>
              <w:bottom w:val="single" w:sz="4" w:space="0" w:color="auto"/>
              <w:right w:val="single" w:sz="4" w:space="0" w:color="auto"/>
            </w:tcBorders>
          </w:tcPr>
          <w:p w14:paraId="3989E33D" w14:textId="77777777" w:rsidR="00CE53CE" w:rsidRPr="00A423D1" w:rsidRDefault="00CE53CE" w:rsidP="00CE53CE">
            <w:pPr>
              <w:keepNext/>
              <w:keepLines/>
              <w:spacing w:after="0"/>
              <w:ind w:leftChars="200" w:left="400"/>
              <w:rPr>
                <w:rFonts w:ascii="Arial" w:hAnsi="Arial"/>
                <w:sz w:val="18"/>
              </w:rPr>
            </w:pPr>
            <w:r w:rsidRPr="00A423D1">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79DF694F" w14:textId="77777777" w:rsidR="00CE53CE" w:rsidRPr="00A423D1" w:rsidRDefault="00CE53CE" w:rsidP="00CE53CE">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AD7E6DA"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BFE315" w14:textId="77777777" w:rsidR="00CE53CE" w:rsidRPr="00A423D1" w:rsidRDefault="00CE53CE" w:rsidP="00CE53CE">
            <w:pPr>
              <w:pStyle w:val="TAL"/>
            </w:pPr>
            <w:r w:rsidRPr="00A423D1">
              <w:t>INTEGER (1..31)</w:t>
            </w:r>
          </w:p>
        </w:tc>
        <w:tc>
          <w:tcPr>
            <w:tcW w:w="1762" w:type="dxa"/>
            <w:tcBorders>
              <w:top w:val="single" w:sz="4" w:space="0" w:color="auto"/>
              <w:left w:val="single" w:sz="4" w:space="0" w:color="auto"/>
              <w:bottom w:val="single" w:sz="4" w:space="0" w:color="auto"/>
              <w:right w:val="single" w:sz="4" w:space="0" w:color="auto"/>
            </w:tcBorders>
          </w:tcPr>
          <w:p w14:paraId="377764B6"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7A5F69EA" w14:textId="77777777" w:rsidR="00CE53CE" w:rsidRPr="00A423D1" w:rsidRDefault="00CE53CE" w:rsidP="00CE53CE">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396F2102" w14:textId="77777777" w:rsidR="00CE53CE" w:rsidRPr="00A423D1" w:rsidRDefault="00CE53CE" w:rsidP="00CE53CE">
            <w:pPr>
              <w:pStyle w:val="TAC"/>
            </w:pPr>
          </w:p>
        </w:tc>
      </w:tr>
      <w:tr w:rsidR="00CE53CE" w:rsidRPr="00A423D1" w14:paraId="0621BE19" w14:textId="77777777" w:rsidTr="00E4665A">
        <w:tc>
          <w:tcPr>
            <w:tcW w:w="2394" w:type="dxa"/>
            <w:tcBorders>
              <w:top w:val="single" w:sz="4" w:space="0" w:color="auto"/>
              <w:left w:val="single" w:sz="4" w:space="0" w:color="auto"/>
              <w:bottom w:val="single" w:sz="4" w:space="0" w:color="auto"/>
              <w:right w:val="single" w:sz="4" w:space="0" w:color="auto"/>
            </w:tcBorders>
          </w:tcPr>
          <w:p w14:paraId="219EEC37" w14:textId="77777777" w:rsidR="00CE53CE" w:rsidRPr="00A423D1" w:rsidRDefault="00CE53CE" w:rsidP="00CE53CE">
            <w:pPr>
              <w:keepNext/>
              <w:keepLines/>
              <w:spacing w:after="0"/>
              <w:ind w:leftChars="200" w:left="400"/>
              <w:rPr>
                <w:rFonts w:ascii="Arial" w:hAnsi="Arial"/>
                <w:sz w:val="18"/>
              </w:rPr>
            </w:pPr>
            <w:r w:rsidRPr="00A423D1">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68D8D16B" w14:textId="77777777" w:rsidR="00CE53CE" w:rsidRPr="00A423D1" w:rsidRDefault="00CE53CE" w:rsidP="00CE53CE">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0E6F519"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55AA42" w14:textId="77777777" w:rsidR="00CE53CE" w:rsidRPr="00A423D1" w:rsidRDefault="00CE53CE" w:rsidP="00CE53CE">
            <w:pPr>
              <w:keepNext/>
              <w:keepLines/>
              <w:spacing w:after="0"/>
              <w:rPr>
                <w:rFonts w:ascii="Arial" w:hAnsi="Arial"/>
                <w:sz w:val="18"/>
              </w:rPr>
            </w:pPr>
            <w:r w:rsidRPr="00A423D1">
              <w:rPr>
                <w:rFonts w:ascii="Arial" w:hAnsi="Arial"/>
                <w:sz w:val="18"/>
              </w:rPr>
              <w:t>Cell UL Configured</w:t>
            </w:r>
          </w:p>
          <w:p w14:paraId="4C716836" w14:textId="77777777" w:rsidR="00CE53CE" w:rsidRPr="00A423D1" w:rsidRDefault="00CE53CE" w:rsidP="00CE53CE">
            <w:pPr>
              <w:pStyle w:val="TAL"/>
            </w:pPr>
            <w:r w:rsidRPr="00A423D1">
              <w:t>9.3.1.33</w:t>
            </w:r>
          </w:p>
        </w:tc>
        <w:tc>
          <w:tcPr>
            <w:tcW w:w="1762" w:type="dxa"/>
            <w:tcBorders>
              <w:top w:val="single" w:sz="4" w:space="0" w:color="auto"/>
              <w:left w:val="single" w:sz="4" w:space="0" w:color="auto"/>
              <w:bottom w:val="single" w:sz="4" w:space="0" w:color="auto"/>
              <w:right w:val="single" w:sz="4" w:space="0" w:color="auto"/>
            </w:tcBorders>
          </w:tcPr>
          <w:p w14:paraId="35B7CF56"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6799E969" w14:textId="77777777" w:rsidR="00CE53CE" w:rsidRPr="00A423D1" w:rsidRDefault="00CE53CE" w:rsidP="00CE53CE">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169C52D0" w14:textId="77777777" w:rsidR="00CE53CE" w:rsidRPr="00A423D1" w:rsidRDefault="00CE53CE" w:rsidP="00CE53CE">
            <w:pPr>
              <w:pStyle w:val="TAC"/>
            </w:pPr>
          </w:p>
        </w:tc>
      </w:tr>
      <w:tr w:rsidR="00CE53CE" w:rsidRPr="00A423D1" w14:paraId="6848C0E7" w14:textId="77777777" w:rsidTr="00E4665A">
        <w:tc>
          <w:tcPr>
            <w:tcW w:w="2394" w:type="dxa"/>
            <w:tcBorders>
              <w:top w:val="single" w:sz="4" w:space="0" w:color="auto"/>
              <w:left w:val="single" w:sz="4" w:space="0" w:color="auto"/>
              <w:bottom w:val="single" w:sz="4" w:space="0" w:color="auto"/>
              <w:right w:val="single" w:sz="4" w:space="0" w:color="auto"/>
            </w:tcBorders>
          </w:tcPr>
          <w:p w14:paraId="578671F7" w14:textId="77777777" w:rsidR="00CE53CE" w:rsidRPr="00A423D1" w:rsidRDefault="00CE53CE" w:rsidP="00CE53CE">
            <w:pPr>
              <w:keepNext/>
              <w:keepLines/>
              <w:spacing w:after="0"/>
              <w:ind w:leftChars="200" w:left="400"/>
              <w:rPr>
                <w:rFonts w:ascii="Arial" w:hAnsi="Arial"/>
                <w:sz w:val="18"/>
              </w:rPr>
            </w:pPr>
            <w:r w:rsidRPr="00A423D1">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5BCEE300" w14:textId="77777777" w:rsidR="00CE53CE" w:rsidRPr="00A423D1" w:rsidRDefault="00CE53CE" w:rsidP="00CE53CE">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AE761C6"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9EBC8E" w14:textId="77777777" w:rsidR="00CE53CE" w:rsidRPr="00A423D1" w:rsidRDefault="00CE53CE" w:rsidP="00CE53CE">
            <w:pPr>
              <w:keepNext/>
              <w:keepLines/>
              <w:spacing w:after="0"/>
              <w:rPr>
                <w:rFonts w:ascii="Arial" w:hAnsi="Arial"/>
                <w:sz w:val="18"/>
              </w:rPr>
            </w:pPr>
            <w:r w:rsidRPr="00A423D1">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29B43BF9"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026D95A1"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111F09E" w14:textId="77777777" w:rsidR="00CE53CE" w:rsidRPr="00A423D1" w:rsidRDefault="00CE53CE" w:rsidP="00CE53CE">
            <w:pPr>
              <w:pStyle w:val="TAC"/>
            </w:pPr>
            <w:r w:rsidRPr="00A423D1">
              <w:t>ignore</w:t>
            </w:r>
          </w:p>
        </w:tc>
      </w:tr>
      <w:tr w:rsidR="00CE53CE" w:rsidRPr="00A423D1" w14:paraId="437EF54E" w14:textId="77777777" w:rsidTr="00E4665A">
        <w:tc>
          <w:tcPr>
            <w:tcW w:w="2394" w:type="dxa"/>
          </w:tcPr>
          <w:p w14:paraId="4A1D5727" w14:textId="77777777" w:rsidR="00CE53CE" w:rsidRPr="00A423D1" w:rsidRDefault="00CE53CE" w:rsidP="00CE53CE">
            <w:pPr>
              <w:keepNext/>
              <w:keepLines/>
              <w:spacing w:after="0"/>
              <w:rPr>
                <w:rFonts w:ascii="Arial" w:hAnsi="Arial"/>
                <w:b/>
                <w:sz w:val="18"/>
              </w:rPr>
            </w:pPr>
            <w:r w:rsidRPr="00A423D1">
              <w:rPr>
                <w:rFonts w:ascii="Arial" w:hAnsi="Arial"/>
                <w:b/>
                <w:sz w:val="18"/>
              </w:rPr>
              <w:t>SRB to Be Setup List</w:t>
            </w:r>
          </w:p>
        </w:tc>
        <w:tc>
          <w:tcPr>
            <w:tcW w:w="1260" w:type="dxa"/>
          </w:tcPr>
          <w:p w14:paraId="62A548F6" w14:textId="77777777" w:rsidR="00CE53CE" w:rsidRPr="00A423D1" w:rsidRDefault="00CE53CE" w:rsidP="00CE53CE">
            <w:pPr>
              <w:pStyle w:val="TAL"/>
              <w:rPr>
                <w:lang w:eastAsia="zh-CN"/>
              </w:rPr>
            </w:pPr>
          </w:p>
        </w:tc>
        <w:tc>
          <w:tcPr>
            <w:tcW w:w="1247" w:type="dxa"/>
          </w:tcPr>
          <w:p w14:paraId="79ECDE61" w14:textId="77777777" w:rsidR="00CE53CE" w:rsidRPr="00A423D1" w:rsidRDefault="00CE53CE" w:rsidP="00CE53CE">
            <w:pPr>
              <w:pStyle w:val="TAL"/>
              <w:rPr>
                <w:i/>
              </w:rPr>
            </w:pPr>
            <w:r w:rsidRPr="00A423D1">
              <w:rPr>
                <w:i/>
              </w:rPr>
              <w:t>0..1</w:t>
            </w:r>
          </w:p>
        </w:tc>
        <w:tc>
          <w:tcPr>
            <w:tcW w:w="1260" w:type="dxa"/>
          </w:tcPr>
          <w:p w14:paraId="0F1C275A" w14:textId="77777777" w:rsidR="00CE53CE" w:rsidRPr="00A423D1" w:rsidRDefault="00CE53CE" w:rsidP="00CE53CE">
            <w:pPr>
              <w:pStyle w:val="TAL"/>
            </w:pPr>
          </w:p>
        </w:tc>
        <w:tc>
          <w:tcPr>
            <w:tcW w:w="1762" w:type="dxa"/>
          </w:tcPr>
          <w:p w14:paraId="461E61C4" w14:textId="77777777" w:rsidR="00CE53CE" w:rsidRPr="00A423D1" w:rsidRDefault="00CE53CE" w:rsidP="00CE53CE">
            <w:pPr>
              <w:pStyle w:val="TAL"/>
            </w:pPr>
          </w:p>
        </w:tc>
        <w:tc>
          <w:tcPr>
            <w:tcW w:w="1288" w:type="dxa"/>
          </w:tcPr>
          <w:p w14:paraId="16996D47" w14:textId="77777777" w:rsidR="00CE53CE" w:rsidRPr="00A423D1" w:rsidRDefault="00CE53CE" w:rsidP="00CE53CE">
            <w:pPr>
              <w:pStyle w:val="TAC"/>
            </w:pPr>
            <w:r w:rsidRPr="00A423D1">
              <w:t>YES</w:t>
            </w:r>
          </w:p>
        </w:tc>
        <w:tc>
          <w:tcPr>
            <w:tcW w:w="1274" w:type="dxa"/>
          </w:tcPr>
          <w:p w14:paraId="170204CD" w14:textId="77777777" w:rsidR="00CE53CE" w:rsidRPr="00A423D1" w:rsidRDefault="00CE53CE" w:rsidP="00CE53CE">
            <w:pPr>
              <w:pStyle w:val="TAC"/>
            </w:pPr>
            <w:r w:rsidRPr="00A423D1">
              <w:t>reject</w:t>
            </w:r>
          </w:p>
        </w:tc>
      </w:tr>
      <w:tr w:rsidR="00CE53CE" w:rsidRPr="00A423D1" w14:paraId="6D169ED8" w14:textId="77777777" w:rsidTr="00E4665A">
        <w:tc>
          <w:tcPr>
            <w:tcW w:w="2394" w:type="dxa"/>
          </w:tcPr>
          <w:p w14:paraId="78957A17" w14:textId="77777777" w:rsidR="00CE53CE" w:rsidRPr="00A423D1" w:rsidRDefault="00CE53CE" w:rsidP="00CE53CE">
            <w:pPr>
              <w:keepNext/>
              <w:keepLines/>
              <w:spacing w:after="0"/>
              <w:ind w:left="113"/>
              <w:rPr>
                <w:rFonts w:ascii="Arial" w:hAnsi="Arial"/>
                <w:b/>
                <w:sz w:val="18"/>
              </w:rPr>
            </w:pPr>
            <w:r w:rsidRPr="00A423D1">
              <w:rPr>
                <w:rFonts w:ascii="Arial" w:hAnsi="Arial"/>
                <w:b/>
                <w:sz w:val="18"/>
              </w:rPr>
              <w:t>&gt;SRB to Be Setup Item IEs</w:t>
            </w:r>
          </w:p>
        </w:tc>
        <w:tc>
          <w:tcPr>
            <w:tcW w:w="1260" w:type="dxa"/>
          </w:tcPr>
          <w:p w14:paraId="1979AC82" w14:textId="77777777" w:rsidR="00CE53CE" w:rsidRPr="00A423D1" w:rsidRDefault="00CE53CE" w:rsidP="00CE53CE">
            <w:pPr>
              <w:pStyle w:val="TAL"/>
              <w:rPr>
                <w:lang w:eastAsia="zh-CN"/>
              </w:rPr>
            </w:pPr>
          </w:p>
        </w:tc>
        <w:tc>
          <w:tcPr>
            <w:tcW w:w="1247" w:type="dxa"/>
          </w:tcPr>
          <w:p w14:paraId="6BDBBD48" w14:textId="77777777" w:rsidR="00CE53CE" w:rsidRPr="00A423D1" w:rsidRDefault="00CE53CE" w:rsidP="00CE53CE">
            <w:pPr>
              <w:pStyle w:val="TAL"/>
              <w:rPr>
                <w:i/>
              </w:rPr>
            </w:pPr>
            <w:r w:rsidRPr="00A423D1">
              <w:rPr>
                <w:i/>
              </w:rPr>
              <w:t>1 .. &lt;maxnoofSRBs&gt;</w:t>
            </w:r>
          </w:p>
        </w:tc>
        <w:tc>
          <w:tcPr>
            <w:tcW w:w="1260" w:type="dxa"/>
          </w:tcPr>
          <w:p w14:paraId="67F96CFD" w14:textId="77777777" w:rsidR="00CE53CE" w:rsidRPr="00A423D1" w:rsidRDefault="00CE53CE" w:rsidP="00CE53CE">
            <w:pPr>
              <w:pStyle w:val="TAL"/>
            </w:pPr>
          </w:p>
        </w:tc>
        <w:tc>
          <w:tcPr>
            <w:tcW w:w="1762" w:type="dxa"/>
          </w:tcPr>
          <w:p w14:paraId="66D70D3C" w14:textId="77777777" w:rsidR="00CE53CE" w:rsidRPr="00A423D1" w:rsidRDefault="00CE53CE" w:rsidP="00CE53CE">
            <w:pPr>
              <w:pStyle w:val="TAL"/>
            </w:pPr>
          </w:p>
        </w:tc>
        <w:tc>
          <w:tcPr>
            <w:tcW w:w="1288" w:type="dxa"/>
          </w:tcPr>
          <w:p w14:paraId="6323A324" w14:textId="77777777" w:rsidR="00CE53CE" w:rsidRPr="00A423D1" w:rsidRDefault="00CE53CE" w:rsidP="00CE53CE">
            <w:pPr>
              <w:pStyle w:val="TAC"/>
            </w:pPr>
            <w:r w:rsidRPr="00A423D1">
              <w:t>EACH</w:t>
            </w:r>
          </w:p>
        </w:tc>
        <w:tc>
          <w:tcPr>
            <w:tcW w:w="1274" w:type="dxa"/>
          </w:tcPr>
          <w:p w14:paraId="69368EF1" w14:textId="77777777" w:rsidR="00CE53CE" w:rsidRPr="00A423D1" w:rsidRDefault="00CE53CE" w:rsidP="00CE53CE">
            <w:pPr>
              <w:pStyle w:val="TAC"/>
            </w:pPr>
            <w:r w:rsidRPr="00A423D1">
              <w:t>reject</w:t>
            </w:r>
          </w:p>
        </w:tc>
      </w:tr>
      <w:tr w:rsidR="00CE53CE" w:rsidRPr="00A423D1" w14:paraId="65BA79E1" w14:textId="77777777" w:rsidTr="00E4665A">
        <w:tc>
          <w:tcPr>
            <w:tcW w:w="2394" w:type="dxa"/>
          </w:tcPr>
          <w:p w14:paraId="17D8C8DF" w14:textId="77777777" w:rsidR="00CE53CE" w:rsidRPr="00A423D1" w:rsidRDefault="00CE53CE" w:rsidP="00CE53CE">
            <w:pPr>
              <w:keepNext/>
              <w:keepLines/>
              <w:spacing w:after="0"/>
              <w:ind w:leftChars="127" w:left="254"/>
              <w:rPr>
                <w:rFonts w:ascii="Arial" w:hAnsi="Arial"/>
                <w:sz w:val="18"/>
              </w:rPr>
            </w:pPr>
            <w:r w:rsidRPr="00A423D1">
              <w:rPr>
                <w:rFonts w:ascii="Arial" w:hAnsi="Arial"/>
                <w:sz w:val="18"/>
              </w:rPr>
              <w:t>&gt;&gt;SRB ID</w:t>
            </w:r>
          </w:p>
        </w:tc>
        <w:tc>
          <w:tcPr>
            <w:tcW w:w="1260" w:type="dxa"/>
          </w:tcPr>
          <w:p w14:paraId="729EC4FC" w14:textId="77777777" w:rsidR="00CE53CE" w:rsidRPr="00A423D1" w:rsidRDefault="00CE53CE" w:rsidP="00CE53CE">
            <w:pPr>
              <w:pStyle w:val="TAL"/>
              <w:rPr>
                <w:lang w:eastAsia="zh-CN"/>
              </w:rPr>
            </w:pPr>
            <w:r w:rsidRPr="00A423D1">
              <w:rPr>
                <w:lang w:eastAsia="zh-CN"/>
              </w:rPr>
              <w:t>M</w:t>
            </w:r>
          </w:p>
        </w:tc>
        <w:tc>
          <w:tcPr>
            <w:tcW w:w="1247" w:type="dxa"/>
          </w:tcPr>
          <w:p w14:paraId="4FF7FDAB" w14:textId="77777777" w:rsidR="00CE53CE" w:rsidRPr="00A423D1" w:rsidRDefault="00CE53CE" w:rsidP="00CE53CE">
            <w:pPr>
              <w:pStyle w:val="TAL"/>
              <w:rPr>
                <w:i/>
              </w:rPr>
            </w:pPr>
          </w:p>
        </w:tc>
        <w:tc>
          <w:tcPr>
            <w:tcW w:w="1260" w:type="dxa"/>
          </w:tcPr>
          <w:p w14:paraId="77CB685A" w14:textId="77777777" w:rsidR="00CE53CE" w:rsidRPr="00A423D1" w:rsidRDefault="00CE53CE" w:rsidP="00CE53CE">
            <w:pPr>
              <w:pStyle w:val="TAL"/>
            </w:pPr>
            <w:r w:rsidRPr="00A423D1">
              <w:t>9.3.1.7</w:t>
            </w:r>
          </w:p>
        </w:tc>
        <w:tc>
          <w:tcPr>
            <w:tcW w:w="1762" w:type="dxa"/>
          </w:tcPr>
          <w:p w14:paraId="516F3FBA" w14:textId="77777777" w:rsidR="00CE53CE" w:rsidRPr="00A423D1" w:rsidRDefault="00CE53CE" w:rsidP="00CE53CE">
            <w:pPr>
              <w:pStyle w:val="TAL"/>
            </w:pPr>
          </w:p>
        </w:tc>
        <w:tc>
          <w:tcPr>
            <w:tcW w:w="1288" w:type="dxa"/>
          </w:tcPr>
          <w:p w14:paraId="33ECA64D" w14:textId="77777777" w:rsidR="00CE53CE" w:rsidRPr="00A423D1" w:rsidRDefault="00CE53CE" w:rsidP="00CE53CE">
            <w:pPr>
              <w:pStyle w:val="TAC"/>
            </w:pPr>
            <w:r w:rsidRPr="00A423D1">
              <w:t>-</w:t>
            </w:r>
          </w:p>
        </w:tc>
        <w:tc>
          <w:tcPr>
            <w:tcW w:w="1274" w:type="dxa"/>
          </w:tcPr>
          <w:p w14:paraId="18B4A8C0" w14:textId="77777777" w:rsidR="00CE53CE" w:rsidRPr="00A423D1" w:rsidRDefault="00CE53CE" w:rsidP="00CE53CE">
            <w:pPr>
              <w:pStyle w:val="TAC"/>
            </w:pPr>
          </w:p>
        </w:tc>
      </w:tr>
      <w:tr w:rsidR="00CE53CE" w:rsidRPr="00A423D1" w14:paraId="684551EA" w14:textId="77777777" w:rsidTr="00E4665A">
        <w:tc>
          <w:tcPr>
            <w:tcW w:w="2394" w:type="dxa"/>
          </w:tcPr>
          <w:p w14:paraId="3DE2AC6B" w14:textId="77777777" w:rsidR="00CE53CE" w:rsidRPr="00A423D1" w:rsidRDefault="00CE53CE" w:rsidP="00CE53CE">
            <w:pPr>
              <w:keepNext/>
              <w:keepLines/>
              <w:spacing w:after="0"/>
              <w:ind w:leftChars="127" w:left="254"/>
              <w:rPr>
                <w:rFonts w:ascii="Arial" w:hAnsi="Arial"/>
                <w:sz w:val="18"/>
              </w:rPr>
            </w:pPr>
            <w:r w:rsidRPr="00A423D1">
              <w:rPr>
                <w:rFonts w:ascii="Arial" w:hAnsi="Arial"/>
                <w:sz w:val="18"/>
              </w:rPr>
              <w:t>&gt;&gt;Duplication Indication</w:t>
            </w:r>
          </w:p>
        </w:tc>
        <w:tc>
          <w:tcPr>
            <w:tcW w:w="1260" w:type="dxa"/>
          </w:tcPr>
          <w:p w14:paraId="3BFD4C21" w14:textId="77777777" w:rsidR="00CE53CE" w:rsidRPr="00A423D1" w:rsidRDefault="00CE53CE" w:rsidP="00CE53CE">
            <w:pPr>
              <w:pStyle w:val="TAL"/>
              <w:rPr>
                <w:lang w:eastAsia="zh-CN"/>
              </w:rPr>
            </w:pPr>
            <w:r w:rsidRPr="00A423D1">
              <w:rPr>
                <w:lang w:eastAsia="zh-CN"/>
              </w:rPr>
              <w:t>O</w:t>
            </w:r>
          </w:p>
        </w:tc>
        <w:tc>
          <w:tcPr>
            <w:tcW w:w="1247" w:type="dxa"/>
          </w:tcPr>
          <w:p w14:paraId="7F5E5DDC" w14:textId="77777777" w:rsidR="00CE53CE" w:rsidRPr="00A423D1" w:rsidRDefault="00CE53CE" w:rsidP="00CE53CE">
            <w:pPr>
              <w:pStyle w:val="TAL"/>
              <w:rPr>
                <w:i/>
              </w:rPr>
            </w:pPr>
          </w:p>
        </w:tc>
        <w:tc>
          <w:tcPr>
            <w:tcW w:w="1260" w:type="dxa"/>
          </w:tcPr>
          <w:p w14:paraId="6243B2E3" w14:textId="77777777" w:rsidR="00CE53CE" w:rsidRPr="00A423D1" w:rsidRDefault="00CE53CE" w:rsidP="00CE53CE">
            <w:pPr>
              <w:pStyle w:val="TAL"/>
            </w:pPr>
            <w:r w:rsidRPr="00A423D1">
              <w:t>ENUMERATED (true, ..., false)</w:t>
            </w:r>
          </w:p>
        </w:tc>
        <w:tc>
          <w:tcPr>
            <w:tcW w:w="1762" w:type="dxa"/>
          </w:tcPr>
          <w:p w14:paraId="5A3292F1" w14:textId="77777777" w:rsidR="00CE53CE" w:rsidRPr="00A423D1" w:rsidRDefault="00CE53CE" w:rsidP="00CE53CE">
            <w:pPr>
              <w:pStyle w:val="TAL"/>
            </w:pPr>
            <w:r w:rsidRPr="00A423D1">
              <w:t>If included, it should be set to true.</w:t>
            </w:r>
          </w:p>
        </w:tc>
        <w:tc>
          <w:tcPr>
            <w:tcW w:w="1288" w:type="dxa"/>
          </w:tcPr>
          <w:p w14:paraId="613C17A4" w14:textId="77777777" w:rsidR="00CE53CE" w:rsidRPr="00A423D1" w:rsidRDefault="00CE53CE" w:rsidP="00CE53CE">
            <w:pPr>
              <w:pStyle w:val="TAC"/>
            </w:pPr>
            <w:r w:rsidRPr="00A423D1">
              <w:t>-</w:t>
            </w:r>
          </w:p>
        </w:tc>
        <w:tc>
          <w:tcPr>
            <w:tcW w:w="1274" w:type="dxa"/>
          </w:tcPr>
          <w:p w14:paraId="5963E497" w14:textId="77777777" w:rsidR="00CE53CE" w:rsidRPr="00A423D1" w:rsidRDefault="00CE53CE" w:rsidP="00CE53CE">
            <w:pPr>
              <w:pStyle w:val="TAC"/>
            </w:pPr>
          </w:p>
        </w:tc>
      </w:tr>
      <w:tr w:rsidR="00CE53CE" w:rsidRPr="00A423D1" w14:paraId="7D840BAC" w14:textId="77777777" w:rsidTr="00E4665A">
        <w:tc>
          <w:tcPr>
            <w:tcW w:w="2394" w:type="dxa"/>
          </w:tcPr>
          <w:p w14:paraId="46646EC6" w14:textId="77777777" w:rsidR="00CE53CE" w:rsidRPr="00A423D1" w:rsidRDefault="00CE53CE" w:rsidP="00CE53CE">
            <w:pPr>
              <w:keepNext/>
              <w:keepLines/>
              <w:spacing w:after="0"/>
              <w:rPr>
                <w:rFonts w:ascii="Arial" w:eastAsia="MS Mincho" w:hAnsi="Arial"/>
                <w:b/>
                <w:sz w:val="18"/>
              </w:rPr>
            </w:pPr>
            <w:r w:rsidRPr="00A423D1">
              <w:rPr>
                <w:rFonts w:ascii="Arial" w:hAnsi="Arial"/>
                <w:b/>
                <w:sz w:val="18"/>
              </w:rPr>
              <w:t>DRB to Be Setup List</w:t>
            </w:r>
          </w:p>
        </w:tc>
        <w:tc>
          <w:tcPr>
            <w:tcW w:w="1260" w:type="dxa"/>
          </w:tcPr>
          <w:p w14:paraId="15FA89EF" w14:textId="77777777" w:rsidR="00CE53CE" w:rsidRPr="00A423D1" w:rsidRDefault="00CE53CE" w:rsidP="00CE53CE">
            <w:pPr>
              <w:pStyle w:val="TAL"/>
              <w:rPr>
                <w:lang w:eastAsia="zh-CN"/>
              </w:rPr>
            </w:pPr>
          </w:p>
        </w:tc>
        <w:tc>
          <w:tcPr>
            <w:tcW w:w="1247" w:type="dxa"/>
          </w:tcPr>
          <w:p w14:paraId="478A4DCC" w14:textId="77777777" w:rsidR="00CE53CE" w:rsidRPr="00A423D1" w:rsidRDefault="00CE53CE" w:rsidP="00CE53CE">
            <w:pPr>
              <w:pStyle w:val="TAL"/>
              <w:rPr>
                <w:i/>
              </w:rPr>
            </w:pPr>
            <w:r w:rsidRPr="00A423D1">
              <w:rPr>
                <w:i/>
                <w:iCs/>
              </w:rPr>
              <w:t>0..1</w:t>
            </w:r>
          </w:p>
        </w:tc>
        <w:tc>
          <w:tcPr>
            <w:tcW w:w="1260" w:type="dxa"/>
          </w:tcPr>
          <w:p w14:paraId="1FD758E3" w14:textId="77777777" w:rsidR="00CE53CE" w:rsidRPr="00A423D1" w:rsidRDefault="00CE53CE" w:rsidP="00CE53CE">
            <w:pPr>
              <w:pStyle w:val="TAL"/>
            </w:pPr>
          </w:p>
        </w:tc>
        <w:tc>
          <w:tcPr>
            <w:tcW w:w="1762" w:type="dxa"/>
          </w:tcPr>
          <w:p w14:paraId="2379C4C6" w14:textId="77777777" w:rsidR="00CE53CE" w:rsidRPr="00A423D1" w:rsidRDefault="00CE53CE" w:rsidP="00CE53CE">
            <w:pPr>
              <w:pStyle w:val="TAL"/>
            </w:pPr>
          </w:p>
        </w:tc>
        <w:tc>
          <w:tcPr>
            <w:tcW w:w="1288" w:type="dxa"/>
          </w:tcPr>
          <w:p w14:paraId="117E9E46" w14:textId="77777777" w:rsidR="00CE53CE" w:rsidRPr="00A423D1" w:rsidRDefault="00CE53CE" w:rsidP="00CE53CE">
            <w:pPr>
              <w:pStyle w:val="TAC"/>
              <w:rPr>
                <w:rFonts w:eastAsia="MS Mincho"/>
              </w:rPr>
            </w:pPr>
            <w:r w:rsidRPr="00A423D1">
              <w:rPr>
                <w:rFonts w:eastAsia="MS Mincho"/>
              </w:rPr>
              <w:t>YES</w:t>
            </w:r>
          </w:p>
        </w:tc>
        <w:tc>
          <w:tcPr>
            <w:tcW w:w="1274" w:type="dxa"/>
          </w:tcPr>
          <w:p w14:paraId="418A9BB3" w14:textId="77777777" w:rsidR="00CE53CE" w:rsidRPr="00A423D1" w:rsidRDefault="00CE53CE" w:rsidP="00CE53CE">
            <w:pPr>
              <w:pStyle w:val="TAC"/>
            </w:pPr>
            <w:r w:rsidRPr="00A423D1">
              <w:t>reject</w:t>
            </w:r>
          </w:p>
        </w:tc>
      </w:tr>
      <w:tr w:rsidR="00CE53CE" w:rsidRPr="00A423D1" w14:paraId="3C63A28A" w14:textId="77777777" w:rsidTr="00E4665A">
        <w:trPr>
          <w:trHeight w:val="138"/>
        </w:trPr>
        <w:tc>
          <w:tcPr>
            <w:tcW w:w="2394" w:type="dxa"/>
          </w:tcPr>
          <w:p w14:paraId="4DC0CA08" w14:textId="77777777" w:rsidR="00CE53CE" w:rsidRPr="00A423D1" w:rsidRDefault="00CE53CE" w:rsidP="00CE53CE">
            <w:pPr>
              <w:keepNext/>
              <w:keepLines/>
              <w:spacing w:after="0"/>
              <w:ind w:left="142"/>
              <w:rPr>
                <w:rFonts w:ascii="Arial" w:hAnsi="Arial"/>
                <w:b/>
                <w:sz w:val="18"/>
              </w:rPr>
            </w:pPr>
            <w:r w:rsidRPr="00A423D1">
              <w:rPr>
                <w:rFonts w:ascii="Arial" w:hAnsi="Arial"/>
                <w:b/>
                <w:sz w:val="18"/>
              </w:rPr>
              <w:lastRenderedPageBreak/>
              <w:t>&gt;DRB to Be Setup Item IEs</w:t>
            </w:r>
          </w:p>
        </w:tc>
        <w:tc>
          <w:tcPr>
            <w:tcW w:w="1260" w:type="dxa"/>
          </w:tcPr>
          <w:p w14:paraId="78137B2E" w14:textId="77777777" w:rsidR="00CE53CE" w:rsidRPr="00A423D1" w:rsidRDefault="00CE53CE" w:rsidP="00CE53CE">
            <w:pPr>
              <w:pStyle w:val="TAL"/>
              <w:rPr>
                <w:lang w:eastAsia="zh-CN"/>
              </w:rPr>
            </w:pPr>
          </w:p>
        </w:tc>
        <w:tc>
          <w:tcPr>
            <w:tcW w:w="1247" w:type="dxa"/>
          </w:tcPr>
          <w:p w14:paraId="1E699198" w14:textId="77777777" w:rsidR="00CE53CE" w:rsidRPr="00A423D1" w:rsidRDefault="00CE53CE" w:rsidP="00CE53CE">
            <w:pPr>
              <w:pStyle w:val="TAL"/>
              <w:rPr>
                <w:i/>
              </w:rPr>
            </w:pPr>
            <w:r w:rsidRPr="00A423D1">
              <w:rPr>
                <w:i/>
              </w:rPr>
              <w:t xml:space="preserve">1 .. &lt;maxnoofDRBs&gt; </w:t>
            </w:r>
          </w:p>
        </w:tc>
        <w:tc>
          <w:tcPr>
            <w:tcW w:w="1260" w:type="dxa"/>
          </w:tcPr>
          <w:p w14:paraId="53032DB0" w14:textId="77777777" w:rsidR="00CE53CE" w:rsidRPr="00A423D1" w:rsidRDefault="00CE53CE" w:rsidP="00CE53CE">
            <w:pPr>
              <w:pStyle w:val="TAL"/>
            </w:pPr>
          </w:p>
        </w:tc>
        <w:tc>
          <w:tcPr>
            <w:tcW w:w="1762" w:type="dxa"/>
          </w:tcPr>
          <w:p w14:paraId="3BFC9EFE" w14:textId="77777777" w:rsidR="00CE53CE" w:rsidRPr="00A423D1" w:rsidRDefault="00CE53CE" w:rsidP="00CE53CE">
            <w:pPr>
              <w:pStyle w:val="TAL"/>
            </w:pPr>
          </w:p>
        </w:tc>
        <w:tc>
          <w:tcPr>
            <w:tcW w:w="1288" w:type="dxa"/>
          </w:tcPr>
          <w:p w14:paraId="656C38E2" w14:textId="77777777" w:rsidR="00CE53CE" w:rsidRPr="00A423D1" w:rsidRDefault="00CE53CE" w:rsidP="00CE53CE">
            <w:pPr>
              <w:pStyle w:val="TAC"/>
              <w:rPr>
                <w:rFonts w:eastAsia="MS Mincho"/>
              </w:rPr>
            </w:pPr>
            <w:r w:rsidRPr="00A423D1">
              <w:rPr>
                <w:rFonts w:eastAsia="MS Mincho"/>
              </w:rPr>
              <w:t>EACH</w:t>
            </w:r>
          </w:p>
        </w:tc>
        <w:tc>
          <w:tcPr>
            <w:tcW w:w="1274" w:type="dxa"/>
          </w:tcPr>
          <w:p w14:paraId="03CF224D" w14:textId="77777777" w:rsidR="00CE53CE" w:rsidRPr="00A423D1" w:rsidRDefault="00CE53CE" w:rsidP="00CE53CE">
            <w:pPr>
              <w:pStyle w:val="TAC"/>
            </w:pPr>
            <w:r w:rsidRPr="00A423D1">
              <w:t>reject</w:t>
            </w:r>
          </w:p>
        </w:tc>
      </w:tr>
      <w:tr w:rsidR="00CE53CE" w:rsidRPr="00A423D1" w14:paraId="1D72361B" w14:textId="77777777" w:rsidTr="00E4665A">
        <w:tc>
          <w:tcPr>
            <w:tcW w:w="2394" w:type="dxa"/>
          </w:tcPr>
          <w:p w14:paraId="555F554F" w14:textId="77777777" w:rsidR="00CE53CE" w:rsidRPr="00A423D1" w:rsidRDefault="00CE53CE" w:rsidP="00CE53CE">
            <w:pPr>
              <w:keepNext/>
              <w:keepLines/>
              <w:spacing w:after="0"/>
              <w:ind w:left="284"/>
              <w:rPr>
                <w:rFonts w:ascii="Arial" w:hAnsi="Arial"/>
                <w:sz w:val="18"/>
                <w:lang w:eastAsia="zh-CN"/>
              </w:rPr>
            </w:pPr>
            <w:r w:rsidRPr="00A423D1">
              <w:rPr>
                <w:rFonts w:ascii="Arial" w:hAnsi="Arial"/>
                <w:sz w:val="18"/>
              </w:rPr>
              <w:t>&gt;&gt;</w:t>
            </w:r>
            <w:r w:rsidRPr="00A423D1">
              <w:rPr>
                <w:rFonts w:ascii="Arial" w:hAnsi="Arial"/>
                <w:sz w:val="18"/>
                <w:lang w:eastAsia="zh-CN"/>
              </w:rPr>
              <w:t>DRB ID</w:t>
            </w:r>
          </w:p>
        </w:tc>
        <w:tc>
          <w:tcPr>
            <w:tcW w:w="1260" w:type="dxa"/>
          </w:tcPr>
          <w:p w14:paraId="455894FC" w14:textId="77777777" w:rsidR="00CE53CE" w:rsidRPr="00A423D1" w:rsidRDefault="00CE53CE" w:rsidP="00CE53CE">
            <w:pPr>
              <w:pStyle w:val="TAL"/>
            </w:pPr>
            <w:r w:rsidRPr="00A423D1">
              <w:t>M</w:t>
            </w:r>
          </w:p>
        </w:tc>
        <w:tc>
          <w:tcPr>
            <w:tcW w:w="1247" w:type="dxa"/>
          </w:tcPr>
          <w:p w14:paraId="725866DA" w14:textId="77777777" w:rsidR="00CE53CE" w:rsidRPr="00A423D1" w:rsidRDefault="00CE53CE" w:rsidP="00CE53CE">
            <w:pPr>
              <w:pStyle w:val="TAL"/>
              <w:rPr>
                <w:b/>
                <w:i/>
              </w:rPr>
            </w:pPr>
          </w:p>
        </w:tc>
        <w:tc>
          <w:tcPr>
            <w:tcW w:w="1260" w:type="dxa"/>
          </w:tcPr>
          <w:p w14:paraId="446EBB32" w14:textId="77777777" w:rsidR="00CE53CE" w:rsidRPr="00A423D1" w:rsidRDefault="00CE53CE" w:rsidP="00CE53CE">
            <w:pPr>
              <w:pStyle w:val="TAL"/>
            </w:pPr>
            <w:r w:rsidRPr="00A423D1">
              <w:t>9.3.1.8</w:t>
            </w:r>
          </w:p>
        </w:tc>
        <w:tc>
          <w:tcPr>
            <w:tcW w:w="1762" w:type="dxa"/>
          </w:tcPr>
          <w:p w14:paraId="67104CB2" w14:textId="77777777" w:rsidR="00CE53CE" w:rsidRPr="00A423D1" w:rsidRDefault="00CE53CE" w:rsidP="00CE53CE">
            <w:pPr>
              <w:pStyle w:val="TAL"/>
            </w:pPr>
          </w:p>
        </w:tc>
        <w:tc>
          <w:tcPr>
            <w:tcW w:w="1288" w:type="dxa"/>
          </w:tcPr>
          <w:p w14:paraId="775B3934" w14:textId="77777777" w:rsidR="00CE53CE" w:rsidRPr="00A423D1" w:rsidRDefault="00CE53CE" w:rsidP="00CE53CE">
            <w:pPr>
              <w:pStyle w:val="TAC"/>
            </w:pPr>
            <w:r w:rsidRPr="00A423D1">
              <w:t>-</w:t>
            </w:r>
          </w:p>
        </w:tc>
        <w:tc>
          <w:tcPr>
            <w:tcW w:w="1274" w:type="dxa"/>
          </w:tcPr>
          <w:p w14:paraId="01AE795B" w14:textId="77777777" w:rsidR="00CE53CE" w:rsidRPr="00A423D1" w:rsidRDefault="00CE53CE" w:rsidP="00CE53CE">
            <w:pPr>
              <w:pStyle w:val="TAC"/>
            </w:pPr>
          </w:p>
        </w:tc>
      </w:tr>
      <w:tr w:rsidR="00CE53CE" w:rsidRPr="00A423D1" w14:paraId="1E6292D3" w14:textId="77777777" w:rsidTr="00E4665A">
        <w:tc>
          <w:tcPr>
            <w:tcW w:w="2394" w:type="dxa"/>
          </w:tcPr>
          <w:p w14:paraId="41927D6E" w14:textId="77777777" w:rsidR="00CE53CE" w:rsidRPr="00A423D1" w:rsidRDefault="00CE53CE" w:rsidP="00CE53CE">
            <w:pPr>
              <w:keepNext/>
              <w:keepLines/>
              <w:spacing w:after="0"/>
              <w:ind w:left="284"/>
              <w:rPr>
                <w:rFonts w:ascii="Arial" w:hAnsi="Arial"/>
                <w:sz w:val="18"/>
              </w:rPr>
            </w:pPr>
            <w:r w:rsidRPr="00A423D1">
              <w:rPr>
                <w:rFonts w:ascii="Arial" w:hAnsi="Arial"/>
                <w:sz w:val="18"/>
              </w:rPr>
              <w:t>&gt;&gt;CHOICE QoS Information</w:t>
            </w:r>
          </w:p>
        </w:tc>
        <w:tc>
          <w:tcPr>
            <w:tcW w:w="1260" w:type="dxa"/>
          </w:tcPr>
          <w:p w14:paraId="2BE2CAB7" w14:textId="77777777" w:rsidR="00CE53CE" w:rsidRPr="00A423D1" w:rsidRDefault="00CE53CE" w:rsidP="00CE53CE">
            <w:pPr>
              <w:pStyle w:val="TAL"/>
            </w:pPr>
            <w:r w:rsidRPr="00A423D1">
              <w:t>M</w:t>
            </w:r>
          </w:p>
        </w:tc>
        <w:tc>
          <w:tcPr>
            <w:tcW w:w="1247" w:type="dxa"/>
          </w:tcPr>
          <w:p w14:paraId="36879B95" w14:textId="77777777" w:rsidR="00CE53CE" w:rsidRPr="00A423D1" w:rsidRDefault="00CE53CE" w:rsidP="00CE53CE">
            <w:pPr>
              <w:pStyle w:val="TAL"/>
              <w:rPr>
                <w:b/>
                <w:i/>
              </w:rPr>
            </w:pPr>
          </w:p>
        </w:tc>
        <w:tc>
          <w:tcPr>
            <w:tcW w:w="1260" w:type="dxa"/>
          </w:tcPr>
          <w:p w14:paraId="0B687973" w14:textId="77777777" w:rsidR="00CE53CE" w:rsidRPr="00A423D1" w:rsidRDefault="00CE53CE" w:rsidP="00CE53CE">
            <w:pPr>
              <w:pStyle w:val="TAL"/>
            </w:pPr>
          </w:p>
        </w:tc>
        <w:tc>
          <w:tcPr>
            <w:tcW w:w="1762" w:type="dxa"/>
          </w:tcPr>
          <w:p w14:paraId="4207EDD8" w14:textId="77777777" w:rsidR="00CE53CE" w:rsidRPr="00A423D1" w:rsidRDefault="00CE53CE" w:rsidP="00CE53CE">
            <w:pPr>
              <w:pStyle w:val="TAL"/>
            </w:pPr>
          </w:p>
        </w:tc>
        <w:tc>
          <w:tcPr>
            <w:tcW w:w="1288" w:type="dxa"/>
          </w:tcPr>
          <w:p w14:paraId="453C52BB" w14:textId="77777777" w:rsidR="00CE53CE" w:rsidRPr="00A423D1" w:rsidRDefault="00CE53CE" w:rsidP="00CE53CE">
            <w:pPr>
              <w:pStyle w:val="TAC"/>
            </w:pPr>
            <w:r w:rsidRPr="00A423D1">
              <w:t>-</w:t>
            </w:r>
          </w:p>
        </w:tc>
        <w:tc>
          <w:tcPr>
            <w:tcW w:w="1274" w:type="dxa"/>
          </w:tcPr>
          <w:p w14:paraId="363EB2EA" w14:textId="77777777" w:rsidR="00CE53CE" w:rsidRPr="00A423D1" w:rsidRDefault="00CE53CE" w:rsidP="00CE53CE">
            <w:pPr>
              <w:pStyle w:val="TAC"/>
            </w:pPr>
          </w:p>
        </w:tc>
      </w:tr>
      <w:tr w:rsidR="00CE53CE" w:rsidRPr="00A423D1" w14:paraId="2C463C5C" w14:textId="77777777" w:rsidTr="00E4665A">
        <w:tc>
          <w:tcPr>
            <w:tcW w:w="2394" w:type="dxa"/>
          </w:tcPr>
          <w:p w14:paraId="46A77DFF" w14:textId="77777777" w:rsidR="00CE53CE" w:rsidRPr="00A423D1" w:rsidRDefault="00CE53CE" w:rsidP="00CE53CE">
            <w:pPr>
              <w:pStyle w:val="NormalArial"/>
            </w:pPr>
            <w:r w:rsidRPr="00A423D1">
              <w:t>&gt;&gt;&gt;E-UTRAN QoS</w:t>
            </w:r>
          </w:p>
        </w:tc>
        <w:tc>
          <w:tcPr>
            <w:tcW w:w="1260" w:type="dxa"/>
          </w:tcPr>
          <w:p w14:paraId="22997535" w14:textId="77777777" w:rsidR="00CE53CE" w:rsidRPr="00A423D1" w:rsidRDefault="00CE53CE" w:rsidP="00CE53CE">
            <w:pPr>
              <w:pStyle w:val="TAL"/>
              <w:rPr>
                <w:rFonts w:eastAsia="MS Mincho"/>
              </w:rPr>
            </w:pPr>
            <w:r w:rsidRPr="00A423D1">
              <w:rPr>
                <w:rFonts w:eastAsia="MS Mincho"/>
              </w:rPr>
              <w:t>M</w:t>
            </w:r>
          </w:p>
        </w:tc>
        <w:tc>
          <w:tcPr>
            <w:tcW w:w="1247" w:type="dxa"/>
          </w:tcPr>
          <w:p w14:paraId="7432365C" w14:textId="77777777" w:rsidR="00CE53CE" w:rsidRPr="00A423D1" w:rsidRDefault="00CE53CE" w:rsidP="00CE53CE">
            <w:pPr>
              <w:pStyle w:val="TAL"/>
              <w:rPr>
                <w:i/>
              </w:rPr>
            </w:pPr>
          </w:p>
        </w:tc>
        <w:tc>
          <w:tcPr>
            <w:tcW w:w="1260" w:type="dxa"/>
          </w:tcPr>
          <w:p w14:paraId="455C6BE5" w14:textId="77777777" w:rsidR="00CE53CE" w:rsidRPr="00A423D1" w:rsidRDefault="00CE53CE" w:rsidP="00CE53CE">
            <w:pPr>
              <w:pStyle w:val="TAL"/>
            </w:pPr>
            <w:r w:rsidRPr="00A423D1">
              <w:t>9.3.1.19</w:t>
            </w:r>
          </w:p>
        </w:tc>
        <w:tc>
          <w:tcPr>
            <w:tcW w:w="1762" w:type="dxa"/>
          </w:tcPr>
          <w:p w14:paraId="05A40F6E" w14:textId="77777777" w:rsidR="00CE53CE" w:rsidRPr="00A423D1" w:rsidRDefault="00CE53CE" w:rsidP="00CE53CE">
            <w:pPr>
              <w:pStyle w:val="TAL"/>
              <w:rPr>
                <w:szCs w:val="18"/>
              </w:rPr>
            </w:pPr>
            <w:r w:rsidRPr="00A423D1">
              <w:rPr>
                <w:szCs w:val="18"/>
              </w:rPr>
              <w:t xml:space="preserve">Shall be used for EN-DC case to convey </w:t>
            </w:r>
            <w:r w:rsidRPr="00A423D1">
              <w:rPr>
                <w:rFonts w:eastAsia="Batang"/>
              </w:rPr>
              <w:t>E-RAB Level QoS Parameters</w:t>
            </w:r>
          </w:p>
        </w:tc>
        <w:tc>
          <w:tcPr>
            <w:tcW w:w="1288" w:type="dxa"/>
          </w:tcPr>
          <w:p w14:paraId="01F09D45" w14:textId="77777777" w:rsidR="00CE53CE" w:rsidRPr="00A423D1" w:rsidRDefault="00CE53CE" w:rsidP="00CE53CE">
            <w:pPr>
              <w:pStyle w:val="TAC"/>
            </w:pPr>
            <w:r w:rsidRPr="00A423D1">
              <w:t>-</w:t>
            </w:r>
          </w:p>
        </w:tc>
        <w:tc>
          <w:tcPr>
            <w:tcW w:w="1274" w:type="dxa"/>
          </w:tcPr>
          <w:p w14:paraId="06CE1D49" w14:textId="77777777" w:rsidR="00CE53CE" w:rsidRPr="00A423D1" w:rsidRDefault="00CE53CE" w:rsidP="00CE53CE">
            <w:pPr>
              <w:pStyle w:val="TAC"/>
            </w:pPr>
          </w:p>
        </w:tc>
      </w:tr>
      <w:tr w:rsidR="00CE53CE" w:rsidRPr="00A423D1" w14:paraId="614CAAD4" w14:textId="77777777" w:rsidTr="00E4665A">
        <w:tc>
          <w:tcPr>
            <w:tcW w:w="2394" w:type="dxa"/>
          </w:tcPr>
          <w:p w14:paraId="1D8660CB" w14:textId="77777777" w:rsidR="00CE53CE" w:rsidRPr="00A423D1" w:rsidRDefault="00CE53CE" w:rsidP="00CE53CE">
            <w:pPr>
              <w:pStyle w:val="NormalArial"/>
            </w:pPr>
            <w:r w:rsidRPr="00A423D1">
              <w:rPr>
                <w:b/>
              </w:rPr>
              <w:t>&gt;&gt;&gt;DRB Information</w:t>
            </w:r>
          </w:p>
        </w:tc>
        <w:tc>
          <w:tcPr>
            <w:tcW w:w="1260" w:type="dxa"/>
          </w:tcPr>
          <w:p w14:paraId="473C0BFF" w14:textId="77777777" w:rsidR="00CE53CE" w:rsidRPr="00A423D1" w:rsidDel="00380286" w:rsidRDefault="00CE53CE" w:rsidP="00CE53CE">
            <w:pPr>
              <w:pStyle w:val="TAL"/>
              <w:rPr>
                <w:rFonts w:eastAsia="MS Mincho"/>
              </w:rPr>
            </w:pPr>
          </w:p>
        </w:tc>
        <w:tc>
          <w:tcPr>
            <w:tcW w:w="1247" w:type="dxa"/>
          </w:tcPr>
          <w:p w14:paraId="65A51954" w14:textId="77777777" w:rsidR="00CE53CE" w:rsidRPr="00A423D1" w:rsidRDefault="00CE53CE" w:rsidP="00CE53CE">
            <w:pPr>
              <w:pStyle w:val="TAL"/>
              <w:rPr>
                <w:i/>
              </w:rPr>
            </w:pPr>
            <w:r w:rsidRPr="00A423D1">
              <w:rPr>
                <w:i/>
              </w:rPr>
              <w:t>1</w:t>
            </w:r>
          </w:p>
        </w:tc>
        <w:tc>
          <w:tcPr>
            <w:tcW w:w="1260" w:type="dxa"/>
          </w:tcPr>
          <w:p w14:paraId="09C98C07" w14:textId="77777777" w:rsidR="00CE53CE" w:rsidRPr="00A423D1" w:rsidRDefault="00CE53CE" w:rsidP="00CE53CE">
            <w:pPr>
              <w:pStyle w:val="TAL"/>
            </w:pPr>
          </w:p>
        </w:tc>
        <w:tc>
          <w:tcPr>
            <w:tcW w:w="1762" w:type="dxa"/>
          </w:tcPr>
          <w:p w14:paraId="140D9A39" w14:textId="77777777" w:rsidR="00CE53CE" w:rsidRPr="00A423D1" w:rsidRDefault="00CE53CE" w:rsidP="00CE53CE">
            <w:pPr>
              <w:pStyle w:val="TAL"/>
              <w:rPr>
                <w:szCs w:val="18"/>
              </w:rPr>
            </w:pPr>
            <w:r w:rsidRPr="00A423D1">
              <w:rPr>
                <w:szCs w:val="18"/>
              </w:rPr>
              <w:t>Shall be used for NG-RAN cases</w:t>
            </w:r>
          </w:p>
        </w:tc>
        <w:tc>
          <w:tcPr>
            <w:tcW w:w="1288" w:type="dxa"/>
          </w:tcPr>
          <w:p w14:paraId="68E24097" w14:textId="77777777" w:rsidR="00CE53CE" w:rsidRPr="00A423D1" w:rsidRDefault="00CE53CE" w:rsidP="00CE53CE">
            <w:pPr>
              <w:pStyle w:val="TAC"/>
            </w:pPr>
            <w:r w:rsidRPr="00A423D1">
              <w:t>YES</w:t>
            </w:r>
          </w:p>
        </w:tc>
        <w:tc>
          <w:tcPr>
            <w:tcW w:w="1274" w:type="dxa"/>
          </w:tcPr>
          <w:p w14:paraId="4AD4D06C" w14:textId="77777777" w:rsidR="00CE53CE" w:rsidRPr="00A423D1" w:rsidRDefault="00CE53CE" w:rsidP="00CE53CE">
            <w:pPr>
              <w:pStyle w:val="TAC"/>
            </w:pPr>
            <w:r w:rsidRPr="00A423D1">
              <w:t>ignore</w:t>
            </w:r>
          </w:p>
        </w:tc>
      </w:tr>
      <w:tr w:rsidR="00CE53CE" w:rsidRPr="00A423D1" w14:paraId="599BA6FA" w14:textId="77777777" w:rsidTr="00E4665A">
        <w:tc>
          <w:tcPr>
            <w:tcW w:w="2394" w:type="dxa"/>
          </w:tcPr>
          <w:p w14:paraId="554280EC" w14:textId="77777777" w:rsidR="00CE53CE" w:rsidRPr="00A423D1" w:rsidRDefault="00CE53CE" w:rsidP="00CE53CE">
            <w:pPr>
              <w:pStyle w:val="NormalArial"/>
            </w:pPr>
            <w:r w:rsidRPr="00A423D1">
              <w:t>&gt;&gt;&gt;&gt;DRB QoS</w:t>
            </w:r>
          </w:p>
        </w:tc>
        <w:tc>
          <w:tcPr>
            <w:tcW w:w="1260" w:type="dxa"/>
          </w:tcPr>
          <w:p w14:paraId="7358CBE0" w14:textId="77777777" w:rsidR="00CE53CE" w:rsidRPr="00A423D1" w:rsidDel="00380286" w:rsidRDefault="00CE53CE" w:rsidP="00CE53CE">
            <w:pPr>
              <w:pStyle w:val="TAL"/>
              <w:rPr>
                <w:rFonts w:eastAsia="MS Mincho"/>
              </w:rPr>
            </w:pPr>
            <w:r w:rsidRPr="00A423D1">
              <w:rPr>
                <w:rFonts w:eastAsia="MS Mincho"/>
              </w:rPr>
              <w:t>M</w:t>
            </w:r>
          </w:p>
        </w:tc>
        <w:tc>
          <w:tcPr>
            <w:tcW w:w="1247" w:type="dxa"/>
          </w:tcPr>
          <w:p w14:paraId="30925107" w14:textId="77777777" w:rsidR="00CE53CE" w:rsidRPr="00A423D1" w:rsidRDefault="00CE53CE" w:rsidP="00CE53CE">
            <w:pPr>
              <w:pStyle w:val="TAL"/>
              <w:rPr>
                <w:i/>
              </w:rPr>
            </w:pPr>
          </w:p>
        </w:tc>
        <w:tc>
          <w:tcPr>
            <w:tcW w:w="1260" w:type="dxa"/>
          </w:tcPr>
          <w:p w14:paraId="783B4EBC" w14:textId="77777777" w:rsidR="00CE53CE" w:rsidRPr="00A423D1" w:rsidRDefault="00CE53CE" w:rsidP="00CE53CE">
            <w:pPr>
              <w:pStyle w:val="TAL"/>
            </w:pPr>
            <w:r w:rsidRPr="00A423D1">
              <w:t>9.3.1.45</w:t>
            </w:r>
          </w:p>
        </w:tc>
        <w:tc>
          <w:tcPr>
            <w:tcW w:w="1762" w:type="dxa"/>
          </w:tcPr>
          <w:p w14:paraId="1648704B" w14:textId="77777777" w:rsidR="00CE53CE" w:rsidRPr="00A423D1" w:rsidRDefault="00CE53CE" w:rsidP="00CE53CE">
            <w:pPr>
              <w:pStyle w:val="TAL"/>
              <w:rPr>
                <w:szCs w:val="18"/>
              </w:rPr>
            </w:pPr>
          </w:p>
        </w:tc>
        <w:tc>
          <w:tcPr>
            <w:tcW w:w="1288" w:type="dxa"/>
          </w:tcPr>
          <w:p w14:paraId="7408B998" w14:textId="77777777" w:rsidR="00CE53CE" w:rsidRPr="00A423D1" w:rsidRDefault="00CE53CE" w:rsidP="00CE53CE">
            <w:pPr>
              <w:pStyle w:val="TAC"/>
            </w:pPr>
            <w:r w:rsidRPr="00A423D1">
              <w:t>-</w:t>
            </w:r>
          </w:p>
        </w:tc>
        <w:tc>
          <w:tcPr>
            <w:tcW w:w="1274" w:type="dxa"/>
          </w:tcPr>
          <w:p w14:paraId="0DC4FFF2" w14:textId="77777777" w:rsidR="00CE53CE" w:rsidRPr="00A423D1" w:rsidRDefault="00CE53CE" w:rsidP="00CE53CE">
            <w:pPr>
              <w:pStyle w:val="TAC"/>
            </w:pPr>
          </w:p>
        </w:tc>
      </w:tr>
      <w:tr w:rsidR="00CE53CE" w:rsidRPr="00A423D1" w14:paraId="58E8EB38" w14:textId="77777777" w:rsidTr="00E4665A">
        <w:tc>
          <w:tcPr>
            <w:tcW w:w="2394" w:type="dxa"/>
          </w:tcPr>
          <w:p w14:paraId="4361AA46" w14:textId="77777777" w:rsidR="00CE53CE" w:rsidRPr="00A423D1" w:rsidRDefault="00CE53CE" w:rsidP="00CE53CE">
            <w:pPr>
              <w:pStyle w:val="NormalArial"/>
            </w:pPr>
            <w:r w:rsidRPr="00A423D1">
              <w:t>&gt;&gt;&gt;&gt;S-NSSAI</w:t>
            </w:r>
          </w:p>
        </w:tc>
        <w:tc>
          <w:tcPr>
            <w:tcW w:w="1260" w:type="dxa"/>
          </w:tcPr>
          <w:p w14:paraId="14CE1706" w14:textId="77777777" w:rsidR="00CE53CE" w:rsidRPr="00A423D1" w:rsidDel="00380286" w:rsidRDefault="00CE53CE" w:rsidP="00CE53CE">
            <w:pPr>
              <w:pStyle w:val="TAL"/>
              <w:rPr>
                <w:rFonts w:eastAsia="MS Mincho"/>
              </w:rPr>
            </w:pPr>
            <w:r w:rsidRPr="00A423D1">
              <w:rPr>
                <w:rFonts w:eastAsia="MS Mincho"/>
              </w:rPr>
              <w:t>M</w:t>
            </w:r>
          </w:p>
        </w:tc>
        <w:tc>
          <w:tcPr>
            <w:tcW w:w="1247" w:type="dxa"/>
          </w:tcPr>
          <w:p w14:paraId="4156019E" w14:textId="77777777" w:rsidR="00CE53CE" w:rsidRPr="00A423D1" w:rsidRDefault="00CE53CE" w:rsidP="00CE53CE">
            <w:pPr>
              <w:pStyle w:val="TAL"/>
              <w:rPr>
                <w:i/>
              </w:rPr>
            </w:pPr>
          </w:p>
        </w:tc>
        <w:tc>
          <w:tcPr>
            <w:tcW w:w="1260" w:type="dxa"/>
          </w:tcPr>
          <w:p w14:paraId="1B88EC55" w14:textId="77777777" w:rsidR="00CE53CE" w:rsidRPr="00A423D1" w:rsidRDefault="00CE53CE" w:rsidP="00CE53CE">
            <w:pPr>
              <w:pStyle w:val="TAL"/>
            </w:pPr>
            <w:r w:rsidRPr="00A423D1">
              <w:t>9.3.1.38</w:t>
            </w:r>
          </w:p>
        </w:tc>
        <w:tc>
          <w:tcPr>
            <w:tcW w:w="1762" w:type="dxa"/>
          </w:tcPr>
          <w:p w14:paraId="6EDF3BDD" w14:textId="77777777" w:rsidR="00CE53CE" w:rsidRPr="00A423D1" w:rsidRDefault="00CE53CE" w:rsidP="00CE53CE">
            <w:pPr>
              <w:pStyle w:val="TAL"/>
              <w:rPr>
                <w:szCs w:val="18"/>
              </w:rPr>
            </w:pPr>
          </w:p>
        </w:tc>
        <w:tc>
          <w:tcPr>
            <w:tcW w:w="1288" w:type="dxa"/>
          </w:tcPr>
          <w:p w14:paraId="050875F7" w14:textId="77777777" w:rsidR="00CE53CE" w:rsidRPr="00A423D1" w:rsidRDefault="00CE53CE" w:rsidP="00CE53CE">
            <w:pPr>
              <w:pStyle w:val="TAC"/>
            </w:pPr>
            <w:r w:rsidRPr="00A423D1">
              <w:t>-</w:t>
            </w:r>
          </w:p>
        </w:tc>
        <w:tc>
          <w:tcPr>
            <w:tcW w:w="1274" w:type="dxa"/>
          </w:tcPr>
          <w:p w14:paraId="30A22EC4" w14:textId="77777777" w:rsidR="00CE53CE" w:rsidRPr="00A423D1" w:rsidRDefault="00CE53CE" w:rsidP="00CE53CE">
            <w:pPr>
              <w:pStyle w:val="TAC"/>
            </w:pPr>
          </w:p>
        </w:tc>
      </w:tr>
      <w:tr w:rsidR="00CE53CE" w:rsidRPr="00A423D1" w14:paraId="0EF6809E" w14:textId="77777777" w:rsidTr="00E4665A">
        <w:tc>
          <w:tcPr>
            <w:tcW w:w="2394" w:type="dxa"/>
          </w:tcPr>
          <w:p w14:paraId="7A94B143" w14:textId="77777777" w:rsidR="00CE53CE" w:rsidRPr="00A423D1" w:rsidRDefault="00CE53CE" w:rsidP="00CE53CE">
            <w:pPr>
              <w:pStyle w:val="NormalArial"/>
            </w:pPr>
            <w:r w:rsidRPr="00A423D1">
              <w:t>&gt;&gt;&gt;&gt;Notification Control</w:t>
            </w:r>
          </w:p>
        </w:tc>
        <w:tc>
          <w:tcPr>
            <w:tcW w:w="1260" w:type="dxa"/>
          </w:tcPr>
          <w:p w14:paraId="35614316" w14:textId="77777777" w:rsidR="00CE53CE" w:rsidRPr="00A423D1" w:rsidDel="00380286" w:rsidRDefault="00CE53CE" w:rsidP="00CE53CE">
            <w:pPr>
              <w:pStyle w:val="TAL"/>
              <w:rPr>
                <w:rFonts w:eastAsia="MS Mincho"/>
              </w:rPr>
            </w:pPr>
            <w:r w:rsidRPr="00A423D1">
              <w:rPr>
                <w:rFonts w:eastAsia="MS Mincho"/>
              </w:rPr>
              <w:t>O</w:t>
            </w:r>
          </w:p>
        </w:tc>
        <w:tc>
          <w:tcPr>
            <w:tcW w:w="1247" w:type="dxa"/>
          </w:tcPr>
          <w:p w14:paraId="6F57849F" w14:textId="77777777" w:rsidR="00CE53CE" w:rsidRPr="00A423D1" w:rsidRDefault="00CE53CE" w:rsidP="00CE53CE">
            <w:pPr>
              <w:pStyle w:val="TAL"/>
              <w:rPr>
                <w:i/>
              </w:rPr>
            </w:pPr>
          </w:p>
        </w:tc>
        <w:tc>
          <w:tcPr>
            <w:tcW w:w="1260" w:type="dxa"/>
          </w:tcPr>
          <w:p w14:paraId="0B87BB9B" w14:textId="77777777" w:rsidR="00CE53CE" w:rsidRPr="00A423D1" w:rsidRDefault="00CE53CE" w:rsidP="00CE53CE">
            <w:pPr>
              <w:pStyle w:val="TAL"/>
            </w:pPr>
            <w:r w:rsidRPr="00A423D1">
              <w:t>9.3.1.56</w:t>
            </w:r>
          </w:p>
        </w:tc>
        <w:tc>
          <w:tcPr>
            <w:tcW w:w="1762" w:type="dxa"/>
          </w:tcPr>
          <w:p w14:paraId="7134D5E3" w14:textId="77777777" w:rsidR="00CE53CE" w:rsidRPr="00A423D1" w:rsidRDefault="00CE53CE" w:rsidP="00CE53CE">
            <w:pPr>
              <w:pStyle w:val="TAL"/>
              <w:rPr>
                <w:szCs w:val="18"/>
              </w:rPr>
            </w:pPr>
          </w:p>
        </w:tc>
        <w:tc>
          <w:tcPr>
            <w:tcW w:w="1288" w:type="dxa"/>
          </w:tcPr>
          <w:p w14:paraId="12FE6898" w14:textId="77777777" w:rsidR="00CE53CE" w:rsidRPr="00A423D1" w:rsidRDefault="00CE53CE" w:rsidP="00CE53CE">
            <w:pPr>
              <w:pStyle w:val="TAC"/>
            </w:pPr>
            <w:r w:rsidRPr="00A423D1">
              <w:t>-</w:t>
            </w:r>
          </w:p>
        </w:tc>
        <w:tc>
          <w:tcPr>
            <w:tcW w:w="1274" w:type="dxa"/>
          </w:tcPr>
          <w:p w14:paraId="44FF3DE6" w14:textId="77777777" w:rsidR="00CE53CE" w:rsidRPr="00A423D1" w:rsidRDefault="00CE53CE" w:rsidP="00CE53CE">
            <w:pPr>
              <w:pStyle w:val="TAC"/>
            </w:pPr>
          </w:p>
        </w:tc>
      </w:tr>
      <w:tr w:rsidR="00CE53CE" w:rsidRPr="00A423D1" w14:paraId="7C8E7729" w14:textId="77777777" w:rsidTr="00E4665A">
        <w:tc>
          <w:tcPr>
            <w:tcW w:w="2394" w:type="dxa"/>
          </w:tcPr>
          <w:p w14:paraId="21B0DBA2" w14:textId="77777777" w:rsidR="00CE53CE" w:rsidRPr="00A423D1" w:rsidRDefault="00CE53CE" w:rsidP="00CE53CE">
            <w:pPr>
              <w:pStyle w:val="NormalArial"/>
            </w:pPr>
            <w:r w:rsidRPr="00A423D1">
              <w:rPr>
                <w:b/>
              </w:rPr>
              <w:t>&gt;&gt;&gt;&gt;Flows Mapped to DRB Item</w:t>
            </w:r>
          </w:p>
        </w:tc>
        <w:tc>
          <w:tcPr>
            <w:tcW w:w="1260" w:type="dxa"/>
          </w:tcPr>
          <w:p w14:paraId="18E68C1A" w14:textId="77777777" w:rsidR="00CE53CE" w:rsidRPr="00A423D1" w:rsidDel="00380286" w:rsidRDefault="00CE53CE" w:rsidP="00CE53CE">
            <w:pPr>
              <w:pStyle w:val="TAL"/>
              <w:rPr>
                <w:rFonts w:eastAsia="MS Mincho"/>
              </w:rPr>
            </w:pPr>
          </w:p>
        </w:tc>
        <w:tc>
          <w:tcPr>
            <w:tcW w:w="1247" w:type="dxa"/>
          </w:tcPr>
          <w:p w14:paraId="5F998867" w14:textId="77777777" w:rsidR="00CE53CE" w:rsidRPr="00A423D1" w:rsidRDefault="00CE53CE" w:rsidP="00CE53CE">
            <w:pPr>
              <w:pStyle w:val="TAL"/>
              <w:rPr>
                <w:i/>
              </w:rPr>
            </w:pPr>
            <w:r w:rsidRPr="00A423D1">
              <w:rPr>
                <w:i/>
              </w:rPr>
              <w:t>1 .. &lt;maxnoofQoSFlows&gt;</w:t>
            </w:r>
          </w:p>
        </w:tc>
        <w:tc>
          <w:tcPr>
            <w:tcW w:w="1260" w:type="dxa"/>
          </w:tcPr>
          <w:p w14:paraId="2012B1C9" w14:textId="77777777" w:rsidR="00CE53CE" w:rsidRPr="00A423D1" w:rsidRDefault="00CE53CE" w:rsidP="00CE53CE">
            <w:pPr>
              <w:pStyle w:val="TAL"/>
            </w:pPr>
          </w:p>
        </w:tc>
        <w:tc>
          <w:tcPr>
            <w:tcW w:w="1762" w:type="dxa"/>
          </w:tcPr>
          <w:p w14:paraId="083B21BF" w14:textId="77777777" w:rsidR="00CE53CE" w:rsidRPr="00A423D1" w:rsidRDefault="00CE53CE" w:rsidP="00CE53CE">
            <w:pPr>
              <w:pStyle w:val="TAL"/>
              <w:rPr>
                <w:szCs w:val="18"/>
              </w:rPr>
            </w:pPr>
          </w:p>
        </w:tc>
        <w:tc>
          <w:tcPr>
            <w:tcW w:w="1288" w:type="dxa"/>
          </w:tcPr>
          <w:p w14:paraId="5F8A58ED" w14:textId="77777777" w:rsidR="00CE53CE" w:rsidRPr="00A423D1" w:rsidRDefault="00CE53CE" w:rsidP="00CE53CE">
            <w:pPr>
              <w:pStyle w:val="TAC"/>
            </w:pPr>
            <w:r w:rsidRPr="00A423D1">
              <w:t>-</w:t>
            </w:r>
          </w:p>
        </w:tc>
        <w:tc>
          <w:tcPr>
            <w:tcW w:w="1274" w:type="dxa"/>
          </w:tcPr>
          <w:p w14:paraId="5982734F" w14:textId="77777777" w:rsidR="00CE53CE" w:rsidRPr="00A423D1" w:rsidRDefault="00CE53CE" w:rsidP="00CE53CE">
            <w:pPr>
              <w:pStyle w:val="TAC"/>
            </w:pPr>
          </w:p>
        </w:tc>
      </w:tr>
      <w:tr w:rsidR="00CE53CE" w:rsidRPr="00A423D1" w14:paraId="576846BC" w14:textId="77777777" w:rsidTr="00E4665A">
        <w:tc>
          <w:tcPr>
            <w:tcW w:w="2394" w:type="dxa"/>
          </w:tcPr>
          <w:p w14:paraId="007E5B75" w14:textId="77777777" w:rsidR="00CE53CE" w:rsidRPr="00A423D1" w:rsidRDefault="00CE53CE" w:rsidP="00CE53CE">
            <w:pPr>
              <w:pStyle w:val="NormalArial"/>
            </w:pPr>
            <w:r w:rsidRPr="00A423D1">
              <w:t>&gt;&gt;&gt;&gt;&gt;QoS Flow Identifier</w:t>
            </w:r>
          </w:p>
        </w:tc>
        <w:tc>
          <w:tcPr>
            <w:tcW w:w="1260" w:type="dxa"/>
          </w:tcPr>
          <w:p w14:paraId="0A8738DA" w14:textId="77777777" w:rsidR="00CE53CE" w:rsidRPr="00A423D1" w:rsidDel="00380286" w:rsidRDefault="00CE53CE" w:rsidP="00CE53CE">
            <w:pPr>
              <w:pStyle w:val="TAL"/>
              <w:rPr>
                <w:rFonts w:eastAsia="MS Mincho"/>
              </w:rPr>
            </w:pPr>
            <w:r w:rsidRPr="00A423D1">
              <w:rPr>
                <w:rFonts w:eastAsia="MS Mincho"/>
              </w:rPr>
              <w:t>M</w:t>
            </w:r>
          </w:p>
        </w:tc>
        <w:tc>
          <w:tcPr>
            <w:tcW w:w="1247" w:type="dxa"/>
          </w:tcPr>
          <w:p w14:paraId="009CB028" w14:textId="77777777" w:rsidR="00CE53CE" w:rsidRPr="00A423D1" w:rsidRDefault="00CE53CE" w:rsidP="00CE53CE">
            <w:pPr>
              <w:pStyle w:val="TAL"/>
              <w:rPr>
                <w:i/>
              </w:rPr>
            </w:pPr>
          </w:p>
        </w:tc>
        <w:tc>
          <w:tcPr>
            <w:tcW w:w="1260" w:type="dxa"/>
          </w:tcPr>
          <w:p w14:paraId="161EACE9" w14:textId="77777777" w:rsidR="00CE53CE" w:rsidRPr="00A423D1" w:rsidRDefault="00CE53CE" w:rsidP="00CE53CE">
            <w:pPr>
              <w:pStyle w:val="TAL"/>
            </w:pPr>
            <w:r w:rsidRPr="00A423D1">
              <w:t>9.3.1.63</w:t>
            </w:r>
          </w:p>
        </w:tc>
        <w:tc>
          <w:tcPr>
            <w:tcW w:w="1762" w:type="dxa"/>
          </w:tcPr>
          <w:p w14:paraId="31DC3595" w14:textId="77777777" w:rsidR="00CE53CE" w:rsidRPr="00A423D1" w:rsidRDefault="00CE53CE" w:rsidP="00CE53CE">
            <w:pPr>
              <w:pStyle w:val="TAL"/>
              <w:rPr>
                <w:szCs w:val="18"/>
              </w:rPr>
            </w:pPr>
          </w:p>
        </w:tc>
        <w:tc>
          <w:tcPr>
            <w:tcW w:w="1288" w:type="dxa"/>
          </w:tcPr>
          <w:p w14:paraId="68007509" w14:textId="77777777" w:rsidR="00CE53CE" w:rsidRPr="00A423D1" w:rsidRDefault="00CE53CE" w:rsidP="00CE53CE">
            <w:pPr>
              <w:pStyle w:val="TAC"/>
            </w:pPr>
            <w:r w:rsidRPr="00A423D1">
              <w:t>-</w:t>
            </w:r>
          </w:p>
        </w:tc>
        <w:tc>
          <w:tcPr>
            <w:tcW w:w="1274" w:type="dxa"/>
          </w:tcPr>
          <w:p w14:paraId="7496C74A" w14:textId="77777777" w:rsidR="00CE53CE" w:rsidRPr="00A423D1" w:rsidRDefault="00CE53CE" w:rsidP="00CE53CE">
            <w:pPr>
              <w:pStyle w:val="TAC"/>
            </w:pPr>
          </w:p>
        </w:tc>
      </w:tr>
      <w:tr w:rsidR="00CE53CE" w:rsidRPr="00A423D1" w14:paraId="050B23CB" w14:textId="77777777" w:rsidTr="00E4665A">
        <w:tc>
          <w:tcPr>
            <w:tcW w:w="2394" w:type="dxa"/>
          </w:tcPr>
          <w:p w14:paraId="566E8704" w14:textId="77777777" w:rsidR="00CE53CE" w:rsidRPr="00A423D1" w:rsidRDefault="00CE53CE" w:rsidP="00CE53CE">
            <w:pPr>
              <w:pStyle w:val="NormalArial"/>
            </w:pPr>
            <w:r w:rsidRPr="00A423D1">
              <w:t>&gt;&gt;&gt;&gt;&gt;QoS Flow Level QoS Parameters</w:t>
            </w:r>
          </w:p>
        </w:tc>
        <w:tc>
          <w:tcPr>
            <w:tcW w:w="1260" w:type="dxa"/>
          </w:tcPr>
          <w:p w14:paraId="693E93CB" w14:textId="77777777" w:rsidR="00CE53CE" w:rsidRPr="00A423D1" w:rsidDel="00380286" w:rsidRDefault="00CE53CE" w:rsidP="00CE53CE">
            <w:pPr>
              <w:pStyle w:val="TAL"/>
              <w:rPr>
                <w:rFonts w:eastAsia="MS Mincho"/>
              </w:rPr>
            </w:pPr>
            <w:r w:rsidRPr="00A423D1">
              <w:rPr>
                <w:rFonts w:eastAsia="MS Mincho"/>
              </w:rPr>
              <w:t>M</w:t>
            </w:r>
          </w:p>
        </w:tc>
        <w:tc>
          <w:tcPr>
            <w:tcW w:w="1247" w:type="dxa"/>
          </w:tcPr>
          <w:p w14:paraId="20B8CFCE" w14:textId="77777777" w:rsidR="00CE53CE" w:rsidRPr="00A423D1" w:rsidRDefault="00CE53CE" w:rsidP="00CE53CE">
            <w:pPr>
              <w:pStyle w:val="TAL"/>
              <w:rPr>
                <w:i/>
              </w:rPr>
            </w:pPr>
          </w:p>
        </w:tc>
        <w:tc>
          <w:tcPr>
            <w:tcW w:w="1260" w:type="dxa"/>
          </w:tcPr>
          <w:p w14:paraId="6D08CB61" w14:textId="77777777" w:rsidR="00CE53CE" w:rsidRPr="00A423D1" w:rsidRDefault="00CE53CE" w:rsidP="00CE53CE">
            <w:pPr>
              <w:pStyle w:val="TAL"/>
            </w:pPr>
            <w:r w:rsidRPr="00A423D1">
              <w:t>9.3.1.45</w:t>
            </w:r>
          </w:p>
        </w:tc>
        <w:tc>
          <w:tcPr>
            <w:tcW w:w="1762" w:type="dxa"/>
          </w:tcPr>
          <w:p w14:paraId="056F3543" w14:textId="77777777" w:rsidR="00CE53CE" w:rsidRPr="00A423D1" w:rsidRDefault="00CE53CE" w:rsidP="00CE53CE">
            <w:pPr>
              <w:pStyle w:val="TAL"/>
              <w:rPr>
                <w:szCs w:val="18"/>
              </w:rPr>
            </w:pPr>
          </w:p>
        </w:tc>
        <w:tc>
          <w:tcPr>
            <w:tcW w:w="1288" w:type="dxa"/>
          </w:tcPr>
          <w:p w14:paraId="165B09E8" w14:textId="77777777" w:rsidR="00CE53CE" w:rsidRPr="00A423D1" w:rsidRDefault="00CE53CE" w:rsidP="00CE53CE">
            <w:pPr>
              <w:pStyle w:val="TAC"/>
            </w:pPr>
            <w:r w:rsidRPr="00A423D1">
              <w:t>-</w:t>
            </w:r>
          </w:p>
        </w:tc>
        <w:tc>
          <w:tcPr>
            <w:tcW w:w="1274" w:type="dxa"/>
          </w:tcPr>
          <w:p w14:paraId="3D97D675" w14:textId="77777777" w:rsidR="00CE53CE" w:rsidRPr="00A423D1" w:rsidRDefault="00CE53CE" w:rsidP="00CE53CE">
            <w:pPr>
              <w:pStyle w:val="TAC"/>
            </w:pPr>
          </w:p>
        </w:tc>
      </w:tr>
      <w:tr w:rsidR="00CE53CE" w:rsidRPr="00A423D1" w14:paraId="2CB2EFBE" w14:textId="77777777" w:rsidTr="00E4665A">
        <w:tc>
          <w:tcPr>
            <w:tcW w:w="2394" w:type="dxa"/>
          </w:tcPr>
          <w:p w14:paraId="1768DBB2" w14:textId="77777777" w:rsidR="00CE53CE" w:rsidRPr="00A423D1" w:rsidRDefault="00CE53CE" w:rsidP="00CE53CE">
            <w:pPr>
              <w:pStyle w:val="NormalArial"/>
            </w:pPr>
            <w:r w:rsidRPr="00A423D1">
              <w:rPr>
                <w:bCs w:val="0"/>
              </w:rPr>
              <w:t>&gt;&gt;&gt;&gt;&gt;QoS Flow Mapping Indication</w:t>
            </w:r>
          </w:p>
        </w:tc>
        <w:tc>
          <w:tcPr>
            <w:tcW w:w="1260" w:type="dxa"/>
          </w:tcPr>
          <w:p w14:paraId="2CC0F0F1" w14:textId="77777777" w:rsidR="00CE53CE" w:rsidRPr="00A423D1" w:rsidRDefault="00CE53CE" w:rsidP="00CE53CE">
            <w:pPr>
              <w:pStyle w:val="TAL"/>
              <w:rPr>
                <w:rFonts w:eastAsia="MS Mincho"/>
              </w:rPr>
            </w:pPr>
            <w:r w:rsidRPr="00A423D1">
              <w:rPr>
                <w:rFonts w:eastAsia="MS Mincho"/>
              </w:rPr>
              <w:t>O</w:t>
            </w:r>
          </w:p>
        </w:tc>
        <w:tc>
          <w:tcPr>
            <w:tcW w:w="1247" w:type="dxa"/>
          </w:tcPr>
          <w:p w14:paraId="00E806A6" w14:textId="77777777" w:rsidR="00CE53CE" w:rsidRPr="00A423D1" w:rsidRDefault="00CE53CE" w:rsidP="00CE53CE">
            <w:pPr>
              <w:pStyle w:val="TAL"/>
              <w:rPr>
                <w:i/>
              </w:rPr>
            </w:pPr>
          </w:p>
        </w:tc>
        <w:tc>
          <w:tcPr>
            <w:tcW w:w="1260" w:type="dxa"/>
          </w:tcPr>
          <w:p w14:paraId="6053D184" w14:textId="77777777" w:rsidR="00CE53CE" w:rsidRPr="00A423D1" w:rsidRDefault="00CE53CE" w:rsidP="00CE53CE">
            <w:pPr>
              <w:pStyle w:val="TAL"/>
            </w:pPr>
            <w:r w:rsidRPr="00A423D1">
              <w:t>9.3.1.72</w:t>
            </w:r>
          </w:p>
        </w:tc>
        <w:tc>
          <w:tcPr>
            <w:tcW w:w="1762" w:type="dxa"/>
          </w:tcPr>
          <w:p w14:paraId="0A998C2D" w14:textId="77777777" w:rsidR="00CE53CE" w:rsidRPr="00A423D1" w:rsidRDefault="00CE53CE" w:rsidP="00CE53CE">
            <w:pPr>
              <w:pStyle w:val="TAL"/>
              <w:rPr>
                <w:szCs w:val="18"/>
              </w:rPr>
            </w:pPr>
          </w:p>
        </w:tc>
        <w:tc>
          <w:tcPr>
            <w:tcW w:w="1288" w:type="dxa"/>
          </w:tcPr>
          <w:p w14:paraId="3FA34369" w14:textId="77777777" w:rsidR="00CE53CE" w:rsidRPr="00A423D1" w:rsidRDefault="00CE53CE" w:rsidP="00CE53CE">
            <w:pPr>
              <w:pStyle w:val="TAC"/>
            </w:pPr>
            <w:r w:rsidRPr="00A423D1">
              <w:rPr>
                <w:lang w:eastAsia="zh-CN"/>
              </w:rPr>
              <w:t>YES</w:t>
            </w:r>
          </w:p>
        </w:tc>
        <w:tc>
          <w:tcPr>
            <w:tcW w:w="1274" w:type="dxa"/>
          </w:tcPr>
          <w:p w14:paraId="755DDB4C" w14:textId="77777777" w:rsidR="00CE53CE" w:rsidRPr="00A423D1" w:rsidRDefault="00CE53CE" w:rsidP="00CE53CE">
            <w:pPr>
              <w:pStyle w:val="TAC"/>
            </w:pPr>
            <w:r w:rsidRPr="00A423D1">
              <w:rPr>
                <w:lang w:eastAsia="zh-CN"/>
              </w:rPr>
              <w:t>ignore</w:t>
            </w:r>
          </w:p>
        </w:tc>
      </w:tr>
      <w:tr w:rsidR="00CE53CE" w:rsidRPr="00A423D1" w14:paraId="5109451D" w14:textId="77777777" w:rsidTr="00E4665A">
        <w:tc>
          <w:tcPr>
            <w:tcW w:w="2394" w:type="dxa"/>
          </w:tcPr>
          <w:p w14:paraId="67A40CAF" w14:textId="77777777" w:rsidR="00CE53CE" w:rsidRPr="00A423D1" w:rsidRDefault="00CE53CE" w:rsidP="00CE53CE">
            <w:pPr>
              <w:keepNext/>
              <w:keepLines/>
              <w:spacing w:after="0"/>
              <w:ind w:left="284"/>
              <w:rPr>
                <w:rFonts w:ascii="Arial" w:hAnsi="Arial" w:cs="Arial"/>
                <w:b/>
                <w:bCs/>
                <w:sz w:val="18"/>
                <w:szCs w:val="18"/>
              </w:rPr>
            </w:pPr>
            <w:r w:rsidRPr="00A423D1">
              <w:rPr>
                <w:rFonts w:ascii="Arial" w:hAnsi="Arial"/>
                <w:b/>
                <w:sz w:val="18"/>
              </w:rPr>
              <w:t>&gt;&gt;UL UP TNL Information to be setup List</w:t>
            </w:r>
          </w:p>
        </w:tc>
        <w:tc>
          <w:tcPr>
            <w:tcW w:w="1260" w:type="dxa"/>
          </w:tcPr>
          <w:p w14:paraId="1B878C6A" w14:textId="77777777" w:rsidR="00CE53CE" w:rsidRPr="00A423D1" w:rsidRDefault="00CE53CE" w:rsidP="00CE53CE">
            <w:pPr>
              <w:pStyle w:val="TAL"/>
              <w:rPr>
                <w:rFonts w:eastAsia="MS Mincho"/>
              </w:rPr>
            </w:pPr>
          </w:p>
        </w:tc>
        <w:tc>
          <w:tcPr>
            <w:tcW w:w="1247" w:type="dxa"/>
          </w:tcPr>
          <w:p w14:paraId="3A227522" w14:textId="77777777" w:rsidR="00CE53CE" w:rsidRPr="00A423D1" w:rsidRDefault="00CE53CE" w:rsidP="00CE53CE">
            <w:pPr>
              <w:pStyle w:val="TAL"/>
              <w:rPr>
                <w:i/>
              </w:rPr>
            </w:pPr>
            <w:r w:rsidRPr="00A423D1">
              <w:rPr>
                <w:i/>
              </w:rPr>
              <w:t>1</w:t>
            </w:r>
          </w:p>
        </w:tc>
        <w:tc>
          <w:tcPr>
            <w:tcW w:w="1260" w:type="dxa"/>
          </w:tcPr>
          <w:p w14:paraId="56F45CC9" w14:textId="77777777" w:rsidR="00CE53CE" w:rsidRPr="00A423D1" w:rsidRDefault="00CE53CE" w:rsidP="00CE53CE">
            <w:pPr>
              <w:pStyle w:val="TAL"/>
            </w:pPr>
          </w:p>
        </w:tc>
        <w:tc>
          <w:tcPr>
            <w:tcW w:w="1762" w:type="dxa"/>
          </w:tcPr>
          <w:p w14:paraId="77987723" w14:textId="77777777" w:rsidR="00CE53CE" w:rsidRPr="00A423D1" w:rsidRDefault="00CE53CE" w:rsidP="00CE53CE">
            <w:pPr>
              <w:pStyle w:val="TAL"/>
              <w:rPr>
                <w:szCs w:val="18"/>
              </w:rPr>
            </w:pPr>
          </w:p>
        </w:tc>
        <w:tc>
          <w:tcPr>
            <w:tcW w:w="1288" w:type="dxa"/>
          </w:tcPr>
          <w:p w14:paraId="2F1F7E0A" w14:textId="77777777" w:rsidR="00CE53CE" w:rsidRPr="00A423D1" w:rsidRDefault="00CE53CE" w:rsidP="00CE53CE">
            <w:pPr>
              <w:pStyle w:val="TAC"/>
            </w:pPr>
            <w:r w:rsidRPr="00A423D1">
              <w:t>-</w:t>
            </w:r>
          </w:p>
        </w:tc>
        <w:tc>
          <w:tcPr>
            <w:tcW w:w="1274" w:type="dxa"/>
          </w:tcPr>
          <w:p w14:paraId="66331714" w14:textId="77777777" w:rsidR="00CE53CE" w:rsidRPr="00A423D1" w:rsidRDefault="00CE53CE" w:rsidP="00CE53CE">
            <w:pPr>
              <w:pStyle w:val="TAC"/>
            </w:pPr>
          </w:p>
        </w:tc>
      </w:tr>
      <w:tr w:rsidR="00CE53CE" w:rsidRPr="00A423D1" w14:paraId="08BBC0AA" w14:textId="77777777" w:rsidTr="00E4665A">
        <w:tc>
          <w:tcPr>
            <w:tcW w:w="2394" w:type="dxa"/>
          </w:tcPr>
          <w:p w14:paraId="6BAD441F" w14:textId="77777777" w:rsidR="00CE53CE" w:rsidRPr="00A423D1" w:rsidRDefault="00CE53CE" w:rsidP="00CE53CE">
            <w:pPr>
              <w:keepNext/>
              <w:keepLines/>
              <w:spacing w:after="0"/>
              <w:ind w:leftChars="198" w:left="396"/>
              <w:rPr>
                <w:rFonts w:ascii="Arial" w:hAnsi="Arial" w:cs="Arial"/>
                <w:bCs/>
                <w:sz w:val="18"/>
                <w:szCs w:val="18"/>
              </w:rPr>
            </w:pPr>
            <w:r w:rsidRPr="00A423D1">
              <w:rPr>
                <w:rFonts w:ascii="Arial" w:hAnsi="Arial"/>
                <w:b/>
                <w:sz w:val="18"/>
              </w:rPr>
              <w:t>&gt;&gt;&gt; UL UP TNL Information to Be Setup Item IEs</w:t>
            </w:r>
          </w:p>
        </w:tc>
        <w:tc>
          <w:tcPr>
            <w:tcW w:w="1260" w:type="dxa"/>
          </w:tcPr>
          <w:p w14:paraId="711B4A40" w14:textId="77777777" w:rsidR="00CE53CE" w:rsidRPr="00A423D1" w:rsidRDefault="00CE53CE" w:rsidP="00CE53CE">
            <w:pPr>
              <w:pStyle w:val="TAL"/>
              <w:rPr>
                <w:rFonts w:eastAsia="MS Mincho"/>
              </w:rPr>
            </w:pPr>
          </w:p>
        </w:tc>
        <w:tc>
          <w:tcPr>
            <w:tcW w:w="1247" w:type="dxa"/>
          </w:tcPr>
          <w:p w14:paraId="3EFC7628" w14:textId="77777777" w:rsidR="00CE53CE" w:rsidRPr="00A423D1" w:rsidRDefault="00CE53CE" w:rsidP="00CE53CE">
            <w:pPr>
              <w:pStyle w:val="TAL"/>
              <w:rPr>
                <w:i/>
              </w:rPr>
            </w:pPr>
            <w:r w:rsidRPr="00A423D1">
              <w:rPr>
                <w:i/>
              </w:rPr>
              <w:t>1 .. &lt;maxnoofULUPTNLInformation&gt;</w:t>
            </w:r>
          </w:p>
        </w:tc>
        <w:tc>
          <w:tcPr>
            <w:tcW w:w="1260" w:type="dxa"/>
          </w:tcPr>
          <w:p w14:paraId="764DAE93" w14:textId="77777777" w:rsidR="00CE53CE" w:rsidRPr="00A423D1" w:rsidRDefault="00CE53CE" w:rsidP="00CE53CE">
            <w:pPr>
              <w:pStyle w:val="TAL"/>
            </w:pPr>
          </w:p>
        </w:tc>
        <w:tc>
          <w:tcPr>
            <w:tcW w:w="1762" w:type="dxa"/>
          </w:tcPr>
          <w:p w14:paraId="1D2F39A3" w14:textId="77777777" w:rsidR="00CE53CE" w:rsidRPr="00A423D1" w:rsidRDefault="00CE53CE" w:rsidP="00CE53CE">
            <w:pPr>
              <w:pStyle w:val="TAL"/>
              <w:rPr>
                <w:szCs w:val="18"/>
              </w:rPr>
            </w:pPr>
          </w:p>
        </w:tc>
        <w:tc>
          <w:tcPr>
            <w:tcW w:w="1288" w:type="dxa"/>
          </w:tcPr>
          <w:p w14:paraId="37C2DBFC" w14:textId="77777777" w:rsidR="00CE53CE" w:rsidRPr="00A423D1" w:rsidRDefault="00CE53CE" w:rsidP="00CE53CE">
            <w:pPr>
              <w:pStyle w:val="TAC"/>
            </w:pPr>
            <w:r w:rsidRPr="00A423D1">
              <w:t>-</w:t>
            </w:r>
          </w:p>
        </w:tc>
        <w:tc>
          <w:tcPr>
            <w:tcW w:w="1274" w:type="dxa"/>
          </w:tcPr>
          <w:p w14:paraId="497E2E1C" w14:textId="77777777" w:rsidR="00CE53CE" w:rsidRPr="00A423D1" w:rsidRDefault="00CE53CE" w:rsidP="00CE53CE">
            <w:pPr>
              <w:pStyle w:val="TAC"/>
            </w:pPr>
          </w:p>
        </w:tc>
      </w:tr>
      <w:tr w:rsidR="00CE53CE" w:rsidRPr="00A423D1" w14:paraId="5F6EA5D5" w14:textId="77777777" w:rsidTr="00E4665A">
        <w:tc>
          <w:tcPr>
            <w:tcW w:w="2394" w:type="dxa"/>
          </w:tcPr>
          <w:p w14:paraId="25DB0117" w14:textId="77777777" w:rsidR="00CE53CE" w:rsidRPr="00A423D1" w:rsidRDefault="00CE53CE" w:rsidP="00CE53CE">
            <w:pPr>
              <w:keepNext/>
              <w:keepLines/>
              <w:spacing w:after="0"/>
              <w:ind w:left="539"/>
              <w:rPr>
                <w:rFonts w:ascii="Arial" w:hAnsi="Arial"/>
                <w:sz w:val="18"/>
              </w:rPr>
            </w:pPr>
            <w:r w:rsidRPr="00A423D1">
              <w:rPr>
                <w:rFonts w:ascii="Arial" w:hAnsi="Arial"/>
                <w:sz w:val="18"/>
              </w:rPr>
              <w:t>&gt;&gt;&gt;&gt;UL UP TNL Information</w:t>
            </w:r>
          </w:p>
        </w:tc>
        <w:tc>
          <w:tcPr>
            <w:tcW w:w="1260" w:type="dxa"/>
          </w:tcPr>
          <w:p w14:paraId="5DC5A632" w14:textId="77777777" w:rsidR="00CE53CE" w:rsidRPr="00A423D1" w:rsidRDefault="00CE53CE" w:rsidP="00CE53CE">
            <w:pPr>
              <w:pStyle w:val="TAL"/>
            </w:pPr>
            <w:r w:rsidRPr="00A423D1">
              <w:t>M</w:t>
            </w:r>
          </w:p>
        </w:tc>
        <w:tc>
          <w:tcPr>
            <w:tcW w:w="1247" w:type="dxa"/>
          </w:tcPr>
          <w:p w14:paraId="0285BA03" w14:textId="77777777" w:rsidR="00CE53CE" w:rsidRPr="00A423D1" w:rsidRDefault="00CE53CE" w:rsidP="00CE53CE">
            <w:pPr>
              <w:pStyle w:val="TAL"/>
              <w:rPr>
                <w:i/>
              </w:rPr>
            </w:pPr>
          </w:p>
        </w:tc>
        <w:tc>
          <w:tcPr>
            <w:tcW w:w="1260" w:type="dxa"/>
          </w:tcPr>
          <w:p w14:paraId="5F3DC381" w14:textId="77777777" w:rsidR="00CE53CE" w:rsidRPr="00A423D1" w:rsidRDefault="00CE53CE" w:rsidP="00CE53CE">
            <w:pPr>
              <w:pStyle w:val="TAL"/>
            </w:pPr>
            <w:r w:rsidRPr="00A423D1">
              <w:t>UP Transport Layer Information</w:t>
            </w:r>
          </w:p>
          <w:p w14:paraId="5F821177" w14:textId="77777777" w:rsidR="00CE53CE" w:rsidRPr="00A423D1" w:rsidRDefault="00CE53CE" w:rsidP="00CE53CE">
            <w:pPr>
              <w:pStyle w:val="TAL"/>
            </w:pPr>
            <w:r w:rsidRPr="00A423D1">
              <w:t>9.3.2.1</w:t>
            </w:r>
          </w:p>
        </w:tc>
        <w:tc>
          <w:tcPr>
            <w:tcW w:w="1762" w:type="dxa"/>
          </w:tcPr>
          <w:p w14:paraId="1BE4FEC4" w14:textId="77777777" w:rsidR="00CE53CE" w:rsidRPr="00A423D1" w:rsidRDefault="00CE53CE" w:rsidP="00CE53CE">
            <w:pPr>
              <w:pStyle w:val="TAL"/>
            </w:pPr>
            <w:r w:rsidRPr="00A423D1">
              <w:t>gNB-CU endpoint of the F1 transport bearer. For delivery of UL PDUs.</w:t>
            </w:r>
          </w:p>
        </w:tc>
        <w:tc>
          <w:tcPr>
            <w:tcW w:w="1288" w:type="dxa"/>
          </w:tcPr>
          <w:p w14:paraId="3B0E5455" w14:textId="77777777" w:rsidR="00CE53CE" w:rsidRPr="00A423D1" w:rsidRDefault="00CE53CE" w:rsidP="00CE53CE">
            <w:pPr>
              <w:pStyle w:val="TAC"/>
            </w:pPr>
            <w:r w:rsidRPr="00A423D1">
              <w:t>-</w:t>
            </w:r>
          </w:p>
        </w:tc>
        <w:tc>
          <w:tcPr>
            <w:tcW w:w="1274" w:type="dxa"/>
          </w:tcPr>
          <w:p w14:paraId="2FC62463" w14:textId="77777777" w:rsidR="00CE53CE" w:rsidRPr="00A423D1" w:rsidRDefault="00CE53CE" w:rsidP="00CE53CE">
            <w:pPr>
              <w:pStyle w:val="TAC"/>
            </w:pPr>
          </w:p>
        </w:tc>
      </w:tr>
      <w:tr w:rsidR="00CE53CE" w:rsidRPr="00A423D1" w14:paraId="37ED7DA1" w14:textId="77777777" w:rsidTr="00E4665A">
        <w:tc>
          <w:tcPr>
            <w:tcW w:w="2394" w:type="dxa"/>
          </w:tcPr>
          <w:p w14:paraId="32DCBB3D" w14:textId="77777777" w:rsidR="00CE53CE" w:rsidRPr="00A423D1" w:rsidRDefault="00CE53CE" w:rsidP="00CE53CE">
            <w:pPr>
              <w:keepNext/>
              <w:keepLines/>
              <w:spacing w:after="0"/>
              <w:ind w:firstLineChars="150" w:firstLine="270"/>
              <w:rPr>
                <w:rFonts w:ascii="Arial" w:hAnsi="Arial"/>
                <w:sz w:val="18"/>
              </w:rPr>
            </w:pPr>
            <w:r w:rsidRPr="00A423D1">
              <w:rPr>
                <w:rFonts w:ascii="Arial" w:hAnsi="Arial"/>
                <w:sz w:val="18"/>
              </w:rPr>
              <w:t>&gt;&gt; RLC Mode</w:t>
            </w:r>
          </w:p>
        </w:tc>
        <w:tc>
          <w:tcPr>
            <w:tcW w:w="1260" w:type="dxa"/>
          </w:tcPr>
          <w:p w14:paraId="5907EB59" w14:textId="77777777" w:rsidR="00CE53CE" w:rsidRPr="00A423D1" w:rsidRDefault="00CE53CE" w:rsidP="00CE53CE">
            <w:pPr>
              <w:pStyle w:val="TAL"/>
            </w:pPr>
            <w:r w:rsidRPr="00A423D1">
              <w:t>M</w:t>
            </w:r>
          </w:p>
        </w:tc>
        <w:tc>
          <w:tcPr>
            <w:tcW w:w="1247" w:type="dxa"/>
          </w:tcPr>
          <w:p w14:paraId="1FDCAD85" w14:textId="77777777" w:rsidR="00CE53CE" w:rsidRPr="00A423D1" w:rsidRDefault="00CE53CE" w:rsidP="00CE53CE">
            <w:pPr>
              <w:pStyle w:val="TAL"/>
              <w:rPr>
                <w:i/>
              </w:rPr>
            </w:pPr>
          </w:p>
        </w:tc>
        <w:tc>
          <w:tcPr>
            <w:tcW w:w="1260" w:type="dxa"/>
          </w:tcPr>
          <w:p w14:paraId="6FF98847" w14:textId="77777777" w:rsidR="00CE53CE" w:rsidRPr="00A423D1" w:rsidRDefault="00CE53CE" w:rsidP="00CE53CE">
            <w:pPr>
              <w:pStyle w:val="TAL"/>
            </w:pPr>
            <w:r w:rsidRPr="00A423D1">
              <w:t>9.3.1.27</w:t>
            </w:r>
          </w:p>
        </w:tc>
        <w:tc>
          <w:tcPr>
            <w:tcW w:w="1762" w:type="dxa"/>
          </w:tcPr>
          <w:p w14:paraId="52EDF823" w14:textId="77777777" w:rsidR="00CE53CE" w:rsidRPr="00A423D1" w:rsidRDefault="00CE53CE" w:rsidP="00CE53CE">
            <w:pPr>
              <w:pStyle w:val="TAL"/>
            </w:pPr>
          </w:p>
        </w:tc>
        <w:tc>
          <w:tcPr>
            <w:tcW w:w="1288" w:type="dxa"/>
          </w:tcPr>
          <w:p w14:paraId="0E5549BC" w14:textId="77777777" w:rsidR="00CE53CE" w:rsidRPr="00A423D1" w:rsidRDefault="00CE53CE" w:rsidP="00CE53CE">
            <w:pPr>
              <w:pStyle w:val="TAC"/>
            </w:pPr>
            <w:r w:rsidRPr="00A423D1">
              <w:t>-</w:t>
            </w:r>
          </w:p>
        </w:tc>
        <w:tc>
          <w:tcPr>
            <w:tcW w:w="1274" w:type="dxa"/>
          </w:tcPr>
          <w:p w14:paraId="78FA5DCD" w14:textId="77777777" w:rsidR="00CE53CE" w:rsidRPr="00A423D1" w:rsidRDefault="00CE53CE" w:rsidP="00CE53CE">
            <w:pPr>
              <w:pStyle w:val="TAC"/>
            </w:pPr>
          </w:p>
        </w:tc>
      </w:tr>
      <w:tr w:rsidR="00CE53CE" w:rsidRPr="00A423D1" w14:paraId="2BAA6542" w14:textId="77777777" w:rsidTr="00E4665A">
        <w:tc>
          <w:tcPr>
            <w:tcW w:w="2394" w:type="dxa"/>
          </w:tcPr>
          <w:p w14:paraId="2CF96294" w14:textId="77777777" w:rsidR="00CE53CE" w:rsidRPr="00A423D1" w:rsidRDefault="00CE53CE" w:rsidP="00CE53CE">
            <w:pPr>
              <w:keepNext/>
              <w:keepLines/>
              <w:spacing w:after="0"/>
              <w:ind w:firstLineChars="150" w:firstLine="270"/>
              <w:rPr>
                <w:rFonts w:ascii="Arial" w:hAnsi="Arial" w:cs="Arial"/>
                <w:sz w:val="18"/>
                <w:szCs w:val="18"/>
              </w:rPr>
            </w:pPr>
            <w:r w:rsidRPr="00A423D1">
              <w:rPr>
                <w:rFonts w:ascii="Arial" w:hAnsi="Arial" w:cs="Arial"/>
                <w:sz w:val="18"/>
                <w:szCs w:val="18"/>
              </w:rPr>
              <w:t>&gt;&gt; UL Configuration</w:t>
            </w:r>
          </w:p>
        </w:tc>
        <w:tc>
          <w:tcPr>
            <w:tcW w:w="1260" w:type="dxa"/>
          </w:tcPr>
          <w:p w14:paraId="7647A07A" w14:textId="77777777" w:rsidR="00CE53CE" w:rsidRPr="00A423D1" w:rsidRDefault="00CE53CE" w:rsidP="00CE53CE">
            <w:pPr>
              <w:pStyle w:val="TAL"/>
            </w:pPr>
            <w:r w:rsidRPr="00A423D1">
              <w:t>O</w:t>
            </w:r>
          </w:p>
        </w:tc>
        <w:tc>
          <w:tcPr>
            <w:tcW w:w="1247" w:type="dxa"/>
          </w:tcPr>
          <w:p w14:paraId="34E46AEC" w14:textId="77777777" w:rsidR="00CE53CE" w:rsidRPr="00A423D1" w:rsidRDefault="00CE53CE" w:rsidP="00CE53CE">
            <w:pPr>
              <w:pStyle w:val="TAL"/>
              <w:rPr>
                <w:i/>
              </w:rPr>
            </w:pPr>
          </w:p>
        </w:tc>
        <w:tc>
          <w:tcPr>
            <w:tcW w:w="1260" w:type="dxa"/>
          </w:tcPr>
          <w:p w14:paraId="39E6AA4A" w14:textId="77777777" w:rsidR="00CE53CE" w:rsidRPr="00A423D1" w:rsidRDefault="00CE53CE" w:rsidP="00CE53CE">
            <w:pPr>
              <w:pStyle w:val="TAL"/>
            </w:pPr>
            <w:r w:rsidRPr="00A423D1">
              <w:t xml:space="preserve">UL Configuraiton  </w:t>
            </w:r>
          </w:p>
          <w:p w14:paraId="611FA874" w14:textId="77777777" w:rsidR="00CE53CE" w:rsidRPr="00A423D1" w:rsidRDefault="00CE53CE" w:rsidP="00CE53CE">
            <w:pPr>
              <w:pStyle w:val="TAL"/>
            </w:pPr>
            <w:r w:rsidRPr="00A423D1">
              <w:t>9.3.1.31</w:t>
            </w:r>
          </w:p>
        </w:tc>
        <w:tc>
          <w:tcPr>
            <w:tcW w:w="1762" w:type="dxa"/>
          </w:tcPr>
          <w:p w14:paraId="168E6699" w14:textId="77777777" w:rsidR="00CE53CE" w:rsidRPr="00A423D1" w:rsidRDefault="00CE53CE" w:rsidP="00CE53CE">
            <w:pPr>
              <w:pStyle w:val="TAL"/>
            </w:pPr>
            <w:r w:rsidRPr="00A423D1">
              <w:t xml:space="preserve">Information about UL usage in gNB-DU. </w:t>
            </w:r>
          </w:p>
        </w:tc>
        <w:tc>
          <w:tcPr>
            <w:tcW w:w="1288" w:type="dxa"/>
          </w:tcPr>
          <w:p w14:paraId="7002CA1B" w14:textId="77777777" w:rsidR="00CE53CE" w:rsidRPr="00A423D1" w:rsidRDefault="00CE53CE" w:rsidP="00CE53CE">
            <w:pPr>
              <w:pStyle w:val="TAC"/>
            </w:pPr>
            <w:r w:rsidRPr="00A423D1">
              <w:t>-</w:t>
            </w:r>
          </w:p>
        </w:tc>
        <w:tc>
          <w:tcPr>
            <w:tcW w:w="1274" w:type="dxa"/>
          </w:tcPr>
          <w:p w14:paraId="3610556F" w14:textId="77777777" w:rsidR="00CE53CE" w:rsidRPr="00A423D1" w:rsidRDefault="00CE53CE" w:rsidP="00CE53CE">
            <w:pPr>
              <w:pStyle w:val="TAC"/>
            </w:pPr>
          </w:p>
        </w:tc>
      </w:tr>
      <w:tr w:rsidR="00CE53CE" w:rsidRPr="00A423D1" w14:paraId="66E7CDF2" w14:textId="77777777" w:rsidTr="00E4665A">
        <w:tc>
          <w:tcPr>
            <w:tcW w:w="2394" w:type="dxa"/>
          </w:tcPr>
          <w:p w14:paraId="42FB57F6" w14:textId="77777777" w:rsidR="00CE53CE" w:rsidRPr="00A423D1" w:rsidRDefault="00CE53CE" w:rsidP="00CE53CE">
            <w:pPr>
              <w:pStyle w:val="NormalArial"/>
            </w:pPr>
            <w:r w:rsidRPr="00A423D1">
              <w:t>&gt;&gt;Duplication Activation</w:t>
            </w:r>
          </w:p>
        </w:tc>
        <w:tc>
          <w:tcPr>
            <w:tcW w:w="1260" w:type="dxa"/>
          </w:tcPr>
          <w:p w14:paraId="3F6A610B" w14:textId="77777777" w:rsidR="00CE53CE" w:rsidRPr="00A423D1" w:rsidRDefault="00CE53CE" w:rsidP="00CE53CE">
            <w:pPr>
              <w:pStyle w:val="TAL"/>
            </w:pPr>
            <w:r w:rsidRPr="00A423D1">
              <w:t>O</w:t>
            </w:r>
          </w:p>
        </w:tc>
        <w:tc>
          <w:tcPr>
            <w:tcW w:w="1247" w:type="dxa"/>
          </w:tcPr>
          <w:p w14:paraId="6F19B351" w14:textId="77777777" w:rsidR="00CE53CE" w:rsidRPr="00A423D1" w:rsidRDefault="00CE53CE" w:rsidP="00CE53CE">
            <w:pPr>
              <w:pStyle w:val="TAL"/>
              <w:rPr>
                <w:i/>
              </w:rPr>
            </w:pPr>
          </w:p>
        </w:tc>
        <w:tc>
          <w:tcPr>
            <w:tcW w:w="1260" w:type="dxa"/>
          </w:tcPr>
          <w:p w14:paraId="48011FD7" w14:textId="77777777" w:rsidR="00CE53CE" w:rsidRPr="00A423D1" w:rsidRDefault="00CE53CE" w:rsidP="00CE53CE">
            <w:pPr>
              <w:pStyle w:val="TAL"/>
            </w:pPr>
            <w:r w:rsidRPr="00A423D1">
              <w:t>9.3.1.36</w:t>
            </w:r>
          </w:p>
        </w:tc>
        <w:tc>
          <w:tcPr>
            <w:tcW w:w="1762" w:type="dxa"/>
          </w:tcPr>
          <w:p w14:paraId="6E2F46DB" w14:textId="77777777" w:rsidR="00CE53CE" w:rsidRPr="00A423D1" w:rsidRDefault="00CE53CE" w:rsidP="00CE53CE">
            <w:pPr>
              <w:pStyle w:val="TAL"/>
            </w:pPr>
            <w:r w:rsidRPr="00A423D1">
              <w:t xml:space="preserve">Information on the initial state of CA based UL PDCP duplication </w:t>
            </w:r>
          </w:p>
        </w:tc>
        <w:tc>
          <w:tcPr>
            <w:tcW w:w="1288" w:type="dxa"/>
          </w:tcPr>
          <w:p w14:paraId="26BE31E7" w14:textId="77777777" w:rsidR="00CE53CE" w:rsidRPr="00A423D1" w:rsidRDefault="00CE53CE" w:rsidP="00CE53CE">
            <w:pPr>
              <w:pStyle w:val="TAC"/>
            </w:pPr>
            <w:r w:rsidRPr="00A423D1">
              <w:t>-</w:t>
            </w:r>
          </w:p>
        </w:tc>
        <w:tc>
          <w:tcPr>
            <w:tcW w:w="1274" w:type="dxa"/>
          </w:tcPr>
          <w:p w14:paraId="698D2596" w14:textId="77777777" w:rsidR="00CE53CE" w:rsidRPr="00A423D1" w:rsidRDefault="00CE53CE" w:rsidP="00CE53CE">
            <w:pPr>
              <w:pStyle w:val="TAC"/>
            </w:pPr>
          </w:p>
        </w:tc>
      </w:tr>
      <w:tr w:rsidR="00CE53CE" w:rsidRPr="00A423D1" w14:paraId="0B95D1A3" w14:textId="77777777" w:rsidTr="00E4665A">
        <w:tc>
          <w:tcPr>
            <w:tcW w:w="2394" w:type="dxa"/>
            <w:tcBorders>
              <w:top w:val="single" w:sz="4" w:space="0" w:color="auto"/>
              <w:left w:val="single" w:sz="4" w:space="0" w:color="auto"/>
              <w:bottom w:val="single" w:sz="4" w:space="0" w:color="auto"/>
              <w:right w:val="single" w:sz="4" w:space="0" w:color="auto"/>
            </w:tcBorders>
          </w:tcPr>
          <w:p w14:paraId="65D4B0AD" w14:textId="77777777" w:rsidR="00CE53CE" w:rsidRPr="00A423D1" w:rsidRDefault="00CE53CE" w:rsidP="00CE53CE">
            <w:pPr>
              <w:keepNext/>
              <w:keepLines/>
              <w:spacing w:after="0"/>
              <w:ind w:left="255" w:firstLineChars="8" w:firstLine="14"/>
              <w:rPr>
                <w:rFonts w:ascii="Arial" w:hAnsi="Arial" w:cs="Arial"/>
                <w:sz w:val="18"/>
                <w:szCs w:val="18"/>
              </w:rPr>
            </w:pPr>
            <w:r w:rsidRPr="00A423D1">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B8ACF0A" w14:textId="77777777" w:rsidR="00CE53CE" w:rsidRPr="00A423D1" w:rsidRDefault="00CE53CE" w:rsidP="00CE53CE">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07358595"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B525B87" w14:textId="77777777" w:rsidR="00CE53CE" w:rsidRPr="00A423D1" w:rsidRDefault="00CE53CE" w:rsidP="00CE53CE">
            <w:pPr>
              <w:pStyle w:val="TAL"/>
            </w:pPr>
            <w:r w:rsidRPr="00A423D1">
              <w:t>ENUMERATED (true, ..., false)</w:t>
            </w:r>
          </w:p>
        </w:tc>
        <w:tc>
          <w:tcPr>
            <w:tcW w:w="1762" w:type="dxa"/>
            <w:tcBorders>
              <w:top w:val="single" w:sz="4" w:space="0" w:color="auto"/>
              <w:left w:val="single" w:sz="4" w:space="0" w:color="auto"/>
              <w:bottom w:val="single" w:sz="4" w:space="0" w:color="auto"/>
              <w:right w:val="single" w:sz="4" w:space="0" w:color="auto"/>
            </w:tcBorders>
          </w:tcPr>
          <w:p w14:paraId="118E1EF1" w14:textId="77777777" w:rsidR="00CE53CE" w:rsidRPr="00A423D1" w:rsidRDefault="00CE53CE" w:rsidP="00CE53CE">
            <w:pPr>
              <w:pStyle w:val="TAL"/>
            </w:pPr>
            <w:r w:rsidRPr="00A423D1">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1445AF50" w14:textId="77777777" w:rsidR="00CE53CE" w:rsidRPr="00CE53A3" w:rsidRDefault="00CE53CE" w:rsidP="00CE53CE">
            <w:pPr>
              <w:pStyle w:val="TAC"/>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0634689" w14:textId="77777777" w:rsidR="00CE53CE" w:rsidRPr="00CE53A3" w:rsidRDefault="00CE53CE" w:rsidP="00CE53CE">
            <w:pPr>
              <w:pStyle w:val="TAC"/>
            </w:pPr>
            <w:r w:rsidRPr="00A423D1">
              <w:rPr>
                <w:rFonts w:cs="Arial"/>
                <w:szCs w:val="18"/>
              </w:rPr>
              <w:t>reject</w:t>
            </w:r>
          </w:p>
        </w:tc>
      </w:tr>
      <w:tr w:rsidR="00CE53CE" w:rsidRPr="00A423D1" w14:paraId="5FFE9EC7" w14:textId="77777777" w:rsidTr="00E4665A">
        <w:tc>
          <w:tcPr>
            <w:tcW w:w="2394" w:type="dxa"/>
            <w:tcBorders>
              <w:top w:val="single" w:sz="4" w:space="0" w:color="auto"/>
              <w:left w:val="single" w:sz="4" w:space="0" w:color="auto"/>
              <w:bottom w:val="single" w:sz="4" w:space="0" w:color="auto"/>
              <w:right w:val="single" w:sz="4" w:space="0" w:color="auto"/>
            </w:tcBorders>
          </w:tcPr>
          <w:p w14:paraId="0D9801DB" w14:textId="77777777" w:rsidR="00CE53CE" w:rsidRPr="00A423D1" w:rsidRDefault="00CE53CE" w:rsidP="00CE53CE">
            <w:pPr>
              <w:keepNext/>
              <w:keepLines/>
              <w:spacing w:after="0"/>
              <w:ind w:left="255" w:firstLineChars="8" w:firstLine="14"/>
              <w:rPr>
                <w:rFonts w:ascii="Arial" w:hAnsi="Arial"/>
                <w:sz w:val="18"/>
              </w:rPr>
            </w:pPr>
            <w:r w:rsidRPr="00A423D1">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B8BE569" w14:textId="77777777" w:rsidR="00CE53CE" w:rsidRPr="00A423D1" w:rsidRDefault="00CE53CE" w:rsidP="00CE53CE">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60EC9F1F"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A14804" w14:textId="77777777" w:rsidR="00CE53CE" w:rsidRPr="00A423D1" w:rsidRDefault="00CE53CE" w:rsidP="00CE53CE">
            <w:pPr>
              <w:pStyle w:val="TAL"/>
            </w:pPr>
            <w:r w:rsidRPr="00A423D1">
              <w:t>Duplication Activation</w:t>
            </w:r>
          </w:p>
          <w:p w14:paraId="7654C6E6" w14:textId="77777777" w:rsidR="00CE53CE" w:rsidRPr="00A423D1" w:rsidRDefault="00CE53CE" w:rsidP="00CE53CE">
            <w:pPr>
              <w:pStyle w:val="TAL"/>
            </w:pPr>
            <w:r w:rsidRPr="00A423D1">
              <w:t>9.3.1.36</w:t>
            </w:r>
          </w:p>
        </w:tc>
        <w:tc>
          <w:tcPr>
            <w:tcW w:w="1762" w:type="dxa"/>
            <w:tcBorders>
              <w:top w:val="single" w:sz="4" w:space="0" w:color="auto"/>
              <w:left w:val="single" w:sz="4" w:space="0" w:color="auto"/>
              <w:bottom w:val="single" w:sz="4" w:space="0" w:color="auto"/>
              <w:right w:val="single" w:sz="4" w:space="0" w:color="auto"/>
            </w:tcBorders>
          </w:tcPr>
          <w:p w14:paraId="2D5F52BA" w14:textId="77777777" w:rsidR="00CE53CE" w:rsidRPr="00A423D1" w:rsidRDefault="00CE53CE" w:rsidP="00CE53CE">
            <w:pPr>
              <w:pStyle w:val="TAL"/>
            </w:pPr>
            <w:r w:rsidRPr="00A423D1">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3CF57613"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FBF7BD6" w14:textId="77777777" w:rsidR="00CE53CE" w:rsidRPr="00A423D1" w:rsidRDefault="00CE53CE" w:rsidP="00CE53CE">
            <w:pPr>
              <w:pStyle w:val="TAC"/>
            </w:pPr>
            <w:r w:rsidRPr="00A423D1">
              <w:t>reject</w:t>
            </w:r>
          </w:p>
        </w:tc>
      </w:tr>
      <w:tr w:rsidR="00CE53CE" w:rsidRPr="00A423D1" w14:paraId="1946AC77" w14:textId="77777777" w:rsidTr="00E4665A">
        <w:tc>
          <w:tcPr>
            <w:tcW w:w="2394" w:type="dxa"/>
          </w:tcPr>
          <w:p w14:paraId="461E108F" w14:textId="77777777" w:rsidR="00CE53CE" w:rsidRPr="00A423D1" w:rsidRDefault="00CE53CE" w:rsidP="00CE53CE">
            <w:pPr>
              <w:keepNext/>
              <w:keepLines/>
              <w:spacing w:after="0"/>
              <w:ind w:left="284"/>
              <w:rPr>
                <w:rFonts w:ascii="Arial" w:hAnsi="Arial" w:cs="Arial"/>
                <w:sz w:val="18"/>
                <w:szCs w:val="18"/>
              </w:rPr>
            </w:pPr>
            <w:r w:rsidRPr="00A423D1">
              <w:rPr>
                <w:rFonts w:ascii="Arial" w:hAnsi="Arial" w:cs="Arial"/>
                <w:sz w:val="18"/>
                <w:szCs w:val="18"/>
              </w:rPr>
              <w:t>&gt;&gt;</w:t>
            </w:r>
            <w:r w:rsidRPr="00A423D1">
              <w:rPr>
                <w:rFonts w:ascii="Arial" w:hAnsi="Arial" w:cs="Arial"/>
                <w:sz w:val="18"/>
                <w:szCs w:val="18"/>
                <w:lang w:eastAsia="zh-CN"/>
              </w:rPr>
              <w:t xml:space="preserve">DL </w:t>
            </w:r>
            <w:r w:rsidRPr="00A423D1">
              <w:rPr>
                <w:rFonts w:ascii="Arial" w:hAnsi="Arial" w:cs="Arial"/>
                <w:sz w:val="18"/>
                <w:szCs w:val="18"/>
              </w:rPr>
              <w:t>PDCP SN length</w:t>
            </w:r>
          </w:p>
        </w:tc>
        <w:tc>
          <w:tcPr>
            <w:tcW w:w="1260" w:type="dxa"/>
          </w:tcPr>
          <w:p w14:paraId="0A6E16BE" w14:textId="77777777" w:rsidR="00CE53CE" w:rsidRPr="00A423D1" w:rsidRDefault="00CE53CE" w:rsidP="00CE53CE">
            <w:pPr>
              <w:pStyle w:val="TAL"/>
              <w:rPr>
                <w:rFonts w:cs="Arial"/>
                <w:szCs w:val="18"/>
              </w:rPr>
            </w:pPr>
            <w:r w:rsidRPr="00A423D1">
              <w:rPr>
                <w:rFonts w:cs="Arial"/>
                <w:szCs w:val="18"/>
              </w:rPr>
              <w:t>M</w:t>
            </w:r>
          </w:p>
        </w:tc>
        <w:tc>
          <w:tcPr>
            <w:tcW w:w="1247" w:type="dxa"/>
          </w:tcPr>
          <w:p w14:paraId="3C6B33DE" w14:textId="77777777" w:rsidR="00CE53CE" w:rsidRPr="00A423D1" w:rsidRDefault="00CE53CE" w:rsidP="00CE53CE">
            <w:pPr>
              <w:pStyle w:val="TAL"/>
              <w:rPr>
                <w:rFonts w:cs="Arial"/>
                <w:b/>
                <w:i/>
                <w:szCs w:val="18"/>
              </w:rPr>
            </w:pPr>
          </w:p>
        </w:tc>
        <w:tc>
          <w:tcPr>
            <w:tcW w:w="1260" w:type="dxa"/>
          </w:tcPr>
          <w:p w14:paraId="77B19201" w14:textId="77777777" w:rsidR="00CE53CE" w:rsidRPr="00A423D1" w:rsidRDefault="00CE53CE" w:rsidP="00CE53CE">
            <w:pPr>
              <w:pStyle w:val="TAL"/>
              <w:rPr>
                <w:rFonts w:cs="Arial"/>
                <w:szCs w:val="18"/>
              </w:rPr>
            </w:pPr>
            <w:r w:rsidRPr="00A423D1">
              <w:rPr>
                <w:rFonts w:cs="Arial"/>
                <w:szCs w:val="18"/>
              </w:rPr>
              <w:t>ENUMERATED (12bits, 18bits, ...)</w:t>
            </w:r>
          </w:p>
        </w:tc>
        <w:tc>
          <w:tcPr>
            <w:tcW w:w="1762" w:type="dxa"/>
          </w:tcPr>
          <w:p w14:paraId="723B1FB4" w14:textId="77777777" w:rsidR="00CE53CE" w:rsidRPr="00A423D1" w:rsidRDefault="00CE53CE" w:rsidP="00CE53CE">
            <w:pPr>
              <w:pStyle w:val="TAL"/>
              <w:rPr>
                <w:rFonts w:cs="Arial"/>
                <w:szCs w:val="18"/>
              </w:rPr>
            </w:pPr>
          </w:p>
        </w:tc>
        <w:tc>
          <w:tcPr>
            <w:tcW w:w="1288" w:type="dxa"/>
          </w:tcPr>
          <w:p w14:paraId="613C3998" w14:textId="77777777" w:rsidR="00CE53CE" w:rsidRPr="00A423D1" w:rsidRDefault="00CE53CE" w:rsidP="00CE53CE">
            <w:pPr>
              <w:pStyle w:val="TAC"/>
              <w:rPr>
                <w:rFonts w:cs="Arial"/>
                <w:szCs w:val="18"/>
              </w:rPr>
            </w:pPr>
            <w:r w:rsidRPr="00A423D1">
              <w:rPr>
                <w:rFonts w:cs="Arial"/>
                <w:szCs w:val="18"/>
              </w:rPr>
              <w:t>YES</w:t>
            </w:r>
          </w:p>
        </w:tc>
        <w:tc>
          <w:tcPr>
            <w:tcW w:w="1274" w:type="dxa"/>
          </w:tcPr>
          <w:p w14:paraId="5E7A6A23" w14:textId="77777777" w:rsidR="00CE53CE" w:rsidRPr="00A423D1" w:rsidRDefault="00CE53CE" w:rsidP="00CE53CE">
            <w:pPr>
              <w:pStyle w:val="TAC"/>
              <w:rPr>
                <w:rFonts w:cs="Arial"/>
                <w:szCs w:val="18"/>
              </w:rPr>
            </w:pPr>
            <w:r w:rsidRPr="00A423D1">
              <w:rPr>
                <w:rFonts w:cs="Arial"/>
                <w:szCs w:val="18"/>
              </w:rPr>
              <w:t>ignore</w:t>
            </w:r>
          </w:p>
        </w:tc>
      </w:tr>
      <w:tr w:rsidR="00CE53CE" w:rsidRPr="00A423D1" w14:paraId="11F2516A" w14:textId="77777777" w:rsidTr="00E4665A">
        <w:tc>
          <w:tcPr>
            <w:tcW w:w="2394" w:type="dxa"/>
          </w:tcPr>
          <w:p w14:paraId="47530C59" w14:textId="77777777" w:rsidR="00CE53CE" w:rsidRPr="00A423D1" w:rsidRDefault="00CE53CE" w:rsidP="00CE53CE">
            <w:pPr>
              <w:keepNext/>
              <w:keepLines/>
              <w:spacing w:after="0"/>
              <w:ind w:left="284"/>
              <w:rPr>
                <w:rFonts w:ascii="Arial" w:hAnsi="Arial" w:cs="Arial"/>
                <w:sz w:val="18"/>
                <w:szCs w:val="18"/>
              </w:rPr>
            </w:pPr>
            <w:r w:rsidRPr="00A423D1">
              <w:rPr>
                <w:rFonts w:ascii="Arial" w:hAnsi="Arial" w:cs="Arial"/>
                <w:sz w:val="18"/>
                <w:szCs w:val="18"/>
              </w:rPr>
              <w:t>&gt;&gt;</w:t>
            </w:r>
            <w:r w:rsidRPr="00A423D1">
              <w:rPr>
                <w:rFonts w:ascii="Arial" w:hAnsi="Arial" w:cs="Arial"/>
                <w:sz w:val="18"/>
                <w:szCs w:val="18"/>
                <w:lang w:eastAsia="zh-CN"/>
              </w:rPr>
              <w:t xml:space="preserve">UL </w:t>
            </w:r>
            <w:r w:rsidRPr="00A423D1">
              <w:rPr>
                <w:rFonts w:ascii="Arial" w:hAnsi="Arial" w:cs="Arial"/>
                <w:sz w:val="18"/>
                <w:szCs w:val="18"/>
              </w:rPr>
              <w:t>PDCP SN length</w:t>
            </w:r>
          </w:p>
        </w:tc>
        <w:tc>
          <w:tcPr>
            <w:tcW w:w="1260" w:type="dxa"/>
          </w:tcPr>
          <w:p w14:paraId="580D983C" w14:textId="77777777" w:rsidR="00CE53CE" w:rsidRPr="00A423D1" w:rsidRDefault="00CE53CE" w:rsidP="00CE53CE">
            <w:pPr>
              <w:pStyle w:val="TAL"/>
              <w:rPr>
                <w:rFonts w:cs="Arial"/>
                <w:szCs w:val="18"/>
                <w:lang w:eastAsia="zh-CN"/>
              </w:rPr>
            </w:pPr>
            <w:r w:rsidRPr="00A423D1">
              <w:rPr>
                <w:rFonts w:cs="Arial"/>
                <w:szCs w:val="18"/>
                <w:lang w:eastAsia="zh-CN"/>
              </w:rPr>
              <w:t>O</w:t>
            </w:r>
          </w:p>
        </w:tc>
        <w:tc>
          <w:tcPr>
            <w:tcW w:w="1247" w:type="dxa"/>
          </w:tcPr>
          <w:p w14:paraId="1C9610D6" w14:textId="77777777" w:rsidR="00CE53CE" w:rsidRPr="00A423D1" w:rsidRDefault="00CE53CE" w:rsidP="00CE53CE">
            <w:pPr>
              <w:pStyle w:val="TAL"/>
              <w:rPr>
                <w:rFonts w:cs="Arial"/>
                <w:b/>
                <w:i/>
                <w:szCs w:val="18"/>
              </w:rPr>
            </w:pPr>
          </w:p>
        </w:tc>
        <w:tc>
          <w:tcPr>
            <w:tcW w:w="1260" w:type="dxa"/>
          </w:tcPr>
          <w:p w14:paraId="4410AFD1" w14:textId="77777777" w:rsidR="00CE53CE" w:rsidRPr="00A423D1" w:rsidRDefault="00CE53CE" w:rsidP="00CE53CE">
            <w:pPr>
              <w:pStyle w:val="TAL"/>
              <w:rPr>
                <w:rFonts w:cs="Arial"/>
                <w:szCs w:val="18"/>
              </w:rPr>
            </w:pPr>
            <w:r w:rsidRPr="00A423D1">
              <w:rPr>
                <w:rFonts w:cs="Arial"/>
                <w:szCs w:val="18"/>
              </w:rPr>
              <w:t>ENUMERATED (12bits, 18bits, ...)</w:t>
            </w:r>
          </w:p>
        </w:tc>
        <w:tc>
          <w:tcPr>
            <w:tcW w:w="1762" w:type="dxa"/>
          </w:tcPr>
          <w:p w14:paraId="4F35C91B" w14:textId="77777777" w:rsidR="00CE53CE" w:rsidRPr="00A423D1" w:rsidRDefault="00CE53CE" w:rsidP="00CE53CE">
            <w:pPr>
              <w:pStyle w:val="TAL"/>
              <w:rPr>
                <w:rFonts w:cs="Arial"/>
                <w:szCs w:val="18"/>
              </w:rPr>
            </w:pPr>
          </w:p>
        </w:tc>
        <w:tc>
          <w:tcPr>
            <w:tcW w:w="1288" w:type="dxa"/>
          </w:tcPr>
          <w:p w14:paraId="5D70E507" w14:textId="77777777" w:rsidR="00CE53CE" w:rsidRPr="00A423D1" w:rsidRDefault="00CE53CE" w:rsidP="00CE53CE">
            <w:pPr>
              <w:pStyle w:val="TAC"/>
              <w:rPr>
                <w:rFonts w:cs="Arial"/>
                <w:szCs w:val="18"/>
                <w:lang w:eastAsia="zh-CN"/>
              </w:rPr>
            </w:pPr>
            <w:r w:rsidRPr="00A423D1">
              <w:rPr>
                <w:rFonts w:cs="Arial"/>
                <w:szCs w:val="18"/>
                <w:lang w:eastAsia="zh-CN"/>
              </w:rPr>
              <w:t>YES</w:t>
            </w:r>
          </w:p>
        </w:tc>
        <w:tc>
          <w:tcPr>
            <w:tcW w:w="1274" w:type="dxa"/>
          </w:tcPr>
          <w:p w14:paraId="4F0F1DAD" w14:textId="77777777" w:rsidR="00CE53CE" w:rsidRPr="00A423D1" w:rsidRDefault="00CE53CE" w:rsidP="00CE53CE">
            <w:pPr>
              <w:pStyle w:val="TAC"/>
              <w:rPr>
                <w:rFonts w:cs="Arial"/>
                <w:szCs w:val="18"/>
                <w:lang w:eastAsia="zh-CN"/>
              </w:rPr>
            </w:pPr>
            <w:r w:rsidRPr="00A423D1">
              <w:rPr>
                <w:rFonts w:cs="Arial"/>
                <w:szCs w:val="18"/>
                <w:lang w:eastAsia="zh-CN"/>
              </w:rPr>
              <w:t>ignore</w:t>
            </w:r>
          </w:p>
        </w:tc>
      </w:tr>
      <w:tr w:rsidR="00CE53CE" w:rsidRPr="00A423D1" w14:paraId="5F340776" w14:textId="77777777" w:rsidTr="00E4665A">
        <w:tc>
          <w:tcPr>
            <w:tcW w:w="2394" w:type="dxa"/>
          </w:tcPr>
          <w:p w14:paraId="182A01A3" w14:textId="77777777" w:rsidR="00CE53CE" w:rsidRPr="00A423D1" w:rsidRDefault="00CE53CE" w:rsidP="00CE53CE">
            <w:pPr>
              <w:keepNext/>
              <w:keepLines/>
              <w:spacing w:after="0"/>
              <w:rPr>
                <w:rFonts w:ascii="Arial" w:hAnsi="Arial"/>
                <w:sz w:val="18"/>
              </w:rPr>
            </w:pPr>
            <w:r w:rsidRPr="00A423D1">
              <w:rPr>
                <w:rFonts w:ascii="Arial" w:hAnsi="Arial"/>
                <w:sz w:val="18"/>
              </w:rPr>
              <w:lastRenderedPageBreak/>
              <w:t xml:space="preserve">Inactivity Monitoring Request </w:t>
            </w:r>
          </w:p>
        </w:tc>
        <w:tc>
          <w:tcPr>
            <w:tcW w:w="1260" w:type="dxa"/>
          </w:tcPr>
          <w:p w14:paraId="1E8D918D" w14:textId="77777777" w:rsidR="00CE53CE" w:rsidRPr="00A423D1" w:rsidRDefault="00CE53CE" w:rsidP="00CE53CE">
            <w:pPr>
              <w:pStyle w:val="TAL"/>
            </w:pPr>
            <w:r w:rsidRPr="00A423D1">
              <w:t>O</w:t>
            </w:r>
          </w:p>
        </w:tc>
        <w:tc>
          <w:tcPr>
            <w:tcW w:w="1247" w:type="dxa"/>
          </w:tcPr>
          <w:p w14:paraId="38157EB4" w14:textId="77777777" w:rsidR="00CE53CE" w:rsidRPr="00A423D1" w:rsidRDefault="00CE53CE" w:rsidP="00CE53CE">
            <w:pPr>
              <w:pStyle w:val="TAL"/>
              <w:rPr>
                <w:i/>
              </w:rPr>
            </w:pPr>
          </w:p>
        </w:tc>
        <w:tc>
          <w:tcPr>
            <w:tcW w:w="1260" w:type="dxa"/>
          </w:tcPr>
          <w:p w14:paraId="2BAA86E0" w14:textId="77777777" w:rsidR="00CE53CE" w:rsidRPr="00A423D1" w:rsidRDefault="00CE53CE" w:rsidP="00CE53CE">
            <w:pPr>
              <w:pStyle w:val="TAL"/>
            </w:pPr>
            <w:r w:rsidRPr="00A423D1">
              <w:t>ENUMERATED (true, ...)</w:t>
            </w:r>
          </w:p>
        </w:tc>
        <w:tc>
          <w:tcPr>
            <w:tcW w:w="1762" w:type="dxa"/>
          </w:tcPr>
          <w:p w14:paraId="4804FDCA" w14:textId="77777777" w:rsidR="00CE53CE" w:rsidRPr="00A423D1" w:rsidRDefault="00CE53CE" w:rsidP="00CE53CE">
            <w:pPr>
              <w:pStyle w:val="TAL"/>
            </w:pPr>
          </w:p>
        </w:tc>
        <w:tc>
          <w:tcPr>
            <w:tcW w:w="1288" w:type="dxa"/>
          </w:tcPr>
          <w:p w14:paraId="028913FD" w14:textId="77777777" w:rsidR="00CE53CE" w:rsidRPr="00A423D1" w:rsidRDefault="00CE53CE" w:rsidP="00CE53CE">
            <w:pPr>
              <w:pStyle w:val="TAC"/>
            </w:pPr>
            <w:r w:rsidRPr="00A423D1">
              <w:t>YES</w:t>
            </w:r>
          </w:p>
        </w:tc>
        <w:tc>
          <w:tcPr>
            <w:tcW w:w="1274" w:type="dxa"/>
          </w:tcPr>
          <w:p w14:paraId="5FD09013" w14:textId="77777777" w:rsidR="00CE53CE" w:rsidRPr="00A423D1" w:rsidRDefault="00CE53CE" w:rsidP="00CE53CE">
            <w:pPr>
              <w:pStyle w:val="TAC"/>
            </w:pPr>
            <w:r w:rsidRPr="00A423D1">
              <w:t>reject</w:t>
            </w:r>
          </w:p>
        </w:tc>
      </w:tr>
      <w:tr w:rsidR="00CE53CE" w:rsidRPr="00A423D1" w14:paraId="28C7BA93" w14:textId="77777777" w:rsidTr="00E4665A">
        <w:tc>
          <w:tcPr>
            <w:tcW w:w="2394" w:type="dxa"/>
          </w:tcPr>
          <w:p w14:paraId="6A0F338C" w14:textId="77777777" w:rsidR="00CE53CE" w:rsidRPr="00A423D1" w:rsidRDefault="00CE53CE" w:rsidP="00CE53CE">
            <w:pPr>
              <w:keepNext/>
              <w:keepLines/>
              <w:spacing w:after="0"/>
              <w:rPr>
                <w:rFonts w:ascii="Arial" w:hAnsi="Arial"/>
                <w:sz w:val="18"/>
              </w:rPr>
            </w:pPr>
            <w:r w:rsidRPr="00A423D1">
              <w:rPr>
                <w:rFonts w:ascii="Arial" w:hAnsi="Arial"/>
                <w:sz w:val="18"/>
              </w:rPr>
              <w:t>RAT-Frequency Priority Information</w:t>
            </w:r>
          </w:p>
        </w:tc>
        <w:tc>
          <w:tcPr>
            <w:tcW w:w="1260" w:type="dxa"/>
          </w:tcPr>
          <w:p w14:paraId="64398176" w14:textId="77777777" w:rsidR="00CE53CE" w:rsidRPr="00A423D1" w:rsidRDefault="00CE53CE" w:rsidP="00CE53CE">
            <w:pPr>
              <w:pStyle w:val="TAL"/>
            </w:pPr>
            <w:r w:rsidRPr="00A423D1">
              <w:t>O</w:t>
            </w:r>
          </w:p>
        </w:tc>
        <w:tc>
          <w:tcPr>
            <w:tcW w:w="1247" w:type="dxa"/>
          </w:tcPr>
          <w:p w14:paraId="0D287286" w14:textId="77777777" w:rsidR="00CE53CE" w:rsidRPr="00A423D1" w:rsidRDefault="00CE53CE" w:rsidP="00CE53CE">
            <w:pPr>
              <w:pStyle w:val="TAL"/>
              <w:rPr>
                <w:i/>
              </w:rPr>
            </w:pPr>
          </w:p>
        </w:tc>
        <w:tc>
          <w:tcPr>
            <w:tcW w:w="1260" w:type="dxa"/>
          </w:tcPr>
          <w:p w14:paraId="63BE2C4F" w14:textId="77777777" w:rsidR="00CE53CE" w:rsidRPr="00A423D1" w:rsidRDefault="00CE53CE" w:rsidP="00CE53CE">
            <w:pPr>
              <w:pStyle w:val="TAL"/>
            </w:pPr>
            <w:r w:rsidRPr="00A423D1">
              <w:t>9.3.1.34</w:t>
            </w:r>
          </w:p>
        </w:tc>
        <w:tc>
          <w:tcPr>
            <w:tcW w:w="1762" w:type="dxa"/>
          </w:tcPr>
          <w:p w14:paraId="11B6C44B" w14:textId="77777777" w:rsidR="00CE53CE" w:rsidRPr="00A423D1" w:rsidRDefault="00CE53CE" w:rsidP="00CE53CE">
            <w:pPr>
              <w:pStyle w:val="TAL"/>
            </w:pPr>
          </w:p>
        </w:tc>
        <w:tc>
          <w:tcPr>
            <w:tcW w:w="1288" w:type="dxa"/>
          </w:tcPr>
          <w:p w14:paraId="2B9532CF" w14:textId="77777777" w:rsidR="00CE53CE" w:rsidRPr="00A423D1" w:rsidRDefault="00CE53CE" w:rsidP="00CE53CE">
            <w:pPr>
              <w:pStyle w:val="TAC"/>
            </w:pPr>
            <w:r w:rsidRPr="00A423D1">
              <w:t>YES</w:t>
            </w:r>
          </w:p>
        </w:tc>
        <w:tc>
          <w:tcPr>
            <w:tcW w:w="1274" w:type="dxa"/>
          </w:tcPr>
          <w:p w14:paraId="15CB0692" w14:textId="77777777" w:rsidR="00CE53CE" w:rsidRPr="00A423D1" w:rsidRDefault="00CE53CE" w:rsidP="00CE53CE">
            <w:pPr>
              <w:pStyle w:val="TAC"/>
            </w:pPr>
            <w:r w:rsidRPr="00A423D1">
              <w:t>reject</w:t>
            </w:r>
          </w:p>
        </w:tc>
      </w:tr>
      <w:tr w:rsidR="00CE53CE" w:rsidRPr="00A423D1" w14:paraId="253852DF" w14:textId="77777777" w:rsidTr="00E4665A">
        <w:tc>
          <w:tcPr>
            <w:tcW w:w="2394" w:type="dxa"/>
          </w:tcPr>
          <w:p w14:paraId="114D6156" w14:textId="77777777" w:rsidR="00CE53CE" w:rsidRPr="00A423D1" w:rsidRDefault="00CE53CE" w:rsidP="00CE53CE">
            <w:pPr>
              <w:keepNext/>
              <w:keepLines/>
              <w:spacing w:after="0"/>
              <w:rPr>
                <w:rFonts w:ascii="Arial" w:hAnsi="Arial"/>
                <w:sz w:val="18"/>
              </w:rPr>
            </w:pPr>
            <w:r w:rsidRPr="00A423D1">
              <w:rPr>
                <w:rFonts w:ascii="Arial" w:hAnsi="Arial"/>
                <w:sz w:val="18"/>
              </w:rPr>
              <w:t>RRC-Container</w:t>
            </w:r>
          </w:p>
        </w:tc>
        <w:tc>
          <w:tcPr>
            <w:tcW w:w="1260" w:type="dxa"/>
          </w:tcPr>
          <w:p w14:paraId="609BE21A" w14:textId="77777777" w:rsidR="00CE53CE" w:rsidRPr="00A423D1" w:rsidRDefault="00CE53CE" w:rsidP="00CE53CE">
            <w:pPr>
              <w:pStyle w:val="TAL"/>
            </w:pPr>
            <w:r w:rsidRPr="00A423D1">
              <w:t>O</w:t>
            </w:r>
          </w:p>
        </w:tc>
        <w:tc>
          <w:tcPr>
            <w:tcW w:w="1247" w:type="dxa"/>
          </w:tcPr>
          <w:p w14:paraId="573DF2AF" w14:textId="77777777" w:rsidR="00CE53CE" w:rsidRPr="00A423D1" w:rsidRDefault="00CE53CE" w:rsidP="00CE53CE">
            <w:pPr>
              <w:pStyle w:val="TAL"/>
              <w:rPr>
                <w:i/>
              </w:rPr>
            </w:pPr>
          </w:p>
        </w:tc>
        <w:tc>
          <w:tcPr>
            <w:tcW w:w="1260" w:type="dxa"/>
          </w:tcPr>
          <w:p w14:paraId="7E940B59" w14:textId="77777777" w:rsidR="00CE53CE" w:rsidRPr="00A423D1" w:rsidRDefault="00CE53CE" w:rsidP="00CE53CE">
            <w:pPr>
              <w:pStyle w:val="TAL"/>
            </w:pPr>
            <w:r w:rsidRPr="00A423D1">
              <w:t>9.3.1.6</w:t>
            </w:r>
          </w:p>
        </w:tc>
        <w:tc>
          <w:tcPr>
            <w:tcW w:w="1762" w:type="dxa"/>
          </w:tcPr>
          <w:p w14:paraId="10844521" w14:textId="77777777" w:rsidR="00CE53CE" w:rsidRPr="00A423D1" w:rsidRDefault="00CE53CE" w:rsidP="00CE53CE">
            <w:pPr>
              <w:pStyle w:val="TAL"/>
            </w:pPr>
            <w:r w:rsidRPr="00A423D1">
              <w:t xml:space="preserve">Includes the </w:t>
            </w:r>
            <w:r w:rsidRPr="00A423D1">
              <w:rPr>
                <w:i/>
              </w:rPr>
              <w:t>DL-DCCH-Message</w:t>
            </w:r>
            <w:r w:rsidRPr="00A423D1">
              <w:t xml:space="preserve"> IE as defined in subclause 6.2 of TS 38.331 [8]</w:t>
            </w:r>
            <w:r w:rsidRPr="00A423D1">
              <w:rPr>
                <w:rFonts w:eastAsia="宋体"/>
                <w:lang w:eastAsia="zh-CN"/>
              </w:rPr>
              <w:t>, encapsulated in a PDCP PDU</w:t>
            </w:r>
            <w:r w:rsidRPr="00A423D1">
              <w:t>.</w:t>
            </w:r>
          </w:p>
        </w:tc>
        <w:tc>
          <w:tcPr>
            <w:tcW w:w="1288" w:type="dxa"/>
          </w:tcPr>
          <w:p w14:paraId="3D5CB6C4" w14:textId="77777777" w:rsidR="00CE53CE" w:rsidRPr="00A423D1" w:rsidRDefault="00CE53CE" w:rsidP="00CE53CE">
            <w:pPr>
              <w:pStyle w:val="TAC"/>
            </w:pPr>
            <w:r w:rsidRPr="00A423D1">
              <w:t>YES</w:t>
            </w:r>
          </w:p>
        </w:tc>
        <w:tc>
          <w:tcPr>
            <w:tcW w:w="1274" w:type="dxa"/>
          </w:tcPr>
          <w:p w14:paraId="28DC4463" w14:textId="77777777" w:rsidR="00CE53CE" w:rsidRPr="00A423D1" w:rsidRDefault="00CE53CE" w:rsidP="00CE53CE">
            <w:pPr>
              <w:pStyle w:val="TAC"/>
            </w:pPr>
            <w:r w:rsidRPr="00A423D1">
              <w:t>ignore</w:t>
            </w:r>
          </w:p>
        </w:tc>
      </w:tr>
      <w:tr w:rsidR="00CE53CE" w:rsidRPr="00A423D1" w14:paraId="55B8BDA6" w14:textId="77777777" w:rsidTr="00E4665A">
        <w:tc>
          <w:tcPr>
            <w:tcW w:w="2394" w:type="dxa"/>
          </w:tcPr>
          <w:p w14:paraId="7CD004BB" w14:textId="77777777" w:rsidR="00CE53CE" w:rsidRPr="00A423D1" w:rsidRDefault="00CE53CE" w:rsidP="00CE53CE">
            <w:pPr>
              <w:keepNext/>
              <w:keepLines/>
              <w:spacing w:after="0"/>
              <w:rPr>
                <w:rFonts w:ascii="Arial" w:hAnsi="Arial"/>
                <w:sz w:val="18"/>
              </w:rPr>
            </w:pPr>
            <w:r w:rsidRPr="00A423D1">
              <w:rPr>
                <w:rFonts w:ascii="Arial" w:hAnsi="Arial"/>
                <w:sz w:val="18"/>
              </w:rPr>
              <w:t>Masked IMEISV</w:t>
            </w:r>
          </w:p>
        </w:tc>
        <w:tc>
          <w:tcPr>
            <w:tcW w:w="1260" w:type="dxa"/>
          </w:tcPr>
          <w:p w14:paraId="53528453" w14:textId="77777777" w:rsidR="00CE53CE" w:rsidRPr="00A423D1" w:rsidRDefault="00CE53CE" w:rsidP="00CE53CE">
            <w:pPr>
              <w:pStyle w:val="TAL"/>
            </w:pPr>
            <w:r w:rsidRPr="00A423D1">
              <w:t>O</w:t>
            </w:r>
          </w:p>
        </w:tc>
        <w:tc>
          <w:tcPr>
            <w:tcW w:w="1247" w:type="dxa"/>
          </w:tcPr>
          <w:p w14:paraId="1FAB50E0" w14:textId="77777777" w:rsidR="00CE53CE" w:rsidRPr="00A423D1" w:rsidRDefault="00CE53CE" w:rsidP="00CE53CE">
            <w:pPr>
              <w:pStyle w:val="TAL"/>
              <w:rPr>
                <w:i/>
              </w:rPr>
            </w:pPr>
          </w:p>
        </w:tc>
        <w:tc>
          <w:tcPr>
            <w:tcW w:w="1260" w:type="dxa"/>
          </w:tcPr>
          <w:p w14:paraId="0A4A6A5C" w14:textId="77777777" w:rsidR="00CE53CE" w:rsidRPr="00A423D1" w:rsidRDefault="00CE53CE" w:rsidP="00CE53CE">
            <w:pPr>
              <w:pStyle w:val="TAL"/>
            </w:pPr>
            <w:r w:rsidRPr="00A423D1">
              <w:t>9.3.1.55</w:t>
            </w:r>
          </w:p>
        </w:tc>
        <w:tc>
          <w:tcPr>
            <w:tcW w:w="1762" w:type="dxa"/>
          </w:tcPr>
          <w:p w14:paraId="63DEFBC0" w14:textId="77777777" w:rsidR="00CE53CE" w:rsidRPr="00A423D1" w:rsidRDefault="00CE53CE" w:rsidP="00CE53CE">
            <w:pPr>
              <w:pStyle w:val="TAL"/>
            </w:pPr>
          </w:p>
        </w:tc>
        <w:tc>
          <w:tcPr>
            <w:tcW w:w="1288" w:type="dxa"/>
          </w:tcPr>
          <w:p w14:paraId="7C6CD4A8" w14:textId="77777777" w:rsidR="00CE53CE" w:rsidRPr="00A423D1" w:rsidRDefault="00CE53CE" w:rsidP="00CE53CE">
            <w:pPr>
              <w:pStyle w:val="TAC"/>
            </w:pPr>
            <w:r w:rsidRPr="00A423D1">
              <w:t>YES</w:t>
            </w:r>
          </w:p>
        </w:tc>
        <w:tc>
          <w:tcPr>
            <w:tcW w:w="1274" w:type="dxa"/>
          </w:tcPr>
          <w:p w14:paraId="76271E0D" w14:textId="77777777" w:rsidR="00CE53CE" w:rsidRPr="00A423D1" w:rsidRDefault="00CE53CE" w:rsidP="00CE53CE">
            <w:pPr>
              <w:pStyle w:val="TAC"/>
            </w:pPr>
            <w:r w:rsidRPr="00A423D1">
              <w:t>ignore</w:t>
            </w:r>
          </w:p>
        </w:tc>
      </w:tr>
      <w:tr w:rsidR="00CE53CE" w:rsidRPr="00A423D1" w14:paraId="2EF22126" w14:textId="77777777" w:rsidTr="00E4665A">
        <w:tc>
          <w:tcPr>
            <w:tcW w:w="2394" w:type="dxa"/>
            <w:tcBorders>
              <w:top w:val="single" w:sz="4" w:space="0" w:color="auto"/>
              <w:left w:val="single" w:sz="4" w:space="0" w:color="auto"/>
              <w:bottom w:val="single" w:sz="4" w:space="0" w:color="auto"/>
              <w:right w:val="single" w:sz="4" w:space="0" w:color="auto"/>
            </w:tcBorders>
          </w:tcPr>
          <w:p w14:paraId="2B507CEC" w14:textId="77777777" w:rsidR="00CE53CE" w:rsidRPr="00A423D1" w:rsidRDefault="00CE53CE" w:rsidP="00CE53CE">
            <w:pPr>
              <w:keepNext/>
              <w:keepLines/>
              <w:spacing w:after="0"/>
              <w:rPr>
                <w:rFonts w:ascii="Arial" w:hAnsi="Arial"/>
                <w:sz w:val="18"/>
              </w:rPr>
            </w:pPr>
            <w:r w:rsidRPr="00A423D1">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49D527A0" w14:textId="77777777" w:rsidR="00CE53CE" w:rsidRPr="00A423D1" w:rsidRDefault="00CE53CE" w:rsidP="00CE53CE">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115E0051"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E3ED913" w14:textId="77777777" w:rsidR="00CE53CE" w:rsidRPr="00A423D1" w:rsidRDefault="00CE53CE" w:rsidP="00CE53CE">
            <w:pPr>
              <w:pStyle w:val="TAL"/>
            </w:pPr>
            <w:r w:rsidRPr="00A423D1">
              <w:t>PLMN ID</w:t>
            </w:r>
          </w:p>
          <w:p w14:paraId="2C1A89D7" w14:textId="77777777" w:rsidR="00CE53CE" w:rsidRPr="00A423D1" w:rsidRDefault="00CE53CE" w:rsidP="00CE53CE">
            <w:pPr>
              <w:pStyle w:val="TAL"/>
            </w:pPr>
            <w:r w:rsidRPr="00A423D1">
              <w:t>9.3.1.14</w:t>
            </w:r>
          </w:p>
        </w:tc>
        <w:tc>
          <w:tcPr>
            <w:tcW w:w="1762" w:type="dxa"/>
            <w:tcBorders>
              <w:top w:val="single" w:sz="4" w:space="0" w:color="auto"/>
              <w:left w:val="single" w:sz="4" w:space="0" w:color="auto"/>
              <w:bottom w:val="single" w:sz="4" w:space="0" w:color="auto"/>
              <w:right w:val="single" w:sz="4" w:space="0" w:color="auto"/>
            </w:tcBorders>
          </w:tcPr>
          <w:p w14:paraId="1126D214" w14:textId="77777777" w:rsidR="00CE53CE" w:rsidRPr="00A423D1" w:rsidRDefault="00CE53CE" w:rsidP="00CE53CE">
            <w:pPr>
              <w:pStyle w:val="TAL"/>
            </w:pPr>
            <w:r w:rsidRPr="00A423D1">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1955FBFF"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2B117FE" w14:textId="77777777" w:rsidR="00CE53CE" w:rsidRPr="00A423D1" w:rsidRDefault="00CE53CE" w:rsidP="00CE53CE">
            <w:pPr>
              <w:pStyle w:val="TAC"/>
            </w:pPr>
            <w:r w:rsidRPr="00A423D1">
              <w:t>ignore</w:t>
            </w:r>
          </w:p>
        </w:tc>
      </w:tr>
      <w:tr w:rsidR="00CE53CE" w:rsidRPr="00A423D1" w14:paraId="3A9ED4B5" w14:textId="77777777" w:rsidTr="00E4665A">
        <w:tc>
          <w:tcPr>
            <w:tcW w:w="2394" w:type="dxa"/>
          </w:tcPr>
          <w:p w14:paraId="19EE7949" w14:textId="77777777" w:rsidR="00CE53CE" w:rsidRPr="00A423D1" w:rsidRDefault="00CE53CE" w:rsidP="00CE53CE">
            <w:pPr>
              <w:keepNext/>
              <w:keepLines/>
              <w:spacing w:after="0"/>
              <w:rPr>
                <w:rFonts w:ascii="Arial" w:hAnsi="Arial"/>
                <w:noProof/>
                <w:sz w:val="18"/>
              </w:rPr>
            </w:pPr>
            <w:r w:rsidRPr="00A423D1">
              <w:rPr>
                <w:rFonts w:ascii="Arial" w:hAnsi="Arial"/>
                <w:noProof/>
                <w:sz w:val="18"/>
              </w:rPr>
              <w:t>gNB-DU UE Aggregate Maximum Bit Rate Uplink</w:t>
            </w:r>
          </w:p>
        </w:tc>
        <w:tc>
          <w:tcPr>
            <w:tcW w:w="1260" w:type="dxa"/>
          </w:tcPr>
          <w:p w14:paraId="6CAFAE1F" w14:textId="77777777" w:rsidR="00CE53CE" w:rsidRPr="00A423D1" w:rsidRDefault="00CE53CE" w:rsidP="00CE53CE">
            <w:pPr>
              <w:pStyle w:val="TAL"/>
              <w:rPr>
                <w:noProof/>
              </w:rPr>
            </w:pPr>
            <w:r w:rsidRPr="00A423D1">
              <w:t>C-ifDRBSetup</w:t>
            </w:r>
          </w:p>
        </w:tc>
        <w:tc>
          <w:tcPr>
            <w:tcW w:w="1247" w:type="dxa"/>
          </w:tcPr>
          <w:p w14:paraId="2AB7DBD7" w14:textId="77777777" w:rsidR="00CE53CE" w:rsidRPr="00A423D1" w:rsidRDefault="00CE53CE" w:rsidP="00CE53CE">
            <w:pPr>
              <w:pStyle w:val="TAL"/>
              <w:rPr>
                <w:i/>
                <w:noProof/>
              </w:rPr>
            </w:pPr>
          </w:p>
        </w:tc>
        <w:tc>
          <w:tcPr>
            <w:tcW w:w="1260" w:type="dxa"/>
          </w:tcPr>
          <w:p w14:paraId="6A799541" w14:textId="77777777" w:rsidR="00CE53CE" w:rsidRPr="00A423D1" w:rsidRDefault="00CE53CE" w:rsidP="00CE53CE">
            <w:pPr>
              <w:pStyle w:val="TAL"/>
              <w:rPr>
                <w:noProof/>
              </w:rPr>
            </w:pPr>
            <w:r w:rsidRPr="00A423D1">
              <w:rPr>
                <w:noProof/>
              </w:rPr>
              <w:t>Bit Rate 9.3.1.22</w:t>
            </w:r>
          </w:p>
        </w:tc>
        <w:tc>
          <w:tcPr>
            <w:tcW w:w="1762" w:type="dxa"/>
          </w:tcPr>
          <w:p w14:paraId="555FC9C2" w14:textId="77777777" w:rsidR="00CE53CE" w:rsidRPr="00A423D1" w:rsidRDefault="00CE53CE" w:rsidP="00CE53CE">
            <w:pPr>
              <w:pStyle w:val="TAL"/>
              <w:rPr>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56CC0DF0" w14:textId="77777777" w:rsidR="00CE53CE" w:rsidRPr="00A423D1" w:rsidRDefault="00CE53CE" w:rsidP="00CE53CE">
            <w:pPr>
              <w:pStyle w:val="TAC"/>
              <w:rPr>
                <w:noProof/>
              </w:rPr>
            </w:pPr>
            <w:r w:rsidRPr="00A423D1">
              <w:rPr>
                <w:noProof/>
              </w:rPr>
              <w:t>YES</w:t>
            </w:r>
          </w:p>
        </w:tc>
        <w:tc>
          <w:tcPr>
            <w:tcW w:w="1274" w:type="dxa"/>
          </w:tcPr>
          <w:p w14:paraId="6D3F90B1" w14:textId="77777777" w:rsidR="00CE53CE" w:rsidRPr="00A423D1" w:rsidRDefault="00CE53CE" w:rsidP="00CE53CE">
            <w:pPr>
              <w:pStyle w:val="TAC"/>
              <w:rPr>
                <w:noProof/>
              </w:rPr>
            </w:pPr>
            <w:r w:rsidRPr="00A423D1">
              <w:rPr>
                <w:noProof/>
              </w:rPr>
              <w:t>ignore</w:t>
            </w:r>
          </w:p>
        </w:tc>
      </w:tr>
      <w:tr w:rsidR="00CE53CE" w:rsidRPr="00A423D1" w14:paraId="043574FB" w14:textId="77777777" w:rsidTr="00E4665A">
        <w:tc>
          <w:tcPr>
            <w:tcW w:w="2394" w:type="dxa"/>
          </w:tcPr>
          <w:p w14:paraId="7A52E7B6" w14:textId="77777777" w:rsidR="00CE53CE" w:rsidRPr="00A423D1" w:rsidRDefault="00CE53CE" w:rsidP="00CE53CE">
            <w:pPr>
              <w:keepNext/>
              <w:keepLines/>
              <w:spacing w:after="0"/>
              <w:rPr>
                <w:rFonts w:ascii="Arial" w:hAnsi="Arial"/>
                <w:noProof/>
                <w:sz w:val="18"/>
              </w:rPr>
            </w:pPr>
            <w:r w:rsidRPr="00A423D1">
              <w:rPr>
                <w:rFonts w:ascii="Arial" w:hAnsi="Arial"/>
                <w:noProof/>
                <w:sz w:val="18"/>
              </w:rPr>
              <w:t>RRC Delivery Status Request</w:t>
            </w:r>
          </w:p>
        </w:tc>
        <w:tc>
          <w:tcPr>
            <w:tcW w:w="1260" w:type="dxa"/>
          </w:tcPr>
          <w:p w14:paraId="599027A7" w14:textId="77777777" w:rsidR="00CE53CE" w:rsidRPr="00A423D1" w:rsidRDefault="00CE53CE" w:rsidP="00CE53CE">
            <w:pPr>
              <w:pStyle w:val="TAL"/>
              <w:rPr>
                <w:noProof/>
              </w:rPr>
            </w:pPr>
            <w:r w:rsidRPr="00A423D1">
              <w:rPr>
                <w:noProof/>
              </w:rPr>
              <w:t>O</w:t>
            </w:r>
          </w:p>
        </w:tc>
        <w:tc>
          <w:tcPr>
            <w:tcW w:w="1247" w:type="dxa"/>
          </w:tcPr>
          <w:p w14:paraId="0A4E194C" w14:textId="77777777" w:rsidR="00CE53CE" w:rsidRPr="00A423D1" w:rsidRDefault="00CE53CE" w:rsidP="00CE53CE">
            <w:pPr>
              <w:pStyle w:val="TAL"/>
              <w:rPr>
                <w:i/>
                <w:noProof/>
              </w:rPr>
            </w:pPr>
          </w:p>
        </w:tc>
        <w:tc>
          <w:tcPr>
            <w:tcW w:w="1260" w:type="dxa"/>
          </w:tcPr>
          <w:p w14:paraId="712D341A" w14:textId="77777777" w:rsidR="00CE53CE" w:rsidRPr="00A423D1" w:rsidRDefault="00CE53CE" w:rsidP="00CE53CE">
            <w:pPr>
              <w:pStyle w:val="TAL"/>
              <w:rPr>
                <w:noProof/>
              </w:rPr>
            </w:pPr>
            <w:r w:rsidRPr="00A423D1">
              <w:rPr>
                <w:rFonts w:cs="Arial"/>
              </w:rPr>
              <w:t>ENUMERATED (true, …)</w:t>
            </w:r>
          </w:p>
        </w:tc>
        <w:tc>
          <w:tcPr>
            <w:tcW w:w="1762" w:type="dxa"/>
          </w:tcPr>
          <w:p w14:paraId="6E34ABD3" w14:textId="77777777" w:rsidR="00CE53CE" w:rsidRPr="00A423D1" w:rsidRDefault="00CE53CE" w:rsidP="00CE53CE">
            <w:pPr>
              <w:pStyle w:val="TAL"/>
              <w:rPr>
                <w:rFonts w:cs="Arial"/>
                <w:noProof/>
                <w:szCs w:val="18"/>
              </w:rPr>
            </w:pPr>
            <w:r w:rsidRPr="00A423D1">
              <w:rPr>
                <w:rFonts w:cs="Arial"/>
              </w:rPr>
              <w:t>Indicates whether RRC DELIVERY REPORT procedure is requested for the RRC message.</w:t>
            </w:r>
          </w:p>
        </w:tc>
        <w:tc>
          <w:tcPr>
            <w:tcW w:w="1288" w:type="dxa"/>
          </w:tcPr>
          <w:p w14:paraId="75B0AA85" w14:textId="77777777" w:rsidR="00CE53CE" w:rsidRPr="00A423D1" w:rsidRDefault="00CE53CE" w:rsidP="00CE53CE">
            <w:pPr>
              <w:pStyle w:val="TAC"/>
              <w:rPr>
                <w:noProof/>
              </w:rPr>
            </w:pPr>
            <w:r w:rsidRPr="00A423D1">
              <w:rPr>
                <w:noProof/>
              </w:rPr>
              <w:t>YES</w:t>
            </w:r>
          </w:p>
        </w:tc>
        <w:tc>
          <w:tcPr>
            <w:tcW w:w="1274" w:type="dxa"/>
          </w:tcPr>
          <w:p w14:paraId="158AADAD" w14:textId="77777777" w:rsidR="00CE53CE" w:rsidRPr="00A423D1" w:rsidRDefault="00CE53CE" w:rsidP="00CE53CE">
            <w:pPr>
              <w:pStyle w:val="TAC"/>
              <w:rPr>
                <w:noProof/>
              </w:rPr>
            </w:pPr>
            <w:r w:rsidRPr="00A423D1">
              <w:rPr>
                <w:noProof/>
              </w:rPr>
              <w:t>ignore</w:t>
            </w:r>
          </w:p>
        </w:tc>
      </w:tr>
      <w:tr w:rsidR="00CE53CE" w:rsidRPr="00A423D1" w14:paraId="67D90959" w14:textId="77777777" w:rsidTr="00E4665A">
        <w:tc>
          <w:tcPr>
            <w:tcW w:w="2394" w:type="dxa"/>
          </w:tcPr>
          <w:p w14:paraId="11D57E54" w14:textId="77777777" w:rsidR="00CE53CE" w:rsidRPr="00A423D1" w:rsidRDefault="00CE53CE" w:rsidP="00CE53CE">
            <w:pPr>
              <w:keepNext/>
              <w:keepLines/>
              <w:spacing w:after="0"/>
              <w:rPr>
                <w:rFonts w:ascii="Arial" w:hAnsi="Arial"/>
                <w:noProof/>
                <w:sz w:val="18"/>
              </w:rPr>
            </w:pPr>
            <w:r w:rsidRPr="00A423D1">
              <w:rPr>
                <w:rFonts w:ascii="Arial" w:hAnsi="Arial"/>
                <w:sz w:val="18"/>
              </w:rPr>
              <w:t>Resource Coordination Transfer Information</w:t>
            </w:r>
          </w:p>
        </w:tc>
        <w:tc>
          <w:tcPr>
            <w:tcW w:w="1260" w:type="dxa"/>
          </w:tcPr>
          <w:p w14:paraId="465C1862" w14:textId="77777777" w:rsidR="00CE53CE" w:rsidRPr="00A423D1" w:rsidRDefault="00CE53CE" w:rsidP="00CE53CE">
            <w:pPr>
              <w:pStyle w:val="TAL"/>
              <w:rPr>
                <w:noProof/>
              </w:rPr>
            </w:pPr>
            <w:r w:rsidRPr="00A423D1">
              <w:t>O</w:t>
            </w:r>
          </w:p>
        </w:tc>
        <w:tc>
          <w:tcPr>
            <w:tcW w:w="1247" w:type="dxa"/>
          </w:tcPr>
          <w:p w14:paraId="56204676" w14:textId="77777777" w:rsidR="00CE53CE" w:rsidRPr="00A423D1" w:rsidRDefault="00CE53CE" w:rsidP="00CE53CE">
            <w:pPr>
              <w:pStyle w:val="TAL"/>
              <w:rPr>
                <w:i/>
                <w:noProof/>
              </w:rPr>
            </w:pPr>
          </w:p>
        </w:tc>
        <w:tc>
          <w:tcPr>
            <w:tcW w:w="1260" w:type="dxa"/>
          </w:tcPr>
          <w:p w14:paraId="2F3BF50F" w14:textId="77777777" w:rsidR="00CE53CE" w:rsidRPr="00A423D1" w:rsidRDefault="00CE53CE" w:rsidP="00CE53CE">
            <w:pPr>
              <w:pStyle w:val="TAL"/>
              <w:rPr>
                <w:noProof/>
              </w:rPr>
            </w:pPr>
            <w:r w:rsidRPr="00A423D1">
              <w:t>9.3.1.73</w:t>
            </w:r>
          </w:p>
        </w:tc>
        <w:tc>
          <w:tcPr>
            <w:tcW w:w="1762" w:type="dxa"/>
          </w:tcPr>
          <w:p w14:paraId="2A351246" w14:textId="77777777" w:rsidR="00CE53CE" w:rsidRPr="00A423D1" w:rsidRDefault="00CE53CE" w:rsidP="00CE53CE">
            <w:pPr>
              <w:pStyle w:val="TAL"/>
              <w:rPr>
                <w:rFonts w:cs="Arial"/>
                <w:noProof/>
                <w:szCs w:val="18"/>
              </w:rPr>
            </w:pPr>
          </w:p>
        </w:tc>
        <w:tc>
          <w:tcPr>
            <w:tcW w:w="1288" w:type="dxa"/>
          </w:tcPr>
          <w:p w14:paraId="510AC864" w14:textId="77777777" w:rsidR="00CE53CE" w:rsidRPr="00A423D1" w:rsidRDefault="00CE53CE" w:rsidP="00CE53CE">
            <w:pPr>
              <w:pStyle w:val="TAC"/>
              <w:rPr>
                <w:noProof/>
              </w:rPr>
            </w:pPr>
            <w:r w:rsidRPr="00A423D1">
              <w:rPr>
                <w:rFonts w:eastAsia="MS Mincho"/>
              </w:rPr>
              <w:t>YES</w:t>
            </w:r>
          </w:p>
        </w:tc>
        <w:tc>
          <w:tcPr>
            <w:tcW w:w="1274" w:type="dxa"/>
          </w:tcPr>
          <w:p w14:paraId="25B690AD" w14:textId="77777777" w:rsidR="00CE53CE" w:rsidRPr="00A423D1" w:rsidRDefault="00CE53CE" w:rsidP="00CE53CE">
            <w:pPr>
              <w:pStyle w:val="TAC"/>
              <w:rPr>
                <w:noProof/>
              </w:rPr>
            </w:pPr>
            <w:r w:rsidRPr="00A423D1">
              <w:t>ignore</w:t>
            </w:r>
          </w:p>
        </w:tc>
      </w:tr>
      <w:tr w:rsidR="00CE53CE" w:rsidRPr="00A423D1" w14:paraId="2B4EC11A" w14:textId="77777777" w:rsidTr="00E4665A">
        <w:tc>
          <w:tcPr>
            <w:tcW w:w="2394" w:type="dxa"/>
            <w:tcBorders>
              <w:top w:val="single" w:sz="4" w:space="0" w:color="auto"/>
              <w:left w:val="single" w:sz="4" w:space="0" w:color="auto"/>
              <w:bottom w:val="single" w:sz="4" w:space="0" w:color="auto"/>
              <w:right w:val="single" w:sz="4" w:space="0" w:color="auto"/>
            </w:tcBorders>
          </w:tcPr>
          <w:p w14:paraId="0C4886A2" w14:textId="77777777" w:rsidR="00CE53CE" w:rsidRPr="00A423D1" w:rsidRDefault="00CE53CE" w:rsidP="00CE53CE">
            <w:pPr>
              <w:keepNext/>
              <w:keepLines/>
              <w:spacing w:after="0"/>
              <w:rPr>
                <w:rFonts w:ascii="Arial" w:hAnsi="Arial"/>
                <w:sz w:val="18"/>
              </w:rPr>
            </w:pPr>
            <w:r w:rsidRPr="00A423D1">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5561AC86" w14:textId="77777777" w:rsidR="00CE53CE" w:rsidRPr="00A423D1" w:rsidRDefault="00CE53CE" w:rsidP="00CE53CE">
            <w:pPr>
              <w:pStyle w:val="TAL"/>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2468F3"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DAE4B4" w14:textId="77777777" w:rsidR="00CE53CE" w:rsidRPr="00A423D1" w:rsidRDefault="00CE53CE" w:rsidP="00CE53CE">
            <w:pPr>
              <w:pStyle w:val="TAL"/>
            </w:pPr>
            <w:r w:rsidRPr="00A423D1">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3284B099"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2777A3F1"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3D91D88" w14:textId="77777777" w:rsidR="00CE53CE" w:rsidRPr="00A423D1" w:rsidRDefault="00CE53CE" w:rsidP="00CE53CE">
            <w:pPr>
              <w:pStyle w:val="TAC"/>
            </w:pPr>
            <w:r w:rsidRPr="00A423D1">
              <w:t>ignore</w:t>
            </w:r>
          </w:p>
        </w:tc>
      </w:tr>
      <w:tr w:rsidR="00CE53CE" w:rsidRPr="00A423D1" w14:paraId="5AFF0378" w14:textId="77777777" w:rsidTr="00E4665A">
        <w:tc>
          <w:tcPr>
            <w:tcW w:w="2394" w:type="dxa"/>
            <w:tcBorders>
              <w:top w:val="single" w:sz="4" w:space="0" w:color="auto"/>
              <w:left w:val="single" w:sz="4" w:space="0" w:color="auto"/>
              <w:bottom w:val="single" w:sz="4" w:space="0" w:color="auto"/>
              <w:right w:val="single" w:sz="4" w:space="0" w:color="auto"/>
            </w:tcBorders>
          </w:tcPr>
          <w:p w14:paraId="0752BBFE" w14:textId="77777777" w:rsidR="00CE53CE" w:rsidRPr="00A423D1" w:rsidRDefault="00CE53CE" w:rsidP="00CE53CE">
            <w:pPr>
              <w:keepNext/>
              <w:keepLines/>
              <w:spacing w:after="0"/>
              <w:rPr>
                <w:rFonts w:ascii="Arial" w:hAnsi="Arial"/>
                <w:sz w:val="18"/>
              </w:rPr>
            </w:pPr>
            <w:r w:rsidRPr="00A423D1">
              <w:rPr>
                <w:rFonts w:ascii="Arial" w:eastAsia="Batang" w:hAnsi="Arial"/>
                <w:bCs/>
                <w:sz w:val="18"/>
              </w:rPr>
              <w:t>New gNB-CU</w:t>
            </w:r>
            <w:r w:rsidRPr="00A423D1">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0C02C5EF" w14:textId="77777777" w:rsidR="00CE53CE" w:rsidRPr="00A423D1" w:rsidRDefault="00CE53CE" w:rsidP="00CE53CE">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702050"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59489A3" w14:textId="77777777" w:rsidR="00CE53CE" w:rsidRPr="00A423D1" w:rsidRDefault="00CE53CE" w:rsidP="00CE53CE">
            <w:pPr>
              <w:pStyle w:val="TAL"/>
              <w:rPr>
                <w:bCs/>
              </w:rPr>
            </w:pPr>
            <w:r w:rsidRPr="00A423D1">
              <w:rPr>
                <w:rFonts w:eastAsia="Batang"/>
                <w:bCs/>
              </w:rPr>
              <w:t>gNB-CU</w:t>
            </w:r>
            <w:r w:rsidRPr="00A423D1">
              <w:rPr>
                <w:bCs/>
              </w:rPr>
              <w:t xml:space="preserve"> UE F1AP ID</w:t>
            </w:r>
          </w:p>
          <w:p w14:paraId="4E70ED42" w14:textId="77777777" w:rsidR="00CE53CE" w:rsidRPr="00A423D1" w:rsidRDefault="00CE53CE" w:rsidP="00CE53CE">
            <w:pPr>
              <w:pStyle w:val="TAL"/>
              <w:rPr>
                <w:rFonts w:cs="Arial"/>
                <w:szCs w:val="18"/>
                <w:lang w:eastAsia="ja-JP"/>
              </w:rPr>
            </w:pPr>
            <w:r w:rsidRPr="00A423D1">
              <w:t>9.3.1.4</w:t>
            </w:r>
          </w:p>
        </w:tc>
        <w:tc>
          <w:tcPr>
            <w:tcW w:w="1762" w:type="dxa"/>
            <w:tcBorders>
              <w:top w:val="single" w:sz="4" w:space="0" w:color="auto"/>
              <w:left w:val="single" w:sz="4" w:space="0" w:color="auto"/>
              <w:bottom w:val="single" w:sz="4" w:space="0" w:color="auto"/>
              <w:right w:val="single" w:sz="4" w:space="0" w:color="auto"/>
            </w:tcBorders>
          </w:tcPr>
          <w:p w14:paraId="5D4ADBE9" w14:textId="78264FBC"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1BE358CE"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BD2A489" w14:textId="77777777" w:rsidR="00CE53CE" w:rsidRPr="00A423D1" w:rsidRDefault="00CE53CE" w:rsidP="00CE53CE">
            <w:pPr>
              <w:pStyle w:val="TAC"/>
            </w:pPr>
            <w:r w:rsidRPr="00A423D1">
              <w:t>reject</w:t>
            </w:r>
          </w:p>
        </w:tc>
      </w:tr>
      <w:tr w:rsidR="00CE53CE" w:rsidRPr="00A423D1" w14:paraId="22307D99" w14:textId="77777777" w:rsidTr="00E4665A">
        <w:tc>
          <w:tcPr>
            <w:tcW w:w="2394" w:type="dxa"/>
            <w:tcBorders>
              <w:top w:val="single" w:sz="4" w:space="0" w:color="auto"/>
              <w:left w:val="single" w:sz="4" w:space="0" w:color="auto"/>
              <w:bottom w:val="single" w:sz="4" w:space="0" w:color="auto"/>
              <w:right w:val="single" w:sz="4" w:space="0" w:color="auto"/>
            </w:tcBorders>
          </w:tcPr>
          <w:p w14:paraId="0434FB6C" w14:textId="77777777" w:rsidR="00CE53CE" w:rsidRPr="00A423D1" w:rsidRDefault="00CE53CE" w:rsidP="00CE53CE">
            <w:pPr>
              <w:keepNext/>
              <w:keepLines/>
              <w:spacing w:after="0"/>
              <w:rPr>
                <w:rFonts w:ascii="Arial" w:hAnsi="Arial"/>
                <w:sz w:val="18"/>
              </w:rPr>
            </w:pPr>
            <w:r w:rsidRPr="00A423D1">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7F9E1621" w14:textId="77777777" w:rsidR="00CE53CE" w:rsidRPr="00A423D1" w:rsidRDefault="00CE53CE" w:rsidP="00CE53CE">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C3DD28"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083A65" w14:textId="77777777" w:rsidR="00CE53CE" w:rsidRPr="00A423D1" w:rsidRDefault="00CE53CE" w:rsidP="00CE53CE">
            <w:pPr>
              <w:pStyle w:val="TAL"/>
              <w:rPr>
                <w:rFonts w:cs="Arial"/>
                <w:szCs w:val="18"/>
                <w:lang w:eastAsia="ja-JP"/>
              </w:rPr>
            </w:pPr>
            <w:r w:rsidRPr="00A423D1">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35B52011"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009BEAE5"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88F07F0" w14:textId="77777777" w:rsidR="00CE53CE" w:rsidRPr="00A423D1" w:rsidRDefault="00CE53CE" w:rsidP="00CE53CE">
            <w:pPr>
              <w:pStyle w:val="TAC"/>
            </w:pPr>
            <w:r w:rsidRPr="00A423D1">
              <w:t>ignore</w:t>
            </w:r>
          </w:p>
        </w:tc>
      </w:tr>
      <w:tr w:rsidR="004528CE" w:rsidRPr="00A423D1" w14:paraId="5A45B9A3" w14:textId="77777777" w:rsidTr="00E4665A">
        <w:trPr>
          <w:ins w:id="71" w:author="Huawei" w:date="2019-08-16T14:28:00Z"/>
        </w:trPr>
        <w:tc>
          <w:tcPr>
            <w:tcW w:w="2394" w:type="dxa"/>
            <w:tcBorders>
              <w:top w:val="single" w:sz="4" w:space="0" w:color="auto"/>
              <w:left w:val="single" w:sz="4" w:space="0" w:color="auto"/>
              <w:bottom w:val="single" w:sz="4" w:space="0" w:color="auto"/>
              <w:right w:val="single" w:sz="4" w:space="0" w:color="auto"/>
            </w:tcBorders>
          </w:tcPr>
          <w:p w14:paraId="3CB89BED" w14:textId="1C98B73F" w:rsidR="004528CE" w:rsidRPr="00A423D1" w:rsidRDefault="004528CE" w:rsidP="004528CE">
            <w:pPr>
              <w:keepNext/>
              <w:keepLines/>
              <w:spacing w:after="0"/>
              <w:rPr>
                <w:ins w:id="72" w:author="Huawei" w:date="2019-08-16T14:28:00Z"/>
                <w:rFonts w:ascii="Arial" w:hAnsi="Arial"/>
                <w:sz w:val="18"/>
              </w:rPr>
            </w:pPr>
            <w:ins w:id="73" w:author="Huawei" w:date="2019-08-16T14:28:00Z">
              <w:r>
                <w:rPr>
                  <w:rFonts w:ascii="Arial" w:hAnsi="Arial"/>
                  <w:sz w:val="18"/>
                </w:rPr>
                <w:t>NID</w:t>
              </w:r>
            </w:ins>
          </w:p>
        </w:tc>
        <w:tc>
          <w:tcPr>
            <w:tcW w:w="1260" w:type="dxa"/>
            <w:tcBorders>
              <w:top w:val="single" w:sz="4" w:space="0" w:color="auto"/>
              <w:left w:val="single" w:sz="4" w:space="0" w:color="auto"/>
              <w:bottom w:val="single" w:sz="4" w:space="0" w:color="auto"/>
              <w:right w:val="single" w:sz="4" w:space="0" w:color="auto"/>
            </w:tcBorders>
          </w:tcPr>
          <w:p w14:paraId="114294AA" w14:textId="29BAA98E" w:rsidR="004528CE" w:rsidRPr="00A423D1" w:rsidRDefault="004528CE" w:rsidP="004528CE">
            <w:pPr>
              <w:pStyle w:val="TAL"/>
              <w:rPr>
                <w:ins w:id="74" w:author="Huawei" w:date="2019-08-16T14:28:00Z"/>
                <w:lang w:eastAsia="zh-CN"/>
              </w:rPr>
            </w:pPr>
            <w:ins w:id="75" w:author="Huawei" w:date="2019-08-16T14:28: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24DEEC3" w14:textId="77777777" w:rsidR="004528CE" w:rsidRPr="00A423D1" w:rsidRDefault="004528CE" w:rsidP="004528CE">
            <w:pPr>
              <w:pStyle w:val="TAL"/>
              <w:rPr>
                <w:ins w:id="76" w:author="Huawei" w:date="2019-08-16T14:28:00Z"/>
                <w:i/>
              </w:rPr>
            </w:pPr>
          </w:p>
        </w:tc>
        <w:tc>
          <w:tcPr>
            <w:tcW w:w="1260" w:type="dxa"/>
            <w:tcBorders>
              <w:top w:val="single" w:sz="4" w:space="0" w:color="auto"/>
              <w:left w:val="single" w:sz="4" w:space="0" w:color="auto"/>
              <w:bottom w:val="single" w:sz="4" w:space="0" w:color="auto"/>
              <w:right w:val="single" w:sz="4" w:space="0" w:color="auto"/>
            </w:tcBorders>
          </w:tcPr>
          <w:p w14:paraId="42CD80BD" w14:textId="790772DE" w:rsidR="004528CE" w:rsidRPr="00A423D1" w:rsidRDefault="004528CE" w:rsidP="004528CE">
            <w:pPr>
              <w:pStyle w:val="TAL"/>
              <w:rPr>
                <w:ins w:id="77" w:author="Huawei" w:date="2019-08-16T14:28:00Z"/>
                <w:rFonts w:cs="Arial"/>
                <w:szCs w:val="18"/>
                <w:lang w:eastAsia="ja-JP"/>
              </w:rPr>
            </w:pPr>
            <w:ins w:id="78" w:author="Huawei" w:date="2019-08-16T14:28:00Z">
              <w:r>
                <w:rPr>
                  <w:rFonts w:cs="Arial"/>
                  <w:szCs w:val="18"/>
                  <w:lang w:eastAsia="ja-JP"/>
                </w:rPr>
                <w:t>9.3.1.z</w:t>
              </w:r>
            </w:ins>
          </w:p>
        </w:tc>
        <w:tc>
          <w:tcPr>
            <w:tcW w:w="1762" w:type="dxa"/>
            <w:tcBorders>
              <w:top w:val="single" w:sz="4" w:space="0" w:color="auto"/>
              <w:left w:val="single" w:sz="4" w:space="0" w:color="auto"/>
              <w:bottom w:val="single" w:sz="4" w:space="0" w:color="auto"/>
              <w:right w:val="single" w:sz="4" w:space="0" w:color="auto"/>
            </w:tcBorders>
          </w:tcPr>
          <w:p w14:paraId="60D09A97" w14:textId="77777777" w:rsidR="004528CE" w:rsidRPr="00A423D1" w:rsidRDefault="004528CE" w:rsidP="004528CE">
            <w:pPr>
              <w:pStyle w:val="TAL"/>
              <w:rPr>
                <w:ins w:id="79" w:author="Huawei" w:date="2019-08-16T14:28:00Z"/>
              </w:rPr>
            </w:pPr>
          </w:p>
        </w:tc>
        <w:tc>
          <w:tcPr>
            <w:tcW w:w="1288" w:type="dxa"/>
            <w:tcBorders>
              <w:top w:val="single" w:sz="4" w:space="0" w:color="auto"/>
              <w:left w:val="single" w:sz="4" w:space="0" w:color="auto"/>
              <w:bottom w:val="single" w:sz="4" w:space="0" w:color="auto"/>
              <w:right w:val="single" w:sz="4" w:space="0" w:color="auto"/>
            </w:tcBorders>
          </w:tcPr>
          <w:p w14:paraId="3DC77B15" w14:textId="2DCE9706" w:rsidR="004528CE" w:rsidRPr="00A423D1" w:rsidRDefault="004528CE" w:rsidP="004528CE">
            <w:pPr>
              <w:pStyle w:val="TAC"/>
              <w:rPr>
                <w:ins w:id="80" w:author="Huawei" w:date="2019-08-16T14:28:00Z"/>
              </w:rPr>
            </w:pPr>
            <w:ins w:id="81" w:author="Huawei" w:date="2019-08-16T14:28:00Z">
              <w:r w:rsidRPr="00A423D1">
                <w:t>YES</w:t>
              </w:r>
            </w:ins>
          </w:p>
        </w:tc>
        <w:tc>
          <w:tcPr>
            <w:tcW w:w="1274" w:type="dxa"/>
            <w:tcBorders>
              <w:top w:val="single" w:sz="4" w:space="0" w:color="auto"/>
              <w:left w:val="single" w:sz="4" w:space="0" w:color="auto"/>
              <w:bottom w:val="single" w:sz="4" w:space="0" w:color="auto"/>
              <w:right w:val="single" w:sz="4" w:space="0" w:color="auto"/>
            </w:tcBorders>
          </w:tcPr>
          <w:p w14:paraId="28C9A182" w14:textId="69849C11" w:rsidR="004528CE" w:rsidRPr="00A423D1" w:rsidRDefault="004528CE" w:rsidP="004528CE">
            <w:pPr>
              <w:pStyle w:val="TAC"/>
              <w:rPr>
                <w:ins w:id="82" w:author="Huawei" w:date="2019-08-16T14:28:00Z"/>
              </w:rPr>
            </w:pPr>
            <w:ins w:id="83" w:author="Huawei" w:date="2019-08-16T14:28:00Z">
              <w:r w:rsidRPr="00A423D1">
                <w:t>reject</w:t>
              </w:r>
            </w:ins>
          </w:p>
        </w:tc>
      </w:tr>
    </w:tbl>
    <w:p w14:paraId="186D52C4" w14:textId="77777777" w:rsidR="00AE5E7E" w:rsidRPr="00A423D1" w:rsidRDefault="00AE5E7E" w:rsidP="00AE5E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E5E7E" w:rsidRPr="00A423D1" w14:paraId="12D765AA" w14:textId="77777777" w:rsidTr="00E4665A">
        <w:trPr>
          <w:trHeight w:val="271"/>
        </w:trPr>
        <w:tc>
          <w:tcPr>
            <w:tcW w:w="3686" w:type="dxa"/>
          </w:tcPr>
          <w:p w14:paraId="350CF69B" w14:textId="77777777" w:rsidR="00AE5E7E" w:rsidRPr="00A423D1" w:rsidRDefault="00AE5E7E" w:rsidP="00E4665A">
            <w:pPr>
              <w:pStyle w:val="TAH"/>
            </w:pPr>
            <w:r w:rsidRPr="00A423D1">
              <w:t>Range bound</w:t>
            </w:r>
          </w:p>
        </w:tc>
        <w:tc>
          <w:tcPr>
            <w:tcW w:w="5670" w:type="dxa"/>
          </w:tcPr>
          <w:p w14:paraId="4D5D6423" w14:textId="77777777" w:rsidR="00AE5E7E" w:rsidRPr="00A423D1" w:rsidRDefault="00AE5E7E" w:rsidP="00E4665A">
            <w:pPr>
              <w:pStyle w:val="TAH"/>
            </w:pPr>
            <w:r w:rsidRPr="00A423D1">
              <w:t>Explanation</w:t>
            </w:r>
          </w:p>
        </w:tc>
      </w:tr>
      <w:tr w:rsidR="00AE5E7E" w:rsidRPr="00A423D1" w14:paraId="72CE77CB" w14:textId="77777777" w:rsidTr="00E4665A">
        <w:trPr>
          <w:trHeight w:val="271"/>
        </w:trPr>
        <w:tc>
          <w:tcPr>
            <w:tcW w:w="3686" w:type="dxa"/>
            <w:tcBorders>
              <w:top w:val="single" w:sz="4" w:space="0" w:color="auto"/>
              <w:left w:val="single" w:sz="4" w:space="0" w:color="auto"/>
              <w:bottom w:val="single" w:sz="4" w:space="0" w:color="auto"/>
              <w:right w:val="single" w:sz="4" w:space="0" w:color="auto"/>
            </w:tcBorders>
          </w:tcPr>
          <w:p w14:paraId="6C63E127" w14:textId="77777777" w:rsidR="00AE5E7E" w:rsidRPr="00A423D1" w:rsidRDefault="00AE5E7E" w:rsidP="00E4665A">
            <w:pPr>
              <w:pStyle w:val="TAL"/>
            </w:pPr>
            <w:r w:rsidRPr="00A423D1">
              <w:t>maxnoofSCells</w:t>
            </w:r>
          </w:p>
        </w:tc>
        <w:tc>
          <w:tcPr>
            <w:tcW w:w="5670" w:type="dxa"/>
            <w:tcBorders>
              <w:top w:val="single" w:sz="4" w:space="0" w:color="auto"/>
              <w:left w:val="single" w:sz="4" w:space="0" w:color="auto"/>
              <w:bottom w:val="single" w:sz="4" w:space="0" w:color="auto"/>
              <w:right w:val="single" w:sz="4" w:space="0" w:color="auto"/>
            </w:tcBorders>
          </w:tcPr>
          <w:p w14:paraId="4EC1906D" w14:textId="77777777" w:rsidR="00AE5E7E" w:rsidRPr="00A423D1" w:rsidRDefault="00AE5E7E" w:rsidP="00E4665A">
            <w:pPr>
              <w:pStyle w:val="TAL"/>
            </w:pPr>
            <w:r w:rsidRPr="00A423D1">
              <w:t>Maximum no. of SCells allowed towards one UE, the maximum value is 32.</w:t>
            </w:r>
          </w:p>
        </w:tc>
      </w:tr>
      <w:tr w:rsidR="00AE5E7E" w:rsidRPr="00A423D1" w14:paraId="60AD442E" w14:textId="77777777" w:rsidTr="00E4665A">
        <w:tc>
          <w:tcPr>
            <w:tcW w:w="3686" w:type="dxa"/>
          </w:tcPr>
          <w:p w14:paraId="75D68A8C" w14:textId="77777777" w:rsidR="00AE5E7E" w:rsidRPr="00A423D1" w:rsidRDefault="00AE5E7E" w:rsidP="00E4665A">
            <w:pPr>
              <w:pStyle w:val="TAL"/>
            </w:pPr>
            <w:r w:rsidRPr="00A423D1">
              <w:t>maxnoofSRBs</w:t>
            </w:r>
          </w:p>
        </w:tc>
        <w:tc>
          <w:tcPr>
            <w:tcW w:w="5670" w:type="dxa"/>
          </w:tcPr>
          <w:p w14:paraId="428E1AF7" w14:textId="77777777" w:rsidR="00AE5E7E" w:rsidRPr="00A423D1" w:rsidRDefault="00AE5E7E" w:rsidP="00E4665A">
            <w:pPr>
              <w:pStyle w:val="TAL"/>
            </w:pPr>
            <w:r w:rsidRPr="00A423D1">
              <w:t xml:space="preserve">Maximum no. of SRB allowed towards one UE, the maximum value is 8. </w:t>
            </w:r>
          </w:p>
        </w:tc>
      </w:tr>
      <w:tr w:rsidR="00AE5E7E" w:rsidRPr="00A423D1" w14:paraId="17C03AB5" w14:textId="77777777" w:rsidTr="00E4665A">
        <w:tc>
          <w:tcPr>
            <w:tcW w:w="3686" w:type="dxa"/>
          </w:tcPr>
          <w:p w14:paraId="721D795E" w14:textId="77777777" w:rsidR="00AE5E7E" w:rsidRPr="00A423D1" w:rsidRDefault="00AE5E7E" w:rsidP="00E4665A">
            <w:pPr>
              <w:pStyle w:val="TAL"/>
            </w:pPr>
            <w:r w:rsidRPr="00A423D1">
              <w:t>maxnoofDRBs</w:t>
            </w:r>
          </w:p>
        </w:tc>
        <w:tc>
          <w:tcPr>
            <w:tcW w:w="5670" w:type="dxa"/>
          </w:tcPr>
          <w:p w14:paraId="6FC5F120" w14:textId="77777777" w:rsidR="00AE5E7E" w:rsidRPr="00A423D1" w:rsidRDefault="00AE5E7E" w:rsidP="00E4665A">
            <w:pPr>
              <w:pStyle w:val="TAL"/>
            </w:pPr>
            <w:r w:rsidRPr="00A423D1">
              <w:t xml:space="preserve">Maximum no. of DRB allowed towards one UE, the maximum value is 64. </w:t>
            </w:r>
          </w:p>
        </w:tc>
      </w:tr>
      <w:tr w:rsidR="00AE5E7E" w:rsidRPr="00A423D1" w14:paraId="7981101E" w14:textId="77777777" w:rsidTr="00E4665A">
        <w:tc>
          <w:tcPr>
            <w:tcW w:w="3686" w:type="dxa"/>
          </w:tcPr>
          <w:p w14:paraId="449902C0" w14:textId="77777777" w:rsidR="00AE5E7E" w:rsidRPr="00A423D1" w:rsidRDefault="00AE5E7E" w:rsidP="00E4665A">
            <w:pPr>
              <w:pStyle w:val="TAL"/>
            </w:pPr>
            <w:r w:rsidRPr="00A423D1">
              <w:t>maxnoofULUPTNLInformation</w:t>
            </w:r>
          </w:p>
        </w:tc>
        <w:tc>
          <w:tcPr>
            <w:tcW w:w="5670" w:type="dxa"/>
          </w:tcPr>
          <w:p w14:paraId="3D0B6727" w14:textId="77777777" w:rsidR="00AE5E7E" w:rsidRPr="00A423D1" w:rsidRDefault="00AE5E7E" w:rsidP="00E4665A">
            <w:pPr>
              <w:pStyle w:val="TAL"/>
            </w:pPr>
            <w:r w:rsidRPr="00A423D1">
              <w:t>Maximum no. of ULUP TNL Information allowed towards one DRB, the maximum value is 2.</w:t>
            </w:r>
          </w:p>
        </w:tc>
      </w:tr>
      <w:tr w:rsidR="00AE5E7E" w:rsidRPr="00A423D1" w14:paraId="5DC23981" w14:textId="77777777" w:rsidTr="00E4665A">
        <w:tc>
          <w:tcPr>
            <w:tcW w:w="3686" w:type="dxa"/>
          </w:tcPr>
          <w:p w14:paraId="67543DA4" w14:textId="77777777" w:rsidR="00AE5E7E" w:rsidRPr="00A423D1" w:rsidRDefault="00AE5E7E" w:rsidP="00E4665A">
            <w:pPr>
              <w:pStyle w:val="TAL"/>
            </w:pPr>
            <w:r w:rsidRPr="00A423D1">
              <w:t>maxnoofCandidateSpCells</w:t>
            </w:r>
          </w:p>
        </w:tc>
        <w:tc>
          <w:tcPr>
            <w:tcW w:w="5670" w:type="dxa"/>
          </w:tcPr>
          <w:p w14:paraId="25CDA867" w14:textId="77777777" w:rsidR="00AE5E7E" w:rsidRPr="00A423D1" w:rsidRDefault="00AE5E7E" w:rsidP="00E4665A">
            <w:pPr>
              <w:pStyle w:val="TAL"/>
            </w:pPr>
            <w:r w:rsidRPr="00A423D1">
              <w:t>Maximum no. of SpCells allowed towards one UE, the maximum value is 64.</w:t>
            </w:r>
          </w:p>
        </w:tc>
      </w:tr>
      <w:tr w:rsidR="00AE5E7E" w:rsidRPr="00A423D1" w14:paraId="765B119C" w14:textId="77777777" w:rsidTr="00E4665A">
        <w:tc>
          <w:tcPr>
            <w:tcW w:w="3686" w:type="dxa"/>
          </w:tcPr>
          <w:p w14:paraId="7F24EBA4" w14:textId="77777777" w:rsidR="00AE5E7E" w:rsidRPr="00A423D1" w:rsidRDefault="00AE5E7E" w:rsidP="00E4665A">
            <w:pPr>
              <w:pStyle w:val="TAL"/>
            </w:pPr>
            <w:r w:rsidRPr="00A423D1">
              <w:t>maxnoofQoSFlows</w:t>
            </w:r>
          </w:p>
        </w:tc>
        <w:tc>
          <w:tcPr>
            <w:tcW w:w="5670" w:type="dxa"/>
          </w:tcPr>
          <w:p w14:paraId="4670F45B" w14:textId="77777777" w:rsidR="00AE5E7E" w:rsidRPr="00A423D1" w:rsidRDefault="00AE5E7E" w:rsidP="00E4665A">
            <w:pPr>
              <w:pStyle w:val="TAL"/>
            </w:pPr>
            <w:r w:rsidRPr="00A423D1">
              <w:t>Maximum no. of flows allowed to be mapped to one DRB, the maximum value is 64.</w:t>
            </w:r>
          </w:p>
        </w:tc>
      </w:tr>
    </w:tbl>
    <w:p w14:paraId="1EBF839D" w14:textId="77777777" w:rsidR="00AE5E7E" w:rsidRPr="00A423D1" w:rsidRDefault="00AE5E7E" w:rsidP="00AE5E7E"/>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E5E7E" w:rsidRPr="00A423D1" w14:paraId="1F17E8FB" w14:textId="77777777" w:rsidTr="00E4665A">
        <w:tc>
          <w:tcPr>
            <w:tcW w:w="3528" w:type="dxa"/>
          </w:tcPr>
          <w:p w14:paraId="3428CDEA" w14:textId="77777777" w:rsidR="00AE5E7E" w:rsidRPr="00A423D1" w:rsidRDefault="00AE5E7E" w:rsidP="00E4665A">
            <w:pPr>
              <w:pStyle w:val="TAH"/>
              <w:rPr>
                <w:lang w:eastAsia="ja-JP"/>
              </w:rPr>
            </w:pPr>
            <w:r w:rsidRPr="00A423D1">
              <w:rPr>
                <w:lang w:eastAsia="ja-JP"/>
              </w:rPr>
              <w:t>Condition</w:t>
            </w:r>
          </w:p>
        </w:tc>
        <w:tc>
          <w:tcPr>
            <w:tcW w:w="6192" w:type="dxa"/>
          </w:tcPr>
          <w:p w14:paraId="1C706679" w14:textId="77777777" w:rsidR="00AE5E7E" w:rsidRPr="00A423D1" w:rsidRDefault="00AE5E7E" w:rsidP="00E4665A">
            <w:pPr>
              <w:pStyle w:val="TAH"/>
              <w:rPr>
                <w:lang w:eastAsia="ja-JP"/>
              </w:rPr>
            </w:pPr>
            <w:r w:rsidRPr="00A423D1">
              <w:rPr>
                <w:lang w:eastAsia="ja-JP"/>
              </w:rPr>
              <w:t>Explanation</w:t>
            </w:r>
          </w:p>
        </w:tc>
      </w:tr>
      <w:tr w:rsidR="00AE5E7E" w:rsidRPr="00A423D1" w14:paraId="37DF93D9" w14:textId="77777777" w:rsidTr="00E4665A">
        <w:tc>
          <w:tcPr>
            <w:tcW w:w="3528" w:type="dxa"/>
          </w:tcPr>
          <w:p w14:paraId="7351A16C" w14:textId="77777777" w:rsidR="00AE5E7E" w:rsidRPr="00A423D1" w:rsidRDefault="00AE5E7E" w:rsidP="00E4665A">
            <w:pPr>
              <w:pStyle w:val="TAL"/>
              <w:rPr>
                <w:rFonts w:cs="Arial"/>
                <w:lang w:eastAsia="ja-JP"/>
              </w:rPr>
            </w:pPr>
            <w:r w:rsidRPr="00A423D1">
              <w:rPr>
                <w:rFonts w:cs="Arial"/>
                <w:lang w:eastAsia="zh-CN"/>
              </w:rPr>
              <w:t>ifDRBSetup</w:t>
            </w:r>
          </w:p>
        </w:tc>
        <w:tc>
          <w:tcPr>
            <w:tcW w:w="6192" w:type="dxa"/>
          </w:tcPr>
          <w:p w14:paraId="1DAAADF0" w14:textId="77777777" w:rsidR="00AE5E7E" w:rsidRPr="00A423D1" w:rsidRDefault="00AE5E7E" w:rsidP="00E4665A">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1737C680" w14:textId="77777777" w:rsidR="00AE5E7E" w:rsidRDefault="00AE5E7E" w:rsidP="00AE5E7E">
      <w:pPr>
        <w:rPr>
          <w:ins w:id="84" w:author="yangchenchen (F)" w:date="2019-07-25T19:55:00Z"/>
        </w:rPr>
      </w:pPr>
    </w:p>
    <w:p w14:paraId="020E0BE4" w14:textId="77777777" w:rsidR="004528CE" w:rsidRPr="00A26F97" w:rsidRDefault="004528CE" w:rsidP="004528CE">
      <w:pPr>
        <w:rPr>
          <w:highlight w:val="yellow"/>
        </w:rPr>
      </w:pPr>
      <w:bookmarkStart w:id="85" w:name="_Toc14044468"/>
      <w:r w:rsidRPr="00A26F97">
        <w:rPr>
          <w:highlight w:val="yellow"/>
        </w:rPr>
        <w:t>&lt;Unchanged Text Omitted&gt;</w:t>
      </w:r>
    </w:p>
    <w:p w14:paraId="51C6C7BC" w14:textId="5EF9BF44" w:rsidR="007F1B45" w:rsidRDefault="007F1B45" w:rsidP="004528CE">
      <w:pPr>
        <w:pStyle w:val="FirstChange"/>
        <w:jc w:val="left"/>
        <w:rPr>
          <w:noProof/>
        </w:rPr>
      </w:pPr>
    </w:p>
    <w:p w14:paraId="51E949B8" w14:textId="77777777" w:rsidR="009D1E3B" w:rsidRDefault="009D1E3B" w:rsidP="009D1E3B">
      <w:pPr>
        <w:pStyle w:val="2"/>
      </w:pPr>
      <w:r w:rsidRPr="00A423D1">
        <w:lastRenderedPageBreak/>
        <w:t>9.3</w:t>
      </w:r>
      <w:r w:rsidRPr="00A423D1">
        <w:tab/>
        <w:t>Information Element Definitions</w:t>
      </w:r>
      <w:bookmarkEnd w:id="85"/>
    </w:p>
    <w:p w14:paraId="28F6AACB" w14:textId="77777777" w:rsidR="009D1E3B" w:rsidRPr="00292AC6" w:rsidRDefault="009D1E3B" w:rsidP="00292AC6">
      <w:pPr>
        <w:rPr>
          <w:highlight w:val="yellow"/>
        </w:rPr>
      </w:pPr>
      <w:r w:rsidRPr="00292AC6">
        <w:rPr>
          <w:highlight w:val="yellow"/>
        </w:rPr>
        <w:t>&lt;Unchanged Text Omitted&gt;</w:t>
      </w:r>
    </w:p>
    <w:p w14:paraId="1A02E738" w14:textId="77777777" w:rsidR="009C48D8" w:rsidRPr="00A423D1" w:rsidRDefault="009C48D8" w:rsidP="009C48D8">
      <w:pPr>
        <w:pStyle w:val="4"/>
      </w:pPr>
      <w:bookmarkStart w:id="86" w:name="_Toc14044479"/>
      <w:r w:rsidRPr="00A423D1">
        <w:t>9.3.1.10</w:t>
      </w:r>
      <w:r w:rsidRPr="00A423D1">
        <w:tab/>
        <w:t>Served Cell Information</w:t>
      </w:r>
      <w:bookmarkEnd w:id="86"/>
    </w:p>
    <w:p w14:paraId="7C6D0F08" w14:textId="77777777" w:rsidR="009C48D8" w:rsidRPr="00A423D1" w:rsidRDefault="009C48D8" w:rsidP="009C48D8">
      <w:r w:rsidRPr="00A423D1">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9C48D8" w:rsidRPr="00A423D1" w14:paraId="5F3EE5F8" w14:textId="77777777" w:rsidTr="00E4665A">
        <w:tc>
          <w:tcPr>
            <w:tcW w:w="2379" w:type="dxa"/>
          </w:tcPr>
          <w:p w14:paraId="7EE68EE1" w14:textId="77777777" w:rsidR="009C48D8" w:rsidRPr="00A423D1" w:rsidRDefault="009C48D8" w:rsidP="00E4665A">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lastRenderedPageBreak/>
              <w:t>IE/Group Name</w:t>
            </w:r>
          </w:p>
        </w:tc>
        <w:tc>
          <w:tcPr>
            <w:tcW w:w="1289" w:type="dxa"/>
          </w:tcPr>
          <w:p w14:paraId="6E043A02" w14:textId="77777777" w:rsidR="009C48D8" w:rsidRPr="00A423D1" w:rsidRDefault="009C48D8" w:rsidP="00E4665A">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Presence</w:t>
            </w:r>
          </w:p>
        </w:tc>
        <w:tc>
          <w:tcPr>
            <w:tcW w:w="1405" w:type="dxa"/>
          </w:tcPr>
          <w:p w14:paraId="33324AB3" w14:textId="77777777" w:rsidR="009C48D8" w:rsidRPr="00A423D1" w:rsidRDefault="009C48D8" w:rsidP="00E4665A">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Range</w:t>
            </w:r>
          </w:p>
        </w:tc>
        <w:tc>
          <w:tcPr>
            <w:tcW w:w="1417" w:type="dxa"/>
          </w:tcPr>
          <w:p w14:paraId="2B688521" w14:textId="77777777" w:rsidR="009C48D8" w:rsidRPr="00A423D1" w:rsidRDefault="009C48D8" w:rsidP="00E4665A">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IE type and reference</w:t>
            </w:r>
          </w:p>
        </w:tc>
        <w:tc>
          <w:tcPr>
            <w:tcW w:w="1843" w:type="dxa"/>
          </w:tcPr>
          <w:p w14:paraId="63C7FD21" w14:textId="77777777" w:rsidR="009C48D8" w:rsidRPr="00A423D1" w:rsidRDefault="009C48D8" w:rsidP="00E4665A">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Semantics description</w:t>
            </w:r>
          </w:p>
        </w:tc>
        <w:tc>
          <w:tcPr>
            <w:tcW w:w="878" w:type="dxa"/>
          </w:tcPr>
          <w:p w14:paraId="0A46D965" w14:textId="77777777" w:rsidR="009C48D8" w:rsidRPr="00A423D1" w:rsidRDefault="009C48D8" w:rsidP="00E4665A">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Criticality</w:t>
            </w:r>
          </w:p>
        </w:tc>
        <w:tc>
          <w:tcPr>
            <w:tcW w:w="1274" w:type="dxa"/>
          </w:tcPr>
          <w:p w14:paraId="5B0EBB93" w14:textId="77777777" w:rsidR="009C48D8" w:rsidRPr="00A423D1" w:rsidRDefault="009C48D8" w:rsidP="00E4665A">
            <w:pPr>
              <w:keepNext/>
              <w:keepLines/>
              <w:spacing w:after="0"/>
              <w:jc w:val="center"/>
              <w:rPr>
                <w:rFonts w:ascii="Arial" w:hAnsi="Arial" w:cs="Arial"/>
                <w:bCs/>
                <w:sz w:val="18"/>
                <w:szCs w:val="18"/>
                <w:lang w:eastAsia="ja-JP"/>
              </w:rPr>
            </w:pPr>
            <w:r w:rsidRPr="00A423D1">
              <w:rPr>
                <w:rFonts w:ascii="Arial" w:hAnsi="Arial" w:cs="Arial"/>
                <w:b/>
                <w:bCs/>
                <w:sz w:val="18"/>
                <w:szCs w:val="18"/>
                <w:lang w:eastAsia="ja-JP"/>
              </w:rPr>
              <w:t>Assigned Criticality</w:t>
            </w:r>
          </w:p>
        </w:tc>
      </w:tr>
      <w:tr w:rsidR="009C48D8" w:rsidRPr="00A423D1" w14:paraId="624EEB65" w14:textId="77777777" w:rsidTr="00E4665A">
        <w:tc>
          <w:tcPr>
            <w:tcW w:w="2379" w:type="dxa"/>
          </w:tcPr>
          <w:p w14:paraId="0B0946B2" w14:textId="77777777" w:rsidR="009C48D8" w:rsidRPr="00A423D1" w:rsidRDefault="009C48D8" w:rsidP="00E4665A">
            <w:pPr>
              <w:pStyle w:val="TAL"/>
              <w:rPr>
                <w:lang w:eastAsia="ja-JP"/>
              </w:rPr>
            </w:pPr>
            <w:r w:rsidRPr="00A423D1">
              <w:rPr>
                <w:lang w:eastAsia="ja-JP"/>
              </w:rPr>
              <w:t>NR CGI</w:t>
            </w:r>
          </w:p>
        </w:tc>
        <w:tc>
          <w:tcPr>
            <w:tcW w:w="1289" w:type="dxa"/>
          </w:tcPr>
          <w:p w14:paraId="7DE9C7D8" w14:textId="77777777" w:rsidR="009C48D8" w:rsidRPr="00A423D1" w:rsidRDefault="009C48D8" w:rsidP="00E4665A">
            <w:pPr>
              <w:pStyle w:val="TAL"/>
              <w:rPr>
                <w:lang w:eastAsia="ja-JP"/>
              </w:rPr>
            </w:pPr>
            <w:r w:rsidRPr="00A423D1">
              <w:rPr>
                <w:lang w:eastAsia="ja-JP"/>
              </w:rPr>
              <w:t>M</w:t>
            </w:r>
          </w:p>
        </w:tc>
        <w:tc>
          <w:tcPr>
            <w:tcW w:w="1405" w:type="dxa"/>
          </w:tcPr>
          <w:p w14:paraId="0CA4979E" w14:textId="77777777" w:rsidR="009C48D8" w:rsidRPr="00A423D1" w:rsidRDefault="009C48D8" w:rsidP="00E4665A">
            <w:pPr>
              <w:pStyle w:val="TAL"/>
              <w:rPr>
                <w:lang w:eastAsia="ja-JP"/>
              </w:rPr>
            </w:pPr>
          </w:p>
        </w:tc>
        <w:tc>
          <w:tcPr>
            <w:tcW w:w="1417" w:type="dxa"/>
          </w:tcPr>
          <w:p w14:paraId="21593C7A" w14:textId="77777777" w:rsidR="009C48D8" w:rsidRPr="00A423D1" w:rsidRDefault="009C48D8" w:rsidP="00E4665A">
            <w:pPr>
              <w:pStyle w:val="TAL"/>
              <w:rPr>
                <w:lang w:eastAsia="ja-JP"/>
              </w:rPr>
            </w:pPr>
            <w:r w:rsidRPr="00A423D1">
              <w:rPr>
                <w:lang w:eastAsia="ja-JP"/>
              </w:rPr>
              <w:t>9.3.1.12</w:t>
            </w:r>
          </w:p>
        </w:tc>
        <w:tc>
          <w:tcPr>
            <w:tcW w:w="1843" w:type="dxa"/>
          </w:tcPr>
          <w:p w14:paraId="7771D102" w14:textId="77777777" w:rsidR="009C48D8" w:rsidRPr="00A423D1" w:rsidRDefault="009C48D8" w:rsidP="00E4665A">
            <w:pPr>
              <w:pStyle w:val="TAL"/>
              <w:rPr>
                <w:lang w:eastAsia="ja-JP"/>
              </w:rPr>
            </w:pPr>
          </w:p>
        </w:tc>
        <w:tc>
          <w:tcPr>
            <w:tcW w:w="878" w:type="dxa"/>
          </w:tcPr>
          <w:p w14:paraId="646C3EDF" w14:textId="77777777" w:rsidR="009C48D8" w:rsidRPr="00A423D1" w:rsidRDefault="009C48D8" w:rsidP="00E4665A">
            <w:pPr>
              <w:pStyle w:val="TAC"/>
              <w:rPr>
                <w:lang w:eastAsia="ja-JP"/>
              </w:rPr>
            </w:pPr>
            <w:r w:rsidRPr="00A423D1">
              <w:rPr>
                <w:lang w:eastAsia="ja-JP"/>
              </w:rPr>
              <w:t>-</w:t>
            </w:r>
          </w:p>
        </w:tc>
        <w:tc>
          <w:tcPr>
            <w:tcW w:w="1274" w:type="dxa"/>
          </w:tcPr>
          <w:p w14:paraId="27B4E8AD" w14:textId="77777777" w:rsidR="009C48D8" w:rsidRPr="00A423D1" w:rsidRDefault="009C48D8" w:rsidP="00E4665A">
            <w:pPr>
              <w:pStyle w:val="TAC"/>
              <w:rPr>
                <w:lang w:eastAsia="ja-JP"/>
              </w:rPr>
            </w:pPr>
          </w:p>
        </w:tc>
      </w:tr>
      <w:tr w:rsidR="009C48D8" w:rsidRPr="00A423D1" w14:paraId="0E6CB66A" w14:textId="77777777" w:rsidTr="00E4665A">
        <w:tc>
          <w:tcPr>
            <w:tcW w:w="2379" w:type="dxa"/>
          </w:tcPr>
          <w:p w14:paraId="08A96487" w14:textId="77777777" w:rsidR="009C48D8" w:rsidRPr="00A423D1" w:rsidRDefault="009C48D8" w:rsidP="00E4665A">
            <w:pPr>
              <w:pStyle w:val="TAL"/>
              <w:rPr>
                <w:lang w:eastAsia="ja-JP"/>
              </w:rPr>
            </w:pPr>
            <w:r w:rsidRPr="00A423D1">
              <w:rPr>
                <w:lang w:eastAsia="ja-JP"/>
              </w:rPr>
              <w:t>NR PCI</w:t>
            </w:r>
          </w:p>
        </w:tc>
        <w:tc>
          <w:tcPr>
            <w:tcW w:w="1289" w:type="dxa"/>
          </w:tcPr>
          <w:p w14:paraId="6582328F" w14:textId="77777777" w:rsidR="009C48D8" w:rsidRPr="00A423D1" w:rsidRDefault="009C48D8" w:rsidP="00E4665A">
            <w:pPr>
              <w:pStyle w:val="TAL"/>
              <w:rPr>
                <w:lang w:eastAsia="ja-JP"/>
              </w:rPr>
            </w:pPr>
            <w:r w:rsidRPr="00A423D1">
              <w:rPr>
                <w:lang w:eastAsia="ja-JP"/>
              </w:rPr>
              <w:t>M</w:t>
            </w:r>
          </w:p>
        </w:tc>
        <w:tc>
          <w:tcPr>
            <w:tcW w:w="1405" w:type="dxa"/>
          </w:tcPr>
          <w:p w14:paraId="4EDA7589" w14:textId="77777777" w:rsidR="009C48D8" w:rsidRPr="00A423D1" w:rsidRDefault="009C48D8" w:rsidP="00E4665A">
            <w:pPr>
              <w:pStyle w:val="TAL"/>
              <w:rPr>
                <w:i/>
                <w:lang w:eastAsia="ja-JP"/>
              </w:rPr>
            </w:pPr>
          </w:p>
        </w:tc>
        <w:tc>
          <w:tcPr>
            <w:tcW w:w="1417" w:type="dxa"/>
          </w:tcPr>
          <w:p w14:paraId="2DDBDD97" w14:textId="77777777" w:rsidR="009C48D8" w:rsidRPr="00A423D1" w:rsidRDefault="009C48D8" w:rsidP="00E4665A">
            <w:pPr>
              <w:pStyle w:val="TAL"/>
              <w:rPr>
                <w:lang w:eastAsia="ja-JP"/>
              </w:rPr>
            </w:pPr>
            <w:r w:rsidRPr="00A423D1">
              <w:rPr>
                <w:lang w:eastAsia="ja-JP"/>
              </w:rPr>
              <w:t>INTEGER (0..1007)</w:t>
            </w:r>
          </w:p>
        </w:tc>
        <w:tc>
          <w:tcPr>
            <w:tcW w:w="1843" w:type="dxa"/>
          </w:tcPr>
          <w:p w14:paraId="66D0B502" w14:textId="77777777" w:rsidR="009C48D8" w:rsidRPr="00A423D1" w:rsidRDefault="009C48D8" w:rsidP="00E4665A">
            <w:pPr>
              <w:pStyle w:val="TAL"/>
              <w:rPr>
                <w:lang w:eastAsia="ja-JP"/>
              </w:rPr>
            </w:pPr>
            <w:r w:rsidRPr="00A423D1">
              <w:rPr>
                <w:lang w:eastAsia="ja-JP"/>
              </w:rPr>
              <w:t>Physical Cell ID</w:t>
            </w:r>
          </w:p>
        </w:tc>
        <w:tc>
          <w:tcPr>
            <w:tcW w:w="878" w:type="dxa"/>
          </w:tcPr>
          <w:p w14:paraId="6FBCEEAE" w14:textId="77777777" w:rsidR="009C48D8" w:rsidRPr="00A423D1" w:rsidRDefault="009C48D8" w:rsidP="00E4665A">
            <w:pPr>
              <w:pStyle w:val="TAC"/>
              <w:rPr>
                <w:lang w:eastAsia="ja-JP"/>
              </w:rPr>
            </w:pPr>
            <w:r w:rsidRPr="00A423D1">
              <w:rPr>
                <w:lang w:eastAsia="ja-JP"/>
              </w:rPr>
              <w:t>-</w:t>
            </w:r>
          </w:p>
        </w:tc>
        <w:tc>
          <w:tcPr>
            <w:tcW w:w="1274" w:type="dxa"/>
          </w:tcPr>
          <w:p w14:paraId="3E1D8B10" w14:textId="77777777" w:rsidR="009C48D8" w:rsidRPr="00A423D1" w:rsidRDefault="009C48D8" w:rsidP="00E4665A">
            <w:pPr>
              <w:pStyle w:val="TAC"/>
              <w:rPr>
                <w:lang w:eastAsia="ja-JP"/>
              </w:rPr>
            </w:pPr>
          </w:p>
        </w:tc>
      </w:tr>
      <w:tr w:rsidR="009C48D8" w:rsidRPr="00A423D1" w14:paraId="12D6189A" w14:textId="77777777" w:rsidTr="00E4665A">
        <w:tc>
          <w:tcPr>
            <w:tcW w:w="2379" w:type="dxa"/>
          </w:tcPr>
          <w:p w14:paraId="7B9EAC90" w14:textId="77777777" w:rsidR="009C48D8" w:rsidRPr="00A423D1" w:rsidRDefault="009C48D8" w:rsidP="00E4665A">
            <w:pPr>
              <w:pStyle w:val="TAL"/>
              <w:rPr>
                <w:lang w:eastAsia="ja-JP"/>
              </w:rPr>
            </w:pPr>
            <w:r w:rsidRPr="00A423D1">
              <w:rPr>
                <w:lang w:eastAsia="ja-JP"/>
              </w:rPr>
              <w:t>5GS TAC</w:t>
            </w:r>
          </w:p>
        </w:tc>
        <w:tc>
          <w:tcPr>
            <w:tcW w:w="1289" w:type="dxa"/>
          </w:tcPr>
          <w:p w14:paraId="114F0906" w14:textId="77777777" w:rsidR="009C48D8" w:rsidRPr="00A423D1" w:rsidRDefault="009C48D8" w:rsidP="00E4665A">
            <w:pPr>
              <w:pStyle w:val="TAL"/>
              <w:rPr>
                <w:lang w:eastAsia="ja-JP"/>
              </w:rPr>
            </w:pPr>
            <w:r w:rsidRPr="00A423D1">
              <w:rPr>
                <w:lang w:eastAsia="ja-JP"/>
              </w:rPr>
              <w:t>O</w:t>
            </w:r>
          </w:p>
        </w:tc>
        <w:tc>
          <w:tcPr>
            <w:tcW w:w="1405" w:type="dxa"/>
          </w:tcPr>
          <w:p w14:paraId="2019F6A2" w14:textId="77777777" w:rsidR="009C48D8" w:rsidRPr="00A423D1" w:rsidRDefault="009C48D8" w:rsidP="00E4665A">
            <w:pPr>
              <w:pStyle w:val="TAL"/>
              <w:rPr>
                <w:i/>
                <w:lang w:eastAsia="ja-JP"/>
              </w:rPr>
            </w:pPr>
          </w:p>
        </w:tc>
        <w:tc>
          <w:tcPr>
            <w:tcW w:w="1417" w:type="dxa"/>
          </w:tcPr>
          <w:p w14:paraId="1F177B52" w14:textId="77777777" w:rsidR="009C48D8" w:rsidRPr="00A423D1" w:rsidRDefault="009C48D8" w:rsidP="00E4665A">
            <w:pPr>
              <w:pStyle w:val="TAL"/>
              <w:rPr>
                <w:lang w:eastAsia="ja-JP"/>
              </w:rPr>
            </w:pPr>
            <w:r w:rsidRPr="00A423D1">
              <w:rPr>
                <w:lang w:eastAsia="ja-JP"/>
              </w:rPr>
              <w:t>9.3.1.29</w:t>
            </w:r>
          </w:p>
        </w:tc>
        <w:tc>
          <w:tcPr>
            <w:tcW w:w="1843" w:type="dxa"/>
          </w:tcPr>
          <w:p w14:paraId="62E2C3CA" w14:textId="77777777" w:rsidR="009C48D8" w:rsidRPr="00A423D1" w:rsidRDefault="009C48D8" w:rsidP="00E4665A">
            <w:pPr>
              <w:pStyle w:val="TAL"/>
              <w:rPr>
                <w:lang w:eastAsia="ja-JP"/>
              </w:rPr>
            </w:pPr>
            <w:r w:rsidRPr="00A423D1">
              <w:rPr>
                <w:lang w:eastAsia="ja-JP"/>
              </w:rPr>
              <w:t>5GS Tracking Area Code</w:t>
            </w:r>
          </w:p>
        </w:tc>
        <w:tc>
          <w:tcPr>
            <w:tcW w:w="878" w:type="dxa"/>
          </w:tcPr>
          <w:p w14:paraId="307E15C5" w14:textId="77777777" w:rsidR="009C48D8" w:rsidRPr="00A423D1" w:rsidRDefault="009C48D8" w:rsidP="00E4665A">
            <w:pPr>
              <w:pStyle w:val="TAC"/>
              <w:rPr>
                <w:lang w:eastAsia="ja-JP"/>
              </w:rPr>
            </w:pPr>
            <w:r w:rsidRPr="00A423D1">
              <w:rPr>
                <w:lang w:eastAsia="ja-JP"/>
              </w:rPr>
              <w:t>-</w:t>
            </w:r>
          </w:p>
        </w:tc>
        <w:tc>
          <w:tcPr>
            <w:tcW w:w="1274" w:type="dxa"/>
          </w:tcPr>
          <w:p w14:paraId="7015E3EE" w14:textId="77777777" w:rsidR="009C48D8" w:rsidRPr="00A423D1" w:rsidRDefault="009C48D8" w:rsidP="00E4665A">
            <w:pPr>
              <w:pStyle w:val="TAC"/>
              <w:rPr>
                <w:lang w:eastAsia="ja-JP"/>
              </w:rPr>
            </w:pPr>
          </w:p>
        </w:tc>
      </w:tr>
      <w:tr w:rsidR="009C48D8" w:rsidRPr="00A423D1" w14:paraId="001817C5" w14:textId="77777777" w:rsidTr="00E4665A">
        <w:tc>
          <w:tcPr>
            <w:tcW w:w="2379" w:type="dxa"/>
          </w:tcPr>
          <w:p w14:paraId="3A7A783B" w14:textId="77777777" w:rsidR="009C48D8" w:rsidRPr="00A423D1" w:rsidDel="00D04558" w:rsidRDefault="009C48D8" w:rsidP="00E4665A">
            <w:pPr>
              <w:pStyle w:val="TAL"/>
              <w:rPr>
                <w:lang w:eastAsia="ja-JP"/>
              </w:rPr>
            </w:pPr>
            <w:r w:rsidRPr="00A423D1">
              <w:rPr>
                <w:lang w:eastAsia="ja-JP"/>
              </w:rPr>
              <w:t>Configured EPS TAC</w:t>
            </w:r>
          </w:p>
        </w:tc>
        <w:tc>
          <w:tcPr>
            <w:tcW w:w="1289" w:type="dxa"/>
          </w:tcPr>
          <w:p w14:paraId="07633053" w14:textId="77777777" w:rsidR="009C48D8" w:rsidRPr="00A423D1" w:rsidRDefault="009C48D8" w:rsidP="00E4665A">
            <w:pPr>
              <w:pStyle w:val="TAL"/>
              <w:rPr>
                <w:lang w:eastAsia="ja-JP"/>
              </w:rPr>
            </w:pPr>
            <w:r w:rsidRPr="00A423D1">
              <w:rPr>
                <w:lang w:eastAsia="ja-JP"/>
              </w:rPr>
              <w:t>O</w:t>
            </w:r>
          </w:p>
        </w:tc>
        <w:tc>
          <w:tcPr>
            <w:tcW w:w="1405" w:type="dxa"/>
          </w:tcPr>
          <w:p w14:paraId="03419F2C" w14:textId="77777777" w:rsidR="009C48D8" w:rsidRPr="00A423D1" w:rsidRDefault="009C48D8" w:rsidP="00E4665A">
            <w:pPr>
              <w:pStyle w:val="TAL"/>
              <w:rPr>
                <w:i/>
                <w:lang w:eastAsia="ja-JP"/>
              </w:rPr>
            </w:pPr>
          </w:p>
        </w:tc>
        <w:tc>
          <w:tcPr>
            <w:tcW w:w="1417" w:type="dxa"/>
          </w:tcPr>
          <w:p w14:paraId="0784053F" w14:textId="77777777" w:rsidR="009C48D8" w:rsidRPr="00A423D1" w:rsidRDefault="009C48D8" w:rsidP="00E4665A">
            <w:pPr>
              <w:pStyle w:val="TAL"/>
              <w:rPr>
                <w:lang w:eastAsia="ja-JP"/>
              </w:rPr>
            </w:pPr>
            <w:r w:rsidRPr="00A423D1">
              <w:rPr>
                <w:lang w:eastAsia="ja-JP"/>
              </w:rPr>
              <w:t>9.3.1.29a</w:t>
            </w:r>
          </w:p>
        </w:tc>
        <w:tc>
          <w:tcPr>
            <w:tcW w:w="1843" w:type="dxa"/>
          </w:tcPr>
          <w:p w14:paraId="6ECA0672" w14:textId="77777777" w:rsidR="009C48D8" w:rsidRPr="00A423D1" w:rsidRDefault="009C48D8" w:rsidP="00E4665A">
            <w:pPr>
              <w:pStyle w:val="TAL"/>
              <w:rPr>
                <w:lang w:eastAsia="ja-JP"/>
              </w:rPr>
            </w:pPr>
          </w:p>
        </w:tc>
        <w:tc>
          <w:tcPr>
            <w:tcW w:w="878" w:type="dxa"/>
          </w:tcPr>
          <w:p w14:paraId="57663BF7" w14:textId="77777777" w:rsidR="009C48D8" w:rsidRPr="00A423D1" w:rsidRDefault="009C48D8" w:rsidP="00E4665A">
            <w:pPr>
              <w:pStyle w:val="TAC"/>
              <w:rPr>
                <w:lang w:eastAsia="ja-JP"/>
              </w:rPr>
            </w:pPr>
            <w:r w:rsidRPr="00A423D1">
              <w:rPr>
                <w:lang w:eastAsia="ja-JP"/>
              </w:rPr>
              <w:t>-</w:t>
            </w:r>
          </w:p>
        </w:tc>
        <w:tc>
          <w:tcPr>
            <w:tcW w:w="1274" w:type="dxa"/>
          </w:tcPr>
          <w:p w14:paraId="08174754" w14:textId="77777777" w:rsidR="009C48D8" w:rsidRPr="00A423D1" w:rsidRDefault="009C48D8" w:rsidP="00E4665A">
            <w:pPr>
              <w:pStyle w:val="TAC"/>
              <w:rPr>
                <w:lang w:eastAsia="ja-JP"/>
              </w:rPr>
            </w:pPr>
          </w:p>
        </w:tc>
      </w:tr>
      <w:tr w:rsidR="009C48D8" w:rsidRPr="00A423D1" w14:paraId="5B550FA8" w14:textId="77777777" w:rsidTr="00E4665A">
        <w:tc>
          <w:tcPr>
            <w:tcW w:w="2379" w:type="dxa"/>
          </w:tcPr>
          <w:p w14:paraId="37548129"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b/>
                <w:sz w:val="18"/>
                <w:szCs w:val="18"/>
                <w:lang w:eastAsia="ja-JP"/>
              </w:rPr>
              <w:t>Served PLMNs</w:t>
            </w:r>
          </w:p>
        </w:tc>
        <w:tc>
          <w:tcPr>
            <w:tcW w:w="1289" w:type="dxa"/>
          </w:tcPr>
          <w:p w14:paraId="3FEBDC43" w14:textId="77777777" w:rsidR="009C48D8" w:rsidRPr="00A423D1" w:rsidRDefault="009C48D8" w:rsidP="00E4665A">
            <w:pPr>
              <w:keepNext/>
              <w:keepLines/>
              <w:spacing w:after="0"/>
              <w:rPr>
                <w:rFonts w:ascii="Arial" w:hAnsi="Arial" w:cs="Arial"/>
                <w:sz w:val="18"/>
                <w:szCs w:val="18"/>
                <w:lang w:eastAsia="ja-JP"/>
              </w:rPr>
            </w:pPr>
          </w:p>
        </w:tc>
        <w:tc>
          <w:tcPr>
            <w:tcW w:w="1405" w:type="dxa"/>
          </w:tcPr>
          <w:p w14:paraId="566DB9B3"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i/>
                <w:sz w:val="18"/>
                <w:lang w:eastAsia="ja-JP"/>
              </w:rPr>
              <w:t>1..&lt;maxnoofBPLMNs&gt;</w:t>
            </w:r>
          </w:p>
        </w:tc>
        <w:tc>
          <w:tcPr>
            <w:tcW w:w="1417" w:type="dxa"/>
          </w:tcPr>
          <w:p w14:paraId="4A79ED2E" w14:textId="77777777" w:rsidR="009C48D8" w:rsidRPr="00A423D1" w:rsidRDefault="009C48D8" w:rsidP="00E4665A">
            <w:pPr>
              <w:keepNext/>
              <w:keepLines/>
              <w:spacing w:after="0"/>
              <w:rPr>
                <w:rFonts w:ascii="Arial" w:hAnsi="Arial" w:cs="Arial"/>
                <w:sz w:val="18"/>
                <w:szCs w:val="18"/>
                <w:lang w:eastAsia="ja-JP"/>
              </w:rPr>
            </w:pPr>
          </w:p>
        </w:tc>
        <w:tc>
          <w:tcPr>
            <w:tcW w:w="1843" w:type="dxa"/>
          </w:tcPr>
          <w:p w14:paraId="428CDFCB"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sz w:val="18"/>
                <w:lang w:eastAsia="ja-JP"/>
              </w:rPr>
              <w:t>Broadcast PLMNs</w:t>
            </w:r>
          </w:p>
        </w:tc>
        <w:tc>
          <w:tcPr>
            <w:tcW w:w="878" w:type="dxa"/>
          </w:tcPr>
          <w:p w14:paraId="31723FAB" w14:textId="77777777" w:rsidR="009C48D8" w:rsidRPr="00A423D1" w:rsidRDefault="009C48D8" w:rsidP="00E4665A">
            <w:pPr>
              <w:pStyle w:val="TAC"/>
              <w:rPr>
                <w:rFonts w:cs="Arial"/>
                <w:szCs w:val="18"/>
                <w:lang w:eastAsia="ja-JP"/>
              </w:rPr>
            </w:pPr>
            <w:r w:rsidRPr="00A423D1">
              <w:rPr>
                <w:rFonts w:cs="Arial"/>
                <w:lang w:eastAsia="ja-JP"/>
              </w:rPr>
              <w:t>-</w:t>
            </w:r>
          </w:p>
        </w:tc>
        <w:tc>
          <w:tcPr>
            <w:tcW w:w="1274" w:type="dxa"/>
          </w:tcPr>
          <w:p w14:paraId="0701638F" w14:textId="77777777" w:rsidR="009C48D8" w:rsidRPr="00A423D1" w:rsidRDefault="009C48D8" w:rsidP="00E4665A">
            <w:pPr>
              <w:pStyle w:val="TAC"/>
              <w:rPr>
                <w:rFonts w:cs="Arial"/>
                <w:szCs w:val="18"/>
                <w:lang w:eastAsia="ja-JP"/>
              </w:rPr>
            </w:pPr>
          </w:p>
        </w:tc>
      </w:tr>
      <w:tr w:rsidR="009C48D8" w:rsidRPr="00A423D1" w14:paraId="399B12A1" w14:textId="77777777" w:rsidTr="00E4665A">
        <w:tc>
          <w:tcPr>
            <w:tcW w:w="2379" w:type="dxa"/>
          </w:tcPr>
          <w:p w14:paraId="69468E66" w14:textId="77777777" w:rsidR="009C48D8" w:rsidRPr="00A423D1" w:rsidRDefault="009C48D8" w:rsidP="00E4665A">
            <w:pPr>
              <w:keepNext/>
              <w:keepLines/>
              <w:spacing w:after="0"/>
              <w:ind w:leftChars="100" w:left="200"/>
              <w:rPr>
                <w:rFonts w:ascii="Arial" w:hAnsi="Arial" w:cs="Arial"/>
                <w:b/>
                <w:sz w:val="18"/>
                <w:szCs w:val="18"/>
                <w:lang w:eastAsia="ja-JP"/>
              </w:rPr>
            </w:pPr>
            <w:r w:rsidRPr="00A423D1">
              <w:rPr>
                <w:rFonts w:ascii="Arial" w:hAnsi="Arial" w:cs="Arial"/>
                <w:sz w:val="18"/>
                <w:szCs w:val="18"/>
                <w:lang w:eastAsia="ja-JP"/>
              </w:rPr>
              <w:t>&gt;PLMN Identity</w:t>
            </w:r>
          </w:p>
        </w:tc>
        <w:tc>
          <w:tcPr>
            <w:tcW w:w="1289" w:type="dxa"/>
          </w:tcPr>
          <w:p w14:paraId="52D1CE3F"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Pr>
          <w:p w14:paraId="55E23601" w14:textId="77777777" w:rsidR="009C48D8" w:rsidRPr="00A423D1" w:rsidRDefault="009C48D8" w:rsidP="00E4665A">
            <w:pPr>
              <w:keepNext/>
              <w:keepLines/>
              <w:spacing w:after="0"/>
              <w:rPr>
                <w:rFonts w:ascii="Arial" w:hAnsi="Arial" w:cs="Arial"/>
                <w:i/>
                <w:sz w:val="18"/>
                <w:szCs w:val="18"/>
                <w:lang w:eastAsia="ja-JP"/>
              </w:rPr>
            </w:pPr>
          </w:p>
        </w:tc>
        <w:tc>
          <w:tcPr>
            <w:tcW w:w="1417" w:type="dxa"/>
          </w:tcPr>
          <w:p w14:paraId="623EAC83"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sz w:val="18"/>
                <w:szCs w:val="18"/>
                <w:lang w:eastAsia="ja-JP"/>
              </w:rPr>
              <w:t>9.3.1.14</w:t>
            </w:r>
          </w:p>
        </w:tc>
        <w:tc>
          <w:tcPr>
            <w:tcW w:w="1843" w:type="dxa"/>
          </w:tcPr>
          <w:p w14:paraId="196D09DD" w14:textId="77777777" w:rsidR="009C48D8" w:rsidRPr="00A423D1" w:rsidRDefault="009C48D8" w:rsidP="00E4665A">
            <w:pPr>
              <w:keepNext/>
              <w:keepLines/>
              <w:spacing w:after="0"/>
              <w:rPr>
                <w:rFonts w:ascii="Arial" w:hAnsi="Arial" w:cs="Arial"/>
                <w:sz w:val="18"/>
                <w:szCs w:val="18"/>
                <w:lang w:eastAsia="ja-JP"/>
              </w:rPr>
            </w:pPr>
          </w:p>
        </w:tc>
        <w:tc>
          <w:tcPr>
            <w:tcW w:w="878" w:type="dxa"/>
          </w:tcPr>
          <w:p w14:paraId="072028D3" w14:textId="77777777" w:rsidR="009C48D8" w:rsidRPr="00A423D1" w:rsidRDefault="009C48D8" w:rsidP="00E4665A">
            <w:pPr>
              <w:pStyle w:val="TAC"/>
              <w:rPr>
                <w:rFonts w:cs="Arial"/>
                <w:szCs w:val="18"/>
                <w:lang w:eastAsia="ja-JP"/>
              </w:rPr>
            </w:pPr>
            <w:r w:rsidRPr="00A423D1">
              <w:rPr>
                <w:rFonts w:cs="Arial"/>
                <w:szCs w:val="18"/>
                <w:lang w:eastAsia="ja-JP"/>
              </w:rPr>
              <w:t>-</w:t>
            </w:r>
          </w:p>
        </w:tc>
        <w:tc>
          <w:tcPr>
            <w:tcW w:w="1274" w:type="dxa"/>
          </w:tcPr>
          <w:p w14:paraId="77CAC957" w14:textId="77777777" w:rsidR="009C48D8" w:rsidRPr="00A423D1" w:rsidRDefault="009C48D8" w:rsidP="00E4665A">
            <w:pPr>
              <w:pStyle w:val="TAC"/>
              <w:rPr>
                <w:rFonts w:cs="Arial"/>
                <w:szCs w:val="18"/>
                <w:lang w:eastAsia="ja-JP"/>
              </w:rPr>
            </w:pPr>
          </w:p>
        </w:tc>
      </w:tr>
      <w:tr w:rsidR="009C48D8" w:rsidRPr="00A423D1" w14:paraId="0A47FF98" w14:textId="77777777" w:rsidTr="00E4665A">
        <w:tc>
          <w:tcPr>
            <w:tcW w:w="2379" w:type="dxa"/>
          </w:tcPr>
          <w:p w14:paraId="0D26866E" w14:textId="77777777" w:rsidR="009C48D8" w:rsidRPr="00A423D1" w:rsidRDefault="009C48D8" w:rsidP="00E4665A">
            <w:pPr>
              <w:keepNext/>
              <w:keepLines/>
              <w:spacing w:after="0"/>
              <w:ind w:leftChars="100" w:left="200"/>
              <w:rPr>
                <w:rFonts w:ascii="Arial" w:hAnsi="Arial" w:cs="Arial"/>
                <w:sz w:val="18"/>
                <w:szCs w:val="18"/>
                <w:lang w:eastAsia="ja-JP"/>
              </w:rPr>
            </w:pPr>
            <w:r w:rsidRPr="00A423D1">
              <w:rPr>
                <w:rFonts w:ascii="Arial" w:hAnsi="Arial" w:cs="Arial"/>
                <w:sz w:val="18"/>
                <w:szCs w:val="18"/>
                <w:lang w:eastAsia="ja-JP"/>
              </w:rPr>
              <w:t>&gt;TAI Slice Support List</w:t>
            </w:r>
          </w:p>
        </w:tc>
        <w:tc>
          <w:tcPr>
            <w:tcW w:w="1289" w:type="dxa"/>
          </w:tcPr>
          <w:p w14:paraId="19FFD892"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sz w:val="18"/>
                <w:szCs w:val="18"/>
                <w:lang w:eastAsia="ja-JP"/>
              </w:rPr>
              <w:t>O</w:t>
            </w:r>
          </w:p>
        </w:tc>
        <w:tc>
          <w:tcPr>
            <w:tcW w:w="1405" w:type="dxa"/>
          </w:tcPr>
          <w:p w14:paraId="07240BC5" w14:textId="77777777" w:rsidR="009C48D8" w:rsidRPr="00A423D1" w:rsidRDefault="009C48D8" w:rsidP="00E4665A">
            <w:pPr>
              <w:keepNext/>
              <w:keepLines/>
              <w:spacing w:after="0"/>
              <w:rPr>
                <w:rFonts w:ascii="Arial" w:hAnsi="Arial" w:cs="Arial"/>
                <w:i/>
                <w:sz w:val="18"/>
                <w:szCs w:val="18"/>
                <w:lang w:eastAsia="ja-JP"/>
              </w:rPr>
            </w:pPr>
          </w:p>
        </w:tc>
        <w:tc>
          <w:tcPr>
            <w:tcW w:w="1417" w:type="dxa"/>
          </w:tcPr>
          <w:p w14:paraId="0CE436EC"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sz w:val="18"/>
                <w:szCs w:val="18"/>
                <w:lang w:eastAsia="ja-JP"/>
              </w:rPr>
              <w:t>Slice Support List</w:t>
            </w:r>
          </w:p>
          <w:p w14:paraId="2A1BB19C"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sz w:val="18"/>
                <w:szCs w:val="18"/>
                <w:lang w:eastAsia="ja-JP"/>
              </w:rPr>
              <w:t>9.3.1.37</w:t>
            </w:r>
          </w:p>
        </w:tc>
        <w:tc>
          <w:tcPr>
            <w:tcW w:w="1843" w:type="dxa"/>
          </w:tcPr>
          <w:p w14:paraId="03797828"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sz w:val="18"/>
                <w:szCs w:val="18"/>
                <w:lang w:eastAsia="ja-JP"/>
              </w:rPr>
              <w:t xml:space="preserve">Supported S-NSSAIs per TA. </w:t>
            </w:r>
          </w:p>
        </w:tc>
        <w:tc>
          <w:tcPr>
            <w:tcW w:w="878" w:type="dxa"/>
          </w:tcPr>
          <w:p w14:paraId="660338C6" w14:textId="77777777" w:rsidR="009C48D8" w:rsidRPr="00A423D1" w:rsidRDefault="009C48D8" w:rsidP="00E4665A">
            <w:pPr>
              <w:pStyle w:val="TAC"/>
              <w:rPr>
                <w:rFonts w:cs="Arial"/>
                <w:szCs w:val="18"/>
                <w:lang w:eastAsia="ja-JP"/>
              </w:rPr>
            </w:pPr>
            <w:r w:rsidRPr="00A423D1">
              <w:rPr>
                <w:rFonts w:cs="Arial"/>
                <w:szCs w:val="18"/>
                <w:lang w:eastAsia="ja-JP"/>
              </w:rPr>
              <w:t>YES</w:t>
            </w:r>
          </w:p>
        </w:tc>
        <w:tc>
          <w:tcPr>
            <w:tcW w:w="1274" w:type="dxa"/>
          </w:tcPr>
          <w:p w14:paraId="24A5DE25" w14:textId="77777777" w:rsidR="009C48D8" w:rsidRPr="00A423D1" w:rsidRDefault="009C48D8" w:rsidP="00E4665A">
            <w:pPr>
              <w:pStyle w:val="TAC"/>
              <w:rPr>
                <w:rFonts w:cs="Arial"/>
                <w:szCs w:val="18"/>
                <w:lang w:eastAsia="ja-JP"/>
              </w:rPr>
            </w:pPr>
            <w:r w:rsidRPr="00A423D1">
              <w:rPr>
                <w:rFonts w:cs="Arial"/>
                <w:szCs w:val="18"/>
                <w:lang w:eastAsia="ja-JP"/>
              </w:rPr>
              <w:t>ignore</w:t>
            </w:r>
          </w:p>
        </w:tc>
      </w:tr>
      <w:tr w:rsidR="00E421B8" w:rsidRPr="00A423D1" w14:paraId="2C70E667" w14:textId="77777777" w:rsidTr="00E4665A">
        <w:trPr>
          <w:ins w:id="87" w:author="Huawei" w:date="2019-08-16T14:38:00Z"/>
        </w:trPr>
        <w:tc>
          <w:tcPr>
            <w:tcW w:w="2379" w:type="dxa"/>
          </w:tcPr>
          <w:p w14:paraId="35F41CA2" w14:textId="4DD26376" w:rsidR="00E421B8" w:rsidRPr="00A423D1" w:rsidRDefault="00E421B8" w:rsidP="00E421B8">
            <w:pPr>
              <w:keepNext/>
              <w:keepLines/>
              <w:spacing w:after="0"/>
              <w:ind w:leftChars="100" w:left="200"/>
              <w:rPr>
                <w:ins w:id="88" w:author="Huawei" w:date="2019-08-16T14:38:00Z"/>
                <w:rFonts w:ascii="Arial" w:hAnsi="Arial" w:cs="Arial"/>
                <w:sz w:val="18"/>
                <w:szCs w:val="18"/>
                <w:lang w:eastAsia="ja-JP"/>
              </w:rPr>
            </w:pPr>
            <w:ins w:id="89" w:author="Huawei" w:date="2019-08-16T14:38:00Z">
              <w:r>
                <w:rPr>
                  <w:rFonts w:ascii="Arial" w:hAnsi="Arial" w:cs="Arial"/>
                  <w:sz w:val="18"/>
                  <w:szCs w:val="18"/>
                  <w:lang w:eastAsia="ja-JP"/>
                </w:rPr>
                <w:t>&gt;</w:t>
              </w:r>
              <w:r w:rsidRPr="00E40D74">
                <w:rPr>
                  <w:rFonts w:ascii="Arial" w:hAnsi="Arial" w:cs="Arial"/>
                  <w:sz w:val="18"/>
                  <w:szCs w:val="18"/>
                  <w:lang w:eastAsia="ja-JP"/>
                </w:rPr>
                <w:t>NPN Suppo</w:t>
              </w:r>
              <w:r>
                <w:rPr>
                  <w:rFonts w:ascii="Arial" w:hAnsi="Arial" w:cs="Arial"/>
                  <w:sz w:val="18"/>
                  <w:szCs w:val="18"/>
                  <w:lang w:eastAsia="ja-JP"/>
                </w:rPr>
                <w:t>r</w:t>
              </w:r>
              <w:r w:rsidRPr="00E40D74">
                <w:rPr>
                  <w:rFonts w:ascii="Arial" w:hAnsi="Arial" w:cs="Arial"/>
                  <w:sz w:val="18"/>
                  <w:szCs w:val="18"/>
                  <w:lang w:eastAsia="ja-JP"/>
                </w:rPr>
                <w:t xml:space="preserve">t </w:t>
              </w:r>
              <w:r>
                <w:rPr>
                  <w:rFonts w:ascii="Arial" w:hAnsi="Arial" w:cs="Arial"/>
                  <w:sz w:val="18"/>
                  <w:szCs w:val="18"/>
                  <w:lang w:eastAsia="ja-JP"/>
                </w:rPr>
                <w:t>Information</w:t>
              </w:r>
            </w:ins>
          </w:p>
        </w:tc>
        <w:tc>
          <w:tcPr>
            <w:tcW w:w="1289" w:type="dxa"/>
          </w:tcPr>
          <w:p w14:paraId="70FB4D23" w14:textId="3ECD0915" w:rsidR="00E421B8" w:rsidRPr="00A423D1" w:rsidRDefault="00E421B8" w:rsidP="00E421B8">
            <w:pPr>
              <w:keepNext/>
              <w:keepLines/>
              <w:spacing w:after="0"/>
              <w:rPr>
                <w:ins w:id="90" w:author="Huawei" w:date="2019-08-16T14:38:00Z"/>
                <w:rFonts w:ascii="Arial" w:hAnsi="Arial" w:cs="Arial"/>
                <w:sz w:val="18"/>
                <w:szCs w:val="18"/>
                <w:lang w:eastAsia="ja-JP"/>
              </w:rPr>
            </w:pPr>
            <w:ins w:id="91" w:author="Huawei" w:date="2019-08-16T14:38:00Z">
              <w:r w:rsidRPr="00A423D1">
                <w:rPr>
                  <w:rFonts w:ascii="Arial" w:hAnsi="Arial" w:cs="Arial"/>
                  <w:sz w:val="18"/>
                  <w:szCs w:val="18"/>
                  <w:lang w:eastAsia="ja-JP"/>
                </w:rPr>
                <w:t>O</w:t>
              </w:r>
            </w:ins>
          </w:p>
        </w:tc>
        <w:tc>
          <w:tcPr>
            <w:tcW w:w="1405" w:type="dxa"/>
          </w:tcPr>
          <w:p w14:paraId="73CB3332" w14:textId="77777777" w:rsidR="00E421B8" w:rsidRPr="00A423D1" w:rsidRDefault="00E421B8" w:rsidP="00E421B8">
            <w:pPr>
              <w:keepNext/>
              <w:keepLines/>
              <w:spacing w:after="0"/>
              <w:rPr>
                <w:ins w:id="92" w:author="Huawei" w:date="2019-08-16T14:38:00Z"/>
                <w:rFonts w:ascii="Arial" w:hAnsi="Arial" w:cs="Arial"/>
                <w:i/>
                <w:sz w:val="18"/>
                <w:szCs w:val="18"/>
                <w:lang w:eastAsia="ja-JP"/>
              </w:rPr>
            </w:pPr>
          </w:p>
        </w:tc>
        <w:tc>
          <w:tcPr>
            <w:tcW w:w="1417" w:type="dxa"/>
          </w:tcPr>
          <w:p w14:paraId="5577EC31" w14:textId="5AE24C2F" w:rsidR="00E421B8" w:rsidRPr="00A423D1" w:rsidRDefault="00E421B8" w:rsidP="00E421B8">
            <w:pPr>
              <w:keepNext/>
              <w:keepLines/>
              <w:spacing w:after="0"/>
              <w:rPr>
                <w:ins w:id="93" w:author="Huawei" w:date="2019-08-16T14:38:00Z"/>
                <w:rFonts w:ascii="Arial" w:hAnsi="Arial" w:cs="Arial"/>
                <w:sz w:val="18"/>
                <w:szCs w:val="18"/>
                <w:lang w:eastAsia="ja-JP"/>
              </w:rPr>
            </w:pPr>
            <w:ins w:id="94" w:author="Huawei" w:date="2019-08-16T14:38:00Z">
              <w:r>
                <w:rPr>
                  <w:rFonts w:ascii="Arial" w:hAnsi="Arial" w:cs="Arial"/>
                  <w:sz w:val="18"/>
                  <w:szCs w:val="18"/>
                  <w:lang w:eastAsia="ja-JP"/>
                </w:rPr>
                <w:t>9.3.1.x</w:t>
              </w:r>
            </w:ins>
          </w:p>
        </w:tc>
        <w:tc>
          <w:tcPr>
            <w:tcW w:w="1843" w:type="dxa"/>
          </w:tcPr>
          <w:p w14:paraId="74ACE459" w14:textId="369193F2" w:rsidR="00E421B8" w:rsidRPr="00A423D1" w:rsidRDefault="00E421B8" w:rsidP="00E421B8">
            <w:pPr>
              <w:keepNext/>
              <w:keepLines/>
              <w:spacing w:after="0"/>
              <w:rPr>
                <w:ins w:id="95" w:author="Huawei" w:date="2019-08-16T14:38:00Z"/>
                <w:rFonts w:ascii="Arial" w:hAnsi="Arial" w:cs="Arial"/>
                <w:sz w:val="18"/>
                <w:szCs w:val="18"/>
                <w:lang w:eastAsia="ja-JP"/>
              </w:rPr>
            </w:pPr>
            <w:ins w:id="96" w:author="Huawei" w:date="2019-08-16T14:38:00Z">
              <w:r w:rsidRPr="00A423D1">
                <w:rPr>
                  <w:rFonts w:ascii="Arial" w:hAnsi="Arial" w:cs="Arial"/>
                  <w:sz w:val="18"/>
                  <w:szCs w:val="18"/>
                  <w:lang w:eastAsia="ja-JP"/>
                </w:rPr>
                <w:t xml:space="preserve">Supported </w:t>
              </w:r>
              <w:r>
                <w:rPr>
                  <w:rFonts w:ascii="Arial" w:hAnsi="Arial" w:cs="Arial"/>
                  <w:sz w:val="18"/>
                  <w:szCs w:val="18"/>
                  <w:lang w:eastAsia="ja-JP"/>
                </w:rPr>
                <w:t>NPNs</w:t>
              </w:r>
              <w:r w:rsidRPr="00A423D1">
                <w:rPr>
                  <w:rFonts w:ascii="Arial" w:hAnsi="Arial" w:cs="Arial"/>
                  <w:sz w:val="18"/>
                  <w:szCs w:val="18"/>
                  <w:lang w:eastAsia="ja-JP"/>
                </w:rPr>
                <w:t xml:space="preserve"> per </w:t>
              </w:r>
              <w:r>
                <w:rPr>
                  <w:rFonts w:ascii="Arial" w:hAnsi="Arial" w:cs="Arial"/>
                  <w:sz w:val="18"/>
                  <w:szCs w:val="18"/>
                  <w:lang w:eastAsia="ja-JP"/>
                </w:rPr>
                <w:t>PLMN</w:t>
              </w:r>
              <w:r w:rsidRPr="00A423D1">
                <w:rPr>
                  <w:rFonts w:ascii="Arial" w:hAnsi="Arial" w:cs="Arial"/>
                  <w:sz w:val="18"/>
                  <w:szCs w:val="18"/>
                  <w:lang w:eastAsia="ja-JP"/>
                </w:rPr>
                <w:t>.</w:t>
              </w:r>
            </w:ins>
          </w:p>
        </w:tc>
        <w:tc>
          <w:tcPr>
            <w:tcW w:w="878" w:type="dxa"/>
          </w:tcPr>
          <w:p w14:paraId="27C10E4A" w14:textId="09E581D6" w:rsidR="00E421B8" w:rsidRPr="00A423D1" w:rsidRDefault="00E421B8" w:rsidP="00E421B8">
            <w:pPr>
              <w:pStyle w:val="TAC"/>
              <w:rPr>
                <w:ins w:id="97" w:author="Huawei" w:date="2019-08-16T14:38:00Z"/>
                <w:rFonts w:cs="Arial"/>
                <w:szCs w:val="18"/>
                <w:lang w:eastAsia="ja-JP"/>
              </w:rPr>
            </w:pPr>
            <w:ins w:id="98" w:author="Huawei" w:date="2019-08-16T14:38:00Z">
              <w:r w:rsidRPr="00A423D1">
                <w:rPr>
                  <w:rFonts w:cs="Arial"/>
                  <w:szCs w:val="18"/>
                  <w:lang w:eastAsia="ja-JP"/>
                </w:rPr>
                <w:t>-</w:t>
              </w:r>
            </w:ins>
          </w:p>
        </w:tc>
        <w:tc>
          <w:tcPr>
            <w:tcW w:w="1274" w:type="dxa"/>
          </w:tcPr>
          <w:p w14:paraId="344DEC59" w14:textId="77777777" w:rsidR="00E421B8" w:rsidRPr="00A423D1" w:rsidRDefault="00E421B8" w:rsidP="00E421B8">
            <w:pPr>
              <w:pStyle w:val="TAC"/>
              <w:rPr>
                <w:ins w:id="99" w:author="Huawei" w:date="2019-08-16T14:38:00Z"/>
                <w:rFonts w:cs="Arial"/>
                <w:szCs w:val="18"/>
                <w:lang w:eastAsia="ja-JP"/>
              </w:rPr>
            </w:pPr>
          </w:p>
        </w:tc>
      </w:tr>
      <w:tr w:rsidR="00E421B8" w:rsidRPr="00A423D1" w14:paraId="3D55240D" w14:textId="77777777" w:rsidTr="00E4665A">
        <w:tc>
          <w:tcPr>
            <w:tcW w:w="2379" w:type="dxa"/>
          </w:tcPr>
          <w:p w14:paraId="20C9B3E9" w14:textId="77777777" w:rsidR="00E421B8" w:rsidRPr="00A423D1" w:rsidRDefault="00E421B8" w:rsidP="00E421B8">
            <w:pPr>
              <w:keepNext/>
              <w:keepLines/>
              <w:spacing w:after="0"/>
              <w:rPr>
                <w:rFonts w:ascii="Arial" w:hAnsi="Arial" w:cs="Arial"/>
                <w:sz w:val="18"/>
                <w:szCs w:val="18"/>
                <w:lang w:eastAsia="ja-JP"/>
              </w:rPr>
            </w:pPr>
            <w:r w:rsidRPr="00A423D1">
              <w:rPr>
                <w:rFonts w:ascii="Arial" w:eastAsia="MS Mincho" w:hAnsi="Arial" w:cs="Arial"/>
                <w:sz w:val="18"/>
                <w:szCs w:val="18"/>
                <w:lang w:eastAsia="ja-JP"/>
              </w:rPr>
              <w:t xml:space="preserve">CHOICE </w:t>
            </w:r>
            <w:r w:rsidRPr="00A423D1">
              <w:rPr>
                <w:rFonts w:ascii="Arial" w:hAnsi="Arial" w:cs="Arial"/>
                <w:i/>
                <w:iCs/>
                <w:sz w:val="18"/>
                <w:szCs w:val="18"/>
              </w:rPr>
              <w:t xml:space="preserve">NR-Mode-Info </w:t>
            </w:r>
          </w:p>
        </w:tc>
        <w:tc>
          <w:tcPr>
            <w:tcW w:w="1289" w:type="dxa"/>
          </w:tcPr>
          <w:p w14:paraId="7507B334" w14:textId="77777777" w:rsidR="00E421B8" w:rsidRPr="00A423D1" w:rsidRDefault="00E421B8" w:rsidP="00E421B8">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Pr>
          <w:p w14:paraId="4372CF9F" w14:textId="77777777" w:rsidR="00E421B8" w:rsidRPr="00A423D1" w:rsidRDefault="00E421B8" w:rsidP="00E421B8">
            <w:pPr>
              <w:keepNext/>
              <w:keepLines/>
              <w:spacing w:after="0"/>
              <w:rPr>
                <w:rFonts w:ascii="Arial" w:hAnsi="Arial" w:cs="Arial"/>
                <w:i/>
                <w:sz w:val="18"/>
                <w:szCs w:val="18"/>
                <w:lang w:eastAsia="ja-JP"/>
              </w:rPr>
            </w:pPr>
          </w:p>
        </w:tc>
        <w:tc>
          <w:tcPr>
            <w:tcW w:w="1417" w:type="dxa"/>
          </w:tcPr>
          <w:p w14:paraId="2693D8CF" w14:textId="77777777" w:rsidR="00E421B8" w:rsidRPr="00A423D1" w:rsidRDefault="00E421B8" w:rsidP="00E421B8">
            <w:pPr>
              <w:keepNext/>
              <w:keepLines/>
              <w:spacing w:after="0"/>
              <w:rPr>
                <w:rFonts w:ascii="Arial" w:hAnsi="Arial" w:cs="Arial"/>
                <w:sz w:val="18"/>
                <w:szCs w:val="18"/>
                <w:lang w:eastAsia="ja-JP"/>
              </w:rPr>
            </w:pPr>
          </w:p>
        </w:tc>
        <w:tc>
          <w:tcPr>
            <w:tcW w:w="1843" w:type="dxa"/>
          </w:tcPr>
          <w:p w14:paraId="10F15312" w14:textId="77777777" w:rsidR="00E421B8" w:rsidRPr="00A423D1" w:rsidRDefault="00E421B8" w:rsidP="00E421B8">
            <w:pPr>
              <w:keepNext/>
              <w:keepLines/>
              <w:spacing w:after="0"/>
              <w:rPr>
                <w:rFonts w:ascii="Arial" w:hAnsi="Arial" w:cs="Arial"/>
                <w:sz w:val="18"/>
                <w:szCs w:val="18"/>
                <w:lang w:eastAsia="ja-JP"/>
              </w:rPr>
            </w:pPr>
          </w:p>
        </w:tc>
        <w:tc>
          <w:tcPr>
            <w:tcW w:w="878" w:type="dxa"/>
          </w:tcPr>
          <w:p w14:paraId="150C9329"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Pr>
          <w:p w14:paraId="1E765986" w14:textId="77777777" w:rsidR="00E421B8" w:rsidRPr="00A423D1" w:rsidRDefault="00E421B8" w:rsidP="00E421B8">
            <w:pPr>
              <w:pStyle w:val="TAC"/>
              <w:rPr>
                <w:rFonts w:cs="Arial"/>
                <w:szCs w:val="18"/>
                <w:lang w:eastAsia="ja-JP"/>
              </w:rPr>
            </w:pPr>
          </w:p>
        </w:tc>
      </w:tr>
      <w:tr w:rsidR="00E421B8" w:rsidRPr="00A423D1" w14:paraId="0D766FFC" w14:textId="77777777" w:rsidTr="00E4665A">
        <w:tc>
          <w:tcPr>
            <w:tcW w:w="2379" w:type="dxa"/>
          </w:tcPr>
          <w:p w14:paraId="0654CD4F" w14:textId="77777777" w:rsidR="00E421B8" w:rsidRPr="00A423D1" w:rsidRDefault="00E421B8" w:rsidP="00E421B8">
            <w:pPr>
              <w:keepNext/>
              <w:keepLines/>
              <w:spacing w:after="0"/>
              <w:ind w:leftChars="100" w:left="200"/>
              <w:rPr>
                <w:rFonts w:ascii="Arial" w:eastAsia="MS Mincho" w:hAnsi="Arial" w:cs="Arial"/>
                <w:sz w:val="18"/>
                <w:szCs w:val="18"/>
                <w:lang w:eastAsia="ja-JP"/>
              </w:rPr>
            </w:pPr>
            <w:r w:rsidRPr="00A423D1">
              <w:rPr>
                <w:rFonts w:ascii="Arial" w:hAnsi="Arial" w:cs="Arial"/>
                <w:i/>
                <w:iCs/>
                <w:sz w:val="18"/>
                <w:szCs w:val="18"/>
                <w:lang w:eastAsia="ja-JP"/>
              </w:rPr>
              <w:t>&gt;FDD</w:t>
            </w:r>
          </w:p>
        </w:tc>
        <w:tc>
          <w:tcPr>
            <w:tcW w:w="1289" w:type="dxa"/>
          </w:tcPr>
          <w:p w14:paraId="7E550738" w14:textId="77777777" w:rsidR="00E421B8" w:rsidRPr="00A423D1" w:rsidRDefault="00E421B8" w:rsidP="00E421B8">
            <w:pPr>
              <w:keepNext/>
              <w:keepLines/>
              <w:spacing w:after="0"/>
              <w:rPr>
                <w:rFonts w:ascii="Arial" w:hAnsi="Arial" w:cs="Arial"/>
                <w:sz w:val="18"/>
                <w:szCs w:val="18"/>
                <w:lang w:eastAsia="ja-JP"/>
              </w:rPr>
            </w:pPr>
          </w:p>
        </w:tc>
        <w:tc>
          <w:tcPr>
            <w:tcW w:w="1405" w:type="dxa"/>
          </w:tcPr>
          <w:p w14:paraId="1F02E00A" w14:textId="77777777" w:rsidR="00E421B8" w:rsidRPr="00A423D1" w:rsidRDefault="00E421B8" w:rsidP="00E421B8">
            <w:pPr>
              <w:keepNext/>
              <w:keepLines/>
              <w:spacing w:after="0"/>
              <w:rPr>
                <w:rFonts w:ascii="Arial" w:hAnsi="Arial" w:cs="Arial"/>
                <w:i/>
                <w:sz w:val="18"/>
                <w:szCs w:val="18"/>
                <w:lang w:eastAsia="ja-JP"/>
              </w:rPr>
            </w:pPr>
          </w:p>
        </w:tc>
        <w:tc>
          <w:tcPr>
            <w:tcW w:w="1417" w:type="dxa"/>
          </w:tcPr>
          <w:p w14:paraId="4C599A4D" w14:textId="77777777" w:rsidR="00E421B8" w:rsidRPr="00A423D1" w:rsidRDefault="00E421B8" w:rsidP="00E421B8">
            <w:pPr>
              <w:keepNext/>
              <w:keepLines/>
              <w:spacing w:after="0"/>
              <w:rPr>
                <w:rFonts w:ascii="Arial" w:hAnsi="Arial" w:cs="Arial"/>
                <w:sz w:val="18"/>
                <w:szCs w:val="18"/>
                <w:lang w:eastAsia="ja-JP"/>
              </w:rPr>
            </w:pPr>
          </w:p>
        </w:tc>
        <w:tc>
          <w:tcPr>
            <w:tcW w:w="1843" w:type="dxa"/>
          </w:tcPr>
          <w:p w14:paraId="24815E6E" w14:textId="77777777" w:rsidR="00E421B8" w:rsidRPr="00A423D1" w:rsidRDefault="00E421B8" w:rsidP="00E421B8">
            <w:pPr>
              <w:keepNext/>
              <w:keepLines/>
              <w:spacing w:after="0"/>
              <w:rPr>
                <w:rFonts w:ascii="Arial" w:hAnsi="Arial" w:cs="Arial"/>
                <w:sz w:val="18"/>
                <w:szCs w:val="18"/>
                <w:lang w:eastAsia="ja-JP"/>
              </w:rPr>
            </w:pPr>
          </w:p>
        </w:tc>
        <w:tc>
          <w:tcPr>
            <w:tcW w:w="878" w:type="dxa"/>
          </w:tcPr>
          <w:p w14:paraId="12106F5D"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Pr>
          <w:p w14:paraId="1B8D0E9D" w14:textId="77777777" w:rsidR="00E421B8" w:rsidRPr="00A423D1" w:rsidRDefault="00E421B8" w:rsidP="00E421B8">
            <w:pPr>
              <w:pStyle w:val="TAC"/>
              <w:rPr>
                <w:rFonts w:cs="Arial"/>
                <w:szCs w:val="18"/>
                <w:lang w:eastAsia="ja-JP"/>
              </w:rPr>
            </w:pPr>
          </w:p>
        </w:tc>
      </w:tr>
      <w:tr w:rsidR="00E421B8" w:rsidRPr="00A423D1" w14:paraId="0FA801D9" w14:textId="77777777" w:rsidTr="00E4665A">
        <w:tc>
          <w:tcPr>
            <w:tcW w:w="2379" w:type="dxa"/>
          </w:tcPr>
          <w:p w14:paraId="13B2CCF3" w14:textId="77777777" w:rsidR="00E421B8" w:rsidRPr="00A423D1" w:rsidRDefault="00E421B8" w:rsidP="00E421B8">
            <w:pPr>
              <w:keepNext/>
              <w:keepLines/>
              <w:spacing w:after="0"/>
              <w:ind w:leftChars="200" w:left="400"/>
              <w:rPr>
                <w:rFonts w:ascii="Arial" w:hAnsi="Arial" w:cs="Arial"/>
                <w:i/>
                <w:iCs/>
                <w:sz w:val="18"/>
                <w:szCs w:val="18"/>
                <w:lang w:eastAsia="ja-JP"/>
              </w:rPr>
            </w:pPr>
            <w:r w:rsidRPr="00A423D1">
              <w:rPr>
                <w:rFonts w:ascii="Arial" w:hAnsi="Arial" w:cs="Arial"/>
                <w:b/>
                <w:sz w:val="18"/>
                <w:szCs w:val="18"/>
              </w:rPr>
              <w:t>&gt;&gt;FDD Info</w:t>
            </w:r>
          </w:p>
        </w:tc>
        <w:tc>
          <w:tcPr>
            <w:tcW w:w="1289" w:type="dxa"/>
          </w:tcPr>
          <w:p w14:paraId="4D6D34CF" w14:textId="77777777" w:rsidR="00E421B8" w:rsidRPr="00A423D1" w:rsidRDefault="00E421B8" w:rsidP="00E421B8">
            <w:pPr>
              <w:keepNext/>
              <w:keepLines/>
              <w:spacing w:after="0"/>
              <w:rPr>
                <w:rFonts w:ascii="Arial" w:hAnsi="Arial" w:cs="Arial"/>
                <w:sz w:val="18"/>
                <w:szCs w:val="18"/>
                <w:lang w:eastAsia="ja-JP"/>
              </w:rPr>
            </w:pPr>
          </w:p>
        </w:tc>
        <w:tc>
          <w:tcPr>
            <w:tcW w:w="1405" w:type="dxa"/>
          </w:tcPr>
          <w:p w14:paraId="718FBB51" w14:textId="77777777" w:rsidR="00E421B8" w:rsidRPr="00A423D1" w:rsidRDefault="00E421B8" w:rsidP="00E421B8">
            <w:pPr>
              <w:keepNext/>
              <w:keepLines/>
              <w:spacing w:after="0"/>
              <w:rPr>
                <w:rFonts w:ascii="Arial" w:hAnsi="Arial" w:cs="Arial"/>
                <w:i/>
                <w:sz w:val="18"/>
                <w:szCs w:val="18"/>
                <w:lang w:eastAsia="ja-JP"/>
              </w:rPr>
            </w:pPr>
            <w:r w:rsidRPr="00A423D1">
              <w:rPr>
                <w:rFonts w:ascii="Arial" w:hAnsi="Arial" w:cs="Arial"/>
                <w:i/>
                <w:sz w:val="18"/>
                <w:szCs w:val="18"/>
                <w:lang w:eastAsia="ja-JP"/>
              </w:rPr>
              <w:t>1</w:t>
            </w:r>
          </w:p>
        </w:tc>
        <w:tc>
          <w:tcPr>
            <w:tcW w:w="1417" w:type="dxa"/>
          </w:tcPr>
          <w:p w14:paraId="321215A0" w14:textId="77777777" w:rsidR="00E421B8" w:rsidRPr="00A423D1" w:rsidRDefault="00E421B8" w:rsidP="00E421B8">
            <w:pPr>
              <w:keepNext/>
              <w:keepLines/>
              <w:spacing w:after="0"/>
              <w:rPr>
                <w:rFonts w:ascii="Arial" w:hAnsi="Arial" w:cs="Arial"/>
                <w:sz w:val="18"/>
                <w:szCs w:val="18"/>
                <w:lang w:eastAsia="ja-JP"/>
              </w:rPr>
            </w:pPr>
          </w:p>
        </w:tc>
        <w:tc>
          <w:tcPr>
            <w:tcW w:w="1843" w:type="dxa"/>
          </w:tcPr>
          <w:p w14:paraId="7AD4770F" w14:textId="77777777" w:rsidR="00E421B8" w:rsidRPr="00A423D1" w:rsidRDefault="00E421B8" w:rsidP="00E421B8">
            <w:pPr>
              <w:keepNext/>
              <w:keepLines/>
              <w:spacing w:after="0"/>
              <w:rPr>
                <w:rFonts w:ascii="Arial" w:hAnsi="Arial" w:cs="Arial"/>
                <w:sz w:val="18"/>
                <w:szCs w:val="18"/>
                <w:lang w:eastAsia="ja-JP"/>
              </w:rPr>
            </w:pPr>
          </w:p>
        </w:tc>
        <w:tc>
          <w:tcPr>
            <w:tcW w:w="878" w:type="dxa"/>
          </w:tcPr>
          <w:p w14:paraId="43E875C8"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Pr>
          <w:p w14:paraId="47FB52E5" w14:textId="77777777" w:rsidR="00E421B8" w:rsidRPr="00A423D1" w:rsidRDefault="00E421B8" w:rsidP="00E421B8">
            <w:pPr>
              <w:pStyle w:val="TAC"/>
              <w:rPr>
                <w:rFonts w:cs="Arial"/>
                <w:szCs w:val="18"/>
                <w:lang w:eastAsia="ja-JP"/>
              </w:rPr>
            </w:pPr>
          </w:p>
        </w:tc>
      </w:tr>
      <w:tr w:rsidR="00E421B8" w:rsidRPr="00A423D1" w14:paraId="15C74EE1" w14:textId="77777777" w:rsidTr="00E4665A">
        <w:tc>
          <w:tcPr>
            <w:tcW w:w="2379" w:type="dxa"/>
            <w:tcBorders>
              <w:top w:val="single" w:sz="4" w:space="0" w:color="auto"/>
              <w:left w:val="single" w:sz="4" w:space="0" w:color="auto"/>
              <w:bottom w:val="single" w:sz="4" w:space="0" w:color="auto"/>
              <w:right w:val="single" w:sz="4" w:space="0" w:color="auto"/>
            </w:tcBorders>
          </w:tcPr>
          <w:p w14:paraId="3B5B8F77" w14:textId="77777777" w:rsidR="00E421B8" w:rsidRPr="00A423D1" w:rsidRDefault="00E421B8" w:rsidP="00E421B8">
            <w:pPr>
              <w:keepNext/>
              <w:keepLines/>
              <w:spacing w:after="0"/>
              <w:ind w:leftChars="300" w:left="600"/>
              <w:rPr>
                <w:rFonts w:ascii="Arial" w:hAnsi="Arial" w:cs="Arial"/>
                <w:sz w:val="18"/>
                <w:szCs w:val="18"/>
              </w:rPr>
            </w:pPr>
            <w:r w:rsidRPr="00A423D1">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429B9375" w14:textId="77777777" w:rsidR="00E421B8" w:rsidRPr="00A423D1" w:rsidRDefault="00E421B8" w:rsidP="00E421B8">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574D76D" w14:textId="77777777" w:rsidR="00E421B8" w:rsidRPr="00A423D1" w:rsidRDefault="00E421B8" w:rsidP="00E421B8">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796E54" w14:textId="77777777" w:rsidR="00E421B8" w:rsidRPr="00A423D1" w:rsidRDefault="00E421B8" w:rsidP="00E421B8">
            <w:pPr>
              <w:spacing w:after="0"/>
              <w:rPr>
                <w:rFonts w:ascii="Arial" w:hAnsi="Arial" w:cs="Arial"/>
                <w:sz w:val="18"/>
                <w:szCs w:val="18"/>
                <w:lang w:eastAsia="ja-JP"/>
              </w:rPr>
            </w:pPr>
            <w:r w:rsidRPr="00A423D1">
              <w:rPr>
                <w:rFonts w:ascii="Arial" w:hAnsi="Arial" w:cs="Arial"/>
                <w:sz w:val="18"/>
                <w:szCs w:val="18"/>
                <w:lang w:eastAsia="ja-JP"/>
              </w:rPr>
              <w:t>NR Frequency Info</w:t>
            </w:r>
          </w:p>
          <w:p w14:paraId="238A5E6A" w14:textId="77777777" w:rsidR="00E421B8" w:rsidRPr="00A423D1" w:rsidRDefault="00E421B8" w:rsidP="00E421B8">
            <w:pPr>
              <w:keepNext/>
              <w:keepLines/>
              <w:spacing w:after="0"/>
              <w:rPr>
                <w:rFonts w:ascii="Arial" w:hAnsi="Arial" w:cs="Arial"/>
                <w:sz w:val="18"/>
                <w:szCs w:val="18"/>
                <w:lang w:eastAsia="ja-JP"/>
              </w:rPr>
            </w:pPr>
            <w:r w:rsidRPr="00A423D1">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0E54D071" w14:textId="77777777" w:rsidR="00E421B8" w:rsidRPr="00A423D1" w:rsidRDefault="00E421B8" w:rsidP="00E421B8">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6CD40E9"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401DE2" w14:textId="77777777" w:rsidR="00E421B8" w:rsidRPr="00A423D1" w:rsidRDefault="00E421B8" w:rsidP="00E421B8">
            <w:pPr>
              <w:pStyle w:val="TAC"/>
              <w:rPr>
                <w:rFonts w:cs="Arial"/>
                <w:szCs w:val="18"/>
                <w:lang w:eastAsia="ja-JP"/>
              </w:rPr>
            </w:pPr>
          </w:p>
        </w:tc>
      </w:tr>
      <w:tr w:rsidR="00E421B8" w:rsidRPr="00A423D1" w14:paraId="6D229893" w14:textId="77777777" w:rsidTr="00E4665A">
        <w:tc>
          <w:tcPr>
            <w:tcW w:w="2379" w:type="dxa"/>
            <w:tcBorders>
              <w:top w:val="single" w:sz="4" w:space="0" w:color="auto"/>
              <w:left w:val="single" w:sz="4" w:space="0" w:color="auto"/>
              <w:bottom w:val="single" w:sz="4" w:space="0" w:color="auto"/>
              <w:right w:val="single" w:sz="4" w:space="0" w:color="auto"/>
            </w:tcBorders>
          </w:tcPr>
          <w:p w14:paraId="1A29D73F" w14:textId="77777777" w:rsidR="00E421B8" w:rsidRPr="00A423D1" w:rsidRDefault="00E421B8" w:rsidP="00E421B8">
            <w:pPr>
              <w:keepNext/>
              <w:keepLines/>
              <w:spacing w:after="0"/>
              <w:ind w:leftChars="300" w:left="600"/>
              <w:rPr>
                <w:rFonts w:ascii="Arial" w:hAnsi="Arial" w:cs="Arial"/>
                <w:sz w:val="18"/>
                <w:szCs w:val="18"/>
              </w:rPr>
            </w:pPr>
            <w:r w:rsidRPr="00A423D1">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523346A1" w14:textId="77777777" w:rsidR="00E421B8" w:rsidRPr="00A423D1" w:rsidRDefault="00E421B8" w:rsidP="00E421B8">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42977EA" w14:textId="77777777" w:rsidR="00E421B8" w:rsidRPr="00A423D1" w:rsidRDefault="00E421B8" w:rsidP="00E421B8">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EA154A" w14:textId="77777777" w:rsidR="00E421B8" w:rsidRPr="00A423D1" w:rsidRDefault="00E421B8" w:rsidP="00E421B8">
            <w:pPr>
              <w:spacing w:after="0"/>
              <w:rPr>
                <w:rFonts w:ascii="Arial" w:hAnsi="Arial" w:cs="Arial"/>
                <w:sz w:val="18"/>
                <w:szCs w:val="18"/>
                <w:lang w:eastAsia="ja-JP"/>
              </w:rPr>
            </w:pPr>
            <w:r w:rsidRPr="00A423D1">
              <w:rPr>
                <w:rFonts w:ascii="Arial" w:hAnsi="Arial" w:cs="Arial"/>
                <w:sz w:val="18"/>
                <w:szCs w:val="18"/>
                <w:lang w:eastAsia="ja-JP"/>
              </w:rPr>
              <w:t>NR Frequency Info</w:t>
            </w:r>
          </w:p>
          <w:p w14:paraId="503F8416" w14:textId="77777777" w:rsidR="00E421B8" w:rsidRPr="00A423D1" w:rsidRDefault="00E421B8" w:rsidP="00E421B8">
            <w:pPr>
              <w:keepNext/>
              <w:keepLines/>
              <w:spacing w:after="0"/>
              <w:rPr>
                <w:rFonts w:ascii="Arial" w:hAnsi="Arial" w:cs="Arial"/>
                <w:sz w:val="18"/>
                <w:szCs w:val="18"/>
                <w:lang w:eastAsia="ja-JP"/>
              </w:rPr>
            </w:pPr>
            <w:r w:rsidRPr="00A423D1">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2FBB0F6B" w14:textId="77777777" w:rsidR="00E421B8" w:rsidRPr="00A423D1" w:rsidRDefault="00E421B8" w:rsidP="00E421B8">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64B4407"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07D9750" w14:textId="77777777" w:rsidR="00E421B8" w:rsidRPr="00A423D1" w:rsidRDefault="00E421B8" w:rsidP="00E421B8">
            <w:pPr>
              <w:pStyle w:val="TAC"/>
              <w:rPr>
                <w:rFonts w:cs="Arial"/>
                <w:szCs w:val="18"/>
                <w:lang w:eastAsia="ja-JP"/>
              </w:rPr>
            </w:pPr>
          </w:p>
        </w:tc>
      </w:tr>
      <w:tr w:rsidR="00E421B8" w:rsidRPr="00A423D1" w14:paraId="62177366" w14:textId="77777777" w:rsidTr="00E4665A">
        <w:tc>
          <w:tcPr>
            <w:tcW w:w="2379" w:type="dxa"/>
            <w:tcBorders>
              <w:top w:val="single" w:sz="4" w:space="0" w:color="auto"/>
              <w:left w:val="single" w:sz="4" w:space="0" w:color="auto"/>
              <w:bottom w:val="single" w:sz="4" w:space="0" w:color="auto"/>
              <w:right w:val="single" w:sz="4" w:space="0" w:color="auto"/>
            </w:tcBorders>
          </w:tcPr>
          <w:p w14:paraId="6344284D" w14:textId="77777777" w:rsidR="00E421B8" w:rsidRPr="00A423D1" w:rsidRDefault="00E421B8" w:rsidP="00E421B8">
            <w:pPr>
              <w:keepNext/>
              <w:keepLines/>
              <w:spacing w:after="0"/>
              <w:ind w:leftChars="300" w:left="600"/>
              <w:rPr>
                <w:rFonts w:ascii="Arial" w:hAnsi="Arial" w:cs="Arial"/>
                <w:sz w:val="18"/>
                <w:szCs w:val="18"/>
              </w:rPr>
            </w:pPr>
            <w:r w:rsidRPr="00A423D1">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48CB02BD" w14:textId="77777777" w:rsidR="00E421B8" w:rsidRPr="00A423D1" w:rsidRDefault="00E421B8" w:rsidP="00E421B8">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F34F4A9" w14:textId="77777777" w:rsidR="00E421B8" w:rsidRPr="00A423D1" w:rsidRDefault="00E421B8" w:rsidP="00E421B8">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D9AD5BB" w14:textId="77777777" w:rsidR="00E421B8" w:rsidRPr="00A423D1" w:rsidRDefault="00E421B8" w:rsidP="00E421B8">
            <w:pPr>
              <w:spacing w:after="0"/>
              <w:rPr>
                <w:rFonts w:ascii="Arial" w:hAnsi="Arial" w:cs="Arial"/>
                <w:sz w:val="18"/>
                <w:szCs w:val="18"/>
                <w:lang w:eastAsia="ja-JP"/>
              </w:rPr>
            </w:pPr>
            <w:r w:rsidRPr="00A423D1">
              <w:rPr>
                <w:rFonts w:ascii="Arial" w:hAnsi="Arial" w:cs="Arial"/>
                <w:sz w:val="18"/>
                <w:szCs w:val="18"/>
                <w:lang w:eastAsia="ja-JP"/>
              </w:rPr>
              <w:t>Transmission Bandwidth</w:t>
            </w:r>
          </w:p>
          <w:p w14:paraId="580634B5" w14:textId="77777777" w:rsidR="00E421B8" w:rsidRPr="00A423D1" w:rsidRDefault="00E421B8" w:rsidP="00E421B8">
            <w:pPr>
              <w:keepNext/>
              <w:keepLines/>
              <w:spacing w:after="0"/>
              <w:rPr>
                <w:rFonts w:ascii="Arial" w:hAnsi="Arial" w:cs="Arial"/>
                <w:sz w:val="18"/>
                <w:szCs w:val="18"/>
                <w:lang w:eastAsia="ja-JP"/>
              </w:rPr>
            </w:pPr>
            <w:r w:rsidRPr="00A423D1">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120F26D" w14:textId="77777777" w:rsidR="00E421B8" w:rsidRPr="00A423D1" w:rsidRDefault="00E421B8" w:rsidP="00E421B8">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800FDF0"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1ABED4" w14:textId="77777777" w:rsidR="00E421B8" w:rsidRPr="00A423D1" w:rsidRDefault="00E421B8" w:rsidP="00E421B8">
            <w:pPr>
              <w:pStyle w:val="TAC"/>
              <w:rPr>
                <w:rFonts w:cs="Arial"/>
                <w:szCs w:val="18"/>
                <w:lang w:eastAsia="ja-JP"/>
              </w:rPr>
            </w:pPr>
          </w:p>
        </w:tc>
      </w:tr>
      <w:tr w:rsidR="00E421B8" w:rsidRPr="00A423D1" w14:paraId="2789B1D7" w14:textId="77777777" w:rsidTr="00E4665A">
        <w:tc>
          <w:tcPr>
            <w:tcW w:w="2379" w:type="dxa"/>
            <w:tcBorders>
              <w:top w:val="single" w:sz="4" w:space="0" w:color="auto"/>
              <w:left w:val="single" w:sz="4" w:space="0" w:color="auto"/>
              <w:bottom w:val="single" w:sz="4" w:space="0" w:color="auto"/>
              <w:right w:val="single" w:sz="4" w:space="0" w:color="auto"/>
            </w:tcBorders>
          </w:tcPr>
          <w:p w14:paraId="38B30C96" w14:textId="77777777" w:rsidR="00E421B8" w:rsidRPr="00A423D1" w:rsidRDefault="00E421B8" w:rsidP="00E421B8">
            <w:pPr>
              <w:keepNext/>
              <w:keepLines/>
              <w:spacing w:after="0"/>
              <w:ind w:leftChars="300" w:left="600"/>
              <w:rPr>
                <w:rFonts w:ascii="Arial" w:hAnsi="Arial" w:cs="Arial"/>
                <w:sz w:val="18"/>
                <w:szCs w:val="18"/>
              </w:rPr>
            </w:pPr>
            <w:r w:rsidRPr="00A423D1">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47F6ABFC" w14:textId="77777777" w:rsidR="00E421B8" w:rsidRPr="00A423D1" w:rsidRDefault="00E421B8" w:rsidP="00E421B8">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D30C60D" w14:textId="77777777" w:rsidR="00E421B8" w:rsidRPr="00A423D1" w:rsidRDefault="00E421B8" w:rsidP="00E421B8">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32AC2F4" w14:textId="77777777" w:rsidR="00E421B8" w:rsidRPr="00A423D1" w:rsidRDefault="00E421B8" w:rsidP="00E421B8">
            <w:pPr>
              <w:spacing w:after="0"/>
              <w:rPr>
                <w:rFonts w:ascii="Arial" w:hAnsi="Arial" w:cs="Arial"/>
                <w:sz w:val="18"/>
                <w:szCs w:val="18"/>
                <w:lang w:eastAsia="ja-JP"/>
              </w:rPr>
            </w:pPr>
            <w:r w:rsidRPr="00A423D1">
              <w:rPr>
                <w:rFonts w:ascii="Arial" w:hAnsi="Arial" w:cs="Arial"/>
                <w:sz w:val="18"/>
                <w:szCs w:val="18"/>
                <w:lang w:eastAsia="ja-JP"/>
              </w:rPr>
              <w:t>Transmission Bandwidth</w:t>
            </w:r>
          </w:p>
          <w:p w14:paraId="0A85E981" w14:textId="77777777" w:rsidR="00E421B8" w:rsidRPr="00A423D1" w:rsidRDefault="00E421B8" w:rsidP="00E421B8">
            <w:pPr>
              <w:keepNext/>
              <w:keepLines/>
              <w:spacing w:after="0"/>
              <w:rPr>
                <w:rFonts w:ascii="Arial" w:hAnsi="Arial" w:cs="Arial"/>
                <w:sz w:val="18"/>
                <w:szCs w:val="18"/>
                <w:lang w:eastAsia="ja-JP"/>
              </w:rPr>
            </w:pPr>
            <w:r w:rsidRPr="00A423D1">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4E5BABB1" w14:textId="77777777" w:rsidR="00E421B8" w:rsidRPr="00A423D1" w:rsidRDefault="00E421B8" w:rsidP="00E421B8">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DD67720"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A4C797" w14:textId="77777777" w:rsidR="00E421B8" w:rsidRPr="00A423D1" w:rsidRDefault="00E421B8" w:rsidP="00E421B8">
            <w:pPr>
              <w:pStyle w:val="TAC"/>
              <w:rPr>
                <w:rFonts w:cs="Arial"/>
                <w:szCs w:val="18"/>
                <w:lang w:eastAsia="ja-JP"/>
              </w:rPr>
            </w:pPr>
          </w:p>
        </w:tc>
      </w:tr>
      <w:tr w:rsidR="00E421B8" w:rsidRPr="00A423D1" w14:paraId="21D74051" w14:textId="77777777" w:rsidTr="00E4665A">
        <w:tc>
          <w:tcPr>
            <w:tcW w:w="2379" w:type="dxa"/>
          </w:tcPr>
          <w:p w14:paraId="6878519B" w14:textId="77777777" w:rsidR="00E421B8" w:rsidRPr="00A423D1" w:rsidRDefault="00E421B8" w:rsidP="00E421B8">
            <w:pPr>
              <w:keepNext/>
              <w:keepLines/>
              <w:spacing w:after="0"/>
              <w:ind w:leftChars="100" w:left="200"/>
              <w:rPr>
                <w:rFonts w:ascii="Arial" w:hAnsi="Arial" w:cs="Arial"/>
                <w:b/>
                <w:sz w:val="18"/>
                <w:szCs w:val="18"/>
              </w:rPr>
            </w:pPr>
            <w:r w:rsidRPr="00A423D1">
              <w:rPr>
                <w:rFonts w:ascii="Arial" w:hAnsi="Arial" w:cs="Arial"/>
                <w:i/>
                <w:iCs/>
                <w:sz w:val="18"/>
                <w:szCs w:val="18"/>
                <w:lang w:eastAsia="ja-JP"/>
              </w:rPr>
              <w:t>&gt;TDD</w:t>
            </w:r>
          </w:p>
        </w:tc>
        <w:tc>
          <w:tcPr>
            <w:tcW w:w="1289" w:type="dxa"/>
          </w:tcPr>
          <w:p w14:paraId="6ADF929B" w14:textId="77777777" w:rsidR="00E421B8" w:rsidRPr="00A423D1" w:rsidRDefault="00E421B8" w:rsidP="00E421B8">
            <w:pPr>
              <w:keepNext/>
              <w:keepLines/>
              <w:spacing w:after="0"/>
              <w:rPr>
                <w:rFonts w:ascii="Arial" w:hAnsi="Arial" w:cs="Arial"/>
                <w:sz w:val="18"/>
                <w:szCs w:val="18"/>
                <w:lang w:eastAsia="ja-JP"/>
              </w:rPr>
            </w:pPr>
          </w:p>
        </w:tc>
        <w:tc>
          <w:tcPr>
            <w:tcW w:w="1405" w:type="dxa"/>
          </w:tcPr>
          <w:p w14:paraId="1E082259" w14:textId="77777777" w:rsidR="00E421B8" w:rsidRPr="00A423D1" w:rsidRDefault="00E421B8" w:rsidP="00E421B8">
            <w:pPr>
              <w:keepNext/>
              <w:keepLines/>
              <w:spacing w:after="0"/>
              <w:rPr>
                <w:rFonts w:ascii="Arial" w:hAnsi="Arial" w:cs="Arial"/>
                <w:i/>
                <w:sz w:val="18"/>
                <w:szCs w:val="18"/>
                <w:lang w:eastAsia="ja-JP"/>
              </w:rPr>
            </w:pPr>
          </w:p>
        </w:tc>
        <w:tc>
          <w:tcPr>
            <w:tcW w:w="1417" w:type="dxa"/>
          </w:tcPr>
          <w:p w14:paraId="391A624F" w14:textId="77777777" w:rsidR="00E421B8" w:rsidRPr="00A423D1" w:rsidRDefault="00E421B8" w:rsidP="00E421B8">
            <w:pPr>
              <w:keepNext/>
              <w:keepLines/>
              <w:spacing w:after="0"/>
              <w:rPr>
                <w:rFonts w:ascii="Arial" w:hAnsi="Arial" w:cs="Arial"/>
                <w:sz w:val="18"/>
                <w:szCs w:val="18"/>
                <w:lang w:eastAsia="ja-JP"/>
              </w:rPr>
            </w:pPr>
          </w:p>
        </w:tc>
        <w:tc>
          <w:tcPr>
            <w:tcW w:w="1843" w:type="dxa"/>
          </w:tcPr>
          <w:p w14:paraId="443A5075" w14:textId="77777777" w:rsidR="00E421B8" w:rsidRPr="00A423D1" w:rsidRDefault="00E421B8" w:rsidP="00E421B8">
            <w:pPr>
              <w:keepNext/>
              <w:keepLines/>
              <w:spacing w:after="0"/>
              <w:rPr>
                <w:rFonts w:ascii="Arial" w:hAnsi="Arial" w:cs="Arial"/>
                <w:sz w:val="18"/>
                <w:szCs w:val="18"/>
                <w:lang w:eastAsia="ja-JP"/>
              </w:rPr>
            </w:pPr>
          </w:p>
        </w:tc>
        <w:tc>
          <w:tcPr>
            <w:tcW w:w="878" w:type="dxa"/>
          </w:tcPr>
          <w:p w14:paraId="0C2D7797"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Pr>
          <w:p w14:paraId="4751A296" w14:textId="77777777" w:rsidR="00E421B8" w:rsidRPr="00A423D1" w:rsidRDefault="00E421B8" w:rsidP="00E421B8">
            <w:pPr>
              <w:pStyle w:val="TAC"/>
              <w:rPr>
                <w:rFonts w:cs="Arial"/>
                <w:szCs w:val="18"/>
                <w:lang w:eastAsia="ja-JP"/>
              </w:rPr>
            </w:pPr>
          </w:p>
        </w:tc>
      </w:tr>
      <w:tr w:rsidR="00E421B8" w:rsidRPr="00A423D1" w14:paraId="5FA7E324" w14:textId="77777777" w:rsidTr="00E4665A">
        <w:tc>
          <w:tcPr>
            <w:tcW w:w="2379" w:type="dxa"/>
          </w:tcPr>
          <w:p w14:paraId="59CB2583" w14:textId="77777777" w:rsidR="00E421B8" w:rsidRPr="00A423D1" w:rsidRDefault="00E421B8" w:rsidP="00E421B8">
            <w:pPr>
              <w:keepNext/>
              <w:keepLines/>
              <w:spacing w:after="0"/>
              <w:ind w:leftChars="200" w:left="400"/>
              <w:rPr>
                <w:rFonts w:ascii="Arial" w:hAnsi="Arial" w:cs="Arial"/>
                <w:sz w:val="18"/>
                <w:szCs w:val="18"/>
                <w:lang w:eastAsia="ja-JP"/>
              </w:rPr>
            </w:pPr>
            <w:r w:rsidRPr="00A423D1">
              <w:rPr>
                <w:rFonts w:ascii="Arial" w:hAnsi="Arial" w:cs="Arial"/>
                <w:b/>
                <w:sz w:val="18"/>
                <w:szCs w:val="18"/>
              </w:rPr>
              <w:t>&gt;&gt;TDD Info</w:t>
            </w:r>
          </w:p>
        </w:tc>
        <w:tc>
          <w:tcPr>
            <w:tcW w:w="1289" w:type="dxa"/>
          </w:tcPr>
          <w:p w14:paraId="616AF45F" w14:textId="77777777" w:rsidR="00E421B8" w:rsidRPr="00A423D1" w:rsidRDefault="00E421B8" w:rsidP="00E421B8">
            <w:pPr>
              <w:keepNext/>
              <w:keepLines/>
              <w:spacing w:after="0"/>
              <w:rPr>
                <w:rFonts w:ascii="Arial" w:hAnsi="Arial" w:cs="Arial"/>
                <w:sz w:val="18"/>
                <w:szCs w:val="18"/>
                <w:lang w:eastAsia="ja-JP"/>
              </w:rPr>
            </w:pPr>
          </w:p>
        </w:tc>
        <w:tc>
          <w:tcPr>
            <w:tcW w:w="1405" w:type="dxa"/>
          </w:tcPr>
          <w:p w14:paraId="5F2DBBEC" w14:textId="77777777" w:rsidR="00E421B8" w:rsidRPr="00A423D1" w:rsidRDefault="00E421B8" w:rsidP="00E421B8">
            <w:pPr>
              <w:keepNext/>
              <w:keepLines/>
              <w:spacing w:after="0"/>
              <w:rPr>
                <w:rFonts w:ascii="Arial" w:hAnsi="Arial" w:cs="Arial"/>
                <w:i/>
                <w:sz w:val="18"/>
                <w:szCs w:val="18"/>
                <w:lang w:eastAsia="ja-JP"/>
              </w:rPr>
            </w:pPr>
            <w:r w:rsidRPr="00A423D1">
              <w:rPr>
                <w:rFonts w:ascii="Arial" w:hAnsi="Arial" w:cs="Arial"/>
                <w:i/>
                <w:sz w:val="18"/>
                <w:szCs w:val="18"/>
                <w:lang w:eastAsia="ja-JP"/>
              </w:rPr>
              <w:t>1</w:t>
            </w:r>
          </w:p>
        </w:tc>
        <w:tc>
          <w:tcPr>
            <w:tcW w:w="1417" w:type="dxa"/>
          </w:tcPr>
          <w:p w14:paraId="788F3DA6" w14:textId="77777777" w:rsidR="00E421B8" w:rsidRPr="00A423D1" w:rsidRDefault="00E421B8" w:rsidP="00E421B8">
            <w:pPr>
              <w:spacing w:after="0"/>
              <w:rPr>
                <w:rFonts w:ascii="Arial" w:hAnsi="Arial" w:cs="Arial"/>
                <w:sz w:val="18"/>
                <w:szCs w:val="18"/>
                <w:lang w:eastAsia="ja-JP"/>
              </w:rPr>
            </w:pPr>
          </w:p>
        </w:tc>
        <w:tc>
          <w:tcPr>
            <w:tcW w:w="1843" w:type="dxa"/>
          </w:tcPr>
          <w:p w14:paraId="2A3CFF3E" w14:textId="77777777" w:rsidR="00E421B8" w:rsidRPr="00A423D1" w:rsidRDefault="00E421B8" w:rsidP="00E421B8">
            <w:pPr>
              <w:spacing w:after="0"/>
              <w:rPr>
                <w:rFonts w:ascii="Arial" w:hAnsi="Arial" w:cs="Arial"/>
                <w:sz w:val="18"/>
                <w:szCs w:val="18"/>
                <w:lang w:eastAsia="ja-JP"/>
              </w:rPr>
            </w:pPr>
          </w:p>
        </w:tc>
        <w:tc>
          <w:tcPr>
            <w:tcW w:w="878" w:type="dxa"/>
          </w:tcPr>
          <w:p w14:paraId="0118C3C5"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Pr>
          <w:p w14:paraId="2E1B12AB" w14:textId="77777777" w:rsidR="00E421B8" w:rsidRPr="00A423D1" w:rsidRDefault="00E421B8" w:rsidP="00E421B8">
            <w:pPr>
              <w:pStyle w:val="TAC"/>
              <w:rPr>
                <w:rFonts w:cs="Arial"/>
                <w:szCs w:val="18"/>
                <w:lang w:eastAsia="ja-JP"/>
              </w:rPr>
            </w:pPr>
          </w:p>
        </w:tc>
      </w:tr>
      <w:tr w:rsidR="00E421B8" w:rsidRPr="00A423D1" w14:paraId="6BB34EF0" w14:textId="77777777" w:rsidTr="00E4665A">
        <w:tc>
          <w:tcPr>
            <w:tcW w:w="2379" w:type="dxa"/>
          </w:tcPr>
          <w:p w14:paraId="46C1CA2F" w14:textId="77777777" w:rsidR="00E421B8" w:rsidRPr="00A423D1" w:rsidRDefault="00E421B8" w:rsidP="00E421B8">
            <w:pPr>
              <w:keepNext/>
              <w:keepLines/>
              <w:spacing w:after="0"/>
              <w:ind w:leftChars="300" w:left="600"/>
              <w:rPr>
                <w:rFonts w:ascii="Arial" w:hAnsi="Arial" w:cs="Arial"/>
                <w:sz w:val="18"/>
                <w:szCs w:val="18"/>
                <w:lang w:eastAsia="ja-JP"/>
              </w:rPr>
            </w:pPr>
            <w:r w:rsidRPr="00A423D1">
              <w:rPr>
                <w:rFonts w:ascii="Arial" w:hAnsi="Arial" w:cs="Arial"/>
                <w:sz w:val="18"/>
                <w:szCs w:val="18"/>
                <w:lang w:eastAsia="ja-JP"/>
              </w:rPr>
              <w:t xml:space="preserve">&gt;&gt;&gt; NR </w:t>
            </w:r>
            <w:r w:rsidRPr="00A423D1">
              <w:rPr>
                <w:rFonts w:ascii="Arial" w:hAnsi="Arial" w:cs="Arial"/>
                <w:sz w:val="18"/>
                <w:szCs w:val="18"/>
              </w:rPr>
              <w:t>FreqInfo</w:t>
            </w:r>
          </w:p>
        </w:tc>
        <w:tc>
          <w:tcPr>
            <w:tcW w:w="1289" w:type="dxa"/>
          </w:tcPr>
          <w:p w14:paraId="13765707" w14:textId="77777777" w:rsidR="00E421B8" w:rsidRPr="00A423D1" w:rsidRDefault="00E421B8" w:rsidP="00E421B8">
            <w:pPr>
              <w:keepNext/>
              <w:keepLines/>
              <w:spacing w:after="0"/>
              <w:rPr>
                <w:rFonts w:ascii="Arial" w:eastAsia="MS Mincho" w:hAnsi="Arial" w:cs="Arial"/>
                <w:sz w:val="18"/>
                <w:szCs w:val="18"/>
                <w:lang w:eastAsia="ja-JP"/>
              </w:rPr>
            </w:pPr>
            <w:r w:rsidRPr="00A423D1">
              <w:rPr>
                <w:rFonts w:ascii="Arial" w:eastAsia="MS Mincho" w:hAnsi="Arial" w:cs="Arial"/>
                <w:sz w:val="18"/>
                <w:szCs w:val="18"/>
                <w:lang w:eastAsia="ja-JP"/>
              </w:rPr>
              <w:t>M</w:t>
            </w:r>
          </w:p>
        </w:tc>
        <w:tc>
          <w:tcPr>
            <w:tcW w:w="1405" w:type="dxa"/>
          </w:tcPr>
          <w:p w14:paraId="3DF554E0" w14:textId="77777777" w:rsidR="00E421B8" w:rsidRPr="00A423D1" w:rsidRDefault="00E421B8" w:rsidP="00E421B8">
            <w:pPr>
              <w:keepNext/>
              <w:keepLines/>
              <w:spacing w:after="0"/>
              <w:rPr>
                <w:rFonts w:ascii="Arial" w:hAnsi="Arial" w:cs="Arial"/>
                <w:i/>
                <w:sz w:val="18"/>
                <w:szCs w:val="18"/>
                <w:lang w:eastAsia="ja-JP"/>
              </w:rPr>
            </w:pPr>
          </w:p>
        </w:tc>
        <w:tc>
          <w:tcPr>
            <w:tcW w:w="1417" w:type="dxa"/>
          </w:tcPr>
          <w:p w14:paraId="07C5EB19" w14:textId="77777777" w:rsidR="00E421B8" w:rsidRPr="00A423D1" w:rsidRDefault="00E421B8" w:rsidP="00E421B8">
            <w:pPr>
              <w:pStyle w:val="TAL"/>
              <w:rPr>
                <w:rFonts w:cs="Arial"/>
                <w:szCs w:val="18"/>
                <w:lang w:eastAsia="ja-JP"/>
              </w:rPr>
            </w:pPr>
            <w:r w:rsidRPr="00A423D1">
              <w:rPr>
                <w:rFonts w:cs="Arial"/>
                <w:szCs w:val="18"/>
                <w:lang w:eastAsia="ja-JP"/>
              </w:rPr>
              <w:t>NR Frequency Info</w:t>
            </w:r>
          </w:p>
          <w:p w14:paraId="4ED8C9C4" w14:textId="77777777" w:rsidR="00E421B8" w:rsidRPr="00A423D1" w:rsidRDefault="00E421B8" w:rsidP="00E421B8">
            <w:pPr>
              <w:spacing w:after="0"/>
              <w:rPr>
                <w:rFonts w:ascii="Arial" w:hAnsi="Arial" w:cs="Arial"/>
                <w:sz w:val="18"/>
                <w:szCs w:val="18"/>
                <w:lang w:eastAsia="ja-JP"/>
              </w:rPr>
            </w:pPr>
            <w:r w:rsidRPr="00A423D1">
              <w:rPr>
                <w:rFonts w:ascii="Arial" w:hAnsi="Arial" w:cs="Arial"/>
                <w:sz w:val="18"/>
                <w:szCs w:val="18"/>
                <w:lang w:eastAsia="ja-JP"/>
              </w:rPr>
              <w:t>9.3.1.17</w:t>
            </w:r>
          </w:p>
        </w:tc>
        <w:tc>
          <w:tcPr>
            <w:tcW w:w="1843" w:type="dxa"/>
          </w:tcPr>
          <w:p w14:paraId="6DC13A12" w14:textId="77777777" w:rsidR="00E421B8" w:rsidRPr="00A423D1" w:rsidRDefault="00E421B8" w:rsidP="00E421B8">
            <w:pPr>
              <w:spacing w:after="0"/>
              <w:rPr>
                <w:rFonts w:ascii="Arial" w:hAnsi="Arial" w:cs="Arial"/>
                <w:sz w:val="18"/>
                <w:szCs w:val="18"/>
                <w:lang w:eastAsia="ja-JP"/>
              </w:rPr>
            </w:pPr>
          </w:p>
        </w:tc>
        <w:tc>
          <w:tcPr>
            <w:tcW w:w="878" w:type="dxa"/>
          </w:tcPr>
          <w:p w14:paraId="28DDA486"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Pr>
          <w:p w14:paraId="59FD7661" w14:textId="77777777" w:rsidR="00E421B8" w:rsidRPr="00A423D1" w:rsidRDefault="00E421B8" w:rsidP="00E421B8">
            <w:pPr>
              <w:pStyle w:val="TAC"/>
              <w:rPr>
                <w:rFonts w:cs="Arial"/>
                <w:szCs w:val="18"/>
                <w:lang w:eastAsia="ja-JP"/>
              </w:rPr>
            </w:pPr>
          </w:p>
        </w:tc>
      </w:tr>
      <w:tr w:rsidR="00E421B8" w:rsidRPr="00A423D1" w14:paraId="00F893E4" w14:textId="77777777" w:rsidTr="00E4665A">
        <w:tc>
          <w:tcPr>
            <w:tcW w:w="2379" w:type="dxa"/>
          </w:tcPr>
          <w:p w14:paraId="58E83603" w14:textId="77777777" w:rsidR="00E421B8" w:rsidRPr="00A423D1" w:rsidRDefault="00E421B8" w:rsidP="00E421B8">
            <w:pPr>
              <w:keepNext/>
              <w:keepLines/>
              <w:spacing w:after="0"/>
              <w:ind w:leftChars="300" w:left="600"/>
              <w:rPr>
                <w:rFonts w:ascii="Arial" w:hAnsi="Arial" w:cs="Arial"/>
                <w:sz w:val="18"/>
                <w:szCs w:val="18"/>
                <w:lang w:eastAsia="ja-JP"/>
              </w:rPr>
            </w:pPr>
            <w:r w:rsidRPr="00A423D1">
              <w:rPr>
                <w:rFonts w:ascii="Arial" w:hAnsi="Arial" w:cs="Arial"/>
                <w:sz w:val="18"/>
                <w:szCs w:val="18"/>
                <w:lang w:eastAsia="ja-JP"/>
              </w:rPr>
              <w:t>&gt;&gt;&gt; Transmission Bandwidth</w:t>
            </w:r>
          </w:p>
        </w:tc>
        <w:tc>
          <w:tcPr>
            <w:tcW w:w="1289" w:type="dxa"/>
          </w:tcPr>
          <w:p w14:paraId="5F6CEF6C" w14:textId="77777777" w:rsidR="00E421B8" w:rsidRPr="00A423D1" w:rsidRDefault="00E421B8" w:rsidP="00E421B8">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Pr>
          <w:p w14:paraId="7129F65F" w14:textId="77777777" w:rsidR="00E421B8" w:rsidRPr="00A423D1" w:rsidRDefault="00E421B8" w:rsidP="00E421B8">
            <w:pPr>
              <w:keepNext/>
              <w:keepLines/>
              <w:spacing w:after="0"/>
              <w:rPr>
                <w:rFonts w:ascii="Arial" w:hAnsi="Arial" w:cs="Arial"/>
                <w:i/>
                <w:sz w:val="18"/>
                <w:szCs w:val="18"/>
                <w:lang w:eastAsia="ja-JP"/>
              </w:rPr>
            </w:pPr>
          </w:p>
        </w:tc>
        <w:tc>
          <w:tcPr>
            <w:tcW w:w="1417" w:type="dxa"/>
          </w:tcPr>
          <w:p w14:paraId="71DD892E" w14:textId="77777777" w:rsidR="00E421B8" w:rsidRPr="00A423D1" w:rsidRDefault="00E421B8" w:rsidP="00E421B8">
            <w:pPr>
              <w:pStyle w:val="TAL"/>
              <w:rPr>
                <w:rFonts w:cs="Arial"/>
                <w:szCs w:val="18"/>
                <w:lang w:eastAsia="ja-JP"/>
              </w:rPr>
            </w:pPr>
            <w:r w:rsidRPr="00A423D1">
              <w:rPr>
                <w:rFonts w:cs="Arial"/>
                <w:szCs w:val="18"/>
                <w:lang w:eastAsia="ja-JP"/>
              </w:rPr>
              <w:t>Transmission Bandwidth</w:t>
            </w:r>
          </w:p>
          <w:p w14:paraId="5AE48E7D" w14:textId="77777777" w:rsidR="00E421B8" w:rsidRPr="00A423D1" w:rsidRDefault="00E421B8" w:rsidP="00E421B8">
            <w:pPr>
              <w:spacing w:after="0"/>
              <w:rPr>
                <w:rFonts w:ascii="Arial" w:hAnsi="Arial" w:cs="Arial"/>
                <w:sz w:val="18"/>
                <w:szCs w:val="18"/>
                <w:lang w:eastAsia="ja-JP"/>
              </w:rPr>
            </w:pPr>
            <w:r w:rsidRPr="00A423D1">
              <w:rPr>
                <w:rFonts w:ascii="Arial" w:hAnsi="Arial" w:cs="Arial"/>
                <w:sz w:val="18"/>
                <w:szCs w:val="18"/>
                <w:lang w:eastAsia="ja-JP"/>
              </w:rPr>
              <w:t>9.3.1.15</w:t>
            </w:r>
          </w:p>
        </w:tc>
        <w:tc>
          <w:tcPr>
            <w:tcW w:w="1843" w:type="dxa"/>
          </w:tcPr>
          <w:p w14:paraId="0D3B3717" w14:textId="77777777" w:rsidR="00E421B8" w:rsidRPr="00A423D1" w:rsidRDefault="00E421B8" w:rsidP="00E421B8">
            <w:pPr>
              <w:spacing w:after="0"/>
              <w:rPr>
                <w:rFonts w:ascii="Arial" w:hAnsi="Arial" w:cs="Arial"/>
                <w:sz w:val="18"/>
                <w:szCs w:val="18"/>
                <w:lang w:eastAsia="ja-JP"/>
              </w:rPr>
            </w:pPr>
          </w:p>
        </w:tc>
        <w:tc>
          <w:tcPr>
            <w:tcW w:w="878" w:type="dxa"/>
          </w:tcPr>
          <w:p w14:paraId="33BD337D"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Pr>
          <w:p w14:paraId="7C6D1CD8" w14:textId="77777777" w:rsidR="00E421B8" w:rsidRPr="00A423D1" w:rsidRDefault="00E421B8" w:rsidP="00E421B8">
            <w:pPr>
              <w:pStyle w:val="TAC"/>
              <w:rPr>
                <w:rFonts w:cs="Arial"/>
                <w:szCs w:val="18"/>
                <w:lang w:eastAsia="ja-JP"/>
              </w:rPr>
            </w:pPr>
          </w:p>
        </w:tc>
      </w:tr>
      <w:tr w:rsidR="00E421B8" w:rsidRPr="00A423D1" w14:paraId="5909BA35" w14:textId="77777777" w:rsidTr="00E4665A">
        <w:tc>
          <w:tcPr>
            <w:tcW w:w="2379" w:type="dxa"/>
          </w:tcPr>
          <w:p w14:paraId="5B4E4A66" w14:textId="77777777" w:rsidR="00E421B8" w:rsidRPr="00A423D1" w:rsidRDefault="00E421B8" w:rsidP="00E421B8">
            <w:pPr>
              <w:pStyle w:val="TAL"/>
              <w:rPr>
                <w:lang w:eastAsia="ja-JP"/>
              </w:rPr>
            </w:pPr>
            <w:r w:rsidRPr="00A423D1">
              <w:rPr>
                <w:rFonts w:cs="Arial"/>
                <w:szCs w:val="18"/>
                <w:lang w:eastAsia="ja-JP"/>
              </w:rPr>
              <w:t>Measurement Timing Configuration</w:t>
            </w:r>
          </w:p>
        </w:tc>
        <w:tc>
          <w:tcPr>
            <w:tcW w:w="1289" w:type="dxa"/>
          </w:tcPr>
          <w:p w14:paraId="65890A36" w14:textId="77777777" w:rsidR="00E421B8" w:rsidRPr="00A423D1" w:rsidRDefault="00E421B8" w:rsidP="00E421B8">
            <w:pPr>
              <w:pStyle w:val="TAL"/>
              <w:rPr>
                <w:lang w:eastAsia="ja-JP"/>
              </w:rPr>
            </w:pPr>
            <w:r w:rsidRPr="00A423D1">
              <w:rPr>
                <w:rFonts w:cs="Arial"/>
                <w:szCs w:val="18"/>
                <w:lang w:eastAsia="ja-JP"/>
              </w:rPr>
              <w:t>M</w:t>
            </w:r>
          </w:p>
        </w:tc>
        <w:tc>
          <w:tcPr>
            <w:tcW w:w="1405" w:type="dxa"/>
          </w:tcPr>
          <w:p w14:paraId="5559B925" w14:textId="77777777" w:rsidR="00E421B8" w:rsidRPr="00A423D1" w:rsidRDefault="00E421B8" w:rsidP="00E421B8">
            <w:pPr>
              <w:pStyle w:val="TAL"/>
              <w:rPr>
                <w:i/>
                <w:lang w:eastAsia="ja-JP"/>
              </w:rPr>
            </w:pPr>
          </w:p>
        </w:tc>
        <w:tc>
          <w:tcPr>
            <w:tcW w:w="1417" w:type="dxa"/>
          </w:tcPr>
          <w:p w14:paraId="6E20A01F" w14:textId="77777777" w:rsidR="00E421B8" w:rsidRPr="00A423D1" w:rsidRDefault="00E421B8" w:rsidP="00E421B8">
            <w:pPr>
              <w:pStyle w:val="TAL"/>
              <w:rPr>
                <w:lang w:eastAsia="ja-JP"/>
              </w:rPr>
            </w:pPr>
            <w:r w:rsidRPr="00A423D1">
              <w:rPr>
                <w:rFonts w:cs="Arial"/>
                <w:szCs w:val="18"/>
                <w:lang w:eastAsia="ja-JP"/>
              </w:rPr>
              <w:t>OCTET STRING</w:t>
            </w:r>
          </w:p>
        </w:tc>
        <w:tc>
          <w:tcPr>
            <w:tcW w:w="1843" w:type="dxa"/>
          </w:tcPr>
          <w:p w14:paraId="74ABC3BD" w14:textId="77777777" w:rsidR="00E421B8" w:rsidRPr="00A423D1" w:rsidRDefault="00E421B8" w:rsidP="00E421B8">
            <w:pPr>
              <w:pStyle w:val="TAL"/>
              <w:rPr>
                <w:lang w:eastAsia="ja-JP"/>
              </w:rPr>
            </w:pPr>
            <w:r w:rsidRPr="00A423D1">
              <w:rPr>
                <w:rFonts w:cs="Arial"/>
                <w:szCs w:val="18"/>
                <w:lang w:eastAsia="ja-JP"/>
              </w:rPr>
              <w:t xml:space="preserve">Contains the </w:t>
            </w:r>
            <w:r w:rsidRPr="00A423D1">
              <w:rPr>
                <w:rFonts w:cs="Arial"/>
                <w:i/>
                <w:szCs w:val="18"/>
                <w:lang w:eastAsia="ja-JP"/>
              </w:rPr>
              <w:t>MeasurementTimingConfiguration</w:t>
            </w:r>
            <w:r w:rsidRPr="00A423D1">
              <w:rPr>
                <w:rFonts w:cs="Arial"/>
                <w:szCs w:val="18"/>
                <w:lang w:eastAsia="ja-JP"/>
              </w:rPr>
              <w:t xml:space="preserve"> inter-node message defined in TS 38.331 [8].</w:t>
            </w:r>
          </w:p>
        </w:tc>
        <w:tc>
          <w:tcPr>
            <w:tcW w:w="878" w:type="dxa"/>
          </w:tcPr>
          <w:p w14:paraId="7C811AE0"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Pr>
          <w:p w14:paraId="7FF0EEE5" w14:textId="77777777" w:rsidR="00E421B8" w:rsidRPr="00A423D1" w:rsidRDefault="00E421B8" w:rsidP="00E421B8">
            <w:pPr>
              <w:pStyle w:val="TAC"/>
              <w:rPr>
                <w:rFonts w:cs="Arial"/>
                <w:szCs w:val="18"/>
                <w:lang w:eastAsia="ja-JP"/>
              </w:rPr>
            </w:pPr>
          </w:p>
        </w:tc>
      </w:tr>
      <w:tr w:rsidR="00E421B8" w:rsidRPr="00A423D1" w14:paraId="019FFB1F" w14:textId="77777777" w:rsidTr="00E4665A">
        <w:tc>
          <w:tcPr>
            <w:tcW w:w="2379" w:type="dxa"/>
          </w:tcPr>
          <w:p w14:paraId="65395633" w14:textId="77777777" w:rsidR="00E421B8" w:rsidRPr="00A423D1" w:rsidRDefault="00E421B8" w:rsidP="00E421B8">
            <w:pPr>
              <w:pStyle w:val="TAL"/>
              <w:rPr>
                <w:rFonts w:cs="Arial"/>
                <w:szCs w:val="18"/>
                <w:lang w:eastAsia="ja-JP"/>
              </w:rPr>
            </w:pPr>
            <w:r w:rsidRPr="00A423D1">
              <w:rPr>
                <w:rFonts w:cs="Arial"/>
                <w:szCs w:val="18"/>
                <w:lang w:eastAsia="ja-JP"/>
              </w:rPr>
              <w:t>RANAC</w:t>
            </w:r>
          </w:p>
        </w:tc>
        <w:tc>
          <w:tcPr>
            <w:tcW w:w="1289" w:type="dxa"/>
          </w:tcPr>
          <w:p w14:paraId="63ACBF49" w14:textId="77777777" w:rsidR="00E421B8" w:rsidRPr="00A423D1" w:rsidRDefault="00E421B8" w:rsidP="00E421B8">
            <w:pPr>
              <w:pStyle w:val="TAL"/>
              <w:rPr>
                <w:rFonts w:cs="Arial"/>
                <w:szCs w:val="18"/>
                <w:lang w:eastAsia="ja-JP"/>
              </w:rPr>
            </w:pPr>
            <w:r w:rsidRPr="00A423D1">
              <w:rPr>
                <w:rFonts w:cs="Arial"/>
                <w:szCs w:val="18"/>
                <w:lang w:eastAsia="ja-JP"/>
              </w:rPr>
              <w:t>O</w:t>
            </w:r>
          </w:p>
        </w:tc>
        <w:tc>
          <w:tcPr>
            <w:tcW w:w="1405" w:type="dxa"/>
          </w:tcPr>
          <w:p w14:paraId="75334EC6" w14:textId="77777777" w:rsidR="00E421B8" w:rsidRPr="00A423D1" w:rsidRDefault="00E421B8" w:rsidP="00E421B8">
            <w:pPr>
              <w:pStyle w:val="TAL"/>
              <w:rPr>
                <w:i/>
                <w:lang w:eastAsia="ja-JP"/>
              </w:rPr>
            </w:pPr>
          </w:p>
        </w:tc>
        <w:tc>
          <w:tcPr>
            <w:tcW w:w="1417" w:type="dxa"/>
          </w:tcPr>
          <w:p w14:paraId="4C61FA6A" w14:textId="77777777" w:rsidR="00E421B8" w:rsidRPr="00A423D1" w:rsidRDefault="00E421B8" w:rsidP="00E421B8">
            <w:pPr>
              <w:pStyle w:val="TAL"/>
              <w:rPr>
                <w:rFonts w:cs="Arial"/>
                <w:szCs w:val="18"/>
                <w:lang w:eastAsia="ja-JP"/>
              </w:rPr>
            </w:pPr>
            <w:r w:rsidRPr="00A423D1">
              <w:rPr>
                <w:rFonts w:cs="Arial"/>
                <w:szCs w:val="18"/>
                <w:lang w:eastAsia="ja-JP"/>
              </w:rPr>
              <w:t>RAN Area Code</w:t>
            </w:r>
          </w:p>
          <w:p w14:paraId="65D09158" w14:textId="77777777" w:rsidR="00E421B8" w:rsidRPr="00A423D1" w:rsidRDefault="00E421B8" w:rsidP="00E421B8">
            <w:pPr>
              <w:pStyle w:val="TAL"/>
              <w:rPr>
                <w:rFonts w:cs="Arial"/>
                <w:szCs w:val="18"/>
                <w:lang w:eastAsia="ja-JP"/>
              </w:rPr>
            </w:pPr>
            <w:r w:rsidRPr="00A423D1">
              <w:rPr>
                <w:rFonts w:cs="Arial"/>
                <w:szCs w:val="18"/>
                <w:lang w:eastAsia="ja-JP"/>
              </w:rPr>
              <w:t>9.3.1.57</w:t>
            </w:r>
          </w:p>
        </w:tc>
        <w:tc>
          <w:tcPr>
            <w:tcW w:w="1843" w:type="dxa"/>
          </w:tcPr>
          <w:p w14:paraId="0D64B8D6" w14:textId="77777777" w:rsidR="00E421B8" w:rsidRPr="00A423D1" w:rsidRDefault="00E421B8" w:rsidP="00E421B8">
            <w:pPr>
              <w:pStyle w:val="TAL"/>
              <w:rPr>
                <w:rFonts w:cs="Arial"/>
                <w:szCs w:val="18"/>
                <w:lang w:eastAsia="ja-JP"/>
              </w:rPr>
            </w:pPr>
          </w:p>
        </w:tc>
        <w:tc>
          <w:tcPr>
            <w:tcW w:w="878" w:type="dxa"/>
          </w:tcPr>
          <w:p w14:paraId="6C139160" w14:textId="77777777" w:rsidR="00E421B8" w:rsidRPr="00A423D1" w:rsidRDefault="00E421B8" w:rsidP="00E421B8">
            <w:pPr>
              <w:pStyle w:val="TAC"/>
              <w:rPr>
                <w:rFonts w:cs="Arial"/>
                <w:szCs w:val="18"/>
                <w:lang w:eastAsia="ja-JP"/>
              </w:rPr>
            </w:pPr>
            <w:r w:rsidRPr="00A423D1">
              <w:rPr>
                <w:rFonts w:cs="Arial"/>
                <w:szCs w:val="18"/>
                <w:lang w:eastAsia="ja-JP"/>
              </w:rPr>
              <w:t>YES</w:t>
            </w:r>
          </w:p>
        </w:tc>
        <w:tc>
          <w:tcPr>
            <w:tcW w:w="1274" w:type="dxa"/>
          </w:tcPr>
          <w:p w14:paraId="45BD1373" w14:textId="77777777" w:rsidR="00E421B8" w:rsidRPr="00A423D1" w:rsidRDefault="00E421B8" w:rsidP="00E421B8">
            <w:pPr>
              <w:pStyle w:val="TAC"/>
              <w:rPr>
                <w:rFonts w:cs="Arial"/>
                <w:szCs w:val="18"/>
                <w:lang w:eastAsia="ja-JP"/>
              </w:rPr>
            </w:pPr>
            <w:r w:rsidRPr="00A423D1">
              <w:rPr>
                <w:rFonts w:cs="Arial"/>
                <w:szCs w:val="18"/>
                <w:lang w:eastAsia="ja-JP"/>
              </w:rPr>
              <w:t>ignore</w:t>
            </w:r>
          </w:p>
        </w:tc>
      </w:tr>
      <w:tr w:rsidR="00E421B8" w:rsidRPr="00A423D1" w14:paraId="57D6FAA1" w14:textId="77777777" w:rsidTr="00E4665A">
        <w:tc>
          <w:tcPr>
            <w:tcW w:w="2379" w:type="dxa"/>
            <w:tcBorders>
              <w:top w:val="single" w:sz="4" w:space="0" w:color="auto"/>
              <w:left w:val="single" w:sz="4" w:space="0" w:color="auto"/>
              <w:bottom w:val="single" w:sz="4" w:space="0" w:color="auto"/>
              <w:right w:val="single" w:sz="4" w:space="0" w:color="auto"/>
            </w:tcBorders>
          </w:tcPr>
          <w:p w14:paraId="71718DA7" w14:textId="77777777" w:rsidR="00E421B8" w:rsidRPr="00A423D1" w:rsidRDefault="00E421B8" w:rsidP="00E421B8">
            <w:pPr>
              <w:pStyle w:val="TAL"/>
              <w:rPr>
                <w:rFonts w:cs="Arial"/>
                <w:b/>
                <w:szCs w:val="18"/>
                <w:lang w:eastAsia="ja-JP"/>
              </w:rPr>
            </w:pPr>
            <w:r w:rsidRPr="00A423D1">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2C54451E" w14:textId="77777777" w:rsidR="00E421B8" w:rsidRPr="00A423D1" w:rsidRDefault="00E421B8" w:rsidP="00E421B8">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37EC623F" w14:textId="77777777" w:rsidR="00E421B8" w:rsidRPr="00A423D1" w:rsidRDefault="00E421B8" w:rsidP="00E421B8">
            <w:pPr>
              <w:pStyle w:val="TAL"/>
              <w:rPr>
                <w:i/>
                <w:lang w:eastAsia="ja-JP"/>
              </w:rPr>
            </w:pPr>
            <w:r w:rsidRPr="00A423D1">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0281D645" w14:textId="77777777" w:rsidR="00E421B8" w:rsidRPr="00A423D1" w:rsidRDefault="00E421B8" w:rsidP="00E421B8">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A05BE34" w14:textId="77777777" w:rsidR="00E421B8" w:rsidRPr="00A423D1" w:rsidRDefault="00E421B8" w:rsidP="00E421B8">
            <w:pPr>
              <w:pStyle w:val="TAL"/>
              <w:rPr>
                <w:rFonts w:cs="Arial"/>
                <w:szCs w:val="18"/>
                <w:lang w:eastAsia="ja-JP"/>
              </w:rPr>
            </w:pPr>
            <w:r w:rsidRPr="00A423D1">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595EA004" w14:textId="77777777" w:rsidR="00E421B8" w:rsidRPr="00A423D1" w:rsidRDefault="00E421B8" w:rsidP="00E421B8">
            <w:pPr>
              <w:pStyle w:val="TAC"/>
              <w:rPr>
                <w:rFonts w:cs="Arial"/>
                <w:szCs w:val="18"/>
                <w:lang w:eastAsia="ja-JP"/>
              </w:rPr>
            </w:pPr>
            <w:r w:rsidRPr="00A423D1">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2DA31B" w14:textId="77777777" w:rsidR="00E421B8" w:rsidRPr="00A423D1" w:rsidRDefault="00E421B8" w:rsidP="00E421B8">
            <w:pPr>
              <w:pStyle w:val="TAC"/>
              <w:rPr>
                <w:rFonts w:cs="Arial"/>
                <w:szCs w:val="18"/>
                <w:lang w:eastAsia="ja-JP"/>
              </w:rPr>
            </w:pPr>
            <w:r w:rsidRPr="00A423D1">
              <w:rPr>
                <w:rFonts w:cs="Arial"/>
                <w:szCs w:val="18"/>
                <w:lang w:eastAsia="ja-JP"/>
              </w:rPr>
              <w:t>ignore</w:t>
            </w:r>
          </w:p>
        </w:tc>
      </w:tr>
      <w:tr w:rsidR="00E421B8" w:rsidRPr="00A423D1" w14:paraId="4FDC9397" w14:textId="77777777" w:rsidTr="00E4665A">
        <w:tc>
          <w:tcPr>
            <w:tcW w:w="2379" w:type="dxa"/>
            <w:tcBorders>
              <w:top w:val="single" w:sz="4" w:space="0" w:color="auto"/>
              <w:left w:val="single" w:sz="4" w:space="0" w:color="auto"/>
              <w:bottom w:val="single" w:sz="4" w:space="0" w:color="auto"/>
              <w:right w:val="single" w:sz="4" w:space="0" w:color="auto"/>
            </w:tcBorders>
          </w:tcPr>
          <w:p w14:paraId="6D59D8B0" w14:textId="77777777" w:rsidR="00E421B8" w:rsidRPr="00A423D1" w:rsidRDefault="00E421B8" w:rsidP="00E421B8">
            <w:pPr>
              <w:pStyle w:val="TAL"/>
              <w:ind w:left="284"/>
              <w:rPr>
                <w:rFonts w:cs="Arial"/>
                <w:b/>
                <w:szCs w:val="18"/>
                <w:lang w:eastAsia="ja-JP"/>
              </w:rPr>
            </w:pPr>
            <w:r w:rsidRPr="00A423D1">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2ADACEDA" w14:textId="77777777" w:rsidR="00E421B8" w:rsidRPr="00A423D1" w:rsidRDefault="00E421B8" w:rsidP="00E421B8">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273E3EDD" w14:textId="77777777" w:rsidR="00E421B8" w:rsidRPr="00A423D1" w:rsidRDefault="00E421B8" w:rsidP="00E421B8">
            <w:pPr>
              <w:pStyle w:val="TAL"/>
              <w:rPr>
                <w:i/>
                <w:lang w:eastAsia="ja-JP"/>
              </w:rPr>
            </w:pPr>
            <w:r w:rsidRPr="00A423D1">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19FE6A92" w14:textId="77777777" w:rsidR="00E421B8" w:rsidRPr="00A423D1" w:rsidRDefault="00E421B8" w:rsidP="00E421B8">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04B250D" w14:textId="77777777" w:rsidR="00E421B8" w:rsidRPr="00A423D1" w:rsidRDefault="00E421B8" w:rsidP="00E421B8">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DD93E89"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40ED4E" w14:textId="77777777" w:rsidR="00E421B8" w:rsidRPr="00A423D1" w:rsidRDefault="00E421B8" w:rsidP="00E421B8">
            <w:pPr>
              <w:pStyle w:val="TAC"/>
              <w:rPr>
                <w:rFonts w:cs="Arial"/>
                <w:szCs w:val="18"/>
                <w:lang w:eastAsia="ja-JP"/>
              </w:rPr>
            </w:pPr>
          </w:p>
        </w:tc>
      </w:tr>
      <w:tr w:rsidR="00E421B8" w:rsidRPr="00A423D1" w14:paraId="33A5A5C7" w14:textId="77777777" w:rsidTr="00E4665A">
        <w:tc>
          <w:tcPr>
            <w:tcW w:w="2379" w:type="dxa"/>
            <w:tcBorders>
              <w:top w:val="single" w:sz="4" w:space="0" w:color="auto"/>
              <w:left w:val="single" w:sz="4" w:space="0" w:color="auto"/>
              <w:bottom w:val="single" w:sz="4" w:space="0" w:color="auto"/>
              <w:right w:val="single" w:sz="4" w:space="0" w:color="auto"/>
            </w:tcBorders>
          </w:tcPr>
          <w:p w14:paraId="5C16E1EB" w14:textId="77777777" w:rsidR="00E421B8" w:rsidRPr="00A423D1" w:rsidRDefault="00E421B8" w:rsidP="00E421B8">
            <w:pPr>
              <w:pStyle w:val="TAL"/>
              <w:ind w:left="568"/>
              <w:rPr>
                <w:rFonts w:cs="Arial"/>
                <w:szCs w:val="18"/>
                <w:lang w:eastAsia="ja-JP"/>
              </w:rPr>
            </w:pPr>
            <w:r w:rsidRPr="00A423D1">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74E5DAF2" w14:textId="77777777" w:rsidR="00E421B8" w:rsidRPr="00A423D1" w:rsidRDefault="00E421B8" w:rsidP="00E421B8">
            <w:pPr>
              <w:pStyle w:val="TAL"/>
              <w:rPr>
                <w:rFonts w:cs="Arial"/>
                <w:szCs w:val="18"/>
                <w:lang w:eastAsia="ja-JP"/>
              </w:rPr>
            </w:pPr>
            <w:r w:rsidRPr="00A423D1">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10D694E" w14:textId="77777777" w:rsidR="00E421B8" w:rsidRPr="00A423D1" w:rsidRDefault="00E421B8" w:rsidP="00E421B8">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A8DA4AF" w14:textId="77777777" w:rsidR="00E421B8" w:rsidRPr="00A423D1" w:rsidRDefault="00E421B8" w:rsidP="00E421B8">
            <w:pPr>
              <w:pStyle w:val="TAL"/>
              <w:rPr>
                <w:rFonts w:cs="Arial"/>
                <w:szCs w:val="18"/>
                <w:lang w:eastAsia="ja-JP"/>
              </w:rPr>
            </w:pPr>
            <w:r w:rsidRPr="00A423D1">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56F3B520" w14:textId="77777777" w:rsidR="00E421B8" w:rsidRPr="00A423D1" w:rsidRDefault="00E421B8" w:rsidP="00E421B8">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E786783"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27F317" w14:textId="77777777" w:rsidR="00E421B8" w:rsidRPr="00A423D1" w:rsidRDefault="00E421B8" w:rsidP="00E421B8">
            <w:pPr>
              <w:pStyle w:val="TAC"/>
              <w:rPr>
                <w:rFonts w:cs="Arial"/>
                <w:szCs w:val="18"/>
                <w:lang w:eastAsia="ja-JP"/>
              </w:rPr>
            </w:pPr>
          </w:p>
        </w:tc>
      </w:tr>
      <w:tr w:rsidR="00E421B8" w:rsidRPr="00A423D1" w14:paraId="4805BA25" w14:textId="77777777" w:rsidTr="00E4665A">
        <w:tc>
          <w:tcPr>
            <w:tcW w:w="2379" w:type="dxa"/>
            <w:tcBorders>
              <w:top w:val="single" w:sz="4" w:space="0" w:color="auto"/>
              <w:left w:val="single" w:sz="4" w:space="0" w:color="auto"/>
              <w:bottom w:val="single" w:sz="4" w:space="0" w:color="auto"/>
              <w:right w:val="single" w:sz="4" w:space="0" w:color="auto"/>
            </w:tcBorders>
          </w:tcPr>
          <w:p w14:paraId="74D596C3" w14:textId="77777777" w:rsidR="00E421B8" w:rsidRPr="00A423D1" w:rsidRDefault="00E421B8" w:rsidP="00E421B8">
            <w:pPr>
              <w:pStyle w:val="TAL"/>
              <w:ind w:left="568"/>
              <w:rPr>
                <w:rFonts w:cs="Arial"/>
                <w:szCs w:val="18"/>
                <w:lang w:eastAsia="ja-JP"/>
              </w:rPr>
            </w:pPr>
            <w:r w:rsidRPr="00A423D1">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41059E04" w14:textId="77777777" w:rsidR="00E421B8" w:rsidRPr="00A423D1" w:rsidRDefault="00E421B8" w:rsidP="00E421B8">
            <w:pPr>
              <w:pStyle w:val="TAL"/>
              <w:rPr>
                <w:rFonts w:cs="Arial"/>
                <w:szCs w:val="18"/>
                <w:lang w:eastAsia="ja-JP"/>
              </w:rPr>
            </w:pPr>
            <w:r w:rsidRPr="00A423D1">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F8BDDF1" w14:textId="77777777" w:rsidR="00E421B8" w:rsidRPr="00A423D1" w:rsidRDefault="00E421B8" w:rsidP="00E421B8">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3CE1BE7" w14:textId="77777777" w:rsidR="00E421B8" w:rsidRPr="00A423D1" w:rsidRDefault="00E421B8" w:rsidP="00E421B8">
            <w:pPr>
              <w:pStyle w:val="TAL"/>
              <w:rPr>
                <w:rFonts w:cs="Arial"/>
                <w:szCs w:val="18"/>
                <w:lang w:eastAsia="ja-JP"/>
              </w:rPr>
            </w:pPr>
            <w:r w:rsidRPr="00A423D1">
              <w:rPr>
                <w:rFonts w:cs="Arial"/>
                <w:szCs w:val="18"/>
                <w:lang w:eastAsia="ja-JP"/>
              </w:rPr>
              <w:t>Slice Support List</w:t>
            </w:r>
          </w:p>
          <w:p w14:paraId="15112CFC" w14:textId="77777777" w:rsidR="00E421B8" w:rsidRPr="00A423D1" w:rsidRDefault="00E421B8" w:rsidP="00E421B8">
            <w:pPr>
              <w:pStyle w:val="TAL"/>
              <w:rPr>
                <w:rFonts w:cs="Arial"/>
                <w:szCs w:val="18"/>
                <w:lang w:eastAsia="ja-JP"/>
              </w:rPr>
            </w:pPr>
            <w:r w:rsidRPr="00A423D1">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4EF77EA3" w14:textId="77777777" w:rsidR="00E421B8" w:rsidRPr="00A423D1" w:rsidRDefault="00E421B8" w:rsidP="00E421B8">
            <w:pPr>
              <w:pStyle w:val="TAL"/>
              <w:rPr>
                <w:rFonts w:cs="Arial"/>
                <w:szCs w:val="18"/>
                <w:lang w:eastAsia="ja-JP"/>
              </w:rPr>
            </w:pPr>
            <w:r w:rsidRPr="00A423D1">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07C20ACF"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2567A3" w14:textId="77777777" w:rsidR="00E421B8" w:rsidRPr="00A423D1" w:rsidRDefault="00E421B8" w:rsidP="00E421B8">
            <w:pPr>
              <w:pStyle w:val="TAC"/>
              <w:rPr>
                <w:rFonts w:cs="Arial"/>
                <w:szCs w:val="18"/>
                <w:lang w:eastAsia="ja-JP"/>
              </w:rPr>
            </w:pPr>
          </w:p>
        </w:tc>
      </w:tr>
      <w:tr w:rsidR="00E421B8" w:rsidRPr="00A423D1" w14:paraId="2AAE611B" w14:textId="77777777" w:rsidTr="00E4665A">
        <w:trPr>
          <w:ins w:id="100" w:author="Huawei" w:date="2019-08-16T14:39:00Z"/>
        </w:trPr>
        <w:tc>
          <w:tcPr>
            <w:tcW w:w="2379" w:type="dxa"/>
            <w:tcBorders>
              <w:top w:val="single" w:sz="4" w:space="0" w:color="auto"/>
              <w:left w:val="single" w:sz="4" w:space="0" w:color="auto"/>
              <w:bottom w:val="single" w:sz="4" w:space="0" w:color="auto"/>
              <w:right w:val="single" w:sz="4" w:space="0" w:color="auto"/>
            </w:tcBorders>
          </w:tcPr>
          <w:p w14:paraId="77171B58" w14:textId="7FC8646B" w:rsidR="00E421B8" w:rsidRPr="00A423D1" w:rsidRDefault="00E421B8" w:rsidP="00E421B8">
            <w:pPr>
              <w:pStyle w:val="TAL"/>
              <w:ind w:left="568"/>
              <w:rPr>
                <w:ins w:id="101" w:author="Huawei" w:date="2019-08-16T14:39:00Z"/>
                <w:rFonts w:cs="Arial"/>
                <w:szCs w:val="18"/>
                <w:lang w:eastAsia="ja-JP"/>
              </w:rPr>
            </w:pPr>
            <w:ins w:id="102" w:author="Huawei" w:date="2019-08-16T14:39:00Z">
              <w:r w:rsidRPr="00E40D74">
                <w:rPr>
                  <w:rFonts w:cs="Arial"/>
                  <w:szCs w:val="18"/>
                  <w:lang w:eastAsia="ja-JP"/>
                </w:rPr>
                <w:t>&gt;&gt;NPN Suppo</w:t>
              </w:r>
              <w:r>
                <w:rPr>
                  <w:rFonts w:cs="Arial"/>
                  <w:szCs w:val="18"/>
                  <w:lang w:eastAsia="ja-JP"/>
                </w:rPr>
                <w:t>rt Information</w:t>
              </w:r>
            </w:ins>
          </w:p>
        </w:tc>
        <w:tc>
          <w:tcPr>
            <w:tcW w:w="1289" w:type="dxa"/>
            <w:tcBorders>
              <w:top w:val="single" w:sz="4" w:space="0" w:color="auto"/>
              <w:left w:val="single" w:sz="4" w:space="0" w:color="auto"/>
              <w:bottom w:val="single" w:sz="4" w:space="0" w:color="auto"/>
              <w:right w:val="single" w:sz="4" w:space="0" w:color="auto"/>
            </w:tcBorders>
          </w:tcPr>
          <w:p w14:paraId="4C80F368" w14:textId="24564D7E" w:rsidR="00E421B8" w:rsidRPr="00A423D1" w:rsidRDefault="00E421B8" w:rsidP="00E421B8">
            <w:pPr>
              <w:pStyle w:val="TAL"/>
              <w:rPr>
                <w:ins w:id="103" w:author="Huawei" w:date="2019-08-16T14:39:00Z"/>
                <w:rFonts w:cs="Arial"/>
                <w:szCs w:val="18"/>
                <w:lang w:eastAsia="ja-JP"/>
              </w:rPr>
            </w:pPr>
            <w:ins w:id="104" w:author="Huawei" w:date="2019-08-16T14:39:00Z">
              <w:r w:rsidRPr="00A423D1">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0A06C11D" w14:textId="77777777" w:rsidR="00E421B8" w:rsidRPr="00A423D1" w:rsidRDefault="00E421B8" w:rsidP="00E421B8">
            <w:pPr>
              <w:pStyle w:val="TAL"/>
              <w:rPr>
                <w:ins w:id="105" w:author="Huawei" w:date="2019-08-16T14:39: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402B3154" w14:textId="1DE79FC9" w:rsidR="00E421B8" w:rsidRPr="00A423D1" w:rsidRDefault="00E421B8" w:rsidP="00E421B8">
            <w:pPr>
              <w:pStyle w:val="TAL"/>
              <w:rPr>
                <w:ins w:id="106" w:author="Huawei" w:date="2019-08-16T14:39:00Z"/>
                <w:rFonts w:cs="Arial"/>
                <w:szCs w:val="18"/>
                <w:lang w:eastAsia="ja-JP"/>
              </w:rPr>
            </w:pPr>
            <w:ins w:id="107" w:author="Huawei" w:date="2019-08-16T14:39:00Z">
              <w:r>
                <w:rPr>
                  <w:rFonts w:cs="Arial"/>
                  <w:szCs w:val="18"/>
                  <w:lang w:eastAsia="ja-JP"/>
                </w:rPr>
                <w:t>9.3.1.x</w:t>
              </w:r>
            </w:ins>
          </w:p>
        </w:tc>
        <w:tc>
          <w:tcPr>
            <w:tcW w:w="1843" w:type="dxa"/>
            <w:tcBorders>
              <w:top w:val="single" w:sz="4" w:space="0" w:color="auto"/>
              <w:left w:val="single" w:sz="4" w:space="0" w:color="auto"/>
              <w:bottom w:val="single" w:sz="4" w:space="0" w:color="auto"/>
              <w:right w:val="single" w:sz="4" w:space="0" w:color="auto"/>
            </w:tcBorders>
          </w:tcPr>
          <w:p w14:paraId="54103B68" w14:textId="59E9A0A9" w:rsidR="00E421B8" w:rsidRPr="00A423D1" w:rsidRDefault="00E421B8" w:rsidP="00E421B8">
            <w:pPr>
              <w:pStyle w:val="TAL"/>
              <w:rPr>
                <w:ins w:id="108" w:author="Huawei" w:date="2019-08-16T14:39:00Z"/>
                <w:rFonts w:cs="Arial"/>
                <w:szCs w:val="18"/>
                <w:lang w:eastAsia="ja-JP"/>
              </w:rPr>
            </w:pPr>
            <w:ins w:id="109" w:author="Huawei" w:date="2019-08-16T14:39:00Z">
              <w:r w:rsidRPr="00A423D1">
                <w:rPr>
                  <w:rFonts w:cs="Arial"/>
                  <w:szCs w:val="18"/>
                  <w:lang w:eastAsia="ja-JP"/>
                </w:rPr>
                <w:t xml:space="preserve">Supported </w:t>
              </w:r>
              <w:r>
                <w:rPr>
                  <w:rFonts w:cs="Arial"/>
                  <w:szCs w:val="18"/>
                  <w:lang w:eastAsia="ja-JP"/>
                </w:rPr>
                <w:t>NPNs</w:t>
              </w:r>
              <w:r w:rsidRPr="00A423D1">
                <w:rPr>
                  <w:rFonts w:cs="Arial"/>
                  <w:szCs w:val="18"/>
                  <w:lang w:eastAsia="ja-JP"/>
                </w:rPr>
                <w:t xml:space="preserve"> per </w:t>
              </w:r>
              <w:r>
                <w:rPr>
                  <w:rFonts w:cs="Arial"/>
                  <w:szCs w:val="18"/>
                  <w:lang w:eastAsia="ja-JP"/>
                </w:rPr>
                <w:t>PLMN</w:t>
              </w:r>
              <w:r w:rsidRPr="00A423D1">
                <w:rPr>
                  <w:rFonts w:cs="Arial"/>
                  <w:szCs w:val="18"/>
                  <w:lang w:eastAsia="ja-JP"/>
                </w:rPr>
                <w:t>.</w:t>
              </w:r>
            </w:ins>
          </w:p>
        </w:tc>
        <w:tc>
          <w:tcPr>
            <w:tcW w:w="878" w:type="dxa"/>
            <w:tcBorders>
              <w:top w:val="single" w:sz="4" w:space="0" w:color="auto"/>
              <w:left w:val="single" w:sz="4" w:space="0" w:color="auto"/>
              <w:bottom w:val="single" w:sz="4" w:space="0" w:color="auto"/>
              <w:right w:val="single" w:sz="4" w:space="0" w:color="auto"/>
            </w:tcBorders>
          </w:tcPr>
          <w:p w14:paraId="0DC3E119" w14:textId="72C54789" w:rsidR="00E421B8" w:rsidRPr="00A423D1" w:rsidRDefault="00E421B8" w:rsidP="00E421B8">
            <w:pPr>
              <w:pStyle w:val="TAC"/>
              <w:rPr>
                <w:ins w:id="110" w:author="Huawei" w:date="2019-08-16T14:39:00Z"/>
                <w:rFonts w:cs="Arial"/>
                <w:szCs w:val="18"/>
                <w:lang w:eastAsia="ja-JP"/>
              </w:rPr>
            </w:pPr>
            <w:ins w:id="111" w:author="Huawei" w:date="2019-08-16T14:39: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E9F272B" w14:textId="77777777" w:rsidR="00E421B8" w:rsidRPr="00A423D1" w:rsidRDefault="00E421B8" w:rsidP="00E421B8">
            <w:pPr>
              <w:pStyle w:val="TAC"/>
              <w:rPr>
                <w:ins w:id="112" w:author="Huawei" w:date="2019-08-16T14:39:00Z"/>
                <w:rFonts w:cs="Arial"/>
                <w:szCs w:val="18"/>
                <w:lang w:eastAsia="ja-JP"/>
              </w:rPr>
            </w:pPr>
          </w:p>
        </w:tc>
      </w:tr>
      <w:tr w:rsidR="00E421B8" w:rsidRPr="00A423D1" w14:paraId="242A6085" w14:textId="77777777" w:rsidTr="00E4665A">
        <w:tc>
          <w:tcPr>
            <w:tcW w:w="2379" w:type="dxa"/>
            <w:tcBorders>
              <w:top w:val="single" w:sz="4" w:space="0" w:color="auto"/>
              <w:left w:val="single" w:sz="4" w:space="0" w:color="auto"/>
              <w:bottom w:val="single" w:sz="4" w:space="0" w:color="auto"/>
              <w:right w:val="single" w:sz="4" w:space="0" w:color="auto"/>
            </w:tcBorders>
          </w:tcPr>
          <w:p w14:paraId="31169019" w14:textId="77777777" w:rsidR="00E421B8" w:rsidRPr="00A423D1" w:rsidRDefault="00E421B8" w:rsidP="00E421B8">
            <w:pPr>
              <w:pStyle w:val="TAL"/>
              <w:rPr>
                <w:lang w:eastAsia="ja-JP"/>
              </w:rPr>
            </w:pPr>
            <w:r w:rsidRPr="00A423D1">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49A2D60A" w14:textId="77777777" w:rsidR="00E421B8" w:rsidRPr="00A423D1" w:rsidRDefault="00E421B8" w:rsidP="00E421B8">
            <w:pPr>
              <w:pStyle w:val="TAL"/>
              <w:rPr>
                <w:lang w:eastAsia="ja-JP"/>
              </w:rPr>
            </w:pPr>
            <w:r w:rsidRPr="00A423D1">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6FA1800" w14:textId="77777777" w:rsidR="00E421B8" w:rsidRPr="00A423D1" w:rsidRDefault="00E421B8" w:rsidP="00E421B8">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3776DB9" w14:textId="77777777" w:rsidR="00E421B8" w:rsidRPr="00A423D1" w:rsidRDefault="00E421B8" w:rsidP="00E421B8">
            <w:pPr>
              <w:pStyle w:val="TAL"/>
              <w:rPr>
                <w:lang w:eastAsia="ja-JP"/>
              </w:rPr>
            </w:pPr>
            <w:r w:rsidRPr="00A423D1">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57B9351C" w14:textId="77777777" w:rsidR="00E421B8" w:rsidRPr="00A423D1" w:rsidRDefault="00E421B8" w:rsidP="00E421B8">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7376A61" w14:textId="77777777" w:rsidR="00E421B8" w:rsidRPr="00A423D1" w:rsidRDefault="00E421B8" w:rsidP="00E421B8">
            <w:pPr>
              <w:pStyle w:val="TAC"/>
              <w:rPr>
                <w:lang w:eastAsia="ja-JP"/>
              </w:rPr>
            </w:pPr>
            <w:r w:rsidRPr="00A423D1">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F90B11" w14:textId="77777777" w:rsidR="00E421B8" w:rsidRPr="00A423D1" w:rsidRDefault="00E421B8" w:rsidP="00E421B8">
            <w:pPr>
              <w:pStyle w:val="TAC"/>
              <w:rPr>
                <w:lang w:eastAsia="ja-JP"/>
              </w:rPr>
            </w:pPr>
            <w:r w:rsidRPr="00A423D1">
              <w:rPr>
                <w:lang w:eastAsia="ja-JP"/>
              </w:rPr>
              <w:t>ignore</w:t>
            </w:r>
          </w:p>
        </w:tc>
      </w:tr>
      <w:tr w:rsidR="00E421B8" w:rsidRPr="00A423D1" w14:paraId="568DD012" w14:textId="77777777" w:rsidTr="00E4665A">
        <w:tc>
          <w:tcPr>
            <w:tcW w:w="2379" w:type="dxa"/>
            <w:tcBorders>
              <w:top w:val="single" w:sz="4" w:space="0" w:color="auto"/>
              <w:left w:val="single" w:sz="4" w:space="0" w:color="auto"/>
              <w:bottom w:val="single" w:sz="4" w:space="0" w:color="auto"/>
              <w:right w:val="single" w:sz="4" w:space="0" w:color="auto"/>
            </w:tcBorders>
          </w:tcPr>
          <w:p w14:paraId="08C5A3E3" w14:textId="77777777" w:rsidR="00E421B8" w:rsidRPr="00A423D1" w:rsidRDefault="00E421B8" w:rsidP="00E421B8">
            <w:pPr>
              <w:pStyle w:val="TAL"/>
              <w:rPr>
                <w:lang w:eastAsia="zh-CN"/>
              </w:rPr>
            </w:pPr>
            <w:r w:rsidRPr="00A423D1">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212CFF94" w14:textId="77777777" w:rsidR="00E421B8" w:rsidRPr="00A423D1" w:rsidRDefault="00E421B8" w:rsidP="00E421B8">
            <w:pPr>
              <w:pStyle w:val="TAL"/>
              <w:rPr>
                <w:lang w:eastAsia="zh-CN"/>
              </w:rPr>
            </w:pPr>
            <w:r w:rsidRPr="00A423D1">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6558883" w14:textId="77777777" w:rsidR="00E421B8" w:rsidRPr="00A423D1" w:rsidRDefault="00E421B8" w:rsidP="00E421B8">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A62E8D3" w14:textId="77777777" w:rsidR="00E421B8" w:rsidRPr="00A423D1" w:rsidRDefault="00E421B8" w:rsidP="00E421B8">
            <w:pPr>
              <w:pStyle w:val="TAL"/>
              <w:rPr>
                <w:lang w:eastAsia="zh-CN"/>
              </w:rPr>
            </w:pPr>
            <w:r w:rsidRPr="00A423D1">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2F8ABB53" w14:textId="77777777" w:rsidR="00E421B8" w:rsidRPr="00A423D1" w:rsidRDefault="00E421B8" w:rsidP="00E421B8">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78411C5E" w14:textId="77777777" w:rsidR="00E421B8" w:rsidRPr="00A423D1" w:rsidRDefault="00E421B8" w:rsidP="00E421B8">
            <w:pPr>
              <w:pStyle w:val="TAC"/>
              <w:rPr>
                <w:lang w:eastAsia="zh-CN"/>
              </w:rPr>
            </w:pPr>
            <w:r w:rsidRPr="00A423D1">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4EA2B58" w14:textId="77777777" w:rsidR="00E421B8" w:rsidRPr="00A423D1" w:rsidRDefault="00E421B8" w:rsidP="00E421B8">
            <w:pPr>
              <w:pStyle w:val="TAC"/>
              <w:rPr>
                <w:lang w:eastAsia="zh-CN"/>
              </w:rPr>
            </w:pPr>
            <w:r w:rsidRPr="00A423D1">
              <w:rPr>
                <w:rFonts w:hint="eastAsia"/>
                <w:lang w:eastAsia="zh-CN"/>
              </w:rPr>
              <w:t>ignore</w:t>
            </w:r>
          </w:p>
        </w:tc>
      </w:tr>
      <w:tr w:rsidR="00E421B8" w:rsidRPr="00A423D1" w14:paraId="4DBDA198" w14:textId="77777777" w:rsidTr="00E4665A">
        <w:tc>
          <w:tcPr>
            <w:tcW w:w="2379" w:type="dxa"/>
            <w:tcBorders>
              <w:top w:val="single" w:sz="4" w:space="0" w:color="auto"/>
              <w:left w:val="single" w:sz="4" w:space="0" w:color="auto"/>
              <w:bottom w:val="single" w:sz="4" w:space="0" w:color="auto"/>
              <w:right w:val="single" w:sz="4" w:space="0" w:color="auto"/>
            </w:tcBorders>
          </w:tcPr>
          <w:p w14:paraId="19741B2F" w14:textId="77777777" w:rsidR="00E421B8" w:rsidRPr="00A423D1" w:rsidRDefault="00E421B8" w:rsidP="00E421B8">
            <w:pPr>
              <w:pStyle w:val="TAL"/>
              <w:rPr>
                <w:lang w:eastAsia="ja-JP"/>
              </w:rPr>
            </w:pPr>
            <w:r w:rsidRPr="00A423D1">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164388FB" w14:textId="77777777" w:rsidR="00E421B8" w:rsidRPr="00A423D1" w:rsidRDefault="00E421B8" w:rsidP="00E421B8">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37EAD3C9" w14:textId="77777777" w:rsidR="00E421B8" w:rsidRPr="00A423D1" w:rsidRDefault="00E421B8" w:rsidP="00E421B8">
            <w:pPr>
              <w:pStyle w:val="TAL"/>
              <w:rPr>
                <w:rFonts w:cs="Arial"/>
                <w:i/>
                <w:lang w:eastAsia="ja-JP"/>
              </w:rPr>
            </w:pPr>
            <w:r w:rsidRPr="00A423D1">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46CB8E40" w14:textId="77777777" w:rsidR="00E421B8" w:rsidRPr="00A423D1" w:rsidRDefault="00E421B8" w:rsidP="00E421B8">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0A1D0AFD" w14:textId="502AB0D0" w:rsidR="00E421B8" w:rsidRPr="00A423D1" w:rsidRDefault="00E421B8" w:rsidP="00105C29">
            <w:pPr>
              <w:pStyle w:val="TAL"/>
              <w:rPr>
                <w:rFonts w:cs="Arial"/>
                <w:szCs w:val="18"/>
                <w:lang w:eastAsia="ja-JP"/>
              </w:rPr>
            </w:pPr>
            <w:r w:rsidRPr="00A423D1">
              <w:rPr>
                <w:rFonts w:cs="Arial"/>
                <w:szCs w:val="18"/>
                <w:lang w:eastAsia="ja-JP"/>
              </w:rPr>
              <w:t xml:space="preserve">This IE corresponds to the </w:t>
            </w:r>
            <w:r w:rsidRPr="00A423D1">
              <w:rPr>
                <w:rFonts w:eastAsia="宋体"/>
                <w:i/>
                <w:noProof/>
              </w:rPr>
              <w:t>PLMN-IdentityInfoList</w:t>
            </w:r>
            <w:r w:rsidRPr="00A423D1">
              <w:rPr>
                <w:rFonts w:eastAsia="宋体"/>
                <w:noProof/>
              </w:rPr>
              <w:t xml:space="preserve"> IE in </w:t>
            </w:r>
            <w:r w:rsidRPr="00A423D1">
              <w:rPr>
                <w:rFonts w:eastAsia="宋体"/>
                <w:i/>
                <w:noProof/>
              </w:rPr>
              <w:t>SIB1</w:t>
            </w:r>
            <w:r w:rsidRPr="00A423D1">
              <w:rPr>
                <w:rFonts w:eastAsia="宋体"/>
                <w:noProof/>
              </w:rPr>
              <w:t xml:space="preserve"> as specified in TS 38.331 [8]. The</w:t>
            </w:r>
            <w:r w:rsidRPr="00A423D1">
              <w:rPr>
                <w:rFonts w:cs="Arial"/>
                <w:szCs w:val="18"/>
                <w:lang w:eastAsia="ja-JP"/>
              </w:rPr>
              <w:t xml:space="preserve"> PLMN Identities and associated information contained in this IE </w:t>
            </w:r>
            <w:r w:rsidR="00105C29">
              <w:rPr>
                <w:rFonts w:cs="Arial"/>
                <w:szCs w:val="18"/>
                <w:lang w:eastAsia="ja-JP"/>
              </w:rPr>
              <w:t>is</w:t>
            </w:r>
            <w:r w:rsidRPr="00A423D1">
              <w:rPr>
                <w:rFonts w:cs="Arial"/>
                <w:szCs w:val="18"/>
                <w:lang w:eastAsia="ja-JP"/>
              </w:rPr>
              <w:t xml:space="preserve">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173B484E" w14:textId="77777777" w:rsidR="00E421B8" w:rsidRPr="00A423D1" w:rsidRDefault="00E421B8" w:rsidP="00E421B8">
            <w:pPr>
              <w:pStyle w:val="TAC"/>
              <w:rPr>
                <w:lang w:eastAsia="ja-JP"/>
              </w:rPr>
            </w:pPr>
            <w:r w:rsidRPr="00A423D1">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519B3F" w14:textId="77777777" w:rsidR="00E421B8" w:rsidRPr="00A423D1" w:rsidRDefault="00E421B8" w:rsidP="00E421B8">
            <w:pPr>
              <w:pStyle w:val="TAC"/>
              <w:rPr>
                <w:lang w:eastAsia="ja-JP"/>
              </w:rPr>
            </w:pPr>
            <w:r w:rsidRPr="00A423D1">
              <w:rPr>
                <w:rFonts w:cs="Arial"/>
                <w:lang w:eastAsia="ja-JP"/>
              </w:rPr>
              <w:t>ignore</w:t>
            </w:r>
          </w:p>
        </w:tc>
      </w:tr>
      <w:tr w:rsidR="00E421B8" w:rsidRPr="00A423D1" w14:paraId="32C732B9" w14:textId="77777777" w:rsidTr="00E4665A">
        <w:tc>
          <w:tcPr>
            <w:tcW w:w="2379" w:type="dxa"/>
            <w:tcBorders>
              <w:top w:val="single" w:sz="4" w:space="0" w:color="auto"/>
              <w:left w:val="single" w:sz="4" w:space="0" w:color="auto"/>
              <w:bottom w:val="single" w:sz="4" w:space="0" w:color="auto"/>
              <w:right w:val="single" w:sz="4" w:space="0" w:color="auto"/>
            </w:tcBorders>
          </w:tcPr>
          <w:p w14:paraId="7EED18A9" w14:textId="77777777" w:rsidR="00E421B8" w:rsidRPr="00A423D1" w:rsidRDefault="00E421B8" w:rsidP="00E421B8">
            <w:pPr>
              <w:pStyle w:val="TAL"/>
              <w:ind w:left="113"/>
              <w:rPr>
                <w:lang w:eastAsia="ja-JP"/>
              </w:rPr>
            </w:pPr>
            <w:r w:rsidRPr="00A423D1">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68D8006E" w14:textId="77777777" w:rsidR="00E421B8" w:rsidRPr="00A423D1" w:rsidRDefault="00E421B8" w:rsidP="00E421B8">
            <w:pPr>
              <w:pStyle w:val="TAL"/>
              <w:rPr>
                <w:lang w:eastAsia="ja-JP"/>
              </w:rPr>
            </w:pPr>
            <w:r w:rsidRPr="00A423D1">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19571AC" w14:textId="77777777" w:rsidR="00E421B8" w:rsidRPr="00A423D1" w:rsidRDefault="00E421B8" w:rsidP="00E421B8">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D36BB0A" w14:textId="77777777" w:rsidR="00E421B8" w:rsidRPr="00A423D1" w:rsidRDefault="00E421B8" w:rsidP="00E421B8">
            <w:pPr>
              <w:pStyle w:val="TAL"/>
              <w:rPr>
                <w:rFonts w:cs="Arial"/>
                <w:lang w:eastAsia="ja-JP"/>
              </w:rPr>
            </w:pPr>
            <w:r w:rsidRPr="00A423D1">
              <w:rPr>
                <w:rFonts w:cs="Arial"/>
                <w:lang w:eastAsia="ja-JP"/>
              </w:rPr>
              <w:t>Available PLMN List</w:t>
            </w:r>
          </w:p>
          <w:p w14:paraId="57B22328" w14:textId="77777777" w:rsidR="00E421B8" w:rsidRPr="00A423D1" w:rsidRDefault="00E421B8" w:rsidP="00E421B8">
            <w:pPr>
              <w:pStyle w:val="TAL"/>
              <w:rPr>
                <w:lang w:eastAsia="ja-JP"/>
              </w:rPr>
            </w:pPr>
            <w:r w:rsidRPr="00A423D1">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67FB9C08" w14:textId="77777777" w:rsidR="00E421B8" w:rsidRPr="00A423D1" w:rsidRDefault="00E421B8" w:rsidP="00E421B8">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A9DCB54" w14:textId="77777777" w:rsidR="00E421B8" w:rsidRPr="00A423D1" w:rsidRDefault="00E421B8" w:rsidP="00E421B8">
            <w:pPr>
              <w:pStyle w:val="TAC"/>
              <w:rPr>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8E28FC" w14:textId="77777777" w:rsidR="00E421B8" w:rsidRPr="00A423D1" w:rsidRDefault="00E421B8" w:rsidP="00E421B8">
            <w:pPr>
              <w:pStyle w:val="TAC"/>
              <w:rPr>
                <w:lang w:eastAsia="ja-JP"/>
              </w:rPr>
            </w:pPr>
          </w:p>
        </w:tc>
      </w:tr>
      <w:tr w:rsidR="00E421B8" w:rsidRPr="00A423D1" w14:paraId="5A5602EF" w14:textId="77777777" w:rsidTr="00E4665A">
        <w:tc>
          <w:tcPr>
            <w:tcW w:w="2379" w:type="dxa"/>
            <w:tcBorders>
              <w:top w:val="single" w:sz="4" w:space="0" w:color="auto"/>
              <w:left w:val="single" w:sz="4" w:space="0" w:color="auto"/>
              <w:bottom w:val="single" w:sz="4" w:space="0" w:color="auto"/>
              <w:right w:val="single" w:sz="4" w:space="0" w:color="auto"/>
            </w:tcBorders>
          </w:tcPr>
          <w:p w14:paraId="1EF1C19E" w14:textId="77777777" w:rsidR="00E421B8" w:rsidRPr="00A423D1" w:rsidRDefault="00E421B8" w:rsidP="00E421B8">
            <w:pPr>
              <w:pStyle w:val="TAL"/>
              <w:ind w:left="113"/>
              <w:rPr>
                <w:rFonts w:cs="Arial"/>
                <w:lang w:eastAsia="ja-JP"/>
              </w:rPr>
            </w:pPr>
            <w:r w:rsidRPr="00A423D1">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3B9D9F25" w14:textId="77777777" w:rsidR="00E421B8" w:rsidRPr="00A423D1" w:rsidRDefault="00E421B8" w:rsidP="00E421B8">
            <w:pPr>
              <w:pStyle w:val="TAL"/>
              <w:rPr>
                <w:rFonts w:cs="Arial"/>
                <w:lang w:eastAsia="ja-JP"/>
              </w:rPr>
            </w:pPr>
            <w:r w:rsidRPr="00A423D1">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8EF12A1" w14:textId="77777777" w:rsidR="00E421B8" w:rsidRPr="00A423D1" w:rsidRDefault="00E421B8" w:rsidP="00E421B8">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6AA6933" w14:textId="77777777" w:rsidR="00E421B8" w:rsidRPr="00A423D1" w:rsidRDefault="00E421B8" w:rsidP="00E421B8">
            <w:pPr>
              <w:pStyle w:val="TAL"/>
              <w:rPr>
                <w:rFonts w:cs="Arial"/>
                <w:lang w:eastAsia="ja-JP"/>
              </w:rPr>
            </w:pPr>
            <w:r w:rsidRPr="00A423D1">
              <w:rPr>
                <w:rFonts w:cs="Arial"/>
                <w:lang w:eastAsia="ja-JP"/>
              </w:rPr>
              <w:t>Extended Available PLMN List</w:t>
            </w:r>
          </w:p>
          <w:p w14:paraId="0292CB02" w14:textId="77777777" w:rsidR="00E421B8" w:rsidRPr="00A423D1" w:rsidRDefault="00E421B8" w:rsidP="00E421B8">
            <w:pPr>
              <w:pStyle w:val="TAL"/>
              <w:rPr>
                <w:rFonts w:cs="Arial"/>
                <w:lang w:eastAsia="ja-JP"/>
              </w:rPr>
            </w:pPr>
            <w:r w:rsidRPr="00A423D1">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5482BA68" w14:textId="77777777" w:rsidR="00E421B8" w:rsidRPr="00A423D1" w:rsidRDefault="00E421B8" w:rsidP="00E421B8">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63607D8"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D7AEB4" w14:textId="77777777" w:rsidR="00E421B8" w:rsidRPr="00A423D1" w:rsidRDefault="00E421B8" w:rsidP="00E421B8">
            <w:pPr>
              <w:pStyle w:val="TAC"/>
              <w:rPr>
                <w:lang w:eastAsia="ja-JP"/>
              </w:rPr>
            </w:pPr>
          </w:p>
        </w:tc>
      </w:tr>
      <w:tr w:rsidR="00E421B8" w:rsidRPr="00A423D1" w14:paraId="31F7F383" w14:textId="77777777" w:rsidTr="00E4665A">
        <w:tc>
          <w:tcPr>
            <w:tcW w:w="2379" w:type="dxa"/>
            <w:tcBorders>
              <w:top w:val="single" w:sz="4" w:space="0" w:color="auto"/>
              <w:left w:val="single" w:sz="4" w:space="0" w:color="auto"/>
              <w:bottom w:val="single" w:sz="4" w:space="0" w:color="auto"/>
              <w:right w:val="single" w:sz="4" w:space="0" w:color="auto"/>
            </w:tcBorders>
          </w:tcPr>
          <w:p w14:paraId="30BB78F8" w14:textId="77777777" w:rsidR="00E421B8" w:rsidRPr="00A423D1" w:rsidRDefault="00E421B8" w:rsidP="00E421B8">
            <w:pPr>
              <w:pStyle w:val="TAL"/>
              <w:ind w:left="113"/>
              <w:rPr>
                <w:rFonts w:cs="Arial"/>
                <w:lang w:eastAsia="ja-JP"/>
              </w:rPr>
            </w:pPr>
            <w:r w:rsidRPr="00A423D1">
              <w:rPr>
                <w:rFonts w:cs="Arial"/>
                <w:lang w:eastAsia="zh-CN"/>
              </w:rPr>
              <w:t>&gt;5GS</w:t>
            </w:r>
            <w:r w:rsidRPr="00A423D1">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231C9C62" w14:textId="77777777" w:rsidR="00E421B8" w:rsidRPr="00A423D1" w:rsidRDefault="00E421B8" w:rsidP="00E421B8">
            <w:pPr>
              <w:pStyle w:val="TAL"/>
              <w:rPr>
                <w:rFonts w:cs="Arial"/>
                <w:lang w:eastAsia="ja-JP"/>
              </w:rPr>
            </w:pPr>
            <w:r w:rsidRPr="00A423D1">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BA830B9" w14:textId="77777777" w:rsidR="00E421B8" w:rsidRPr="00A423D1" w:rsidRDefault="00E421B8" w:rsidP="00E421B8">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E61E9DF" w14:textId="77777777" w:rsidR="00E421B8" w:rsidRPr="00A423D1" w:rsidRDefault="00E421B8" w:rsidP="00E421B8">
            <w:pPr>
              <w:pStyle w:val="TAL"/>
              <w:rPr>
                <w:rFonts w:cs="Arial"/>
                <w:lang w:eastAsia="ja-JP"/>
              </w:rPr>
            </w:pPr>
            <w:r w:rsidRPr="00A423D1">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2D55E07C" w14:textId="77777777" w:rsidR="00E421B8" w:rsidRPr="00A423D1" w:rsidRDefault="00E421B8" w:rsidP="00E421B8">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291D208"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3366B5" w14:textId="77777777" w:rsidR="00E421B8" w:rsidRPr="00A423D1" w:rsidRDefault="00E421B8" w:rsidP="00E421B8">
            <w:pPr>
              <w:pStyle w:val="TAC"/>
              <w:rPr>
                <w:lang w:eastAsia="ja-JP"/>
              </w:rPr>
            </w:pPr>
          </w:p>
        </w:tc>
      </w:tr>
      <w:tr w:rsidR="00E421B8" w:rsidRPr="00A423D1" w14:paraId="2C073934" w14:textId="77777777" w:rsidTr="00E4665A">
        <w:tc>
          <w:tcPr>
            <w:tcW w:w="2379" w:type="dxa"/>
            <w:tcBorders>
              <w:top w:val="single" w:sz="4" w:space="0" w:color="auto"/>
              <w:left w:val="single" w:sz="4" w:space="0" w:color="auto"/>
              <w:bottom w:val="single" w:sz="4" w:space="0" w:color="auto"/>
              <w:right w:val="single" w:sz="4" w:space="0" w:color="auto"/>
            </w:tcBorders>
          </w:tcPr>
          <w:p w14:paraId="1045C68E" w14:textId="77777777" w:rsidR="00E421B8" w:rsidRPr="00A423D1" w:rsidRDefault="00E421B8" w:rsidP="00E421B8">
            <w:pPr>
              <w:pStyle w:val="TAL"/>
              <w:ind w:left="113"/>
              <w:rPr>
                <w:rFonts w:cs="Arial"/>
                <w:lang w:eastAsia="ja-JP"/>
              </w:rPr>
            </w:pPr>
            <w:r w:rsidRPr="00A423D1">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5FDEE085" w14:textId="77777777" w:rsidR="00E421B8" w:rsidRPr="00A423D1" w:rsidRDefault="00E421B8" w:rsidP="00E421B8">
            <w:pPr>
              <w:pStyle w:val="TAL"/>
              <w:rPr>
                <w:rFonts w:cs="Arial"/>
                <w:lang w:eastAsia="ja-JP"/>
              </w:rPr>
            </w:pPr>
            <w:r w:rsidRPr="00A423D1">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4582B3B" w14:textId="77777777" w:rsidR="00E421B8" w:rsidRPr="00A423D1" w:rsidRDefault="00E421B8" w:rsidP="00E421B8">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57F32E7" w14:textId="77777777" w:rsidR="00E421B8" w:rsidRPr="00A423D1" w:rsidRDefault="00E421B8" w:rsidP="00E421B8">
            <w:pPr>
              <w:pStyle w:val="TAL"/>
              <w:rPr>
                <w:rFonts w:cs="Arial"/>
                <w:lang w:eastAsia="ja-JP"/>
              </w:rPr>
            </w:pPr>
            <w:r w:rsidRPr="00A423D1">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3BD091CC" w14:textId="77777777" w:rsidR="00E421B8" w:rsidRPr="00A423D1" w:rsidRDefault="00E421B8" w:rsidP="00E421B8">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B761CB2"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D37AD7C" w14:textId="77777777" w:rsidR="00E421B8" w:rsidRPr="00A423D1" w:rsidRDefault="00E421B8" w:rsidP="00E421B8">
            <w:pPr>
              <w:pStyle w:val="TAC"/>
              <w:rPr>
                <w:lang w:eastAsia="ja-JP"/>
              </w:rPr>
            </w:pPr>
          </w:p>
        </w:tc>
      </w:tr>
      <w:tr w:rsidR="00E421B8" w:rsidRPr="00A423D1" w14:paraId="1813A957" w14:textId="77777777" w:rsidTr="00E4665A">
        <w:tc>
          <w:tcPr>
            <w:tcW w:w="2379" w:type="dxa"/>
            <w:tcBorders>
              <w:top w:val="single" w:sz="4" w:space="0" w:color="auto"/>
              <w:left w:val="single" w:sz="4" w:space="0" w:color="auto"/>
              <w:bottom w:val="single" w:sz="4" w:space="0" w:color="auto"/>
              <w:right w:val="single" w:sz="4" w:space="0" w:color="auto"/>
            </w:tcBorders>
          </w:tcPr>
          <w:p w14:paraId="2C2A3A7C" w14:textId="77777777" w:rsidR="00E421B8" w:rsidRPr="00A423D1" w:rsidRDefault="00E421B8" w:rsidP="00E421B8">
            <w:pPr>
              <w:pStyle w:val="TAL"/>
              <w:ind w:left="113"/>
              <w:rPr>
                <w:rFonts w:cs="Arial"/>
                <w:lang w:eastAsia="ja-JP"/>
              </w:rPr>
            </w:pPr>
            <w:r w:rsidRPr="00A423D1">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6B128288" w14:textId="77777777" w:rsidR="00E421B8" w:rsidRPr="00A423D1" w:rsidRDefault="00E421B8" w:rsidP="00E421B8">
            <w:pPr>
              <w:pStyle w:val="TAL"/>
              <w:rPr>
                <w:rFonts w:cs="Arial"/>
                <w:lang w:eastAsia="ja-JP"/>
              </w:rPr>
            </w:pPr>
            <w:r w:rsidRPr="00A423D1">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026934B" w14:textId="77777777" w:rsidR="00E421B8" w:rsidRPr="00A423D1" w:rsidRDefault="00E421B8" w:rsidP="00E421B8">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2ED6FB3" w14:textId="77777777" w:rsidR="00E421B8" w:rsidRPr="00A423D1" w:rsidRDefault="00E421B8" w:rsidP="00E421B8">
            <w:pPr>
              <w:pStyle w:val="TAL"/>
              <w:rPr>
                <w:rFonts w:cs="Arial"/>
                <w:szCs w:val="18"/>
                <w:lang w:eastAsia="ja-JP"/>
              </w:rPr>
            </w:pPr>
            <w:r w:rsidRPr="00A423D1">
              <w:rPr>
                <w:rFonts w:cs="Arial"/>
                <w:szCs w:val="18"/>
                <w:lang w:eastAsia="ja-JP"/>
              </w:rPr>
              <w:t>RAN Area Code</w:t>
            </w:r>
          </w:p>
          <w:p w14:paraId="09E2FC80" w14:textId="77777777" w:rsidR="00E421B8" w:rsidRPr="00A423D1" w:rsidRDefault="00E421B8" w:rsidP="00E421B8">
            <w:pPr>
              <w:pStyle w:val="TAL"/>
              <w:rPr>
                <w:rFonts w:cs="Arial"/>
                <w:lang w:eastAsia="ja-JP"/>
              </w:rPr>
            </w:pPr>
            <w:r w:rsidRPr="00A423D1">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63FD5F23" w14:textId="77777777" w:rsidR="00E421B8" w:rsidRPr="00A423D1" w:rsidRDefault="00E421B8" w:rsidP="00E421B8">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A37BB1A" w14:textId="77777777" w:rsidR="00E421B8" w:rsidRPr="00A423D1" w:rsidRDefault="00E421B8" w:rsidP="00E421B8">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1191D0" w14:textId="77777777" w:rsidR="00E421B8" w:rsidRPr="00A423D1" w:rsidRDefault="00E421B8" w:rsidP="00E421B8">
            <w:pPr>
              <w:pStyle w:val="TAC"/>
              <w:rPr>
                <w:lang w:eastAsia="ja-JP"/>
              </w:rPr>
            </w:pPr>
          </w:p>
        </w:tc>
      </w:tr>
    </w:tbl>
    <w:p w14:paraId="09F721B2" w14:textId="77777777" w:rsidR="009C48D8" w:rsidRPr="00A423D1" w:rsidRDefault="009C48D8" w:rsidP="009C48D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48D8" w:rsidRPr="00A423D1" w14:paraId="1EB4CDB7" w14:textId="77777777" w:rsidTr="00E4665A">
        <w:tc>
          <w:tcPr>
            <w:tcW w:w="3686" w:type="dxa"/>
          </w:tcPr>
          <w:p w14:paraId="68D4709E" w14:textId="77777777" w:rsidR="009C48D8" w:rsidRPr="00A423D1" w:rsidRDefault="009C48D8" w:rsidP="00E4665A">
            <w:pPr>
              <w:keepNext/>
              <w:keepLines/>
              <w:spacing w:after="0"/>
              <w:jc w:val="center"/>
              <w:rPr>
                <w:rFonts w:ascii="Arial" w:hAnsi="Arial"/>
                <w:b/>
                <w:sz w:val="18"/>
                <w:lang w:eastAsia="ja-JP"/>
              </w:rPr>
            </w:pPr>
            <w:r w:rsidRPr="00A423D1">
              <w:rPr>
                <w:rFonts w:ascii="Arial" w:hAnsi="Arial"/>
                <w:b/>
                <w:sz w:val="18"/>
                <w:lang w:eastAsia="ja-JP"/>
              </w:rPr>
              <w:t>Range bound</w:t>
            </w:r>
          </w:p>
        </w:tc>
        <w:tc>
          <w:tcPr>
            <w:tcW w:w="5670" w:type="dxa"/>
          </w:tcPr>
          <w:p w14:paraId="38F15E20" w14:textId="77777777" w:rsidR="009C48D8" w:rsidRPr="00A423D1" w:rsidRDefault="009C48D8" w:rsidP="00E4665A">
            <w:pPr>
              <w:keepNext/>
              <w:keepLines/>
              <w:spacing w:after="0"/>
              <w:jc w:val="center"/>
              <w:rPr>
                <w:rFonts w:ascii="Arial" w:hAnsi="Arial"/>
                <w:b/>
                <w:sz w:val="18"/>
                <w:lang w:eastAsia="ja-JP"/>
              </w:rPr>
            </w:pPr>
            <w:r w:rsidRPr="00A423D1">
              <w:rPr>
                <w:rFonts w:ascii="Arial" w:hAnsi="Arial"/>
                <w:b/>
                <w:sz w:val="18"/>
                <w:lang w:eastAsia="ja-JP"/>
              </w:rPr>
              <w:t>Explanation</w:t>
            </w:r>
          </w:p>
        </w:tc>
      </w:tr>
      <w:tr w:rsidR="009C48D8" w:rsidRPr="00A423D1" w14:paraId="58B09302" w14:textId="77777777" w:rsidTr="00E4665A">
        <w:tc>
          <w:tcPr>
            <w:tcW w:w="3686" w:type="dxa"/>
          </w:tcPr>
          <w:p w14:paraId="1944A206" w14:textId="77777777" w:rsidR="009C48D8" w:rsidRPr="00A423D1" w:rsidRDefault="009C48D8" w:rsidP="00E4665A">
            <w:pPr>
              <w:keepNext/>
              <w:keepLines/>
              <w:spacing w:after="0"/>
              <w:rPr>
                <w:rFonts w:ascii="Arial" w:hAnsi="Arial"/>
                <w:sz w:val="18"/>
                <w:lang w:eastAsia="ja-JP"/>
              </w:rPr>
            </w:pPr>
            <w:r w:rsidRPr="00A423D1">
              <w:rPr>
                <w:rFonts w:ascii="Arial" w:hAnsi="Arial"/>
                <w:bCs/>
                <w:sz w:val="18"/>
                <w:lang w:eastAsia="ja-JP"/>
              </w:rPr>
              <w:t>maxnoofBPLMNs</w:t>
            </w:r>
          </w:p>
        </w:tc>
        <w:tc>
          <w:tcPr>
            <w:tcW w:w="5670" w:type="dxa"/>
          </w:tcPr>
          <w:p w14:paraId="79089106" w14:textId="77777777" w:rsidR="009C48D8" w:rsidRPr="00A423D1" w:rsidRDefault="009C48D8" w:rsidP="00E4665A">
            <w:pPr>
              <w:keepNext/>
              <w:keepLines/>
              <w:spacing w:after="0"/>
              <w:rPr>
                <w:rFonts w:ascii="Arial" w:hAnsi="Arial"/>
                <w:sz w:val="18"/>
                <w:lang w:eastAsia="ja-JP"/>
              </w:rPr>
            </w:pPr>
            <w:r w:rsidRPr="00A423D1">
              <w:rPr>
                <w:rFonts w:ascii="Arial" w:hAnsi="Arial"/>
                <w:sz w:val="18"/>
                <w:lang w:eastAsia="ja-JP"/>
              </w:rPr>
              <w:t>Maximum no. of Broadcast PLMN Ids. Value is 6.</w:t>
            </w:r>
          </w:p>
        </w:tc>
      </w:tr>
      <w:tr w:rsidR="009C48D8" w:rsidRPr="00A423D1" w14:paraId="6299EF48" w14:textId="77777777" w:rsidTr="00E4665A">
        <w:tc>
          <w:tcPr>
            <w:tcW w:w="3686" w:type="dxa"/>
          </w:tcPr>
          <w:p w14:paraId="09048913" w14:textId="77777777" w:rsidR="009C48D8" w:rsidRPr="00A423D1" w:rsidRDefault="009C48D8" w:rsidP="00E4665A">
            <w:pPr>
              <w:keepNext/>
              <w:keepLines/>
              <w:spacing w:after="0"/>
              <w:rPr>
                <w:rFonts w:ascii="Arial" w:hAnsi="Arial"/>
                <w:sz w:val="18"/>
                <w:lang w:eastAsia="ja-JP"/>
              </w:rPr>
            </w:pPr>
            <w:r w:rsidRPr="00A423D1">
              <w:rPr>
                <w:rFonts w:ascii="Arial" w:hAnsi="Arial"/>
                <w:bCs/>
                <w:sz w:val="18"/>
                <w:lang w:eastAsia="ja-JP"/>
              </w:rPr>
              <w:t>maxnoofExtendedBPLMNs</w:t>
            </w:r>
          </w:p>
        </w:tc>
        <w:tc>
          <w:tcPr>
            <w:tcW w:w="5670" w:type="dxa"/>
          </w:tcPr>
          <w:p w14:paraId="0E0B4D1C" w14:textId="77777777" w:rsidR="009C48D8" w:rsidRPr="00A423D1" w:rsidRDefault="009C48D8" w:rsidP="00E4665A">
            <w:pPr>
              <w:keepNext/>
              <w:keepLines/>
              <w:spacing w:after="0"/>
              <w:rPr>
                <w:rFonts w:ascii="Arial" w:hAnsi="Arial"/>
                <w:sz w:val="18"/>
                <w:lang w:eastAsia="ja-JP"/>
              </w:rPr>
            </w:pPr>
            <w:r w:rsidRPr="00A423D1">
              <w:rPr>
                <w:rFonts w:ascii="Arial" w:hAnsi="Arial"/>
                <w:sz w:val="18"/>
                <w:lang w:eastAsia="ja-JP"/>
              </w:rPr>
              <w:t>Maximum no. of Extended Broadcast PLMN Ids. Value is 6.</w:t>
            </w:r>
          </w:p>
        </w:tc>
      </w:tr>
      <w:tr w:rsidR="009C48D8" w:rsidRPr="00A423D1" w14:paraId="201FD1DC" w14:textId="77777777" w:rsidTr="00E4665A">
        <w:tc>
          <w:tcPr>
            <w:tcW w:w="3686" w:type="dxa"/>
          </w:tcPr>
          <w:p w14:paraId="467D7B44" w14:textId="77777777" w:rsidR="009C48D8" w:rsidRPr="00A423D1" w:rsidRDefault="009C48D8" w:rsidP="00E4665A">
            <w:pPr>
              <w:pStyle w:val="TAL"/>
              <w:rPr>
                <w:bCs/>
                <w:lang w:eastAsia="ja-JP"/>
              </w:rPr>
            </w:pPr>
            <w:r w:rsidRPr="00A423D1">
              <w:rPr>
                <w:lang w:eastAsia="ja-JP"/>
              </w:rPr>
              <w:t>maxnoofBPLMNsNR-1</w:t>
            </w:r>
          </w:p>
        </w:tc>
        <w:tc>
          <w:tcPr>
            <w:tcW w:w="5670" w:type="dxa"/>
          </w:tcPr>
          <w:p w14:paraId="56EEBEF0" w14:textId="77777777" w:rsidR="009C48D8" w:rsidRPr="00A423D1" w:rsidRDefault="009C48D8" w:rsidP="00E4665A">
            <w:pPr>
              <w:pStyle w:val="TAL"/>
              <w:rPr>
                <w:lang w:eastAsia="ja-JP"/>
              </w:rPr>
            </w:pPr>
            <w:r w:rsidRPr="00A423D1">
              <w:rPr>
                <w:lang w:eastAsia="ja-JP"/>
              </w:rPr>
              <w:t>Maximum no. of PLMN Ids.broadcast in an NR cell minus 1. Value is 11.</w:t>
            </w:r>
          </w:p>
        </w:tc>
      </w:tr>
    </w:tbl>
    <w:p w14:paraId="7FC2A222" w14:textId="77777777" w:rsidR="009C48D8" w:rsidRDefault="009C48D8" w:rsidP="009C48D8"/>
    <w:p w14:paraId="68D301E9" w14:textId="77777777" w:rsidR="00BD0BDB" w:rsidRPr="00292AC6" w:rsidRDefault="00BD0BDB" w:rsidP="00292AC6">
      <w:pPr>
        <w:rPr>
          <w:ins w:id="113" w:author="yangchenchen (F)" w:date="2019-08-13T09:49:00Z"/>
          <w:highlight w:val="yellow"/>
        </w:rPr>
      </w:pPr>
      <w:r w:rsidRPr="00292AC6">
        <w:rPr>
          <w:highlight w:val="yellow"/>
        </w:rPr>
        <w:t>&lt;Unchanged Text Omitted&gt;</w:t>
      </w:r>
    </w:p>
    <w:p w14:paraId="70F98F0F" w14:textId="77777777" w:rsidR="00B877AC" w:rsidRPr="00A423D1" w:rsidRDefault="00B877AC" w:rsidP="00B877AC">
      <w:pPr>
        <w:pStyle w:val="4"/>
        <w:rPr>
          <w:rFonts w:eastAsia="Malgun Gothic"/>
          <w:lang w:eastAsia="zh-CN"/>
        </w:rPr>
      </w:pPr>
      <w:bookmarkStart w:id="114" w:name="_Toc14044535"/>
      <w:r w:rsidRPr="00A423D1">
        <w:rPr>
          <w:rFonts w:eastAsia="Malgun Gothic"/>
          <w:lang w:eastAsia="zh-CN"/>
        </w:rPr>
        <w:t>9.3.1.65</w:t>
      </w:r>
      <w:r w:rsidRPr="00A423D1">
        <w:rPr>
          <w:rFonts w:eastAsia="Malgun Gothic"/>
          <w:lang w:eastAsia="zh-CN"/>
        </w:rPr>
        <w:tab/>
        <w:t>Available PLMN List</w:t>
      </w:r>
      <w:bookmarkEnd w:id="114"/>
    </w:p>
    <w:p w14:paraId="30F22611" w14:textId="77777777" w:rsidR="00B877AC" w:rsidRPr="00A423D1" w:rsidRDefault="00B877AC" w:rsidP="00B877AC">
      <w:pPr>
        <w:rPr>
          <w:rFonts w:eastAsia="宋体"/>
          <w:lang w:eastAsia="zh-CN"/>
        </w:rPr>
      </w:pPr>
      <w:r w:rsidRPr="00A423D1">
        <w:rPr>
          <w:rFonts w:eastAsia="宋体"/>
          <w:lang w:eastAsia="zh-CN"/>
        </w:rPr>
        <w:t>This IE indicates the list of available PLMN.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1472"/>
        <w:gridCol w:w="1842"/>
        <w:gridCol w:w="2835"/>
      </w:tblGrid>
      <w:tr w:rsidR="00B877AC" w:rsidRPr="00A423D1" w14:paraId="242CD384" w14:textId="77777777" w:rsidTr="00E421B8">
        <w:tc>
          <w:tcPr>
            <w:tcW w:w="2410" w:type="dxa"/>
          </w:tcPr>
          <w:p w14:paraId="54AB1824" w14:textId="77777777" w:rsidR="00B877AC" w:rsidRPr="00A423D1" w:rsidRDefault="00B877AC" w:rsidP="00E421B8">
            <w:pPr>
              <w:pStyle w:val="TAH"/>
              <w:rPr>
                <w:rFonts w:eastAsia="宋体"/>
                <w:lang w:eastAsia="ja-JP"/>
              </w:rPr>
            </w:pPr>
            <w:r w:rsidRPr="00A423D1">
              <w:rPr>
                <w:rFonts w:eastAsia="宋体"/>
                <w:lang w:eastAsia="ja-JP"/>
              </w:rPr>
              <w:t>IE/Group Name</w:t>
            </w:r>
          </w:p>
        </w:tc>
        <w:tc>
          <w:tcPr>
            <w:tcW w:w="1080" w:type="dxa"/>
          </w:tcPr>
          <w:p w14:paraId="42C9FF3C" w14:textId="77777777" w:rsidR="00B877AC" w:rsidRPr="00A423D1" w:rsidRDefault="00B877AC" w:rsidP="00E421B8">
            <w:pPr>
              <w:pStyle w:val="TAH"/>
              <w:rPr>
                <w:rFonts w:eastAsia="宋体"/>
                <w:lang w:eastAsia="ja-JP"/>
              </w:rPr>
            </w:pPr>
            <w:r w:rsidRPr="00A423D1">
              <w:rPr>
                <w:rFonts w:eastAsia="宋体"/>
                <w:lang w:eastAsia="ja-JP"/>
              </w:rPr>
              <w:t>Presence</w:t>
            </w:r>
          </w:p>
        </w:tc>
        <w:tc>
          <w:tcPr>
            <w:tcW w:w="1472" w:type="dxa"/>
          </w:tcPr>
          <w:p w14:paraId="5A5178B0" w14:textId="77777777" w:rsidR="00B877AC" w:rsidRPr="00A423D1" w:rsidRDefault="00B877AC" w:rsidP="00E421B8">
            <w:pPr>
              <w:pStyle w:val="TAH"/>
              <w:rPr>
                <w:rFonts w:eastAsia="宋体"/>
                <w:lang w:eastAsia="ja-JP"/>
              </w:rPr>
            </w:pPr>
            <w:r w:rsidRPr="00A423D1">
              <w:rPr>
                <w:rFonts w:eastAsia="宋体"/>
                <w:lang w:eastAsia="ja-JP"/>
              </w:rPr>
              <w:t>Range</w:t>
            </w:r>
          </w:p>
        </w:tc>
        <w:tc>
          <w:tcPr>
            <w:tcW w:w="1842" w:type="dxa"/>
          </w:tcPr>
          <w:p w14:paraId="028FD441" w14:textId="77777777" w:rsidR="00B877AC" w:rsidRPr="00A423D1" w:rsidRDefault="00B877AC" w:rsidP="00E421B8">
            <w:pPr>
              <w:pStyle w:val="TAH"/>
              <w:rPr>
                <w:rFonts w:eastAsia="宋体"/>
                <w:lang w:eastAsia="ja-JP"/>
              </w:rPr>
            </w:pPr>
            <w:r w:rsidRPr="00A423D1">
              <w:rPr>
                <w:rFonts w:eastAsia="宋体"/>
                <w:lang w:eastAsia="ja-JP"/>
              </w:rPr>
              <w:t>IE type and reference</w:t>
            </w:r>
          </w:p>
        </w:tc>
        <w:tc>
          <w:tcPr>
            <w:tcW w:w="2835" w:type="dxa"/>
          </w:tcPr>
          <w:p w14:paraId="62CE6CB2" w14:textId="77777777" w:rsidR="00B877AC" w:rsidRPr="00A423D1" w:rsidRDefault="00B877AC" w:rsidP="00E421B8">
            <w:pPr>
              <w:pStyle w:val="TAH"/>
              <w:rPr>
                <w:rFonts w:eastAsia="宋体"/>
                <w:lang w:eastAsia="ja-JP"/>
              </w:rPr>
            </w:pPr>
            <w:r w:rsidRPr="00A423D1">
              <w:rPr>
                <w:rFonts w:eastAsia="宋体"/>
                <w:lang w:eastAsia="ja-JP"/>
              </w:rPr>
              <w:t>Semantics description</w:t>
            </w:r>
          </w:p>
        </w:tc>
      </w:tr>
      <w:tr w:rsidR="00B877AC" w:rsidRPr="00A423D1" w14:paraId="6148762E" w14:textId="77777777" w:rsidTr="00E421B8">
        <w:tc>
          <w:tcPr>
            <w:tcW w:w="2410" w:type="dxa"/>
          </w:tcPr>
          <w:p w14:paraId="66BB3A2E" w14:textId="77777777" w:rsidR="00B877AC" w:rsidRPr="00A423D1" w:rsidRDefault="00B877AC" w:rsidP="00E421B8">
            <w:pPr>
              <w:keepNext/>
              <w:keepLines/>
              <w:spacing w:after="0"/>
              <w:jc w:val="both"/>
              <w:rPr>
                <w:rFonts w:ascii="Arial" w:eastAsia="宋体" w:hAnsi="Arial"/>
                <w:b/>
                <w:bCs/>
                <w:iCs/>
                <w:sz w:val="18"/>
                <w:lang w:eastAsia="ja-JP"/>
              </w:rPr>
            </w:pPr>
            <w:r w:rsidRPr="00A423D1">
              <w:rPr>
                <w:rFonts w:ascii="Arial" w:eastAsia="宋体" w:hAnsi="Arial"/>
                <w:b/>
                <w:sz w:val="18"/>
                <w:lang w:eastAsia="zh-CN"/>
              </w:rPr>
              <w:t xml:space="preserve">Available PLMN </w:t>
            </w:r>
            <w:r w:rsidRPr="00A423D1">
              <w:rPr>
                <w:rFonts w:ascii="Arial" w:eastAsia="MS Mincho" w:hAnsi="Arial"/>
                <w:b/>
                <w:sz w:val="18"/>
                <w:lang w:eastAsia="zh-CN"/>
              </w:rPr>
              <w:t>Item IEs</w:t>
            </w:r>
          </w:p>
        </w:tc>
        <w:tc>
          <w:tcPr>
            <w:tcW w:w="1080" w:type="dxa"/>
          </w:tcPr>
          <w:p w14:paraId="37B3DEA3" w14:textId="77777777" w:rsidR="00B877AC" w:rsidRPr="00A423D1" w:rsidRDefault="00B877AC" w:rsidP="00E421B8">
            <w:pPr>
              <w:keepNext/>
              <w:keepLines/>
              <w:spacing w:after="0"/>
              <w:jc w:val="both"/>
              <w:rPr>
                <w:rFonts w:ascii="Arial" w:eastAsia="Batang" w:hAnsi="Arial"/>
                <w:sz w:val="18"/>
                <w:lang w:eastAsia="ja-JP"/>
              </w:rPr>
            </w:pPr>
          </w:p>
        </w:tc>
        <w:tc>
          <w:tcPr>
            <w:tcW w:w="1472" w:type="dxa"/>
          </w:tcPr>
          <w:p w14:paraId="0A70EA96" w14:textId="77777777" w:rsidR="00B877AC" w:rsidRPr="00A423D1" w:rsidRDefault="00B877AC" w:rsidP="00E421B8">
            <w:pPr>
              <w:keepNext/>
              <w:keepLines/>
              <w:spacing w:after="0"/>
              <w:jc w:val="both"/>
              <w:rPr>
                <w:rFonts w:ascii="Arial" w:eastAsia="宋体" w:hAnsi="Arial"/>
                <w:i/>
                <w:sz w:val="18"/>
                <w:szCs w:val="18"/>
                <w:lang w:eastAsia="ja-JP"/>
              </w:rPr>
            </w:pPr>
            <w:r w:rsidRPr="00A423D1">
              <w:rPr>
                <w:rFonts w:ascii="Arial" w:eastAsia="宋体" w:hAnsi="Arial"/>
                <w:i/>
                <w:sz w:val="18"/>
                <w:lang w:eastAsia="zh-CN"/>
              </w:rPr>
              <w:t>1..&lt;</w:t>
            </w:r>
            <w:r w:rsidRPr="00A423D1">
              <w:rPr>
                <w:rFonts w:ascii="Arial" w:eastAsia="宋体" w:hAnsi="Arial"/>
                <w:bCs/>
                <w:sz w:val="18"/>
                <w:lang w:eastAsia="ja-JP"/>
              </w:rPr>
              <w:t xml:space="preserve"> maxnoofBPLMNs</w:t>
            </w:r>
            <w:r w:rsidRPr="00A423D1">
              <w:rPr>
                <w:rFonts w:ascii="Arial" w:eastAsia="宋体" w:hAnsi="Arial"/>
                <w:i/>
                <w:sz w:val="18"/>
                <w:lang w:eastAsia="zh-CN"/>
              </w:rPr>
              <w:t xml:space="preserve"> &gt;</w:t>
            </w:r>
          </w:p>
        </w:tc>
        <w:tc>
          <w:tcPr>
            <w:tcW w:w="1842" w:type="dxa"/>
          </w:tcPr>
          <w:p w14:paraId="28E42807" w14:textId="77777777" w:rsidR="00B877AC" w:rsidRPr="00A423D1" w:rsidRDefault="00B877AC" w:rsidP="00E421B8">
            <w:pPr>
              <w:keepNext/>
              <w:keepLines/>
              <w:spacing w:after="0"/>
              <w:jc w:val="both"/>
              <w:rPr>
                <w:rFonts w:ascii="Arial" w:eastAsia="宋体" w:hAnsi="Arial"/>
                <w:sz w:val="18"/>
                <w:lang w:eastAsia="ja-JP"/>
              </w:rPr>
            </w:pPr>
          </w:p>
        </w:tc>
        <w:tc>
          <w:tcPr>
            <w:tcW w:w="2835" w:type="dxa"/>
          </w:tcPr>
          <w:p w14:paraId="53E05C79" w14:textId="77777777" w:rsidR="00B877AC" w:rsidRPr="00A423D1" w:rsidRDefault="00B877AC" w:rsidP="00E421B8">
            <w:pPr>
              <w:keepNext/>
              <w:keepLines/>
              <w:spacing w:after="0"/>
              <w:jc w:val="both"/>
              <w:rPr>
                <w:rFonts w:ascii="Arial" w:eastAsia="宋体" w:hAnsi="Arial"/>
                <w:sz w:val="18"/>
                <w:lang w:eastAsia="ja-JP"/>
              </w:rPr>
            </w:pPr>
          </w:p>
        </w:tc>
      </w:tr>
      <w:tr w:rsidR="00B877AC" w:rsidRPr="00A423D1" w14:paraId="4CC708D3" w14:textId="77777777" w:rsidTr="00E421B8">
        <w:tc>
          <w:tcPr>
            <w:tcW w:w="2410" w:type="dxa"/>
          </w:tcPr>
          <w:p w14:paraId="33EAB5F4" w14:textId="77777777" w:rsidR="00B877AC" w:rsidRPr="00A423D1" w:rsidRDefault="00B877AC" w:rsidP="00E421B8">
            <w:pPr>
              <w:keepNext/>
              <w:keepLines/>
              <w:spacing w:after="0"/>
              <w:ind w:left="72"/>
              <w:jc w:val="both"/>
              <w:rPr>
                <w:rFonts w:ascii="Arial" w:eastAsia="宋体" w:hAnsi="Arial"/>
                <w:sz w:val="18"/>
                <w:lang w:eastAsia="ja-JP"/>
              </w:rPr>
            </w:pPr>
            <w:r w:rsidRPr="00A423D1">
              <w:rPr>
                <w:rFonts w:ascii="Arial" w:eastAsia="宋体" w:hAnsi="Arial"/>
                <w:sz w:val="18"/>
                <w:lang w:eastAsia="zh-CN"/>
              </w:rPr>
              <w:t>&gt;</w:t>
            </w:r>
            <w:r w:rsidRPr="00A423D1">
              <w:rPr>
                <w:rFonts w:ascii="Arial" w:eastAsia="Batang" w:hAnsi="Arial"/>
                <w:sz w:val="18"/>
                <w:lang w:eastAsia="zh-CN"/>
              </w:rPr>
              <w:t>PLMN Identity</w:t>
            </w:r>
          </w:p>
        </w:tc>
        <w:tc>
          <w:tcPr>
            <w:tcW w:w="1080" w:type="dxa"/>
          </w:tcPr>
          <w:p w14:paraId="4E53130D" w14:textId="77777777" w:rsidR="00B877AC" w:rsidRPr="00A423D1" w:rsidRDefault="00B877AC" w:rsidP="00E421B8">
            <w:pPr>
              <w:keepNext/>
              <w:keepLines/>
              <w:spacing w:after="0"/>
              <w:jc w:val="both"/>
              <w:rPr>
                <w:rFonts w:ascii="Arial" w:eastAsia="宋体" w:hAnsi="Arial"/>
                <w:sz w:val="18"/>
                <w:lang w:eastAsia="ja-JP"/>
              </w:rPr>
            </w:pPr>
            <w:r w:rsidRPr="00A423D1">
              <w:rPr>
                <w:rFonts w:ascii="Arial" w:eastAsia="宋体" w:hAnsi="Arial"/>
                <w:sz w:val="18"/>
                <w:lang w:eastAsia="ja-JP"/>
              </w:rPr>
              <w:t>M</w:t>
            </w:r>
          </w:p>
        </w:tc>
        <w:tc>
          <w:tcPr>
            <w:tcW w:w="1472" w:type="dxa"/>
          </w:tcPr>
          <w:p w14:paraId="640EC984" w14:textId="77777777" w:rsidR="00B877AC" w:rsidRPr="00A423D1" w:rsidRDefault="00B877AC" w:rsidP="00E421B8">
            <w:pPr>
              <w:keepNext/>
              <w:keepLines/>
              <w:spacing w:after="0"/>
              <w:jc w:val="both"/>
              <w:rPr>
                <w:rFonts w:ascii="Arial" w:eastAsia="宋体" w:hAnsi="Arial"/>
                <w:sz w:val="18"/>
                <w:lang w:eastAsia="ja-JP"/>
              </w:rPr>
            </w:pPr>
          </w:p>
        </w:tc>
        <w:tc>
          <w:tcPr>
            <w:tcW w:w="1842" w:type="dxa"/>
          </w:tcPr>
          <w:p w14:paraId="2655A718" w14:textId="77777777" w:rsidR="00B877AC" w:rsidRPr="00A423D1" w:rsidRDefault="00B877AC" w:rsidP="00E421B8">
            <w:pPr>
              <w:keepNext/>
              <w:keepLines/>
              <w:spacing w:after="0"/>
              <w:jc w:val="both"/>
              <w:rPr>
                <w:rFonts w:ascii="Arial" w:eastAsia="宋体" w:hAnsi="Arial"/>
                <w:sz w:val="18"/>
                <w:lang w:eastAsia="ja-JP"/>
              </w:rPr>
            </w:pPr>
            <w:r w:rsidRPr="00A423D1">
              <w:rPr>
                <w:rFonts w:ascii="Arial" w:eastAsia="宋体" w:hAnsi="Arial" w:cs="Arial"/>
                <w:sz w:val="18"/>
                <w:szCs w:val="18"/>
                <w:lang w:eastAsia="ja-JP"/>
              </w:rPr>
              <w:t>9.3.1.14</w:t>
            </w:r>
          </w:p>
        </w:tc>
        <w:tc>
          <w:tcPr>
            <w:tcW w:w="2835" w:type="dxa"/>
          </w:tcPr>
          <w:p w14:paraId="3EF80AE7" w14:textId="77777777" w:rsidR="00B877AC" w:rsidRPr="00A423D1" w:rsidRDefault="00B877AC" w:rsidP="00E421B8">
            <w:pPr>
              <w:keepNext/>
              <w:keepLines/>
              <w:spacing w:after="0"/>
              <w:jc w:val="both"/>
              <w:rPr>
                <w:rFonts w:ascii="Arial" w:eastAsia="宋体" w:hAnsi="Arial"/>
                <w:sz w:val="18"/>
                <w:lang w:eastAsia="ja-JP"/>
              </w:rPr>
            </w:pPr>
          </w:p>
        </w:tc>
      </w:tr>
      <w:tr w:rsidR="00AE6B7B" w:rsidRPr="00A423D1" w14:paraId="61D9C565" w14:textId="77777777" w:rsidTr="00E421B8">
        <w:trPr>
          <w:ins w:id="115" w:author="Huawei" w:date="2019-08-16T14:39:00Z"/>
        </w:trPr>
        <w:tc>
          <w:tcPr>
            <w:tcW w:w="2410" w:type="dxa"/>
          </w:tcPr>
          <w:p w14:paraId="7B6E493E" w14:textId="728C9791" w:rsidR="00AE6B7B" w:rsidRPr="00A423D1" w:rsidRDefault="00AE6B7B" w:rsidP="00AE6B7B">
            <w:pPr>
              <w:keepNext/>
              <w:keepLines/>
              <w:spacing w:after="0"/>
              <w:ind w:left="72"/>
              <w:jc w:val="both"/>
              <w:rPr>
                <w:ins w:id="116" w:author="Huawei" w:date="2019-08-16T14:39:00Z"/>
                <w:rFonts w:ascii="Arial" w:eastAsia="宋体" w:hAnsi="Arial"/>
                <w:sz w:val="18"/>
                <w:lang w:eastAsia="zh-CN"/>
              </w:rPr>
            </w:pPr>
            <w:ins w:id="117" w:author="Huawei" w:date="2019-09-26T14:23:00Z">
              <w:r w:rsidRPr="00A423D1">
                <w:rPr>
                  <w:rFonts w:ascii="Arial" w:eastAsia="宋体" w:hAnsi="Arial"/>
                  <w:sz w:val="18"/>
                  <w:lang w:eastAsia="zh-CN"/>
                </w:rPr>
                <w:t>&gt;</w:t>
              </w:r>
              <w:r>
                <w:rPr>
                  <w:rFonts w:ascii="Arial" w:eastAsia="宋体" w:hAnsi="Arial"/>
                  <w:b/>
                  <w:sz w:val="18"/>
                  <w:lang w:eastAsia="ja-JP"/>
                </w:rPr>
                <w:t xml:space="preserve">NID </w:t>
              </w:r>
              <w:r w:rsidRPr="00E06968">
                <w:rPr>
                  <w:rFonts w:ascii="Arial" w:eastAsia="宋体" w:hAnsi="Arial"/>
                  <w:b/>
                  <w:sz w:val="18"/>
                  <w:lang w:eastAsia="ja-JP"/>
                </w:rPr>
                <w:t>Support List</w:t>
              </w:r>
            </w:ins>
          </w:p>
        </w:tc>
        <w:tc>
          <w:tcPr>
            <w:tcW w:w="1080" w:type="dxa"/>
          </w:tcPr>
          <w:p w14:paraId="50FCCBC1" w14:textId="404ECD03" w:rsidR="00AE6B7B" w:rsidRPr="00A423D1" w:rsidRDefault="00AE6B7B" w:rsidP="00AE6B7B">
            <w:pPr>
              <w:keepNext/>
              <w:keepLines/>
              <w:spacing w:after="0"/>
              <w:jc w:val="both"/>
              <w:rPr>
                <w:ins w:id="118" w:author="Huawei" w:date="2019-08-16T14:39:00Z"/>
                <w:rFonts w:ascii="Arial" w:eastAsia="宋体" w:hAnsi="Arial"/>
                <w:sz w:val="18"/>
                <w:lang w:eastAsia="ja-JP"/>
              </w:rPr>
            </w:pPr>
          </w:p>
        </w:tc>
        <w:tc>
          <w:tcPr>
            <w:tcW w:w="1472" w:type="dxa"/>
          </w:tcPr>
          <w:p w14:paraId="0D218B40" w14:textId="169F7E21" w:rsidR="00AE6B7B" w:rsidRPr="00A423D1" w:rsidRDefault="00AE6B7B" w:rsidP="00AE6B7B">
            <w:pPr>
              <w:keepNext/>
              <w:keepLines/>
              <w:spacing w:after="0"/>
              <w:jc w:val="both"/>
              <w:rPr>
                <w:ins w:id="119" w:author="Huawei" w:date="2019-08-16T14:39:00Z"/>
                <w:rFonts w:ascii="Arial" w:eastAsia="宋体" w:hAnsi="Arial"/>
                <w:sz w:val="18"/>
                <w:lang w:eastAsia="ja-JP"/>
              </w:rPr>
            </w:pPr>
            <w:ins w:id="120" w:author="Huawei" w:date="2019-09-26T14:23:00Z">
              <w:r>
                <w:rPr>
                  <w:rFonts w:ascii="Arial" w:hAnsi="Arial"/>
                  <w:i/>
                  <w:sz w:val="18"/>
                </w:rPr>
                <w:t>0..1</w:t>
              </w:r>
            </w:ins>
          </w:p>
        </w:tc>
        <w:tc>
          <w:tcPr>
            <w:tcW w:w="1842" w:type="dxa"/>
          </w:tcPr>
          <w:p w14:paraId="5AE7CB73" w14:textId="16406AD3" w:rsidR="00AE6B7B" w:rsidRPr="00A423D1" w:rsidRDefault="00AE6B7B" w:rsidP="00AE6B7B">
            <w:pPr>
              <w:keepNext/>
              <w:keepLines/>
              <w:spacing w:after="0"/>
              <w:jc w:val="both"/>
              <w:rPr>
                <w:ins w:id="121" w:author="Huawei" w:date="2019-08-16T14:39:00Z"/>
                <w:rFonts w:ascii="Arial" w:eastAsia="宋体" w:hAnsi="Arial" w:cs="Arial"/>
                <w:sz w:val="18"/>
                <w:szCs w:val="18"/>
                <w:lang w:eastAsia="ja-JP"/>
              </w:rPr>
            </w:pPr>
          </w:p>
        </w:tc>
        <w:tc>
          <w:tcPr>
            <w:tcW w:w="2835" w:type="dxa"/>
          </w:tcPr>
          <w:p w14:paraId="0974D345" w14:textId="26689C49" w:rsidR="00AE6B7B" w:rsidRPr="00A423D1" w:rsidRDefault="00AE6B7B" w:rsidP="00AE6B7B">
            <w:pPr>
              <w:keepNext/>
              <w:keepLines/>
              <w:spacing w:after="0"/>
              <w:jc w:val="both"/>
              <w:rPr>
                <w:ins w:id="122" w:author="Huawei" w:date="2019-08-16T14:39:00Z"/>
                <w:rFonts w:ascii="Arial" w:eastAsia="宋体" w:hAnsi="Arial"/>
                <w:sz w:val="18"/>
                <w:lang w:eastAsia="ja-JP"/>
              </w:rPr>
            </w:pPr>
          </w:p>
        </w:tc>
      </w:tr>
      <w:tr w:rsidR="00AE6B7B" w:rsidRPr="00A423D1" w14:paraId="7B7F2EA1" w14:textId="77777777" w:rsidTr="00E421B8">
        <w:trPr>
          <w:ins w:id="123" w:author="Huawei" w:date="2019-09-26T14:22:00Z"/>
        </w:trPr>
        <w:tc>
          <w:tcPr>
            <w:tcW w:w="2410" w:type="dxa"/>
          </w:tcPr>
          <w:p w14:paraId="16176757" w14:textId="7FB6738D" w:rsidR="00AE6B7B" w:rsidRPr="00576033" w:rsidRDefault="00AE6B7B" w:rsidP="00AE6B7B">
            <w:pPr>
              <w:keepNext/>
              <w:keepLines/>
              <w:spacing w:after="0"/>
              <w:ind w:left="72"/>
              <w:jc w:val="both"/>
              <w:rPr>
                <w:ins w:id="124" w:author="Huawei" w:date="2019-09-26T14:22:00Z"/>
                <w:rFonts w:ascii="Arial" w:eastAsia="Batang" w:hAnsi="Arial"/>
                <w:sz w:val="18"/>
                <w:lang w:eastAsia="zh-CN"/>
              </w:rPr>
            </w:pPr>
            <w:ins w:id="125" w:author="Huawei" w:date="2019-09-26T14:23:00Z">
              <w:r>
                <w:rPr>
                  <w:rFonts w:ascii="Arial" w:eastAsia="宋体" w:hAnsi="Arial"/>
                  <w:sz w:val="18"/>
                  <w:lang w:eastAsia="ja-JP"/>
                </w:rPr>
                <w:t xml:space="preserve">    </w:t>
              </w:r>
              <w:r w:rsidRPr="00B7212D">
                <w:rPr>
                  <w:rFonts w:ascii="Arial" w:eastAsia="宋体" w:hAnsi="Arial"/>
                  <w:sz w:val="18"/>
                  <w:lang w:eastAsia="ja-JP"/>
                </w:rPr>
                <w:t>&gt;</w:t>
              </w:r>
              <w:r w:rsidRPr="00A423D1">
                <w:rPr>
                  <w:rFonts w:ascii="Arial" w:eastAsia="宋体" w:hAnsi="Arial"/>
                  <w:sz w:val="18"/>
                  <w:lang w:eastAsia="zh-CN"/>
                </w:rPr>
                <w:t>&gt;</w:t>
              </w:r>
              <w:r>
                <w:rPr>
                  <w:rFonts w:ascii="Arial" w:eastAsia="宋体" w:hAnsi="Arial"/>
                  <w:b/>
                  <w:sz w:val="18"/>
                  <w:lang w:eastAsia="ja-JP"/>
                </w:rPr>
                <w:t xml:space="preserve">NID </w:t>
              </w:r>
              <w:r w:rsidRPr="00E06968">
                <w:rPr>
                  <w:rFonts w:ascii="Arial" w:eastAsia="宋体" w:hAnsi="Arial"/>
                  <w:b/>
                  <w:sz w:val="18"/>
                  <w:lang w:eastAsia="ja-JP"/>
                </w:rPr>
                <w:t>Support</w:t>
              </w:r>
              <w:r>
                <w:rPr>
                  <w:rFonts w:ascii="Arial" w:eastAsia="宋体" w:hAnsi="Arial"/>
                  <w:b/>
                  <w:sz w:val="18"/>
                  <w:lang w:eastAsia="ja-JP"/>
                </w:rPr>
                <w:t xml:space="preserve"> Item</w:t>
              </w:r>
            </w:ins>
          </w:p>
        </w:tc>
        <w:tc>
          <w:tcPr>
            <w:tcW w:w="1080" w:type="dxa"/>
          </w:tcPr>
          <w:p w14:paraId="1AE439B1" w14:textId="77777777" w:rsidR="00AE6B7B" w:rsidRPr="00576033" w:rsidRDefault="00AE6B7B" w:rsidP="00AE6B7B">
            <w:pPr>
              <w:keepNext/>
              <w:keepLines/>
              <w:spacing w:after="0"/>
              <w:jc w:val="both"/>
              <w:rPr>
                <w:ins w:id="126" w:author="Huawei" w:date="2019-09-26T14:22:00Z"/>
                <w:rFonts w:ascii="Arial" w:eastAsia="宋体" w:hAnsi="Arial"/>
                <w:sz w:val="18"/>
                <w:lang w:eastAsia="ja-JP"/>
              </w:rPr>
            </w:pPr>
          </w:p>
        </w:tc>
        <w:tc>
          <w:tcPr>
            <w:tcW w:w="1472" w:type="dxa"/>
          </w:tcPr>
          <w:p w14:paraId="408600E9" w14:textId="157BF7F0" w:rsidR="00AE6B7B" w:rsidRPr="00A423D1" w:rsidRDefault="00AE6B7B" w:rsidP="00AE6B7B">
            <w:pPr>
              <w:keepNext/>
              <w:keepLines/>
              <w:spacing w:after="0"/>
              <w:jc w:val="both"/>
              <w:rPr>
                <w:ins w:id="127" w:author="Huawei" w:date="2019-09-26T14:22:00Z"/>
                <w:rFonts w:ascii="Arial" w:eastAsia="宋体" w:hAnsi="Arial"/>
                <w:sz w:val="18"/>
                <w:lang w:eastAsia="ja-JP"/>
              </w:rPr>
            </w:pPr>
            <w:ins w:id="128" w:author="Huawei" w:date="2019-09-26T14:23:00Z">
              <w:r>
                <w:rPr>
                  <w:rFonts w:ascii="Arial" w:hAnsi="Arial"/>
                  <w:i/>
                  <w:sz w:val="18"/>
                </w:rPr>
                <w:t>1..&lt;maxnoof</w:t>
              </w:r>
              <w:r>
                <w:rPr>
                  <w:i/>
                </w:rPr>
                <w:t>NID</w:t>
              </w:r>
              <w:r w:rsidRPr="00A423D1">
                <w:rPr>
                  <w:rFonts w:ascii="Arial" w:hAnsi="Arial"/>
                  <w:i/>
                  <w:sz w:val="18"/>
                </w:rPr>
                <w:t>s&gt;</w:t>
              </w:r>
            </w:ins>
          </w:p>
        </w:tc>
        <w:tc>
          <w:tcPr>
            <w:tcW w:w="1842" w:type="dxa"/>
          </w:tcPr>
          <w:p w14:paraId="6FDDBAAA" w14:textId="77777777" w:rsidR="00AE6B7B" w:rsidRPr="00576033" w:rsidRDefault="00AE6B7B" w:rsidP="00AE6B7B">
            <w:pPr>
              <w:keepNext/>
              <w:keepLines/>
              <w:spacing w:after="0"/>
              <w:jc w:val="both"/>
              <w:rPr>
                <w:ins w:id="129" w:author="Huawei" w:date="2019-09-26T14:22:00Z"/>
                <w:rFonts w:ascii="Arial" w:eastAsia="宋体" w:hAnsi="Arial" w:cs="Arial"/>
                <w:sz w:val="18"/>
                <w:szCs w:val="18"/>
                <w:lang w:eastAsia="ja-JP"/>
              </w:rPr>
            </w:pPr>
          </w:p>
        </w:tc>
        <w:tc>
          <w:tcPr>
            <w:tcW w:w="2835" w:type="dxa"/>
          </w:tcPr>
          <w:p w14:paraId="284F0BAA" w14:textId="77777777" w:rsidR="00AE6B7B" w:rsidRPr="00A423D1" w:rsidRDefault="00AE6B7B" w:rsidP="00AE6B7B">
            <w:pPr>
              <w:keepNext/>
              <w:keepLines/>
              <w:spacing w:after="0"/>
              <w:jc w:val="both"/>
              <w:rPr>
                <w:ins w:id="130" w:author="Huawei" w:date="2019-09-26T14:22:00Z"/>
                <w:rFonts w:ascii="Arial" w:hAnsi="Arial" w:cs="Arial"/>
                <w:sz w:val="18"/>
                <w:szCs w:val="18"/>
                <w:lang w:eastAsia="ja-JP"/>
              </w:rPr>
            </w:pPr>
          </w:p>
        </w:tc>
      </w:tr>
      <w:tr w:rsidR="00AE6B7B" w:rsidRPr="00A423D1" w14:paraId="6A23867E" w14:textId="77777777" w:rsidTr="00E421B8">
        <w:trPr>
          <w:ins w:id="131" w:author="Huawei" w:date="2019-09-26T14:22:00Z"/>
        </w:trPr>
        <w:tc>
          <w:tcPr>
            <w:tcW w:w="2410" w:type="dxa"/>
          </w:tcPr>
          <w:p w14:paraId="4A34CDC9" w14:textId="65023E50" w:rsidR="00AE6B7B" w:rsidRPr="00576033" w:rsidRDefault="00AE6B7B" w:rsidP="007B2594">
            <w:pPr>
              <w:keepNext/>
              <w:keepLines/>
              <w:spacing w:after="0"/>
              <w:ind w:left="72"/>
              <w:jc w:val="both"/>
              <w:rPr>
                <w:ins w:id="132" w:author="Huawei" w:date="2019-09-26T14:22:00Z"/>
                <w:rFonts w:ascii="Arial" w:eastAsia="Batang" w:hAnsi="Arial"/>
                <w:sz w:val="18"/>
                <w:lang w:eastAsia="zh-CN"/>
              </w:rPr>
            </w:pPr>
            <w:ins w:id="133" w:author="Huawei" w:date="2019-09-26T14:23:00Z">
              <w:r>
                <w:rPr>
                  <w:rFonts w:ascii="Arial" w:eastAsia="宋体" w:hAnsi="Arial"/>
                  <w:sz w:val="18"/>
                  <w:lang w:eastAsia="ja-JP"/>
                </w:rPr>
                <w:t xml:space="preserve">        </w:t>
              </w:r>
              <w:r w:rsidRPr="00B7212D">
                <w:rPr>
                  <w:rFonts w:ascii="Arial" w:eastAsia="宋体" w:hAnsi="Arial"/>
                  <w:sz w:val="18"/>
                  <w:lang w:eastAsia="ja-JP"/>
                </w:rPr>
                <w:t>&gt;</w:t>
              </w:r>
              <w:r w:rsidRPr="00A423D1">
                <w:rPr>
                  <w:rFonts w:ascii="Arial" w:eastAsia="宋体" w:hAnsi="Arial"/>
                  <w:sz w:val="18"/>
                  <w:lang w:eastAsia="zh-CN"/>
                </w:rPr>
                <w:t>&gt;</w:t>
              </w:r>
              <w:r w:rsidRPr="00B7212D">
                <w:rPr>
                  <w:rFonts w:ascii="Arial" w:eastAsia="宋体" w:hAnsi="Arial"/>
                  <w:sz w:val="18"/>
                  <w:lang w:eastAsia="ja-JP"/>
                </w:rPr>
                <w:t>&gt;NID</w:t>
              </w:r>
            </w:ins>
          </w:p>
        </w:tc>
        <w:tc>
          <w:tcPr>
            <w:tcW w:w="1080" w:type="dxa"/>
          </w:tcPr>
          <w:p w14:paraId="66C775C1" w14:textId="63FEE290" w:rsidR="00AE6B7B" w:rsidRPr="00576033" w:rsidRDefault="00AE6B7B" w:rsidP="00AE6B7B">
            <w:pPr>
              <w:keepNext/>
              <w:keepLines/>
              <w:spacing w:after="0"/>
              <w:jc w:val="both"/>
              <w:rPr>
                <w:ins w:id="134" w:author="Huawei" w:date="2019-09-26T14:22:00Z"/>
                <w:rFonts w:ascii="Arial" w:eastAsia="宋体" w:hAnsi="Arial"/>
                <w:sz w:val="18"/>
                <w:lang w:eastAsia="ja-JP"/>
              </w:rPr>
            </w:pPr>
            <w:ins w:id="135" w:author="Huawei" w:date="2019-09-26T14:23:00Z">
              <w:r w:rsidRPr="00A423D1">
                <w:rPr>
                  <w:rFonts w:ascii="Arial" w:hAnsi="Arial" w:cs="Arial"/>
                  <w:sz w:val="18"/>
                  <w:szCs w:val="18"/>
                  <w:lang w:eastAsia="ja-JP"/>
                </w:rPr>
                <w:t>M</w:t>
              </w:r>
            </w:ins>
          </w:p>
        </w:tc>
        <w:tc>
          <w:tcPr>
            <w:tcW w:w="1472" w:type="dxa"/>
          </w:tcPr>
          <w:p w14:paraId="0CFD4FDF" w14:textId="77777777" w:rsidR="00AE6B7B" w:rsidRPr="00A423D1" w:rsidRDefault="00AE6B7B" w:rsidP="00AE6B7B">
            <w:pPr>
              <w:keepNext/>
              <w:keepLines/>
              <w:spacing w:after="0"/>
              <w:jc w:val="both"/>
              <w:rPr>
                <w:ins w:id="136" w:author="Huawei" w:date="2019-09-26T14:22:00Z"/>
                <w:rFonts w:ascii="Arial" w:eastAsia="宋体" w:hAnsi="Arial"/>
                <w:sz w:val="18"/>
                <w:lang w:eastAsia="ja-JP"/>
              </w:rPr>
            </w:pPr>
          </w:p>
        </w:tc>
        <w:tc>
          <w:tcPr>
            <w:tcW w:w="1842" w:type="dxa"/>
          </w:tcPr>
          <w:p w14:paraId="6CEDE0EC" w14:textId="44469B7C" w:rsidR="00AE6B7B" w:rsidRPr="00576033" w:rsidRDefault="00AE6B7B" w:rsidP="00AE6B7B">
            <w:pPr>
              <w:keepNext/>
              <w:keepLines/>
              <w:spacing w:after="0"/>
              <w:jc w:val="both"/>
              <w:rPr>
                <w:ins w:id="137" w:author="Huawei" w:date="2019-09-26T14:22:00Z"/>
                <w:rFonts w:ascii="Arial" w:eastAsia="宋体" w:hAnsi="Arial" w:cs="Arial"/>
                <w:sz w:val="18"/>
                <w:szCs w:val="18"/>
                <w:lang w:eastAsia="ja-JP"/>
              </w:rPr>
            </w:pPr>
            <w:ins w:id="138" w:author="Huawei" w:date="2019-09-26T14:23:00Z">
              <w:r>
                <w:rPr>
                  <w:rFonts w:ascii="Arial" w:hAnsi="Arial"/>
                  <w:sz w:val="18"/>
                  <w:lang w:eastAsia="ja-JP"/>
                </w:rPr>
                <w:t>9.3.1.z</w:t>
              </w:r>
            </w:ins>
          </w:p>
        </w:tc>
        <w:tc>
          <w:tcPr>
            <w:tcW w:w="2835" w:type="dxa"/>
          </w:tcPr>
          <w:p w14:paraId="7CDA9F70" w14:textId="77777777" w:rsidR="00AE6B7B" w:rsidRPr="00A423D1" w:rsidRDefault="00AE6B7B" w:rsidP="00AE6B7B">
            <w:pPr>
              <w:keepNext/>
              <w:keepLines/>
              <w:spacing w:after="0"/>
              <w:jc w:val="both"/>
              <w:rPr>
                <w:ins w:id="139" w:author="Huawei" w:date="2019-09-26T14:22:00Z"/>
                <w:rFonts w:ascii="Arial" w:hAnsi="Arial" w:cs="Arial"/>
                <w:sz w:val="18"/>
                <w:szCs w:val="18"/>
                <w:lang w:eastAsia="ja-JP"/>
              </w:rPr>
            </w:pPr>
          </w:p>
        </w:tc>
      </w:tr>
    </w:tbl>
    <w:p w14:paraId="46617FB3" w14:textId="77777777" w:rsidR="00B877AC" w:rsidRPr="00A423D1" w:rsidRDefault="00B877AC" w:rsidP="00B877AC">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877AC" w:rsidRPr="00A423D1" w14:paraId="740C6A73" w14:textId="77777777" w:rsidTr="00E421B8">
        <w:tc>
          <w:tcPr>
            <w:tcW w:w="3528" w:type="dxa"/>
          </w:tcPr>
          <w:p w14:paraId="256CE021" w14:textId="77777777" w:rsidR="00B877AC" w:rsidRPr="00A423D1" w:rsidRDefault="00B877AC" w:rsidP="00E421B8">
            <w:pPr>
              <w:keepNext/>
              <w:keepLines/>
              <w:spacing w:after="0"/>
              <w:jc w:val="center"/>
              <w:rPr>
                <w:rFonts w:ascii="Arial" w:eastAsia="宋体" w:hAnsi="Arial" w:cs="Arial"/>
                <w:b/>
                <w:sz w:val="18"/>
                <w:lang w:eastAsia="ja-JP"/>
              </w:rPr>
            </w:pPr>
            <w:r w:rsidRPr="00A423D1">
              <w:rPr>
                <w:rFonts w:ascii="Arial" w:eastAsia="宋体" w:hAnsi="Arial" w:cs="Arial"/>
                <w:b/>
                <w:sz w:val="18"/>
                <w:lang w:eastAsia="ja-JP"/>
              </w:rPr>
              <w:t>Range bound</w:t>
            </w:r>
          </w:p>
        </w:tc>
        <w:tc>
          <w:tcPr>
            <w:tcW w:w="6192" w:type="dxa"/>
          </w:tcPr>
          <w:p w14:paraId="5CDF0D41" w14:textId="77777777" w:rsidR="00B877AC" w:rsidRPr="00A423D1" w:rsidRDefault="00B877AC" w:rsidP="00E421B8">
            <w:pPr>
              <w:keepNext/>
              <w:keepLines/>
              <w:spacing w:after="0"/>
              <w:jc w:val="center"/>
              <w:rPr>
                <w:rFonts w:ascii="Arial" w:eastAsia="宋体" w:hAnsi="Arial" w:cs="Arial"/>
                <w:b/>
                <w:sz w:val="18"/>
                <w:lang w:eastAsia="ja-JP"/>
              </w:rPr>
            </w:pPr>
            <w:r w:rsidRPr="00A423D1">
              <w:rPr>
                <w:rFonts w:ascii="Arial" w:eastAsia="宋体" w:hAnsi="Arial" w:cs="Arial"/>
                <w:b/>
                <w:sz w:val="18"/>
                <w:lang w:eastAsia="ja-JP"/>
              </w:rPr>
              <w:t>Explanation</w:t>
            </w:r>
          </w:p>
        </w:tc>
      </w:tr>
      <w:tr w:rsidR="00B877AC" w:rsidRPr="00A423D1" w14:paraId="71550418" w14:textId="77777777" w:rsidTr="00E421B8">
        <w:tc>
          <w:tcPr>
            <w:tcW w:w="3528" w:type="dxa"/>
          </w:tcPr>
          <w:p w14:paraId="1B5CB6F0" w14:textId="77777777" w:rsidR="00B877AC" w:rsidRPr="00A423D1" w:rsidRDefault="00B877AC" w:rsidP="00E421B8">
            <w:pPr>
              <w:keepNext/>
              <w:keepLines/>
              <w:spacing w:after="0"/>
              <w:jc w:val="both"/>
              <w:rPr>
                <w:rFonts w:ascii="Arial" w:eastAsia="宋体" w:hAnsi="Arial"/>
                <w:sz w:val="18"/>
                <w:lang w:eastAsia="ja-JP"/>
              </w:rPr>
            </w:pPr>
            <w:r w:rsidRPr="00A423D1">
              <w:rPr>
                <w:rFonts w:ascii="Arial" w:eastAsia="宋体" w:hAnsi="Arial"/>
                <w:bCs/>
                <w:sz w:val="18"/>
                <w:lang w:eastAsia="ja-JP"/>
              </w:rPr>
              <w:t>maxnoofBPLMNs</w:t>
            </w:r>
          </w:p>
        </w:tc>
        <w:tc>
          <w:tcPr>
            <w:tcW w:w="6192" w:type="dxa"/>
          </w:tcPr>
          <w:p w14:paraId="4EE2E416" w14:textId="77777777" w:rsidR="00B877AC" w:rsidRPr="00A423D1" w:rsidRDefault="00B877AC" w:rsidP="00E421B8">
            <w:pPr>
              <w:keepNext/>
              <w:keepLines/>
              <w:spacing w:after="0"/>
              <w:jc w:val="both"/>
              <w:rPr>
                <w:rFonts w:ascii="Arial" w:eastAsia="宋体" w:hAnsi="Arial"/>
                <w:sz w:val="18"/>
                <w:lang w:eastAsia="ja-JP"/>
              </w:rPr>
            </w:pPr>
            <w:r w:rsidRPr="00A423D1">
              <w:rPr>
                <w:rFonts w:ascii="Arial" w:eastAsia="宋体" w:hAnsi="Arial"/>
                <w:sz w:val="18"/>
                <w:lang w:eastAsia="ja-JP"/>
              </w:rPr>
              <w:t>Maximum no. of Broadcast PLMN Ids. Value is 6.</w:t>
            </w:r>
          </w:p>
        </w:tc>
      </w:tr>
      <w:tr w:rsidR="00AE6B7B" w:rsidRPr="00A423D1" w14:paraId="19F97084" w14:textId="77777777" w:rsidTr="00E421B8">
        <w:trPr>
          <w:ins w:id="140" w:author="Huawei" w:date="2019-09-26T14:22:00Z"/>
        </w:trPr>
        <w:tc>
          <w:tcPr>
            <w:tcW w:w="3528" w:type="dxa"/>
          </w:tcPr>
          <w:p w14:paraId="0B57AC25" w14:textId="44A19F8E" w:rsidR="00AE6B7B" w:rsidRPr="00A423D1" w:rsidRDefault="00AE6B7B" w:rsidP="00AE6B7B">
            <w:pPr>
              <w:keepNext/>
              <w:keepLines/>
              <w:spacing w:after="0"/>
              <w:jc w:val="both"/>
              <w:rPr>
                <w:ins w:id="141" w:author="Huawei" w:date="2019-09-26T14:22:00Z"/>
                <w:rFonts w:ascii="Arial" w:eastAsia="宋体" w:hAnsi="Arial"/>
                <w:bCs/>
                <w:sz w:val="18"/>
                <w:lang w:eastAsia="ja-JP"/>
              </w:rPr>
            </w:pPr>
            <w:ins w:id="142" w:author="Huawei" w:date="2019-09-26T14:22:00Z">
              <w:r w:rsidRPr="00CB425F">
                <w:rPr>
                  <w:rFonts w:ascii="Arial" w:hAnsi="Arial"/>
                  <w:sz w:val="18"/>
                </w:rPr>
                <w:t>maxnoofNIDs</w:t>
              </w:r>
            </w:ins>
          </w:p>
        </w:tc>
        <w:tc>
          <w:tcPr>
            <w:tcW w:w="6192" w:type="dxa"/>
          </w:tcPr>
          <w:p w14:paraId="3D73AE7B" w14:textId="0772E674" w:rsidR="00AE6B7B" w:rsidRPr="00A423D1" w:rsidRDefault="00AE6B7B" w:rsidP="00AE6B7B">
            <w:pPr>
              <w:keepNext/>
              <w:keepLines/>
              <w:spacing w:after="0"/>
              <w:jc w:val="both"/>
              <w:rPr>
                <w:ins w:id="143" w:author="Huawei" w:date="2019-09-26T14:22:00Z"/>
                <w:rFonts w:ascii="Arial" w:eastAsia="宋体" w:hAnsi="Arial"/>
                <w:sz w:val="18"/>
                <w:lang w:eastAsia="ja-JP"/>
              </w:rPr>
            </w:pPr>
            <w:ins w:id="144" w:author="Huawei" w:date="2019-09-26T14:22:00Z">
              <w:r w:rsidRPr="00A423D1">
                <w:rPr>
                  <w:rFonts w:ascii="Arial" w:hAnsi="Arial"/>
                  <w:sz w:val="18"/>
                </w:rPr>
                <w:t xml:space="preserve">Maximum no. of </w:t>
              </w:r>
              <w:r>
                <w:rPr>
                  <w:rFonts w:ascii="Arial" w:hAnsi="Arial"/>
                  <w:sz w:val="18"/>
                </w:rPr>
                <w:t xml:space="preserve">network Ids broadcasted by an </w:t>
              </w:r>
              <w:r w:rsidRPr="00C53675">
                <w:rPr>
                  <w:i/>
                </w:rPr>
                <w:t>NG-RAN</w:t>
              </w:r>
              <w:r>
                <w:rPr>
                  <w:i/>
                </w:rPr>
                <w:t xml:space="preserve">. </w:t>
              </w:r>
              <w:r w:rsidRPr="00A423D1">
                <w:rPr>
                  <w:rFonts w:ascii="Arial" w:hAnsi="Arial"/>
                  <w:sz w:val="18"/>
                </w:rPr>
                <w:t xml:space="preserve">Value is </w:t>
              </w:r>
              <w:r>
                <w:rPr>
                  <w:rFonts w:ascii="Arial" w:hAnsi="Arial"/>
                  <w:sz w:val="18"/>
                  <w:lang w:eastAsia="zh-CN"/>
                </w:rPr>
                <w:t>12.</w:t>
              </w:r>
              <w:r w:rsidRPr="00C53675">
                <w:rPr>
                  <w:i/>
                </w:rPr>
                <w:t xml:space="preserve"> </w:t>
              </w:r>
            </w:ins>
          </w:p>
        </w:tc>
      </w:tr>
    </w:tbl>
    <w:p w14:paraId="658B0055" w14:textId="77777777" w:rsidR="00B877AC" w:rsidRDefault="00B877AC" w:rsidP="00B877AC"/>
    <w:p w14:paraId="4CEFF9B7" w14:textId="4D72298E" w:rsidR="00782079" w:rsidRPr="00292AC6" w:rsidRDefault="00782079" w:rsidP="00292AC6">
      <w:pPr>
        <w:rPr>
          <w:highlight w:val="yellow"/>
        </w:rPr>
      </w:pPr>
      <w:r w:rsidRPr="00292AC6">
        <w:rPr>
          <w:highlight w:val="yellow"/>
        </w:rPr>
        <w:t>&lt;Unchanged Text Omitted&gt;</w:t>
      </w:r>
    </w:p>
    <w:p w14:paraId="2098A136" w14:textId="77777777" w:rsidR="00B877AC" w:rsidRPr="00A423D1" w:rsidRDefault="00B877AC" w:rsidP="00B877AC">
      <w:pPr>
        <w:pStyle w:val="4"/>
        <w:rPr>
          <w:rFonts w:eastAsia="Malgun Gothic"/>
          <w:lang w:eastAsia="zh-CN"/>
        </w:rPr>
      </w:pPr>
      <w:bookmarkStart w:id="145" w:name="_Toc14044546"/>
      <w:r w:rsidRPr="00A423D1">
        <w:rPr>
          <w:rFonts w:eastAsia="Malgun Gothic"/>
          <w:lang w:eastAsia="zh-CN"/>
        </w:rPr>
        <w:t>9.3.1.76</w:t>
      </w:r>
      <w:r w:rsidRPr="00A423D1">
        <w:rPr>
          <w:rFonts w:eastAsia="Malgun Gothic"/>
          <w:lang w:eastAsia="zh-CN"/>
        </w:rPr>
        <w:tab/>
        <w:t>Extended Available PLMN List</w:t>
      </w:r>
      <w:bookmarkEnd w:id="145"/>
    </w:p>
    <w:p w14:paraId="1A6D506A" w14:textId="77777777" w:rsidR="00B877AC" w:rsidRPr="00A423D1" w:rsidRDefault="00B877AC" w:rsidP="00B877AC">
      <w:pPr>
        <w:rPr>
          <w:rFonts w:eastAsia="宋体"/>
          <w:lang w:eastAsia="zh-CN"/>
        </w:rPr>
      </w:pPr>
      <w:r w:rsidRPr="00A423D1">
        <w:rPr>
          <w:rFonts w:eastAsia="宋体"/>
          <w:lang w:eastAsia="zh-CN"/>
        </w:rPr>
        <w:t>This IE indicates the list of available PLMN.</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2560"/>
      </w:tblGrid>
      <w:tr w:rsidR="00B877AC" w:rsidRPr="00A423D1" w14:paraId="7D89E3BB" w14:textId="77777777" w:rsidTr="00E421B8">
        <w:tc>
          <w:tcPr>
            <w:tcW w:w="2160" w:type="dxa"/>
          </w:tcPr>
          <w:p w14:paraId="6EB2A408" w14:textId="77777777" w:rsidR="00B877AC" w:rsidRPr="00A423D1" w:rsidRDefault="00B877AC" w:rsidP="00E421B8">
            <w:pPr>
              <w:pStyle w:val="TAH"/>
              <w:rPr>
                <w:rFonts w:eastAsia="宋体"/>
                <w:lang w:eastAsia="ja-JP"/>
              </w:rPr>
            </w:pPr>
            <w:r w:rsidRPr="00A423D1">
              <w:rPr>
                <w:rFonts w:eastAsia="宋体"/>
                <w:lang w:eastAsia="ja-JP"/>
              </w:rPr>
              <w:lastRenderedPageBreak/>
              <w:t>IE/Group Name</w:t>
            </w:r>
          </w:p>
        </w:tc>
        <w:tc>
          <w:tcPr>
            <w:tcW w:w="1080" w:type="dxa"/>
          </w:tcPr>
          <w:p w14:paraId="564BC995" w14:textId="77777777" w:rsidR="00B877AC" w:rsidRPr="00A423D1" w:rsidRDefault="00B877AC" w:rsidP="00E421B8">
            <w:pPr>
              <w:pStyle w:val="TAH"/>
              <w:rPr>
                <w:rFonts w:eastAsia="宋体"/>
                <w:lang w:eastAsia="ja-JP"/>
              </w:rPr>
            </w:pPr>
            <w:r w:rsidRPr="00A423D1">
              <w:rPr>
                <w:rFonts w:eastAsia="宋体"/>
                <w:lang w:eastAsia="ja-JP"/>
              </w:rPr>
              <w:t>Presence</w:t>
            </w:r>
          </w:p>
        </w:tc>
        <w:tc>
          <w:tcPr>
            <w:tcW w:w="1080" w:type="dxa"/>
          </w:tcPr>
          <w:p w14:paraId="34812A94" w14:textId="77777777" w:rsidR="00B877AC" w:rsidRPr="00A423D1" w:rsidRDefault="00B877AC" w:rsidP="00E421B8">
            <w:pPr>
              <w:pStyle w:val="TAH"/>
              <w:rPr>
                <w:rFonts w:eastAsia="宋体"/>
                <w:lang w:eastAsia="ja-JP"/>
              </w:rPr>
            </w:pPr>
            <w:r w:rsidRPr="00A423D1">
              <w:rPr>
                <w:rFonts w:eastAsia="宋体"/>
                <w:lang w:eastAsia="ja-JP"/>
              </w:rPr>
              <w:t>Range</w:t>
            </w:r>
          </w:p>
        </w:tc>
        <w:tc>
          <w:tcPr>
            <w:tcW w:w="1512" w:type="dxa"/>
          </w:tcPr>
          <w:p w14:paraId="5A4B3440" w14:textId="77777777" w:rsidR="00B877AC" w:rsidRPr="00A423D1" w:rsidRDefault="00B877AC" w:rsidP="00E421B8">
            <w:pPr>
              <w:pStyle w:val="TAH"/>
              <w:rPr>
                <w:rFonts w:eastAsia="宋体"/>
                <w:lang w:eastAsia="ja-JP"/>
              </w:rPr>
            </w:pPr>
            <w:r w:rsidRPr="00A423D1">
              <w:rPr>
                <w:rFonts w:eastAsia="宋体"/>
                <w:lang w:eastAsia="ja-JP"/>
              </w:rPr>
              <w:t>IE type and reference</w:t>
            </w:r>
          </w:p>
        </w:tc>
        <w:tc>
          <w:tcPr>
            <w:tcW w:w="2560" w:type="dxa"/>
          </w:tcPr>
          <w:p w14:paraId="122055D7" w14:textId="77777777" w:rsidR="00B877AC" w:rsidRPr="00A423D1" w:rsidRDefault="00B877AC" w:rsidP="00E421B8">
            <w:pPr>
              <w:pStyle w:val="TAH"/>
              <w:rPr>
                <w:rFonts w:eastAsia="宋体"/>
                <w:lang w:eastAsia="ja-JP"/>
              </w:rPr>
            </w:pPr>
            <w:r w:rsidRPr="00A423D1">
              <w:rPr>
                <w:rFonts w:eastAsia="宋体"/>
                <w:lang w:eastAsia="ja-JP"/>
              </w:rPr>
              <w:t>Semantics description</w:t>
            </w:r>
          </w:p>
        </w:tc>
      </w:tr>
      <w:tr w:rsidR="00B877AC" w:rsidRPr="00A423D1" w14:paraId="0096D9E6" w14:textId="77777777" w:rsidTr="00E421B8">
        <w:tc>
          <w:tcPr>
            <w:tcW w:w="2160" w:type="dxa"/>
          </w:tcPr>
          <w:p w14:paraId="2DF279D7" w14:textId="77777777" w:rsidR="00B877AC" w:rsidRPr="00A423D1" w:rsidRDefault="00B877AC" w:rsidP="00E421B8">
            <w:pPr>
              <w:keepNext/>
              <w:keepLines/>
              <w:spacing w:after="0"/>
              <w:jc w:val="both"/>
              <w:rPr>
                <w:rFonts w:ascii="Arial" w:eastAsia="宋体" w:hAnsi="Arial"/>
                <w:b/>
                <w:bCs/>
                <w:iCs/>
                <w:sz w:val="18"/>
                <w:lang w:eastAsia="ja-JP"/>
              </w:rPr>
            </w:pPr>
            <w:r w:rsidRPr="00A423D1">
              <w:rPr>
                <w:rFonts w:ascii="Arial" w:eastAsia="宋体" w:hAnsi="Arial"/>
                <w:b/>
                <w:sz w:val="18"/>
                <w:lang w:eastAsia="zh-CN"/>
              </w:rPr>
              <w:t xml:space="preserve">Extended Available PLMN </w:t>
            </w:r>
            <w:r w:rsidRPr="00A423D1">
              <w:rPr>
                <w:rFonts w:ascii="Arial" w:eastAsia="MS Mincho" w:hAnsi="Arial"/>
                <w:b/>
                <w:sz w:val="18"/>
                <w:lang w:eastAsia="zh-CN"/>
              </w:rPr>
              <w:t>Item IEs</w:t>
            </w:r>
          </w:p>
        </w:tc>
        <w:tc>
          <w:tcPr>
            <w:tcW w:w="1080" w:type="dxa"/>
          </w:tcPr>
          <w:p w14:paraId="4A38FF27" w14:textId="77777777" w:rsidR="00B877AC" w:rsidRPr="00A423D1" w:rsidRDefault="00B877AC" w:rsidP="00E421B8">
            <w:pPr>
              <w:keepNext/>
              <w:keepLines/>
              <w:spacing w:after="0"/>
              <w:jc w:val="both"/>
              <w:rPr>
                <w:rFonts w:ascii="Arial" w:eastAsia="Batang" w:hAnsi="Arial"/>
                <w:sz w:val="18"/>
                <w:lang w:eastAsia="ja-JP"/>
              </w:rPr>
            </w:pPr>
          </w:p>
        </w:tc>
        <w:tc>
          <w:tcPr>
            <w:tcW w:w="1080" w:type="dxa"/>
          </w:tcPr>
          <w:p w14:paraId="07A1510A" w14:textId="77777777" w:rsidR="00B877AC" w:rsidRPr="00A423D1" w:rsidRDefault="00B877AC" w:rsidP="00E421B8">
            <w:pPr>
              <w:keepNext/>
              <w:keepLines/>
              <w:spacing w:after="0"/>
              <w:jc w:val="both"/>
              <w:rPr>
                <w:rFonts w:ascii="Arial" w:eastAsia="宋体" w:hAnsi="Arial"/>
                <w:i/>
                <w:sz w:val="18"/>
                <w:szCs w:val="18"/>
                <w:lang w:eastAsia="ja-JP"/>
              </w:rPr>
            </w:pPr>
            <w:r w:rsidRPr="00A423D1">
              <w:rPr>
                <w:rFonts w:ascii="Arial" w:eastAsia="宋体" w:hAnsi="Arial"/>
                <w:i/>
                <w:sz w:val="18"/>
                <w:lang w:eastAsia="zh-CN"/>
              </w:rPr>
              <w:t>1..&lt;</w:t>
            </w:r>
            <w:r w:rsidRPr="00A423D1">
              <w:rPr>
                <w:rFonts w:ascii="Arial" w:eastAsia="宋体" w:hAnsi="Arial"/>
                <w:bCs/>
                <w:sz w:val="18"/>
                <w:lang w:eastAsia="ja-JP"/>
              </w:rPr>
              <w:t xml:space="preserve"> maxnoofExtendedBPLMNs</w:t>
            </w:r>
            <w:r w:rsidRPr="00A423D1">
              <w:rPr>
                <w:rFonts w:ascii="Arial" w:eastAsia="宋体" w:hAnsi="Arial"/>
                <w:i/>
                <w:sz w:val="18"/>
                <w:lang w:eastAsia="zh-CN"/>
              </w:rPr>
              <w:t xml:space="preserve"> &gt;</w:t>
            </w:r>
          </w:p>
        </w:tc>
        <w:tc>
          <w:tcPr>
            <w:tcW w:w="1512" w:type="dxa"/>
          </w:tcPr>
          <w:p w14:paraId="52AEA640" w14:textId="77777777" w:rsidR="00B877AC" w:rsidRPr="00A423D1" w:rsidRDefault="00B877AC" w:rsidP="00E421B8">
            <w:pPr>
              <w:keepNext/>
              <w:keepLines/>
              <w:spacing w:after="0"/>
              <w:jc w:val="both"/>
              <w:rPr>
                <w:rFonts w:ascii="Arial" w:eastAsia="宋体" w:hAnsi="Arial"/>
                <w:sz w:val="18"/>
                <w:lang w:eastAsia="ja-JP"/>
              </w:rPr>
            </w:pPr>
          </w:p>
        </w:tc>
        <w:tc>
          <w:tcPr>
            <w:tcW w:w="2560" w:type="dxa"/>
          </w:tcPr>
          <w:p w14:paraId="112CD93E" w14:textId="77777777" w:rsidR="00B877AC" w:rsidRPr="00A423D1" w:rsidRDefault="00B877AC" w:rsidP="00E421B8">
            <w:pPr>
              <w:keepNext/>
              <w:keepLines/>
              <w:spacing w:after="0"/>
              <w:jc w:val="both"/>
              <w:rPr>
                <w:rFonts w:ascii="Arial" w:eastAsia="宋体" w:hAnsi="Arial"/>
                <w:sz w:val="18"/>
                <w:lang w:eastAsia="ja-JP"/>
              </w:rPr>
            </w:pPr>
          </w:p>
        </w:tc>
      </w:tr>
      <w:tr w:rsidR="00B877AC" w:rsidRPr="00A423D1" w14:paraId="190EA07B" w14:textId="77777777" w:rsidTr="00E421B8">
        <w:tc>
          <w:tcPr>
            <w:tcW w:w="2160" w:type="dxa"/>
          </w:tcPr>
          <w:p w14:paraId="3631ECC6" w14:textId="77777777" w:rsidR="00B877AC" w:rsidRPr="00A423D1" w:rsidRDefault="00B877AC" w:rsidP="00E421B8">
            <w:pPr>
              <w:keepNext/>
              <w:keepLines/>
              <w:spacing w:after="0"/>
              <w:ind w:left="72"/>
              <w:jc w:val="both"/>
              <w:rPr>
                <w:rFonts w:ascii="Arial" w:eastAsia="宋体" w:hAnsi="Arial"/>
                <w:sz w:val="18"/>
                <w:lang w:eastAsia="ja-JP"/>
              </w:rPr>
            </w:pPr>
            <w:r w:rsidRPr="00A423D1">
              <w:rPr>
                <w:rFonts w:ascii="Arial" w:eastAsia="宋体" w:hAnsi="Arial"/>
                <w:sz w:val="18"/>
                <w:lang w:eastAsia="zh-CN"/>
              </w:rPr>
              <w:t>&gt;</w:t>
            </w:r>
            <w:r w:rsidRPr="00A423D1">
              <w:rPr>
                <w:rFonts w:ascii="Arial" w:eastAsia="Batang" w:hAnsi="Arial"/>
                <w:sz w:val="18"/>
                <w:lang w:eastAsia="zh-CN"/>
              </w:rPr>
              <w:t>PLMN Identity</w:t>
            </w:r>
          </w:p>
        </w:tc>
        <w:tc>
          <w:tcPr>
            <w:tcW w:w="1080" w:type="dxa"/>
          </w:tcPr>
          <w:p w14:paraId="345545D1" w14:textId="77777777" w:rsidR="00B877AC" w:rsidRPr="00A423D1" w:rsidRDefault="00B877AC" w:rsidP="00E421B8">
            <w:pPr>
              <w:keepNext/>
              <w:keepLines/>
              <w:spacing w:after="0"/>
              <w:jc w:val="both"/>
              <w:rPr>
                <w:rFonts w:ascii="Arial" w:eastAsia="宋体" w:hAnsi="Arial"/>
                <w:sz w:val="18"/>
                <w:lang w:eastAsia="ja-JP"/>
              </w:rPr>
            </w:pPr>
            <w:r w:rsidRPr="00A423D1">
              <w:rPr>
                <w:rFonts w:ascii="Arial" w:eastAsia="宋体" w:hAnsi="Arial"/>
                <w:sz w:val="18"/>
                <w:lang w:eastAsia="ja-JP"/>
              </w:rPr>
              <w:t>M</w:t>
            </w:r>
          </w:p>
        </w:tc>
        <w:tc>
          <w:tcPr>
            <w:tcW w:w="1080" w:type="dxa"/>
          </w:tcPr>
          <w:p w14:paraId="466438B8" w14:textId="77777777" w:rsidR="00B877AC" w:rsidRPr="00A423D1" w:rsidRDefault="00B877AC" w:rsidP="00E421B8">
            <w:pPr>
              <w:keepNext/>
              <w:keepLines/>
              <w:spacing w:after="0"/>
              <w:jc w:val="both"/>
              <w:rPr>
                <w:rFonts w:ascii="Arial" w:eastAsia="宋体" w:hAnsi="Arial"/>
                <w:sz w:val="18"/>
                <w:lang w:eastAsia="ja-JP"/>
              </w:rPr>
            </w:pPr>
          </w:p>
        </w:tc>
        <w:tc>
          <w:tcPr>
            <w:tcW w:w="1512" w:type="dxa"/>
          </w:tcPr>
          <w:p w14:paraId="0DE0C3DD" w14:textId="77777777" w:rsidR="00B877AC" w:rsidRPr="00A423D1" w:rsidRDefault="00B877AC" w:rsidP="00E421B8">
            <w:pPr>
              <w:keepNext/>
              <w:keepLines/>
              <w:spacing w:after="0"/>
              <w:jc w:val="both"/>
              <w:rPr>
                <w:rFonts w:ascii="Arial" w:eastAsia="宋体" w:hAnsi="Arial"/>
                <w:sz w:val="18"/>
                <w:lang w:eastAsia="ja-JP"/>
              </w:rPr>
            </w:pPr>
            <w:r w:rsidRPr="00A423D1">
              <w:rPr>
                <w:rFonts w:ascii="Arial" w:eastAsia="宋体" w:hAnsi="Arial" w:cs="Arial"/>
                <w:sz w:val="18"/>
                <w:szCs w:val="18"/>
                <w:lang w:eastAsia="ja-JP"/>
              </w:rPr>
              <w:t>9.3.1.14</w:t>
            </w:r>
          </w:p>
        </w:tc>
        <w:tc>
          <w:tcPr>
            <w:tcW w:w="2560" w:type="dxa"/>
          </w:tcPr>
          <w:p w14:paraId="02C6A0AC" w14:textId="77777777" w:rsidR="00B877AC" w:rsidRPr="00A423D1" w:rsidRDefault="00B877AC" w:rsidP="00E421B8">
            <w:pPr>
              <w:keepNext/>
              <w:keepLines/>
              <w:spacing w:after="0"/>
              <w:jc w:val="both"/>
              <w:rPr>
                <w:rFonts w:ascii="Arial" w:eastAsia="宋体" w:hAnsi="Arial"/>
                <w:sz w:val="18"/>
                <w:lang w:eastAsia="ja-JP"/>
              </w:rPr>
            </w:pPr>
          </w:p>
        </w:tc>
      </w:tr>
      <w:tr w:rsidR="00222EA2" w:rsidRPr="00A423D1" w14:paraId="3953E062" w14:textId="77777777" w:rsidTr="00E421B8">
        <w:trPr>
          <w:ins w:id="146" w:author="Huawei" w:date="2019-09-26T14:20:00Z"/>
        </w:trPr>
        <w:tc>
          <w:tcPr>
            <w:tcW w:w="2160" w:type="dxa"/>
          </w:tcPr>
          <w:p w14:paraId="29535633" w14:textId="3E2D0C5D" w:rsidR="00222EA2" w:rsidRDefault="00222EA2" w:rsidP="00222EA2">
            <w:pPr>
              <w:keepNext/>
              <w:keepLines/>
              <w:spacing w:after="0"/>
              <w:ind w:left="72"/>
              <w:jc w:val="both"/>
              <w:rPr>
                <w:ins w:id="147" w:author="Huawei" w:date="2019-09-26T14:20:00Z"/>
                <w:rFonts w:ascii="Arial" w:eastAsia="Batang" w:hAnsi="Arial"/>
                <w:sz w:val="18"/>
                <w:lang w:eastAsia="zh-CN"/>
              </w:rPr>
            </w:pPr>
            <w:ins w:id="148" w:author="Huawei" w:date="2019-09-26T14:21:00Z">
              <w:r w:rsidRPr="00A423D1">
                <w:rPr>
                  <w:rFonts w:ascii="Arial" w:eastAsia="宋体" w:hAnsi="Arial"/>
                  <w:sz w:val="18"/>
                  <w:lang w:eastAsia="zh-CN"/>
                </w:rPr>
                <w:t>&gt;</w:t>
              </w:r>
              <w:r>
                <w:rPr>
                  <w:rFonts w:ascii="Arial" w:eastAsia="宋体" w:hAnsi="Arial"/>
                  <w:b/>
                  <w:sz w:val="18"/>
                  <w:lang w:eastAsia="ja-JP"/>
                </w:rPr>
                <w:t xml:space="preserve">NID </w:t>
              </w:r>
              <w:r w:rsidRPr="00E06968">
                <w:rPr>
                  <w:rFonts w:ascii="Arial" w:eastAsia="宋体" w:hAnsi="Arial"/>
                  <w:b/>
                  <w:sz w:val="18"/>
                  <w:lang w:eastAsia="ja-JP"/>
                </w:rPr>
                <w:t>Support List</w:t>
              </w:r>
            </w:ins>
          </w:p>
        </w:tc>
        <w:tc>
          <w:tcPr>
            <w:tcW w:w="1080" w:type="dxa"/>
          </w:tcPr>
          <w:p w14:paraId="7D1EA164" w14:textId="77777777" w:rsidR="00222EA2" w:rsidRPr="00576033" w:rsidRDefault="00222EA2" w:rsidP="00222EA2">
            <w:pPr>
              <w:keepNext/>
              <w:keepLines/>
              <w:spacing w:after="0"/>
              <w:jc w:val="both"/>
              <w:rPr>
                <w:ins w:id="149" w:author="Huawei" w:date="2019-09-26T14:20:00Z"/>
                <w:rFonts w:ascii="Arial" w:eastAsia="宋体" w:hAnsi="Arial"/>
                <w:sz w:val="18"/>
                <w:lang w:eastAsia="ja-JP"/>
              </w:rPr>
            </w:pPr>
          </w:p>
        </w:tc>
        <w:tc>
          <w:tcPr>
            <w:tcW w:w="1080" w:type="dxa"/>
          </w:tcPr>
          <w:p w14:paraId="1B226261" w14:textId="50EAEF10" w:rsidR="00222EA2" w:rsidRPr="00A423D1" w:rsidRDefault="00222EA2" w:rsidP="00222EA2">
            <w:pPr>
              <w:keepNext/>
              <w:keepLines/>
              <w:spacing w:after="0"/>
              <w:jc w:val="both"/>
              <w:rPr>
                <w:ins w:id="150" w:author="Huawei" w:date="2019-09-26T14:20:00Z"/>
                <w:rFonts w:ascii="Arial" w:eastAsia="宋体" w:hAnsi="Arial"/>
                <w:sz w:val="18"/>
                <w:lang w:eastAsia="ja-JP"/>
              </w:rPr>
            </w:pPr>
            <w:ins w:id="151" w:author="Huawei" w:date="2019-09-26T14:21:00Z">
              <w:r>
                <w:rPr>
                  <w:rFonts w:ascii="Arial" w:hAnsi="Arial"/>
                  <w:i/>
                  <w:sz w:val="18"/>
                </w:rPr>
                <w:t>0..1</w:t>
              </w:r>
            </w:ins>
          </w:p>
        </w:tc>
        <w:tc>
          <w:tcPr>
            <w:tcW w:w="1512" w:type="dxa"/>
          </w:tcPr>
          <w:p w14:paraId="1124F031" w14:textId="77777777" w:rsidR="00222EA2" w:rsidRPr="00576033" w:rsidRDefault="00222EA2" w:rsidP="00222EA2">
            <w:pPr>
              <w:keepNext/>
              <w:keepLines/>
              <w:spacing w:after="0"/>
              <w:jc w:val="both"/>
              <w:rPr>
                <w:ins w:id="152" w:author="Huawei" w:date="2019-09-26T14:20:00Z"/>
                <w:rFonts w:ascii="Arial" w:eastAsia="宋体" w:hAnsi="Arial" w:cs="Arial"/>
                <w:sz w:val="18"/>
                <w:szCs w:val="18"/>
                <w:lang w:eastAsia="ja-JP"/>
              </w:rPr>
            </w:pPr>
          </w:p>
        </w:tc>
        <w:tc>
          <w:tcPr>
            <w:tcW w:w="2560" w:type="dxa"/>
          </w:tcPr>
          <w:p w14:paraId="511F502E" w14:textId="77777777" w:rsidR="00222EA2" w:rsidRPr="00A423D1" w:rsidRDefault="00222EA2" w:rsidP="00222EA2">
            <w:pPr>
              <w:keepNext/>
              <w:keepLines/>
              <w:spacing w:after="0"/>
              <w:jc w:val="both"/>
              <w:rPr>
                <w:ins w:id="153" w:author="Huawei" w:date="2019-09-26T14:20:00Z"/>
                <w:rFonts w:ascii="Arial" w:hAnsi="Arial" w:cs="Arial"/>
                <w:sz w:val="18"/>
                <w:szCs w:val="18"/>
                <w:lang w:eastAsia="ja-JP"/>
              </w:rPr>
            </w:pPr>
          </w:p>
        </w:tc>
      </w:tr>
      <w:tr w:rsidR="00222EA2" w:rsidRPr="00A423D1" w14:paraId="5E5A24E4" w14:textId="77777777" w:rsidTr="00E421B8">
        <w:trPr>
          <w:ins w:id="154" w:author="Huawei" w:date="2019-09-26T14:21:00Z"/>
        </w:trPr>
        <w:tc>
          <w:tcPr>
            <w:tcW w:w="2160" w:type="dxa"/>
          </w:tcPr>
          <w:p w14:paraId="3A6C26EE" w14:textId="71DF801A" w:rsidR="00222EA2" w:rsidRDefault="00222EA2" w:rsidP="00222EA2">
            <w:pPr>
              <w:keepNext/>
              <w:keepLines/>
              <w:spacing w:after="0"/>
              <w:ind w:left="72"/>
              <w:jc w:val="both"/>
              <w:rPr>
                <w:ins w:id="155" w:author="Huawei" w:date="2019-09-26T14:21:00Z"/>
                <w:rFonts w:ascii="Arial" w:eastAsia="Batang" w:hAnsi="Arial"/>
                <w:sz w:val="18"/>
                <w:lang w:eastAsia="zh-CN"/>
              </w:rPr>
            </w:pPr>
            <w:ins w:id="156" w:author="Huawei" w:date="2019-09-26T14:21:00Z">
              <w:r>
                <w:rPr>
                  <w:rFonts w:ascii="Arial" w:eastAsia="宋体" w:hAnsi="Arial"/>
                  <w:sz w:val="18"/>
                  <w:lang w:eastAsia="ja-JP"/>
                </w:rPr>
                <w:t xml:space="preserve">    </w:t>
              </w:r>
              <w:r w:rsidRPr="00B7212D">
                <w:rPr>
                  <w:rFonts w:ascii="Arial" w:eastAsia="宋体" w:hAnsi="Arial"/>
                  <w:sz w:val="18"/>
                  <w:lang w:eastAsia="ja-JP"/>
                </w:rPr>
                <w:t>&gt;</w:t>
              </w:r>
              <w:r w:rsidRPr="00A423D1">
                <w:rPr>
                  <w:rFonts w:ascii="Arial" w:eastAsia="宋体" w:hAnsi="Arial"/>
                  <w:sz w:val="18"/>
                  <w:lang w:eastAsia="zh-CN"/>
                </w:rPr>
                <w:t>&gt;</w:t>
              </w:r>
              <w:r>
                <w:rPr>
                  <w:rFonts w:ascii="Arial" w:eastAsia="宋体" w:hAnsi="Arial"/>
                  <w:b/>
                  <w:sz w:val="18"/>
                  <w:lang w:eastAsia="ja-JP"/>
                </w:rPr>
                <w:t xml:space="preserve">NID </w:t>
              </w:r>
              <w:r w:rsidRPr="00E06968">
                <w:rPr>
                  <w:rFonts w:ascii="Arial" w:eastAsia="宋体" w:hAnsi="Arial"/>
                  <w:b/>
                  <w:sz w:val="18"/>
                  <w:lang w:eastAsia="ja-JP"/>
                </w:rPr>
                <w:t>Support</w:t>
              </w:r>
              <w:r>
                <w:rPr>
                  <w:rFonts w:ascii="Arial" w:eastAsia="宋体" w:hAnsi="Arial"/>
                  <w:b/>
                  <w:sz w:val="18"/>
                  <w:lang w:eastAsia="ja-JP"/>
                </w:rPr>
                <w:t xml:space="preserve"> Item</w:t>
              </w:r>
            </w:ins>
          </w:p>
        </w:tc>
        <w:tc>
          <w:tcPr>
            <w:tcW w:w="1080" w:type="dxa"/>
          </w:tcPr>
          <w:p w14:paraId="621E4A6E" w14:textId="77777777" w:rsidR="00222EA2" w:rsidRPr="00576033" w:rsidRDefault="00222EA2" w:rsidP="00222EA2">
            <w:pPr>
              <w:keepNext/>
              <w:keepLines/>
              <w:spacing w:after="0"/>
              <w:jc w:val="both"/>
              <w:rPr>
                <w:ins w:id="157" w:author="Huawei" w:date="2019-09-26T14:21:00Z"/>
                <w:rFonts w:ascii="Arial" w:eastAsia="宋体" w:hAnsi="Arial"/>
                <w:sz w:val="18"/>
                <w:lang w:eastAsia="ja-JP"/>
              </w:rPr>
            </w:pPr>
          </w:p>
        </w:tc>
        <w:tc>
          <w:tcPr>
            <w:tcW w:w="1080" w:type="dxa"/>
          </w:tcPr>
          <w:p w14:paraId="3F1A5339" w14:textId="01DDC0B8" w:rsidR="00222EA2" w:rsidRPr="00A423D1" w:rsidRDefault="00222EA2" w:rsidP="00222EA2">
            <w:pPr>
              <w:keepNext/>
              <w:keepLines/>
              <w:spacing w:after="0"/>
              <w:jc w:val="both"/>
              <w:rPr>
                <w:ins w:id="158" w:author="Huawei" w:date="2019-09-26T14:21:00Z"/>
                <w:rFonts w:ascii="Arial" w:eastAsia="宋体" w:hAnsi="Arial"/>
                <w:sz w:val="18"/>
                <w:lang w:eastAsia="ja-JP"/>
              </w:rPr>
            </w:pPr>
            <w:ins w:id="159" w:author="Huawei" w:date="2019-09-26T14:21:00Z">
              <w:r>
                <w:rPr>
                  <w:rFonts w:ascii="Arial" w:hAnsi="Arial"/>
                  <w:i/>
                  <w:sz w:val="18"/>
                </w:rPr>
                <w:t>1..&lt;maxnoof</w:t>
              </w:r>
              <w:r>
                <w:rPr>
                  <w:i/>
                </w:rPr>
                <w:t>NID</w:t>
              </w:r>
              <w:r w:rsidRPr="00A423D1">
                <w:rPr>
                  <w:rFonts w:ascii="Arial" w:hAnsi="Arial"/>
                  <w:i/>
                  <w:sz w:val="18"/>
                </w:rPr>
                <w:t>s&gt;</w:t>
              </w:r>
            </w:ins>
          </w:p>
        </w:tc>
        <w:tc>
          <w:tcPr>
            <w:tcW w:w="1512" w:type="dxa"/>
          </w:tcPr>
          <w:p w14:paraId="6FF795CF" w14:textId="77777777" w:rsidR="00222EA2" w:rsidRPr="00576033" w:rsidRDefault="00222EA2" w:rsidP="00222EA2">
            <w:pPr>
              <w:keepNext/>
              <w:keepLines/>
              <w:spacing w:after="0"/>
              <w:jc w:val="both"/>
              <w:rPr>
                <w:ins w:id="160" w:author="Huawei" w:date="2019-09-26T14:21:00Z"/>
                <w:rFonts w:ascii="Arial" w:eastAsia="宋体" w:hAnsi="Arial" w:cs="Arial"/>
                <w:sz w:val="18"/>
                <w:szCs w:val="18"/>
                <w:lang w:eastAsia="ja-JP"/>
              </w:rPr>
            </w:pPr>
          </w:p>
        </w:tc>
        <w:tc>
          <w:tcPr>
            <w:tcW w:w="2560" w:type="dxa"/>
          </w:tcPr>
          <w:p w14:paraId="083B19D1" w14:textId="77777777" w:rsidR="00222EA2" w:rsidRPr="00A423D1" w:rsidRDefault="00222EA2" w:rsidP="00222EA2">
            <w:pPr>
              <w:keepNext/>
              <w:keepLines/>
              <w:spacing w:after="0"/>
              <w:jc w:val="both"/>
              <w:rPr>
                <w:ins w:id="161" w:author="Huawei" w:date="2019-09-26T14:21:00Z"/>
                <w:rFonts w:ascii="Arial" w:hAnsi="Arial" w:cs="Arial"/>
                <w:sz w:val="18"/>
                <w:szCs w:val="18"/>
                <w:lang w:eastAsia="ja-JP"/>
              </w:rPr>
            </w:pPr>
          </w:p>
        </w:tc>
      </w:tr>
      <w:tr w:rsidR="00222EA2" w:rsidRPr="00A423D1" w14:paraId="5AAE11CF" w14:textId="77777777" w:rsidTr="00E421B8">
        <w:trPr>
          <w:ins w:id="162" w:author="Huawei" w:date="2019-09-26T14:21:00Z"/>
        </w:trPr>
        <w:tc>
          <w:tcPr>
            <w:tcW w:w="2160" w:type="dxa"/>
          </w:tcPr>
          <w:p w14:paraId="32F241CD" w14:textId="221D7CD3" w:rsidR="00222EA2" w:rsidRDefault="00222EA2" w:rsidP="007B2594">
            <w:pPr>
              <w:keepNext/>
              <w:keepLines/>
              <w:spacing w:after="0"/>
              <w:ind w:left="72"/>
              <w:jc w:val="both"/>
              <w:rPr>
                <w:ins w:id="163" w:author="Huawei" w:date="2019-09-26T14:21:00Z"/>
                <w:rFonts w:ascii="Arial" w:eastAsia="Batang" w:hAnsi="Arial"/>
                <w:sz w:val="18"/>
                <w:lang w:eastAsia="zh-CN"/>
              </w:rPr>
            </w:pPr>
            <w:ins w:id="164" w:author="Huawei" w:date="2019-09-26T14:21:00Z">
              <w:r>
                <w:rPr>
                  <w:rFonts w:ascii="Arial" w:eastAsia="宋体" w:hAnsi="Arial"/>
                  <w:sz w:val="18"/>
                  <w:lang w:eastAsia="ja-JP"/>
                </w:rPr>
                <w:t xml:space="preserve">        </w:t>
              </w:r>
              <w:r w:rsidRPr="00B7212D">
                <w:rPr>
                  <w:rFonts w:ascii="Arial" w:eastAsia="宋体" w:hAnsi="Arial"/>
                  <w:sz w:val="18"/>
                  <w:lang w:eastAsia="ja-JP"/>
                </w:rPr>
                <w:t>&gt;</w:t>
              </w:r>
            </w:ins>
            <w:ins w:id="165" w:author="Huawei" w:date="2019-09-26T14:22:00Z">
              <w:r w:rsidRPr="00A423D1">
                <w:rPr>
                  <w:rFonts w:ascii="Arial" w:eastAsia="宋体" w:hAnsi="Arial"/>
                  <w:sz w:val="18"/>
                  <w:lang w:eastAsia="zh-CN"/>
                </w:rPr>
                <w:t>&gt;</w:t>
              </w:r>
            </w:ins>
            <w:ins w:id="166" w:author="Huawei" w:date="2019-09-26T14:21:00Z">
              <w:r w:rsidRPr="00B7212D">
                <w:rPr>
                  <w:rFonts w:ascii="Arial" w:eastAsia="宋体" w:hAnsi="Arial"/>
                  <w:sz w:val="18"/>
                  <w:lang w:eastAsia="ja-JP"/>
                </w:rPr>
                <w:t>&gt;NID</w:t>
              </w:r>
            </w:ins>
          </w:p>
        </w:tc>
        <w:tc>
          <w:tcPr>
            <w:tcW w:w="1080" w:type="dxa"/>
          </w:tcPr>
          <w:p w14:paraId="12D31BFC" w14:textId="61508595" w:rsidR="00222EA2" w:rsidRPr="00576033" w:rsidRDefault="00222EA2" w:rsidP="00222EA2">
            <w:pPr>
              <w:keepNext/>
              <w:keepLines/>
              <w:spacing w:after="0"/>
              <w:jc w:val="both"/>
              <w:rPr>
                <w:ins w:id="167" w:author="Huawei" w:date="2019-09-26T14:21:00Z"/>
                <w:rFonts w:ascii="Arial" w:eastAsia="宋体" w:hAnsi="Arial"/>
                <w:sz w:val="18"/>
                <w:lang w:eastAsia="ja-JP"/>
              </w:rPr>
            </w:pPr>
            <w:ins w:id="168" w:author="Huawei" w:date="2019-09-26T14:21:00Z">
              <w:r w:rsidRPr="00A423D1">
                <w:rPr>
                  <w:rFonts w:ascii="Arial" w:hAnsi="Arial" w:cs="Arial"/>
                  <w:sz w:val="18"/>
                  <w:szCs w:val="18"/>
                  <w:lang w:eastAsia="ja-JP"/>
                </w:rPr>
                <w:t>M</w:t>
              </w:r>
            </w:ins>
          </w:p>
        </w:tc>
        <w:tc>
          <w:tcPr>
            <w:tcW w:w="1080" w:type="dxa"/>
          </w:tcPr>
          <w:p w14:paraId="47E5431A" w14:textId="77777777" w:rsidR="00222EA2" w:rsidRPr="00A423D1" w:rsidRDefault="00222EA2" w:rsidP="00222EA2">
            <w:pPr>
              <w:keepNext/>
              <w:keepLines/>
              <w:spacing w:after="0"/>
              <w:jc w:val="both"/>
              <w:rPr>
                <w:ins w:id="169" w:author="Huawei" w:date="2019-09-26T14:21:00Z"/>
                <w:rFonts w:ascii="Arial" w:eastAsia="宋体" w:hAnsi="Arial"/>
                <w:sz w:val="18"/>
                <w:lang w:eastAsia="ja-JP"/>
              </w:rPr>
            </w:pPr>
          </w:p>
        </w:tc>
        <w:tc>
          <w:tcPr>
            <w:tcW w:w="1512" w:type="dxa"/>
          </w:tcPr>
          <w:p w14:paraId="414C0AE5" w14:textId="69218CFA" w:rsidR="00222EA2" w:rsidRPr="00576033" w:rsidRDefault="00222EA2" w:rsidP="00222EA2">
            <w:pPr>
              <w:keepNext/>
              <w:keepLines/>
              <w:spacing w:after="0"/>
              <w:jc w:val="both"/>
              <w:rPr>
                <w:ins w:id="170" w:author="Huawei" w:date="2019-09-26T14:21:00Z"/>
                <w:rFonts w:ascii="Arial" w:eastAsia="宋体" w:hAnsi="Arial" w:cs="Arial"/>
                <w:sz w:val="18"/>
                <w:szCs w:val="18"/>
                <w:lang w:eastAsia="ja-JP"/>
              </w:rPr>
            </w:pPr>
            <w:ins w:id="171" w:author="Huawei" w:date="2019-09-26T14:21:00Z">
              <w:r>
                <w:rPr>
                  <w:rFonts w:ascii="Arial" w:hAnsi="Arial"/>
                  <w:sz w:val="18"/>
                  <w:lang w:eastAsia="ja-JP"/>
                </w:rPr>
                <w:t>9.3.1.z</w:t>
              </w:r>
            </w:ins>
          </w:p>
        </w:tc>
        <w:tc>
          <w:tcPr>
            <w:tcW w:w="2560" w:type="dxa"/>
          </w:tcPr>
          <w:p w14:paraId="1D4AD3DA" w14:textId="77777777" w:rsidR="00222EA2" w:rsidRPr="00A423D1" w:rsidRDefault="00222EA2" w:rsidP="00222EA2">
            <w:pPr>
              <w:keepNext/>
              <w:keepLines/>
              <w:spacing w:after="0"/>
              <w:jc w:val="both"/>
              <w:rPr>
                <w:ins w:id="172" w:author="Huawei" w:date="2019-09-26T14:21:00Z"/>
                <w:rFonts w:ascii="Arial" w:hAnsi="Arial" w:cs="Arial"/>
                <w:sz w:val="18"/>
                <w:szCs w:val="18"/>
                <w:lang w:eastAsia="ja-JP"/>
              </w:rPr>
            </w:pPr>
          </w:p>
        </w:tc>
      </w:tr>
    </w:tbl>
    <w:p w14:paraId="263459A8" w14:textId="77777777" w:rsidR="00B877AC" w:rsidRPr="00A423D1" w:rsidRDefault="00B877AC" w:rsidP="00B877AC">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877AC" w:rsidRPr="00A423D1" w14:paraId="472596B7" w14:textId="77777777" w:rsidTr="00E421B8">
        <w:tc>
          <w:tcPr>
            <w:tcW w:w="3528" w:type="dxa"/>
          </w:tcPr>
          <w:p w14:paraId="41603E93" w14:textId="77777777" w:rsidR="00B877AC" w:rsidRPr="00A423D1" w:rsidRDefault="00B877AC" w:rsidP="00E421B8">
            <w:pPr>
              <w:pStyle w:val="TAH"/>
              <w:rPr>
                <w:rFonts w:eastAsia="宋体"/>
                <w:lang w:eastAsia="ja-JP"/>
              </w:rPr>
            </w:pPr>
            <w:r w:rsidRPr="00A423D1">
              <w:rPr>
                <w:rFonts w:eastAsia="宋体"/>
                <w:lang w:eastAsia="ja-JP"/>
              </w:rPr>
              <w:t>Range bound</w:t>
            </w:r>
          </w:p>
        </w:tc>
        <w:tc>
          <w:tcPr>
            <w:tcW w:w="6192" w:type="dxa"/>
          </w:tcPr>
          <w:p w14:paraId="244D5E41" w14:textId="77777777" w:rsidR="00B877AC" w:rsidRPr="00A423D1" w:rsidRDefault="00B877AC" w:rsidP="00E421B8">
            <w:pPr>
              <w:pStyle w:val="TAH"/>
              <w:rPr>
                <w:rFonts w:eastAsia="宋体"/>
                <w:lang w:eastAsia="ja-JP"/>
              </w:rPr>
            </w:pPr>
            <w:r w:rsidRPr="00A423D1">
              <w:rPr>
                <w:rFonts w:eastAsia="宋体"/>
                <w:lang w:eastAsia="ja-JP"/>
              </w:rPr>
              <w:t>Explanation</w:t>
            </w:r>
          </w:p>
        </w:tc>
      </w:tr>
      <w:tr w:rsidR="00B877AC" w:rsidRPr="00A423D1" w14:paraId="236A960A" w14:textId="77777777" w:rsidTr="00E421B8">
        <w:tc>
          <w:tcPr>
            <w:tcW w:w="3528" w:type="dxa"/>
          </w:tcPr>
          <w:p w14:paraId="0813BFAD" w14:textId="77777777" w:rsidR="00B877AC" w:rsidRPr="00A423D1" w:rsidRDefault="00B877AC" w:rsidP="00E421B8">
            <w:pPr>
              <w:pStyle w:val="TAL"/>
              <w:rPr>
                <w:rFonts w:eastAsia="宋体"/>
                <w:lang w:eastAsia="ja-JP"/>
              </w:rPr>
            </w:pPr>
            <w:r w:rsidRPr="00A423D1">
              <w:rPr>
                <w:rFonts w:eastAsia="宋体"/>
                <w:lang w:eastAsia="ja-JP"/>
              </w:rPr>
              <w:t>maxnoofExtendedBPLMNs</w:t>
            </w:r>
          </w:p>
        </w:tc>
        <w:tc>
          <w:tcPr>
            <w:tcW w:w="6192" w:type="dxa"/>
          </w:tcPr>
          <w:p w14:paraId="78AD177A" w14:textId="77777777" w:rsidR="00B877AC" w:rsidRPr="00A423D1" w:rsidRDefault="00B877AC" w:rsidP="00E421B8">
            <w:pPr>
              <w:pStyle w:val="TAL"/>
              <w:rPr>
                <w:rFonts w:eastAsia="宋体"/>
                <w:lang w:eastAsia="ja-JP"/>
              </w:rPr>
            </w:pPr>
            <w:r w:rsidRPr="00A423D1">
              <w:rPr>
                <w:rFonts w:eastAsia="宋体"/>
                <w:lang w:eastAsia="ja-JP"/>
              </w:rPr>
              <w:t>Maximum no. of Extended Broadcast PLMN Ids. Value is 6.</w:t>
            </w:r>
          </w:p>
        </w:tc>
      </w:tr>
      <w:tr w:rsidR="00222EA2" w:rsidRPr="00A423D1" w14:paraId="4E2ACC07" w14:textId="77777777" w:rsidTr="00E421B8">
        <w:trPr>
          <w:ins w:id="173" w:author="Huawei" w:date="2019-09-26T14:22:00Z"/>
        </w:trPr>
        <w:tc>
          <w:tcPr>
            <w:tcW w:w="3528" w:type="dxa"/>
          </w:tcPr>
          <w:p w14:paraId="429C6EFA" w14:textId="3B3560F1" w:rsidR="00222EA2" w:rsidRPr="00A423D1" w:rsidRDefault="00222EA2" w:rsidP="00222EA2">
            <w:pPr>
              <w:pStyle w:val="TAL"/>
              <w:rPr>
                <w:ins w:id="174" w:author="Huawei" w:date="2019-09-26T14:22:00Z"/>
                <w:rFonts w:eastAsia="宋体"/>
                <w:lang w:eastAsia="ja-JP"/>
              </w:rPr>
            </w:pPr>
            <w:ins w:id="175" w:author="Huawei" w:date="2019-09-26T14:22:00Z">
              <w:r w:rsidRPr="00CB425F">
                <w:t>maxnoofNIDs</w:t>
              </w:r>
            </w:ins>
          </w:p>
        </w:tc>
        <w:tc>
          <w:tcPr>
            <w:tcW w:w="6192" w:type="dxa"/>
          </w:tcPr>
          <w:p w14:paraId="065A3834" w14:textId="09D4C21D" w:rsidR="00222EA2" w:rsidRPr="00A423D1" w:rsidRDefault="00222EA2" w:rsidP="00222EA2">
            <w:pPr>
              <w:pStyle w:val="TAL"/>
              <w:rPr>
                <w:ins w:id="176" w:author="Huawei" w:date="2019-09-26T14:22:00Z"/>
                <w:rFonts w:eastAsia="宋体"/>
                <w:lang w:eastAsia="ja-JP"/>
              </w:rPr>
            </w:pPr>
            <w:ins w:id="177" w:author="Huawei" w:date="2019-09-26T14:22:00Z">
              <w:r w:rsidRPr="00A423D1">
                <w:t xml:space="preserve">Maximum no. of </w:t>
              </w:r>
              <w:r>
                <w:t xml:space="preserve">network Ids broadcasted by an </w:t>
              </w:r>
              <w:r w:rsidRPr="00C53675">
                <w:rPr>
                  <w:i/>
                </w:rPr>
                <w:t>NG-RAN</w:t>
              </w:r>
              <w:r>
                <w:rPr>
                  <w:i/>
                </w:rPr>
                <w:t xml:space="preserve">. </w:t>
              </w:r>
              <w:r w:rsidRPr="00A423D1">
                <w:t xml:space="preserve">Value is </w:t>
              </w:r>
              <w:r>
                <w:rPr>
                  <w:lang w:eastAsia="zh-CN"/>
                </w:rPr>
                <w:t>12.</w:t>
              </w:r>
              <w:r w:rsidRPr="00C53675">
                <w:rPr>
                  <w:i/>
                </w:rPr>
                <w:t xml:space="preserve"> </w:t>
              </w:r>
            </w:ins>
          </w:p>
        </w:tc>
      </w:tr>
    </w:tbl>
    <w:p w14:paraId="51EB2BDE" w14:textId="77777777" w:rsidR="00B83E72" w:rsidRDefault="00B83E72" w:rsidP="00292AC6">
      <w:pPr>
        <w:rPr>
          <w:highlight w:val="yellow"/>
        </w:rPr>
      </w:pPr>
    </w:p>
    <w:p w14:paraId="4CF49E5D" w14:textId="386121FF" w:rsidR="00B877AC" w:rsidRPr="00292AC6" w:rsidRDefault="00B21BCC" w:rsidP="00292AC6">
      <w:pPr>
        <w:rPr>
          <w:highlight w:val="yellow"/>
        </w:rPr>
      </w:pPr>
      <w:r w:rsidRPr="00292AC6">
        <w:rPr>
          <w:highlight w:val="yellow"/>
        </w:rPr>
        <w:t>&lt;Unchanged Text Omitted&gt;</w:t>
      </w:r>
    </w:p>
    <w:p w14:paraId="572F7427" w14:textId="77777777" w:rsidR="009A4D74" w:rsidRPr="00A423D1" w:rsidRDefault="009A4D74" w:rsidP="009A4D74">
      <w:pPr>
        <w:pStyle w:val="4"/>
        <w:rPr>
          <w:ins w:id="178" w:author="Huawei" w:date="2019-08-16T14:47:00Z"/>
          <w:lang w:eastAsia="zh-CN"/>
        </w:rPr>
      </w:pPr>
      <w:bookmarkStart w:id="179" w:name="_Toc14044507"/>
      <w:bookmarkStart w:id="180" w:name="_Toc14044505"/>
      <w:ins w:id="181" w:author="Huawei" w:date="2019-08-16T14:47:00Z">
        <w:r w:rsidRPr="00A423D1">
          <w:rPr>
            <w:lang w:eastAsia="zh-CN"/>
          </w:rPr>
          <w:t>9.3.1.</w:t>
        </w:r>
        <w:r>
          <w:rPr>
            <w:lang w:eastAsia="zh-CN"/>
          </w:rPr>
          <w:t>x</w:t>
        </w:r>
        <w:r w:rsidRPr="00A423D1">
          <w:rPr>
            <w:lang w:eastAsia="zh-CN"/>
          </w:rPr>
          <w:tab/>
        </w:r>
        <w:r>
          <w:rPr>
            <w:lang w:eastAsia="zh-CN"/>
          </w:rPr>
          <w:t>NPN</w:t>
        </w:r>
        <w:r w:rsidRPr="00A423D1">
          <w:rPr>
            <w:lang w:eastAsia="zh-CN"/>
          </w:rPr>
          <w:t xml:space="preserve"> Support </w:t>
        </w:r>
        <w:bookmarkEnd w:id="179"/>
        <w:r>
          <w:rPr>
            <w:lang w:eastAsia="zh-CN"/>
          </w:rPr>
          <w:t>Information</w:t>
        </w:r>
      </w:ins>
    </w:p>
    <w:p w14:paraId="5287EB10" w14:textId="77777777" w:rsidR="009A4D74" w:rsidRPr="00A423D1" w:rsidRDefault="009A4D74" w:rsidP="009A4D74">
      <w:pPr>
        <w:rPr>
          <w:ins w:id="182" w:author="Huawei" w:date="2019-08-16T14:47:00Z"/>
          <w:lang w:eastAsia="zh-CN"/>
        </w:rPr>
      </w:pPr>
      <w:ins w:id="183" w:author="Huawei" w:date="2019-08-16T14:47:00Z">
        <w:r w:rsidRPr="00A423D1">
          <w:rPr>
            <w:lang w:eastAsia="zh-CN"/>
          </w:rPr>
          <w:t xml:space="preserve">This IE indicates the </w:t>
        </w:r>
        <w:r>
          <w:rPr>
            <w:lang w:eastAsia="zh-CN"/>
          </w:rPr>
          <w:t>NPN support information</w:t>
        </w:r>
        <w:r w:rsidRPr="00A423D1">
          <w:rPr>
            <w:lang w:eastAsia="zh-CN"/>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9A4D74" w:rsidRPr="00A423D1" w14:paraId="79C979D7" w14:textId="77777777" w:rsidTr="005E69D6">
        <w:trPr>
          <w:ins w:id="184" w:author="Huawei" w:date="2019-08-16T14:47:00Z"/>
        </w:trPr>
        <w:tc>
          <w:tcPr>
            <w:tcW w:w="2268" w:type="dxa"/>
          </w:tcPr>
          <w:p w14:paraId="4351980F" w14:textId="77777777" w:rsidR="009A4D74" w:rsidRPr="00A423D1" w:rsidRDefault="009A4D74" w:rsidP="005E69D6">
            <w:pPr>
              <w:keepNext/>
              <w:keepLines/>
              <w:spacing w:after="0"/>
              <w:jc w:val="center"/>
              <w:rPr>
                <w:ins w:id="185" w:author="Huawei" w:date="2019-08-16T14:47:00Z"/>
                <w:rFonts w:ascii="Arial" w:hAnsi="Arial" w:cs="Arial"/>
                <w:b/>
                <w:sz w:val="18"/>
                <w:lang w:eastAsia="ja-JP"/>
              </w:rPr>
            </w:pPr>
            <w:ins w:id="186" w:author="Huawei" w:date="2019-08-16T14:47:00Z">
              <w:r w:rsidRPr="00A423D1">
                <w:rPr>
                  <w:rFonts w:ascii="Arial" w:hAnsi="Arial" w:cs="Arial"/>
                  <w:b/>
                  <w:sz w:val="18"/>
                  <w:lang w:eastAsia="ja-JP"/>
                </w:rPr>
                <w:t>IE/Group Name</w:t>
              </w:r>
            </w:ins>
          </w:p>
        </w:tc>
        <w:tc>
          <w:tcPr>
            <w:tcW w:w="1134" w:type="dxa"/>
          </w:tcPr>
          <w:p w14:paraId="2C4349B9" w14:textId="77777777" w:rsidR="009A4D74" w:rsidRPr="00A423D1" w:rsidRDefault="009A4D74" w:rsidP="005E69D6">
            <w:pPr>
              <w:keepNext/>
              <w:keepLines/>
              <w:spacing w:after="0"/>
              <w:jc w:val="center"/>
              <w:rPr>
                <w:ins w:id="187" w:author="Huawei" w:date="2019-08-16T14:47:00Z"/>
                <w:rFonts w:ascii="Arial" w:hAnsi="Arial" w:cs="Arial"/>
                <w:b/>
                <w:sz w:val="18"/>
                <w:lang w:eastAsia="ja-JP"/>
              </w:rPr>
            </w:pPr>
            <w:ins w:id="188" w:author="Huawei" w:date="2019-08-16T14:47:00Z">
              <w:r w:rsidRPr="00A423D1">
                <w:rPr>
                  <w:rFonts w:ascii="Arial" w:hAnsi="Arial" w:cs="Arial"/>
                  <w:b/>
                  <w:sz w:val="18"/>
                  <w:lang w:eastAsia="ja-JP"/>
                </w:rPr>
                <w:t>Presence</w:t>
              </w:r>
            </w:ins>
          </w:p>
        </w:tc>
        <w:tc>
          <w:tcPr>
            <w:tcW w:w="1080" w:type="dxa"/>
          </w:tcPr>
          <w:p w14:paraId="2C70029E" w14:textId="77777777" w:rsidR="009A4D74" w:rsidRPr="00A423D1" w:rsidRDefault="009A4D74" w:rsidP="005E69D6">
            <w:pPr>
              <w:keepNext/>
              <w:keepLines/>
              <w:spacing w:after="0"/>
              <w:jc w:val="center"/>
              <w:rPr>
                <w:ins w:id="189" w:author="Huawei" w:date="2019-08-16T14:47:00Z"/>
                <w:rFonts w:ascii="Arial" w:hAnsi="Arial" w:cs="Arial"/>
                <w:b/>
                <w:sz w:val="18"/>
                <w:lang w:eastAsia="ja-JP"/>
              </w:rPr>
            </w:pPr>
            <w:ins w:id="190" w:author="Huawei" w:date="2019-08-16T14:47:00Z">
              <w:r w:rsidRPr="00A423D1">
                <w:rPr>
                  <w:rFonts w:ascii="Arial" w:hAnsi="Arial" w:cs="Arial"/>
                  <w:b/>
                  <w:sz w:val="18"/>
                  <w:lang w:eastAsia="ja-JP"/>
                </w:rPr>
                <w:t>Range</w:t>
              </w:r>
            </w:ins>
          </w:p>
        </w:tc>
        <w:tc>
          <w:tcPr>
            <w:tcW w:w="2606" w:type="dxa"/>
          </w:tcPr>
          <w:p w14:paraId="60213B04" w14:textId="77777777" w:rsidR="009A4D74" w:rsidRPr="00A423D1" w:rsidRDefault="009A4D74" w:rsidP="005E69D6">
            <w:pPr>
              <w:keepNext/>
              <w:keepLines/>
              <w:spacing w:after="0"/>
              <w:jc w:val="center"/>
              <w:rPr>
                <w:ins w:id="191" w:author="Huawei" w:date="2019-08-16T14:47:00Z"/>
                <w:rFonts w:ascii="Arial" w:hAnsi="Arial" w:cs="Arial"/>
                <w:b/>
                <w:sz w:val="18"/>
                <w:lang w:eastAsia="ja-JP"/>
              </w:rPr>
            </w:pPr>
            <w:ins w:id="192" w:author="Huawei" w:date="2019-08-16T14:47:00Z">
              <w:r w:rsidRPr="00A423D1">
                <w:rPr>
                  <w:rFonts w:ascii="Arial" w:hAnsi="Arial" w:cs="Arial"/>
                  <w:b/>
                  <w:sz w:val="18"/>
                  <w:lang w:eastAsia="ja-JP"/>
                </w:rPr>
                <w:t>IE type and reference</w:t>
              </w:r>
            </w:ins>
          </w:p>
        </w:tc>
        <w:tc>
          <w:tcPr>
            <w:tcW w:w="2551" w:type="dxa"/>
          </w:tcPr>
          <w:p w14:paraId="75E1FD90" w14:textId="77777777" w:rsidR="009A4D74" w:rsidRPr="00A423D1" w:rsidRDefault="009A4D74" w:rsidP="005E69D6">
            <w:pPr>
              <w:keepNext/>
              <w:keepLines/>
              <w:spacing w:after="0"/>
              <w:jc w:val="center"/>
              <w:rPr>
                <w:ins w:id="193" w:author="Huawei" w:date="2019-08-16T14:47:00Z"/>
                <w:rFonts w:ascii="Arial" w:hAnsi="Arial" w:cs="Arial"/>
                <w:b/>
                <w:sz w:val="18"/>
                <w:lang w:eastAsia="ja-JP"/>
              </w:rPr>
            </w:pPr>
            <w:ins w:id="194" w:author="Huawei" w:date="2019-08-16T14:47:00Z">
              <w:r w:rsidRPr="00A423D1">
                <w:rPr>
                  <w:rFonts w:ascii="Arial" w:hAnsi="Arial" w:cs="Arial"/>
                  <w:b/>
                  <w:sz w:val="18"/>
                  <w:lang w:eastAsia="ja-JP"/>
                </w:rPr>
                <w:t>Semantics description</w:t>
              </w:r>
            </w:ins>
          </w:p>
        </w:tc>
      </w:tr>
      <w:tr w:rsidR="009A4D74" w:rsidRPr="00A423D1" w14:paraId="3486FF9F" w14:textId="77777777" w:rsidTr="005E69D6">
        <w:trPr>
          <w:ins w:id="195" w:author="Huawei" w:date="2019-08-16T14:47:00Z"/>
        </w:trPr>
        <w:tc>
          <w:tcPr>
            <w:tcW w:w="2268" w:type="dxa"/>
          </w:tcPr>
          <w:p w14:paraId="4154291D" w14:textId="77777777" w:rsidR="009A4D74" w:rsidRPr="00E06968" w:rsidRDefault="009A4D74" w:rsidP="005E69D6">
            <w:pPr>
              <w:keepNext/>
              <w:keepLines/>
              <w:spacing w:after="0"/>
              <w:jc w:val="both"/>
              <w:rPr>
                <w:ins w:id="196" w:author="Huawei" w:date="2019-08-16T14:47:00Z"/>
                <w:rFonts w:ascii="Arial" w:eastAsia="宋体" w:hAnsi="Arial"/>
                <w:b/>
                <w:sz w:val="18"/>
                <w:lang w:eastAsia="ja-JP"/>
              </w:rPr>
            </w:pPr>
            <w:ins w:id="197" w:author="Huawei" w:date="2019-08-16T14:47:00Z">
              <w:r w:rsidRPr="00E06968">
                <w:rPr>
                  <w:rFonts w:ascii="Arial" w:eastAsia="宋体" w:hAnsi="Arial"/>
                  <w:b/>
                  <w:sz w:val="18"/>
                  <w:lang w:eastAsia="ja-JP"/>
                </w:rPr>
                <w:t>CAG Support List</w:t>
              </w:r>
            </w:ins>
          </w:p>
        </w:tc>
        <w:tc>
          <w:tcPr>
            <w:tcW w:w="1134" w:type="dxa"/>
          </w:tcPr>
          <w:p w14:paraId="54BA08B0" w14:textId="77777777" w:rsidR="009A4D74" w:rsidRPr="00A423D1" w:rsidRDefault="009A4D74" w:rsidP="005E69D6">
            <w:pPr>
              <w:keepNext/>
              <w:keepLines/>
              <w:spacing w:after="0"/>
              <w:rPr>
                <w:ins w:id="198" w:author="Huawei" w:date="2019-08-16T14:47:00Z"/>
                <w:rFonts w:ascii="Arial" w:hAnsi="Arial"/>
                <w:sz w:val="18"/>
                <w:lang w:eastAsia="ja-JP"/>
              </w:rPr>
            </w:pPr>
          </w:p>
        </w:tc>
        <w:tc>
          <w:tcPr>
            <w:tcW w:w="1080" w:type="dxa"/>
          </w:tcPr>
          <w:p w14:paraId="7FEC28E4" w14:textId="77777777" w:rsidR="009A4D74" w:rsidRPr="00A423D1" w:rsidRDefault="009A4D74" w:rsidP="005E69D6">
            <w:pPr>
              <w:keepNext/>
              <w:keepLines/>
              <w:spacing w:after="0"/>
              <w:rPr>
                <w:ins w:id="199" w:author="Huawei" w:date="2019-08-16T14:47:00Z"/>
                <w:rFonts w:ascii="Arial" w:hAnsi="Arial"/>
                <w:sz w:val="18"/>
                <w:lang w:eastAsia="ja-JP"/>
              </w:rPr>
            </w:pPr>
            <w:ins w:id="200" w:author="Huawei" w:date="2019-08-16T14:47:00Z">
              <w:r>
                <w:rPr>
                  <w:rFonts w:ascii="Arial" w:hAnsi="Arial"/>
                  <w:i/>
                  <w:sz w:val="18"/>
                </w:rPr>
                <w:t>0..1</w:t>
              </w:r>
            </w:ins>
          </w:p>
        </w:tc>
        <w:tc>
          <w:tcPr>
            <w:tcW w:w="2606" w:type="dxa"/>
          </w:tcPr>
          <w:p w14:paraId="21E9B4AE" w14:textId="77777777" w:rsidR="009A4D74" w:rsidRPr="00A423D1" w:rsidRDefault="009A4D74" w:rsidP="005E69D6">
            <w:pPr>
              <w:keepNext/>
              <w:keepLines/>
              <w:spacing w:after="0"/>
              <w:rPr>
                <w:ins w:id="201" w:author="Huawei" w:date="2019-08-16T14:47:00Z"/>
                <w:rFonts w:ascii="Arial" w:hAnsi="Arial"/>
                <w:sz w:val="18"/>
                <w:lang w:eastAsia="ja-JP"/>
              </w:rPr>
            </w:pPr>
          </w:p>
        </w:tc>
        <w:tc>
          <w:tcPr>
            <w:tcW w:w="2551" w:type="dxa"/>
          </w:tcPr>
          <w:p w14:paraId="1DC548CF" w14:textId="77777777" w:rsidR="009A4D74" w:rsidRPr="00A423D1" w:rsidRDefault="009A4D74" w:rsidP="005E69D6">
            <w:pPr>
              <w:keepNext/>
              <w:keepLines/>
              <w:spacing w:after="0"/>
              <w:rPr>
                <w:ins w:id="202" w:author="Huawei" w:date="2019-08-16T14:47:00Z"/>
                <w:rFonts w:ascii="Arial" w:hAnsi="Arial"/>
                <w:sz w:val="18"/>
                <w:lang w:eastAsia="ja-JP"/>
              </w:rPr>
            </w:pPr>
          </w:p>
        </w:tc>
      </w:tr>
      <w:tr w:rsidR="009A4D74" w:rsidRPr="00A423D1" w14:paraId="09E688EF" w14:textId="77777777" w:rsidTr="005E69D6">
        <w:trPr>
          <w:ins w:id="203" w:author="Huawei" w:date="2019-08-16T14:47:00Z"/>
        </w:trPr>
        <w:tc>
          <w:tcPr>
            <w:tcW w:w="2268" w:type="dxa"/>
          </w:tcPr>
          <w:p w14:paraId="3A09491C" w14:textId="77777777" w:rsidR="009A4D74" w:rsidRPr="00E06968" w:rsidRDefault="009A4D74" w:rsidP="005E69D6">
            <w:pPr>
              <w:keepNext/>
              <w:keepLines/>
              <w:spacing w:after="0"/>
              <w:jc w:val="both"/>
              <w:rPr>
                <w:ins w:id="204" w:author="Huawei" w:date="2019-08-16T14:47:00Z"/>
                <w:rFonts w:ascii="Arial" w:eastAsia="宋体" w:hAnsi="Arial"/>
                <w:b/>
                <w:sz w:val="18"/>
                <w:lang w:eastAsia="ja-JP"/>
              </w:rPr>
            </w:pPr>
            <w:ins w:id="205" w:author="Huawei" w:date="2019-08-16T14:47:00Z">
              <w:r>
                <w:rPr>
                  <w:rFonts w:ascii="Arial" w:eastAsia="宋体" w:hAnsi="Arial"/>
                  <w:b/>
                  <w:sz w:val="18"/>
                  <w:lang w:eastAsia="ja-JP"/>
                </w:rPr>
                <w:t xml:space="preserve">    &gt;</w:t>
              </w:r>
              <w:r w:rsidRPr="00E06968">
                <w:rPr>
                  <w:rFonts w:ascii="Arial" w:eastAsia="宋体" w:hAnsi="Arial"/>
                  <w:b/>
                  <w:sz w:val="18"/>
                  <w:lang w:eastAsia="ja-JP"/>
                </w:rPr>
                <w:t xml:space="preserve">CAG Support Item </w:t>
              </w:r>
            </w:ins>
          </w:p>
        </w:tc>
        <w:tc>
          <w:tcPr>
            <w:tcW w:w="1134" w:type="dxa"/>
          </w:tcPr>
          <w:p w14:paraId="1146828E" w14:textId="77777777" w:rsidR="009A4D74" w:rsidRPr="00A423D1" w:rsidRDefault="009A4D74" w:rsidP="005E69D6">
            <w:pPr>
              <w:keepNext/>
              <w:keepLines/>
              <w:spacing w:after="0"/>
              <w:rPr>
                <w:ins w:id="206" w:author="Huawei" w:date="2019-08-16T14:47:00Z"/>
                <w:rFonts w:ascii="Arial" w:hAnsi="Arial"/>
                <w:sz w:val="18"/>
                <w:lang w:eastAsia="ja-JP"/>
              </w:rPr>
            </w:pPr>
          </w:p>
        </w:tc>
        <w:tc>
          <w:tcPr>
            <w:tcW w:w="1080" w:type="dxa"/>
          </w:tcPr>
          <w:p w14:paraId="590B2AB8" w14:textId="77777777" w:rsidR="009A4D74" w:rsidRDefault="009A4D74" w:rsidP="005E69D6">
            <w:pPr>
              <w:keepNext/>
              <w:keepLines/>
              <w:spacing w:after="0"/>
              <w:rPr>
                <w:ins w:id="207" w:author="Huawei" w:date="2019-08-16T14:47:00Z"/>
                <w:rFonts w:ascii="Arial" w:hAnsi="Arial"/>
                <w:i/>
                <w:sz w:val="18"/>
              </w:rPr>
            </w:pPr>
            <w:ins w:id="208" w:author="Huawei" w:date="2019-08-16T14:47:00Z">
              <w:r>
                <w:rPr>
                  <w:rFonts w:ascii="Arial" w:hAnsi="Arial"/>
                  <w:i/>
                  <w:sz w:val="18"/>
                </w:rPr>
                <w:t>1..&lt;maxnoofCAG</w:t>
              </w:r>
              <w:r w:rsidRPr="00A423D1">
                <w:rPr>
                  <w:rFonts w:ascii="Arial" w:hAnsi="Arial"/>
                  <w:i/>
                  <w:sz w:val="18"/>
                </w:rPr>
                <w:t>s&gt;</w:t>
              </w:r>
            </w:ins>
          </w:p>
        </w:tc>
        <w:tc>
          <w:tcPr>
            <w:tcW w:w="2606" w:type="dxa"/>
          </w:tcPr>
          <w:p w14:paraId="1C72CA55" w14:textId="77777777" w:rsidR="009A4D74" w:rsidRPr="00A423D1" w:rsidRDefault="009A4D74" w:rsidP="005E69D6">
            <w:pPr>
              <w:keepNext/>
              <w:keepLines/>
              <w:spacing w:after="0"/>
              <w:rPr>
                <w:ins w:id="209" w:author="Huawei" w:date="2019-08-16T14:47:00Z"/>
                <w:rFonts w:ascii="Arial" w:hAnsi="Arial"/>
                <w:sz w:val="18"/>
                <w:lang w:eastAsia="ja-JP"/>
              </w:rPr>
            </w:pPr>
          </w:p>
        </w:tc>
        <w:tc>
          <w:tcPr>
            <w:tcW w:w="2551" w:type="dxa"/>
          </w:tcPr>
          <w:p w14:paraId="7AC8F186" w14:textId="77777777" w:rsidR="009A4D74" w:rsidRPr="00A423D1" w:rsidRDefault="009A4D74" w:rsidP="005E69D6">
            <w:pPr>
              <w:keepNext/>
              <w:keepLines/>
              <w:spacing w:after="0"/>
              <w:rPr>
                <w:ins w:id="210" w:author="Huawei" w:date="2019-08-16T14:47:00Z"/>
                <w:rFonts w:ascii="Arial" w:hAnsi="Arial"/>
                <w:sz w:val="18"/>
                <w:lang w:eastAsia="ja-JP"/>
              </w:rPr>
            </w:pPr>
          </w:p>
        </w:tc>
      </w:tr>
      <w:tr w:rsidR="009A4D74" w:rsidRPr="00A423D1" w14:paraId="36B1AA1A" w14:textId="77777777" w:rsidTr="005E69D6">
        <w:trPr>
          <w:ins w:id="211" w:author="Huawei" w:date="2019-08-16T14:47:00Z"/>
        </w:trPr>
        <w:tc>
          <w:tcPr>
            <w:tcW w:w="2268" w:type="dxa"/>
          </w:tcPr>
          <w:p w14:paraId="6C1FF7FD" w14:textId="77777777" w:rsidR="009A4D74" w:rsidRPr="00B7212D" w:rsidRDefault="009A4D74" w:rsidP="005E69D6">
            <w:pPr>
              <w:keepNext/>
              <w:keepLines/>
              <w:spacing w:after="0"/>
              <w:ind w:left="72"/>
              <w:jc w:val="both"/>
              <w:rPr>
                <w:ins w:id="212" w:author="Huawei" w:date="2019-08-16T14:47:00Z"/>
                <w:rFonts w:ascii="Arial" w:eastAsia="宋体" w:hAnsi="Arial"/>
                <w:sz w:val="18"/>
                <w:lang w:eastAsia="ja-JP"/>
              </w:rPr>
            </w:pPr>
            <w:ins w:id="213" w:author="Huawei" w:date="2019-08-16T14:47:00Z">
              <w:r>
                <w:rPr>
                  <w:rFonts w:ascii="Arial" w:eastAsia="宋体" w:hAnsi="Arial"/>
                  <w:sz w:val="18"/>
                  <w:lang w:eastAsia="ja-JP"/>
                </w:rPr>
                <w:t xml:space="preserve">        </w:t>
              </w:r>
              <w:r w:rsidRPr="00B7212D">
                <w:rPr>
                  <w:rFonts w:ascii="Arial" w:eastAsia="宋体" w:hAnsi="Arial"/>
                  <w:sz w:val="18"/>
                  <w:lang w:eastAsia="ja-JP"/>
                </w:rPr>
                <w:t>&gt;&gt; CAG I</w:t>
              </w:r>
              <w:r>
                <w:rPr>
                  <w:rFonts w:ascii="Arial" w:eastAsia="宋体" w:hAnsi="Arial"/>
                  <w:sz w:val="18"/>
                  <w:lang w:eastAsia="ja-JP"/>
                </w:rPr>
                <w:t>d</w:t>
              </w:r>
            </w:ins>
          </w:p>
        </w:tc>
        <w:tc>
          <w:tcPr>
            <w:tcW w:w="1134" w:type="dxa"/>
          </w:tcPr>
          <w:p w14:paraId="21798379" w14:textId="77777777" w:rsidR="009A4D74" w:rsidRPr="00A423D1" w:rsidRDefault="009A4D74" w:rsidP="005E69D6">
            <w:pPr>
              <w:keepNext/>
              <w:keepLines/>
              <w:spacing w:after="0"/>
              <w:rPr>
                <w:ins w:id="214" w:author="Huawei" w:date="2019-08-16T14:47:00Z"/>
                <w:rFonts w:ascii="Arial" w:hAnsi="Arial"/>
                <w:sz w:val="18"/>
                <w:lang w:eastAsia="ja-JP"/>
              </w:rPr>
            </w:pPr>
            <w:ins w:id="215" w:author="Huawei" w:date="2019-08-16T14:47:00Z">
              <w:r w:rsidRPr="00A423D1">
                <w:rPr>
                  <w:rFonts w:ascii="Arial" w:hAnsi="Arial" w:cs="Arial"/>
                  <w:sz w:val="18"/>
                  <w:szCs w:val="18"/>
                  <w:lang w:eastAsia="ja-JP"/>
                </w:rPr>
                <w:t>M</w:t>
              </w:r>
            </w:ins>
          </w:p>
        </w:tc>
        <w:tc>
          <w:tcPr>
            <w:tcW w:w="1080" w:type="dxa"/>
          </w:tcPr>
          <w:p w14:paraId="4DB5756C" w14:textId="77777777" w:rsidR="009A4D74" w:rsidRPr="00A423D1" w:rsidRDefault="009A4D74" w:rsidP="005E69D6">
            <w:pPr>
              <w:keepNext/>
              <w:keepLines/>
              <w:spacing w:after="0"/>
              <w:rPr>
                <w:ins w:id="216" w:author="Huawei" w:date="2019-08-16T14:47:00Z"/>
                <w:rFonts w:ascii="Arial" w:hAnsi="Arial"/>
                <w:sz w:val="18"/>
                <w:lang w:eastAsia="ja-JP"/>
              </w:rPr>
            </w:pPr>
          </w:p>
        </w:tc>
        <w:tc>
          <w:tcPr>
            <w:tcW w:w="2606" w:type="dxa"/>
          </w:tcPr>
          <w:p w14:paraId="4566A07A" w14:textId="77777777" w:rsidR="009A4D74" w:rsidRPr="00A423D1" w:rsidRDefault="009A4D74" w:rsidP="005E69D6">
            <w:pPr>
              <w:keepNext/>
              <w:keepLines/>
              <w:spacing w:after="0"/>
              <w:rPr>
                <w:ins w:id="217" w:author="Huawei" w:date="2019-08-16T14:47:00Z"/>
                <w:rFonts w:ascii="Arial" w:hAnsi="Arial"/>
                <w:sz w:val="18"/>
                <w:lang w:eastAsia="ja-JP"/>
              </w:rPr>
            </w:pPr>
            <w:ins w:id="218" w:author="Huawei" w:date="2019-08-16T14:47:00Z">
              <w:r>
                <w:rPr>
                  <w:rFonts w:ascii="Arial" w:hAnsi="Arial"/>
                  <w:sz w:val="18"/>
                  <w:lang w:eastAsia="ja-JP"/>
                </w:rPr>
                <w:t>9.3.1.y</w:t>
              </w:r>
            </w:ins>
          </w:p>
        </w:tc>
        <w:tc>
          <w:tcPr>
            <w:tcW w:w="2551" w:type="dxa"/>
          </w:tcPr>
          <w:p w14:paraId="0D2745E9" w14:textId="77777777" w:rsidR="009A4D74" w:rsidRPr="00A423D1" w:rsidRDefault="009A4D74" w:rsidP="005E69D6">
            <w:pPr>
              <w:keepNext/>
              <w:keepLines/>
              <w:spacing w:after="0"/>
              <w:rPr>
                <w:ins w:id="219" w:author="Huawei" w:date="2019-08-16T14:47:00Z"/>
                <w:rFonts w:ascii="Arial" w:hAnsi="Arial"/>
                <w:sz w:val="18"/>
                <w:lang w:eastAsia="ja-JP"/>
              </w:rPr>
            </w:pPr>
          </w:p>
        </w:tc>
      </w:tr>
      <w:tr w:rsidR="009A4D74" w:rsidRPr="00A423D1" w14:paraId="5A2307EC" w14:textId="77777777" w:rsidTr="005E69D6">
        <w:trPr>
          <w:ins w:id="220" w:author="Huawei" w:date="2019-08-16T14:47:00Z"/>
        </w:trPr>
        <w:tc>
          <w:tcPr>
            <w:tcW w:w="2268" w:type="dxa"/>
          </w:tcPr>
          <w:p w14:paraId="58D77299" w14:textId="77777777" w:rsidR="009A4D74" w:rsidRDefault="009A4D74" w:rsidP="005E69D6">
            <w:pPr>
              <w:keepNext/>
              <w:keepLines/>
              <w:spacing w:after="0"/>
              <w:jc w:val="both"/>
              <w:rPr>
                <w:ins w:id="221" w:author="Huawei" w:date="2019-08-16T14:47:00Z"/>
                <w:rFonts w:ascii="Arial" w:eastAsia="宋体" w:hAnsi="Arial"/>
                <w:sz w:val="18"/>
                <w:lang w:eastAsia="ja-JP"/>
              </w:rPr>
            </w:pPr>
            <w:ins w:id="222" w:author="Huawei" w:date="2019-08-16T14:47:00Z">
              <w:r>
                <w:rPr>
                  <w:rFonts w:ascii="Arial" w:eastAsia="宋体" w:hAnsi="Arial"/>
                  <w:b/>
                  <w:sz w:val="18"/>
                  <w:lang w:eastAsia="ja-JP"/>
                </w:rPr>
                <w:t xml:space="preserve">NID </w:t>
              </w:r>
              <w:r w:rsidRPr="00E06968">
                <w:rPr>
                  <w:rFonts w:ascii="Arial" w:eastAsia="宋体" w:hAnsi="Arial"/>
                  <w:b/>
                  <w:sz w:val="18"/>
                  <w:lang w:eastAsia="ja-JP"/>
                </w:rPr>
                <w:t>Support List</w:t>
              </w:r>
            </w:ins>
          </w:p>
        </w:tc>
        <w:tc>
          <w:tcPr>
            <w:tcW w:w="1134" w:type="dxa"/>
          </w:tcPr>
          <w:p w14:paraId="5C54388A" w14:textId="77777777" w:rsidR="009A4D74" w:rsidRPr="00A423D1" w:rsidRDefault="009A4D74" w:rsidP="005E69D6">
            <w:pPr>
              <w:keepNext/>
              <w:keepLines/>
              <w:spacing w:after="0"/>
              <w:rPr>
                <w:ins w:id="223" w:author="Huawei" w:date="2019-08-16T14:47:00Z"/>
                <w:rFonts w:ascii="Arial" w:hAnsi="Arial" w:cs="Arial"/>
                <w:sz w:val="18"/>
                <w:szCs w:val="18"/>
                <w:lang w:eastAsia="ja-JP"/>
              </w:rPr>
            </w:pPr>
          </w:p>
        </w:tc>
        <w:tc>
          <w:tcPr>
            <w:tcW w:w="1080" w:type="dxa"/>
          </w:tcPr>
          <w:p w14:paraId="2609E19F" w14:textId="77777777" w:rsidR="009A4D74" w:rsidRPr="00A423D1" w:rsidRDefault="009A4D74" w:rsidP="005E69D6">
            <w:pPr>
              <w:keepNext/>
              <w:keepLines/>
              <w:spacing w:after="0"/>
              <w:rPr>
                <w:ins w:id="224" w:author="Huawei" w:date="2019-08-16T14:47:00Z"/>
                <w:rFonts w:ascii="Arial" w:hAnsi="Arial"/>
                <w:sz w:val="18"/>
                <w:lang w:eastAsia="ja-JP"/>
              </w:rPr>
            </w:pPr>
            <w:ins w:id="225" w:author="Huawei" w:date="2019-08-16T14:47:00Z">
              <w:r>
                <w:rPr>
                  <w:rFonts w:ascii="Arial" w:hAnsi="Arial"/>
                  <w:i/>
                  <w:sz w:val="18"/>
                </w:rPr>
                <w:t>0..1</w:t>
              </w:r>
            </w:ins>
          </w:p>
        </w:tc>
        <w:tc>
          <w:tcPr>
            <w:tcW w:w="2606" w:type="dxa"/>
          </w:tcPr>
          <w:p w14:paraId="64216248" w14:textId="77777777" w:rsidR="009A4D74" w:rsidRDefault="009A4D74" w:rsidP="005E69D6">
            <w:pPr>
              <w:keepNext/>
              <w:keepLines/>
              <w:spacing w:after="0"/>
              <w:rPr>
                <w:ins w:id="226" w:author="Huawei" w:date="2019-08-16T14:47:00Z"/>
                <w:rFonts w:ascii="Arial" w:hAnsi="Arial"/>
                <w:sz w:val="18"/>
                <w:lang w:eastAsia="ja-JP"/>
              </w:rPr>
            </w:pPr>
          </w:p>
        </w:tc>
        <w:tc>
          <w:tcPr>
            <w:tcW w:w="2551" w:type="dxa"/>
          </w:tcPr>
          <w:p w14:paraId="6FC455F8" w14:textId="77777777" w:rsidR="009A4D74" w:rsidRPr="00A423D1" w:rsidRDefault="009A4D74" w:rsidP="005E69D6">
            <w:pPr>
              <w:keepNext/>
              <w:keepLines/>
              <w:spacing w:after="0"/>
              <w:rPr>
                <w:ins w:id="227" w:author="Huawei" w:date="2019-08-16T14:47:00Z"/>
                <w:rFonts w:ascii="Arial" w:hAnsi="Arial"/>
                <w:sz w:val="18"/>
                <w:lang w:eastAsia="ja-JP"/>
              </w:rPr>
            </w:pPr>
          </w:p>
        </w:tc>
      </w:tr>
      <w:tr w:rsidR="009A4D74" w:rsidRPr="00A423D1" w14:paraId="528219D3" w14:textId="77777777" w:rsidTr="005E69D6">
        <w:trPr>
          <w:ins w:id="228" w:author="Huawei" w:date="2019-08-16T14:47:00Z"/>
        </w:trPr>
        <w:tc>
          <w:tcPr>
            <w:tcW w:w="2268" w:type="dxa"/>
          </w:tcPr>
          <w:p w14:paraId="0CF3DA41" w14:textId="77777777" w:rsidR="009A4D74" w:rsidRPr="00B7212D" w:rsidRDefault="009A4D74" w:rsidP="005E69D6">
            <w:pPr>
              <w:keepNext/>
              <w:keepLines/>
              <w:spacing w:after="0"/>
              <w:jc w:val="both"/>
              <w:rPr>
                <w:ins w:id="229" w:author="Huawei" w:date="2019-08-16T14:47:00Z"/>
                <w:rFonts w:ascii="Arial" w:eastAsia="宋体" w:hAnsi="Arial"/>
                <w:sz w:val="18"/>
                <w:lang w:eastAsia="ja-JP"/>
              </w:rPr>
            </w:pPr>
            <w:ins w:id="230" w:author="Huawei" w:date="2019-08-16T14:47:00Z">
              <w:r>
                <w:rPr>
                  <w:rFonts w:ascii="Arial" w:eastAsia="宋体" w:hAnsi="Arial"/>
                  <w:sz w:val="18"/>
                  <w:lang w:eastAsia="ja-JP"/>
                </w:rPr>
                <w:t xml:space="preserve">    </w:t>
              </w:r>
              <w:r w:rsidRPr="00B7212D">
                <w:rPr>
                  <w:rFonts w:ascii="Arial" w:eastAsia="宋体" w:hAnsi="Arial"/>
                  <w:sz w:val="18"/>
                  <w:lang w:eastAsia="ja-JP"/>
                </w:rPr>
                <w:t xml:space="preserve">&gt; </w:t>
              </w:r>
              <w:r>
                <w:rPr>
                  <w:rFonts w:ascii="Arial" w:eastAsia="宋体" w:hAnsi="Arial"/>
                  <w:b/>
                  <w:sz w:val="18"/>
                  <w:lang w:eastAsia="ja-JP"/>
                </w:rPr>
                <w:t xml:space="preserve">NID </w:t>
              </w:r>
              <w:r w:rsidRPr="00E06968">
                <w:rPr>
                  <w:rFonts w:ascii="Arial" w:eastAsia="宋体" w:hAnsi="Arial"/>
                  <w:b/>
                  <w:sz w:val="18"/>
                  <w:lang w:eastAsia="ja-JP"/>
                </w:rPr>
                <w:t>Support</w:t>
              </w:r>
              <w:r>
                <w:rPr>
                  <w:rFonts w:ascii="Arial" w:eastAsia="宋体" w:hAnsi="Arial"/>
                  <w:b/>
                  <w:sz w:val="18"/>
                  <w:lang w:eastAsia="ja-JP"/>
                </w:rPr>
                <w:t xml:space="preserve"> Item</w:t>
              </w:r>
            </w:ins>
          </w:p>
        </w:tc>
        <w:tc>
          <w:tcPr>
            <w:tcW w:w="1134" w:type="dxa"/>
          </w:tcPr>
          <w:p w14:paraId="0208AA36" w14:textId="77777777" w:rsidR="009A4D74" w:rsidRPr="00A423D1" w:rsidRDefault="009A4D74" w:rsidP="005E69D6">
            <w:pPr>
              <w:keepNext/>
              <w:keepLines/>
              <w:spacing w:after="0"/>
              <w:rPr>
                <w:ins w:id="231" w:author="Huawei" w:date="2019-08-16T14:47:00Z"/>
                <w:rFonts w:ascii="Arial" w:hAnsi="Arial"/>
                <w:sz w:val="18"/>
                <w:lang w:eastAsia="ja-JP"/>
              </w:rPr>
            </w:pPr>
          </w:p>
        </w:tc>
        <w:tc>
          <w:tcPr>
            <w:tcW w:w="1080" w:type="dxa"/>
          </w:tcPr>
          <w:p w14:paraId="21768EBE" w14:textId="77777777" w:rsidR="009A4D74" w:rsidRPr="00A423D1" w:rsidRDefault="009A4D74" w:rsidP="005E69D6">
            <w:pPr>
              <w:keepNext/>
              <w:keepLines/>
              <w:spacing w:after="0"/>
              <w:rPr>
                <w:ins w:id="232" w:author="Huawei" w:date="2019-08-16T14:47:00Z"/>
                <w:rFonts w:ascii="Arial" w:hAnsi="Arial"/>
                <w:sz w:val="18"/>
                <w:lang w:eastAsia="ja-JP"/>
              </w:rPr>
            </w:pPr>
            <w:ins w:id="233" w:author="Huawei" w:date="2019-08-16T14:47:00Z">
              <w:r>
                <w:rPr>
                  <w:rFonts w:ascii="Arial" w:hAnsi="Arial"/>
                  <w:i/>
                  <w:sz w:val="18"/>
                </w:rPr>
                <w:t>1..&lt;maxnoof</w:t>
              </w:r>
              <w:r>
                <w:rPr>
                  <w:i/>
                </w:rPr>
                <w:t>NID</w:t>
              </w:r>
              <w:r w:rsidRPr="00A423D1">
                <w:rPr>
                  <w:rFonts w:ascii="Arial" w:hAnsi="Arial"/>
                  <w:i/>
                  <w:sz w:val="18"/>
                </w:rPr>
                <w:t>s&gt;</w:t>
              </w:r>
            </w:ins>
          </w:p>
        </w:tc>
        <w:tc>
          <w:tcPr>
            <w:tcW w:w="2606" w:type="dxa"/>
          </w:tcPr>
          <w:p w14:paraId="5C4EE08C" w14:textId="77777777" w:rsidR="009A4D74" w:rsidRPr="00A423D1" w:rsidRDefault="009A4D74" w:rsidP="005E69D6">
            <w:pPr>
              <w:keepNext/>
              <w:keepLines/>
              <w:spacing w:after="0"/>
              <w:rPr>
                <w:ins w:id="234" w:author="Huawei" w:date="2019-08-16T14:47:00Z"/>
                <w:rFonts w:ascii="Arial" w:hAnsi="Arial"/>
                <w:sz w:val="18"/>
                <w:lang w:eastAsia="ja-JP"/>
              </w:rPr>
            </w:pPr>
          </w:p>
        </w:tc>
        <w:tc>
          <w:tcPr>
            <w:tcW w:w="2551" w:type="dxa"/>
          </w:tcPr>
          <w:p w14:paraId="59093D50" w14:textId="77777777" w:rsidR="009A4D74" w:rsidRPr="00A423D1" w:rsidRDefault="009A4D74" w:rsidP="005E69D6">
            <w:pPr>
              <w:keepNext/>
              <w:keepLines/>
              <w:spacing w:after="0"/>
              <w:rPr>
                <w:ins w:id="235" w:author="Huawei" w:date="2019-08-16T14:47:00Z"/>
                <w:rFonts w:ascii="Arial" w:hAnsi="Arial"/>
                <w:sz w:val="18"/>
                <w:lang w:eastAsia="ja-JP"/>
              </w:rPr>
            </w:pPr>
          </w:p>
        </w:tc>
      </w:tr>
      <w:tr w:rsidR="009A4D74" w:rsidRPr="00A423D1" w14:paraId="3B7F6B3F" w14:textId="77777777" w:rsidTr="005E69D6">
        <w:trPr>
          <w:ins w:id="236" w:author="Huawei" w:date="2019-08-16T14:47:00Z"/>
        </w:trPr>
        <w:tc>
          <w:tcPr>
            <w:tcW w:w="2268" w:type="dxa"/>
          </w:tcPr>
          <w:p w14:paraId="6425A5D7" w14:textId="77777777" w:rsidR="009A4D74" w:rsidRPr="00B7212D" w:rsidRDefault="009A4D74" w:rsidP="005E69D6">
            <w:pPr>
              <w:keepNext/>
              <w:keepLines/>
              <w:spacing w:after="0"/>
              <w:jc w:val="both"/>
              <w:rPr>
                <w:ins w:id="237" w:author="Huawei" w:date="2019-08-16T14:47:00Z"/>
                <w:rFonts w:ascii="Arial" w:eastAsia="宋体" w:hAnsi="Arial"/>
                <w:sz w:val="18"/>
                <w:lang w:eastAsia="ja-JP"/>
              </w:rPr>
            </w:pPr>
            <w:ins w:id="238" w:author="Huawei" w:date="2019-08-16T14:47:00Z">
              <w:r>
                <w:rPr>
                  <w:rFonts w:ascii="Arial" w:eastAsia="宋体" w:hAnsi="Arial"/>
                  <w:sz w:val="18"/>
                  <w:lang w:eastAsia="ja-JP"/>
                </w:rPr>
                <w:t xml:space="preserve">        </w:t>
              </w:r>
              <w:r w:rsidRPr="00B7212D">
                <w:rPr>
                  <w:rFonts w:ascii="Arial" w:eastAsia="宋体" w:hAnsi="Arial"/>
                  <w:sz w:val="18"/>
                  <w:lang w:eastAsia="ja-JP"/>
                </w:rPr>
                <w:t>&gt;&gt; NID</w:t>
              </w:r>
            </w:ins>
          </w:p>
        </w:tc>
        <w:tc>
          <w:tcPr>
            <w:tcW w:w="1134" w:type="dxa"/>
          </w:tcPr>
          <w:p w14:paraId="1358226B" w14:textId="77777777" w:rsidR="009A4D74" w:rsidRPr="00A423D1" w:rsidRDefault="009A4D74" w:rsidP="005E69D6">
            <w:pPr>
              <w:keepNext/>
              <w:keepLines/>
              <w:spacing w:after="0"/>
              <w:rPr>
                <w:ins w:id="239" w:author="Huawei" w:date="2019-08-16T14:47:00Z"/>
                <w:rFonts w:ascii="Arial" w:hAnsi="Arial"/>
                <w:sz w:val="18"/>
                <w:lang w:eastAsia="ja-JP"/>
              </w:rPr>
            </w:pPr>
            <w:ins w:id="240" w:author="Huawei" w:date="2019-08-16T14:47:00Z">
              <w:r w:rsidRPr="00A423D1">
                <w:rPr>
                  <w:rFonts w:ascii="Arial" w:hAnsi="Arial" w:cs="Arial"/>
                  <w:sz w:val="18"/>
                  <w:szCs w:val="18"/>
                  <w:lang w:eastAsia="ja-JP"/>
                </w:rPr>
                <w:t>M</w:t>
              </w:r>
            </w:ins>
          </w:p>
        </w:tc>
        <w:tc>
          <w:tcPr>
            <w:tcW w:w="1080" w:type="dxa"/>
          </w:tcPr>
          <w:p w14:paraId="372D1945" w14:textId="77777777" w:rsidR="009A4D74" w:rsidRPr="00A423D1" w:rsidRDefault="009A4D74" w:rsidP="005E69D6">
            <w:pPr>
              <w:keepNext/>
              <w:keepLines/>
              <w:spacing w:after="0"/>
              <w:rPr>
                <w:ins w:id="241" w:author="Huawei" w:date="2019-08-16T14:47:00Z"/>
                <w:rFonts w:ascii="Arial" w:hAnsi="Arial"/>
                <w:sz w:val="18"/>
                <w:lang w:eastAsia="ja-JP"/>
              </w:rPr>
            </w:pPr>
          </w:p>
        </w:tc>
        <w:tc>
          <w:tcPr>
            <w:tcW w:w="2606" w:type="dxa"/>
          </w:tcPr>
          <w:p w14:paraId="582F40F6" w14:textId="77777777" w:rsidR="009A4D74" w:rsidRPr="00A423D1" w:rsidRDefault="009A4D74" w:rsidP="005E69D6">
            <w:pPr>
              <w:keepNext/>
              <w:keepLines/>
              <w:spacing w:after="0"/>
              <w:rPr>
                <w:ins w:id="242" w:author="Huawei" w:date="2019-08-16T14:47:00Z"/>
                <w:rFonts w:ascii="Arial" w:hAnsi="Arial"/>
                <w:sz w:val="18"/>
                <w:lang w:eastAsia="ja-JP"/>
              </w:rPr>
            </w:pPr>
            <w:ins w:id="243" w:author="Huawei" w:date="2019-08-16T14:47:00Z">
              <w:r>
                <w:rPr>
                  <w:rFonts w:ascii="Arial" w:hAnsi="Arial"/>
                  <w:sz w:val="18"/>
                  <w:lang w:eastAsia="ja-JP"/>
                </w:rPr>
                <w:t>9.3.1.z</w:t>
              </w:r>
            </w:ins>
          </w:p>
        </w:tc>
        <w:tc>
          <w:tcPr>
            <w:tcW w:w="2551" w:type="dxa"/>
          </w:tcPr>
          <w:p w14:paraId="27DBEF7E" w14:textId="77777777" w:rsidR="009A4D74" w:rsidRPr="00A423D1" w:rsidRDefault="009A4D74" w:rsidP="005E69D6">
            <w:pPr>
              <w:keepNext/>
              <w:keepLines/>
              <w:spacing w:after="0"/>
              <w:rPr>
                <w:ins w:id="244" w:author="Huawei" w:date="2019-08-16T14:47:00Z"/>
                <w:rFonts w:ascii="Arial" w:hAnsi="Arial"/>
                <w:sz w:val="18"/>
                <w:lang w:eastAsia="ja-JP"/>
              </w:rPr>
            </w:pPr>
          </w:p>
        </w:tc>
      </w:tr>
    </w:tbl>
    <w:p w14:paraId="22422BC0" w14:textId="77777777" w:rsidR="009A4D74" w:rsidRPr="00A423D1" w:rsidRDefault="009A4D74" w:rsidP="009A4D74">
      <w:pPr>
        <w:spacing w:after="120"/>
        <w:jc w:val="both"/>
        <w:rPr>
          <w:ins w:id="245" w:author="Huawei" w:date="2019-08-16T14:47:00Z"/>
          <w:rFonts w:ascii="Arial" w:hAnsi="Arial"/>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A4D74" w:rsidRPr="00A423D1" w14:paraId="276BD1B6" w14:textId="77777777" w:rsidTr="005E69D6">
        <w:trPr>
          <w:ins w:id="246" w:author="Huawei" w:date="2019-08-16T14:47:00Z"/>
        </w:trPr>
        <w:tc>
          <w:tcPr>
            <w:tcW w:w="3528" w:type="dxa"/>
          </w:tcPr>
          <w:p w14:paraId="5F9532C0" w14:textId="77777777" w:rsidR="009A4D74" w:rsidRPr="00A423D1" w:rsidRDefault="009A4D74" w:rsidP="005E69D6">
            <w:pPr>
              <w:keepNext/>
              <w:keepLines/>
              <w:spacing w:after="0"/>
              <w:jc w:val="center"/>
              <w:rPr>
                <w:ins w:id="247" w:author="Huawei" w:date="2019-08-16T14:47:00Z"/>
                <w:rFonts w:ascii="Arial" w:hAnsi="Arial" w:cs="Arial"/>
                <w:b/>
                <w:sz w:val="18"/>
                <w:lang w:eastAsia="ja-JP"/>
              </w:rPr>
            </w:pPr>
            <w:ins w:id="248" w:author="Huawei" w:date="2019-08-16T14:47:00Z">
              <w:r w:rsidRPr="00A423D1">
                <w:rPr>
                  <w:rFonts w:ascii="Arial" w:hAnsi="Arial" w:cs="Arial"/>
                  <w:b/>
                  <w:sz w:val="18"/>
                  <w:lang w:eastAsia="ja-JP"/>
                </w:rPr>
                <w:t>Range bound</w:t>
              </w:r>
            </w:ins>
          </w:p>
        </w:tc>
        <w:tc>
          <w:tcPr>
            <w:tcW w:w="6192" w:type="dxa"/>
          </w:tcPr>
          <w:p w14:paraId="79C8CCF5" w14:textId="77777777" w:rsidR="009A4D74" w:rsidRPr="00A423D1" w:rsidRDefault="009A4D74" w:rsidP="005E69D6">
            <w:pPr>
              <w:keepNext/>
              <w:keepLines/>
              <w:spacing w:after="0"/>
              <w:jc w:val="center"/>
              <w:rPr>
                <w:ins w:id="249" w:author="Huawei" w:date="2019-08-16T14:47:00Z"/>
                <w:rFonts w:ascii="Arial" w:hAnsi="Arial" w:cs="Arial"/>
                <w:b/>
                <w:sz w:val="18"/>
                <w:lang w:eastAsia="ja-JP"/>
              </w:rPr>
            </w:pPr>
            <w:ins w:id="250" w:author="Huawei" w:date="2019-08-16T14:47:00Z">
              <w:r w:rsidRPr="00A423D1">
                <w:rPr>
                  <w:rFonts w:ascii="Arial" w:hAnsi="Arial" w:cs="Arial"/>
                  <w:b/>
                  <w:sz w:val="18"/>
                  <w:lang w:eastAsia="ja-JP"/>
                </w:rPr>
                <w:t>Explanation</w:t>
              </w:r>
            </w:ins>
          </w:p>
        </w:tc>
      </w:tr>
      <w:tr w:rsidR="009A4D74" w:rsidRPr="00A423D1" w14:paraId="1548E9A0" w14:textId="77777777" w:rsidTr="005E69D6">
        <w:trPr>
          <w:ins w:id="251" w:author="Huawei" w:date="2019-08-16T14:47:00Z"/>
        </w:trPr>
        <w:tc>
          <w:tcPr>
            <w:tcW w:w="3528" w:type="dxa"/>
          </w:tcPr>
          <w:p w14:paraId="6E58EC96" w14:textId="77777777" w:rsidR="009A4D74" w:rsidRPr="00A423D1" w:rsidRDefault="009A4D74" w:rsidP="005E69D6">
            <w:pPr>
              <w:keepNext/>
              <w:keepLines/>
              <w:spacing w:after="0"/>
              <w:rPr>
                <w:ins w:id="252" w:author="Huawei" w:date="2019-08-16T14:47:00Z"/>
                <w:rFonts w:ascii="Arial" w:hAnsi="Arial"/>
                <w:sz w:val="18"/>
              </w:rPr>
            </w:pPr>
            <w:ins w:id="253" w:author="Huawei" w:date="2019-08-16T14:47:00Z">
              <w:r w:rsidRPr="00CB425F">
                <w:rPr>
                  <w:rFonts w:ascii="Arial" w:hAnsi="Arial"/>
                  <w:sz w:val="18"/>
                </w:rPr>
                <w:t>maxnoofCAGs</w:t>
              </w:r>
            </w:ins>
          </w:p>
        </w:tc>
        <w:tc>
          <w:tcPr>
            <w:tcW w:w="6192" w:type="dxa"/>
          </w:tcPr>
          <w:p w14:paraId="64791C8B" w14:textId="77777777" w:rsidR="009A4D74" w:rsidRPr="00A423D1" w:rsidRDefault="009A4D74" w:rsidP="005E69D6">
            <w:pPr>
              <w:keepNext/>
              <w:keepLines/>
              <w:spacing w:after="0"/>
              <w:rPr>
                <w:ins w:id="254" w:author="Huawei" w:date="2019-08-16T14:47:00Z"/>
                <w:rFonts w:ascii="Arial" w:hAnsi="Arial"/>
                <w:sz w:val="18"/>
              </w:rPr>
            </w:pPr>
            <w:ins w:id="255" w:author="Huawei" w:date="2019-08-16T14:47:00Z">
              <w:r w:rsidRPr="00A423D1">
                <w:rPr>
                  <w:rFonts w:ascii="Arial" w:hAnsi="Arial"/>
                  <w:sz w:val="18"/>
                </w:rPr>
                <w:t xml:space="preserve">Maximum no. of </w:t>
              </w:r>
              <w:r>
                <w:rPr>
                  <w:rFonts w:ascii="Arial" w:hAnsi="Arial"/>
                  <w:sz w:val="18"/>
                </w:rPr>
                <w:t xml:space="preserve">CAG Ids broadcasted by an </w:t>
              </w:r>
              <w:r w:rsidRPr="00C53675">
                <w:rPr>
                  <w:i/>
                </w:rPr>
                <w:t>NG-RAN</w:t>
              </w:r>
              <w:r>
                <w:rPr>
                  <w:i/>
                </w:rPr>
                <w:t xml:space="preserve">. </w:t>
              </w:r>
              <w:r w:rsidRPr="00A423D1">
                <w:rPr>
                  <w:rFonts w:ascii="Arial" w:hAnsi="Arial"/>
                  <w:sz w:val="18"/>
                </w:rPr>
                <w:t xml:space="preserve">Value is </w:t>
              </w:r>
              <w:r>
                <w:rPr>
                  <w:rFonts w:ascii="Arial" w:hAnsi="Arial"/>
                  <w:sz w:val="18"/>
                  <w:lang w:eastAsia="zh-CN"/>
                </w:rPr>
                <w:t>12.</w:t>
              </w:r>
              <w:r w:rsidRPr="00C53675">
                <w:rPr>
                  <w:i/>
                </w:rPr>
                <w:t xml:space="preserve"> </w:t>
              </w:r>
            </w:ins>
          </w:p>
        </w:tc>
      </w:tr>
      <w:tr w:rsidR="009A4D74" w:rsidRPr="00A423D1" w14:paraId="48DE98A5" w14:textId="77777777" w:rsidTr="005E69D6">
        <w:trPr>
          <w:ins w:id="256" w:author="Huawei" w:date="2019-08-16T14:47:00Z"/>
        </w:trPr>
        <w:tc>
          <w:tcPr>
            <w:tcW w:w="3528" w:type="dxa"/>
          </w:tcPr>
          <w:p w14:paraId="29374C89" w14:textId="77777777" w:rsidR="009A4D74" w:rsidRPr="00A423D1" w:rsidRDefault="009A4D74" w:rsidP="005E69D6">
            <w:pPr>
              <w:keepNext/>
              <w:keepLines/>
              <w:spacing w:after="0"/>
              <w:rPr>
                <w:ins w:id="257" w:author="Huawei" w:date="2019-08-16T14:47:00Z"/>
                <w:rFonts w:ascii="Arial" w:hAnsi="Arial"/>
                <w:sz w:val="18"/>
              </w:rPr>
            </w:pPr>
            <w:ins w:id="258" w:author="Huawei" w:date="2019-08-16T14:47:00Z">
              <w:r w:rsidRPr="00CB425F">
                <w:rPr>
                  <w:rFonts w:ascii="Arial" w:hAnsi="Arial"/>
                  <w:sz w:val="18"/>
                </w:rPr>
                <w:t>maxnoofNIDs</w:t>
              </w:r>
            </w:ins>
          </w:p>
        </w:tc>
        <w:tc>
          <w:tcPr>
            <w:tcW w:w="6192" w:type="dxa"/>
          </w:tcPr>
          <w:p w14:paraId="497FDA18" w14:textId="77777777" w:rsidR="009A4D74" w:rsidRPr="00A423D1" w:rsidRDefault="009A4D74" w:rsidP="005E69D6">
            <w:pPr>
              <w:keepNext/>
              <w:keepLines/>
              <w:spacing w:after="0"/>
              <w:rPr>
                <w:ins w:id="259" w:author="Huawei" w:date="2019-08-16T14:47:00Z"/>
                <w:rFonts w:ascii="Arial" w:hAnsi="Arial"/>
                <w:sz w:val="18"/>
              </w:rPr>
            </w:pPr>
            <w:ins w:id="260" w:author="Huawei" w:date="2019-08-16T14:47:00Z">
              <w:r w:rsidRPr="00A423D1">
                <w:rPr>
                  <w:rFonts w:ascii="Arial" w:hAnsi="Arial"/>
                  <w:sz w:val="18"/>
                </w:rPr>
                <w:t xml:space="preserve">Maximum no. of </w:t>
              </w:r>
              <w:r>
                <w:rPr>
                  <w:rFonts w:ascii="Arial" w:hAnsi="Arial"/>
                  <w:sz w:val="18"/>
                </w:rPr>
                <w:t xml:space="preserve">network Ids broadcasted by an </w:t>
              </w:r>
              <w:r w:rsidRPr="00C53675">
                <w:rPr>
                  <w:i/>
                </w:rPr>
                <w:t>NG-RAN</w:t>
              </w:r>
              <w:r>
                <w:rPr>
                  <w:i/>
                </w:rPr>
                <w:t xml:space="preserve">. </w:t>
              </w:r>
              <w:r w:rsidRPr="00A423D1">
                <w:rPr>
                  <w:rFonts w:ascii="Arial" w:hAnsi="Arial"/>
                  <w:sz w:val="18"/>
                </w:rPr>
                <w:t xml:space="preserve">Value is </w:t>
              </w:r>
              <w:r>
                <w:rPr>
                  <w:rFonts w:ascii="Arial" w:hAnsi="Arial"/>
                  <w:sz w:val="18"/>
                  <w:lang w:eastAsia="zh-CN"/>
                </w:rPr>
                <w:t>12.</w:t>
              </w:r>
              <w:r w:rsidRPr="00C53675">
                <w:rPr>
                  <w:i/>
                </w:rPr>
                <w:t xml:space="preserve"> </w:t>
              </w:r>
            </w:ins>
          </w:p>
        </w:tc>
      </w:tr>
    </w:tbl>
    <w:p w14:paraId="1E92C830" w14:textId="77777777" w:rsidR="009A4D74" w:rsidRPr="00A423D1" w:rsidRDefault="009A4D74" w:rsidP="009A4D74">
      <w:pPr>
        <w:spacing w:after="120"/>
        <w:jc w:val="both"/>
        <w:rPr>
          <w:ins w:id="261" w:author="Huawei" w:date="2019-08-16T14:47:00Z"/>
          <w:rFonts w:ascii="Arial" w:hAnsi="Arial"/>
          <w:lang w:eastAsia="zh-CN"/>
        </w:rPr>
      </w:pPr>
    </w:p>
    <w:bookmarkEnd w:id="180"/>
    <w:p w14:paraId="00168F8A" w14:textId="77777777" w:rsidR="009A4D74" w:rsidRPr="00A423D1" w:rsidRDefault="009A4D74" w:rsidP="009A4D74">
      <w:pPr>
        <w:pStyle w:val="4"/>
        <w:rPr>
          <w:ins w:id="262" w:author="Huawei" w:date="2019-08-16T14:47:00Z"/>
          <w:lang w:eastAsia="zh-CN"/>
        </w:rPr>
      </w:pPr>
      <w:ins w:id="263" w:author="Huawei" w:date="2019-08-16T14:47:00Z">
        <w:r w:rsidRPr="00A423D1">
          <w:rPr>
            <w:lang w:eastAsia="zh-CN"/>
          </w:rPr>
          <w:t>9.3.1.</w:t>
        </w:r>
        <w:r>
          <w:rPr>
            <w:lang w:eastAsia="zh-CN"/>
          </w:rPr>
          <w:t>y</w:t>
        </w:r>
        <w:r w:rsidRPr="00A423D1">
          <w:rPr>
            <w:lang w:eastAsia="zh-CN"/>
          </w:rPr>
          <w:tab/>
        </w:r>
        <w:r>
          <w:rPr>
            <w:lang w:eastAsia="zh-CN"/>
          </w:rPr>
          <w:t>CAG ID</w:t>
        </w:r>
      </w:ins>
    </w:p>
    <w:p w14:paraId="7C8D5A26" w14:textId="77777777" w:rsidR="009A4D74" w:rsidRPr="00A423D1" w:rsidRDefault="009A4D74" w:rsidP="009A4D74">
      <w:pPr>
        <w:rPr>
          <w:ins w:id="264" w:author="Huawei" w:date="2019-08-16T14:47:00Z"/>
          <w:lang w:eastAsia="zh-CN"/>
        </w:rPr>
      </w:pPr>
      <w:ins w:id="265" w:author="Huawei" w:date="2019-08-16T14:47:00Z">
        <w:r w:rsidRPr="00A423D1">
          <w:rPr>
            <w:lang w:eastAsia="zh-CN"/>
          </w:rPr>
          <w:t xml:space="preserve">This IE uniquely identifies a </w:t>
        </w:r>
        <w:r>
          <w:rPr>
            <w:lang w:eastAsia="zh-CN"/>
          </w:rPr>
          <w:t>CAG</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9A4D74" w:rsidRPr="00A423D1" w14:paraId="470562CE" w14:textId="77777777" w:rsidTr="005E69D6">
        <w:trPr>
          <w:jc w:val="center"/>
          <w:ins w:id="266" w:author="Huawei" w:date="2019-08-16T14:47:00Z"/>
        </w:trPr>
        <w:tc>
          <w:tcPr>
            <w:tcW w:w="2552" w:type="dxa"/>
            <w:tcBorders>
              <w:top w:val="single" w:sz="4" w:space="0" w:color="auto"/>
              <w:left w:val="single" w:sz="4" w:space="0" w:color="auto"/>
              <w:bottom w:val="single" w:sz="4" w:space="0" w:color="auto"/>
              <w:right w:val="single" w:sz="4" w:space="0" w:color="auto"/>
            </w:tcBorders>
            <w:hideMark/>
          </w:tcPr>
          <w:p w14:paraId="55C86CC6" w14:textId="77777777" w:rsidR="009A4D74" w:rsidRPr="00A423D1" w:rsidRDefault="009A4D74" w:rsidP="005E69D6">
            <w:pPr>
              <w:pStyle w:val="TAH"/>
              <w:rPr>
                <w:ins w:id="267" w:author="Huawei" w:date="2019-08-16T14:47:00Z"/>
                <w:rFonts w:eastAsia="Malgun Gothic"/>
              </w:rPr>
            </w:pPr>
            <w:ins w:id="268" w:author="Huawei" w:date="2019-08-16T14:47:00Z">
              <w:r w:rsidRPr="00A423D1">
                <w:rPr>
                  <w:rFonts w:eastAsia="Malgun Gothic"/>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501D10F" w14:textId="77777777" w:rsidR="009A4D74" w:rsidRPr="00A423D1" w:rsidRDefault="009A4D74" w:rsidP="005E69D6">
            <w:pPr>
              <w:pStyle w:val="TAH"/>
              <w:rPr>
                <w:ins w:id="269" w:author="Huawei" w:date="2019-08-16T14:47:00Z"/>
                <w:rFonts w:eastAsia="Malgun Gothic"/>
              </w:rPr>
            </w:pPr>
            <w:ins w:id="270" w:author="Huawei" w:date="2019-08-16T14:47: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14:paraId="31BDD9DB" w14:textId="77777777" w:rsidR="009A4D74" w:rsidRPr="00A423D1" w:rsidRDefault="009A4D74" w:rsidP="005E69D6">
            <w:pPr>
              <w:pStyle w:val="TAH"/>
              <w:rPr>
                <w:ins w:id="271" w:author="Huawei" w:date="2019-08-16T14:47:00Z"/>
                <w:rFonts w:eastAsia="Malgun Gothic"/>
              </w:rPr>
            </w:pPr>
            <w:ins w:id="272" w:author="Huawei" w:date="2019-08-16T14:47: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14:paraId="5B5B833E" w14:textId="77777777" w:rsidR="009A4D74" w:rsidRPr="00A423D1" w:rsidRDefault="009A4D74" w:rsidP="005E69D6">
            <w:pPr>
              <w:pStyle w:val="TAH"/>
              <w:rPr>
                <w:ins w:id="273" w:author="Huawei" w:date="2019-08-16T14:47:00Z"/>
                <w:rFonts w:eastAsia="Malgun Gothic"/>
              </w:rPr>
            </w:pPr>
            <w:ins w:id="274" w:author="Huawei" w:date="2019-08-16T14:47: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60C6D5CF" w14:textId="77777777" w:rsidR="009A4D74" w:rsidRPr="00A423D1" w:rsidRDefault="009A4D74" w:rsidP="005E69D6">
            <w:pPr>
              <w:pStyle w:val="TAH"/>
              <w:rPr>
                <w:ins w:id="275" w:author="Huawei" w:date="2019-08-16T14:47:00Z"/>
                <w:rFonts w:eastAsia="Malgun Gothic"/>
              </w:rPr>
            </w:pPr>
            <w:ins w:id="276" w:author="Huawei" w:date="2019-08-16T14:47:00Z">
              <w:r w:rsidRPr="00A423D1">
                <w:rPr>
                  <w:rFonts w:eastAsia="Malgun Gothic"/>
                </w:rPr>
                <w:t>Semantics description</w:t>
              </w:r>
            </w:ins>
          </w:p>
        </w:tc>
      </w:tr>
      <w:tr w:rsidR="009A4D74" w:rsidRPr="00A423D1" w14:paraId="322CB0E4" w14:textId="77777777" w:rsidTr="005E69D6">
        <w:trPr>
          <w:jc w:val="center"/>
          <w:ins w:id="277" w:author="Huawei" w:date="2019-08-16T14:47:00Z"/>
        </w:trPr>
        <w:tc>
          <w:tcPr>
            <w:tcW w:w="2552" w:type="dxa"/>
            <w:tcBorders>
              <w:top w:val="single" w:sz="4" w:space="0" w:color="auto"/>
              <w:left w:val="single" w:sz="4" w:space="0" w:color="auto"/>
              <w:bottom w:val="single" w:sz="4" w:space="0" w:color="auto"/>
              <w:right w:val="single" w:sz="4" w:space="0" w:color="auto"/>
            </w:tcBorders>
            <w:hideMark/>
          </w:tcPr>
          <w:p w14:paraId="34AC554C" w14:textId="77777777" w:rsidR="009A4D74" w:rsidRPr="00A423D1" w:rsidRDefault="009A4D74" w:rsidP="005E69D6">
            <w:pPr>
              <w:pStyle w:val="TAL"/>
              <w:rPr>
                <w:ins w:id="278" w:author="Huawei" w:date="2019-08-16T14:47:00Z"/>
                <w:rFonts w:eastAsia="Malgun Gothic"/>
              </w:rPr>
            </w:pPr>
            <w:ins w:id="279" w:author="Huawei" w:date="2019-08-16T14:47:00Z">
              <w:r>
                <w:rPr>
                  <w:rFonts w:eastAsia="Malgun Gothic"/>
                </w:rPr>
                <w:t>CAG ID</w:t>
              </w:r>
            </w:ins>
          </w:p>
        </w:tc>
        <w:tc>
          <w:tcPr>
            <w:tcW w:w="1134" w:type="dxa"/>
            <w:tcBorders>
              <w:top w:val="single" w:sz="4" w:space="0" w:color="auto"/>
              <w:left w:val="single" w:sz="4" w:space="0" w:color="auto"/>
              <w:bottom w:val="single" w:sz="4" w:space="0" w:color="auto"/>
              <w:right w:val="single" w:sz="4" w:space="0" w:color="auto"/>
            </w:tcBorders>
            <w:hideMark/>
          </w:tcPr>
          <w:p w14:paraId="525123FE" w14:textId="77777777" w:rsidR="009A4D74" w:rsidRPr="00A423D1" w:rsidRDefault="009A4D74" w:rsidP="005E69D6">
            <w:pPr>
              <w:pStyle w:val="TAL"/>
              <w:rPr>
                <w:ins w:id="280" w:author="Huawei" w:date="2019-08-16T14:47:00Z"/>
                <w:rFonts w:eastAsia="Malgun Gothic"/>
              </w:rPr>
            </w:pPr>
            <w:ins w:id="281" w:author="Huawei" w:date="2019-08-16T14:47: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14:paraId="0DDEA9E2" w14:textId="77777777" w:rsidR="009A4D74" w:rsidRPr="00A423D1" w:rsidRDefault="009A4D74" w:rsidP="005E69D6">
            <w:pPr>
              <w:pStyle w:val="TAL"/>
              <w:rPr>
                <w:ins w:id="282" w:author="Huawei" w:date="2019-08-16T14:47: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3227F814" w14:textId="77777777" w:rsidR="009A4D74" w:rsidRPr="00A423D1" w:rsidRDefault="009A4D74" w:rsidP="005E69D6">
            <w:pPr>
              <w:pStyle w:val="TAL"/>
              <w:rPr>
                <w:ins w:id="283" w:author="Huawei" w:date="2019-08-16T14:47:00Z"/>
                <w:rFonts w:eastAsia="Malgun Gothic"/>
              </w:rPr>
            </w:pPr>
            <w:ins w:id="284" w:author="Huawei" w:date="2019-08-16T14:47: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14:paraId="4264DADA" w14:textId="77777777" w:rsidR="009A4D74" w:rsidRPr="00A423D1" w:rsidRDefault="009A4D74" w:rsidP="005E69D6">
            <w:pPr>
              <w:pStyle w:val="TAL"/>
              <w:rPr>
                <w:ins w:id="285" w:author="Huawei" w:date="2019-08-16T14:47:00Z"/>
                <w:rFonts w:eastAsia="Malgun Gothic"/>
              </w:rPr>
            </w:pPr>
            <w:ins w:id="286" w:author="Huawei" w:date="2019-08-16T14:47:00Z">
              <w:r w:rsidRPr="00A423D1">
                <w:rPr>
                  <w:rFonts w:eastAsia="Malgun Gothic"/>
                </w:rPr>
                <w:t xml:space="preserve">Corresponds to the </w:t>
              </w:r>
              <w:r>
                <w:rPr>
                  <w:rFonts w:eastAsia="Malgun Gothic"/>
                  <w:i/>
                </w:rPr>
                <w:t xml:space="preserve">FFS </w:t>
              </w:r>
              <w:r w:rsidRPr="00A423D1">
                <w:rPr>
                  <w:rFonts w:eastAsia="Malgun Gothic"/>
                </w:rPr>
                <w:t>defined in TS 38.331 [</w:t>
              </w:r>
              <w:r w:rsidRPr="00A423D1">
                <w:rPr>
                  <w:rFonts w:eastAsia="MS Mincho"/>
                  <w:lang w:eastAsia="ja-JP"/>
                </w:rPr>
                <w:t>8</w:t>
              </w:r>
              <w:r w:rsidRPr="00A423D1">
                <w:rPr>
                  <w:rFonts w:eastAsia="Malgun Gothic"/>
                </w:rPr>
                <w:t>].</w:t>
              </w:r>
            </w:ins>
          </w:p>
        </w:tc>
      </w:tr>
    </w:tbl>
    <w:p w14:paraId="778AF08B" w14:textId="77777777" w:rsidR="009A4D74" w:rsidRPr="00CE53A3" w:rsidRDefault="009A4D74" w:rsidP="009A4D74">
      <w:pPr>
        <w:rPr>
          <w:ins w:id="287" w:author="Huawei" w:date="2019-08-16T14:47:00Z"/>
        </w:rPr>
      </w:pPr>
    </w:p>
    <w:p w14:paraId="283AFCE8" w14:textId="77777777" w:rsidR="009A4D74" w:rsidRPr="00A423D1" w:rsidRDefault="009A4D74" w:rsidP="009A4D74">
      <w:pPr>
        <w:pStyle w:val="4"/>
        <w:rPr>
          <w:ins w:id="288" w:author="Huawei" w:date="2019-08-16T14:47:00Z"/>
          <w:lang w:eastAsia="zh-CN"/>
        </w:rPr>
      </w:pPr>
      <w:ins w:id="289" w:author="Huawei" w:date="2019-08-16T14:47:00Z">
        <w:r w:rsidRPr="00A423D1">
          <w:rPr>
            <w:lang w:eastAsia="zh-CN"/>
          </w:rPr>
          <w:t>9.3.1.</w:t>
        </w:r>
        <w:r>
          <w:rPr>
            <w:lang w:eastAsia="zh-CN"/>
          </w:rPr>
          <w:t>z</w:t>
        </w:r>
        <w:r w:rsidRPr="00A423D1">
          <w:rPr>
            <w:lang w:eastAsia="zh-CN"/>
          </w:rPr>
          <w:tab/>
        </w:r>
        <w:r>
          <w:rPr>
            <w:lang w:eastAsia="zh-CN"/>
          </w:rPr>
          <w:t>NID</w:t>
        </w:r>
      </w:ins>
    </w:p>
    <w:p w14:paraId="7A052639" w14:textId="77777777" w:rsidR="009A4D74" w:rsidRPr="00A423D1" w:rsidRDefault="009A4D74" w:rsidP="009A4D74">
      <w:pPr>
        <w:rPr>
          <w:ins w:id="290" w:author="Huawei" w:date="2019-08-16T14:47:00Z"/>
          <w:lang w:eastAsia="zh-CN"/>
        </w:rPr>
      </w:pPr>
      <w:ins w:id="291" w:author="Huawei" w:date="2019-08-16T14:47:00Z">
        <w:r w:rsidRPr="00A423D1">
          <w:rPr>
            <w:lang w:eastAsia="zh-CN"/>
          </w:rPr>
          <w:t xml:space="preserve">This IE uniquely identifies a </w:t>
        </w:r>
        <w:r>
          <w:rPr>
            <w:lang w:eastAsia="zh-CN"/>
          </w:rPr>
          <w:t>SNPN</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9A4D74" w:rsidRPr="00A423D1" w14:paraId="6BB2FBFA" w14:textId="77777777" w:rsidTr="005E69D6">
        <w:trPr>
          <w:jc w:val="center"/>
          <w:ins w:id="292" w:author="Huawei" w:date="2019-08-16T14:47:00Z"/>
        </w:trPr>
        <w:tc>
          <w:tcPr>
            <w:tcW w:w="2552" w:type="dxa"/>
            <w:tcBorders>
              <w:top w:val="single" w:sz="4" w:space="0" w:color="auto"/>
              <w:left w:val="single" w:sz="4" w:space="0" w:color="auto"/>
              <w:bottom w:val="single" w:sz="4" w:space="0" w:color="auto"/>
              <w:right w:val="single" w:sz="4" w:space="0" w:color="auto"/>
            </w:tcBorders>
            <w:hideMark/>
          </w:tcPr>
          <w:p w14:paraId="32983FA9" w14:textId="77777777" w:rsidR="009A4D74" w:rsidRPr="00A423D1" w:rsidRDefault="009A4D74" w:rsidP="005E69D6">
            <w:pPr>
              <w:pStyle w:val="TAH"/>
              <w:rPr>
                <w:ins w:id="293" w:author="Huawei" w:date="2019-08-16T14:47:00Z"/>
                <w:rFonts w:eastAsia="Malgun Gothic"/>
              </w:rPr>
            </w:pPr>
            <w:ins w:id="294" w:author="Huawei" w:date="2019-08-16T14:47:00Z">
              <w:r w:rsidRPr="00A423D1">
                <w:rPr>
                  <w:rFonts w:eastAsia="Malgun Gothic"/>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5CF000D" w14:textId="77777777" w:rsidR="009A4D74" w:rsidRPr="00A423D1" w:rsidRDefault="009A4D74" w:rsidP="005E69D6">
            <w:pPr>
              <w:pStyle w:val="TAH"/>
              <w:rPr>
                <w:ins w:id="295" w:author="Huawei" w:date="2019-08-16T14:47:00Z"/>
                <w:rFonts w:eastAsia="Malgun Gothic"/>
              </w:rPr>
            </w:pPr>
            <w:ins w:id="296" w:author="Huawei" w:date="2019-08-16T14:47: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14:paraId="4141BB67" w14:textId="77777777" w:rsidR="009A4D74" w:rsidRPr="00A423D1" w:rsidRDefault="009A4D74" w:rsidP="005E69D6">
            <w:pPr>
              <w:pStyle w:val="TAH"/>
              <w:rPr>
                <w:ins w:id="297" w:author="Huawei" w:date="2019-08-16T14:47:00Z"/>
                <w:rFonts w:eastAsia="Malgun Gothic"/>
              </w:rPr>
            </w:pPr>
            <w:ins w:id="298" w:author="Huawei" w:date="2019-08-16T14:47: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14:paraId="11BF3F9A" w14:textId="77777777" w:rsidR="009A4D74" w:rsidRPr="00A423D1" w:rsidRDefault="009A4D74" w:rsidP="005E69D6">
            <w:pPr>
              <w:pStyle w:val="TAH"/>
              <w:rPr>
                <w:ins w:id="299" w:author="Huawei" w:date="2019-08-16T14:47:00Z"/>
                <w:rFonts w:eastAsia="Malgun Gothic"/>
              </w:rPr>
            </w:pPr>
            <w:ins w:id="300" w:author="Huawei" w:date="2019-08-16T14:47: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70F7C0F9" w14:textId="77777777" w:rsidR="009A4D74" w:rsidRPr="00A423D1" w:rsidRDefault="009A4D74" w:rsidP="005E69D6">
            <w:pPr>
              <w:pStyle w:val="TAH"/>
              <w:rPr>
                <w:ins w:id="301" w:author="Huawei" w:date="2019-08-16T14:47:00Z"/>
                <w:rFonts w:eastAsia="Malgun Gothic"/>
              </w:rPr>
            </w:pPr>
            <w:ins w:id="302" w:author="Huawei" w:date="2019-08-16T14:47:00Z">
              <w:r w:rsidRPr="00A423D1">
                <w:rPr>
                  <w:rFonts w:eastAsia="Malgun Gothic"/>
                </w:rPr>
                <w:t>Semantics description</w:t>
              </w:r>
            </w:ins>
          </w:p>
        </w:tc>
      </w:tr>
      <w:tr w:rsidR="009A4D74" w:rsidRPr="00A423D1" w14:paraId="7ADABC2C" w14:textId="77777777" w:rsidTr="005E69D6">
        <w:trPr>
          <w:jc w:val="center"/>
          <w:ins w:id="303" w:author="Huawei" w:date="2019-08-16T14:47:00Z"/>
        </w:trPr>
        <w:tc>
          <w:tcPr>
            <w:tcW w:w="2552" w:type="dxa"/>
            <w:tcBorders>
              <w:top w:val="single" w:sz="4" w:space="0" w:color="auto"/>
              <w:left w:val="single" w:sz="4" w:space="0" w:color="auto"/>
              <w:bottom w:val="single" w:sz="4" w:space="0" w:color="auto"/>
              <w:right w:val="single" w:sz="4" w:space="0" w:color="auto"/>
            </w:tcBorders>
            <w:hideMark/>
          </w:tcPr>
          <w:p w14:paraId="4C7998D6" w14:textId="77777777" w:rsidR="009A4D74" w:rsidRPr="00A423D1" w:rsidRDefault="009A4D74" w:rsidP="005E69D6">
            <w:pPr>
              <w:pStyle w:val="TAL"/>
              <w:rPr>
                <w:ins w:id="304" w:author="Huawei" w:date="2019-08-16T14:47:00Z"/>
                <w:rFonts w:eastAsia="Malgun Gothic"/>
              </w:rPr>
            </w:pPr>
            <w:ins w:id="305" w:author="Huawei" w:date="2019-08-16T14:47:00Z">
              <w:r>
                <w:rPr>
                  <w:rFonts w:eastAsia="Malgun Gothic"/>
                </w:rPr>
                <w:t>NID</w:t>
              </w:r>
            </w:ins>
          </w:p>
        </w:tc>
        <w:tc>
          <w:tcPr>
            <w:tcW w:w="1134" w:type="dxa"/>
            <w:tcBorders>
              <w:top w:val="single" w:sz="4" w:space="0" w:color="auto"/>
              <w:left w:val="single" w:sz="4" w:space="0" w:color="auto"/>
              <w:bottom w:val="single" w:sz="4" w:space="0" w:color="auto"/>
              <w:right w:val="single" w:sz="4" w:space="0" w:color="auto"/>
            </w:tcBorders>
            <w:hideMark/>
          </w:tcPr>
          <w:p w14:paraId="6FE91CAF" w14:textId="77777777" w:rsidR="009A4D74" w:rsidRPr="00A423D1" w:rsidRDefault="009A4D74" w:rsidP="005E69D6">
            <w:pPr>
              <w:pStyle w:val="TAL"/>
              <w:rPr>
                <w:ins w:id="306" w:author="Huawei" w:date="2019-08-16T14:47:00Z"/>
                <w:rFonts w:eastAsia="Malgun Gothic"/>
              </w:rPr>
            </w:pPr>
            <w:ins w:id="307" w:author="Huawei" w:date="2019-08-16T14:47: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14:paraId="5CFE68B3" w14:textId="77777777" w:rsidR="009A4D74" w:rsidRPr="00A423D1" w:rsidRDefault="009A4D74" w:rsidP="005E69D6">
            <w:pPr>
              <w:pStyle w:val="TAL"/>
              <w:rPr>
                <w:ins w:id="308" w:author="Huawei" w:date="2019-08-16T14:47: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27037013" w14:textId="77777777" w:rsidR="009A4D74" w:rsidRPr="00A423D1" w:rsidRDefault="009A4D74" w:rsidP="005E69D6">
            <w:pPr>
              <w:pStyle w:val="TAL"/>
              <w:rPr>
                <w:ins w:id="309" w:author="Huawei" w:date="2019-08-16T14:47:00Z"/>
                <w:rFonts w:eastAsia="Malgun Gothic"/>
              </w:rPr>
            </w:pPr>
            <w:ins w:id="310" w:author="Huawei" w:date="2019-08-16T14:47: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14:paraId="49EF4299" w14:textId="77777777" w:rsidR="009A4D74" w:rsidRPr="00A423D1" w:rsidRDefault="009A4D74" w:rsidP="005E69D6">
            <w:pPr>
              <w:pStyle w:val="TAL"/>
              <w:rPr>
                <w:ins w:id="311" w:author="Huawei" w:date="2019-08-16T14:47:00Z"/>
                <w:rFonts w:eastAsia="Malgun Gothic"/>
              </w:rPr>
            </w:pPr>
            <w:ins w:id="312" w:author="Huawei" w:date="2019-08-16T14:47:00Z">
              <w:r w:rsidRPr="00A423D1">
                <w:rPr>
                  <w:rFonts w:eastAsia="Malgun Gothic"/>
                </w:rPr>
                <w:t xml:space="preserve">Corresponds to the </w:t>
              </w:r>
              <w:r>
                <w:rPr>
                  <w:rFonts w:eastAsia="Malgun Gothic"/>
                  <w:i/>
                </w:rPr>
                <w:t>FFS</w:t>
              </w:r>
              <w:r w:rsidRPr="00A423D1">
                <w:rPr>
                  <w:rFonts w:eastAsia="Malgun Gothic"/>
                </w:rPr>
                <w:t xml:space="preserve"> defined in TS 38.331 [</w:t>
              </w:r>
              <w:r w:rsidRPr="00A423D1">
                <w:rPr>
                  <w:rFonts w:eastAsia="MS Mincho"/>
                  <w:lang w:eastAsia="ja-JP"/>
                </w:rPr>
                <w:t>8</w:t>
              </w:r>
              <w:r w:rsidRPr="00A423D1">
                <w:rPr>
                  <w:rFonts w:eastAsia="Malgun Gothic"/>
                </w:rPr>
                <w:t>].</w:t>
              </w:r>
            </w:ins>
          </w:p>
        </w:tc>
      </w:tr>
    </w:tbl>
    <w:p w14:paraId="3471E6F6" w14:textId="77777777" w:rsidR="009A4D74" w:rsidRPr="00CA5B6C" w:rsidRDefault="009A4D74" w:rsidP="009A4D74">
      <w:pPr>
        <w:rPr>
          <w:ins w:id="313" w:author="Huawei" w:date="2019-08-16T14:47:00Z"/>
        </w:rPr>
      </w:pPr>
    </w:p>
    <w:p w14:paraId="264ED09C" w14:textId="77777777" w:rsidR="00A86D5C" w:rsidRDefault="00A86D5C" w:rsidP="00A86D5C">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14:paraId="38A5B4C8" w14:textId="77777777" w:rsidR="007E7FAF" w:rsidRDefault="007E7FAF">
      <w:pPr>
        <w:rPr>
          <w:noProof/>
        </w:rPr>
      </w:pPr>
    </w:p>
    <w:sectPr w:rsidR="007E7FA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669B54" w16cid:durableId="20FC51F4"/>
  <w16cid:commentId w16cid:paraId="6A4A739A" w16cid:durableId="20FC52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3D942" w14:textId="77777777" w:rsidR="00464682" w:rsidRDefault="00464682">
      <w:r>
        <w:separator/>
      </w:r>
    </w:p>
  </w:endnote>
  <w:endnote w:type="continuationSeparator" w:id="0">
    <w:p w14:paraId="5E53AA2A" w14:textId="77777777" w:rsidR="00464682" w:rsidRDefault="00464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panose1 w:val="02020400000000000000"/>
    <w:charset w:val="80"/>
    <w:family w:val="roman"/>
    <w:pitch w:val="variable"/>
    <w:sig w:usb0="800002E7" w:usb1="2AC7FCF0"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3D8FC" w14:textId="77777777" w:rsidR="00464682" w:rsidRDefault="00464682">
      <w:r>
        <w:separator/>
      </w:r>
    </w:p>
  </w:footnote>
  <w:footnote w:type="continuationSeparator" w:id="0">
    <w:p w14:paraId="62BE8BFF" w14:textId="77777777" w:rsidR="00464682" w:rsidRDefault="004646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6FED5" w14:textId="77777777" w:rsidR="005E69D6" w:rsidRDefault="005E69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B4EE1" w14:textId="77777777" w:rsidR="005E69D6" w:rsidRDefault="005E69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18B23" w14:textId="77777777" w:rsidR="005E69D6" w:rsidRDefault="005E69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2A3" w14:textId="77777777" w:rsidR="005E69D6" w:rsidRDefault="005E69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6612"/>
    <w:multiLevelType w:val="hybridMultilevel"/>
    <w:tmpl w:val="226E576C"/>
    <w:lvl w:ilvl="0" w:tplc="04090001">
      <w:start w:val="1"/>
      <w:numFmt w:val="bullet"/>
      <w:lvlText w:val=""/>
      <w:lvlJc w:val="left"/>
      <w:pPr>
        <w:ind w:left="360" w:hanging="360"/>
      </w:pPr>
      <w:rPr>
        <w:rFonts w:ascii="Symbol" w:hAnsi="Symbo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C45945"/>
    <w:multiLevelType w:val="hybridMultilevel"/>
    <w:tmpl w:val="8D662296"/>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32E3C36"/>
    <w:multiLevelType w:val="hybridMultilevel"/>
    <w:tmpl w:val="5DC6EB3C"/>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chenchen (F)">
    <w15:presenceInfo w15:providerId="AD" w15:userId="S-1-5-21-147214757-305610072-1517763936-5772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40"/>
    <w:rsid w:val="00022E4A"/>
    <w:rsid w:val="000309F5"/>
    <w:rsid w:val="00037236"/>
    <w:rsid w:val="000406E1"/>
    <w:rsid w:val="000414F5"/>
    <w:rsid w:val="0004576F"/>
    <w:rsid w:val="00060985"/>
    <w:rsid w:val="00064912"/>
    <w:rsid w:val="00065F77"/>
    <w:rsid w:val="00066620"/>
    <w:rsid w:val="00077697"/>
    <w:rsid w:val="0008489A"/>
    <w:rsid w:val="0009628F"/>
    <w:rsid w:val="000A3D0A"/>
    <w:rsid w:val="000A571C"/>
    <w:rsid w:val="000A6394"/>
    <w:rsid w:val="000B7FED"/>
    <w:rsid w:val="000C038A"/>
    <w:rsid w:val="000C6598"/>
    <w:rsid w:val="000D4247"/>
    <w:rsid w:val="000E182E"/>
    <w:rsid w:val="000E2A3C"/>
    <w:rsid w:val="000E32BF"/>
    <w:rsid w:val="000E3651"/>
    <w:rsid w:val="000E50F2"/>
    <w:rsid w:val="000F7948"/>
    <w:rsid w:val="001023BE"/>
    <w:rsid w:val="00104196"/>
    <w:rsid w:val="00105C29"/>
    <w:rsid w:val="00111AA5"/>
    <w:rsid w:val="00114091"/>
    <w:rsid w:val="00126886"/>
    <w:rsid w:val="00132210"/>
    <w:rsid w:val="00132684"/>
    <w:rsid w:val="00134364"/>
    <w:rsid w:val="00145D43"/>
    <w:rsid w:val="00154D18"/>
    <w:rsid w:val="00176B25"/>
    <w:rsid w:val="00185A28"/>
    <w:rsid w:val="00191519"/>
    <w:rsid w:val="00192329"/>
    <w:rsid w:val="00192C16"/>
    <w:rsid w:val="00192C46"/>
    <w:rsid w:val="00194388"/>
    <w:rsid w:val="001A08B3"/>
    <w:rsid w:val="001A7B60"/>
    <w:rsid w:val="001B52F0"/>
    <w:rsid w:val="001B59D5"/>
    <w:rsid w:val="001B7A65"/>
    <w:rsid w:val="001B7B9A"/>
    <w:rsid w:val="001C53D2"/>
    <w:rsid w:val="001D1866"/>
    <w:rsid w:val="001D2296"/>
    <w:rsid w:val="001D5136"/>
    <w:rsid w:val="001E41F3"/>
    <w:rsid w:val="001E4D69"/>
    <w:rsid w:val="001F1CAC"/>
    <w:rsid w:val="002133E1"/>
    <w:rsid w:val="00214D00"/>
    <w:rsid w:val="00222EA2"/>
    <w:rsid w:val="002426D9"/>
    <w:rsid w:val="00254158"/>
    <w:rsid w:val="0026004D"/>
    <w:rsid w:val="00263FAE"/>
    <w:rsid w:val="00263FD7"/>
    <w:rsid w:val="002640DD"/>
    <w:rsid w:val="00270557"/>
    <w:rsid w:val="00275D12"/>
    <w:rsid w:val="002773FE"/>
    <w:rsid w:val="00281524"/>
    <w:rsid w:val="00284FEB"/>
    <w:rsid w:val="002860C4"/>
    <w:rsid w:val="002879BF"/>
    <w:rsid w:val="00292AC6"/>
    <w:rsid w:val="002944E8"/>
    <w:rsid w:val="00297A8E"/>
    <w:rsid w:val="002A1E91"/>
    <w:rsid w:val="002B04D6"/>
    <w:rsid w:val="002B1368"/>
    <w:rsid w:val="002B19C2"/>
    <w:rsid w:val="002B21B3"/>
    <w:rsid w:val="002B4925"/>
    <w:rsid w:val="002B4AAE"/>
    <w:rsid w:val="002B5741"/>
    <w:rsid w:val="002C115C"/>
    <w:rsid w:val="002D4A65"/>
    <w:rsid w:val="002F3378"/>
    <w:rsid w:val="002F6C87"/>
    <w:rsid w:val="002F7A02"/>
    <w:rsid w:val="00305409"/>
    <w:rsid w:val="00307166"/>
    <w:rsid w:val="003177AB"/>
    <w:rsid w:val="00345C74"/>
    <w:rsid w:val="003609EF"/>
    <w:rsid w:val="0036231A"/>
    <w:rsid w:val="00362413"/>
    <w:rsid w:val="00374DD4"/>
    <w:rsid w:val="0037589B"/>
    <w:rsid w:val="00375A44"/>
    <w:rsid w:val="0038682A"/>
    <w:rsid w:val="00391D5C"/>
    <w:rsid w:val="003A545B"/>
    <w:rsid w:val="003A597A"/>
    <w:rsid w:val="003A7345"/>
    <w:rsid w:val="003B0812"/>
    <w:rsid w:val="003B4E42"/>
    <w:rsid w:val="003C0E0A"/>
    <w:rsid w:val="003C4704"/>
    <w:rsid w:val="003C671C"/>
    <w:rsid w:val="003D06FD"/>
    <w:rsid w:val="003D15B4"/>
    <w:rsid w:val="003D2AC1"/>
    <w:rsid w:val="003E1A36"/>
    <w:rsid w:val="003E4F21"/>
    <w:rsid w:val="003F0BF7"/>
    <w:rsid w:val="00410371"/>
    <w:rsid w:val="00411BFC"/>
    <w:rsid w:val="004242F1"/>
    <w:rsid w:val="0042615A"/>
    <w:rsid w:val="004413DC"/>
    <w:rsid w:val="004465C4"/>
    <w:rsid w:val="0045160C"/>
    <w:rsid w:val="00451D20"/>
    <w:rsid w:val="004528CE"/>
    <w:rsid w:val="004636DA"/>
    <w:rsid w:val="00464682"/>
    <w:rsid w:val="004B75B7"/>
    <w:rsid w:val="004E1665"/>
    <w:rsid w:val="004E2FA3"/>
    <w:rsid w:val="004E45B2"/>
    <w:rsid w:val="004F6282"/>
    <w:rsid w:val="00501992"/>
    <w:rsid w:val="00504C27"/>
    <w:rsid w:val="005074CB"/>
    <w:rsid w:val="0051580D"/>
    <w:rsid w:val="005321C1"/>
    <w:rsid w:val="0053785E"/>
    <w:rsid w:val="005400B2"/>
    <w:rsid w:val="0054282F"/>
    <w:rsid w:val="00547111"/>
    <w:rsid w:val="00556E6B"/>
    <w:rsid w:val="00556FFE"/>
    <w:rsid w:val="005619BA"/>
    <w:rsid w:val="00566BDE"/>
    <w:rsid w:val="005703D7"/>
    <w:rsid w:val="00576033"/>
    <w:rsid w:val="00581544"/>
    <w:rsid w:val="00581973"/>
    <w:rsid w:val="00592D74"/>
    <w:rsid w:val="0059323C"/>
    <w:rsid w:val="00594722"/>
    <w:rsid w:val="00597F93"/>
    <w:rsid w:val="005B2290"/>
    <w:rsid w:val="005B306E"/>
    <w:rsid w:val="005B43FB"/>
    <w:rsid w:val="005D3E12"/>
    <w:rsid w:val="005E2C44"/>
    <w:rsid w:val="005E69D6"/>
    <w:rsid w:val="005F28CD"/>
    <w:rsid w:val="00615CB3"/>
    <w:rsid w:val="00621188"/>
    <w:rsid w:val="006255F5"/>
    <w:rsid w:val="006257ED"/>
    <w:rsid w:val="00625FC2"/>
    <w:rsid w:val="00640061"/>
    <w:rsid w:val="006505D1"/>
    <w:rsid w:val="00661CDC"/>
    <w:rsid w:val="00671B18"/>
    <w:rsid w:val="00681C02"/>
    <w:rsid w:val="00685CFD"/>
    <w:rsid w:val="00692813"/>
    <w:rsid w:val="00695808"/>
    <w:rsid w:val="006A1A61"/>
    <w:rsid w:val="006B0C9D"/>
    <w:rsid w:val="006B3768"/>
    <w:rsid w:val="006B46FB"/>
    <w:rsid w:val="006D1D2A"/>
    <w:rsid w:val="006D2DAA"/>
    <w:rsid w:val="006E21FB"/>
    <w:rsid w:val="006E420D"/>
    <w:rsid w:val="006F0724"/>
    <w:rsid w:val="006F3384"/>
    <w:rsid w:val="006F4FF2"/>
    <w:rsid w:val="006F6DA7"/>
    <w:rsid w:val="006F77BD"/>
    <w:rsid w:val="00701D8B"/>
    <w:rsid w:val="007029E2"/>
    <w:rsid w:val="00714C98"/>
    <w:rsid w:val="00746A05"/>
    <w:rsid w:val="00747F1B"/>
    <w:rsid w:val="007535C6"/>
    <w:rsid w:val="00763783"/>
    <w:rsid w:val="00780E6F"/>
    <w:rsid w:val="00782079"/>
    <w:rsid w:val="007838CE"/>
    <w:rsid w:val="0078435B"/>
    <w:rsid w:val="00786D87"/>
    <w:rsid w:val="00792342"/>
    <w:rsid w:val="007977A8"/>
    <w:rsid w:val="007A5EA2"/>
    <w:rsid w:val="007B0ACF"/>
    <w:rsid w:val="007B19CB"/>
    <w:rsid w:val="007B2594"/>
    <w:rsid w:val="007B512A"/>
    <w:rsid w:val="007B6D45"/>
    <w:rsid w:val="007C2097"/>
    <w:rsid w:val="007D145A"/>
    <w:rsid w:val="007D3621"/>
    <w:rsid w:val="007D3EEF"/>
    <w:rsid w:val="007D4369"/>
    <w:rsid w:val="007D4986"/>
    <w:rsid w:val="007D6A07"/>
    <w:rsid w:val="007D6E3B"/>
    <w:rsid w:val="007D78A6"/>
    <w:rsid w:val="007E0C17"/>
    <w:rsid w:val="007E2BFA"/>
    <w:rsid w:val="007E4317"/>
    <w:rsid w:val="007E7FAF"/>
    <w:rsid w:val="007F1B45"/>
    <w:rsid w:val="007F7259"/>
    <w:rsid w:val="00801B2A"/>
    <w:rsid w:val="008040A8"/>
    <w:rsid w:val="00806401"/>
    <w:rsid w:val="008136EE"/>
    <w:rsid w:val="00815715"/>
    <w:rsid w:val="00823B31"/>
    <w:rsid w:val="00826E11"/>
    <w:rsid w:val="008279FA"/>
    <w:rsid w:val="00842515"/>
    <w:rsid w:val="00844B93"/>
    <w:rsid w:val="0084746C"/>
    <w:rsid w:val="00851737"/>
    <w:rsid w:val="008626E7"/>
    <w:rsid w:val="00870EE7"/>
    <w:rsid w:val="00872147"/>
    <w:rsid w:val="0088468A"/>
    <w:rsid w:val="00885F49"/>
    <w:rsid w:val="008863B9"/>
    <w:rsid w:val="00886794"/>
    <w:rsid w:val="00896E13"/>
    <w:rsid w:val="008A2BEC"/>
    <w:rsid w:val="008A45A6"/>
    <w:rsid w:val="008A64A9"/>
    <w:rsid w:val="008B03C8"/>
    <w:rsid w:val="008B4666"/>
    <w:rsid w:val="008C2A88"/>
    <w:rsid w:val="008D136D"/>
    <w:rsid w:val="008D482B"/>
    <w:rsid w:val="008D77B0"/>
    <w:rsid w:val="008E465C"/>
    <w:rsid w:val="008E4DB9"/>
    <w:rsid w:val="008F0924"/>
    <w:rsid w:val="008F187F"/>
    <w:rsid w:val="008F2F4D"/>
    <w:rsid w:val="008F686C"/>
    <w:rsid w:val="0090062B"/>
    <w:rsid w:val="0090719D"/>
    <w:rsid w:val="009148DE"/>
    <w:rsid w:val="00916A51"/>
    <w:rsid w:val="009171EB"/>
    <w:rsid w:val="00927897"/>
    <w:rsid w:val="00933C20"/>
    <w:rsid w:val="00941E30"/>
    <w:rsid w:val="009608A1"/>
    <w:rsid w:val="00963057"/>
    <w:rsid w:val="00964F67"/>
    <w:rsid w:val="009763EA"/>
    <w:rsid w:val="009777D9"/>
    <w:rsid w:val="00986A57"/>
    <w:rsid w:val="00987404"/>
    <w:rsid w:val="00991B88"/>
    <w:rsid w:val="00996551"/>
    <w:rsid w:val="009A4D74"/>
    <w:rsid w:val="009A5753"/>
    <w:rsid w:val="009A579D"/>
    <w:rsid w:val="009A7CDA"/>
    <w:rsid w:val="009B2840"/>
    <w:rsid w:val="009B5FC3"/>
    <w:rsid w:val="009C303B"/>
    <w:rsid w:val="009C48D8"/>
    <w:rsid w:val="009C4D59"/>
    <w:rsid w:val="009C539B"/>
    <w:rsid w:val="009C6373"/>
    <w:rsid w:val="009D1E3B"/>
    <w:rsid w:val="009D22BE"/>
    <w:rsid w:val="009E063C"/>
    <w:rsid w:val="009E3297"/>
    <w:rsid w:val="009E4CCB"/>
    <w:rsid w:val="009E7900"/>
    <w:rsid w:val="009F734F"/>
    <w:rsid w:val="00A053F1"/>
    <w:rsid w:val="00A0746B"/>
    <w:rsid w:val="00A074DA"/>
    <w:rsid w:val="00A24137"/>
    <w:rsid w:val="00A246B6"/>
    <w:rsid w:val="00A34C64"/>
    <w:rsid w:val="00A376A4"/>
    <w:rsid w:val="00A47E70"/>
    <w:rsid w:val="00A50CF0"/>
    <w:rsid w:val="00A50CF8"/>
    <w:rsid w:val="00A53FA5"/>
    <w:rsid w:val="00A6373D"/>
    <w:rsid w:val="00A65F77"/>
    <w:rsid w:val="00A7123D"/>
    <w:rsid w:val="00A71C83"/>
    <w:rsid w:val="00A74BEA"/>
    <w:rsid w:val="00A7671C"/>
    <w:rsid w:val="00A86D5C"/>
    <w:rsid w:val="00AA2CBC"/>
    <w:rsid w:val="00AA47C9"/>
    <w:rsid w:val="00AC46C6"/>
    <w:rsid w:val="00AC54A3"/>
    <w:rsid w:val="00AC5820"/>
    <w:rsid w:val="00AC679E"/>
    <w:rsid w:val="00AD167B"/>
    <w:rsid w:val="00AD1CD8"/>
    <w:rsid w:val="00AE5E7E"/>
    <w:rsid w:val="00AE6B7B"/>
    <w:rsid w:val="00AF26DD"/>
    <w:rsid w:val="00AF78E2"/>
    <w:rsid w:val="00B06BD8"/>
    <w:rsid w:val="00B11802"/>
    <w:rsid w:val="00B21BCC"/>
    <w:rsid w:val="00B258BB"/>
    <w:rsid w:val="00B31A94"/>
    <w:rsid w:val="00B41A3C"/>
    <w:rsid w:val="00B42133"/>
    <w:rsid w:val="00B434DA"/>
    <w:rsid w:val="00B4660A"/>
    <w:rsid w:val="00B47F96"/>
    <w:rsid w:val="00B5751D"/>
    <w:rsid w:val="00B64010"/>
    <w:rsid w:val="00B67B97"/>
    <w:rsid w:val="00B7212D"/>
    <w:rsid w:val="00B73B77"/>
    <w:rsid w:val="00B73BEB"/>
    <w:rsid w:val="00B76836"/>
    <w:rsid w:val="00B83E72"/>
    <w:rsid w:val="00B877AC"/>
    <w:rsid w:val="00B92A32"/>
    <w:rsid w:val="00B95A88"/>
    <w:rsid w:val="00B968C8"/>
    <w:rsid w:val="00BA3C56"/>
    <w:rsid w:val="00BA3EC5"/>
    <w:rsid w:val="00BA51D9"/>
    <w:rsid w:val="00BB1577"/>
    <w:rsid w:val="00BB5DFC"/>
    <w:rsid w:val="00BB739F"/>
    <w:rsid w:val="00BC2118"/>
    <w:rsid w:val="00BC25DF"/>
    <w:rsid w:val="00BD0BDB"/>
    <w:rsid w:val="00BD279D"/>
    <w:rsid w:val="00BD6BB8"/>
    <w:rsid w:val="00BD721D"/>
    <w:rsid w:val="00BE13CB"/>
    <w:rsid w:val="00BE2D61"/>
    <w:rsid w:val="00BE35FE"/>
    <w:rsid w:val="00BE4686"/>
    <w:rsid w:val="00BE57E7"/>
    <w:rsid w:val="00BF7CA6"/>
    <w:rsid w:val="00C00B7A"/>
    <w:rsid w:val="00C11092"/>
    <w:rsid w:val="00C11474"/>
    <w:rsid w:val="00C17452"/>
    <w:rsid w:val="00C226A3"/>
    <w:rsid w:val="00C27341"/>
    <w:rsid w:val="00C305EB"/>
    <w:rsid w:val="00C3266F"/>
    <w:rsid w:val="00C33DD9"/>
    <w:rsid w:val="00C410F5"/>
    <w:rsid w:val="00C429ED"/>
    <w:rsid w:val="00C47C15"/>
    <w:rsid w:val="00C50D10"/>
    <w:rsid w:val="00C52109"/>
    <w:rsid w:val="00C66BA2"/>
    <w:rsid w:val="00C7123D"/>
    <w:rsid w:val="00C74A4B"/>
    <w:rsid w:val="00C8048C"/>
    <w:rsid w:val="00C811F9"/>
    <w:rsid w:val="00C84851"/>
    <w:rsid w:val="00C95985"/>
    <w:rsid w:val="00CA3EDD"/>
    <w:rsid w:val="00CA5B6C"/>
    <w:rsid w:val="00CA6FB8"/>
    <w:rsid w:val="00CB425F"/>
    <w:rsid w:val="00CB43D5"/>
    <w:rsid w:val="00CC5026"/>
    <w:rsid w:val="00CC68D0"/>
    <w:rsid w:val="00CD08A2"/>
    <w:rsid w:val="00CD61C2"/>
    <w:rsid w:val="00CD7C28"/>
    <w:rsid w:val="00CE53CE"/>
    <w:rsid w:val="00CF521D"/>
    <w:rsid w:val="00CF5BD8"/>
    <w:rsid w:val="00D03F9A"/>
    <w:rsid w:val="00D06D51"/>
    <w:rsid w:val="00D17708"/>
    <w:rsid w:val="00D24991"/>
    <w:rsid w:val="00D25A34"/>
    <w:rsid w:val="00D26C13"/>
    <w:rsid w:val="00D3724D"/>
    <w:rsid w:val="00D50255"/>
    <w:rsid w:val="00D57E1D"/>
    <w:rsid w:val="00D66520"/>
    <w:rsid w:val="00D7023C"/>
    <w:rsid w:val="00DB2218"/>
    <w:rsid w:val="00DB4075"/>
    <w:rsid w:val="00DD5A2E"/>
    <w:rsid w:val="00DE0FA8"/>
    <w:rsid w:val="00DE34CF"/>
    <w:rsid w:val="00DE5BEF"/>
    <w:rsid w:val="00DF784C"/>
    <w:rsid w:val="00E06752"/>
    <w:rsid w:val="00E13F3D"/>
    <w:rsid w:val="00E20F44"/>
    <w:rsid w:val="00E21463"/>
    <w:rsid w:val="00E34898"/>
    <w:rsid w:val="00E3495B"/>
    <w:rsid w:val="00E3669C"/>
    <w:rsid w:val="00E40D74"/>
    <w:rsid w:val="00E421B8"/>
    <w:rsid w:val="00E4665A"/>
    <w:rsid w:val="00E52923"/>
    <w:rsid w:val="00E562F7"/>
    <w:rsid w:val="00E6538C"/>
    <w:rsid w:val="00E674B2"/>
    <w:rsid w:val="00E706AC"/>
    <w:rsid w:val="00E71EA0"/>
    <w:rsid w:val="00E7485C"/>
    <w:rsid w:val="00E82696"/>
    <w:rsid w:val="00E831A4"/>
    <w:rsid w:val="00E8330C"/>
    <w:rsid w:val="00E8572C"/>
    <w:rsid w:val="00EA0AA9"/>
    <w:rsid w:val="00EA0F25"/>
    <w:rsid w:val="00EB09B7"/>
    <w:rsid w:val="00EB2D9F"/>
    <w:rsid w:val="00EE18C7"/>
    <w:rsid w:val="00EE1C6A"/>
    <w:rsid w:val="00EE5495"/>
    <w:rsid w:val="00EE7D7C"/>
    <w:rsid w:val="00EF7F1B"/>
    <w:rsid w:val="00F104B7"/>
    <w:rsid w:val="00F13C0F"/>
    <w:rsid w:val="00F15FB3"/>
    <w:rsid w:val="00F169AF"/>
    <w:rsid w:val="00F2429D"/>
    <w:rsid w:val="00F25D98"/>
    <w:rsid w:val="00F300FB"/>
    <w:rsid w:val="00F32FC2"/>
    <w:rsid w:val="00F73A77"/>
    <w:rsid w:val="00F75931"/>
    <w:rsid w:val="00F75FEC"/>
    <w:rsid w:val="00F760F0"/>
    <w:rsid w:val="00F8014C"/>
    <w:rsid w:val="00F8425C"/>
    <w:rsid w:val="00F90917"/>
    <w:rsid w:val="00F91A43"/>
    <w:rsid w:val="00F92CA7"/>
    <w:rsid w:val="00FB6386"/>
    <w:rsid w:val="00FB7F79"/>
    <w:rsid w:val="00FF1EAC"/>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1FE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C48D8"/>
    <w:rPr>
      <w:rFonts w:ascii="Arial" w:hAnsi="Arial"/>
      <w:sz w:val="18"/>
      <w:lang w:val="en-GB" w:eastAsia="en-US"/>
    </w:rPr>
  </w:style>
  <w:style w:type="character" w:customStyle="1" w:styleId="TACChar">
    <w:name w:val="TAC Char"/>
    <w:link w:val="TAC"/>
    <w:locked/>
    <w:rsid w:val="009C48D8"/>
    <w:rPr>
      <w:rFonts w:ascii="Arial" w:hAnsi="Arial"/>
      <w:sz w:val="18"/>
      <w:lang w:val="en-GB" w:eastAsia="en-US"/>
    </w:rPr>
  </w:style>
  <w:style w:type="paragraph" w:styleId="af1">
    <w:name w:val="List Paragraph"/>
    <w:basedOn w:val="a"/>
    <w:uiPriority w:val="34"/>
    <w:qFormat/>
    <w:rsid w:val="004E2FA3"/>
    <w:pPr>
      <w:ind w:left="720"/>
      <w:contextualSpacing/>
    </w:pPr>
  </w:style>
  <w:style w:type="character" w:customStyle="1" w:styleId="TAHChar">
    <w:name w:val="TAH Char"/>
    <w:link w:val="TAH"/>
    <w:rsid w:val="00064912"/>
    <w:rPr>
      <w:rFonts w:ascii="Arial" w:hAnsi="Arial"/>
      <w:b/>
      <w:sz w:val="18"/>
      <w:lang w:val="en-GB" w:eastAsia="en-US"/>
    </w:rPr>
  </w:style>
  <w:style w:type="paragraph" w:customStyle="1" w:styleId="FirstChange">
    <w:name w:val="First Change"/>
    <w:basedOn w:val="a"/>
    <w:rsid w:val="00BD0BDB"/>
    <w:pPr>
      <w:jc w:val="center"/>
    </w:pPr>
    <w:rPr>
      <w:rFonts w:eastAsia="Times New Roman"/>
      <w:color w:val="FF0000"/>
    </w:rPr>
  </w:style>
  <w:style w:type="paragraph" w:customStyle="1" w:styleId="NormalArial">
    <w:name w:val="Normal + Arial"/>
    <w:aliases w:val="9 pt,Left:  0,45 cm,After:  0 pt,First line:  0,08 ch"/>
    <w:basedOn w:val="a"/>
    <w:rsid w:val="00AE5E7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Char">
    <w:name w:val="B1 Char"/>
    <w:link w:val="B1"/>
    <w:rsid w:val="007A5EA2"/>
    <w:rPr>
      <w:rFonts w:ascii="Times New Roman" w:hAnsi="Times New Roman"/>
      <w:lang w:val="en-GB" w:eastAsia="en-US"/>
    </w:rPr>
  </w:style>
  <w:style w:type="character" w:customStyle="1" w:styleId="THChar">
    <w:name w:val="TH Char"/>
    <w:link w:val="TH"/>
    <w:qFormat/>
    <w:rsid w:val="007A5EA2"/>
    <w:rPr>
      <w:rFonts w:ascii="Arial" w:hAnsi="Arial"/>
      <w:b/>
      <w:lang w:val="en-GB" w:eastAsia="en-US"/>
    </w:rPr>
  </w:style>
  <w:style w:type="character" w:customStyle="1" w:styleId="TFChar">
    <w:name w:val="TF Char"/>
    <w:link w:val="TF"/>
    <w:rsid w:val="007A5EA2"/>
    <w:rPr>
      <w:rFonts w:ascii="Arial" w:hAnsi="Arial"/>
      <w:b/>
      <w:lang w:val="en-GB" w:eastAsia="en-US"/>
    </w:rPr>
  </w:style>
  <w:style w:type="character" w:customStyle="1" w:styleId="CRCoverPageZchn">
    <w:name w:val="CR Cover Page Zchn"/>
    <w:link w:val="CRCoverPage"/>
    <w:rsid w:val="008A64A9"/>
    <w:rPr>
      <w:rFonts w:ascii="Arial" w:hAnsi="Arial"/>
      <w:lang w:val="en-GB" w:eastAsia="en-US"/>
    </w:rPr>
  </w:style>
  <w:style w:type="character" w:customStyle="1" w:styleId="B2Char">
    <w:name w:val="B2 Char"/>
    <w:link w:val="B2"/>
    <w:rsid w:val="003177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719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AC41B-89A7-48D7-8829-18244B433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13</Pages>
  <Words>3107</Words>
  <Characters>17714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2019-09-25T12:13:00Z</dcterms:created>
  <dcterms:modified xsi:type="dcterms:W3CDTF">2019-10-04T22:31:00Z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(3)3Ft54agu8zH0HkLOXhOSPEQqHxgzvUuAuOKHeOoDx/aWxJXvf2M8QZCMy7kbXxaC/26q+UBT
AEbmbdc712boQOwYxPaUQZybdRqVShbbwxyyaWKpjUKMABA+9XSirmB0C/x+TP3wbXVHj8e7
WQwjbAzP4JPC/cGasqDjlXdT0tvuqzEC7GJS3PsKYwk35fm9mXUs9q278X63QZP7fzRe0fH2
qORMWI0hFGrFLaOh55</vt:lpwstr>
  </property>
  <property fmtid="{D5CDD505-2E9C-101B-9397-08002B2CF9AE}" pid="22" name="_2015_ms_pID_7253431">
    <vt:lpwstr>wHaiXeAwxZk+KVzyuhuoY891QL8OOCyZjpZLO6AAA7AWsxQaC0Afj4
090qGOHu5HquriHqlnrPjAwkbVrQKty91sKxJJoRk+p4m5eKiAX6BcfChvRAt5/ikA0MBH60
GiQdNUHzPWPFOcGOxP92QDVwgKpOd++aX+8RAJVoWrxwoCSCQDu6/qBmuQ7I5FJj7a2K/vzy
ZFENTUr1q9VFmCL8b3ehBAkPS3/hpYiUSXsJ</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1569845580</vt:lpwstr>
  </property>
</Properties>
</file>