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1A45D996" w:rsidR="001E2093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482ABA">
        <w:rPr>
          <w:rFonts w:cs="Arial"/>
          <w:bCs/>
          <w:noProof w:val="0"/>
          <w:sz w:val="24"/>
          <w:lang w:val="en-GB"/>
        </w:rPr>
        <w:t>4</w:t>
      </w:r>
      <w:r>
        <w:rPr>
          <w:rFonts w:cs="Arial"/>
          <w:bCs/>
          <w:noProof w:val="0"/>
          <w:sz w:val="24"/>
          <w:lang w:val="en-GB"/>
        </w:rPr>
        <w:tab/>
      </w:r>
      <w:r w:rsidR="004D777A" w:rsidRPr="004D777A">
        <w:rPr>
          <w:rFonts w:cs="Arial"/>
          <w:bCs/>
          <w:noProof w:val="0"/>
          <w:sz w:val="24"/>
          <w:lang w:val="en-GB" w:eastAsia="ja-JP"/>
        </w:rPr>
        <w:t>R3-19</w:t>
      </w:r>
      <w:r w:rsidR="00F37B60">
        <w:rPr>
          <w:rFonts w:cs="Arial"/>
          <w:bCs/>
          <w:noProof w:val="0"/>
          <w:sz w:val="24"/>
          <w:lang w:val="en-GB" w:eastAsia="ja-JP"/>
        </w:rPr>
        <w:t>2989</w:t>
      </w:r>
      <w:bookmarkStart w:id="0" w:name="_GoBack"/>
      <w:bookmarkEnd w:id="0"/>
    </w:p>
    <w:p w14:paraId="28CA7D2F" w14:textId="5138B569" w:rsidR="001E2093" w:rsidRDefault="00482ABA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20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</w:t>
      </w:r>
      <w:r w:rsidR="001E20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1E2093" w:rsidRPr="00C8482E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1E2093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1E2093">
        <w:rPr>
          <w:b/>
          <w:noProof/>
          <w:sz w:val="24"/>
        </w:rPr>
        <w:t xml:space="preserve">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1350230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B3DB9" w:rsidRPr="00990B5E">
        <w:rPr>
          <w:rFonts w:cs="Arial"/>
          <w:b/>
          <w:bCs/>
          <w:color w:val="000000" w:themeColor="text1"/>
          <w:sz w:val="24"/>
          <w:szCs w:val="24"/>
          <w:lang w:val="en-US"/>
        </w:rPr>
        <w:t>9.</w:t>
      </w:r>
      <w:r w:rsidR="00990B5E" w:rsidRPr="00990B5E">
        <w:rPr>
          <w:rFonts w:cs="Arial"/>
          <w:b/>
          <w:bCs/>
          <w:color w:val="000000" w:themeColor="text1"/>
          <w:sz w:val="24"/>
          <w:szCs w:val="24"/>
          <w:lang w:val="en-US"/>
        </w:rPr>
        <w:t>3.16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65E42F8F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2531FB" w:rsidRPr="002531FB">
        <w:rPr>
          <w:rFonts w:cs="Arial"/>
          <w:b/>
          <w:bCs/>
          <w:color w:val="000000"/>
          <w:sz w:val="24"/>
          <w:szCs w:val="24"/>
        </w:rPr>
        <w:t xml:space="preserve">PDU Session NAS-PDU in </w:t>
      </w:r>
      <w:bookmarkStart w:id="1" w:name="_Hlk7690294"/>
      <w:r w:rsidR="002531FB" w:rsidRPr="002531FB">
        <w:rPr>
          <w:rFonts w:cs="Arial"/>
          <w:b/>
          <w:bCs/>
          <w:color w:val="000000"/>
          <w:sz w:val="24"/>
          <w:szCs w:val="24"/>
        </w:rPr>
        <w:t>PDU Session Resource Release Command</w:t>
      </w:r>
      <w:bookmarkEnd w:id="1"/>
    </w:p>
    <w:p w14:paraId="1C0CFC99" w14:textId="237EFDDA" w:rsidR="001959BB" w:rsidRPr="00482ABA" w:rsidRDefault="00852889" w:rsidP="00482ABA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5C97E3F4" w14:textId="6B386FFF" w:rsidR="00F20E2F" w:rsidRDefault="00482ABA" w:rsidP="00F20E2F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100365">
        <w:rPr>
          <w:lang w:eastAsia="zh-CN"/>
        </w:rPr>
        <w:t>Discussion</w:t>
      </w:r>
    </w:p>
    <w:p w14:paraId="2BBB696B" w14:textId="0D53F4FE" w:rsidR="00CA7AF1" w:rsidRDefault="005A39F3" w:rsidP="00D60048">
      <w:pPr>
        <w:rPr>
          <w:lang w:eastAsia="zh-CN"/>
        </w:rPr>
      </w:pPr>
      <w:r>
        <w:rPr>
          <w:lang w:eastAsia="zh-CN"/>
        </w:rPr>
        <w:t>In TS 24.501, the “</w:t>
      </w:r>
      <w:r w:rsidRPr="005A39F3">
        <w:rPr>
          <w:lang w:eastAsia="zh-CN"/>
        </w:rPr>
        <w:t>Network-requested PDU session release procedure initiation</w:t>
      </w:r>
      <w:r>
        <w:rPr>
          <w:lang w:eastAsia="zh-CN"/>
        </w:rPr>
        <w:t xml:space="preserve">”, the SMF should be able to send the 5GSM message </w:t>
      </w:r>
      <w:r w:rsidRPr="005A39F3">
        <w:rPr>
          <w:lang w:eastAsia="zh-CN"/>
        </w:rPr>
        <w:t>PDU SESSION RELEASE COMMAND message to the UE</w:t>
      </w:r>
      <w:r>
        <w:rPr>
          <w:lang w:eastAsia="zh-CN"/>
        </w:rPr>
        <w:t>.</w:t>
      </w:r>
      <w:r w:rsidR="004C7A5B">
        <w:rPr>
          <w:lang w:eastAsia="zh-CN"/>
        </w:rPr>
        <w:t xml:space="preserve"> </w:t>
      </w:r>
    </w:p>
    <w:p w14:paraId="68EA7443" w14:textId="6D502CC2" w:rsidR="004C7A5B" w:rsidRDefault="004C7A5B" w:rsidP="00D60048">
      <w:pPr>
        <w:rPr>
          <w:lang w:eastAsia="zh-CN"/>
        </w:rPr>
      </w:pPr>
      <w:r>
        <w:rPr>
          <w:lang w:eastAsia="zh-CN"/>
        </w:rPr>
        <w:t>This 5GSM message is per PDU Session.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7A5B" w14:paraId="4EC44C27" w14:textId="77777777" w:rsidTr="004C7A5B">
        <w:tc>
          <w:tcPr>
            <w:tcW w:w="9855" w:type="dxa"/>
          </w:tcPr>
          <w:p w14:paraId="7D50A700" w14:textId="72CF23A8" w:rsidR="004C7A5B" w:rsidRDefault="004C7A5B" w:rsidP="004C7A5B">
            <w:pPr>
              <w:pStyle w:val="TH"/>
            </w:pPr>
            <w:r w:rsidRPr="00440029">
              <w:object w:dxaOrig="10590" w:dyaOrig="4830" w14:anchorId="5B523F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2.95pt;height:122.25pt" o:ole="">
                  <v:imagedata r:id="rId7" o:title=""/>
                </v:shape>
                <o:OLEObject Type="Embed" ProgID="Visio.Drawing.11" ShapeID="_x0000_i1025" DrawAspect="Content" ObjectID="_1618464833" r:id="rId8"/>
              </w:object>
            </w:r>
          </w:p>
          <w:p w14:paraId="1A23B2C6" w14:textId="77777777" w:rsidR="004C7A5B" w:rsidRDefault="004C7A5B" w:rsidP="004C7A5B">
            <w:pPr>
              <w:pStyle w:val="TF"/>
            </w:pPr>
            <w:r w:rsidRPr="00BD0557">
              <w:rPr>
                <w:rFonts w:hint="eastAsia"/>
              </w:rPr>
              <w:t>Figure</w:t>
            </w:r>
            <w:r w:rsidRPr="00BD0557">
              <w:t> </w:t>
            </w:r>
            <w:r>
              <w:t>6</w:t>
            </w:r>
            <w:r w:rsidRPr="00BD0557">
              <w:t>.</w:t>
            </w:r>
            <w:r>
              <w:t>3</w:t>
            </w:r>
            <w:r w:rsidRPr="00BD0557">
              <w:t>.</w:t>
            </w:r>
            <w:r>
              <w:t>3</w:t>
            </w:r>
            <w:r w:rsidRPr="00BD0557">
              <w:t>.2.1:</w:t>
            </w:r>
            <w:r w:rsidRPr="00BD0557">
              <w:rPr>
                <w:rFonts w:hint="eastAsia"/>
              </w:rPr>
              <w:t xml:space="preserve"> </w:t>
            </w:r>
            <w:r w:rsidRPr="00BD0557">
              <w:t>Network-requested PDU session</w:t>
            </w:r>
            <w:r w:rsidRPr="00BD0557">
              <w:rPr>
                <w:rFonts w:hint="eastAsia"/>
              </w:rPr>
              <w:t xml:space="preserve"> </w:t>
            </w:r>
            <w:r w:rsidRPr="00BD0557">
              <w:t xml:space="preserve">release </w:t>
            </w:r>
            <w:r w:rsidRPr="00BD0557">
              <w:rPr>
                <w:rFonts w:hint="eastAsia"/>
              </w:rPr>
              <w:t>procedure</w:t>
            </w:r>
          </w:p>
          <w:p w14:paraId="2970283C" w14:textId="77777777" w:rsidR="004C7A5B" w:rsidRDefault="004C7A5B" w:rsidP="00D60048">
            <w:pPr>
              <w:rPr>
                <w:lang w:eastAsia="zh-CN"/>
              </w:rPr>
            </w:pPr>
          </w:p>
        </w:tc>
      </w:tr>
    </w:tbl>
    <w:p w14:paraId="37D20A1C" w14:textId="0F97D819" w:rsidR="004C7A5B" w:rsidRDefault="004C7A5B" w:rsidP="00D60048">
      <w:pPr>
        <w:rPr>
          <w:lang w:eastAsia="zh-CN"/>
        </w:rPr>
      </w:pPr>
    </w:p>
    <w:p w14:paraId="4F49F87E" w14:textId="20E32F04" w:rsidR="004C7A5B" w:rsidRDefault="004C7A5B" w:rsidP="00D60048">
      <w:pPr>
        <w:rPr>
          <w:lang w:eastAsia="zh-CN"/>
        </w:rPr>
      </w:pPr>
      <w:r>
        <w:rPr>
          <w:lang w:eastAsia="zh-CN"/>
        </w:rPr>
        <w:t>The 5GSM message is defined as in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A39F3" w14:paraId="6840083C" w14:textId="77777777" w:rsidTr="005A39F3">
        <w:tc>
          <w:tcPr>
            <w:tcW w:w="9855" w:type="dxa"/>
          </w:tcPr>
          <w:p w14:paraId="059DF2AE" w14:textId="77777777" w:rsidR="005A39F3" w:rsidRPr="00440029" w:rsidRDefault="005A39F3" w:rsidP="005A39F3">
            <w:pPr>
              <w:pStyle w:val="Heading3"/>
            </w:pPr>
            <w:bookmarkStart w:id="2" w:name="_Toc533172387"/>
            <w:r>
              <w:lastRenderedPageBreak/>
              <w:t>8.3.14</w:t>
            </w:r>
            <w:r w:rsidRPr="00440029">
              <w:tab/>
              <w:t xml:space="preserve">PDU session </w:t>
            </w:r>
            <w:r>
              <w:t>release command</w:t>
            </w:r>
            <w:bookmarkEnd w:id="2"/>
          </w:p>
          <w:p w14:paraId="1773A4A0" w14:textId="77777777" w:rsidR="005A39F3" w:rsidRPr="00440029" w:rsidRDefault="005A39F3" w:rsidP="005A39F3">
            <w:pPr>
              <w:pStyle w:val="Heading4"/>
              <w:rPr>
                <w:lang w:eastAsia="ko-KR"/>
              </w:rPr>
            </w:pPr>
            <w:bookmarkStart w:id="3" w:name="_Toc533172388"/>
            <w:r>
              <w:t>8</w:t>
            </w:r>
            <w:r>
              <w:rPr>
                <w:rFonts w:hint="eastAsia"/>
              </w:rPr>
              <w:t>.</w:t>
            </w:r>
            <w:r>
              <w:t>3</w:t>
            </w:r>
            <w:r w:rsidRPr="00440029">
              <w:rPr>
                <w:rFonts w:hint="eastAsia"/>
              </w:rPr>
              <w:t>.</w:t>
            </w:r>
            <w:r>
              <w:t>14</w:t>
            </w:r>
            <w:r w:rsidRPr="00440029">
              <w:rPr>
                <w:rFonts w:hint="eastAsia"/>
                <w:lang w:eastAsia="ko-KR"/>
              </w:rPr>
              <w:t>.1</w:t>
            </w:r>
            <w:r w:rsidRPr="00440029">
              <w:rPr>
                <w:rFonts w:hint="eastAsia"/>
              </w:rPr>
              <w:tab/>
            </w:r>
            <w:r w:rsidRPr="00440029">
              <w:rPr>
                <w:rFonts w:hint="eastAsia"/>
                <w:lang w:eastAsia="ko-KR"/>
              </w:rPr>
              <w:t xml:space="preserve">Message </w:t>
            </w:r>
            <w:r w:rsidRPr="00440029">
              <w:rPr>
                <w:lang w:eastAsia="ko-KR"/>
              </w:rPr>
              <w:t>d</w:t>
            </w:r>
            <w:r w:rsidRPr="00440029">
              <w:rPr>
                <w:rFonts w:hint="eastAsia"/>
                <w:lang w:eastAsia="ko-KR"/>
              </w:rPr>
              <w:t>efinition</w:t>
            </w:r>
            <w:bookmarkEnd w:id="3"/>
          </w:p>
          <w:p w14:paraId="4A7F566E" w14:textId="77777777" w:rsidR="005A39F3" w:rsidRPr="00440029" w:rsidRDefault="005A39F3" w:rsidP="005A39F3">
            <w:r w:rsidRPr="00440029">
              <w:t xml:space="preserve">The PDU SESSION </w:t>
            </w:r>
            <w:r>
              <w:t>RELEASE</w:t>
            </w:r>
            <w:r w:rsidRPr="00440029">
              <w:t xml:space="preserve"> </w:t>
            </w:r>
            <w:r>
              <w:t>COMMAND</w:t>
            </w:r>
            <w:r w:rsidRPr="00440029">
              <w:t xml:space="preserve"> message is sent by the </w:t>
            </w:r>
            <w:r>
              <w:t xml:space="preserve">SMF </w:t>
            </w:r>
            <w:r w:rsidRPr="00440029">
              <w:t xml:space="preserve">to the </w:t>
            </w:r>
            <w:r>
              <w:t xml:space="preserve">UE </w:t>
            </w:r>
            <w:r w:rsidRPr="00440029">
              <w:t xml:space="preserve">to </w:t>
            </w:r>
            <w:r>
              <w:t xml:space="preserve">indicate a release of </w:t>
            </w:r>
            <w:r w:rsidRPr="00440029">
              <w:t>a PDU session</w:t>
            </w:r>
            <w:r>
              <w:t>.</w:t>
            </w:r>
            <w:r w:rsidRPr="00F34410">
              <w:t xml:space="preserve"> </w:t>
            </w:r>
            <w:r>
              <w:t>See table 8.3.14.1.1</w:t>
            </w:r>
            <w:r w:rsidRPr="00440029">
              <w:t>.</w:t>
            </w:r>
          </w:p>
          <w:p w14:paraId="12239EAB" w14:textId="77777777" w:rsidR="005A39F3" w:rsidRPr="00440029" w:rsidRDefault="005A39F3" w:rsidP="005A39F3">
            <w:pPr>
              <w:pStyle w:val="B1"/>
            </w:pPr>
            <w:r w:rsidRPr="00440029">
              <w:t>Message type:</w:t>
            </w:r>
            <w:r w:rsidRPr="00440029">
              <w:tab/>
              <w:t xml:space="preserve">PDU SESSION </w:t>
            </w:r>
            <w:r>
              <w:t>RELEASE</w:t>
            </w:r>
            <w:r w:rsidRPr="00440029">
              <w:t xml:space="preserve"> </w:t>
            </w:r>
            <w:r>
              <w:t>COMMAND</w:t>
            </w:r>
          </w:p>
          <w:p w14:paraId="7B8ABE64" w14:textId="77777777" w:rsidR="005A39F3" w:rsidRPr="00440029" w:rsidRDefault="005A39F3" w:rsidP="005A39F3">
            <w:pPr>
              <w:pStyle w:val="B1"/>
            </w:pPr>
            <w:r w:rsidRPr="00440029">
              <w:t>Significance:</w:t>
            </w:r>
            <w:r>
              <w:tab/>
            </w:r>
            <w:r w:rsidRPr="00440029">
              <w:t>dual</w:t>
            </w:r>
          </w:p>
          <w:p w14:paraId="14B6EBFB" w14:textId="77777777" w:rsidR="005A39F3" w:rsidRDefault="005A39F3" w:rsidP="005A39F3">
            <w:pPr>
              <w:pStyle w:val="B1"/>
            </w:pPr>
            <w:r w:rsidRPr="00440029">
              <w:t>Direction:</w:t>
            </w:r>
            <w:r>
              <w:tab/>
            </w:r>
            <w:r w:rsidRPr="00440029">
              <w:tab/>
              <w:t>network to UE</w:t>
            </w:r>
          </w:p>
          <w:p w14:paraId="4887B428" w14:textId="77777777" w:rsidR="005A39F3" w:rsidRDefault="005A39F3" w:rsidP="005A39F3">
            <w:pPr>
              <w:pStyle w:val="TH"/>
            </w:pPr>
            <w:r>
              <w:t>Table</w:t>
            </w:r>
            <w:r w:rsidRPr="003168A2">
              <w:t> </w:t>
            </w:r>
            <w:r>
              <w:t>8</w:t>
            </w:r>
            <w:r>
              <w:rPr>
                <w:rFonts w:hint="eastAsia"/>
              </w:rPr>
              <w:t>.</w:t>
            </w:r>
            <w:r>
              <w:t>3</w:t>
            </w:r>
            <w:r w:rsidRPr="00440029">
              <w:rPr>
                <w:rFonts w:hint="eastAsia"/>
              </w:rPr>
              <w:t>.</w:t>
            </w:r>
            <w:r>
              <w:t>14</w:t>
            </w:r>
            <w:r w:rsidRPr="00440029"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</w:t>
            </w:r>
            <w:r>
              <w:t>.</w:t>
            </w:r>
            <w:r>
              <w:rPr>
                <w:lang w:eastAsia="ko-KR"/>
              </w:rPr>
              <w:t>1</w:t>
            </w:r>
            <w:r>
              <w:t xml:space="preserve">: </w:t>
            </w:r>
            <w:r w:rsidRPr="00440029">
              <w:t xml:space="preserve">PDU SESSION </w:t>
            </w:r>
            <w:r>
              <w:t>RELEASE</w:t>
            </w:r>
            <w:r w:rsidRPr="00440029">
              <w:t xml:space="preserve"> </w:t>
            </w:r>
            <w:r>
              <w:t>COMMAND message content</w:t>
            </w:r>
          </w:p>
          <w:tbl>
            <w:tblPr>
              <w:tblW w:w="9360" w:type="dxa"/>
              <w:jc w:val="center"/>
              <w:tblCellMar>
                <w:left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2837"/>
              <w:gridCol w:w="3120"/>
              <w:gridCol w:w="1134"/>
              <w:gridCol w:w="851"/>
              <w:gridCol w:w="850"/>
            </w:tblGrid>
            <w:tr w:rsidR="005A39F3" w:rsidRPr="005F7EB0" w14:paraId="297344BB" w14:textId="77777777" w:rsidTr="005854A9">
              <w:trPr>
                <w:cantSplit/>
                <w:jc w:val="center"/>
              </w:trPr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917304F" w14:textId="77777777" w:rsidR="005A39F3" w:rsidRPr="005F7EB0" w:rsidRDefault="005A39F3" w:rsidP="005A39F3">
                  <w:pPr>
                    <w:pStyle w:val="TAH"/>
                  </w:pPr>
                  <w:r w:rsidRPr="005F7EB0">
                    <w:t>IEI</w:t>
                  </w:r>
                </w:p>
              </w:tc>
              <w:tc>
                <w:tcPr>
                  <w:tcW w:w="28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9A50F02" w14:textId="77777777" w:rsidR="005A39F3" w:rsidRPr="005F7EB0" w:rsidRDefault="005A39F3" w:rsidP="005A39F3">
                  <w:pPr>
                    <w:pStyle w:val="TAH"/>
                  </w:pPr>
                  <w:r w:rsidRPr="005F7EB0">
                    <w:t>Information Element</w:t>
                  </w:r>
                </w:p>
              </w:tc>
              <w:tc>
                <w:tcPr>
                  <w:tcW w:w="31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C3D7E11" w14:textId="77777777" w:rsidR="005A39F3" w:rsidRPr="005F7EB0" w:rsidRDefault="005A39F3" w:rsidP="005A39F3">
                  <w:pPr>
                    <w:pStyle w:val="TAH"/>
                  </w:pPr>
                  <w:r w:rsidRPr="005F7EB0">
                    <w:t>Type/Reference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E1A30D0" w14:textId="77777777" w:rsidR="005A39F3" w:rsidRPr="005F7EB0" w:rsidRDefault="005A39F3" w:rsidP="005A39F3">
                  <w:pPr>
                    <w:pStyle w:val="TAH"/>
                  </w:pPr>
                  <w:r w:rsidRPr="005F7EB0">
                    <w:t>Presence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DCF5ED8" w14:textId="77777777" w:rsidR="005A39F3" w:rsidRPr="005F7EB0" w:rsidRDefault="005A39F3" w:rsidP="005A39F3">
                  <w:pPr>
                    <w:pStyle w:val="TAH"/>
                  </w:pPr>
                  <w:r w:rsidRPr="005F7EB0">
                    <w:t>Format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7768904" w14:textId="77777777" w:rsidR="005A39F3" w:rsidRPr="005F7EB0" w:rsidRDefault="005A39F3" w:rsidP="005A39F3">
                  <w:pPr>
                    <w:pStyle w:val="TAH"/>
                  </w:pPr>
                  <w:r w:rsidRPr="005F7EB0">
                    <w:t>Length</w:t>
                  </w:r>
                </w:p>
              </w:tc>
            </w:tr>
            <w:tr w:rsidR="005A39F3" w:rsidRPr="005F7EB0" w14:paraId="2A507609" w14:textId="77777777" w:rsidTr="005854A9">
              <w:trPr>
                <w:cantSplit/>
                <w:jc w:val="center"/>
              </w:trPr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209173" w14:textId="77777777" w:rsidR="005A39F3" w:rsidRPr="005F7EB0" w:rsidRDefault="005A39F3" w:rsidP="005A39F3">
                  <w:pPr>
                    <w:pStyle w:val="TAL"/>
                  </w:pPr>
                </w:p>
              </w:tc>
              <w:tc>
                <w:tcPr>
                  <w:tcW w:w="28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EE1BEE5" w14:textId="77777777" w:rsidR="000A52FF" w:rsidRDefault="005A39F3" w:rsidP="005A39F3">
                  <w:pPr>
                    <w:pStyle w:val="TAL"/>
                  </w:pPr>
                  <w:r w:rsidRPr="005F7EB0">
                    <w:t>E</w:t>
                  </w:r>
                </w:p>
                <w:p w14:paraId="6A78C89C" w14:textId="58040FDF" w:rsidR="005A39F3" w:rsidRPr="005F7EB0" w:rsidRDefault="005A39F3" w:rsidP="005A39F3">
                  <w:pPr>
                    <w:pStyle w:val="TAL"/>
                  </w:pPr>
                  <w:r w:rsidRPr="005F7EB0">
                    <w:t>xtended protocol discriminator</w:t>
                  </w:r>
                </w:p>
              </w:tc>
              <w:tc>
                <w:tcPr>
                  <w:tcW w:w="31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6B4EEBA" w14:textId="77777777" w:rsidR="005A39F3" w:rsidRPr="005F7EB0" w:rsidRDefault="005A39F3" w:rsidP="005A39F3">
                  <w:pPr>
                    <w:pStyle w:val="TAL"/>
                  </w:pPr>
                  <w:r w:rsidRPr="005F7EB0">
                    <w:t>Extended protocol discriminator</w:t>
                  </w:r>
                </w:p>
                <w:p w14:paraId="5637182E" w14:textId="77777777" w:rsidR="005A39F3" w:rsidRPr="005F7EB0" w:rsidRDefault="005A39F3" w:rsidP="005A39F3">
                  <w:pPr>
                    <w:pStyle w:val="TAL"/>
                  </w:pPr>
                  <w:r w:rsidRPr="005F7EB0">
                    <w:t>9.2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AA788E9" w14:textId="77777777" w:rsidR="005A39F3" w:rsidRPr="005F7EB0" w:rsidRDefault="005A39F3" w:rsidP="005A39F3">
                  <w:pPr>
                    <w:pStyle w:val="TAC"/>
                  </w:pPr>
                  <w:r w:rsidRPr="005F7EB0"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83C1136" w14:textId="77777777" w:rsidR="005A39F3" w:rsidRPr="005F7EB0" w:rsidRDefault="005A39F3" w:rsidP="005A39F3">
                  <w:pPr>
                    <w:pStyle w:val="TAC"/>
                  </w:pPr>
                  <w:r w:rsidRPr="005F7EB0">
                    <w:t>V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36D11CC" w14:textId="77777777" w:rsidR="005A39F3" w:rsidRPr="005F7EB0" w:rsidRDefault="005A39F3" w:rsidP="005A39F3">
                  <w:pPr>
                    <w:pStyle w:val="TAC"/>
                  </w:pPr>
                  <w:r w:rsidRPr="005F7EB0">
                    <w:t>1</w:t>
                  </w:r>
                </w:p>
              </w:tc>
            </w:tr>
            <w:tr w:rsidR="005A39F3" w:rsidRPr="005F7EB0" w14:paraId="148EF25F" w14:textId="77777777" w:rsidTr="005854A9">
              <w:trPr>
                <w:cantSplit/>
                <w:jc w:val="center"/>
              </w:trPr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CCF036" w14:textId="77777777" w:rsidR="005A39F3" w:rsidRPr="005F7EB0" w:rsidRDefault="005A39F3" w:rsidP="005A39F3">
                  <w:pPr>
                    <w:pStyle w:val="TAL"/>
                  </w:pPr>
                </w:p>
              </w:tc>
              <w:tc>
                <w:tcPr>
                  <w:tcW w:w="28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28499E" w14:textId="77777777" w:rsidR="005A39F3" w:rsidRPr="005F7EB0" w:rsidRDefault="005A39F3" w:rsidP="005A39F3">
                  <w:pPr>
                    <w:pStyle w:val="TAL"/>
                    <w:rPr>
                      <w:rFonts w:cs="Arial"/>
                    </w:rPr>
                  </w:pPr>
                  <w:r w:rsidRPr="005F7EB0">
                    <w:t>PDU session ID</w:t>
                  </w:r>
                </w:p>
              </w:tc>
              <w:tc>
                <w:tcPr>
                  <w:tcW w:w="31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9D11EF" w14:textId="77777777" w:rsidR="005A39F3" w:rsidRPr="005F7EB0" w:rsidRDefault="005A39F3" w:rsidP="005A39F3">
                  <w:pPr>
                    <w:pStyle w:val="TAL"/>
                  </w:pPr>
                  <w:r w:rsidRPr="005F7EB0">
                    <w:t>PDU session identity</w:t>
                  </w:r>
                </w:p>
                <w:p w14:paraId="68C5C800" w14:textId="77777777" w:rsidR="005A39F3" w:rsidRPr="005F7EB0" w:rsidRDefault="005A39F3" w:rsidP="005A39F3">
                  <w:pPr>
                    <w:pStyle w:val="TAL"/>
                    <w:rPr>
                      <w:rFonts w:cs="Arial"/>
                    </w:rPr>
                  </w:pPr>
                  <w:r w:rsidRPr="005F7EB0">
                    <w:t>9.4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96A176" w14:textId="77777777" w:rsidR="005A39F3" w:rsidRPr="005F7EB0" w:rsidRDefault="005A39F3" w:rsidP="005A39F3">
                  <w:pPr>
                    <w:pStyle w:val="TAC"/>
                  </w:pPr>
                  <w:r w:rsidRPr="005F7EB0"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BCF033" w14:textId="77777777" w:rsidR="005A39F3" w:rsidRPr="005F7EB0" w:rsidRDefault="005A39F3" w:rsidP="005A39F3">
                  <w:pPr>
                    <w:pStyle w:val="TAC"/>
                  </w:pPr>
                  <w:r w:rsidRPr="005F7EB0">
                    <w:t>V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57C78A" w14:textId="77777777" w:rsidR="005A39F3" w:rsidRPr="005F7EB0" w:rsidRDefault="005A39F3" w:rsidP="005A39F3">
                  <w:pPr>
                    <w:pStyle w:val="TAC"/>
                  </w:pPr>
                  <w:r w:rsidRPr="005F7EB0">
                    <w:t>1</w:t>
                  </w:r>
                </w:p>
              </w:tc>
            </w:tr>
            <w:tr w:rsidR="005A39F3" w:rsidRPr="005F7EB0" w14:paraId="41E54BEB" w14:textId="77777777" w:rsidTr="005854A9">
              <w:trPr>
                <w:cantSplit/>
                <w:jc w:val="center"/>
              </w:trPr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F4D617" w14:textId="77777777" w:rsidR="005A39F3" w:rsidRPr="005F7EB0" w:rsidRDefault="005A39F3" w:rsidP="005A39F3">
                  <w:pPr>
                    <w:pStyle w:val="TAL"/>
                  </w:pPr>
                </w:p>
              </w:tc>
              <w:tc>
                <w:tcPr>
                  <w:tcW w:w="28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DC6174F" w14:textId="77777777" w:rsidR="005A39F3" w:rsidRPr="005F7EB0" w:rsidRDefault="005A39F3" w:rsidP="005A39F3">
                  <w:pPr>
                    <w:pStyle w:val="TAL"/>
                  </w:pPr>
                  <w:r w:rsidRPr="005F7EB0">
                    <w:t>PTI</w:t>
                  </w:r>
                </w:p>
              </w:tc>
              <w:tc>
                <w:tcPr>
                  <w:tcW w:w="31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378FB35" w14:textId="77777777" w:rsidR="005A39F3" w:rsidRPr="005F7EB0" w:rsidRDefault="005A39F3" w:rsidP="005A39F3">
                  <w:pPr>
                    <w:pStyle w:val="TAL"/>
                  </w:pPr>
                  <w:r w:rsidRPr="005F7EB0">
                    <w:t>Procedure transaction identity</w:t>
                  </w:r>
                </w:p>
                <w:p w14:paraId="7349DAFF" w14:textId="77777777" w:rsidR="005A39F3" w:rsidRPr="005F7EB0" w:rsidRDefault="005A39F3" w:rsidP="005A39F3">
                  <w:pPr>
                    <w:pStyle w:val="TAL"/>
                  </w:pPr>
                  <w:r w:rsidRPr="005F7EB0">
                    <w:t>9.6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363520F" w14:textId="77777777" w:rsidR="005A39F3" w:rsidRPr="005F7EB0" w:rsidRDefault="005A39F3" w:rsidP="005A39F3">
                  <w:pPr>
                    <w:pStyle w:val="TAC"/>
                  </w:pPr>
                  <w:r w:rsidRPr="005F7EB0"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44FF92B" w14:textId="77777777" w:rsidR="005A39F3" w:rsidRPr="005F7EB0" w:rsidRDefault="005A39F3" w:rsidP="005A39F3">
                  <w:pPr>
                    <w:pStyle w:val="TAC"/>
                  </w:pPr>
                  <w:r w:rsidRPr="005F7EB0">
                    <w:t>V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B16B9DE" w14:textId="77777777" w:rsidR="005A39F3" w:rsidRPr="005F7EB0" w:rsidRDefault="005A39F3" w:rsidP="005A39F3">
                  <w:pPr>
                    <w:pStyle w:val="TAC"/>
                  </w:pPr>
                  <w:r w:rsidRPr="005F7EB0">
                    <w:t>1</w:t>
                  </w:r>
                </w:p>
              </w:tc>
            </w:tr>
            <w:tr w:rsidR="005A39F3" w:rsidRPr="005F7EB0" w14:paraId="58CA7E59" w14:textId="77777777" w:rsidTr="005854A9">
              <w:trPr>
                <w:cantSplit/>
                <w:jc w:val="center"/>
              </w:trPr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9E6126" w14:textId="77777777" w:rsidR="005A39F3" w:rsidRPr="005F7EB0" w:rsidRDefault="005A39F3" w:rsidP="005A39F3">
                  <w:pPr>
                    <w:pStyle w:val="TAL"/>
                  </w:pPr>
                </w:p>
              </w:tc>
              <w:tc>
                <w:tcPr>
                  <w:tcW w:w="28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B019C10" w14:textId="77777777" w:rsidR="005A39F3" w:rsidRPr="005F7EB0" w:rsidRDefault="005A39F3" w:rsidP="005A39F3">
                  <w:pPr>
                    <w:pStyle w:val="TAL"/>
                  </w:pPr>
                  <w:r w:rsidRPr="005F7EB0">
                    <w:t>PDU SESSION RELEASE COMMAND message identity</w:t>
                  </w:r>
                </w:p>
              </w:tc>
              <w:tc>
                <w:tcPr>
                  <w:tcW w:w="31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7CCE090" w14:textId="77777777" w:rsidR="005A39F3" w:rsidRPr="005F7EB0" w:rsidRDefault="005A39F3" w:rsidP="005A39F3">
                  <w:pPr>
                    <w:pStyle w:val="TAL"/>
                  </w:pPr>
                  <w:r w:rsidRPr="005F7EB0">
                    <w:t>Message type</w:t>
                  </w:r>
                </w:p>
                <w:p w14:paraId="79CFCA7A" w14:textId="77777777" w:rsidR="005A39F3" w:rsidRPr="005F7EB0" w:rsidRDefault="005A39F3" w:rsidP="005A39F3">
                  <w:pPr>
                    <w:pStyle w:val="TAL"/>
                  </w:pPr>
                  <w:r w:rsidRPr="005F7EB0">
                    <w:t>9.7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397A62E" w14:textId="77777777" w:rsidR="005A39F3" w:rsidRPr="005F7EB0" w:rsidRDefault="005A39F3" w:rsidP="005A39F3">
                  <w:pPr>
                    <w:pStyle w:val="TAC"/>
                  </w:pPr>
                  <w:r w:rsidRPr="005F7EB0"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BCEEFED" w14:textId="77777777" w:rsidR="005A39F3" w:rsidRPr="005F7EB0" w:rsidRDefault="005A39F3" w:rsidP="005A39F3">
                  <w:pPr>
                    <w:pStyle w:val="TAC"/>
                  </w:pPr>
                  <w:r w:rsidRPr="005F7EB0">
                    <w:t>V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CD7404C" w14:textId="77777777" w:rsidR="005A39F3" w:rsidRPr="005F7EB0" w:rsidRDefault="005A39F3" w:rsidP="005A39F3">
                  <w:pPr>
                    <w:pStyle w:val="TAC"/>
                  </w:pPr>
                  <w:r w:rsidRPr="005F7EB0">
                    <w:t>1</w:t>
                  </w:r>
                </w:p>
              </w:tc>
            </w:tr>
            <w:tr w:rsidR="005A39F3" w:rsidRPr="005F7EB0" w14:paraId="15F8BA4F" w14:textId="77777777" w:rsidTr="005854A9">
              <w:trPr>
                <w:cantSplit/>
                <w:jc w:val="center"/>
              </w:trPr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5DF4E5" w14:textId="77777777" w:rsidR="005A39F3" w:rsidRPr="005F7EB0" w:rsidRDefault="005A39F3" w:rsidP="005A39F3">
                  <w:pPr>
                    <w:pStyle w:val="TAL"/>
                  </w:pPr>
                </w:p>
              </w:tc>
              <w:tc>
                <w:tcPr>
                  <w:tcW w:w="28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E88E9DC" w14:textId="77777777" w:rsidR="005A39F3" w:rsidRPr="005F7EB0" w:rsidRDefault="005A39F3" w:rsidP="005A39F3">
                  <w:pPr>
                    <w:pStyle w:val="TAL"/>
                  </w:pPr>
                  <w:r w:rsidRPr="005F7EB0">
                    <w:t>5GSM cause</w:t>
                  </w:r>
                </w:p>
              </w:tc>
              <w:tc>
                <w:tcPr>
                  <w:tcW w:w="31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580495B" w14:textId="77777777" w:rsidR="005A39F3" w:rsidRPr="005F7EB0" w:rsidRDefault="005A39F3" w:rsidP="005A39F3">
                  <w:pPr>
                    <w:pStyle w:val="TAL"/>
                  </w:pPr>
                  <w:r w:rsidRPr="005F7EB0">
                    <w:t>5GSM cause</w:t>
                  </w:r>
                </w:p>
                <w:p w14:paraId="158AF6E3" w14:textId="77777777" w:rsidR="005A39F3" w:rsidRPr="005F7EB0" w:rsidRDefault="005A39F3" w:rsidP="005A39F3">
                  <w:pPr>
                    <w:pStyle w:val="TAL"/>
                  </w:pPr>
                  <w:r>
                    <w:t>9.11</w:t>
                  </w:r>
                  <w:r w:rsidRPr="005F7EB0">
                    <w:t>.4.2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2E193E" w14:textId="77777777" w:rsidR="005A39F3" w:rsidRPr="005F7EB0" w:rsidRDefault="005A39F3" w:rsidP="005A39F3">
                  <w:pPr>
                    <w:pStyle w:val="TAC"/>
                  </w:pPr>
                  <w:r w:rsidRPr="005F7EB0"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8B0A87" w14:textId="77777777" w:rsidR="005A39F3" w:rsidRPr="005F7EB0" w:rsidRDefault="005A39F3" w:rsidP="005A39F3">
                  <w:pPr>
                    <w:pStyle w:val="TAC"/>
                  </w:pPr>
                  <w:r w:rsidRPr="005F7EB0">
                    <w:t>V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1FE749" w14:textId="77777777" w:rsidR="005A39F3" w:rsidRPr="005F7EB0" w:rsidRDefault="005A39F3" w:rsidP="005A39F3">
                  <w:pPr>
                    <w:pStyle w:val="TAC"/>
                  </w:pPr>
                  <w:r w:rsidRPr="005F7EB0">
                    <w:t>1</w:t>
                  </w:r>
                </w:p>
              </w:tc>
            </w:tr>
            <w:tr w:rsidR="005A39F3" w:rsidRPr="005F7EB0" w14:paraId="044BF83A" w14:textId="77777777" w:rsidTr="005854A9">
              <w:trPr>
                <w:cantSplit/>
                <w:jc w:val="center"/>
              </w:trPr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2101390" w14:textId="77777777" w:rsidR="005A39F3" w:rsidRPr="005F7EB0" w:rsidRDefault="005A39F3" w:rsidP="005A39F3">
                  <w:pPr>
                    <w:pStyle w:val="TAL"/>
                  </w:pPr>
                  <w:r w:rsidRPr="005F7EB0">
                    <w:t>37</w:t>
                  </w:r>
                </w:p>
              </w:tc>
              <w:tc>
                <w:tcPr>
                  <w:tcW w:w="28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CB2AE4" w14:textId="77777777" w:rsidR="005A39F3" w:rsidRPr="005F7EB0" w:rsidRDefault="005A39F3" w:rsidP="005A39F3">
                  <w:pPr>
                    <w:pStyle w:val="TAL"/>
                  </w:pPr>
                  <w:r w:rsidRPr="005F7EB0">
                    <w:t>Back-off timer value</w:t>
                  </w:r>
                </w:p>
              </w:tc>
              <w:tc>
                <w:tcPr>
                  <w:tcW w:w="31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3953C8" w14:textId="77777777" w:rsidR="005A39F3" w:rsidRPr="005F7EB0" w:rsidRDefault="005A39F3" w:rsidP="005A39F3">
                  <w:pPr>
                    <w:pStyle w:val="TAL"/>
                  </w:pPr>
                  <w:r w:rsidRPr="005F7EB0">
                    <w:t>GPRS timer 3</w:t>
                  </w:r>
                </w:p>
                <w:p w14:paraId="5050002A" w14:textId="77777777" w:rsidR="005A39F3" w:rsidRPr="005F7EB0" w:rsidRDefault="005A39F3" w:rsidP="005A39F3">
                  <w:pPr>
                    <w:pStyle w:val="TAL"/>
                  </w:pPr>
                  <w:r>
                    <w:t>9.11</w:t>
                  </w:r>
                  <w:r w:rsidRPr="005F7EB0">
                    <w:t>.2.5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23234D" w14:textId="77777777" w:rsidR="005A39F3" w:rsidRPr="005F7EB0" w:rsidRDefault="005A39F3" w:rsidP="005A39F3">
                  <w:pPr>
                    <w:pStyle w:val="TAC"/>
                  </w:pPr>
                  <w:r w:rsidRPr="005F7EB0">
                    <w:t>O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0E04DB" w14:textId="77777777" w:rsidR="005A39F3" w:rsidRPr="005F7EB0" w:rsidRDefault="005A39F3" w:rsidP="005A39F3">
                  <w:pPr>
                    <w:pStyle w:val="TAC"/>
                  </w:pPr>
                  <w:r w:rsidRPr="005F7EB0">
                    <w:t>TLV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DD3521" w14:textId="77777777" w:rsidR="005A39F3" w:rsidRPr="005F7EB0" w:rsidRDefault="005A39F3" w:rsidP="005A39F3">
                  <w:pPr>
                    <w:pStyle w:val="TAC"/>
                  </w:pPr>
                  <w:r w:rsidRPr="005F7EB0">
                    <w:t>3</w:t>
                  </w:r>
                </w:p>
              </w:tc>
            </w:tr>
            <w:tr w:rsidR="005A39F3" w:rsidRPr="005F7EB0" w14:paraId="551F2D60" w14:textId="77777777" w:rsidTr="005854A9">
              <w:trPr>
                <w:cantSplit/>
                <w:jc w:val="center"/>
              </w:trPr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7E7640" w14:textId="77777777" w:rsidR="005A39F3" w:rsidRPr="005F7EB0" w:rsidRDefault="005A39F3" w:rsidP="005A39F3">
                  <w:pPr>
                    <w:pStyle w:val="TAL"/>
                  </w:pPr>
                  <w:r w:rsidRPr="005F7EB0">
                    <w:t>78</w:t>
                  </w:r>
                </w:p>
              </w:tc>
              <w:tc>
                <w:tcPr>
                  <w:tcW w:w="28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8B6366" w14:textId="77777777" w:rsidR="005A39F3" w:rsidRPr="005F7EB0" w:rsidRDefault="005A39F3" w:rsidP="005A39F3">
                  <w:pPr>
                    <w:pStyle w:val="TAL"/>
                  </w:pPr>
                  <w:r w:rsidRPr="005F7EB0">
                    <w:t>EAP message</w:t>
                  </w:r>
                </w:p>
              </w:tc>
              <w:tc>
                <w:tcPr>
                  <w:tcW w:w="31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D70F421" w14:textId="77777777" w:rsidR="005A39F3" w:rsidRPr="005F7EB0" w:rsidRDefault="005A39F3" w:rsidP="005A39F3">
                  <w:pPr>
                    <w:pStyle w:val="TAL"/>
                  </w:pPr>
                  <w:r w:rsidRPr="005F7EB0">
                    <w:t>EAP message</w:t>
                  </w:r>
                </w:p>
                <w:p w14:paraId="0152790C" w14:textId="77777777" w:rsidR="005A39F3" w:rsidRPr="005F7EB0" w:rsidRDefault="005A39F3" w:rsidP="005A39F3">
                  <w:pPr>
                    <w:pStyle w:val="TAL"/>
                  </w:pPr>
                  <w:r>
                    <w:t>9.11</w:t>
                  </w:r>
                  <w:r w:rsidRPr="005F7EB0">
                    <w:t>.2.2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FA79C8" w14:textId="77777777" w:rsidR="005A39F3" w:rsidRPr="005F7EB0" w:rsidRDefault="005A39F3" w:rsidP="005A39F3">
                  <w:pPr>
                    <w:pStyle w:val="TAC"/>
                  </w:pPr>
                  <w:r w:rsidRPr="005F7EB0">
                    <w:t>O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1EBEE1" w14:textId="77777777" w:rsidR="005A39F3" w:rsidRPr="005F7EB0" w:rsidRDefault="005A39F3" w:rsidP="005A39F3">
                  <w:pPr>
                    <w:pStyle w:val="TAC"/>
                  </w:pPr>
                  <w:r w:rsidRPr="005F7EB0">
                    <w:t>TLV-E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58D9F24" w14:textId="77777777" w:rsidR="005A39F3" w:rsidRPr="005F7EB0" w:rsidRDefault="005A39F3" w:rsidP="005A39F3">
                  <w:pPr>
                    <w:pStyle w:val="TAC"/>
                  </w:pPr>
                  <w:r w:rsidRPr="005F7EB0">
                    <w:t>7-1503</w:t>
                  </w:r>
                </w:p>
              </w:tc>
            </w:tr>
            <w:tr w:rsidR="005A39F3" w:rsidRPr="005F7EB0" w14:paraId="44084820" w14:textId="77777777" w:rsidTr="005854A9">
              <w:trPr>
                <w:cantSplit/>
                <w:jc w:val="center"/>
              </w:trPr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1C9B1C" w14:textId="77777777" w:rsidR="005A39F3" w:rsidRPr="005F7EB0" w:rsidRDefault="005A39F3" w:rsidP="005A39F3">
                  <w:pPr>
                    <w:pStyle w:val="TAL"/>
                  </w:pPr>
                  <w:r w:rsidRPr="005F7EB0">
                    <w:t>7B</w:t>
                  </w:r>
                </w:p>
              </w:tc>
              <w:tc>
                <w:tcPr>
                  <w:tcW w:w="28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7755D7" w14:textId="77777777" w:rsidR="005A39F3" w:rsidRPr="005F7EB0" w:rsidRDefault="005A39F3" w:rsidP="005A39F3">
                  <w:pPr>
                    <w:pStyle w:val="TAL"/>
                  </w:pPr>
                  <w:r w:rsidRPr="005F7EB0">
                    <w:t>Extended protocol configuration options</w:t>
                  </w:r>
                </w:p>
              </w:tc>
              <w:tc>
                <w:tcPr>
                  <w:tcW w:w="31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24FCB0" w14:textId="77777777" w:rsidR="005A39F3" w:rsidRPr="005F7EB0" w:rsidRDefault="005A39F3" w:rsidP="005A39F3">
                  <w:pPr>
                    <w:pStyle w:val="TAL"/>
                  </w:pPr>
                  <w:r w:rsidRPr="005F7EB0">
                    <w:t>Extended protocol configuration options</w:t>
                  </w:r>
                </w:p>
                <w:p w14:paraId="5AFEAED9" w14:textId="77777777" w:rsidR="005A39F3" w:rsidRPr="005F7EB0" w:rsidRDefault="005A39F3" w:rsidP="005A39F3">
                  <w:pPr>
                    <w:pStyle w:val="TAL"/>
                  </w:pPr>
                  <w:r>
                    <w:t>9.11</w:t>
                  </w:r>
                  <w:r w:rsidRPr="005F7EB0">
                    <w:t>.4.</w:t>
                  </w:r>
                  <w: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869C89" w14:textId="77777777" w:rsidR="005A39F3" w:rsidRPr="005F7EB0" w:rsidRDefault="005A39F3" w:rsidP="005A39F3">
                  <w:pPr>
                    <w:pStyle w:val="TAC"/>
                  </w:pPr>
                  <w:r w:rsidRPr="005F7EB0">
                    <w:t>O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2302E95" w14:textId="77777777" w:rsidR="005A39F3" w:rsidRPr="005F7EB0" w:rsidRDefault="005A39F3" w:rsidP="005A39F3">
                  <w:pPr>
                    <w:pStyle w:val="TAC"/>
                  </w:pPr>
                  <w:r w:rsidRPr="005F7EB0">
                    <w:t>TLV-E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77B285" w14:textId="77777777" w:rsidR="005A39F3" w:rsidRPr="005F7EB0" w:rsidRDefault="005A39F3" w:rsidP="005A39F3">
                  <w:pPr>
                    <w:pStyle w:val="TAC"/>
                  </w:pPr>
                  <w:r w:rsidRPr="005F7EB0">
                    <w:t>4-65538</w:t>
                  </w:r>
                </w:p>
              </w:tc>
            </w:tr>
          </w:tbl>
          <w:p w14:paraId="004B6A77" w14:textId="5F86C91F" w:rsidR="005A39F3" w:rsidRDefault="005A39F3" w:rsidP="00D60048">
            <w:pPr>
              <w:rPr>
                <w:lang w:eastAsia="zh-CN"/>
              </w:rPr>
            </w:pPr>
          </w:p>
        </w:tc>
      </w:tr>
    </w:tbl>
    <w:p w14:paraId="6942EEC0" w14:textId="37F1E6C6" w:rsidR="005A39F3" w:rsidRDefault="005A39F3" w:rsidP="00D60048">
      <w:pPr>
        <w:rPr>
          <w:lang w:eastAsia="zh-CN"/>
        </w:rPr>
      </w:pPr>
    </w:p>
    <w:p w14:paraId="562EFEDD" w14:textId="2C85FB1A" w:rsidR="000A52FF" w:rsidRDefault="000A52FF" w:rsidP="00D60048">
      <w:pPr>
        <w:rPr>
          <w:lang w:eastAsia="zh-CN"/>
        </w:rPr>
      </w:pPr>
    </w:p>
    <w:p w14:paraId="0792F9CE" w14:textId="4061C7A8" w:rsidR="000A52FF" w:rsidRDefault="000A52FF" w:rsidP="00D60048">
      <w:pPr>
        <w:rPr>
          <w:lang w:eastAsia="zh-CN"/>
        </w:rPr>
      </w:pPr>
      <w:r>
        <w:rPr>
          <w:lang w:eastAsia="zh-CN"/>
        </w:rPr>
        <w:t xml:space="preserve">In the current NGAP message, </w:t>
      </w:r>
      <w:r w:rsidRPr="00E67E0D">
        <w:t>PDU SESSION RESOURCE RELEASE COMMAND</w:t>
      </w:r>
      <w:r>
        <w:t>, it is not possible to send the 5GSM to NG-RAN node, so that the NG-RAN node could pass to the UE.</w:t>
      </w:r>
    </w:p>
    <w:p w14:paraId="74379B63" w14:textId="77777777" w:rsidR="000A52FF" w:rsidRPr="00D60048" w:rsidRDefault="000A52FF" w:rsidP="00D60048">
      <w:pPr>
        <w:rPr>
          <w:lang w:eastAsia="zh-CN"/>
        </w:rPr>
      </w:pPr>
    </w:p>
    <w:p w14:paraId="4FF679B3" w14:textId="473D52C2" w:rsidR="00A93381" w:rsidRPr="00783B77" w:rsidRDefault="00A93381" w:rsidP="00A93381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CA7AF1">
        <w:rPr>
          <w:b/>
          <w:lang w:val="en-US"/>
        </w:rPr>
        <w:t>1</w:t>
      </w:r>
      <w:r>
        <w:rPr>
          <w:b/>
          <w:lang w:val="en-US"/>
        </w:rPr>
        <w:t xml:space="preserve">: RAN3 to </w:t>
      </w:r>
      <w:r w:rsidR="00CA7AF1">
        <w:rPr>
          <w:b/>
          <w:lang w:val="en-US"/>
        </w:rPr>
        <w:t xml:space="preserve">agree to </w:t>
      </w:r>
      <w:r w:rsidR="000A52FF">
        <w:rPr>
          <w:b/>
          <w:lang w:val="en-US"/>
        </w:rPr>
        <w:t xml:space="preserve">introduce the PDU Session NAS-PDU in the </w:t>
      </w:r>
      <w:r w:rsidR="000A52FF" w:rsidRPr="000A52FF">
        <w:rPr>
          <w:b/>
          <w:lang w:val="en-US"/>
        </w:rPr>
        <w:t>PDU Session Resource Release Command</w:t>
      </w:r>
    </w:p>
    <w:p w14:paraId="7D3FE11E" w14:textId="6411563C" w:rsidR="00D57AC9" w:rsidRPr="004A5FA8" w:rsidRDefault="00482ABA" w:rsidP="00D57AC9">
      <w:pPr>
        <w:pStyle w:val="Heading1"/>
        <w:rPr>
          <w:lang w:val="en-US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  <w:t>Proposal</w:t>
      </w:r>
    </w:p>
    <w:p w14:paraId="354ABAC3" w14:textId="77777777" w:rsidR="000A52FF" w:rsidRDefault="000A52FF" w:rsidP="00E402A8">
      <w:pPr>
        <w:rPr>
          <w:b/>
          <w:lang w:val="en-US"/>
        </w:rPr>
      </w:pPr>
      <w:r>
        <w:rPr>
          <w:b/>
          <w:lang w:val="en-US"/>
        </w:rPr>
        <w:t xml:space="preserve">Proposal 1: RAN3 to agree to introduce the PDU Session NAS-PDU in the </w:t>
      </w:r>
      <w:r w:rsidRPr="000A52FF">
        <w:rPr>
          <w:b/>
          <w:lang w:val="en-US"/>
        </w:rPr>
        <w:t>PDU Session Resource Release Command</w:t>
      </w:r>
      <w:r>
        <w:rPr>
          <w:b/>
          <w:lang w:val="en-US"/>
        </w:rPr>
        <w:t>.</w:t>
      </w:r>
    </w:p>
    <w:p w14:paraId="1A36B462" w14:textId="5A0CEBEB" w:rsidR="00CA7AF1" w:rsidRPr="000A52FF" w:rsidRDefault="00CA7AF1" w:rsidP="00E402A8">
      <w:pPr>
        <w:rPr>
          <w:b/>
          <w:lang w:val="en-US"/>
        </w:rPr>
      </w:pPr>
      <w:r w:rsidRPr="00CA7AF1">
        <w:rPr>
          <w:lang w:val="en-US"/>
        </w:rPr>
        <w:t xml:space="preserve">The </w:t>
      </w:r>
      <w:r w:rsidR="004049C5">
        <w:rPr>
          <w:lang w:val="en-US"/>
        </w:rPr>
        <w:t>CR to implement the change is submitted.</w:t>
      </w:r>
    </w:p>
    <w:p w14:paraId="71986519" w14:textId="77777777" w:rsidR="00E402A8" w:rsidRPr="008F5635" w:rsidRDefault="00E402A8" w:rsidP="008F5635">
      <w:pPr>
        <w:rPr>
          <w:lang w:val="en-US"/>
        </w:rPr>
      </w:pPr>
    </w:p>
    <w:sectPr w:rsidR="00E402A8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6485A" w14:textId="77777777" w:rsidR="00196D03" w:rsidRDefault="00196D03">
      <w:pPr>
        <w:spacing w:after="0"/>
      </w:pPr>
      <w:r>
        <w:separator/>
      </w:r>
    </w:p>
  </w:endnote>
  <w:endnote w:type="continuationSeparator" w:id="0">
    <w:p w14:paraId="60D68C4D" w14:textId="77777777" w:rsidR="00196D03" w:rsidRDefault="00196D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C4845" w14:textId="77777777" w:rsidR="00196D03" w:rsidRDefault="00196D03">
      <w:pPr>
        <w:spacing w:after="0"/>
      </w:pPr>
      <w:r>
        <w:separator/>
      </w:r>
    </w:p>
  </w:footnote>
  <w:footnote w:type="continuationSeparator" w:id="0">
    <w:p w14:paraId="492E839B" w14:textId="77777777" w:rsidR="00196D03" w:rsidRDefault="00196D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06996"/>
    <w:multiLevelType w:val="multilevel"/>
    <w:tmpl w:val="E79E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06379F"/>
    <w:multiLevelType w:val="multilevel"/>
    <w:tmpl w:val="2F02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F3C2F"/>
    <w:multiLevelType w:val="multilevel"/>
    <w:tmpl w:val="52062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56CFE"/>
    <w:multiLevelType w:val="multilevel"/>
    <w:tmpl w:val="310E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11279A"/>
    <w:multiLevelType w:val="multilevel"/>
    <w:tmpl w:val="0394A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F57BE7"/>
    <w:multiLevelType w:val="multilevel"/>
    <w:tmpl w:val="5EDA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F1E5D"/>
    <w:multiLevelType w:val="multilevel"/>
    <w:tmpl w:val="040E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C21541B"/>
    <w:multiLevelType w:val="multilevel"/>
    <w:tmpl w:val="8E74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18"/>
  </w:num>
  <w:num w:numId="4">
    <w:abstractNumId w:val="11"/>
  </w:num>
  <w:num w:numId="5">
    <w:abstractNumId w:val="2"/>
  </w:num>
  <w:num w:numId="6">
    <w:abstractNumId w:val="22"/>
  </w:num>
  <w:num w:numId="7">
    <w:abstractNumId w:val="7"/>
  </w:num>
  <w:num w:numId="8">
    <w:abstractNumId w:val="17"/>
  </w:num>
  <w:num w:numId="9">
    <w:abstractNumId w:val="16"/>
  </w:num>
  <w:num w:numId="10">
    <w:abstractNumId w:val="21"/>
  </w:num>
  <w:num w:numId="11">
    <w:abstractNumId w:val="19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31"/>
  </w:num>
  <w:num w:numId="18">
    <w:abstractNumId w:val="28"/>
  </w:num>
  <w:num w:numId="19">
    <w:abstractNumId w:val="20"/>
  </w:num>
  <w:num w:numId="20">
    <w:abstractNumId w:val="10"/>
  </w:num>
  <w:num w:numId="21">
    <w:abstractNumId w:val="9"/>
  </w:num>
  <w:num w:numId="22">
    <w:abstractNumId w:val="14"/>
  </w:num>
  <w:num w:numId="23">
    <w:abstractNumId w:val="27"/>
  </w:num>
  <w:num w:numId="24">
    <w:abstractNumId w:val="25"/>
  </w:num>
  <w:num w:numId="25">
    <w:abstractNumId w:val="13"/>
  </w:num>
  <w:num w:numId="26">
    <w:abstractNumId w:val="5"/>
  </w:num>
  <w:num w:numId="27">
    <w:abstractNumId w:val="4"/>
  </w:num>
  <w:num w:numId="28">
    <w:abstractNumId w:val="6"/>
  </w:num>
  <w:num w:numId="29">
    <w:abstractNumId w:val="3"/>
  </w:num>
  <w:num w:numId="30">
    <w:abstractNumId w:val="12"/>
  </w:num>
  <w:num w:numId="31">
    <w:abstractNumId w:val="15"/>
  </w:num>
  <w:num w:numId="3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5166"/>
    <w:rsid w:val="0002710A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1EF1"/>
    <w:rsid w:val="00052481"/>
    <w:rsid w:val="00052ACC"/>
    <w:rsid w:val="00052C2A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2F26"/>
    <w:rsid w:val="000D51B2"/>
    <w:rsid w:val="000D6069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20199"/>
    <w:rsid w:val="001231C3"/>
    <w:rsid w:val="00123FF4"/>
    <w:rsid w:val="001307B0"/>
    <w:rsid w:val="0013096F"/>
    <w:rsid w:val="00131266"/>
    <w:rsid w:val="001313AB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0B27"/>
    <w:rsid w:val="00161886"/>
    <w:rsid w:val="00163EF4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5C8F"/>
    <w:rsid w:val="00194427"/>
    <w:rsid w:val="001959BB"/>
    <w:rsid w:val="00196D03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E6895"/>
    <w:rsid w:val="001F437B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D81"/>
    <w:rsid w:val="00245549"/>
    <w:rsid w:val="00246389"/>
    <w:rsid w:val="00246432"/>
    <w:rsid w:val="00247113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67F3"/>
    <w:rsid w:val="002D7F54"/>
    <w:rsid w:val="002E2DB8"/>
    <w:rsid w:val="002E400B"/>
    <w:rsid w:val="002E43B0"/>
    <w:rsid w:val="002E4DF2"/>
    <w:rsid w:val="002E79E3"/>
    <w:rsid w:val="002E7D34"/>
    <w:rsid w:val="002E7EC8"/>
    <w:rsid w:val="002F00F4"/>
    <w:rsid w:val="002F1425"/>
    <w:rsid w:val="002F1940"/>
    <w:rsid w:val="002F73B4"/>
    <w:rsid w:val="00301FCF"/>
    <w:rsid w:val="0030494D"/>
    <w:rsid w:val="0030717C"/>
    <w:rsid w:val="0030723B"/>
    <w:rsid w:val="0031139C"/>
    <w:rsid w:val="00311454"/>
    <w:rsid w:val="003115ED"/>
    <w:rsid w:val="00312232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53B"/>
    <w:rsid w:val="003317CD"/>
    <w:rsid w:val="0033223B"/>
    <w:rsid w:val="00337726"/>
    <w:rsid w:val="0034038A"/>
    <w:rsid w:val="00340CD3"/>
    <w:rsid w:val="003441DF"/>
    <w:rsid w:val="0034456F"/>
    <w:rsid w:val="00344CD0"/>
    <w:rsid w:val="00345030"/>
    <w:rsid w:val="003452E1"/>
    <w:rsid w:val="00345E50"/>
    <w:rsid w:val="00350045"/>
    <w:rsid w:val="00355672"/>
    <w:rsid w:val="00355A58"/>
    <w:rsid w:val="0035712A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766FB"/>
    <w:rsid w:val="00383545"/>
    <w:rsid w:val="00384100"/>
    <w:rsid w:val="0038675F"/>
    <w:rsid w:val="0039698A"/>
    <w:rsid w:val="00397FDA"/>
    <w:rsid w:val="003A0F5D"/>
    <w:rsid w:val="003A18D4"/>
    <w:rsid w:val="003A4530"/>
    <w:rsid w:val="003A4C6E"/>
    <w:rsid w:val="003A4F35"/>
    <w:rsid w:val="003A5512"/>
    <w:rsid w:val="003B05B1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049C5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2ABA"/>
    <w:rsid w:val="00484529"/>
    <w:rsid w:val="00485DF9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E8B"/>
    <w:rsid w:val="004B74D5"/>
    <w:rsid w:val="004B7621"/>
    <w:rsid w:val="004C01A5"/>
    <w:rsid w:val="004C1750"/>
    <w:rsid w:val="004C2ED1"/>
    <w:rsid w:val="004C53EA"/>
    <w:rsid w:val="004C7A5B"/>
    <w:rsid w:val="004D485E"/>
    <w:rsid w:val="004D550F"/>
    <w:rsid w:val="004D5B59"/>
    <w:rsid w:val="004D6222"/>
    <w:rsid w:val="004D70E3"/>
    <w:rsid w:val="004D777A"/>
    <w:rsid w:val="004E0FE2"/>
    <w:rsid w:val="004E20CE"/>
    <w:rsid w:val="004E26E0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3780"/>
    <w:rsid w:val="0053565A"/>
    <w:rsid w:val="005364EC"/>
    <w:rsid w:val="00537628"/>
    <w:rsid w:val="00543A43"/>
    <w:rsid w:val="005449E6"/>
    <w:rsid w:val="005465EC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0FD3"/>
    <w:rsid w:val="00585A38"/>
    <w:rsid w:val="005911CD"/>
    <w:rsid w:val="00593D85"/>
    <w:rsid w:val="00597648"/>
    <w:rsid w:val="00597B8D"/>
    <w:rsid w:val="005A1B30"/>
    <w:rsid w:val="005A39F3"/>
    <w:rsid w:val="005A41A1"/>
    <w:rsid w:val="005A7864"/>
    <w:rsid w:val="005A7FAB"/>
    <w:rsid w:val="005B3F65"/>
    <w:rsid w:val="005B4457"/>
    <w:rsid w:val="005B5477"/>
    <w:rsid w:val="005B5E53"/>
    <w:rsid w:val="005B6FA8"/>
    <w:rsid w:val="005C1E42"/>
    <w:rsid w:val="005C32E8"/>
    <w:rsid w:val="005C492F"/>
    <w:rsid w:val="005C49C3"/>
    <w:rsid w:val="005C54FF"/>
    <w:rsid w:val="005D429B"/>
    <w:rsid w:val="005D495F"/>
    <w:rsid w:val="005D650B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2A88"/>
    <w:rsid w:val="00633451"/>
    <w:rsid w:val="006337C0"/>
    <w:rsid w:val="006339FD"/>
    <w:rsid w:val="0063665D"/>
    <w:rsid w:val="00640F09"/>
    <w:rsid w:val="006477EB"/>
    <w:rsid w:val="00647FDE"/>
    <w:rsid w:val="00654086"/>
    <w:rsid w:val="0065425F"/>
    <w:rsid w:val="00655AD0"/>
    <w:rsid w:val="00655DC0"/>
    <w:rsid w:val="00666432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C4DBE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3B77"/>
    <w:rsid w:val="0078580F"/>
    <w:rsid w:val="00786339"/>
    <w:rsid w:val="007911A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0FD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45303"/>
    <w:rsid w:val="008471A8"/>
    <w:rsid w:val="00852889"/>
    <w:rsid w:val="008536AB"/>
    <w:rsid w:val="00854BD2"/>
    <w:rsid w:val="0085521E"/>
    <w:rsid w:val="00856CB3"/>
    <w:rsid w:val="00860031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D6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3F99"/>
    <w:rsid w:val="009076DF"/>
    <w:rsid w:val="00907F64"/>
    <w:rsid w:val="009158A2"/>
    <w:rsid w:val="00922D2D"/>
    <w:rsid w:val="009260C9"/>
    <w:rsid w:val="00927304"/>
    <w:rsid w:val="00930067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470C"/>
    <w:rsid w:val="00954C2F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90"/>
    <w:rsid w:val="009757A9"/>
    <w:rsid w:val="0097790F"/>
    <w:rsid w:val="00982076"/>
    <w:rsid w:val="00986616"/>
    <w:rsid w:val="00986A1E"/>
    <w:rsid w:val="00987368"/>
    <w:rsid w:val="00990B5E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893"/>
    <w:rsid w:val="00A4534E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5001"/>
    <w:rsid w:val="00A75C39"/>
    <w:rsid w:val="00A770A1"/>
    <w:rsid w:val="00A81ED3"/>
    <w:rsid w:val="00A827F2"/>
    <w:rsid w:val="00A832D2"/>
    <w:rsid w:val="00A84A53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A7AF1"/>
    <w:rsid w:val="00CA7F5F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1EF2"/>
    <w:rsid w:val="00CF237F"/>
    <w:rsid w:val="00CF24BA"/>
    <w:rsid w:val="00CF458D"/>
    <w:rsid w:val="00CF4BC0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9A"/>
    <w:rsid w:val="00D206BD"/>
    <w:rsid w:val="00D20F39"/>
    <w:rsid w:val="00D21035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57AC9"/>
    <w:rsid w:val="00D60048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5685"/>
    <w:rsid w:val="00DE6BB0"/>
    <w:rsid w:val="00DF297C"/>
    <w:rsid w:val="00DF7B97"/>
    <w:rsid w:val="00E018A3"/>
    <w:rsid w:val="00E03354"/>
    <w:rsid w:val="00E033BD"/>
    <w:rsid w:val="00E03FF1"/>
    <w:rsid w:val="00E044AB"/>
    <w:rsid w:val="00E06327"/>
    <w:rsid w:val="00E10DDA"/>
    <w:rsid w:val="00E14EBC"/>
    <w:rsid w:val="00E17963"/>
    <w:rsid w:val="00E21396"/>
    <w:rsid w:val="00E2249A"/>
    <w:rsid w:val="00E236F5"/>
    <w:rsid w:val="00E30881"/>
    <w:rsid w:val="00E31D6F"/>
    <w:rsid w:val="00E3596F"/>
    <w:rsid w:val="00E37F64"/>
    <w:rsid w:val="00E402A8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9E2"/>
    <w:rsid w:val="00E65BC4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16BF"/>
    <w:rsid w:val="00F32974"/>
    <w:rsid w:val="00F377F2"/>
    <w:rsid w:val="00F37B60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D6D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835"/>
    <w:rsid w:val="00F72A6B"/>
    <w:rsid w:val="00F74B0A"/>
    <w:rsid w:val="00F80648"/>
    <w:rsid w:val="00F80802"/>
    <w:rsid w:val="00F813FD"/>
    <w:rsid w:val="00F848CE"/>
    <w:rsid w:val="00F86A12"/>
    <w:rsid w:val="00F873FF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4C84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306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8</cp:revision>
  <cp:lastPrinted>2018-05-22T10:28:00Z</cp:lastPrinted>
  <dcterms:created xsi:type="dcterms:W3CDTF">2019-05-02T09:41:00Z</dcterms:created>
  <dcterms:modified xsi:type="dcterms:W3CDTF">2019-05-04T06:47:00Z</dcterms:modified>
</cp:coreProperties>
</file>