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61845D5F"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103bis</w:t>
      </w:r>
      <w:r>
        <w:rPr>
          <w:rFonts w:cs="Arial"/>
          <w:bCs/>
          <w:noProof w:val="0"/>
          <w:sz w:val="24"/>
          <w:lang w:val="en-GB"/>
        </w:rPr>
        <w:tab/>
      </w:r>
      <w:r w:rsidR="007B6B97" w:rsidRPr="007B6B97">
        <w:rPr>
          <w:rFonts w:cs="Arial"/>
          <w:bCs/>
          <w:noProof w:val="0"/>
          <w:sz w:val="24"/>
          <w:lang w:val="en-GB" w:eastAsia="ja-JP"/>
        </w:rPr>
        <w:t>R3-191755</w:t>
      </w:r>
      <w:bookmarkStart w:id="0" w:name="_GoBack"/>
      <w:bookmarkEnd w:id="0"/>
    </w:p>
    <w:p w14:paraId="28CA7D2F" w14:textId="77777777" w:rsidR="001E2093" w:rsidRDefault="001E2093" w:rsidP="001E2093">
      <w:pPr>
        <w:pStyle w:val="CRCoverPage"/>
        <w:outlineLvl w:val="0"/>
        <w:rPr>
          <w:b/>
          <w:noProof/>
          <w:sz w:val="24"/>
        </w:rPr>
      </w:pPr>
      <w:r>
        <w:rPr>
          <w:b/>
          <w:noProof/>
          <w:sz w:val="24"/>
        </w:rPr>
        <w:t>Xian, P.R. China, 8</w:t>
      </w:r>
      <w:r w:rsidRPr="00C8482E">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332BCF4" w14:textId="77777777" w:rsidR="00015561" w:rsidRPr="00015561" w:rsidRDefault="00015561" w:rsidP="00246389">
      <w:pPr>
        <w:pStyle w:val="BodyText"/>
        <w:rPr>
          <w:noProof/>
        </w:rPr>
      </w:pPr>
    </w:p>
    <w:p w14:paraId="0C87B9C8" w14:textId="0B17D95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D5942">
        <w:rPr>
          <w:rFonts w:cs="Arial"/>
          <w:b/>
          <w:bCs/>
          <w:sz w:val="24"/>
          <w:szCs w:val="24"/>
          <w:lang w:val="en-US"/>
        </w:rPr>
        <w:t>17.2.4</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65C2CCA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204752">
        <w:rPr>
          <w:rFonts w:cs="Arial"/>
          <w:b/>
          <w:bCs/>
          <w:color w:val="000000"/>
          <w:sz w:val="24"/>
          <w:szCs w:val="24"/>
        </w:rPr>
        <w:t xml:space="preserve">7 of Key Issue 1: </w:t>
      </w:r>
      <w:r w:rsidR="00204752" w:rsidRPr="00204752">
        <w:rPr>
          <w:rFonts w:cs="Arial"/>
          <w:b/>
          <w:bCs/>
          <w:color w:val="000000"/>
          <w:sz w:val="24"/>
          <w:szCs w:val="24"/>
        </w:rPr>
        <w:t>Replication framework in 3GPP System</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7739D1" w:rsidRDefault="002D6BA2" w:rsidP="002D6BA2">
      <w:pPr>
        <w:numPr>
          <w:ilvl w:val="0"/>
          <w:numId w:val="26"/>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AB949DC" w14:textId="77777777" w:rsidR="002D6BA2" w:rsidRPr="00EC1735" w:rsidRDefault="002D6BA2" w:rsidP="002D6BA2">
      <w:pPr>
        <w:numPr>
          <w:ilvl w:val="0"/>
          <w:numId w:val="26"/>
        </w:numPr>
        <w:spacing w:after="0"/>
        <w:jc w:val="both"/>
        <w:rPr>
          <w:bCs/>
          <w:highlight w:val="yellow"/>
        </w:rPr>
      </w:pPr>
      <w:r w:rsidRPr="00EC1735">
        <w:rPr>
          <w:bCs/>
          <w:highlight w:val="yellow"/>
        </w:rPr>
        <w:t>Specify enhancements to address potential impacts of higher-layer multi-connectivity based on SA2 progress and request [RAN2, RAN3].</w:t>
      </w:r>
    </w:p>
    <w:p w14:paraId="59025895" w14:textId="340D8119" w:rsidR="00F46345" w:rsidRDefault="00F46345" w:rsidP="00432C3F"/>
    <w:p w14:paraId="051E66CA" w14:textId="2D1CCEF9" w:rsidR="00052C92" w:rsidRDefault="00780E1E" w:rsidP="00432C3F">
      <w:r>
        <w:t xml:space="preserve">In [2], </w:t>
      </w:r>
      <w:r w:rsidR="00AC140E">
        <w:t>for Key Issue 1, SA2 has concluded:</w:t>
      </w:r>
    </w:p>
    <w:tbl>
      <w:tblPr>
        <w:tblStyle w:val="TableGrid"/>
        <w:tblW w:w="0" w:type="auto"/>
        <w:tblLook w:val="04A0" w:firstRow="1" w:lastRow="0" w:firstColumn="1" w:lastColumn="0" w:noHBand="0" w:noVBand="1"/>
      </w:tblPr>
      <w:tblGrid>
        <w:gridCol w:w="9855"/>
      </w:tblGrid>
      <w:tr w:rsidR="00AC140E" w14:paraId="71921790" w14:textId="77777777" w:rsidTr="00AC140E">
        <w:tc>
          <w:tcPr>
            <w:tcW w:w="9855" w:type="dxa"/>
          </w:tcPr>
          <w:p w14:paraId="0C9EE661" w14:textId="77777777" w:rsidR="00AC140E" w:rsidRDefault="00AC140E" w:rsidP="00AC140E">
            <w:pPr>
              <w:pStyle w:val="Heading2"/>
              <w:rPr>
                <w:lang w:eastAsia="zh-CN"/>
              </w:rPr>
            </w:pPr>
            <w:r>
              <w:rPr>
                <w:lang w:eastAsia="zh-CN"/>
              </w:rPr>
              <w:t>Key Issue #1: Supporting high reliability by redundant transmission in user plane</w:t>
            </w:r>
          </w:p>
          <w:p w14:paraId="46F8BC7A" w14:textId="77777777" w:rsidR="00AC140E" w:rsidRDefault="00AC140E" w:rsidP="00AC140E">
            <w:pPr>
              <w:rPr>
                <w:lang w:eastAsia="zh-CN"/>
              </w:rPr>
            </w:pPr>
            <w:r>
              <w:rPr>
                <w:lang w:eastAsia="zh-CN"/>
              </w:rPr>
              <w:t>It is recommended that normative work proceed as follows:</w:t>
            </w:r>
          </w:p>
          <w:p w14:paraId="4F6378B9" w14:textId="77777777" w:rsidR="00AC140E" w:rsidRDefault="00AC140E" w:rsidP="00AC140E">
            <w:pPr>
              <w:pStyle w:val="B1"/>
              <w:rPr>
                <w:lang w:eastAsia="zh-CN"/>
              </w:rPr>
            </w:pPr>
            <w:r>
              <w:rPr>
                <w:lang w:eastAsia="zh-CN"/>
              </w:rPr>
              <w:t>-</w:t>
            </w:r>
            <w:r>
              <w:rPr>
                <w:lang w:eastAsia="zh-CN"/>
              </w:rPr>
              <w:tab/>
              <w:t>Focusing on backhaul reliability improvements only i.e. without changes to the radio interface and associated protocols; and</w:t>
            </w:r>
          </w:p>
          <w:p w14:paraId="361B3A55" w14:textId="77777777" w:rsidR="00AC140E" w:rsidRDefault="00AC140E" w:rsidP="00AC140E">
            <w:pPr>
              <w:pStyle w:val="B1"/>
              <w:rPr>
                <w:lang w:eastAsia="zh-CN"/>
              </w:rPr>
            </w:pPr>
            <w:r>
              <w:rPr>
                <w:lang w:eastAsia="zh-CN"/>
              </w:rPr>
              <w:t>-</w:t>
            </w:r>
            <w:r>
              <w:rPr>
                <w:lang w:eastAsia="zh-CN"/>
              </w:rPr>
              <w:tab/>
              <w:t>Requiring single UE only i.e. no UE redundancy shall be specified; and</w:t>
            </w:r>
          </w:p>
          <w:p w14:paraId="4D99A2A6" w14:textId="77777777" w:rsidR="00AC140E" w:rsidRDefault="00AC140E" w:rsidP="00AC140E">
            <w:pPr>
              <w:pStyle w:val="B1"/>
              <w:rPr>
                <w:lang w:eastAsia="zh-CN"/>
              </w:rPr>
            </w:pPr>
            <w:r>
              <w:rPr>
                <w:lang w:eastAsia="zh-CN"/>
              </w:rPr>
              <w:t>-</w:t>
            </w:r>
            <w:r>
              <w:rPr>
                <w:lang w:eastAsia="zh-CN"/>
              </w:rPr>
              <w:tab/>
              <w:t>Introducing enablers in the network for:</w:t>
            </w:r>
          </w:p>
          <w:p w14:paraId="1A0196FE" w14:textId="77777777" w:rsidR="00AC140E" w:rsidRDefault="00AC140E" w:rsidP="00AC140E">
            <w:pPr>
              <w:pStyle w:val="B2"/>
              <w:rPr>
                <w:lang w:eastAsia="zh-CN"/>
              </w:rPr>
            </w:pPr>
            <w:r>
              <w:rPr>
                <w:lang w:eastAsia="zh-CN"/>
              </w:rPr>
              <w:t>a)</w:t>
            </w:r>
            <w:r>
              <w:rPr>
                <w:lang w:eastAsia="zh-CN"/>
              </w:rPr>
              <w:tab/>
              <w:t xml:space="preserve">Redundancy of network nodes (UPF and </w:t>
            </w:r>
            <w:proofErr w:type="spellStart"/>
            <w:r>
              <w:rPr>
                <w:lang w:eastAsia="zh-CN"/>
              </w:rPr>
              <w:t>gNB</w:t>
            </w:r>
            <w:proofErr w:type="spellEnd"/>
            <w:r>
              <w:rPr>
                <w:lang w:eastAsia="zh-CN"/>
              </w:rPr>
              <w:t>) and associated interface (N3), and concurrent PDU Sessions (see Solution #1); and</w:t>
            </w:r>
          </w:p>
          <w:p w14:paraId="4A0A5C33" w14:textId="77777777" w:rsidR="00AC140E" w:rsidRDefault="00AC140E" w:rsidP="00AC140E">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w:t>
            </w:r>
            <w:r w:rsidRPr="00BD3C9A">
              <w:rPr>
                <w:highlight w:val="yellow"/>
                <w:lang w:eastAsia="zh-CN"/>
              </w:rPr>
              <w:t>#7</w:t>
            </w:r>
            <w:r>
              <w:rPr>
                <w:lang w:eastAsia="zh-CN"/>
              </w:rPr>
              <w:t>). No UE impact;</w:t>
            </w:r>
          </w:p>
          <w:p w14:paraId="0A7FE6C6" w14:textId="77777777" w:rsidR="00AC140E" w:rsidRDefault="00AC140E" w:rsidP="00AC140E">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14:paraId="67C4F007" w14:textId="77777777" w:rsidR="00AC140E" w:rsidRDefault="00AC140E" w:rsidP="00AC140E">
            <w:pPr>
              <w:rPr>
                <w:lang w:eastAsia="zh-CN"/>
              </w:rPr>
            </w:pPr>
            <w:r>
              <w:rPr>
                <w:lang w:eastAsia="zh-CN"/>
              </w:rPr>
              <w:t>UE impact with a) shall be minimized.</w:t>
            </w:r>
          </w:p>
          <w:p w14:paraId="192668E0" w14:textId="12B2E362" w:rsidR="00AC140E" w:rsidRDefault="00AC140E" w:rsidP="00957387">
            <w:pPr>
              <w:pStyle w:val="NO"/>
              <w:rPr>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p w14:paraId="453CE8D8" w14:textId="77777777" w:rsidR="00AC140E" w:rsidRDefault="00AC140E" w:rsidP="00432C3F"/>
    <w:p w14:paraId="6B52D141" w14:textId="432461A5" w:rsidR="00052C92" w:rsidRDefault="00957387" w:rsidP="00432C3F">
      <w:r>
        <w:t xml:space="preserve">This paper is to discuss the solution </w:t>
      </w:r>
      <w:r w:rsidR="00F42A9A">
        <w:t>#</w:t>
      </w:r>
      <w:r>
        <w:t xml:space="preserve">7, </w:t>
      </w:r>
      <w:r w:rsidRPr="00957387">
        <w:t>Replication framework in 3GPP System</w:t>
      </w:r>
      <w:r>
        <w:t>.</w:t>
      </w:r>
    </w:p>
    <w:p w14:paraId="6FC2A85E" w14:textId="7B9D7F02" w:rsidR="007F6EB2" w:rsidRDefault="00052C92" w:rsidP="00AE01DE">
      <w:pPr>
        <w:pStyle w:val="Heading1"/>
        <w:ind w:left="0" w:firstLine="0"/>
        <w:rPr>
          <w:lang w:eastAsia="zh-CN"/>
        </w:rPr>
      </w:pPr>
      <w:r>
        <w:rPr>
          <w:lang w:eastAsia="zh-CN"/>
        </w:rPr>
        <w:lastRenderedPageBreak/>
        <w:t>2</w:t>
      </w:r>
      <w:r>
        <w:rPr>
          <w:lang w:eastAsia="zh-CN"/>
        </w:rPr>
        <w:tab/>
        <w:t>Discussion</w:t>
      </w:r>
    </w:p>
    <w:p w14:paraId="641E7300" w14:textId="119FE3B7" w:rsidR="00CE5343" w:rsidRPr="00CE5343" w:rsidRDefault="00CE5343" w:rsidP="00CE5343">
      <w:pPr>
        <w:pStyle w:val="Heading2"/>
        <w:rPr>
          <w:lang w:eastAsia="zh-CN"/>
        </w:rPr>
      </w:pPr>
      <w:r>
        <w:rPr>
          <w:lang w:eastAsia="zh-CN"/>
        </w:rPr>
        <w:t>2.1</w:t>
      </w:r>
      <w:r>
        <w:rPr>
          <w:lang w:eastAsia="zh-CN"/>
        </w:rPr>
        <w:tab/>
        <w:t>The main pri</w:t>
      </w:r>
      <w:r w:rsidR="00A31184">
        <w:rPr>
          <w:lang w:eastAsia="zh-CN"/>
        </w:rPr>
        <w:t>n</w:t>
      </w:r>
      <w:r>
        <w:rPr>
          <w:lang w:eastAsia="zh-CN"/>
        </w:rPr>
        <w:t>ciples</w:t>
      </w:r>
    </w:p>
    <w:p w14:paraId="127C53E6" w14:textId="6A3A27E6" w:rsidR="00431DD4" w:rsidRDefault="004D3958" w:rsidP="004D3958">
      <w:pPr>
        <w:rPr>
          <w:lang w:val="en-US"/>
        </w:rPr>
      </w:pPr>
      <w:r>
        <w:rPr>
          <w:lang w:val="en-US"/>
        </w:rPr>
        <w:t>As stated in [2], T</w:t>
      </w:r>
      <w:r w:rsidR="00CD6B68" w:rsidRPr="00CD6B68">
        <w:rPr>
          <w:lang w:val="en-US"/>
        </w:rPr>
        <w:t>he solution #7</w:t>
      </w:r>
      <w:r w:rsidR="00CD6B68">
        <w:rPr>
          <w:lang w:val="en-US"/>
        </w:rPr>
        <w:t>,</w:t>
      </w:r>
      <w:r w:rsidRPr="004D3958">
        <w:t xml:space="preserve"> </w:t>
      </w:r>
      <w:r w:rsidRPr="004D3958">
        <w:rPr>
          <w:lang w:val="en-US"/>
        </w:rPr>
        <w:t>introduces a replicator that allows the 3GPP system to be aware (e.g. detect or have explicit information) that two or more "streams" of replicated packets belong together, and guide the lower layers to ensure these packets get an optimized treatment in the 3GPP system depending on whether the streams are terminated in a single UE</w:t>
      </w:r>
      <w:r w:rsidR="00A044EF">
        <w:rPr>
          <w:lang w:val="en-US"/>
        </w:rPr>
        <w:t xml:space="preserve"> </w:t>
      </w:r>
      <w:r w:rsidR="00A044EF" w:rsidRPr="00A044EF">
        <w:rPr>
          <w:lang w:val="en-US"/>
        </w:rPr>
        <w:t>or by two different UEs</w:t>
      </w:r>
      <w:r w:rsidR="00045156">
        <w:rPr>
          <w:lang w:val="en-US"/>
        </w:rPr>
        <w:t xml:space="preserve"> t</w:t>
      </w:r>
      <w:r w:rsidR="00045156" w:rsidRPr="00045156">
        <w:rPr>
          <w:lang w:val="en-US"/>
        </w:rPr>
        <w:t>hat belong together within the same hub-solution</w:t>
      </w:r>
      <w:r w:rsidR="00045156">
        <w:rPr>
          <w:lang w:val="en-US"/>
        </w:rPr>
        <w:t>.</w:t>
      </w:r>
    </w:p>
    <w:p w14:paraId="37CF938D" w14:textId="72EDE788" w:rsidR="00431DD4" w:rsidRDefault="00431DD4" w:rsidP="004D3958">
      <w:pPr>
        <w:rPr>
          <w:lang w:val="en-US"/>
        </w:rPr>
      </w:pPr>
      <w:proofErr w:type="gramStart"/>
      <w:r>
        <w:rPr>
          <w:lang w:val="en-US"/>
        </w:rPr>
        <w:t>In order to</w:t>
      </w:r>
      <w:proofErr w:type="gramEnd"/>
      <w:r>
        <w:rPr>
          <w:lang w:val="en-US"/>
        </w:rPr>
        <w:t xml:space="preserve"> understand how the replicator works, we go through the solution described in [2]</w:t>
      </w:r>
      <w:r w:rsidR="00755B1C">
        <w:rPr>
          <w:lang w:val="en-US"/>
        </w:rPr>
        <w:t>.</w:t>
      </w:r>
    </w:p>
    <w:tbl>
      <w:tblPr>
        <w:tblStyle w:val="TableGrid"/>
        <w:tblW w:w="0" w:type="auto"/>
        <w:tblLook w:val="04A0" w:firstRow="1" w:lastRow="0" w:firstColumn="1" w:lastColumn="0" w:noHBand="0" w:noVBand="1"/>
      </w:tblPr>
      <w:tblGrid>
        <w:gridCol w:w="9855"/>
      </w:tblGrid>
      <w:tr w:rsidR="007E7764" w14:paraId="71327EA9" w14:textId="77777777" w:rsidTr="007E7764">
        <w:tc>
          <w:tcPr>
            <w:tcW w:w="9855" w:type="dxa"/>
          </w:tcPr>
          <w:p w14:paraId="282EDFB3" w14:textId="77777777" w:rsidR="007E7764" w:rsidRPr="00755B1C" w:rsidRDefault="007E7764" w:rsidP="007E7764">
            <w:pPr>
              <w:rPr>
                <w:i/>
                <w:lang w:val="en-US"/>
              </w:rPr>
            </w:pPr>
            <w:r w:rsidRPr="00755B1C">
              <w:rPr>
                <w:i/>
                <w:lang w:val="en-US"/>
              </w:rPr>
              <w:t>In short, the main principles of the solution are as follows:</w:t>
            </w:r>
          </w:p>
          <w:p w14:paraId="339B8B0F" w14:textId="64B7E782" w:rsidR="007E7764" w:rsidRPr="007E7764" w:rsidRDefault="007E7764" w:rsidP="004D3958">
            <w:pPr>
              <w:rPr>
                <w:i/>
                <w:lang w:val="en-US"/>
              </w:rPr>
            </w:pPr>
            <w:r w:rsidRPr="004D3958">
              <w:rPr>
                <w:i/>
                <w:lang w:val="en-US"/>
              </w:rPr>
              <w:t>1.</w:t>
            </w:r>
            <w:r w:rsidRPr="004D3958">
              <w:rPr>
                <w:i/>
                <w:lang w:val="en-US"/>
              </w:rPr>
              <w:tab/>
              <w:t xml:space="preserve">An entity/functionality in the 3GPP system, refer to it as replicator functionality, </w:t>
            </w:r>
            <w:proofErr w:type="gramStart"/>
            <w:r w:rsidRPr="004D3958">
              <w:rPr>
                <w:i/>
                <w:lang w:val="en-US"/>
              </w:rPr>
              <w:t>is able to</w:t>
            </w:r>
            <w:proofErr w:type="gramEnd"/>
            <w:r w:rsidRPr="004D3958">
              <w:rPr>
                <w:i/>
                <w:lang w:val="en-US"/>
              </w:rPr>
              <w:t xml:space="preserve"> detect multiple related flows, and whether they are utilized for redundant packets, of incoming IP/Ethernet flows at the transmitter side. Control plane aspects necessary for the replicator functionality resides in the SMF and the User plane aspects necessary for the replicator functionality resides in the UPF and the NG-RAN.</w:t>
            </w:r>
          </w:p>
        </w:tc>
      </w:tr>
    </w:tbl>
    <w:p w14:paraId="7D6BFF2A" w14:textId="77777777" w:rsidR="007E7764" w:rsidRDefault="007E7764" w:rsidP="004D3958">
      <w:pPr>
        <w:rPr>
          <w:i/>
          <w:lang w:val="en-US"/>
        </w:rPr>
      </w:pPr>
    </w:p>
    <w:p w14:paraId="0CF898CC" w14:textId="56A195D4" w:rsidR="007C333D" w:rsidRDefault="007C333D" w:rsidP="004D3958">
      <w:pPr>
        <w:rPr>
          <w:b/>
          <w:lang w:val="en-US"/>
        </w:rPr>
      </w:pPr>
      <w:r>
        <w:rPr>
          <w:b/>
          <w:lang w:val="en-US"/>
        </w:rPr>
        <w:t xml:space="preserve">Observation 1: the replicator </w:t>
      </w:r>
      <w:proofErr w:type="gramStart"/>
      <w:r>
        <w:rPr>
          <w:b/>
          <w:lang w:val="en-US"/>
        </w:rPr>
        <w:t>is able to</w:t>
      </w:r>
      <w:proofErr w:type="gramEnd"/>
      <w:r>
        <w:rPr>
          <w:b/>
          <w:lang w:val="en-US"/>
        </w:rPr>
        <w:t xml:space="preserve"> detect multiple related flows, and </w:t>
      </w:r>
      <w:r w:rsidRPr="007C333D">
        <w:rPr>
          <w:b/>
          <w:lang w:val="en-US"/>
        </w:rPr>
        <w:t>and whether they are utilized for redundant packets</w:t>
      </w:r>
      <w:r>
        <w:rPr>
          <w:b/>
          <w:lang w:val="en-US"/>
        </w:rPr>
        <w:t>.</w:t>
      </w:r>
    </w:p>
    <w:p w14:paraId="79403C8F" w14:textId="4BAF6194" w:rsidR="00974B2D" w:rsidRPr="00D80BE0" w:rsidRDefault="00172E8E" w:rsidP="004D3958">
      <w:pPr>
        <w:rPr>
          <w:b/>
          <w:lang w:val="en-US"/>
        </w:rPr>
      </w:pPr>
      <w:r>
        <w:rPr>
          <w:b/>
          <w:lang w:val="en-US"/>
        </w:rPr>
        <w:t>Question</w:t>
      </w:r>
      <w:r w:rsidR="007C333D">
        <w:rPr>
          <w:b/>
          <w:lang w:val="en-US"/>
        </w:rPr>
        <w:t xml:space="preserve"> 1:</w:t>
      </w:r>
      <w:r w:rsidR="00D80BE0">
        <w:rPr>
          <w:b/>
          <w:lang w:val="en-US"/>
        </w:rPr>
        <w:t xml:space="preserve"> how the replicator detects such situation? At which layer of the protocol stack?</w:t>
      </w:r>
    </w:p>
    <w:tbl>
      <w:tblPr>
        <w:tblStyle w:val="TableGrid"/>
        <w:tblW w:w="0" w:type="auto"/>
        <w:tblLook w:val="04A0" w:firstRow="1" w:lastRow="0" w:firstColumn="1" w:lastColumn="0" w:noHBand="0" w:noVBand="1"/>
      </w:tblPr>
      <w:tblGrid>
        <w:gridCol w:w="9855"/>
      </w:tblGrid>
      <w:tr w:rsidR="007E7764" w14:paraId="4B91C831" w14:textId="77777777" w:rsidTr="007E7764">
        <w:tc>
          <w:tcPr>
            <w:tcW w:w="9855" w:type="dxa"/>
          </w:tcPr>
          <w:p w14:paraId="3A0FD97E" w14:textId="77777777" w:rsidR="007E7764" w:rsidRDefault="007E7764" w:rsidP="007E7764">
            <w:pPr>
              <w:rPr>
                <w:i/>
                <w:lang w:val="en-US"/>
              </w:rPr>
            </w:pPr>
            <w:r w:rsidRPr="004D3958">
              <w:rPr>
                <w:i/>
                <w:lang w:val="en-US"/>
              </w:rPr>
              <w:t>2.</w:t>
            </w:r>
            <w:r w:rsidRPr="004D3958">
              <w:rPr>
                <w:i/>
                <w:lang w:val="en-US"/>
              </w:rPr>
              <w:tab/>
              <w:t>The replicator guides the lower layers to ensure their corresponding latency/availability/reliability requirements are fulfilled.</w:t>
            </w:r>
          </w:p>
          <w:p w14:paraId="711D6561" w14:textId="77777777" w:rsidR="007E7764" w:rsidRDefault="00887AB2" w:rsidP="004D3958">
            <w:pPr>
              <w:rPr>
                <w:i/>
                <w:lang w:val="en-US"/>
              </w:rPr>
            </w:pPr>
            <w:r w:rsidRPr="004D3958">
              <w:rPr>
                <w:i/>
                <w:lang w:val="en-US"/>
              </w:rPr>
              <w:t>a.</w:t>
            </w:r>
            <w:r w:rsidRPr="004D3958">
              <w:rPr>
                <w:i/>
                <w:lang w:val="en-US"/>
              </w:rPr>
              <w:tab/>
              <w:t xml:space="preserve">Case 1:  Based on the application requirement to support lowest latency and the need to support replication within 5G System (within the domain of 3GPP System), the replicator </w:t>
            </w:r>
            <w:proofErr w:type="gramStart"/>
            <w:r w:rsidRPr="004D3958">
              <w:rPr>
                <w:i/>
                <w:lang w:val="en-US"/>
              </w:rPr>
              <w:t>framework  replicates</w:t>
            </w:r>
            <w:proofErr w:type="gramEnd"/>
            <w:r w:rsidRPr="004D3958">
              <w:rPr>
                <w:i/>
                <w:lang w:val="en-US"/>
              </w:rPr>
              <w:t xml:space="preserve"> the packets towards the lower layers.</w:t>
            </w:r>
          </w:p>
          <w:p w14:paraId="6F848FE9" w14:textId="687E99C7" w:rsidR="005D0F79" w:rsidRDefault="005D0F79" w:rsidP="004D3958">
            <w:pPr>
              <w:rPr>
                <w:i/>
                <w:lang w:val="en-US"/>
              </w:rPr>
            </w:pPr>
            <w:r w:rsidRPr="004D3958">
              <w:rPr>
                <w:i/>
                <w:lang w:val="en-US"/>
              </w:rPr>
              <w:t>b.</w:t>
            </w:r>
            <w:r w:rsidRPr="004D3958">
              <w:rPr>
                <w:i/>
                <w:lang w:val="en-US"/>
              </w:rPr>
              <w:tab/>
              <w:t>Case 2: Based on the application functionality to support redundancy by default, replication framework within 5G System (within the domain of 3GPP System), replicator framework can eliminate further replication rather it can transmit the packet stream just once towards the lower layers.</w:t>
            </w:r>
          </w:p>
        </w:tc>
      </w:tr>
    </w:tbl>
    <w:p w14:paraId="02AD32A3" w14:textId="5591B1CA" w:rsidR="00755B1C" w:rsidRDefault="00755B1C" w:rsidP="004D3958">
      <w:pPr>
        <w:rPr>
          <w:i/>
          <w:lang w:val="en-US"/>
        </w:rPr>
      </w:pPr>
    </w:p>
    <w:p w14:paraId="2CE8FE04" w14:textId="2F047C31" w:rsidR="00975A02" w:rsidRDefault="00975A02" w:rsidP="00172E8E">
      <w:pPr>
        <w:rPr>
          <w:b/>
          <w:lang w:val="en-US"/>
        </w:rPr>
      </w:pPr>
      <w:r>
        <w:rPr>
          <w:b/>
          <w:lang w:val="en-US"/>
        </w:rPr>
        <w:t>Observation 2: the replicator seems be able to make a dynamic decision on either to replicate or eliminate the replication.</w:t>
      </w:r>
    </w:p>
    <w:p w14:paraId="5DB0579B" w14:textId="77777777" w:rsidR="007521D2" w:rsidRDefault="00172E8E" w:rsidP="00082186">
      <w:pPr>
        <w:rPr>
          <w:b/>
          <w:lang w:val="en-US"/>
        </w:rPr>
      </w:pPr>
      <w:r>
        <w:rPr>
          <w:b/>
          <w:lang w:val="en-US"/>
        </w:rPr>
        <w:t>Question</w:t>
      </w:r>
      <w:r w:rsidR="00975A02">
        <w:rPr>
          <w:b/>
          <w:lang w:val="en-US"/>
        </w:rPr>
        <w:t xml:space="preserve"> 2: how dynamic will the replicator make such decision?</w:t>
      </w:r>
    </w:p>
    <w:p w14:paraId="5EE11C59" w14:textId="7C3A2528" w:rsidR="00082186" w:rsidRPr="007521D2" w:rsidRDefault="00865A14" w:rsidP="00082186">
      <w:pPr>
        <w:rPr>
          <w:b/>
          <w:lang w:val="en-US"/>
        </w:rPr>
      </w:pPr>
      <w:r>
        <w:rPr>
          <w:lang w:val="en-US"/>
        </w:rPr>
        <w:t xml:space="preserve"> </w:t>
      </w:r>
    </w:p>
    <w:tbl>
      <w:tblPr>
        <w:tblStyle w:val="TableGrid"/>
        <w:tblW w:w="0" w:type="auto"/>
        <w:tblLook w:val="04A0" w:firstRow="1" w:lastRow="0" w:firstColumn="1" w:lastColumn="0" w:noHBand="0" w:noVBand="1"/>
      </w:tblPr>
      <w:tblGrid>
        <w:gridCol w:w="9855"/>
      </w:tblGrid>
      <w:tr w:rsidR="00082186" w14:paraId="6D3B5D78" w14:textId="77777777" w:rsidTr="00523404">
        <w:tc>
          <w:tcPr>
            <w:tcW w:w="9855" w:type="dxa"/>
          </w:tcPr>
          <w:p w14:paraId="7D096A2E" w14:textId="6A211E79" w:rsidR="00082186" w:rsidRDefault="00AA3373" w:rsidP="00523404">
            <w:pPr>
              <w:rPr>
                <w:i/>
                <w:lang w:val="en-US"/>
              </w:rPr>
            </w:pPr>
            <w:r w:rsidRPr="004D3958">
              <w:rPr>
                <w:i/>
                <w:lang w:val="en-US"/>
              </w:rPr>
              <w:t>3.</w:t>
            </w:r>
            <w:r w:rsidRPr="004D3958">
              <w:rPr>
                <w:i/>
                <w:lang w:val="en-US"/>
              </w:rPr>
              <w:tab/>
              <w:t>For case 1, to ensure the two N3 tunnels can be transferred via disjointed transport layer paths, the NG-RAN node, SMF or UPF will provide different routing information in the tunnel information (e.g. different IP addresses or different Network Instances), and the routing information will be mapped to disjoint transport layer paths according to network deployment configuration.</w:t>
            </w:r>
          </w:p>
        </w:tc>
      </w:tr>
    </w:tbl>
    <w:p w14:paraId="28D85F45" w14:textId="1C88E02B" w:rsidR="009A3BBA" w:rsidRDefault="009A3BBA" w:rsidP="009A3BBA">
      <w:pPr>
        <w:rPr>
          <w:b/>
          <w:lang w:val="en-US"/>
        </w:rPr>
      </w:pPr>
    </w:p>
    <w:p w14:paraId="4A0CA4DE" w14:textId="1F0E4D9A" w:rsidR="00AF2B6C" w:rsidRDefault="00AF2B6C" w:rsidP="009A3BBA">
      <w:pPr>
        <w:rPr>
          <w:b/>
          <w:lang w:val="en-US"/>
        </w:rPr>
      </w:pPr>
      <w:r>
        <w:rPr>
          <w:b/>
          <w:lang w:val="en-US"/>
        </w:rPr>
        <w:t xml:space="preserve">Observation 3: </w:t>
      </w:r>
      <w:r w:rsidR="005B342D">
        <w:rPr>
          <w:b/>
          <w:lang w:val="en-US"/>
        </w:rPr>
        <w:t xml:space="preserve">the two N3 tunnel are transferred via disjoint transport layer paths. </w:t>
      </w:r>
    </w:p>
    <w:p w14:paraId="0CE10776" w14:textId="77777777" w:rsidR="00082186" w:rsidRPr="00974B2D" w:rsidRDefault="00082186" w:rsidP="00082186">
      <w:pPr>
        <w:rPr>
          <w:lang w:val="en-US"/>
        </w:rPr>
      </w:pPr>
    </w:p>
    <w:tbl>
      <w:tblPr>
        <w:tblStyle w:val="TableGrid"/>
        <w:tblW w:w="0" w:type="auto"/>
        <w:tblLook w:val="04A0" w:firstRow="1" w:lastRow="0" w:firstColumn="1" w:lastColumn="0" w:noHBand="0" w:noVBand="1"/>
      </w:tblPr>
      <w:tblGrid>
        <w:gridCol w:w="9855"/>
      </w:tblGrid>
      <w:tr w:rsidR="00082186" w14:paraId="71048991" w14:textId="77777777" w:rsidTr="00523404">
        <w:tc>
          <w:tcPr>
            <w:tcW w:w="9855" w:type="dxa"/>
          </w:tcPr>
          <w:p w14:paraId="2FE7F73C" w14:textId="6D37A0F7" w:rsidR="00082186" w:rsidRDefault="00501EF3" w:rsidP="00523404">
            <w:pPr>
              <w:rPr>
                <w:i/>
                <w:lang w:val="en-US"/>
              </w:rPr>
            </w:pPr>
            <w:r w:rsidRPr="004D3958">
              <w:rPr>
                <w:i/>
                <w:lang w:val="en-US"/>
              </w:rPr>
              <w:t>4.</w:t>
            </w:r>
            <w:r w:rsidRPr="004D3958">
              <w:rPr>
                <w:i/>
                <w:lang w:val="en-US"/>
              </w:rPr>
              <w:tab/>
              <w:t>At the receiver side, the receiver translates and forwards the internal streams to the corresponding external application either in the UE side or in the network side. To make it transparent to the external application, further combine/remove/replicate operations may be applied to "reverse" the operations in step 2b. The replicator at the receiver can use the header information (or share explicit information with the replicator entity at the other end) to translate/re-build packets according to the external application requirements.</w:t>
            </w:r>
          </w:p>
        </w:tc>
      </w:tr>
    </w:tbl>
    <w:p w14:paraId="0F0D899C" w14:textId="7C36B823" w:rsidR="00DC79B4" w:rsidRDefault="00DC79B4" w:rsidP="004D3958">
      <w:pPr>
        <w:rPr>
          <w:b/>
          <w:lang w:val="en-US"/>
        </w:rPr>
      </w:pPr>
      <w:r>
        <w:rPr>
          <w:i/>
          <w:lang w:eastAsia="x-none"/>
        </w:rPr>
        <w:t xml:space="preserve"> </w:t>
      </w:r>
      <w:r w:rsidRPr="00DC79B4">
        <w:rPr>
          <w:b/>
          <w:lang w:val="en-US"/>
        </w:rPr>
        <w:t xml:space="preserve">Question 4: </w:t>
      </w:r>
      <w:r w:rsidR="004A43FB">
        <w:rPr>
          <w:b/>
          <w:lang w:val="en-US"/>
        </w:rPr>
        <w:t>W</w:t>
      </w:r>
      <w:r>
        <w:rPr>
          <w:b/>
          <w:lang w:val="en-US"/>
        </w:rPr>
        <w:t>hat</w:t>
      </w:r>
      <w:r w:rsidR="004A43FB">
        <w:rPr>
          <w:b/>
          <w:lang w:val="en-US"/>
        </w:rPr>
        <w:t xml:space="preserve"> is the</w:t>
      </w:r>
      <w:r>
        <w:rPr>
          <w:b/>
          <w:lang w:val="en-US"/>
        </w:rPr>
        <w:t xml:space="preserve"> external application in the network side</w:t>
      </w:r>
      <w:r w:rsidR="004A43FB">
        <w:rPr>
          <w:b/>
          <w:lang w:val="en-US"/>
        </w:rPr>
        <w:t xml:space="preserve"> to handle the internal streams?</w:t>
      </w:r>
    </w:p>
    <w:p w14:paraId="547DA250" w14:textId="77777777" w:rsidR="00DA60DA" w:rsidRPr="00DC79B4" w:rsidRDefault="00DA60DA" w:rsidP="004D3958">
      <w:pPr>
        <w:rPr>
          <w:b/>
          <w:lang w:val="en-US"/>
        </w:rPr>
      </w:pPr>
    </w:p>
    <w:tbl>
      <w:tblPr>
        <w:tblStyle w:val="TableGrid"/>
        <w:tblW w:w="0" w:type="auto"/>
        <w:tblLook w:val="04A0" w:firstRow="1" w:lastRow="0" w:firstColumn="1" w:lastColumn="0" w:noHBand="0" w:noVBand="1"/>
      </w:tblPr>
      <w:tblGrid>
        <w:gridCol w:w="9855"/>
      </w:tblGrid>
      <w:tr w:rsidR="00082186" w14:paraId="33081A6E" w14:textId="77777777" w:rsidTr="00523404">
        <w:tc>
          <w:tcPr>
            <w:tcW w:w="9855" w:type="dxa"/>
          </w:tcPr>
          <w:p w14:paraId="2DBC07F3" w14:textId="77777777" w:rsidR="00325C9E" w:rsidRPr="004D3958" w:rsidRDefault="00325C9E" w:rsidP="00325C9E">
            <w:pPr>
              <w:rPr>
                <w:i/>
                <w:lang w:val="en-US"/>
              </w:rPr>
            </w:pPr>
            <w:r w:rsidRPr="004D3958">
              <w:rPr>
                <w:i/>
                <w:lang w:val="en-US"/>
              </w:rPr>
              <w:lastRenderedPageBreak/>
              <w:t>5.</w:t>
            </w:r>
            <w:r w:rsidRPr="004D3958">
              <w:rPr>
                <w:i/>
                <w:lang w:val="en-US"/>
              </w:rPr>
              <w:tab/>
              <w:t>Following are the main 5G System impacts and principles:</w:t>
            </w:r>
          </w:p>
          <w:p w14:paraId="2189CC6C" w14:textId="77777777" w:rsidR="00325C9E" w:rsidRDefault="00325C9E" w:rsidP="00325C9E">
            <w:pPr>
              <w:rPr>
                <w:i/>
                <w:lang w:val="en-US"/>
              </w:rPr>
            </w:pPr>
            <w:r w:rsidRPr="004D3958">
              <w:rPr>
                <w:i/>
                <w:lang w:val="en-US"/>
              </w:rPr>
              <w:t>a.</w:t>
            </w:r>
            <w:r w:rsidRPr="004D3958">
              <w:rPr>
                <w:i/>
                <w:lang w:val="en-US"/>
              </w:rPr>
              <w:tab/>
              <w:t xml:space="preserve">5G System can have an API or direct interaction with external management system to become aware of the expected application </w:t>
            </w:r>
            <w:proofErr w:type="spellStart"/>
            <w:r w:rsidRPr="004D3958">
              <w:rPr>
                <w:i/>
                <w:lang w:val="en-US"/>
              </w:rPr>
              <w:t>behaviour</w:t>
            </w:r>
            <w:proofErr w:type="spellEnd"/>
            <w:r w:rsidRPr="004D3958">
              <w:rPr>
                <w:i/>
                <w:lang w:val="en-US"/>
              </w:rPr>
              <w:t xml:space="preserve"> with regards to replication functionality. UPF can also perform data inspection in the UPF (with replicator) for autonomous discovery of multiple related flows (e.g. it can detect if the MPTCP layer is duplicating the flows).</w:t>
            </w:r>
          </w:p>
          <w:p w14:paraId="046C6D5E" w14:textId="77777777" w:rsidR="00325C9E" w:rsidRDefault="00325C9E" w:rsidP="00325C9E">
            <w:pPr>
              <w:rPr>
                <w:i/>
                <w:lang w:val="en-US"/>
              </w:rPr>
            </w:pPr>
            <w:r w:rsidRPr="004D3958">
              <w:rPr>
                <w:i/>
                <w:lang w:val="en-US"/>
              </w:rPr>
              <w:t>b.</w:t>
            </w:r>
            <w:r w:rsidRPr="004D3958">
              <w:rPr>
                <w:i/>
                <w:lang w:val="en-US"/>
              </w:rPr>
              <w:tab/>
              <w:t xml:space="preserve">Based on policies, the SMF determines whether a </w:t>
            </w:r>
            <w:proofErr w:type="gramStart"/>
            <w:r w:rsidRPr="004D3958">
              <w:rPr>
                <w:i/>
                <w:lang w:val="en-US"/>
              </w:rPr>
              <w:t>particular PDU</w:t>
            </w:r>
            <w:proofErr w:type="gramEnd"/>
            <w:r w:rsidRPr="004D3958">
              <w:rPr>
                <w:i/>
                <w:lang w:val="en-US"/>
              </w:rPr>
              <w:t xml:space="preserve"> Session is subject to replication, selects an UPF with replicator functionality; It also provides the necessary replicator information as part of rules to the selected UPF.</w:t>
            </w:r>
          </w:p>
          <w:p w14:paraId="484D2EE8" w14:textId="1E3B9C9E" w:rsidR="00325C9E" w:rsidRDefault="00325C9E" w:rsidP="00325C9E">
            <w:pPr>
              <w:rPr>
                <w:i/>
                <w:lang w:val="en-US"/>
              </w:rPr>
            </w:pPr>
            <w:r w:rsidRPr="004D3958">
              <w:rPr>
                <w:i/>
                <w:lang w:val="en-US"/>
              </w:rPr>
              <w:t>c.</w:t>
            </w:r>
            <w:r w:rsidRPr="004D3958">
              <w:rPr>
                <w:i/>
                <w:lang w:val="en-US"/>
              </w:rPr>
              <w:tab/>
              <w:t>Based on the rules received from SMF, UPF activates replicator functionality for the User plane traffic. For DL traffic, UPF can perform further replication and provide an indication (e.g. GTP-U header) to the RAN. If the UPF duplicates the traffic, it transmits over multiple tunnels (using disjoint transport path) towards the RAN.</w:t>
            </w:r>
          </w:p>
          <w:p w14:paraId="02D50593" w14:textId="77777777" w:rsidR="00325C9E" w:rsidRDefault="00325C9E" w:rsidP="00325C9E">
            <w:pPr>
              <w:rPr>
                <w:i/>
                <w:lang w:val="en-US"/>
              </w:rPr>
            </w:pPr>
            <w:r w:rsidRPr="00DA60DA">
              <w:rPr>
                <w:i/>
                <w:highlight w:val="yellow"/>
                <w:lang w:val="en-US"/>
              </w:rPr>
              <w:t>d.</w:t>
            </w:r>
            <w:r w:rsidRPr="00DA60DA">
              <w:rPr>
                <w:i/>
                <w:highlight w:val="yellow"/>
                <w:lang w:val="en-US"/>
              </w:rPr>
              <w:tab/>
              <w:t>The replicator functionality in the RAN can take potential actions such as eliminate the received duplicated DL data prior to transmitting it to the UE. Other potential actions are also listed in 6.7.2.1 bullet 2).</w:t>
            </w:r>
          </w:p>
          <w:p w14:paraId="76303903" w14:textId="4BCD2E29" w:rsidR="00082186" w:rsidRDefault="00325C9E" w:rsidP="00523404">
            <w:pPr>
              <w:rPr>
                <w:i/>
                <w:lang w:val="en-US"/>
              </w:rPr>
            </w:pPr>
            <w:r w:rsidRPr="004D3958">
              <w:rPr>
                <w:i/>
                <w:lang w:val="en-US"/>
              </w:rPr>
              <w:t>e.</w:t>
            </w:r>
            <w:r w:rsidRPr="004D3958">
              <w:rPr>
                <w:i/>
                <w:lang w:val="en-US"/>
              </w:rPr>
              <w:tab/>
              <w:t>If the UE with the replicator functionality receives duplicated packets, it can re-assemble the packets to ensure transparency to the application layer. The replicator at the receiver forwards the received data to one or more output ports, as expected by the application layer protocol.</w:t>
            </w:r>
          </w:p>
        </w:tc>
      </w:tr>
    </w:tbl>
    <w:p w14:paraId="6A02F928" w14:textId="77777777" w:rsidR="00082186" w:rsidRPr="004D3958" w:rsidRDefault="00082186" w:rsidP="004D3958">
      <w:pPr>
        <w:rPr>
          <w:i/>
          <w:lang w:val="en-US"/>
        </w:rPr>
      </w:pPr>
    </w:p>
    <w:p w14:paraId="1B8A3950" w14:textId="43019491" w:rsidR="00DA60DA" w:rsidRDefault="00DA60DA" w:rsidP="004D3958">
      <w:pPr>
        <w:rPr>
          <w:b/>
          <w:lang w:val="en-US"/>
        </w:rPr>
      </w:pPr>
      <w:r w:rsidRPr="00DA60DA">
        <w:rPr>
          <w:b/>
          <w:lang w:val="en-US"/>
        </w:rPr>
        <w:t>Observation 4</w:t>
      </w:r>
      <w:r>
        <w:rPr>
          <w:b/>
          <w:lang w:val="en-US"/>
        </w:rPr>
        <w:t xml:space="preserve">: </w:t>
      </w:r>
      <w:r w:rsidR="00AE52FB">
        <w:rPr>
          <w:b/>
          <w:lang w:val="en-US"/>
        </w:rPr>
        <w:t>The replicator functional in RAN seems to be firstly to eliminate the received duplicated DL data.</w:t>
      </w:r>
    </w:p>
    <w:p w14:paraId="2EAD4CFA" w14:textId="0911F8F1" w:rsidR="003D3B72" w:rsidRPr="00DA60DA" w:rsidRDefault="005854A1" w:rsidP="004D3958">
      <w:pPr>
        <w:rPr>
          <w:b/>
          <w:lang w:val="en-US"/>
        </w:rPr>
      </w:pPr>
      <w:r>
        <w:rPr>
          <w:b/>
          <w:lang w:val="en-US"/>
        </w:rPr>
        <w:t xml:space="preserve">Question </w:t>
      </w:r>
      <w:r w:rsidR="00B2007B">
        <w:rPr>
          <w:b/>
          <w:lang w:val="en-US"/>
        </w:rPr>
        <w:t>4</w:t>
      </w:r>
      <w:r>
        <w:rPr>
          <w:b/>
          <w:lang w:val="en-US"/>
        </w:rPr>
        <w:t>: Is in this the case the replication only occurs between CN and RAN nodes, basically over N3?</w:t>
      </w:r>
    </w:p>
    <w:p w14:paraId="04C53401" w14:textId="600E8260" w:rsidR="006D6F59" w:rsidRDefault="006D6F59" w:rsidP="00432C3F">
      <w:pPr>
        <w:rPr>
          <w:lang w:val="en-US"/>
        </w:rPr>
      </w:pPr>
    </w:p>
    <w:p w14:paraId="27AC82B4" w14:textId="6ECADA27" w:rsidR="0035778E" w:rsidRDefault="0035778E" w:rsidP="00432C3F">
      <w:pPr>
        <w:rPr>
          <w:lang w:val="en-US"/>
        </w:rPr>
      </w:pPr>
      <w:r w:rsidRPr="0035778E">
        <w:rPr>
          <w:lang w:val="en-US"/>
        </w:rPr>
        <w:t>The below is the architecture with Replication Framework, with single UE/UPF:</w:t>
      </w:r>
    </w:p>
    <w:tbl>
      <w:tblPr>
        <w:tblStyle w:val="TableGrid"/>
        <w:tblW w:w="0" w:type="auto"/>
        <w:tblLook w:val="04A0" w:firstRow="1" w:lastRow="0" w:firstColumn="1" w:lastColumn="0" w:noHBand="0" w:noVBand="1"/>
      </w:tblPr>
      <w:tblGrid>
        <w:gridCol w:w="9855"/>
      </w:tblGrid>
      <w:tr w:rsidR="0035778E" w14:paraId="05012B69" w14:textId="77777777" w:rsidTr="0035778E">
        <w:tc>
          <w:tcPr>
            <w:tcW w:w="9855" w:type="dxa"/>
          </w:tcPr>
          <w:p w14:paraId="298BDAEC" w14:textId="77777777" w:rsidR="0035778E" w:rsidRDefault="0035778E" w:rsidP="00432C3F">
            <w:pPr>
              <w:rPr>
                <w:lang w:val="en-US"/>
              </w:rPr>
            </w:pPr>
          </w:p>
          <w:p w14:paraId="4C2D6825" w14:textId="2830B269" w:rsidR="0035778E" w:rsidRDefault="0035778E" w:rsidP="00432C3F">
            <w:pPr>
              <w:rPr>
                <w:lang w:val="en-US"/>
              </w:rPr>
            </w:pPr>
            <w:r>
              <w:object w:dxaOrig="10520" w:dyaOrig="4260" w14:anchorId="755A6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7" o:title=""/>
                </v:shape>
                <o:OLEObject Type="Embed" ProgID="Visio.Drawing.15" ShapeID="_x0000_i1025" DrawAspect="Content" ObjectID="_1615394969" r:id="rId8"/>
              </w:object>
            </w:r>
          </w:p>
        </w:tc>
      </w:tr>
    </w:tbl>
    <w:p w14:paraId="771FEF65" w14:textId="600DCFDB" w:rsidR="0035778E" w:rsidRDefault="0035778E" w:rsidP="00432C3F">
      <w:pPr>
        <w:rPr>
          <w:lang w:val="en-US"/>
        </w:rPr>
      </w:pPr>
    </w:p>
    <w:p w14:paraId="0CEBDBB4" w14:textId="78F5473C" w:rsidR="005036A2" w:rsidRPr="0035778E" w:rsidRDefault="005036A2" w:rsidP="00432C3F">
      <w:pPr>
        <w:rPr>
          <w:lang w:val="en-US"/>
        </w:rPr>
      </w:pPr>
      <w:r w:rsidRPr="00DA60DA">
        <w:rPr>
          <w:b/>
          <w:lang w:val="en-US"/>
        </w:rPr>
        <w:t xml:space="preserve">Observation </w:t>
      </w:r>
      <w:r>
        <w:rPr>
          <w:b/>
          <w:lang w:val="en-US"/>
        </w:rPr>
        <w:t xml:space="preserve">5: </w:t>
      </w:r>
      <w:r w:rsidR="008A1D8D">
        <w:rPr>
          <w:b/>
          <w:lang w:val="en-US"/>
        </w:rPr>
        <w:t xml:space="preserve">The replicators are placed </w:t>
      </w:r>
      <w:r w:rsidR="00A9357B">
        <w:rPr>
          <w:b/>
          <w:lang w:val="en-US"/>
        </w:rPr>
        <w:t xml:space="preserve">in </w:t>
      </w:r>
      <w:r w:rsidR="008A1D8D">
        <w:rPr>
          <w:b/>
          <w:lang w:val="en-US"/>
        </w:rPr>
        <w:t>CN, RAN and UE.</w:t>
      </w:r>
    </w:p>
    <w:p w14:paraId="50838135" w14:textId="6221C0B1" w:rsidR="006D6F59" w:rsidRDefault="00A9357B" w:rsidP="00432C3F">
      <w:pPr>
        <w:rPr>
          <w:b/>
        </w:rPr>
      </w:pPr>
      <w:r>
        <w:rPr>
          <w:b/>
          <w:lang w:val="en-US"/>
        </w:rPr>
        <w:t xml:space="preserve">Question </w:t>
      </w:r>
      <w:r w:rsidR="00B2007B">
        <w:rPr>
          <w:b/>
          <w:lang w:val="en-US"/>
        </w:rPr>
        <w:t>5</w:t>
      </w:r>
      <w:r>
        <w:rPr>
          <w:b/>
          <w:lang w:val="en-US"/>
        </w:rPr>
        <w:t>: Should we discuss the benefit</w:t>
      </w:r>
      <w:r w:rsidR="00047017">
        <w:rPr>
          <w:b/>
          <w:lang w:val="en-US"/>
        </w:rPr>
        <w:t>/complexity</w:t>
      </w:r>
      <w:r>
        <w:rPr>
          <w:b/>
          <w:lang w:val="en-US"/>
        </w:rPr>
        <w:t xml:space="preserve"> to </w:t>
      </w:r>
      <w:r w:rsidR="00946A33">
        <w:rPr>
          <w:b/>
          <w:lang w:val="en-US"/>
        </w:rPr>
        <w:t xml:space="preserve">introduce </w:t>
      </w:r>
      <w:r>
        <w:rPr>
          <w:b/>
          <w:lang w:val="en-US"/>
        </w:rPr>
        <w:t>the replicator in the RAN node?</w:t>
      </w:r>
    </w:p>
    <w:p w14:paraId="65EB1DB5" w14:textId="77777777" w:rsidR="00632996" w:rsidRDefault="00632996" w:rsidP="00432C3F"/>
    <w:p w14:paraId="257D45F8" w14:textId="0EC37833" w:rsidR="00632996" w:rsidRPr="00CE5343" w:rsidRDefault="00632996" w:rsidP="00632996">
      <w:pPr>
        <w:pStyle w:val="Heading2"/>
        <w:rPr>
          <w:lang w:eastAsia="zh-CN"/>
        </w:rPr>
      </w:pPr>
      <w:r>
        <w:rPr>
          <w:lang w:eastAsia="zh-CN"/>
        </w:rPr>
        <w:t>2.2</w:t>
      </w:r>
      <w:r>
        <w:rPr>
          <w:lang w:eastAsia="zh-CN"/>
        </w:rPr>
        <w:tab/>
        <w:t>The procedures</w:t>
      </w:r>
    </w:p>
    <w:p w14:paraId="2961BC30" w14:textId="77777777" w:rsidR="00632996" w:rsidRDefault="00632996" w:rsidP="00432C3F"/>
    <w:p w14:paraId="699E7937" w14:textId="0E4B4A8D" w:rsidR="006D6F59" w:rsidRPr="006C7467" w:rsidRDefault="00A62AF0" w:rsidP="00432C3F">
      <w:r w:rsidRPr="006C7467">
        <w:t>The procedure</w:t>
      </w:r>
      <w:r w:rsidR="00632996">
        <w:t xml:space="preserve"> in [2]</w:t>
      </w:r>
      <w:r w:rsidRPr="006C7467">
        <w:t xml:space="preserve"> is described as in below:</w:t>
      </w:r>
    </w:p>
    <w:tbl>
      <w:tblPr>
        <w:tblStyle w:val="TableGrid"/>
        <w:tblW w:w="0" w:type="auto"/>
        <w:tblLook w:val="04A0" w:firstRow="1" w:lastRow="0" w:firstColumn="1" w:lastColumn="0" w:noHBand="0" w:noVBand="1"/>
      </w:tblPr>
      <w:tblGrid>
        <w:gridCol w:w="9855"/>
      </w:tblGrid>
      <w:tr w:rsidR="006D6F59" w14:paraId="391F87FE" w14:textId="77777777" w:rsidTr="006D6F59">
        <w:tc>
          <w:tcPr>
            <w:tcW w:w="9855" w:type="dxa"/>
          </w:tcPr>
          <w:p w14:paraId="65C09F4F" w14:textId="77777777" w:rsidR="006D6F59" w:rsidRDefault="006D6F59" w:rsidP="006D6F59">
            <w:pPr>
              <w:pStyle w:val="Heading3"/>
            </w:pPr>
            <w:bookmarkStart w:id="1" w:name="_Toc532995377"/>
            <w:r>
              <w:lastRenderedPageBreak/>
              <w:t>6.7.2</w:t>
            </w:r>
            <w:r>
              <w:tab/>
              <w:t>Procedures</w:t>
            </w:r>
            <w:bookmarkEnd w:id="1"/>
          </w:p>
          <w:p w14:paraId="29AC7796" w14:textId="77777777" w:rsidR="006D6F59" w:rsidRDefault="006D6F59" w:rsidP="006D6F59">
            <w:pPr>
              <w:pStyle w:val="Heading4"/>
            </w:pPr>
            <w:bookmarkStart w:id="2" w:name="_Toc532995378"/>
            <w:r>
              <w:t>6.7.2.1</w:t>
            </w:r>
            <w:r>
              <w:tab/>
              <w:t>Downlink User Plane Transmission</w:t>
            </w:r>
            <w:bookmarkEnd w:id="2"/>
          </w:p>
          <w:p w14:paraId="58747FD2" w14:textId="77777777" w:rsidR="006D6F59" w:rsidRDefault="006D6F59" w:rsidP="006D6F59">
            <w:pPr>
              <w:rPr>
                <w:lang w:eastAsia="x-none"/>
              </w:rPr>
            </w:pPr>
            <w:r>
              <w:rPr>
                <w:lang w:eastAsia="x-none"/>
              </w:rPr>
              <w:t>We use a downlink traffic flow example where redundant data (e.g. generated by 802.1 standard) enter the 3GPP system and must be reliable received at the UE receiver:</w:t>
            </w:r>
          </w:p>
          <w:p w14:paraId="08587C53" w14:textId="77777777" w:rsidR="006D6F59" w:rsidRPr="00540905" w:rsidRDefault="006D6F59" w:rsidP="006D6F59">
            <w:pPr>
              <w:pStyle w:val="B1"/>
              <w:rPr>
                <w:b/>
              </w:rPr>
            </w:pPr>
            <w:r w:rsidRPr="00540905">
              <w:rPr>
                <w:b/>
              </w:rPr>
              <w:t>1)</w:t>
            </w:r>
            <w:r w:rsidRPr="00540905">
              <w:rPr>
                <w:b/>
              </w:rPr>
              <w:tab/>
              <w:t>Discovery of multiple "streams" of packets</w:t>
            </w:r>
            <w:r>
              <w:rPr>
                <w:b/>
              </w:rPr>
              <w:t>.</w:t>
            </w:r>
          </w:p>
          <w:p w14:paraId="45A6383F" w14:textId="77777777" w:rsidR="006D6F59" w:rsidRDefault="006D6F59" w:rsidP="006D6F59">
            <w:pPr>
              <w:rPr>
                <w:lang w:eastAsia="x-none"/>
              </w:rPr>
            </w:pPr>
            <w:r>
              <w:rPr>
                <w:lang w:eastAsia="x-none"/>
              </w:rPr>
              <w:t>The replicator functionality in the 3GPP system is introduced to be aware that two or more "streams" of packets belong together. This can be achieved with an API or direct communication with an external management system.</w:t>
            </w:r>
          </w:p>
          <w:p w14:paraId="14C8964A" w14:textId="77777777" w:rsidR="006D6F59" w:rsidRDefault="006D6F59" w:rsidP="006D6F59">
            <w:pPr>
              <w:rPr>
                <w:lang w:eastAsia="x-none"/>
              </w:rPr>
            </w:pPr>
            <w:r>
              <w:rPr>
                <w:lang w:eastAsia="x-none"/>
              </w:rPr>
              <w:t>Data inspection in the UP can also be applied to some extent for autonomous discovery of multiple related flows.</w:t>
            </w:r>
          </w:p>
          <w:p w14:paraId="6E3A60B5" w14:textId="77777777" w:rsidR="006D6F59" w:rsidRDefault="006D6F59" w:rsidP="006D6F59">
            <w:pPr>
              <w:rPr>
                <w:lang w:eastAsia="x-none"/>
              </w:rPr>
            </w:pPr>
            <w:r>
              <w:rPr>
                <w:lang w:eastAsia="x-none"/>
              </w:rPr>
              <w:t xml:space="preserve">The replicator informs the lower-layers (e.g. SDAP at the </w:t>
            </w:r>
            <w:proofErr w:type="spellStart"/>
            <w:r>
              <w:rPr>
                <w:lang w:eastAsia="x-none"/>
              </w:rPr>
              <w:t>gNB</w:t>
            </w:r>
            <w:proofErr w:type="spellEnd"/>
            <w:r>
              <w:rPr>
                <w:lang w:eastAsia="x-none"/>
              </w:rPr>
              <w:t>/UE) of the detected redundant packets. As an option, it can also manipulate the incoming data, e.g. merging two packets into a single packet but mapping it and indicating the higher reliability needs for the packet. It should also ensure that the packets requiring higher reliability are transported via disjoint transport layer paths according to network configuration (i.e. different IP address configurations).</w:t>
            </w:r>
          </w:p>
          <w:p w14:paraId="509CF910" w14:textId="77777777" w:rsidR="006D6F59" w:rsidRDefault="006D6F59" w:rsidP="006D6F59">
            <w:pPr>
              <w:pStyle w:val="Heading4"/>
            </w:pPr>
            <w:bookmarkStart w:id="3" w:name="_Toc532995379"/>
            <w:r>
              <w:t>6.7.2.2</w:t>
            </w:r>
            <w:r>
              <w:tab/>
              <w:t>Activate Redundant Transmission during PDU Session Establishment procedure</w:t>
            </w:r>
            <w:bookmarkEnd w:id="3"/>
          </w:p>
          <w:p w14:paraId="310BB7A6" w14:textId="77777777" w:rsidR="006D6F59" w:rsidRDefault="006D6F59" w:rsidP="006D6F59">
            <w:pPr>
              <w:rPr>
                <w:lang w:eastAsia="x-none"/>
              </w:rPr>
            </w:pPr>
            <w:r>
              <w:rPr>
                <w:lang w:eastAsia="x-none"/>
              </w:rPr>
              <w:t>The replicator functionality can be activated during a PDU Session establishment procedure as described in this clause.</w:t>
            </w:r>
          </w:p>
          <w:p w14:paraId="2991372B" w14:textId="77777777" w:rsidR="006D6F59" w:rsidRDefault="006D6F59" w:rsidP="006D6F59">
            <w:pPr>
              <w:rPr>
                <w:lang w:eastAsia="x-none"/>
              </w:rPr>
            </w:pPr>
            <w:r>
              <w:rPr>
                <w:lang w:eastAsia="x-none"/>
              </w:rPr>
              <w:t>Figure 6.7.2.2-1 depicts the establishment of during the PDU session establishment procedure in the non-roaming and roaming with local breakout cases for case 1) with single UE and single UPF.</w:t>
            </w:r>
          </w:p>
          <w:p w14:paraId="42FE3A9F" w14:textId="77777777" w:rsidR="006D6F59" w:rsidRDefault="006D6F59" w:rsidP="006D6F59">
            <w:pPr>
              <w:pStyle w:val="TH"/>
              <w:rPr>
                <w:lang w:eastAsia="x-none"/>
              </w:rPr>
            </w:pPr>
            <w:r w:rsidRPr="00C464E6">
              <w:object w:dxaOrig="15270" w:dyaOrig="3700" w14:anchorId="09B0FC02">
                <v:shape id="_x0000_i1026" type="#_x0000_t75" style="width:474pt;height:126.75pt" o:ole="">
                  <v:imagedata r:id="rId9" o:title=""/>
                </v:shape>
                <o:OLEObject Type="Embed" ProgID="Visio.Drawing.11" ShapeID="_x0000_i1026" DrawAspect="Content" ObjectID="_1615394970" r:id="rId10"/>
              </w:object>
            </w:r>
          </w:p>
          <w:p w14:paraId="2E1BC2F9" w14:textId="77777777" w:rsidR="006D6F59" w:rsidRDefault="006D6F59" w:rsidP="006D6F59">
            <w:pPr>
              <w:pStyle w:val="TF"/>
            </w:pPr>
            <w:r>
              <w:t>Figure 6.7.2.2-1: Activate Replicator functionality during PDU Session Establishment procedure</w:t>
            </w:r>
          </w:p>
          <w:p w14:paraId="7A13A2CB" w14:textId="77777777" w:rsidR="006D6F59" w:rsidRDefault="006D6F59" w:rsidP="006D6F59">
            <w:pPr>
              <w:pStyle w:val="B1"/>
            </w:pPr>
            <w:r>
              <w:t>1.</w:t>
            </w:r>
            <w:r>
              <w:tab/>
              <w:t>Steps 1-12 from clause 4.3.2.2.1(UE requested PDU Session Establishment) in TS 23.502 [3] are performed with the following differences:</w:t>
            </w:r>
          </w:p>
          <w:p w14:paraId="5E594BDE" w14:textId="77777777" w:rsidR="006D6F59" w:rsidRDefault="006D6F59" w:rsidP="006D6F59">
            <w:pPr>
              <w:pStyle w:val="B1"/>
            </w:pPr>
            <w:r>
              <w:tab/>
              <w:t>In Step 1, the UE initiates the UE Requested PDU Session Establishment procedure by the transmission of a NAS message containing a PDU Session Establishment Request within the N1 SM container and it</w:t>
            </w:r>
            <w:r w:rsidRPr="009A4BEF">
              <w:t xml:space="preserve"> </w:t>
            </w:r>
            <w:r>
              <w:t>can include its capability to support replicator protocol (but not required).</w:t>
            </w:r>
            <w:r w:rsidRPr="009A4BEF">
              <w:t xml:space="preserve"> </w:t>
            </w:r>
            <w:r>
              <w:t>The UE can also indicate a specific DNN and S-NSSAI.</w:t>
            </w:r>
          </w:p>
          <w:p w14:paraId="22C062E2" w14:textId="77777777" w:rsidR="006D6F59" w:rsidRDefault="006D6F59" w:rsidP="006D6F59">
            <w:pPr>
              <w:pStyle w:val="B1"/>
            </w:pPr>
            <w:r>
              <w:tab/>
              <w:t>In step 7b, the PCF indicates to the SMF and the NG-RAN to activate replicator functionality for the QoS flow by the 5QI if the UE requested PDU Session Establishment procedure is initiated for a URLLC service (based on parameters provided by the UE).</w:t>
            </w:r>
          </w:p>
          <w:p w14:paraId="499E4CC5" w14:textId="77777777" w:rsidR="006D6F59" w:rsidRDefault="006D6F59" w:rsidP="006D6F59">
            <w:pPr>
              <w:pStyle w:val="B1"/>
            </w:pPr>
            <w:r>
              <w:tab/>
              <w:t>The SMF then initiates an N4 Session Establishment procedure with the selected UPF (with replicator functionality) and CN Tunnel ID(s) are allocated by the SMF or UPF.</w:t>
            </w:r>
          </w:p>
          <w:p w14:paraId="58F40525" w14:textId="77777777" w:rsidR="006D6F59" w:rsidRDefault="006D6F59" w:rsidP="006D6F59">
            <w:pPr>
              <w:pStyle w:val="B1"/>
            </w:pPr>
            <w:r>
              <w:tab/>
              <w:t>In step 11, the N2 SM information includes the QFI(s), QoS Profile(s), CN Tunnel Information corresponding to each N3 tunnel.</w:t>
            </w:r>
          </w:p>
          <w:p w14:paraId="247645A5" w14:textId="77777777" w:rsidR="006D6F59" w:rsidRDefault="006D6F59" w:rsidP="006D6F59">
            <w:pPr>
              <w:pStyle w:val="B1"/>
            </w:pPr>
            <w:r>
              <w:t>2.</w:t>
            </w:r>
            <w:r>
              <w:tab/>
              <w:t>RRC Connection Reconfiguration takes place with the UE establishing the necessary NG-RAN resources related to Replicator functionality.</w:t>
            </w:r>
          </w:p>
          <w:p w14:paraId="685A7F50" w14:textId="77777777" w:rsidR="006D6F59" w:rsidRDefault="006D6F59" w:rsidP="006D6F59">
            <w:pPr>
              <w:pStyle w:val="B1"/>
            </w:pPr>
            <w:r>
              <w:t>3.</w:t>
            </w:r>
            <w:r>
              <w:tab/>
              <w:t>Steps 14-20 from clause 4.3.2.2.1(UE requested PDU Session Establishment) in TS 23.502 [3] are performed with the following differences:</w:t>
            </w:r>
          </w:p>
          <w:p w14:paraId="72D31EFD" w14:textId="77777777" w:rsidR="006D6F59" w:rsidRDefault="006D6F59" w:rsidP="006D6F59">
            <w:pPr>
              <w:pStyle w:val="B1"/>
            </w:pPr>
            <w:r>
              <w:lastRenderedPageBreak/>
              <w:tab/>
              <w:t>The AN Tunnel Info provided by the NG-RAN includes AN Tunnel ID(s) for replicated paths. Each AN Tunnel Information includes a tunnel endpoint for each involved NG-RAN node, and the QFIs assigned to each tunnel endpoint. The SMF provides AN Tunnel Information for each tunnel to the UPF.</w:t>
            </w:r>
          </w:p>
          <w:p w14:paraId="2858C493" w14:textId="77777777" w:rsidR="006D6F59" w:rsidRDefault="006D6F59" w:rsidP="006D6F59">
            <w:r>
              <w:t>For case 2), main addition to the above procedure would be for the two UE(s) to provide a parameter (e.g. SD part of the S-NSSAI has a commonly configured value, support for replicator functionality) in the PDU Session Establishment request that gives a hint to the network for selecting the same UPF or two UPF(s) with access to the same replicator functionality towards the DN.</w:t>
            </w:r>
          </w:p>
          <w:p w14:paraId="396D81F6" w14:textId="77777777" w:rsidR="006D6F59" w:rsidRDefault="006D6F59" w:rsidP="00432C3F">
            <w:pPr>
              <w:rPr>
                <w:b/>
              </w:rPr>
            </w:pPr>
          </w:p>
        </w:tc>
      </w:tr>
    </w:tbl>
    <w:p w14:paraId="5891E09B" w14:textId="65BB97EB" w:rsidR="006D6F59" w:rsidRDefault="006D6F59" w:rsidP="00432C3F">
      <w:pPr>
        <w:rPr>
          <w:b/>
        </w:rPr>
      </w:pPr>
    </w:p>
    <w:p w14:paraId="68BFF25A" w14:textId="52432EB4" w:rsidR="00467807" w:rsidRDefault="00467807" w:rsidP="00432C3F">
      <w:r w:rsidRPr="00467807">
        <w:t xml:space="preserve">It is not very clear what API or external management system is as </w:t>
      </w:r>
      <w:r>
        <w:t>for a while it looks like the replication decision is quite dynamic.</w:t>
      </w:r>
    </w:p>
    <w:p w14:paraId="76638D1F" w14:textId="33E90D35" w:rsidR="001E6D92" w:rsidRPr="00467807" w:rsidRDefault="001E6D92" w:rsidP="00432C3F">
      <w:r>
        <w:t>Further the need to introduce the replicator in RAN is not clear.</w:t>
      </w:r>
      <w:r w:rsidR="00F32F41">
        <w:t xml:space="preserve"> If the replication is to be used, it is due to the lower latency, high reliability requirement. Why should this be eliminated in RAN? On the other hand, the extra complexity will be introduced.</w:t>
      </w:r>
    </w:p>
    <w:p w14:paraId="473E5294" w14:textId="3CF2C7A4" w:rsidR="007F6EB2" w:rsidRDefault="007F6EB2" w:rsidP="00432C3F">
      <w:pPr>
        <w:rPr>
          <w:b/>
          <w:lang w:val="en-US"/>
        </w:rPr>
      </w:pPr>
    </w:p>
    <w:p w14:paraId="539BC7BB" w14:textId="77777777" w:rsidR="00D20F07" w:rsidRDefault="00D20F07" w:rsidP="00D20F07">
      <w:pPr>
        <w:rPr>
          <w:b/>
          <w:lang w:val="en-US"/>
        </w:rPr>
      </w:pPr>
      <w:r>
        <w:rPr>
          <w:b/>
          <w:lang w:val="en-US"/>
        </w:rPr>
        <w:t>Proposal 1</w:t>
      </w:r>
      <w:r w:rsidRPr="00520AB0">
        <w:rPr>
          <w:b/>
          <w:lang w:val="en-US"/>
        </w:rPr>
        <w:t>:   RAN3 to</w:t>
      </w:r>
      <w:r>
        <w:rPr>
          <w:b/>
          <w:lang w:val="en-US"/>
        </w:rPr>
        <w:t xml:space="preserve"> discuss how the replicator framework works in general.</w:t>
      </w:r>
    </w:p>
    <w:p w14:paraId="1A4A3B8F" w14:textId="0952788D" w:rsidR="00D20F07" w:rsidRPr="00432C3F" w:rsidRDefault="00D20F07" w:rsidP="00D20F07">
      <w:pPr>
        <w:rPr>
          <w:b/>
          <w:lang w:val="en-US"/>
        </w:rPr>
      </w:pPr>
      <w:r>
        <w:rPr>
          <w:b/>
          <w:lang w:val="en-US"/>
        </w:rPr>
        <w:t>Proposal 2:  RAN3 to discuss the benefit vs complexity to introduce a replicator in RAN</w:t>
      </w:r>
      <w:r w:rsidR="00C6024C">
        <w:rPr>
          <w:b/>
          <w:lang w:val="en-US"/>
        </w:rPr>
        <w:t xml:space="preserve"> node.</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4AB63ED0" w14:textId="77777777" w:rsidR="004A43FB" w:rsidRDefault="004A43FB" w:rsidP="004A43FB">
      <w:pPr>
        <w:rPr>
          <w:b/>
          <w:lang w:val="en-US"/>
        </w:rPr>
      </w:pPr>
    </w:p>
    <w:p w14:paraId="3AFF7530" w14:textId="77777777" w:rsidR="004A43FB" w:rsidRDefault="004A43FB" w:rsidP="004A43FB">
      <w:pPr>
        <w:rPr>
          <w:b/>
          <w:lang w:val="en-US"/>
        </w:rPr>
      </w:pPr>
      <w:r>
        <w:rPr>
          <w:b/>
          <w:lang w:val="en-US"/>
        </w:rPr>
        <w:t xml:space="preserve">Observation 1: the replicator </w:t>
      </w:r>
      <w:proofErr w:type="gramStart"/>
      <w:r>
        <w:rPr>
          <w:b/>
          <w:lang w:val="en-US"/>
        </w:rPr>
        <w:t>is able to</w:t>
      </w:r>
      <w:proofErr w:type="gramEnd"/>
      <w:r>
        <w:rPr>
          <w:b/>
          <w:lang w:val="en-US"/>
        </w:rPr>
        <w:t xml:space="preserve"> detect multiple related flows, and </w:t>
      </w:r>
      <w:r w:rsidRPr="007C333D">
        <w:rPr>
          <w:b/>
          <w:lang w:val="en-US"/>
        </w:rPr>
        <w:t>and whether they are utilized for redundant packets</w:t>
      </w:r>
      <w:r>
        <w:rPr>
          <w:b/>
          <w:lang w:val="en-US"/>
        </w:rPr>
        <w:t>.</w:t>
      </w:r>
    </w:p>
    <w:p w14:paraId="753F847B" w14:textId="77777777" w:rsidR="004A43FB" w:rsidRPr="00D80BE0" w:rsidRDefault="004A43FB" w:rsidP="004A43FB">
      <w:pPr>
        <w:rPr>
          <w:b/>
          <w:lang w:val="en-US"/>
        </w:rPr>
      </w:pPr>
      <w:r>
        <w:rPr>
          <w:b/>
          <w:lang w:val="en-US"/>
        </w:rPr>
        <w:t>Question 1: how the replicator detects such situation? At which layer of the protocol stack?</w:t>
      </w:r>
    </w:p>
    <w:p w14:paraId="618C9BA4" w14:textId="77777777" w:rsidR="004A43FB" w:rsidRDefault="004A43FB" w:rsidP="004A43FB">
      <w:pPr>
        <w:rPr>
          <w:b/>
          <w:lang w:val="en-US"/>
        </w:rPr>
      </w:pPr>
      <w:r>
        <w:rPr>
          <w:b/>
          <w:lang w:val="en-US"/>
        </w:rPr>
        <w:t>Observation 2: the replicator seems be able to make a dynamic decision on either to replicate or eliminate the replication.</w:t>
      </w:r>
    </w:p>
    <w:p w14:paraId="6A3BBB11" w14:textId="77777777" w:rsidR="004A43FB" w:rsidRDefault="004A43FB" w:rsidP="004A43FB">
      <w:pPr>
        <w:rPr>
          <w:b/>
          <w:lang w:val="en-US"/>
        </w:rPr>
      </w:pPr>
      <w:r>
        <w:rPr>
          <w:b/>
          <w:lang w:val="en-US"/>
        </w:rPr>
        <w:t>Question 2: how dynamic will the replicator make such decision?</w:t>
      </w:r>
    </w:p>
    <w:p w14:paraId="295EDE0B" w14:textId="22780FBE" w:rsidR="004A43FB" w:rsidRDefault="004A43FB" w:rsidP="004A43FB">
      <w:pPr>
        <w:rPr>
          <w:b/>
          <w:lang w:val="en-US"/>
        </w:rPr>
      </w:pPr>
      <w:r>
        <w:rPr>
          <w:b/>
          <w:lang w:val="en-US"/>
        </w:rPr>
        <w:t xml:space="preserve">Observation 3: the two N3 tunnel are transferred via disjoint transport layer paths. </w:t>
      </w:r>
    </w:p>
    <w:p w14:paraId="24403BCF" w14:textId="3DC10FCB" w:rsidR="004A43FB" w:rsidRDefault="004A43FB" w:rsidP="004A43FB">
      <w:pPr>
        <w:rPr>
          <w:b/>
          <w:lang w:val="en-US"/>
        </w:rPr>
      </w:pPr>
      <w:r w:rsidRPr="00DC79B4">
        <w:rPr>
          <w:b/>
          <w:lang w:val="en-US"/>
        </w:rPr>
        <w:t xml:space="preserve">Question </w:t>
      </w:r>
      <w:r w:rsidR="00684657">
        <w:rPr>
          <w:b/>
          <w:lang w:val="en-US"/>
        </w:rPr>
        <w:t>3</w:t>
      </w:r>
      <w:r w:rsidRPr="00DC79B4">
        <w:rPr>
          <w:b/>
          <w:lang w:val="en-US"/>
        </w:rPr>
        <w:t xml:space="preserve">: </w:t>
      </w:r>
      <w:r>
        <w:rPr>
          <w:b/>
          <w:lang w:val="en-US"/>
        </w:rPr>
        <w:t>What is the external application in the network side to handle the internal streams?</w:t>
      </w:r>
    </w:p>
    <w:p w14:paraId="0D0E624A" w14:textId="77777777" w:rsidR="005854A1" w:rsidRDefault="005854A1" w:rsidP="005854A1">
      <w:pPr>
        <w:rPr>
          <w:b/>
          <w:lang w:val="en-US"/>
        </w:rPr>
      </w:pPr>
      <w:r w:rsidRPr="00DA60DA">
        <w:rPr>
          <w:b/>
          <w:lang w:val="en-US"/>
        </w:rPr>
        <w:t>Observation 4</w:t>
      </w:r>
      <w:r>
        <w:rPr>
          <w:b/>
          <w:lang w:val="en-US"/>
        </w:rPr>
        <w:t>: The replicator functional in RAN seems to be firstly to eliminate the received duplicated DL data.</w:t>
      </w:r>
    </w:p>
    <w:p w14:paraId="7BDD7417" w14:textId="3E693DED" w:rsidR="005854A1" w:rsidRPr="00DA60DA" w:rsidRDefault="005854A1" w:rsidP="005854A1">
      <w:pPr>
        <w:rPr>
          <w:b/>
          <w:lang w:val="en-US"/>
        </w:rPr>
      </w:pPr>
      <w:r>
        <w:rPr>
          <w:b/>
          <w:lang w:val="en-US"/>
        </w:rPr>
        <w:t xml:space="preserve">Question </w:t>
      </w:r>
      <w:r w:rsidR="00292F35">
        <w:rPr>
          <w:b/>
          <w:lang w:val="en-US"/>
        </w:rPr>
        <w:t>4</w:t>
      </w:r>
      <w:r>
        <w:rPr>
          <w:b/>
          <w:lang w:val="en-US"/>
        </w:rPr>
        <w:t>: Is in this the case the replication only occurs between CN and RAN nodes, basically over N3?</w:t>
      </w:r>
    </w:p>
    <w:p w14:paraId="5E0B4E74" w14:textId="77777777" w:rsidR="00280CE5" w:rsidRPr="0035778E" w:rsidRDefault="00280CE5" w:rsidP="00280CE5">
      <w:pPr>
        <w:rPr>
          <w:lang w:val="en-US"/>
        </w:rPr>
      </w:pPr>
      <w:r w:rsidRPr="00DA60DA">
        <w:rPr>
          <w:b/>
          <w:lang w:val="en-US"/>
        </w:rPr>
        <w:t xml:space="preserve">Observation </w:t>
      </w:r>
      <w:r>
        <w:rPr>
          <w:b/>
          <w:lang w:val="en-US"/>
        </w:rPr>
        <w:t>5: The replicators are placed in CN, RAN and UE.</w:t>
      </w:r>
    </w:p>
    <w:p w14:paraId="09A7BF68" w14:textId="593FF369" w:rsidR="004A43FB" w:rsidRPr="00FC5BD6" w:rsidRDefault="00280CE5" w:rsidP="004A43FB">
      <w:pPr>
        <w:rPr>
          <w:b/>
        </w:rPr>
      </w:pPr>
      <w:r>
        <w:rPr>
          <w:b/>
          <w:lang w:val="en-US"/>
        </w:rPr>
        <w:t xml:space="preserve">Question </w:t>
      </w:r>
      <w:r w:rsidR="00F24A95">
        <w:rPr>
          <w:b/>
          <w:lang w:val="en-US"/>
        </w:rPr>
        <w:t>5</w:t>
      </w:r>
      <w:r>
        <w:rPr>
          <w:b/>
          <w:lang w:val="en-US"/>
        </w:rPr>
        <w:t>: Should we discuss the benefit/complexity to introduce the replicator in the RAN node?</w:t>
      </w:r>
    </w:p>
    <w:p w14:paraId="787B8BA0" w14:textId="73B8B366" w:rsidR="00D20F07" w:rsidRDefault="004A43FB" w:rsidP="004A43FB">
      <w:pPr>
        <w:rPr>
          <w:b/>
          <w:lang w:val="en-US"/>
        </w:rPr>
      </w:pPr>
      <w:r>
        <w:rPr>
          <w:b/>
          <w:lang w:val="en-US"/>
        </w:rPr>
        <w:t>Proposal 1</w:t>
      </w:r>
      <w:r w:rsidRPr="00520AB0">
        <w:rPr>
          <w:b/>
          <w:lang w:val="en-US"/>
        </w:rPr>
        <w:t>:   RAN3 to</w:t>
      </w:r>
      <w:r>
        <w:rPr>
          <w:b/>
          <w:lang w:val="en-US"/>
        </w:rPr>
        <w:t xml:space="preserve"> discuss how the replicator framework works in general</w:t>
      </w:r>
      <w:r w:rsidR="00D20F07">
        <w:rPr>
          <w:b/>
          <w:lang w:val="en-US"/>
        </w:rPr>
        <w:t>.</w:t>
      </w:r>
    </w:p>
    <w:p w14:paraId="70335A0D" w14:textId="2516F983" w:rsidR="004A43FB" w:rsidRPr="00432C3F" w:rsidRDefault="00D20F07" w:rsidP="004A43FB">
      <w:pPr>
        <w:rPr>
          <w:b/>
          <w:lang w:val="en-US"/>
        </w:rPr>
      </w:pPr>
      <w:r>
        <w:rPr>
          <w:b/>
          <w:lang w:val="en-US"/>
        </w:rPr>
        <w:t>Proposal 2:  RAN3 to discuss</w:t>
      </w:r>
      <w:r w:rsidR="004A43FB">
        <w:rPr>
          <w:b/>
          <w:lang w:val="en-US"/>
        </w:rPr>
        <w:t xml:space="preserve"> </w:t>
      </w:r>
      <w:r>
        <w:rPr>
          <w:b/>
          <w:lang w:val="en-US"/>
        </w:rPr>
        <w:t xml:space="preserve">the </w:t>
      </w:r>
      <w:r w:rsidR="004A43FB">
        <w:rPr>
          <w:b/>
          <w:lang w:val="en-US"/>
        </w:rPr>
        <w:t>benefit vs complexity to introduce a replicator in RAN</w:t>
      </w:r>
      <w:r w:rsidR="00C6024C">
        <w:rPr>
          <w:b/>
          <w:lang w:val="en-US"/>
        </w:rPr>
        <w:t xml:space="preserve"> node.</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71E3F36D" w:rsidR="00780E1E" w:rsidRPr="008F5635" w:rsidRDefault="00780E1E" w:rsidP="007F6EB2">
      <w:pPr>
        <w:ind w:left="720"/>
        <w:rPr>
          <w:lang w:val="en-US"/>
        </w:rPr>
      </w:pPr>
      <w:r>
        <w:rPr>
          <w:lang w:val="en-US"/>
        </w:rPr>
        <w:t>[2]</w:t>
      </w:r>
      <w:r>
        <w:rPr>
          <w:lang w:val="en-US"/>
        </w:rPr>
        <w:tab/>
        <w:t>TS 23.725</w:t>
      </w:r>
      <w:r>
        <w:rPr>
          <w:lang w:val="en-US"/>
        </w:rPr>
        <w:tab/>
      </w:r>
      <w:r w:rsidRPr="00780E1E">
        <w:rPr>
          <w:lang w:val="en-US"/>
        </w:rPr>
        <w:t>Study on enhancement of Ultra-Reliable Low-Latency Communication (URLLC) support in the 5G Core network</w:t>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CE417" w14:textId="77777777" w:rsidR="00E9149E" w:rsidRDefault="00E9149E">
      <w:pPr>
        <w:spacing w:after="0"/>
      </w:pPr>
      <w:r>
        <w:separator/>
      </w:r>
    </w:p>
  </w:endnote>
  <w:endnote w:type="continuationSeparator" w:id="0">
    <w:p w14:paraId="5419F714" w14:textId="77777777" w:rsidR="00E9149E" w:rsidRDefault="00E91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69219" w14:textId="77777777" w:rsidR="00E9149E" w:rsidRDefault="00E9149E">
      <w:pPr>
        <w:spacing w:after="0"/>
      </w:pPr>
      <w:r>
        <w:separator/>
      </w:r>
    </w:p>
  </w:footnote>
  <w:footnote w:type="continuationSeparator" w:id="0">
    <w:p w14:paraId="0F1DA1B9" w14:textId="77777777" w:rsidR="00E9149E" w:rsidRDefault="00E91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6"/>
  </w:num>
  <w:num w:numId="18">
    <w:abstractNumId w:val="23"/>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4"/>
  </w:num>
  <w:num w:numId="26">
    <w:abstractNumId w:val="9"/>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4330"/>
    <w:rsid w:val="00045156"/>
    <w:rsid w:val="00045418"/>
    <w:rsid w:val="00047017"/>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061B5"/>
    <w:rsid w:val="0011026A"/>
    <w:rsid w:val="00120199"/>
    <w:rsid w:val="00123FF4"/>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E6D92"/>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21B3"/>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3123"/>
    <w:rsid w:val="00276F7B"/>
    <w:rsid w:val="00277CC9"/>
    <w:rsid w:val="00280CE5"/>
    <w:rsid w:val="00290E4D"/>
    <w:rsid w:val="00291A94"/>
    <w:rsid w:val="00292430"/>
    <w:rsid w:val="00292F35"/>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5778E"/>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B72"/>
    <w:rsid w:val="003D3F18"/>
    <w:rsid w:val="003D457D"/>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807"/>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43FB"/>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6A2"/>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3A43"/>
    <w:rsid w:val="005449E6"/>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80326"/>
    <w:rsid w:val="00580FD3"/>
    <w:rsid w:val="005854A1"/>
    <w:rsid w:val="005911CD"/>
    <w:rsid w:val="00593D85"/>
    <w:rsid w:val="00597648"/>
    <w:rsid w:val="00597B8D"/>
    <w:rsid w:val="005A1B30"/>
    <w:rsid w:val="005A41A1"/>
    <w:rsid w:val="005A7864"/>
    <w:rsid w:val="005A7FAB"/>
    <w:rsid w:val="005B1BA5"/>
    <w:rsid w:val="005B342D"/>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2996"/>
    <w:rsid w:val="00633451"/>
    <w:rsid w:val="006337C0"/>
    <w:rsid w:val="00640F09"/>
    <w:rsid w:val="00642329"/>
    <w:rsid w:val="00654086"/>
    <w:rsid w:val="0065425F"/>
    <w:rsid w:val="00655AD0"/>
    <w:rsid w:val="00655D26"/>
    <w:rsid w:val="00655DC0"/>
    <w:rsid w:val="00666432"/>
    <w:rsid w:val="00670696"/>
    <w:rsid w:val="00673C3C"/>
    <w:rsid w:val="00673F3F"/>
    <w:rsid w:val="00673F64"/>
    <w:rsid w:val="0067551B"/>
    <w:rsid w:val="00684657"/>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40E9"/>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21D2"/>
    <w:rsid w:val="007531DC"/>
    <w:rsid w:val="00753F87"/>
    <w:rsid w:val="00754D43"/>
    <w:rsid w:val="00755B1C"/>
    <w:rsid w:val="00757280"/>
    <w:rsid w:val="00757884"/>
    <w:rsid w:val="00757C14"/>
    <w:rsid w:val="00760A52"/>
    <w:rsid w:val="00762CAE"/>
    <w:rsid w:val="0076375F"/>
    <w:rsid w:val="00765596"/>
    <w:rsid w:val="0076631B"/>
    <w:rsid w:val="007677F9"/>
    <w:rsid w:val="00772F84"/>
    <w:rsid w:val="00773EF9"/>
    <w:rsid w:val="00774973"/>
    <w:rsid w:val="007752A4"/>
    <w:rsid w:val="00780E1E"/>
    <w:rsid w:val="0078299C"/>
    <w:rsid w:val="0078580F"/>
    <w:rsid w:val="00786339"/>
    <w:rsid w:val="0079324C"/>
    <w:rsid w:val="00795534"/>
    <w:rsid w:val="00796761"/>
    <w:rsid w:val="00796ADA"/>
    <w:rsid w:val="007A0080"/>
    <w:rsid w:val="007A4050"/>
    <w:rsid w:val="007A5112"/>
    <w:rsid w:val="007A5F4A"/>
    <w:rsid w:val="007A5FF6"/>
    <w:rsid w:val="007B0268"/>
    <w:rsid w:val="007B2818"/>
    <w:rsid w:val="007B6B97"/>
    <w:rsid w:val="007C0072"/>
    <w:rsid w:val="007C333D"/>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1D8D"/>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6A33"/>
    <w:rsid w:val="00947CEF"/>
    <w:rsid w:val="00952BE3"/>
    <w:rsid w:val="00952C88"/>
    <w:rsid w:val="00954347"/>
    <w:rsid w:val="00956F7F"/>
    <w:rsid w:val="00957387"/>
    <w:rsid w:val="0095760C"/>
    <w:rsid w:val="0096030E"/>
    <w:rsid w:val="009636BD"/>
    <w:rsid w:val="00963ED0"/>
    <w:rsid w:val="0096404F"/>
    <w:rsid w:val="00966940"/>
    <w:rsid w:val="009672CA"/>
    <w:rsid w:val="00972390"/>
    <w:rsid w:val="00974B2D"/>
    <w:rsid w:val="009757A9"/>
    <w:rsid w:val="00975A02"/>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2E57"/>
    <w:rsid w:val="009F65D1"/>
    <w:rsid w:val="00A01538"/>
    <w:rsid w:val="00A03A12"/>
    <w:rsid w:val="00A044EF"/>
    <w:rsid w:val="00A10143"/>
    <w:rsid w:val="00A1022C"/>
    <w:rsid w:val="00A12332"/>
    <w:rsid w:val="00A15E56"/>
    <w:rsid w:val="00A23626"/>
    <w:rsid w:val="00A27733"/>
    <w:rsid w:val="00A30AEF"/>
    <w:rsid w:val="00A31184"/>
    <w:rsid w:val="00A31D5B"/>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357B"/>
    <w:rsid w:val="00A95578"/>
    <w:rsid w:val="00AA0B83"/>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01DE"/>
    <w:rsid w:val="00AE1143"/>
    <w:rsid w:val="00AE13C9"/>
    <w:rsid w:val="00AE45FA"/>
    <w:rsid w:val="00AE52FB"/>
    <w:rsid w:val="00AE7CD6"/>
    <w:rsid w:val="00AF0211"/>
    <w:rsid w:val="00AF14A0"/>
    <w:rsid w:val="00AF2A86"/>
    <w:rsid w:val="00AF2B6C"/>
    <w:rsid w:val="00AF4737"/>
    <w:rsid w:val="00AF5584"/>
    <w:rsid w:val="00AF7859"/>
    <w:rsid w:val="00B01690"/>
    <w:rsid w:val="00B05536"/>
    <w:rsid w:val="00B05D98"/>
    <w:rsid w:val="00B07A30"/>
    <w:rsid w:val="00B105F3"/>
    <w:rsid w:val="00B114E8"/>
    <w:rsid w:val="00B138EC"/>
    <w:rsid w:val="00B13F7D"/>
    <w:rsid w:val="00B1598C"/>
    <w:rsid w:val="00B16D64"/>
    <w:rsid w:val="00B17782"/>
    <w:rsid w:val="00B2007B"/>
    <w:rsid w:val="00B21466"/>
    <w:rsid w:val="00B221C5"/>
    <w:rsid w:val="00B277CD"/>
    <w:rsid w:val="00B30BE2"/>
    <w:rsid w:val="00B30F5B"/>
    <w:rsid w:val="00B31BAB"/>
    <w:rsid w:val="00B32905"/>
    <w:rsid w:val="00B3325A"/>
    <w:rsid w:val="00B334EE"/>
    <w:rsid w:val="00B34FFF"/>
    <w:rsid w:val="00B37503"/>
    <w:rsid w:val="00B40C6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3C9A"/>
    <w:rsid w:val="00BD4F51"/>
    <w:rsid w:val="00BD5942"/>
    <w:rsid w:val="00BD5F5C"/>
    <w:rsid w:val="00BE08B1"/>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4B33"/>
    <w:rsid w:val="00C14E8C"/>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24C"/>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5343"/>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07"/>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0BE0"/>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0DA"/>
    <w:rsid w:val="00DB0815"/>
    <w:rsid w:val="00DB34D5"/>
    <w:rsid w:val="00DB46A0"/>
    <w:rsid w:val="00DB4A7A"/>
    <w:rsid w:val="00DB793D"/>
    <w:rsid w:val="00DC048C"/>
    <w:rsid w:val="00DC1283"/>
    <w:rsid w:val="00DC21CC"/>
    <w:rsid w:val="00DC2B06"/>
    <w:rsid w:val="00DC3B82"/>
    <w:rsid w:val="00DC5F4E"/>
    <w:rsid w:val="00DC79B4"/>
    <w:rsid w:val="00DD0B6D"/>
    <w:rsid w:val="00DD0EBB"/>
    <w:rsid w:val="00DD1B2E"/>
    <w:rsid w:val="00DD2380"/>
    <w:rsid w:val="00DD6516"/>
    <w:rsid w:val="00DE1E95"/>
    <w:rsid w:val="00DE4DDD"/>
    <w:rsid w:val="00DE6BB0"/>
    <w:rsid w:val="00DF297C"/>
    <w:rsid w:val="00E018A3"/>
    <w:rsid w:val="00E03354"/>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149E"/>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4A95"/>
    <w:rsid w:val="00F25AF6"/>
    <w:rsid w:val="00F263AA"/>
    <w:rsid w:val="00F27ABA"/>
    <w:rsid w:val="00F32F41"/>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5BD6"/>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2096</Words>
  <Characters>11109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2019-03-29T19:02:00Z</dcterms:created>
  <dcterms:modified xsi:type="dcterms:W3CDTF">2019-03-29T19:02:00Z</dcterms:modified>
</cp:coreProperties>
</file>