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256511D1" w:rsidR="001E2093" w:rsidRDefault="001E2093" w:rsidP="001E2093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103bis</w:t>
      </w:r>
      <w:r>
        <w:rPr>
          <w:rFonts w:cs="Arial"/>
          <w:bCs/>
          <w:noProof w:val="0"/>
          <w:sz w:val="24"/>
          <w:lang w:val="en-GB"/>
        </w:rPr>
        <w:tab/>
      </w:r>
      <w:r w:rsidR="00EF07EA" w:rsidRPr="00EF07EA">
        <w:rPr>
          <w:rFonts w:cs="Arial"/>
          <w:bCs/>
          <w:noProof w:val="0"/>
          <w:sz w:val="24"/>
          <w:lang w:val="en-GB" w:eastAsia="ja-JP"/>
        </w:rPr>
        <w:t>R3-191701</w:t>
      </w:r>
    </w:p>
    <w:p w14:paraId="28CA7D2F" w14:textId="77777777" w:rsidR="001E2093" w:rsidRDefault="001E2093" w:rsidP="001E20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P.R. China, 8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133B91BC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B3DB9">
        <w:rPr>
          <w:rFonts w:cs="Arial"/>
          <w:b/>
          <w:bCs/>
          <w:sz w:val="24"/>
          <w:szCs w:val="24"/>
          <w:lang w:val="en-US"/>
        </w:rPr>
        <w:t>9.</w:t>
      </w:r>
      <w:r w:rsidR="00EF07EA">
        <w:rPr>
          <w:rFonts w:cs="Arial"/>
          <w:b/>
          <w:bCs/>
          <w:sz w:val="24"/>
          <w:szCs w:val="24"/>
          <w:lang w:val="en-US"/>
        </w:rPr>
        <w:t>2</w:t>
      </w:r>
      <w:bookmarkStart w:id="0" w:name="_GoBack"/>
      <w:bookmarkEnd w:id="0"/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30E38270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E9559D" w:rsidRPr="00E9559D">
        <w:rPr>
          <w:rFonts w:cs="Arial"/>
          <w:b/>
          <w:bCs/>
          <w:color w:val="000000"/>
          <w:sz w:val="24"/>
          <w:szCs w:val="24"/>
        </w:rPr>
        <w:t>ERROR INDICATION Message in S1AP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5F87FE83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0600EA">
        <w:rPr>
          <w:lang w:eastAsia="zh-CN"/>
        </w:rPr>
        <w:t>Discussion</w:t>
      </w:r>
    </w:p>
    <w:p w14:paraId="0A2E8323" w14:textId="2B393F65" w:rsidR="001F437B" w:rsidRDefault="00EB7C04" w:rsidP="00B259CB">
      <w:r>
        <w:t xml:space="preserve">The </w:t>
      </w:r>
      <w:r w:rsidR="00862540">
        <w:t xml:space="preserve">Error Indication procedure is used for one node receiving the message to indicate to the node sending the message when there is </w:t>
      </w:r>
      <w:proofErr w:type="gramStart"/>
      <w:r w:rsidR="00862540">
        <w:t>a</w:t>
      </w:r>
      <w:proofErr w:type="gramEnd"/>
      <w:r w:rsidR="00862540">
        <w:t xml:space="preserve"> error related to unknown, protocol data, when there is no appropriate response message to feedback the error.</w:t>
      </w:r>
    </w:p>
    <w:p w14:paraId="51716C3A" w14:textId="0833D1A1" w:rsidR="00862540" w:rsidRDefault="00862540" w:rsidP="00B259CB">
      <w:r>
        <w:t xml:space="preserve">When the message is sent for a </w:t>
      </w:r>
      <w:proofErr w:type="gramStart"/>
      <w:r>
        <w:t>particular UE</w:t>
      </w:r>
      <w:proofErr w:type="gramEnd"/>
      <w:r>
        <w:t xml:space="preserve">, but without any UE APID, the receiving node cannot feedback the error ping point to the right UE. For example, in RETRIEVE UE INFORMATUION message, only S-TMSI is used. If S-TMSI is unknown by MME, it would be benefit to feedback to </w:t>
      </w:r>
      <w:proofErr w:type="spellStart"/>
      <w:r>
        <w:t>eNB</w:t>
      </w:r>
      <w:proofErr w:type="spellEnd"/>
      <w:r>
        <w:t xml:space="preserve"> what went wrong. </w:t>
      </w:r>
      <w:proofErr w:type="gramStart"/>
      <w:r>
        <w:t>Thus</w:t>
      </w:r>
      <w:proofErr w:type="gramEnd"/>
      <w:r>
        <w:t xml:space="preserve"> we propose to add S-TMSI in ERROR INDICATION.</w:t>
      </w:r>
    </w:p>
    <w:p w14:paraId="06D85025" w14:textId="77777777" w:rsidR="00862540" w:rsidRPr="00F917BF" w:rsidRDefault="00862540" w:rsidP="00862540">
      <w:pPr>
        <w:pStyle w:val="Heading4"/>
        <w:rPr>
          <w:sz w:val="32"/>
          <w:szCs w:val="32"/>
          <w:lang w:eastAsia="zh-CN"/>
        </w:rPr>
      </w:pPr>
      <w:bookmarkStart w:id="1" w:name="_Toc534711809"/>
      <w:r w:rsidRPr="00F917BF">
        <w:t>9.1.4.21</w:t>
      </w:r>
      <w:r w:rsidRPr="00F917BF">
        <w:tab/>
        <w:t>RETRIEVE UE INFORMATION</w:t>
      </w:r>
      <w:bookmarkEnd w:id="1"/>
      <w:r w:rsidRPr="00F917BF">
        <w:t xml:space="preserve"> </w:t>
      </w:r>
    </w:p>
    <w:p w14:paraId="338746AD" w14:textId="77777777" w:rsidR="00862540" w:rsidRPr="00F917BF" w:rsidRDefault="00862540" w:rsidP="00862540">
      <w:pPr>
        <w:rPr>
          <w:lang w:eastAsia="zh-CN"/>
        </w:rPr>
      </w:pPr>
      <w:r w:rsidRPr="00F917BF">
        <w:t xml:space="preserve">The </w:t>
      </w:r>
      <w:r w:rsidRPr="00F917BF">
        <w:rPr>
          <w:lang w:eastAsia="zh-CN"/>
        </w:rPr>
        <w:t xml:space="preserve">message is sent by the </w:t>
      </w:r>
      <w:proofErr w:type="spellStart"/>
      <w:r w:rsidRPr="00F917BF">
        <w:rPr>
          <w:lang w:eastAsia="zh-CN"/>
        </w:rPr>
        <w:t>eNB</w:t>
      </w:r>
      <w:proofErr w:type="spellEnd"/>
      <w:r w:rsidRPr="00F917BF">
        <w:rPr>
          <w:lang w:eastAsia="zh-CN"/>
        </w:rPr>
        <w:t xml:space="preserve"> to request UE information over the S1 interface.</w:t>
      </w:r>
    </w:p>
    <w:p w14:paraId="67AF2D44" w14:textId="77777777" w:rsidR="00862540" w:rsidRPr="00F917BF" w:rsidRDefault="00862540" w:rsidP="00862540">
      <w:pPr>
        <w:keepNext/>
        <w:rPr>
          <w:rFonts w:eastAsia="Batang"/>
        </w:rPr>
      </w:pPr>
      <w:r w:rsidRPr="00F917BF">
        <w:t xml:space="preserve">Direction: </w:t>
      </w:r>
      <w:proofErr w:type="spellStart"/>
      <w:r w:rsidRPr="00F917BF">
        <w:t>eNB</w:t>
      </w:r>
      <w:proofErr w:type="spellEnd"/>
      <w:r w:rsidRPr="00F917BF">
        <w:t xml:space="preserve"> </w:t>
      </w:r>
      <w:r w:rsidRPr="00F917BF">
        <w:sym w:font="Symbol" w:char="F0AE"/>
      </w:r>
      <w:r w:rsidRPr="00F917BF">
        <w:t xml:space="preserve"> MME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862540" w:rsidRPr="00F917BF" w14:paraId="2CF28921" w14:textId="77777777" w:rsidTr="00523404">
        <w:tc>
          <w:tcPr>
            <w:tcW w:w="2518" w:type="dxa"/>
          </w:tcPr>
          <w:p w14:paraId="4668826A" w14:textId="77777777" w:rsidR="00862540" w:rsidRPr="00F917BF" w:rsidRDefault="00862540" w:rsidP="00523404">
            <w:pPr>
              <w:pStyle w:val="TAH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90" w:type="dxa"/>
          </w:tcPr>
          <w:p w14:paraId="325FE7E3" w14:textId="77777777" w:rsidR="00862540" w:rsidRPr="00F917BF" w:rsidRDefault="00862540" w:rsidP="00523404">
            <w:pPr>
              <w:pStyle w:val="TAH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44FBEF7" w14:textId="77777777" w:rsidR="00862540" w:rsidRPr="00F917BF" w:rsidRDefault="00862540" w:rsidP="00523404">
            <w:pPr>
              <w:pStyle w:val="TAH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Range</w:t>
            </w:r>
          </w:p>
        </w:tc>
        <w:tc>
          <w:tcPr>
            <w:tcW w:w="1440" w:type="dxa"/>
          </w:tcPr>
          <w:p w14:paraId="225DD8DB" w14:textId="77777777" w:rsidR="00862540" w:rsidRPr="00F917BF" w:rsidRDefault="00862540" w:rsidP="00523404">
            <w:pPr>
              <w:pStyle w:val="TAH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05551C35" w14:textId="77777777" w:rsidR="00862540" w:rsidRPr="00F917BF" w:rsidRDefault="00862540" w:rsidP="00523404">
            <w:pPr>
              <w:pStyle w:val="TAH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D27DE25" w14:textId="77777777" w:rsidR="00862540" w:rsidRPr="00F917BF" w:rsidRDefault="00862540" w:rsidP="00523404">
            <w:pPr>
              <w:pStyle w:val="TAH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97" w:type="dxa"/>
          </w:tcPr>
          <w:p w14:paraId="6D81F074" w14:textId="77777777" w:rsidR="00862540" w:rsidRPr="00F917BF" w:rsidRDefault="00862540" w:rsidP="00523404">
            <w:pPr>
              <w:pStyle w:val="TAH"/>
              <w:rPr>
                <w:rFonts w:cs="Arial"/>
                <w:b w:val="0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Assigned Criticality</w:t>
            </w:r>
          </w:p>
        </w:tc>
      </w:tr>
      <w:tr w:rsidR="00862540" w:rsidRPr="00F917BF" w14:paraId="311B9FD7" w14:textId="77777777" w:rsidTr="00523404">
        <w:tc>
          <w:tcPr>
            <w:tcW w:w="2518" w:type="dxa"/>
          </w:tcPr>
          <w:p w14:paraId="6F837B8C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90" w:type="dxa"/>
          </w:tcPr>
          <w:p w14:paraId="22278B6B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621C4E87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2FD75E5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9.2.1.1</w:t>
            </w:r>
          </w:p>
        </w:tc>
        <w:tc>
          <w:tcPr>
            <w:tcW w:w="2160" w:type="dxa"/>
          </w:tcPr>
          <w:p w14:paraId="00A0BEC4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C32053" w14:textId="77777777" w:rsidR="00862540" w:rsidRPr="00F917BF" w:rsidRDefault="00862540" w:rsidP="005234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25BBCFB2" w14:textId="77777777" w:rsidR="00862540" w:rsidRPr="00F917BF" w:rsidRDefault="00862540" w:rsidP="005234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reject</w:t>
            </w:r>
          </w:p>
        </w:tc>
      </w:tr>
      <w:tr w:rsidR="00862540" w:rsidRPr="00567372" w14:paraId="363E691D" w14:textId="77777777" w:rsidTr="00523404">
        <w:tc>
          <w:tcPr>
            <w:tcW w:w="2518" w:type="dxa"/>
          </w:tcPr>
          <w:p w14:paraId="0BCFD7D5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  <w:bookmarkStart w:id="2" w:name="_Hlk470627103"/>
            <w:r w:rsidRPr="00F917BF">
              <w:rPr>
                <w:rFonts w:cs="Arial"/>
                <w:lang w:eastAsia="ja-JP"/>
              </w:rPr>
              <w:t>S-TMSI</w:t>
            </w:r>
          </w:p>
        </w:tc>
        <w:tc>
          <w:tcPr>
            <w:tcW w:w="1190" w:type="dxa"/>
          </w:tcPr>
          <w:p w14:paraId="3F97C49B" w14:textId="77777777" w:rsidR="00862540" w:rsidRPr="00F917BF" w:rsidRDefault="00862540" w:rsidP="00523404">
            <w:pPr>
              <w:pStyle w:val="TAL"/>
              <w:rPr>
                <w:rFonts w:cs="Arial"/>
                <w:lang w:eastAsia="zh-CN"/>
              </w:rPr>
            </w:pPr>
            <w:r w:rsidRPr="00F917BF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</w:tcPr>
          <w:p w14:paraId="3C5E55AC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A098419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9.2.3.6</w:t>
            </w:r>
          </w:p>
        </w:tc>
        <w:tc>
          <w:tcPr>
            <w:tcW w:w="2160" w:type="dxa"/>
          </w:tcPr>
          <w:p w14:paraId="2A1D7A0A" w14:textId="77777777" w:rsidR="00862540" w:rsidRPr="00F917BF" w:rsidRDefault="00862540" w:rsidP="005234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DFABFF" w14:textId="77777777" w:rsidR="00862540" w:rsidRPr="00F917BF" w:rsidRDefault="00862540" w:rsidP="005234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6AD631B9" w14:textId="77777777" w:rsidR="00862540" w:rsidRPr="00567372" w:rsidRDefault="00862540" w:rsidP="005234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917BF">
              <w:rPr>
                <w:rFonts w:cs="Arial"/>
                <w:lang w:eastAsia="ja-JP"/>
              </w:rPr>
              <w:t>reject</w:t>
            </w:r>
          </w:p>
        </w:tc>
      </w:tr>
      <w:bookmarkEnd w:id="2"/>
    </w:tbl>
    <w:p w14:paraId="703B4461" w14:textId="77777777" w:rsidR="00B259CB" w:rsidRPr="00927304" w:rsidRDefault="00B259CB" w:rsidP="00B259CB">
      <w:pPr>
        <w:rPr>
          <w:lang w:eastAsia="ko-KR"/>
        </w:rPr>
      </w:pPr>
    </w:p>
    <w:p w14:paraId="3194A809" w14:textId="77777777" w:rsidR="00362FA2" w:rsidRPr="00567372" w:rsidRDefault="00362FA2" w:rsidP="00362FA2">
      <w:pPr>
        <w:pStyle w:val="Heading4"/>
      </w:pPr>
      <w:bookmarkStart w:id="3" w:name="_Toc534711839"/>
      <w:r w:rsidRPr="00567372">
        <w:t>9.1.8.3</w:t>
      </w:r>
      <w:r w:rsidRPr="00567372">
        <w:tab/>
        <w:t>ERROR INDICATION</w:t>
      </w:r>
      <w:bookmarkEnd w:id="3"/>
    </w:p>
    <w:p w14:paraId="2EFF1F76" w14:textId="77777777" w:rsidR="00362FA2" w:rsidRPr="00567372" w:rsidRDefault="00362FA2" w:rsidP="00362FA2">
      <w:r w:rsidRPr="00567372">
        <w:t xml:space="preserve">This message is sent by both the MME and the </w:t>
      </w:r>
      <w:proofErr w:type="spellStart"/>
      <w:r w:rsidRPr="00567372">
        <w:t>eNB</w:t>
      </w:r>
      <w:proofErr w:type="spellEnd"/>
      <w:r w:rsidRPr="00567372">
        <w:t xml:space="preserve"> and is used to indicate that some error has been detected in the node.</w:t>
      </w:r>
    </w:p>
    <w:p w14:paraId="0C66C292" w14:textId="77777777" w:rsidR="00362FA2" w:rsidRPr="00567372" w:rsidRDefault="00362FA2" w:rsidP="00362FA2">
      <w:r w:rsidRPr="00567372">
        <w:t xml:space="preserve">Direction: MME </w:t>
      </w:r>
      <w:r w:rsidRPr="00567372">
        <w:sym w:font="Symbol" w:char="F0AE"/>
      </w:r>
      <w:r w:rsidRPr="00567372">
        <w:t xml:space="preserve"> </w:t>
      </w:r>
      <w:proofErr w:type="spellStart"/>
      <w:r w:rsidRPr="00567372">
        <w:t>eNB</w:t>
      </w:r>
      <w:proofErr w:type="spellEnd"/>
      <w:r w:rsidRPr="00567372">
        <w:t xml:space="preserve"> and </w:t>
      </w:r>
      <w:proofErr w:type="spellStart"/>
      <w:r w:rsidRPr="00567372">
        <w:t>eNB</w:t>
      </w:r>
      <w:proofErr w:type="spellEnd"/>
      <w:r w:rsidRPr="00567372">
        <w:t xml:space="preserve"> </w:t>
      </w:r>
      <w:r w:rsidRPr="00567372">
        <w:sym w:font="Symbol" w:char="F0AE"/>
      </w:r>
      <w:r w:rsidRPr="00567372">
        <w:t xml:space="preserve"> MME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362FA2" w:rsidRPr="00567372" w14:paraId="247AC4A9" w14:textId="77777777" w:rsidTr="00094DE3">
        <w:tc>
          <w:tcPr>
            <w:tcW w:w="2552" w:type="dxa"/>
          </w:tcPr>
          <w:p w14:paraId="5D430034" w14:textId="77777777" w:rsidR="00362FA2" w:rsidRPr="00567372" w:rsidRDefault="00362FA2" w:rsidP="00094DE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E6BA853" w14:textId="77777777" w:rsidR="00362FA2" w:rsidRPr="00567372" w:rsidRDefault="00362FA2" w:rsidP="00094DE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14:paraId="33256566" w14:textId="77777777" w:rsidR="00362FA2" w:rsidRPr="00567372" w:rsidRDefault="00362FA2" w:rsidP="00094DE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 w14:paraId="3CAFCD9A" w14:textId="77777777" w:rsidR="00362FA2" w:rsidRPr="00567372" w:rsidRDefault="00362FA2" w:rsidP="00094DE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3F6F54BA" w14:textId="77777777" w:rsidR="00362FA2" w:rsidRPr="00567372" w:rsidRDefault="00362FA2" w:rsidP="00094DE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2D123DDC" w14:textId="77777777" w:rsidR="00362FA2" w:rsidRPr="00567372" w:rsidRDefault="00362FA2" w:rsidP="00094DE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2FDBF60B" w14:textId="77777777" w:rsidR="00362FA2" w:rsidRPr="00567372" w:rsidRDefault="00362FA2" w:rsidP="00094DE3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362FA2" w:rsidRPr="00567372" w14:paraId="19F81BD0" w14:textId="77777777" w:rsidTr="00094DE3">
        <w:tc>
          <w:tcPr>
            <w:tcW w:w="2552" w:type="dxa"/>
          </w:tcPr>
          <w:p w14:paraId="14D757DF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2452BCA3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151B7CA7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5A89D86D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 w14:paraId="7540AB8E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4D025E3F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6EE673DF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362FA2" w:rsidRPr="00567372" w14:paraId="4565C55B" w14:textId="77777777" w:rsidTr="00094DE3">
        <w:tc>
          <w:tcPr>
            <w:tcW w:w="2552" w:type="dxa"/>
          </w:tcPr>
          <w:p w14:paraId="5E4FC052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14:paraId="3491E7C0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5C74820C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7CADE344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9.2.3.3</w:t>
            </w:r>
          </w:p>
        </w:tc>
        <w:tc>
          <w:tcPr>
            <w:tcW w:w="1276" w:type="dxa"/>
          </w:tcPr>
          <w:p w14:paraId="35F4B0E6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07333183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51FF2CC8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362FA2" w:rsidRPr="00567372" w14:paraId="5735613C" w14:textId="77777777" w:rsidTr="00094DE3">
        <w:tc>
          <w:tcPr>
            <w:tcW w:w="2552" w:type="dxa"/>
          </w:tcPr>
          <w:p w14:paraId="6C50FF95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eastAsia="Batang" w:cs="Arial"/>
                <w:bCs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14:paraId="7A69FAED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4ECC436B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0D433A50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</w:t>
            </w:r>
          </w:p>
        </w:tc>
        <w:tc>
          <w:tcPr>
            <w:tcW w:w="1276" w:type="dxa"/>
          </w:tcPr>
          <w:p w14:paraId="6720CBC1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703589E5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50F80DC7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362FA2" w:rsidRPr="00567372" w14:paraId="27EA4131" w14:textId="77777777" w:rsidTr="00094DE3">
        <w:tc>
          <w:tcPr>
            <w:tcW w:w="2552" w:type="dxa"/>
          </w:tcPr>
          <w:p w14:paraId="35E021C0" w14:textId="77777777" w:rsidR="00362FA2" w:rsidRPr="00567372" w:rsidRDefault="00362FA2" w:rsidP="00094DE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727B8C40" w14:textId="77777777" w:rsidR="00362FA2" w:rsidRPr="00567372" w:rsidRDefault="00362FA2" w:rsidP="00094DE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08C07AB9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5B30CE44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9.2.1.3</w:t>
            </w:r>
          </w:p>
        </w:tc>
        <w:tc>
          <w:tcPr>
            <w:tcW w:w="1276" w:type="dxa"/>
          </w:tcPr>
          <w:p w14:paraId="7A65F658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34A88089" w14:textId="77777777" w:rsidR="00362FA2" w:rsidRPr="00567372" w:rsidRDefault="00362FA2" w:rsidP="00094DE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3F57D745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362FA2" w:rsidRPr="00567372" w14:paraId="067D2E15" w14:textId="77777777" w:rsidTr="00094DE3">
        <w:tc>
          <w:tcPr>
            <w:tcW w:w="2552" w:type="dxa"/>
          </w:tcPr>
          <w:p w14:paraId="60D3C772" w14:textId="77777777" w:rsidR="00362FA2" w:rsidRPr="00567372" w:rsidRDefault="00362FA2" w:rsidP="00094DE3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34" w:type="dxa"/>
          </w:tcPr>
          <w:p w14:paraId="379747AB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41A52A23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784E5156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9.2.1.21</w:t>
            </w:r>
          </w:p>
        </w:tc>
        <w:tc>
          <w:tcPr>
            <w:tcW w:w="1276" w:type="dxa"/>
          </w:tcPr>
          <w:p w14:paraId="6F933B2A" w14:textId="77777777" w:rsidR="00362FA2" w:rsidRPr="00567372" w:rsidRDefault="00362FA2" w:rsidP="00094D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7E519BE3" w14:textId="77777777" w:rsidR="00362FA2" w:rsidRPr="00567372" w:rsidRDefault="00362FA2" w:rsidP="00094DE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BD64762" w14:textId="77777777" w:rsidR="00362FA2" w:rsidRPr="00567372" w:rsidRDefault="00362FA2" w:rsidP="00094DE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</w:tbl>
    <w:p w14:paraId="40304424" w14:textId="77777777" w:rsidR="00362FA2" w:rsidRDefault="00362FA2" w:rsidP="00432C3F">
      <w:pPr>
        <w:rPr>
          <w:b/>
          <w:lang w:val="en-US"/>
        </w:rPr>
      </w:pPr>
    </w:p>
    <w:p w14:paraId="6A601011" w14:textId="77777777" w:rsidR="00362FA2" w:rsidRDefault="00362FA2" w:rsidP="00432C3F">
      <w:pPr>
        <w:rPr>
          <w:b/>
          <w:lang w:val="en-US"/>
        </w:rPr>
      </w:pPr>
    </w:p>
    <w:p w14:paraId="1C0CFC99" w14:textId="16B2F4A5" w:rsidR="001959BB" w:rsidRPr="00432C3F" w:rsidRDefault="00A27733" w:rsidP="00432C3F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>:   RAN3 to</w:t>
      </w:r>
      <w:r>
        <w:rPr>
          <w:b/>
          <w:lang w:val="en-US"/>
        </w:rPr>
        <w:t xml:space="preserve"> agree to add </w:t>
      </w:r>
      <w:r w:rsidR="00162339">
        <w:rPr>
          <w:b/>
          <w:lang w:val="en-US"/>
        </w:rPr>
        <w:t xml:space="preserve">S-TMSI </w:t>
      </w:r>
      <w:r>
        <w:rPr>
          <w:b/>
          <w:lang w:val="en-US"/>
        </w:rPr>
        <w:t xml:space="preserve">in </w:t>
      </w:r>
      <w:r w:rsidR="00162339">
        <w:rPr>
          <w:b/>
          <w:lang w:val="en-US"/>
        </w:rPr>
        <w:t>ERROR INDICATION</w:t>
      </w:r>
    </w:p>
    <w:p w14:paraId="5C97E3F4" w14:textId="7E88BEC7" w:rsidR="00F20E2F" w:rsidRPr="004A5FA8" w:rsidRDefault="00A27733" w:rsidP="00F20E2F">
      <w:pPr>
        <w:pStyle w:val="Heading1"/>
        <w:rPr>
          <w:lang w:val="en-US"/>
        </w:rPr>
      </w:pPr>
      <w:r>
        <w:rPr>
          <w:lang w:eastAsia="zh-CN"/>
        </w:rPr>
        <w:t>2</w:t>
      </w:r>
      <w:r w:rsidR="00F20E2F">
        <w:rPr>
          <w:lang w:eastAsia="zh-CN"/>
        </w:rPr>
        <w:tab/>
        <w:t>Proposal</w:t>
      </w:r>
    </w:p>
    <w:p w14:paraId="60E3E3DE" w14:textId="0BCEC872" w:rsidR="00162339" w:rsidRPr="00432C3F" w:rsidRDefault="00162339" w:rsidP="00162339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>:   RAN3 to</w:t>
      </w:r>
      <w:r>
        <w:rPr>
          <w:b/>
          <w:lang w:val="en-US"/>
        </w:rPr>
        <w:t xml:space="preserve"> agree to add S-TMSI in ERROR INDICATION</w:t>
      </w:r>
    </w:p>
    <w:p w14:paraId="189FD4D5" w14:textId="77777777" w:rsidR="008F5635" w:rsidRPr="008F5635" w:rsidRDefault="008F5635" w:rsidP="008F5635">
      <w:pPr>
        <w:rPr>
          <w:lang w:val="en-US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16296" w14:textId="77777777" w:rsidR="00C66921" w:rsidRDefault="00C66921">
      <w:pPr>
        <w:spacing w:after="0"/>
      </w:pPr>
      <w:r>
        <w:separator/>
      </w:r>
    </w:p>
  </w:endnote>
  <w:endnote w:type="continuationSeparator" w:id="0">
    <w:p w14:paraId="6135F0D6" w14:textId="77777777" w:rsidR="00C66921" w:rsidRDefault="00C669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236B8" w14:textId="77777777" w:rsidR="00C66921" w:rsidRDefault="00C66921">
      <w:pPr>
        <w:spacing w:after="0"/>
      </w:pPr>
      <w:r>
        <w:separator/>
      </w:r>
    </w:p>
  </w:footnote>
  <w:footnote w:type="continuationSeparator" w:id="0">
    <w:p w14:paraId="3775F2BC" w14:textId="77777777" w:rsidR="00C66921" w:rsidRDefault="00C669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1"/>
  </w:num>
  <w:num w:numId="4">
    <w:abstractNumId w:val="7"/>
  </w:num>
  <w:num w:numId="5">
    <w:abstractNumId w:val="2"/>
  </w:num>
  <w:num w:numId="6">
    <w:abstractNumId w:val="15"/>
  </w:num>
  <w:num w:numId="7">
    <w:abstractNumId w:val="3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0"/>
  </w:num>
  <w:num w:numId="13">
    <w:abstractNumId w:val="17"/>
  </w:num>
  <w:num w:numId="14">
    <w:abstractNumId w:val="16"/>
  </w:num>
  <w:num w:numId="15">
    <w:abstractNumId w:val="4"/>
  </w:num>
  <w:num w:numId="16">
    <w:abstractNumId w:val="1"/>
  </w:num>
  <w:num w:numId="17">
    <w:abstractNumId w:val="23"/>
  </w:num>
  <w:num w:numId="18">
    <w:abstractNumId w:val="21"/>
  </w:num>
  <w:num w:numId="19">
    <w:abstractNumId w:val="13"/>
  </w:num>
  <w:num w:numId="20">
    <w:abstractNumId w:val="6"/>
  </w:num>
  <w:num w:numId="21">
    <w:abstractNumId w:val="5"/>
  </w:num>
  <w:num w:numId="22">
    <w:abstractNumId w:val="8"/>
  </w:num>
  <w:num w:numId="23">
    <w:abstractNumId w:val="20"/>
  </w:num>
  <w:num w:numId="24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710A"/>
    <w:rsid w:val="00032A3D"/>
    <w:rsid w:val="0003318D"/>
    <w:rsid w:val="00034F96"/>
    <w:rsid w:val="000352E6"/>
    <w:rsid w:val="00036372"/>
    <w:rsid w:val="00037418"/>
    <w:rsid w:val="0004170C"/>
    <w:rsid w:val="0004319A"/>
    <w:rsid w:val="00043A56"/>
    <w:rsid w:val="00045418"/>
    <w:rsid w:val="00051EF1"/>
    <w:rsid w:val="00052481"/>
    <w:rsid w:val="00052ACC"/>
    <w:rsid w:val="00052C2A"/>
    <w:rsid w:val="00055D38"/>
    <w:rsid w:val="00057D99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7485"/>
    <w:rsid w:val="00077829"/>
    <w:rsid w:val="00081CE6"/>
    <w:rsid w:val="0008470A"/>
    <w:rsid w:val="00084976"/>
    <w:rsid w:val="00084A1A"/>
    <w:rsid w:val="00090F1D"/>
    <w:rsid w:val="000933D3"/>
    <w:rsid w:val="00095F23"/>
    <w:rsid w:val="00096F96"/>
    <w:rsid w:val="00097AFE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2032"/>
    <w:rsid w:val="001033B4"/>
    <w:rsid w:val="00104FF1"/>
    <w:rsid w:val="001061B5"/>
    <w:rsid w:val="0011026A"/>
    <w:rsid w:val="00120199"/>
    <w:rsid w:val="00123FF4"/>
    <w:rsid w:val="001307B0"/>
    <w:rsid w:val="0013096F"/>
    <w:rsid w:val="00131266"/>
    <w:rsid w:val="001346E6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61886"/>
    <w:rsid w:val="00162339"/>
    <w:rsid w:val="00163EF4"/>
    <w:rsid w:val="0017021F"/>
    <w:rsid w:val="00170416"/>
    <w:rsid w:val="001714C1"/>
    <w:rsid w:val="00171E9E"/>
    <w:rsid w:val="001751D0"/>
    <w:rsid w:val="00180BE7"/>
    <w:rsid w:val="00182C64"/>
    <w:rsid w:val="001835CB"/>
    <w:rsid w:val="00183C1A"/>
    <w:rsid w:val="00185C8F"/>
    <w:rsid w:val="00194427"/>
    <w:rsid w:val="001959BB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E2093"/>
    <w:rsid w:val="001F437B"/>
    <w:rsid w:val="001F65A7"/>
    <w:rsid w:val="0020311B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3517"/>
    <w:rsid w:val="00253DBD"/>
    <w:rsid w:val="0025412E"/>
    <w:rsid w:val="0025450E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79A6"/>
    <w:rsid w:val="002C4CD3"/>
    <w:rsid w:val="002D1332"/>
    <w:rsid w:val="002D1FBB"/>
    <w:rsid w:val="002D2189"/>
    <w:rsid w:val="002D3106"/>
    <w:rsid w:val="002D67F3"/>
    <w:rsid w:val="002D7F54"/>
    <w:rsid w:val="002E2DB8"/>
    <w:rsid w:val="002E400B"/>
    <w:rsid w:val="002E43B0"/>
    <w:rsid w:val="002E4DF2"/>
    <w:rsid w:val="002E79E3"/>
    <w:rsid w:val="002E7D34"/>
    <w:rsid w:val="002E7EC8"/>
    <w:rsid w:val="002F00F4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2A0A"/>
    <w:rsid w:val="003256F0"/>
    <w:rsid w:val="00326430"/>
    <w:rsid w:val="00327913"/>
    <w:rsid w:val="003301E8"/>
    <w:rsid w:val="003309D9"/>
    <w:rsid w:val="0033153B"/>
    <w:rsid w:val="003317CD"/>
    <w:rsid w:val="0033223B"/>
    <w:rsid w:val="0034038A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5712A"/>
    <w:rsid w:val="00362FA2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B05B1"/>
    <w:rsid w:val="003B34A4"/>
    <w:rsid w:val="003B6329"/>
    <w:rsid w:val="003B6D6E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426"/>
    <w:rsid w:val="004156CD"/>
    <w:rsid w:val="00420F88"/>
    <w:rsid w:val="004213FC"/>
    <w:rsid w:val="00423E17"/>
    <w:rsid w:val="00424105"/>
    <w:rsid w:val="0042544B"/>
    <w:rsid w:val="00425FCA"/>
    <w:rsid w:val="00427A11"/>
    <w:rsid w:val="00430481"/>
    <w:rsid w:val="0043179F"/>
    <w:rsid w:val="00432C3F"/>
    <w:rsid w:val="00433500"/>
    <w:rsid w:val="00433E6B"/>
    <w:rsid w:val="00433F71"/>
    <w:rsid w:val="004376E8"/>
    <w:rsid w:val="004413AA"/>
    <w:rsid w:val="00441F50"/>
    <w:rsid w:val="00442222"/>
    <w:rsid w:val="0044246A"/>
    <w:rsid w:val="00444AD4"/>
    <w:rsid w:val="00444D46"/>
    <w:rsid w:val="00446298"/>
    <w:rsid w:val="00447C61"/>
    <w:rsid w:val="00450F7A"/>
    <w:rsid w:val="0045424B"/>
    <w:rsid w:val="004559D0"/>
    <w:rsid w:val="00457C4D"/>
    <w:rsid w:val="00461912"/>
    <w:rsid w:val="00462A10"/>
    <w:rsid w:val="004630CD"/>
    <w:rsid w:val="00463C79"/>
    <w:rsid w:val="004647A2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1E7E"/>
    <w:rsid w:val="004938F5"/>
    <w:rsid w:val="00494A24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357C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F4E"/>
    <w:rsid w:val="0053262B"/>
    <w:rsid w:val="0053565A"/>
    <w:rsid w:val="005364EC"/>
    <w:rsid w:val="00537628"/>
    <w:rsid w:val="00543A43"/>
    <w:rsid w:val="005449E6"/>
    <w:rsid w:val="005465EC"/>
    <w:rsid w:val="005512C9"/>
    <w:rsid w:val="00551678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0FD3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B6FA8"/>
    <w:rsid w:val="005C1E42"/>
    <w:rsid w:val="005C32E8"/>
    <w:rsid w:val="005C492F"/>
    <w:rsid w:val="005C49C3"/>
    <w:rsid w:val="005C54FF"/>
    <w:rsid w:val="005D495F"/>
    <w:rsid w:val="005F0150"/>
    <w:rsid w:val="005F1FA5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3451"/>
    <w:rsid w:val="006337C0"/>
    <w:rsid w:val="00640F09"/>
    <w:rsid w:val="00654086"/>
    <w:rsid w:val="0065425F"/>
    <w:rsid w:val="00655AD0"/>
    <w:rsid w:val="00655DC0"/>
    <w:rsid w:val="00666432"/>
    <w:rsid w:val="00673C3C"/>
    <w:rsid w:val="00673F3F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37D0C"/>
    <w:rsid w:val="00741C8A"/>
    <w:rsid w:val="00745EF3"/>
    <w:rsid w:val="0074752A"/>
    <w:rsid w:val="0075024C"/>
    <w:rsid w:val="00751164"/>
    <w:rsid w:val="007531DC"/>
    <w:rsid w:val="00753F87"/>
    <w:rsid w:val="00754D43"/>
    <w:rsid w:val="00757280"/>
    <w:rsid w:val="00757884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580F"/>
    <w:rsid w:val="0078633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F449E"/>
    <w:rsid w:val="007F4F0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0FDD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521E"/>
    <w:rsid w:val="00856CB3"/>
    <w:rsid w:val="00860031"/>
    <w:rsid w:val="00862540"/>
    <w:rsid w:val="0086306C"/>
    <w:rsid w:val="008634D2"/>
    <w:rsid w:val="00864605"/>
    <w:rsid w:val="00866B74"/>
    <w:rsid w:val="00866D68"/>
    <w:rsid w:val="0087009F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58A2"/>
    <w:rsid w:val="00922D2D"/>
    <w:rsid w:val="009260C9"/>
    <w:rsid w:val="00927304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2390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E0F"/>
    <w:rsid w:val="009B6788"/>
    <w:rsid w:val="009C1580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7D38"/>
    <w:rsid w:val="00A730C1"/>
    <w:rsid w:val="00A74D97"/>
    <w:rsid w:val="00A75C39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21C5"/>
    <w:rsid w:val="00B259CB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64F"/>
    <w:rsid w:val="00B43CD7"/>
    <w:rsid w:val="00B4619B"/>
    <w:rsid w:val="00B465D4"/>
    <w:rsid w:val="00B46623"/>
    <w:rsid w:val="00B620B9"/>
    <w:rsid w:val="00B62509"/>
    <w:rsid w:val="00B664FF"/>
    <w:rsid w:val="00B66BF8"/>
    <w:rsid w:val="00B66EB5"/>
    <w:rsid w:val="00B7021F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5244"/>
    <w:rsid w:val="00BA6C25"/>
    <w:rsid w:val="00BB2671"/>
    <w:rsid w:val="00BB6A23"/>
    <w:rsid w:val="00BB6BDE"/>
    <w:rsid w:val="00BB793D"/>
    <w:rsid w:val="00BB797B"/>
    <w:rsid w:val="00BC172B"/>
    <w:rsid w:val="00BC17CE"/>
    <w:rsid w:val="00BC3561"/>
    <w:rsid w:val="00BC389A"/>
    <w:rsid w:val="00BC3D0F"/>
    <w:rsid w:val="00BC74EE"/>
    <w:rsid w:val="00BC78EE"/>
    <w:rsid w:val="00BC795A"/>
    <w:rsid w:val="00BD0C4F"/>
    <w:rsid w:val="00BD4F51"/>
    <w:rsid w:val="00BD5F5C"/>
    <w:rsid w:val="00BE0C55"/>
    <w:rsid w:val="00BE0F57"/>
    <w:rsid w:val="00BE1B0F"/>
    <w:rsid w:val="00BE205F"/>
    <w:rsid w:val="00BE519D"/>
    <w:rsid w:val="00BF45AE"/>
    <w:rsid w:val="00BF51E3"/>
    <w:rsid w:val="00BF526D"/>
    <w:rsid w:val="00BF5779"/>
    <w:rsid w:val="00BF6CC9"/>
    <w:rsid w:val="00C0261E"/>
    <w:rsid w:val="00C02AE4"/>
    <w:rsid w:val="00C0564F"/>
    <w:rsid w:val="00C06B65"/>
    <w:rsid w:val="00C1130F"/>
    <w:rsid w:val="00C14B33"/>
    <w:rsid w:val="00C177C2"/>
    <w:rsid w:val="00C2274D"/>
    <w:rsid w:val="00C23CB9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50AD1"/>
    <w:rsid w:val="00C5599A"/>
    <w:rsid w:val="00C6044B"/>
    <w:rsid w:val="00C631D9"/>
    <w:rsid w:val="00C6351D"/>
    <w:rsid w:val="00C64655"/>
    <w:rsid w:val="00C66921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5414"/>
    <w:rsid w:val="00CB078B"/>
    <w:rsid w:val="00CB1F7D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A6C"/>
    <w:rsid w:val="00D10C04"/>
    <w:rsid w:val="00D13682"/>
    <w:rsid w:val="00D1374A"/>
    <w:rsid w:val="00D14AB9"/>
    <w:rsid w:val="00D15DA1"/>
    <w:rsid w:val="00D206BD"/>
    <w:rsid w:val="00D20F39"/>
    <w:rsid w:val="00D21035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63E18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793D"/>
    <w:rsid w:val="00DC048C"/>
    <w:rsid w:val="00DC1283"/>
    <w:rsid w:val="00DC21CC"/>
    <w:rsid w:val="00DC2B06"/>
    <w:rsid w:val="00DC3B82"/>
    <w:rsid w:val="00DC5F4E"/>
    <w:rsid w:val="00DD0B6D"/>
    <w:rsid w:val="00DD0EBB"/>
    <w:rsid w:val="00DD1B2E"/>
    <w:rsid w:val="00DD2380"/>
    <w:rsid w:val="00DD6516"/>
    <w:rsid w:val="00DE1E95"/>
    <w:rsid w:val="00DE6BB0"/>
    <w:rsid w:val="00DF297C"/>
    <w:rsid w:val="00E018A3"/>
    <w:rsid w:val="00E03354"/>
    <w:rsid w:val="00E033BD"/>
    <w:rsid w:val="00E044AB"/>
    <w:rsid w:val="00E06327"/>
    <w:rsid w:val="00E10DDA"/>
    <w:rsid w:val="00E14EBC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559D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B7C04"/>
    <w:rsid w:val="00EC04CE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E602B"/>
    <w:rsid w:val="00EF07EA"/>
    <w:rsid w:val="00EF0E3B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0E2F"/>
    <w:rsid w:val="00F22B9A"/>
    <w:rsid w:val="00F2447A"/>
    <w:rsid w:val="00F247F5"/>
    <w:rsid w:val="00F25AF6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AB8"/>
    <w:rsid w:val="00F55B65"/>
    <w:rsid w:val="00F56DD2"/>
    <w:rsid w:val="00F56E2E"/>
    <w:rsid w:val="00F57E60"/>
    <w:rsid w:val="00F613A2"/>
    <w:rsid w:val="00F62128"/>
    <w:rsid w:val="00F62D83"/>
    <w:rsid w:val="00F63379"/>
    <w:rsid w:val="00F71322"/>
    <w:rsid w:val="00F72A6B"/>
    <w:rsid w:val="00F74B0A"/>
    <w:rsid w:val="00F80648"/>
    <w:rsid w:val="00F80802"/>
    <w:rsid w:val="00F813FD"/>
    <w:rsid w:val="00F848CE"/>
    <w:rsid w:val="00F86A12"/>
    <w:rsid w:val="00F873FF"/>
    <w:rsid w:val="00F917BF"/>
    <w:rsid w:val="00F948A9"/>
    <w:rsid w:val="00F95AF4"/>
    <w:rsid w:val="00F95BEC"/>
    <w:rsid w:val="00FA111F"/>
    <w:rsid w:val="00FA11AD"/>
    <w:rsid w:val="00FA1B86"/>
    <w:rsid w:val="00FA5CC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72DF"/>
    <w:rsid w:val="00FF306C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TACChar">
    <w:name w:val="TAC Char"/>
    <w:link w:val="TAC"/>
    <w:locked/>
    <w:rsid w:val="00290E4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275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</cp:revision>
  <cp:lastPrinted>2018-05-22T10:28:00Z</cp:lastPrinted>
  <dcterms:created xsi:type="dcterms:W3CDTF">2019-03-29T18:48:00Z</dcterms:created>
  <dcterms:modified xsi:type="dcterms:W3CDTF">2019-03-29T18:48:00Z</dcterms:modified>
</cp:coreProperties>
</file>